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86773" w14:textId="44123ABA" w:rsidR="00595796" w:rsidRDefault="00595796" w:rsidP="00595796">
      <w:pPr>
        <w:pStyle w:val="CRCoverPage"/>
        <w:tabs>
          <w:tab w:val="right" w:pos="9639"/>
        </w:tabs>
        <w:spacing w:after="0"/>
        <w:rPr>
          <w:b/>
          <w:i/>
          <w:noProof/>
          <w:sz w:val="28"/>
        </w:rPr>
      </w:pPr>
      <w:r>
        <w:rPr>
          <w:b/>
          <w:noProof/>
          <w:sz w:val="24"/>
        </w:rPr>
        <w:t>3GPP TSG-</w:t>
      </w:r>
      <w:r w:rsidR="0077286C">
        <w:fldChar w:fldCharType="begin"/>
      </w:r>
      <w:r w:rsidR="0077286C">
        <w:instrText xml:space="preserve"> DOCPROPERTY  TSG/WGRef  \* MERGEFORMAT </w:instrText>
      </w:r>
      <w:r w:rsidR="0077286C">
        <w:fldChar w:fldCharType="separate"/>
      </w:r>
      <w:r>
        <w:rPr>
          <w:b/>
          <w:noProof/>
          <w:sz w:val="24"/>
        </w:rPr>
        <w:t>RAN4</w:t>
      </w:r>
      <w:r w:rsidR="0077286C">
        <w:rPr>
          <w:b/>
          <w:noProof/>
          <w:sz w:val="24"/>
        </w:rPr>
        <w:fldChar w:fldCharType="end"/>
      </w:r>
      <w:r>
        <w:rPr>
          <w:b/>
          <w:noProof/>
          <w:sz w:val="24"/>
        </w:rPr>
        <w:t xml:space="preserve"> Meeting #</w:t>
      </w:r>
      <w:r w:rsidR="0077286C">
        <w:fldChar w:fldCharType="begin"/>
      </w:r>
      <w:r w:rsidR="0077286C">
        <w:instrText xml:space="preserve"> DOCPROPERTY  MtgSeq  \* MERGEFORMAT </w:instrText>
      </w:r>
      <w:r w:rsidR="0077286C">
        <w:fldChar w:fldCharType="separate"/>
      </w:r>
      <w:r w:rsidR="00283EA8">
        <w:rPr>
          <w:b/>
          <w:noProof/>
          <w:sz w:val="24"/>
        </w:rPr>
        <w:t>9</w:t>
      </w:r>
      <w:r w:rsidR="00506FDD">
        <w:rPr>
          <w:b/>
          <w:noProof/>
          <w:sz w:val="24"/>
        </w:rPr>
        <w:t>6</w:t>
      </w:r>
      <w:r w:rsidR="0077286C">
        <w:rPr>
          <w:b/>
          <w:noProof/>
          <w:sz w:val="24"/>
        </w:rPr>
        <w:fldChar w:fldCharType="end"/>
      </w:r>
      <w:r w:rsidR="0077286C">
        <w:fldChar w:fldCharType="begin"/>
      </w:r>
      <w:r w:rsidR="0077286C">
        <w:instrText xml:space="preserve"> DOCPROPERTY  MtgTitle  \* MERGEFORMAT </w:instrText>
      </w:r>
      <w:r w:rsidR="0077286C">
        <w:fldChar w:fldCharType="separate"/>
      </w:r>
      <w:r>
        <w:rPr>
          <w:b/>
          <w:noProof/>
          <w:sz w:val="24"/>
        </w:rPr>
        <w:t>-e</w:t>
      </w:r>
      <w:r w:rsidR="0077286C">
        <w:rPr>
          <w:b/>
          <w:noProof/>
          <w:sz w:val="24"/>
        </w:rPr>
        <w:fldChar w:fldCharType="end"/>
      </w:r>
      <w:r>
        <w:rPr>
          <w:b/>
          <w:i/>
          <w:noProof/>
          <w:sz w:val="28"/>
        </w:rPr>
        <w:tab/>
      </w:r>
      <w:r w:rsidR="0077286C">
        <w:fldChar w:fldCharType="begin"/>
      </w:r>
      <w:r w:rsidR="0077286C">
        <w:instrText xml:space="preserve"> DOCPROPERTY  Tdoc#  \* MERGEFORMAT </w:instrText>
      </w:r>
      <w:r w:rsidR="0077286C">
        <w:fldChar w:fldCharType="separate"/>
      </w:r>
      <w:r w:rsidRPr="00E13F3D">
        <w:rPr>
          <w:b/>
          <w:i/>
          <w:noProof/>
          <w:sz w:val="28"/>
        </w:rPr>
        <w:t>R4-2</w:t>
      </w:r>
      <w:r w:rsidR="00283EA8">
        <w:rPr>
          <w:b/>
          <w:i/>
          <w:noProof/>
          <w:sz w:val="28"/>
        </w:rPr>
        <w:t>1</w:t>
      </w:r>
      <w:r w:rsidRPr="00E13F3D">
        <w:rPr>
          <w:b/>
          <w:i/>
          <w:noProof/>
          <w:sz w:val="28"/>
        </w:rPr>
        <w:t>0</w:t>
      </w:r>
      <w:r w:rsidR="00462A84" w:rsidRPr="00462A84">
        <w:rPr>
          <w:b/>
          <w:i/>
          <w:noProof/>
          <w:sz w:val="28"/>
        </w:rPr>
        <w:t>3345</w:t>
      </w:r>
      <w:r w:rsidR="0077286C">
        <w:rPr>
          <w:b/>
          <w:i/>
          <w:noProof/>
          <w:sz w:val="28"/>
        </w:rPr>
        <w:fldChar w:fldCharType="end"/>
      </w:r>
    </w:p>
    <w:p w14:paraId="54D5736E" w14:textId="41AEDEFD" w:rsidR="00595796" w:rsidRDefault="0077286C" w:rsidP="00595796">
      <w:pPr>
        <w:pStyle w:val="CRCoverPage"/>
        <w:outlineLvl w:val="0"/>
        <w:rPr>
          <w:b/>
          <w:noProof/>
          <w:sz w:val="24"/>
        </w:rPr>
      </w:pPr>
      <w:r>
        <w:fldChar w:fldCharType="begin"/>
      </w:r>
      <w:r>
        <w:instrText xml:space="preserve"> DOCPROPERTY  Location  \* MERGEFORMAT </w:instrText>
      </w:r>
      <w:r>
        <w:fldChar w:fldCharType="separate"/>
      </w:r>
      <w:r w:rsidR="00595796" w:rsidRPr="00BA51D9">
        <w:rPr>
          <w:b/>
          <w:noProof/>
          <w:sz w:val="24"/>
        </w:rPr>
        <w:t>Online</w:t>
      </w:r>
      <w:r>
        <w:rPr>
          <w:b/>
          <w:noProof/>
          <w:sz w:val="24"/>
        </w:rPr>
        <w:fldChar w:fldCharType="end"/>
      </w:r>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r>
        <w:fldChar w:fldCharType="begin"/>
      </w:r>
      <w:r>
        <w:instrText xml:space="preserve"> DOCPROPERTY  StartDate  \* MERGEFORMAT </w:instrText>
      </w:r>
      <w:r>
        <w:fldChar w:fldCharType="separate"/>
      </w:r>
      <w:r w:rsidR="00283EA8">
        <w:rPr>
          <w:b/>
          <w:noProof/>
          <w:sz w:val="24"/>
        </w:rPr>
        <w:t>25</w:t>
      </w:r>
      <w:r w:rsidR="00595796" w:rsidRPr="00BA51D9">
        <w:rPr>
          <w:b/>
          <w:noProof/>
          <w:sz w:val="24"/>
        </w:rPr>
        <w:t xml:space="preserve">th </w:t>
      </w:r>
      <w:r w:rsidR="00283EA8">
        <w:rPr>
          <w:b/>
          <w:noProof/>
          <w:sz w:val="24"/>
        </w:rPr>
        <w:t>January</w:t>
      </w:r>
      <w:r w:rsidR="00595796" w:rsidRPr="00BA51D9">
        <w:rPr>
          <w:b/>
          <w:noProof/>
          <w:sz w:val="24"/>
        </w:rPr>
        <w:t xml:space="preserve"> 202</w:t>
      </w:r>
      <w:r w:rsidR="00283EA8">
        <w:rPr>
          <w:b/>
          <w:noProof/>
          <w:sz w:val="24"/>
        </w:rPr>
        <w:t>1</w:t>
      </w:r>
      <w:r>
        <w:rPr>
          <w:b/>
          <w:noProof/>
          <w:sz w:val="24"/>
        </w:rPr>
        <w:fldChar w:fldCharType="end"/>
      </w:r>
      <w:r w:rsidR="00595796">
        <w:rPr>
          <w:b/>
          <w:noProof/>
          <w:sz w:val="24"/>
        </w:rPr>
        <w:t xml:space="preserve"> - </w:t>
      </w:r>
      <w:r>
        <w:fldChar w:fldCharType="begin"/>
      </w:r>
      <w:r>
        <w:instrText xml:space="preserve"> DOCPROPERTY  EndDate  \* MERGEFORMAT </w:instrText>
      </w:r>
      <w:r>
        <w:fldChar w:fldCharType="separate"/>
      </w:r>
      <w:r w:rsidR="00283EA8">
        <w:rPr>
          <w:b/>
          <w:noProof/>
          <w:sz w:val="24"/>
        </w:rPr>
        <w:t>5</w:t>
      </w:r>
      <w:r w:rsidR="00595796" w:rsidRPr="00BA51D9">
        <w:rPr>
          <w:b/>
          <w:noProof/>
          <w:sz w:val="24"/>
        </w:rPr>
        <w:t xml:space="preserve">th </w:t>
      </w:r>
      <w:r w:rsidR="00283EA8">
        <w:rPr>
          <w:b/>
          <w:noProof/>
          <w:sz w:val="24"/>
        </w:rPr>
        <w:t>February</w:t>
      </w:r>
      <w:r w:rsidR="00595796" w:rsidRPr="00BA51D9">
        <w:rPr>
          <w:b/>
          <w:noProof/>
          <w:sz w:val="24"/>
        </w:rPr>
        <w:t xml:space="preserve"> 202</w:t>
      </w:r>
      <w:r w:rsidR="00283EA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77286C" w:rsidP="00595796">
            <w:pPr>
              <w:pStyle w:val="CRCoverPage"/>
              <w:spacing w:after="0"/>
              <w:jc w:val="right"/>
              <w:rPr>
                <w:b/>
                <w:noProof/>
                <w:sz w:val="28"/>
              </w:rPr>
            </w:pPr>
            <w:r>
              <w:fldChar w:fldCharType="begin"/>
            </w:r>
            <w:r>
              <w:instrText xml:space="preserve"> DOCPROPERTY  Spec#  \* MERGEFORMAT </w:instrText>
            </w:r>
            <w:r>
              <w:fldChar w:fldCharType="separate"/>
            </w:r>
            <w:r w:rsidR="00595796" w:rsidRPr="00410371">
              <w:rPr>
                <w:b/>
                <w:noProof/>
                <w:sz w:val="28"/>
              </w:rPr>
              <w:t>38.101-</w:t>
            </w:r>
            <w:r w:rsidR="00506FDD">
              <w:rPr>
                <w:b/>
                <w:noProof/>
                <w:sz w:val="28"/>
              </w:rPr>
              <w:t>3</w:t>
            </w:r>
            <w:r>
              <w:rPr>
                <w:b/>
                <w:noProof/>
                <w:sz w:val="28"/>
              </w:rPr>
              <w:fldChar w:fldCharType="end"/>
            </w:r>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25240EB3" w:rsidR="00595796" w:rsidRPr="00410371" w:rsidRDefault="00D35B43" w:rsidP="00595796">
            <w:pPr>
              <w:pStyle w:val="CRCoverPage"/>
              <w:spacing w:after="0"/>
              <w:rPr>
                <w:noProof/>
              </w:rPr>
            </w:pPr>
            <w:r w:rsidRPr="00D35B43">
              <w:rPr>
                <w:b/>
                <w:noProof/>
                <w:sz w:val="28"/>
              </w:rPr>
              <w:t>0492</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36176BEC" w:rsidR="00595796" w:rsidRPr="00410371" w:rsidRDefault="00462A84" w:rsidP="00595796">
            <w:pPr>
              <w:pStyle w:val="CRCoverPage"/>
              <w:spacing w:after="0"/>
              <w:jc w:val="center"/>
              <w:rPr>
                <w:b/>
                <w:noProof/>
              </w:rPr>
            </w:pPr>
            <w:r>
              <w:rPr>
                <w:b/>
                <w:noProof/>
                <w:sz w:val="28"/>
              </w:rPr>
              <w:t>1</w:t>
            </w:r>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0A6DD725" w:rsidR="00595796" w:rsidRPr="00410371" w:rsidRDefault="0077286C" w:rsidP="00595796">
            <w:pPr>
              <w:pStyle w:val="CRCoverPage"/>
              <w:spacing w:after="0"/>
              <w:jc w:val="center"/>
              <w:rPr>
                <w:noProof/>
                <w:sz w:val="28"/>
              </w:rPr>
            </w:pPr>
            <w:r>
              <w:fldChar w:fldCharType="begin"/>
            </w:r>
            <w:r>
              <w:instrText xml:space="preserve"> DOCPROPERTY  Version  \* MERGEFORMAT </w:instrText>
            </w:r>
            <w:r>
              <w:fldChar w:fldCharType="separate"/>
            </w:r>
            <w:r w:rsidR="00595796" w:rsidRPr="00410371">
              <w:rPr>
                <w:b/>
                <w:noProof/>
                <w:sz w:val="28"/>
              </w:rPr>
              <w:t>1</w:t>
            </w:r>
            <w:r w:rsidR="00283EA8">
              <w:rPr>
                <w:b/>
                <w:noProof/>
                <w:sz w:val="28"/>
              </w:rPr>
              <w:t>7</w:t>
            </w:r>
            <w:r w:rsidR="00595796" w:rsidRPr="00410371">
              <w:rPr>
                <w:b/>
                <w:noProof/>
                <w:sz w:val="28"/>
              </w:rPr>
              <w:t>.</w:t>
            </w:r>
            <w:r w:rsidR="00283EA8">
              <w:rPr>
                <w:b/>
                <w:noProof/>
                <w:sz w:val="28"/>
              </w:rPr>
              <w:t>0</w:t>
            </w:r>
            <w:r w:rsidR="00595796" w:rsidRPr="00410371">
              <w:rPr>
                <w:b/>
                <w:noProof/>
                <w:sz w:val="28"/>
              </w:rPr>
              <w:t>.0</w:t>
            </w:r>
            <w:r>
              <w:rPr>
                <w:b/>
                <w:noProof/>
                <w:sz w:val="28"/>
              </w:rPr>
              <w:fldChar w:fldCharType="end"/>
            </w:r>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2AFD0A93" w:rsidR="00595796" w:rsidRDefault="0077286C" w:rsidP="00595796">
            <w:pPr>
              <w:pStyle w:val="CRCoverPage"/>
              <w:spacing w:after="0"/>
              <w:ind w:left="100"/>
              <w:rPr>
                <w:noProof/>
              </w:rPr>
            </w:pPr>
            <w:r>
              <w:fldChar w:fldCharType="begin"/>
            </w:r>
            <w:r>
              <w:instrText xml:space="preserve"> DOCPROPERTY  CrTitle  \* MERGEFORMAT </w:instrText>
            </w:r>
            <w:r>
              <w:fldChar w:fldCharType="separate"/>
            </w:r>
            <w:r w:rsidR="00595796">
              <w:t xml:space="preserve">CR </w:t>
            </w:r>
            <w:r w:rsidR="00283EA8">
              <w:t>for bug fixing</w:t>
            </w:r>
            <w:r w:rsidR="00595796">
              <w:t xml:space="preserve"> of band combination</w:t>
            </w:r>
            <w:r w:rsidR="00506FDD">
              <w:t xml:space="preserve"> tables </w:t>
            </w:r>
            <w:r w:rsidR="00595796">
              <w:t>for 38101-3 Rel1</w:t>
            </w:r>
            <w:r w:rsidR="00283EA8">
              <w:t>7</w:t>
            </w:r>
            <w:r>
              <w:fldChar w:fldCharType="end"/>
            </w:r>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97451C2" w:rsidR="00595796" w:rsidRDefault="0077286C" w:rsidP="00595796">
            <w:pPr>
              <w:pStyle w:val="CRCoverPage"/>
              <w:spacing w:after="0"/>
              <w:ind w:left="100"/>
              <w:rPr>
                <w:noProof/>
              </w:rPr>
            </w:pPr>
            <w:r>
              <w:fldChar w:fldCharType="begin"/>
            </w:r>
            <w:r>
              <w:instrText xml:space="preserve"> DOCPROPERTY  SourceIfWg  \* MERGEFORMAT </w:instrText>
            </w:r>
            <w:r>
              <w:fldChar w:fldCharType="separate"/>
            </w:r>
            <w:r w:rsidR="00595796">
              <w:rPr>
                <w:noProof/>
              </w:rPr>
              <w:t>Apple</w:t>
            </w:r>
            <w:r>
              <w:rPr>
                <w:noProof/>
              </w:rPr>
              <w:fldChar w:fldCharType="end"/>
            </w:r>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2D5CFD12" w:rsidR="00595796" w:rsidRDefault="00462A84" w:rsidP="00595796">
            <w:pPr>
              <w:pStyle w:val="CRCoverPage"/>
              <w:spacing w:after="0"/>
              <w:ind w:left="100"/>
              <w:rPr>
                <w:noProof/>
              </w:rPr>
            </w:pPr>
            <w:r w:rsidRPr="00B625FA">
              <w:t>TEI1</w:t>
            </w:r>
            <w:r>
              <w:t>7</w:t>
            </w:r>
            <w:r w:rsidRPr="00B625FA">
              <w:t xml:space="preserve">, </w:t>
            </w:r>
            <w:proofErr w:type="spellStart"/>
            <w:r w:rsidRPr="00B625FA">
              <w:t>NR_newRAT</w:t>
            </w:r>
            <w:proofErr w:type="spellEnd"/>
            <w:r w:rsidRPr="00B625FA">
              <w:t>-Core</w:t>
            </w:r>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4133374F" w:rsidR="00595796" w:rsidRDefault="00506FDD" w:rsidP="00595796">
            <w:pPr>
              <w:pStyle w:val="CRCoverPage"/>
              <w:spacing w:after="0"/>
              <w:ind w:left="100"/>
              <w:rPr>
                <w:noProof/>
              </w:rPr>
            </w:pPr>
            <w:r>
              <w:t>202</w:t>
            </w:r>
            <w:r w:rsidR="002E2D63">
              <w:t>1</w:t>
            </w:r>
            <w:r>
              <w:t>-0</w:t>
            </w:r>
            <w:r w:rsidR="00462A84">
              <w:t>2</w:t>
            </w:r>
            <w:r>
              <w:t>-</w:t>
            </w:r>
            <w:r w:rsidR="00462A84">
              <w:t>02</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59934806" w:rsidR="00595796" w:rsidRPr="00506FDD" w:rsidRDefault="002E2D63" w:rsidP="00595796">
            <w:pPr>
              <w:pStyle w:val="CRCoverPage"/>
              <w:spacing w:after="0"/>
              <w:ind w:left="100" w:right="-609"/>
              <w:rPr>
                <w:b/>
                <w:bCs/>
                <w:noProof/>
              </w:rPr>
            </w:pPr>
            <w:r>
              <w:rPr>
                <w:b/>
                <w:bCs/>
              </w:rPr>
              <w:t>F</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05FFEDC7" w:rsidR="00595796" w:rsidRDefault="0077286C" w:rsidP="00595796">
            <w:pPr>
              <w:pStyle w:val="CRCoverPage"/>
              <w:spacing w:after="0"/>
              <w:ind w:left="100"/>
              <w:rPr>
                <w:noProof/>
              </w:rPr>
            </w:pPr>
            <w:r>
              <w:fldChar w:fldCharType="begin"/>
            </w:r>
            <w:r>
              <w:instrText xml:space="preserve"> DOCPROPERTY  Release  \* MERGEFORMAT </w:instrText>
            </w:r>
            <w:r>
              <w:fldChar w:fldCharType="separate"/>
            </w:r>
            <w:r w:rsidR="00595796">
              <w:rPr>
                <w:noProof/>
              </w:rPr>
              <w:t>Rel-1</w:t>
            </w:r>
            <w:r w:rsidR="002E2D63">
              <w:rPr>
                <w:noProof/>
              </w:rPr>
              <w:t>7</w:t>
            </w:r>
            <w:r>
              <w:rPr>
                <w:noProof/>
              </w:rPr>
              <w:fldChar w:fldCharType="end"/>
            </w:r>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3E0696FC" w:rsidR="00595796" w:rsidRDefault="002D2A0B" w:rsidP="00595796">
            <w:pPr>
              <w:pStyle w:val="CRCoverPage"/>
              <w:spacing w:after="0"/>
              <w:ind w:left="100"/>
              <w:rPr>
                <w:noProof/>
              </w:rPr>
            </w:pPr>
            <w:r>
              <w:rPr>
                <w:noProof/>
              </w:rPr>
              <w:t xml:space="preserve">The tables of the band combinations in 38.101-3 have </w:t>
            </w:r>
            <w:r w:rsidR="002E2D63">
              <w:rPr>
                <w:noProof/>
              </w:rPr>
              <w:t>some bugs</w:t>
            </w:r>
            <w:r>
              <w:rPr>
                <w:noProof/>
              </w:rPr>
              <w:t xml:space="preserve"> like </w:t>
            </w:r>
            <w:r w:rsidR="002E2D63">
              <w:rPr>
                <w:noProof/>
              </w:rPr>
              <w:t>missing UL fallbacks</w:t>
            </w:r>
            <w:r>
              <w:rPr>
                <w:noProof/>
              </w:rPr>
              <w:t xml:space="preserve">, </w:t>
            </w:r>
            <w:r w:rsidR="002E2D63">
              <w:rPr>
                <w:noProof/>
              </w:rPr>
              <w:t>duplicate configurations etc.</w:t>
            </w:r>
            <w:r w:rsidR="00595796">
              <w:rPr>
                <w:noProof/>
              </w:rPr>
              <w:t>. Th</w:t>
            </w:r>
            <w:r>
              <w:rPr>
                <w:noProof/>
              </w:rPr>
              <w:t>is</w:t>
            </w:r>
            <w:r w:rsidR="00595796">
              <w:rPr>
                <w:noProof/>
              </w:rPr>
              <w:t xml:space="preserve"> CR focuses on correcting </w:t>
            </w:r>
            <w:r>
              <w:rPr>
                <w:noProof/>
              </w:rPr>
              <w:t xml:space="preserve">these </w:t>
            </w:r>
            <w:r w:rsidR="002E2D63">
              <w:rPr>
                <w:noProof/>
              </w:rPr>
              <w:t>bugs</w:t>
            </w:r>
            <w:r w:rsidR="00595796">
              <w:rPr>
                <w:noProof/>
              </w:rPr>
              <w:t xml:space="preserve">. </w:t>
            </w:r>
            <w:r w:rsidR="006A192D">
              <w:rPr>
                <w:noProof/>
              </w:rPr>
              <w:t>Some typos are also corrected.</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3AB4C1DA" w:rsidR="00595796" w:rsidRDefault="002E2D63" w:rsidP="00595796">
            <w:pPr>
              <w:pStyle w:val="CRCoverPage"/>
              <w:spacing w:after="0"/>
              <w:ind w:left="100"/>
              <w:rPr>
                <w:noProof/>
              </w:rPr>
            </w:pPr>
            <w:r>
              <w:rPr>
                <w:noProof/>
              </w:rPr>
              <w:t>Missing UL fallbacks are added, duplicate configurations removed etc.</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E415969" w:rsidR="00595796" w:rsidRDefault="002D2A0B" w:rsidP="00595796">
            <w:pPr>
              <w:pStyle w:val="CRCoverPage"/>
              <w:spacing w:after="0"/>
              <w:ind w:left="100"/>
              <w:rPr>
                <w:noProof/>
              </w:rPr>
            </w:pPr>
            <w:r>
              <w:rPr>
                <w:noProof/>
              </w:rPr>
              <w:t xml:space="preserve">Some combinations are not correctly </w:t>
            </w:r>
            <w:r w:rsidR="002E2D63">
              <w:rPr>
                <w:noProof/>
              </w:rPr>
              <w:t>specified</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1CDC79D3" w14:textId="3614236D" w:rsidR="008D1E4A" w:rsidRPr="00C93308" w:rsidRDefault="00595796" w:rsidP="008D1E4A">
      <w:pPr>
        <w:rPr>
          <w:noProof/>
          <w:color w:val="FF0000"/>
        </w:rPr>
      </w:pPr>
      <w:r w:rsidRPr="00390A4F">
        <w:rPr>
          <w:noProof/>
          <w:color w:val="FF0000"/>
        </w:rPr>
        <w:lastRenderedPageBreak/>
        <w:t>&lt;&lt; start of changes &gt;&gt;</w:t>
      </w:r>
      <w:bookmarkStart w:id="1" w:name="_Toc21351514"/>
      <w:bookmarkStart w:id="2" w:name="_Toc29807096"/>
      <w:bookmarkStart w:id="3" w:name="_Toc36648810"/>
      <w:bookmarkStart w:id="4" w:name="_Toc36651535"/>
      <w:bookmarkStart w:id="5" w:name="_Toc37256469"/>
      <w:bookmarkStart w:id="6" w:name="_Toc37256810"/>
    </w:p>
    <w:p w14:paraId="2E26BBD8" w14:textId="77777777" w:rsidR="008D1E4A" w:rsidRPr="00EF5447" w:rsidRDefault="008D1E4A" w:rsidP="008D1E4A"/>
    <w:p w14:paraId="1F0110AF" w14:textId="77777777" w:rsidR="008D1E4A" w:rsidRPr="00EF5447" w:rsidRDefault="008D1E4A" w:rsidP="008D1E4A">
      <w:pPr>
        <w:pStyle w:val="Heading4"/>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8101"/>
      <w:bookmarkStart w:id="20" w:name="_Toc61378576"/>
      <w:r w:rsidRPr="00EF5447">
        <w:lastRenderedPageBreak/>
        <w:t>5.5B.4.2</w:t>
      </w:r>
      <w:r w:rsidRPr="00EF5447">
        <w:tab/>
        <w:t>Inter-band EN-DC configurations within FR1 (three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E9BA6E" w14:textId="77777777" w:rsidR="008D1E4A" w:rsidRPr="00EF5447" w:rsidRDefault="008D1E4A" w:rsidP="008D1E4A">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8D1E4A" w:rsidRPr="00EF5447" w14:paraId="022BC91D" w14:textId="77777777" w:rsidTr="00C620E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A1D1EC" w14:textId="77777777" w:rsidR="008D1E4A" w:rsidRPr="00EF5447" w:rsidRDefault="008D1E4A" w:rsidP="00C620E0">
            <w:pPr>
              <w:pStyle w:val="TAH"/>
              <w:keepNext w:val="0"/>
              <w:rPr>
                <w:lang w:eastAsia="fi-FI"/>
              </w:rPr>
            </w:pPr>
            <w:r w:rsidRPr="00EF5447">
              <w:rPr>
                <w:lang w:eastAsia="fi-FI"/>
              </w:rPr>
              <w:lastRenderedPageBreak/>
              <w:t>EN-DC</w:t>
            </w:r>
          </w:p>
          <w:p w14:paraId="0DFF1AE9" w14:textId="77777777" w:rsidR="008D1E4A" w:rsidRPr="00EF5447" w:rsidRDefault="008D1E4A" w:rsidP="00C620E0">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0EB81DC3" w14:textId="77777777" w:rsidR="008D1E4A" w:rsidRPr="00EF5447" w:rsidRDefault="008D1E4A" w:rsidP="00C620E0">
            <w:pPr>
              <w:pStyle w:val="TAH"/>
              <w:keepNext w:val="0"/>
              <w:rPr>
                <w:lang w:eastAsia="fi-FI"/>
              </w:rPr>
            </w:pPr>
            <w:r w:rsidRPr="00EF5447">
              <w:rPr>
                <w:lang w:eastAsia="fi-FI"/>
              </w:rPr>
              <w:t>Uplink EN-DC</w:t>
            </w:r>
          </w:p>
          <w:p w14:paraId="485A6F65" w14:textId="77777777" w:rsidR="008D1E4A" w:rsidRPr="00EF5447" w:rsidRDefault="008D1E4A" w:rsidP="00C620E0">
            <w:pPr>
              <w:pStyle w:val="TAH"/>
              <w:keepNext w:val="0"/>
              <w:rPr>
                <w:lang w:eastAsia="fi-FI"/>
              </w:rPr>
            </w:pPr>
            <w:r w:rsidRPr="00EF5447">
              <w:rPr>
                <w:lang w:eastAsia="fi-FI"/>
              </w:rPr>
              <w:t>configuration</w:t>
            </w:r>
          </w:p>
          <w:p w14:paraId="50706050" w14:textId="77777777" w:rsidR="008D1E4A" w:rsidRPr="00EF5447" w:rsidRDefault="008D1E4A" w:rsidP="00C620E0">
            <w:pPr>
              <w:pStyle w:val="TAH"/>
              <w:keepNext w:val="0"/>
              <w:rPr>
                <w:lang w:eastAsia="fi-FI"/>
              </w:rPr>
            </w:pPr>
            <w:r w:rsidRPr="00EF5447">
              <w:rPr>
                <w:lang w:eastAsia="fi-FI"/>
              </w:rPr>
              <w:t>(NOTE 1)</w:t>
            </w:r>
          </w:p>
        </w:tc>
      </w:tr>
      <w:tr w:rsidR="008D1E4A" w:rsidRPr="00EF5447" w14:paraId="431A79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CF0E29" w14:textId="77777777" w:rsidR="008D1E4A" w:rsidRPr="00EF5447" w:rsidRDefault="008D1E4A" w:rsidP="00C620E0">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65F36AD" w14:textId="77777777" w:rsidR="008D1E4A" w:rsidRPr="00EF5447" w:rsidRDefault="008D1E4A" w:rsidP="00C620E0">
            <w:pPr>
              <w:pStyle w:val="TAC"/>
              <w:rPr>
                <w:b/>
              </w:rPr>
            </w:pPr>
            <w:r w:rsidRPr="00EF5447">
              <w:rPr>
                <w:lang w:eastAsia="fi-FI"/>
              </w:rPr>
              <w:t>DC_</w:t>
            </w:r>
            <w:r w:rsidRPr="00EF5447">
              <w:t>1A_n3A</w:t>
            </w:r>
          </w:p>
          <w:p w14:paraId="3DC17E63" w14:textId="77777777" w:rsidR="008D1E4A" w:rsidRPr="00EF5447" w:rsidRDefault="008D1E4A" w:rsidP="00C620E0">
            <w:pPr>
              <w:pStyle w:val="TAC"/>
            </w:pPr>
            <w:r w:rsidRPr="00EF5447">
              <w:t>DC_3A_n3A</w:t>
            </w:r>
            <w:r w:rsidRPr="00EF5447">
              <w:rPr>
                <w:vertAlign w:val="superscript"/>
              </w:rPr>
              <w:t>2</w:t>
            </w:r>
          </w:p>
        </w:tc>
      </w:tr>
      <w:tr w:rsidR="008D1E4A" w:rsidRPr="00EF5447" w14:paraId="2909F0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02B4C" w14:textId="77777777" w:rsidR="008D1E4A" w:rsidRPr="00EF5447" w:rsidRDefault="008D1E4A" w:rsidP="00C620E0">
            <w:pPr>
              <w:pStyle w:val="TAC"/>
            </w:pPr>
            <w:r w:rsidRPr="00EF5447">
              <w:t>DC_1A-3A_n5A</w:t>
            </w:r>
          </w:p>
          <w:p w14:paraId="2679FC5F" w14:textId="77777777" w:rsidR="008D1E4A" w:rsidRPr="00EF5447" w:rsidRDefault="008D1E4A" w:rsidP="00C620E0">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30D3825C" w14:textId="77777777" w:rsidR="008D1E4A" w:rsidRPr="00EF5447" w:rsidRDefault="008D1E4A" w:rsidP="00C620E0">
            <w:pPr>
              <w:pStyle w:val="TAC"/>
            </w:pPr>
            <w:r w:rsidRPr="00EF5447">
              <w:t>DC_1A_n5A</w:t>
            </w:r>
          </w:p>
          <w:p w14:paraId="3D3CBF97" w14:textId="77777777" w:rsidR="008D1E4A" w:rsidRPr="00EF5447" w:rsidRDefault="008D1E4A" w:rsidP="00C620E0">
            <w:pPr>
              <w:pStyle w:val="TAC"/>
            </w:pPr>
            <w:r w:rsidRPr="00EF5447">
              <w:t>DC_3A_n5A</w:t>
            </w:r>
          </w:p>
          <w:p w14:paraId="5E8ED839" w14:textId="77777777" w:rsidR="008D1E4A" w:rsidRPr="00EF5447" w:rsidRDefault="008D1E4A" w:rsidP="00C620E0">
            <w:pPr>
              <w:pStyle w:val="TAC"/>
            </w:pPr>
            <w:r w:rsidRPr="00EF5447">
              <w:t>DC_3C_n5A</w:t>
            </w:r>
          </w:p>
        </w:tc>
      </w:tr>
      <w:tr w:rsidR="008D1E4A" w:rsidRPr="00EF5447" w14:paraId="3102102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6D59C" w14:textId="77777777" w:rsidR="008D1E4A" w:rsidRPr="00EF5447" w:rsidRDefault="008D1E4A" w:rsidP="00C620E0">
            <w:pPr>
              <w:pStyle w:val="TAC"/>
            </w:pPr>
            <w:r w:rsidRPr="00EF5447">
              <w:t>DC_1A-3A_n7A</w:t>
            </w:r>
          </w:p>
          <w:p w14:paraId="6D1DC146" w14:textId="77777777" w:rsidR="008D1E4A" w:rsidRPr="00EF5447" w:rsidRDefault="008D1E4A" w:rsidP="00C620E0">
            <w:pPr>
              <w:pStyle w:val="TAC"/>
            </w:pPr>
            <w:r w:rsidRPr="00EF5447">
              <w:rPr>
                <w:rFonts w:cs="Arial"/>
                <w:szCs w:val="18"/>
                <w:lang w:eastAsia="ja-JP"/>
              </w:rPr>
              <w:t>DC_1A-3A_n7B</w:t>
            </w:r>
          </w:p>
          <w:p w14:paraId="298C8128" w14:textId="77777777" w:rsidR="008D1E4A" w:rsidRPr="00EF5447" w:rsidRDefault="008D1E4A" w:rsidP="00C620E0">
            <w:pPr>
              <w:pStyle w:val="TAC"/>
            </w:pPr>
            <w:r w:rsidRPr="00EF5447">
              <w:t>DC_1A-3C_n7A</w:t>
            </w:r>
          </w:p>
          <w:p w14:paraId="0E43B693" w14:textId="77777777" w:rsidR="008D1E4A" w:rsidRPr="00EF5447" w:rsidRDefault="008D1E4A" w:rsidP="00C620E0">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56BFCD1D" w14:textId="77777777" w:rsidR="008D1E4A" w:rsidRPr="00EF5447" w:rsidRDefault="008D1E4A" w:rsidP="00C620E0">
            <w:pPr>
              <w:pStyle w:val="TAC"/>
            </w:pPr>
            <w:r w:rsidRPr="00EF5447">
              <w:t>DC_1A_n7A</w:t>
            </w:r>
          </w:p>
          <w:p w14:paraId="172CB5B8" w14:textId="77777777" w:rsidR="008D1E4A" w:rsidRPr="00EF5447" w:rsidRDefault="008D1E4A" w:rsidP="00C620E0">
            <w:pPr>
              <w:pStyle w:val="TAC"/>
            </w:pPr>
            <w:r w:rsidRPr="00EF5447">
              <w:t>DC_3A_n7A</w:t>
            </w:r>
          </w:p>
          <w:p w14:paraId="294401B4" w14:textId="77777777" w:rsidR="008D1E4A" w:rsidRPr="00EF5447" w:rsidRDefault="008D1E4A" w:rsidP="00C620E0">
            <w:pPr>
              <w:pStyle w:val="TAC"/>
            </w:pPr>
            <w:r w:rsidRPr="00EF5447">
              <w:t>DC_3C_n7A</w:t>
            </w:r>
          </w:p>
        </w:tc>
      </w:tr>
      <w:tr w:rsidR="008D1E4A" w:rsidRPr="00EF5447" w14:paraId="21BDB4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F0A42" w14:textId="77777777" w:rsidR="00C620E0" w:rsidRDefault="008D1E4A" w:rsidP="00C620E0">
            <w:pPr>
              <w:pStyle w:val="TAC"/>
              <w:rPr>
                <w:ins w:id="21" w:author="Apple" w:date="2021-01-14T18:42:00Z"/>
                <w:rFonts w:cs="Arial"/>
                <w:szCs w:val="18"/>
                <w:lang w:eastAsia="ja-JP"/>
              </w:rPr>
            </w:pPr>
            <w:r w:rsidRPr="00EF5447">
              <w:rPr>
                <w:rFonts w:cs="Arial"/>
                <w:szCs w:val="18"/>
                <w:lang w:eastAsia="ja-JP"/>
              </w:rPr>
              <w:t>DC_1A-1A-3A_n7A</w:t>
            </w:r>
          </w:p>
          <w:p w14:paraId="75C38E1D" w14:textId="6A2FD303" w:rsidR="00C620E0" w:rsidRDefault="008D1E4A" w:rsidP="00C620E0">
            <w:pPr>
              <w:pStyle w:val="TAC"/>
              <w:rPr>
                <w:ins w:id="22" w:author="Apple" w:date="2021-01-14T18:42:00Z"/>
                <w:rFonts w:cs="Arial"/>
                <w:szCs w:val="18"/>
                <w:lang w:eastAsia="ja-JP"/>
              </w:rPr>
            </w:pPr>
            <w:del w:id="23" w:author="Apple" w:date="2021-01-14T18:42:00Z">
              <w:r w:rsidRPr="00EF5447" w:rsidDel="00C620E0">
                <w:rPr>
                  <w:rFonts w:cs="Arial"/>
                  <w:szCs w:val="18"/>
                  <w:lang w:eastAsia="ja-JP"/>
                </w:rPr>
                <w:br/>
              </w:r>
            </w:del>
            <w:r w:rsidRPr="00EF5447">
              <w:rPr>
                <w:rFonts w:cs="Arial"/>
                <w:szCs w:val="18"/>
                <w:lang w:eastAsia="ja-JP"/>
              </w:rPr>
              <w:t>DC_1A-1A-3A_n7B</w:t>
            </w:r>
          </w:p>
          <w:p w14:paraId="43CCF001" w14:textId="28202F4E" w:rsidR="00C620E0" w:rsidRDefault="008D1E4A" w:rsidP="00C620E0">
            <w:pPr>
              <w:pStyle w:val="TAC"/>
              <w:rPr>
                <w:ins w:id="24" w:author="Apple" w:date="2021-01-14T18:42:00Z"/>
                <w:rFonts w:cs="Arial"/>
                <w:szCs w:val="18"/>
                <w:lang w:eastAsia="ja-JP"/>
              </w:rPr>
            </w:pPr>
            <w:del w:id="25" w:author="Apple" w:date="2021-01-14T18:42:00Z">
              <w:r w:rsidRPr="00EF5447" w:rsidDel="00C620E0">
                <w:rPr>
                  <w:rFonts w:cs="Arial"/>
                  <w:szCs w:val="18"/>
                  <w:lang w:eastAsia="ja-JP"/>
                </w:rPr>
                <w:br/>
              </w:r>
            </w:del>
            <w:r w:rsidRPr="00EF5447">
              <w:rPr>
                <w:rFonts w:cs="Arial"/>
                <w:szCs w:val="18"/>
                <w:lang w:eastAsia="ja-JP"/>
              </w:rPr>
              <w:t>DC_1A-1A-3C_n7A</w:t>
            </w:r>
          </w:p>
          <w:p w14:paraId="3732D075" w14:textId="7871E0E0" w:rsidR="008D1E4A" w:rsidRPr="00EF5447" w:rsidRDefault="008D1E4A" w:rsidP="00C620E0">
            <w:pPr>
              <w:pStyle w:val="TAC"/>
              <w:rPr>
                <w:rFonts w:cs="Arial"/>
                <w:szCs w:val="18"/>
                <w:lang w:eastAsia="ja-JP"/>
              </w:rPr>
            </w:pPr>
            <w:del w:id="26" w:author="Apple" w:date="2021-01-14T18:42:00Z">
              <w:r w:rsidRPr="00EF5447" w:rsidDel="00C620E0">
                <w:rPr>
                  <w:rFonts w:cs="Arial"/>
                  <w:szCs w:val="18"/>
                  <w:lang w:eastAsia="ja-JP"/>
                </w:rPr>
                <w:br/>
              </w:r>
            </w:del>
            <w:r w:rsidRPr="00EF5447">
              <w:rPr>
                <w:rFonts w:cs="Arial"/>
                <w:szCs w:val="18"/>
                <w:lang w:eastAsia="ja-JP"/>
              </w:rPr>
              <w:t>DC_1A-1A-3C_n7B</w:t>
            </w:r>
          </w:p>
          <w:p w14:paraId="1CF830B9" w14:textId="77777777" w:rsidR="00C620E0" w:rsidRDefault="008D1E4A" w:rsidP="00C620E0">
            <w:pPr>
              <w:pStyle w:val="TAC"/>
              <w:rPr>
                <w:ins w:id="27" w:author="Apple" w:date="2021-01-14T18:42:00Z"/>
                <w:rFonts w:cs="Arial"/>
                <w:szCs w:val="18"/>
                <w:lang w:eastAsia="ja-JP"/>
              </w:rPr>
            </w:pPr>
            <w:r w:rsidRPr="00EF5447">
              <w:rPr>
                <w:rFonts w:cs="Arial"/>
                <w:szCs w:val="18"/>
                <w:lang w:eastAsia="ja-JP"/>
              </w:rPr>
              <w:t>DC_1A-3A-3A_n7A</w:t>
            </w:r>
          </w:p>
          <w:p w14:paraId="3373F0FF" w14:textId="7903AC5C" w:rsidR="008D1E4A" w:rsidRPr="00EF5447" w:rsidRDefault="008D1E4A" w:rsidP="00C620E0">
            <w:pPr>
              <w:pStyle w:val="TAC"/>
              <w:rPr>
                <w:rFonts w:cs="Arial"/>
                <w:szCs w:val="18"/>
                <w:lang w:eastAsia="ja-JP"/>
              </w:rPr>
            </w:pPr>
            <w:del w:id="28" w:author="Apple" w:date="2021-01-14T18:42:00Z">
              <w:r w:rsidRPr="00EF5447" w:rsidDel="00C620E0">
                <w:rPr>
                  <w:rFonts w:cs="Arial"/>
                  <w:szCs w:val="18"/>
                  <w:lang w:eastAsia="ja-JP"/>
                </w:rPr>
                <w:br/>
              </w:r>
            </w:del>
            <w:r w:rsidRPr="00EF5447">
              <w:rPr>
                <w:rFonts w:cs="Arial"/>
                <w:szCs w:val="18"/>
                <w:lang w:eastAsia="ja-JP"/>
              </w:rPr>
              <w:t>DC_1A-3A-3A_n7B</w:t>
            </w:r>
          </w:p>
          <w:p w14:paraId="01F12DF9" w14:textId="77777777" w:rsidR="008D1E4A" w:rsidRPr="00EF5447" w:rsidRDefault="008D1E4A" w:rsidP="00C620E0">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1C7D59F0" w14:textId="77777777" w:rsidR="008D1E4A" w:rsidRPr="00EF5447" w:rsidRDefault="008D1E4A" w:rsidP="00C620E0">
            <w:pPr>
              <w:pStyle w:val="TAC"/>
              <w:rPr>
                <w:lang w:eastAsia="fr-FR"/>
              </w:rPr>
            </w:pPr>
            <w:r w:rsidRPr="00EF5447">
              <w:t>DC_1A_n7A</w:t>
            </w:r>
          </w:p>
          <w:p w14:paraId="0FF013AD" w14:textId="77777777" w:rsidR="008D1E4A" w:rsidRPr="00EF5447" w:rsidRDefault="008D1E4A" w:rsidP="00C620E0">
            <w:pPr>
              <w:pStyle w:val="TAC"/>
            </w:pPr>
            <w:r w:rsidRPr="00EF5447">
              <w:t>DC_3A_n7A</w:t>
            </w:r>
          </w:p>
          <w:p w14:paraId="082F82E8" w14:textId="77777777" w:rsidR="008D1E4A" w:rsidRPr="00EF5447" w:rsidRDefault="008D1E4A" w:rsidP="00C620E0">
            <w:pPr>
              <w:pStyle w:val="TAC"/>
            </w:pPr>
            <w:r w:rsidRPr="00EF5447">
              <w:t>DC_3C_n7A</w:t>
            </w:r>
          </w:p>
        </w:tc>
      </w:tr>
      <w:tr w:rsidR="008D1E4A" w:rsidRPr="00EF5447" w14:paraId="3695C5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0AC7F" w14:textId="77777777" w:rsidR="008D1E4A" w:rsidRPr="00EF5447" w:rsidRDefault="008D1E4A" w:rsidP="00C620E0">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4BA63C42"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43628BB0" w14:textId="77777777" w:rsidR="008D1E4A" w:rsidRPr="00EF5447" w:rsidRDefault="008D1E4A" w:rsidP="00C620E0">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D1E4A" w:rsidRPr="00EF5447" w14:paraId="45D163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1663D" w14:textId="77777777" w:rsidR="008D1E4A" w:rsidRPr="00EF5447" w:rsidRDefault="008D1E4A" w:rsidP="00C620E0">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87C09C0" w14:textId="77777777" w:rsidR="008D1E4A" w:rsidRPr="00EF5447" w:rsidRDefault="008D1E4A" w:rsidP="00C620E0">
            <w:pPr>
              <w:pStyle w:val="TAC"/>
              <w:rPr>
                <w:noProof/>
              </w:rPr>
            </w:pPr>
            <w:r w:rsidRPr="00EF5447">
              <w:rPr>
                <w:noProof/>
              </w:rPr>
              <w:t>DC_1A-3C_n28A</w:t>
            </w:r>
          </w:p>
          <w:p w14:paraId="298EF18E" w14:textId="77777777" w:rsidR="008D1E4A" w:rsidRPr="00EF5447" w:rsidRDefault="008D1E4A" w:rsidP="00C620E0">
            <w:pPr>
              <w:pStyle w:val="TAC"/>
              <w:rPr>
                <w:rFonts w:eastAsia="Malgun Gothic"/>
                <w:lang w:eastAsia="ko-KR"/>
              </w:rPr>
            </w:pPr>
            <w:r w:rsidRPr="00EF5447">
              <w:rPr>
                <w:rFonts w:eastAsia="Malgun Gothic"/>
                <w:lang w:eastAsia="ko-KR"/>
              </w:rPr>
              <w:t>DC_1A-1A-3A_n28A</w:t>
            </w:r>
          </w:p>
          <w:p w14:paraId="6BD59027" w14:textId="77777777" w:rsidR="008D1E4A" w:rsidRPr="00EF5447" w:rsidRDefault="008D1E4A" w:rsidP="00C620E0">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7B081184" w14:textId="77777777" w:rsidR="008D1E4A" w:rsidRPr="00EF5447" w:rsidRDefault="008D1E4A" w:rsidP="00C620E0">
            <w:pPr>
              <w:pStyle w:val="TAC"/>
            </w:pPr>
            <w:r w:rsidRPr="00EF5447">
              <w:t>DC_1A_n28A</w:t>
            </w:r>
          </w:p>
          <w:p w14:paraId="7F94DDC6" w14:textId="77777777" w:rsidR="008D1E4A" w:rsidRPr="00EF5447" w:rsidRDefault="008D1E4A" w:rsidP="00C620E0">
            <w:pPr>
              <w:pStyle w:val="TAC"/>
            </w:pPr>
            <w:r w:rsidRPr="00EF5447">
              <w:t>DC_3A_n28A</w:t>
            </w:r>
          </w:p>
          <w:p w14:paraId="0D0CF9A2" w14:textId="77777777" w:rsidR="008D1E4A" w:rsidRPr="00EF5447" w:rsidRDefault="008D1E4A" w:rsidP="00C620E0">
            <w:pPr>
              <w:pStyle w:val="TAC"/>
            </w:pPr>
            <w:r w:rsidRPr="00EF5447">
              <w:t>DC_3C_n28A</w:t>
            </w:r>
          </w:p>
        </w:tc>
      </w:tr>
      <w:tr w:rsidR="008D1E4A" w:rsidRPr="00EF5447" w14:paraId="341463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CCFE2" w14:textId="77777777" w:rsidR="008D1E4A" w:rsidRPr="00EF5447" w:rsidRDefault="008D1E4A" w:rsidP="00C620E0">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1FCB53" w14:textId="77777777" w:rsidR="008D1E4A" w:rsidRPr="00EF5447" w:rsidRDefault="008D1E4A" w:rsidP="00C620E0">
            <w:pPr>
              <w:pStyle w:val="TAC"/>
              <w:rPr>
                <w:rFonts w:eastAsia="Malgun Gothic"/>
                <w:lang w:eastAsia="ko-KR"/>
              </w:rPr>
            </w:pPr>
            <w:r w:rsidRPr="00EF5447">
              <w:rPr>
                <w:rFonts w:eastAsia="Malgun Gothic"/>
                <w:lang w:eastAsia="ko-KR"/>
              </w:rPr>
              <w:t>DC_1A_n3A</w:t>
            </w:r>
          </w:p>
          <w:p w14:paraId="74C7E7CC" w14:textId="77777777" w:rsidR="008D1E4A" w:rsidRPr="00EF5447" w:rsidRDefault="008D1E4A" w:rsidP="00C620E0">
            <w:pPr>
              <w:pStyle w:val="TAC"/>
            </w:pPr>
            <w:r w:rsidRPr="00EF5447">
              <w:rPr>
                <w:rFonts w:eastAsia="Malgun Gothic"/>
                <w:lang w:eastAsia="ko-KR"/>
              </w:rPr>
              <w:t>DC_1A_n28A</w:t>
            </w:r>
          </w:p>
        </w:tc>
      </w:tr>
      <w:tr w:rsidR="008D1E4A" w:rsidRPr="00EF5447" w14:paraId="362158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FE4D1" w14:textId="77777777" w:rsidR="008D1E4A" w:rsidRPr="00EF5447" w:rsidRDefault="008D1E4A" w:rsidP="00C620E0">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0169EE9C" w14:textId="77777777" w:rsidR="008D1E4A" w:rsidRPr="00EF5447" w:rsidRDefault="008D1E4A" w:rsidP="00C620E0">
            <w:pPr>
              <w:pStyle w:val="TAC"/>
            </w:pPr>
            <w:r w:rsidRPr="00EF5447">
              <w:t>DC_1A_n38A</w:t>
            </w:r>
          </w:p>
          <w:p w14:paraId="57F3917D" w14:textId="77777777" w:rsidR="008D1E4A" w:rsidRPr="00EF5447" w:rsidRDefault="008D1E4A" w:rsidP="00C620E0">
            <w:pPr>
              <w:pStyle w:val="TAC"/>
              <w:rPr>
                <w:rFonts w:eastAsia="Malgun Gothic"/>
                <w:lang w:eastAsia="ko-KR"/>
              </w:rPr>
            </w:pPr>
            <w:r w:rsidRPr="00EF5447">
              <w:t>DC_3A_n38A</w:t>
            </w:r>
          </w:p>
        </w:tc>
      </w:tr>
      <w:tr w:rsidR="008D1E4A" w:rsidRPr="00EF5447" w14:paraId="44251D2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8A776" w14:textId="77777777" w:rsidR="008D1E4A" w:rsidRPr="00EF5447" w:rsidRDefault="008D1E4A" w:rsidP="00C620E0">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27620C29" w14:textId="77777777" w:rsidR="00C620E0" w:rsidRDefault="008D1E4A" w:rsidP="00C620E0">
            <w:pPr>
              <w:pStyle w:val="TAC"/>
              <w:rPr>
                <w:ins w:id="29" w:author="Apple" w:date="2021-01-14T18:43:00Z"/>
                <w:rFonts w:cs="Arial"/>
                <w:lang w:eastAsia="ja-JP"/>
              </w:rPr>
            </w:pPr>
            <w:r w:rsidRPr="00EF5447">
              <w:rPr>
                <w:rFonts w:cs="Arial"/>
                <w:lang w:eastAsia="ja-JP"/>
              </w:rPr>
              <w:t>DC_1A_n40A</w:t>
            </w:r>
          </w:p>
          <w:p w14:paraId="3C1D1E6D" w14:textId="06F95C99" w:rsidR="008D1E4A" w:rsidRPr="00EF5447" w:rsidRDefault="008D1E4A" w:rsidP="00C620E0">
            <w:pPr>
              <w:pStyle w:val="TAC"/>
            </w:pPr>
            <w:del w:id="30" w:author="Apple" w:date="2021-01-14T18:43:00Z">
              <w:r w:rsidRPr="00EF5447" w:rsidDel="00C620E0">
                <w:rPr>
                  <w:rFonts w:cs="Arial"/>
                  <w:lang w:eastAsia="ja-JP"/>
                </w:rPr>
                <w:br/>
              </w:r>
            </w:del>
            <w:r w:rsidRPr="00EF5447">
              <w:rPr>
                <w:rFonts w:cs="Arial"/>
                <w:lang w:eastAsia="ja-JP"/>
              </w:rPr>
              <w:t>DC_3A_n40A</w:t>
            </w:r>
          </w:p>
        </w:tc>
      </w:tr>
      <w:tr w:rsidR="008D1E4A" w:rsidRPr="00EF5447" w14:paraId="5D6670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C4E0A" w14:textId="77777777" w:rsidR="008D1E4A" w:rsidRPr="00EF5447" w:rsidRDefault="008D1E4A" w:rsidP="00C620E0">
            <w:pPr>
              <w:pStyle w:val="TAC"/>
              <w:rPr>
                <w:lang w:eastAsia="ja-JP"/>
              </w:rPr>
            </w:pPr>
            <w:r w:rsidRPr="00EF5447">
              <w:rPr>
                <w:lang w:eastAsia="ja-JP"/>
              </w:rPr>
              <w:t>DC_1A-3A_n41A</w:t>
            </w:r>
          </w:p>
          <w:p w14:paraId="44AAAC8D" w14:textId="77777777" w:rsidR="008D1E4A" w:rsidRPr="00EF5447" w:rsidRDefault="008D1E4A" w:rsidP="00C620E0">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62AA6BAC" w14:textId="77777777" w:rsidR="008D1E4A" w:rsidRPr="00EF5447" w:rsidRDefault="008D1E4A" w:rsidP="00C620E0">
            <w:pPr>
              <w:pStyle w:val="TAC"/>
              <w:rPr>
                <w:lang w:eastAsia="ja-JP"/>
              </w:rPr>
            </w:pPr>
            <w:r w:rsidRPr="00EF5447">
              <w:rPr>
                <w:lang w:eastAsia="fi-FI"/>
              </w:rPr>
              <w:t>DC_1A_</w:t>
            </w:r>
            <w:r w:rsidRPr="00EF5447">
              <w:rPr>
                <w:lang w:eastAsia="ja-JP"/>
              </w:rPr>
              <w:t>n41A</w:t>
            </w:r>
          </w:p>
          <w:p w14:paraId="3EF18624" w14:textId="77777777" w:rsidR="008D1E4A" w:rsidRPr="00EF5447" w:rsidRDefault="008D1E4A" w:rsidP="00C620E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2B3F90E" w14:textId="77777777" w:rsidR="008D1E4A" w:rsidRPr="00EF5447" w:rsidRDefault="008D1E4A" w:rsidP="00C620E0">
            <w:pPr>
              <w:pStyle w:val="TAC"/>
              <w:rPr>
                <w:rFonts w:eastAsia="Malgun Gothic"/>
                <w:lang w:eastAsia="ko-KR"/>
              </w:rPr>
            </w:pPr>
            <w:r w:rsidRPr="00EF5447">
              <w:rPr>
                <w:rFonts w:eastAsia="Malgun Gothic"/>
                <w:lang w:eastAsia="ko-KR"/>
              </w:rPr>
              <w:t>DC_3C_n41A</w:t>
            </w:r>
          </w:p>
        </w:tc>
      </w:tr>
      <w:tr w:rsidR="008D1E4A" w:rsidRPr="00EF5447" w14:paraId="135B35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712AC" w14:textId="77777777" w:rsidR="008D1E4A" w:rsidRPr="00EF5447" w:rsidRDefault="008D1E4A" w:rsidP="00C620E0">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64C43509" w14:textId="77777777" w:rsidR="008D1E4A" w:rsidRPr="00EF5447" w:rsidRDefault="008D1E4A" w:rsidP="00C620E0">
            <w:pPr>
              <w:pStyle w:val="TAC"/>
              <w:rPr>
                <w:lang w:eastAsia="ja-JP"/>
              </w:rPr>
            </w:pPr>
            <w:r w:rsidRPr="00EF5447">
              <w:rPr>
                <w:lang w:eastAsia="ja-JP"/>
              </w:rPr>
              <w:t>DC_1A_n3A</w:t>
            </w:r>
          </w:p>
          <w:p w14:paraId="56339154" w14:textId="77777777" w:rsidR="008D1E4A" w:rsidRPr="00EF5447" w:rsidRDefault="008D1E4A" w:rsidP="00C620E0">
            <w:pPr>
              <w:pStyle w:val="TAC"/>
              <w:rPr>
                <w:lang w:eastAsia="fi-FI"/>
              </w:rPr>
            </w:pPr>
            <w:r w:rsidRPr="00EF5447">
              <w:rPr>
                <w:lang w:eastAsia="ja-JP"/>
              </w:rPr>
              <w:t>DC_1A_n41A</w:t>
            </w:r>
          </w:p>
        </w:tc>
      </w:tr>
      <w:tr w:rsidR="008D1E4A" w:rsidRPr="00EF5447" w14:paraId="0958DB3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CB438" w14:textId="77777777" w:rsidR="008D1E4A" w:rsidRPr="00EF5447" w:rsidRDefault="008D1E4A" w:rsidP="00C620E0">
            <w:pPr>
              <w:pStyle w:val="TAC"/>
              <w:rPr>
                <w:lang w:eastAsia="ja-JP"/>
              </w:rPr>
            </w:pPr>
            <w:r w:rsidRPr="00EF5447">
              <w:rPr>
                <w:lang w:eastAsia="ja-JP"/>
              </w:rPr>
              <w:t>DC_1A-3A_n71A</w:t>
            </w:r>
          </w:p>
          <w:p w14:paraId="413A8F3A" w14:textId="77777777" w:rsidR="008D1E4A" w:rsidRPr="00EF5447" w:rsidRDefault="008D1E4A" w:rsidP="00C620E0">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E957776" w14:textId="77777777" w:rsidR="008D1E4A" w:rsidRPr="00EF5447" w:rsidRDefault="008D1E4A" w:rsidP="00C620E0">
            <w:pPr>
              <w:pStyle w:val="TAC"/>
              <w:rPr>
                <w:lang w:eastAsia="ja-JP"/>
              </w:rPr>
            </w:pPr>
            <w:r w:rsidRPr="00EF5447">
              <w:rPr>
                <w:lang w:eastAsia="fi-FI"/>
              </w:rPr>
              <w:t>DC_1A_</w:t>
            </w:r>
            <w:r w:rsidRPr="00EF5447">
              <w:rPr>
                <w:lang w:eastAsia="ja-JP"/>
              </w:rPr>
              <w:t>n71A</w:t>
            </w:r>
          </w:p>
          <w:p w14:paraId="4714F070" w14:textId="77777777" w:rsidR="008D1E4A" w:rsidRPr="00EF5447" w:rsidRDefault="008D1E4A" w:rsidP="00C620E0">
            <w:pPr>
              <w:pStyle w:val="TAC"/>
              <w:rPr>
                <w:lang w:eastAsia="fi-FI"/>
              </w:rPr>
            </w:pPr>
            <w:r w:rsidRPr="00EF5447">
              <w:rPr>
                <w:lang w:eastAsia="fi-FI"/>
              </w:rPr>
              <w:t>DC_3A_</w:t>
            </w:r>
            <w:r w:rsidRPr="00EF5447">
              <w:rPr>
                <w:lang w:eastAsia="ja-JP"/>
              </w:rPr>
              <w:t>n71A</w:t>
            </w:r>
          </w:p>
        </w:tc>
      </w:tr>
      <w:tr w:rsidR="008D1E4A" w:rsidRPr="00EF5447" w14:paraId="6CCB76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EC7B7" w14:textId="77777777" w:rsidR="008D1E4A" w:rsidRPr="00EF5447" w:rsidRDefault="008D1E4A" w:rsidP="00C620E0">
            <w:pPr>
              <w:pStyle w:val="TAC"/>
              <w:rPr>
                <w:noProof/>
                <w:lang w:eastAsia="zh-CN"/>
              </w:rPr>
            </w:pPr>
            <w:r w:rsidRPr="00EF5447">
              <w:rPr>
                <w:noProof/>
                <w:lang w:eastAsia="zh-CN"/>
              </w:rPr>
              <w:lastRenderedPageBreak/>
              <w:t>DC_1A-3A_n77A</w:t>
            </w:r>
            <w:r w:rsidRPr="00EF5447">
              <w:rPr>
                <w:noProof/>
                <w:vertAlign w:val="superscript"/>
                <w:lang w:eastAsia="zh-CN"/>
              </w:rPr>
              <w:t>5</w:t>
            </w:r>
          </w:p>
          <w:p w14:paraId="6DA07F2F" w14:textId="77777777" w:rsidR="008D1E4A" w:rsidRPr="00EF5447" w:rsidRDefault="008D1E4A" w:rsidP="00C620E0">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13C27C2" w14:textId="77777777" w:rsidR="008D1E4A" w:rsidRPr="00EF5447" w:rsidRDefault="008D1E4A" w:rsidP="00C620E0">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CE16B7" w14:textId="77777777" w:rsidR="008D1E4A" w:rsidRPr="00EF5447" w:rsidRDefault="008D1E4A" w:rsidP="00C620E0">
            <w:pPr>
              <w:pStyle w:val="TAC"/>
              <w:rPr>
                <w:noProof/>
                <w:lang w:eastAsia="zh-CN"/>
              </w:rPr>
            </w:pPr>
            <w:r w:rsidRPr="00EF5447">
              <w:rPr>
                <w:noProof/>
                <w:lang w:eastAsia="zh-CN"/>
              </w:rPr>
              <w:t>DC_1A_n77A</w:t>
            </w:r>
          </w:p>
          <w:p w14:paraId="6C4A5121" w14:textId="77777777" w:rsidR="008D1E4A" w:rsidRPr="00EF5447" w:rsidRDefault="008D1E4A" w:rsidP="00C620E0">
            <w:pPr>
              <w:pStyle w:val="TAC"/>
              <w:rPr>
                <w:noProof/>
                <w:lang w:eastAsia="zh-CN"/>
              </w:rPr>
            </w:pPr>
            <w:r w:rsidRPr="00EF5447">
              <w:rPr>
                <w:noProof/>
                <w:lang w:eastAsia="zh-CN"/>
              </w:rPr>
              <w:t>DC_3A_n77A</w:t>
            </w:r>
          </w:p>
          <w:p w14:paraId="7A175958" w14:textId="77777777" w:rsidR="008D1E4A" w:rsidRPr="00EF5447" w:rsidRDefault="008D1E4A" w:rsidP="00C620E0">
            <w:pPr>
              <w:pStyle w:val="TAC"/>
              <w:rPr>
                <w:lang w:eastAsia="fi-FI"/>
              </w:rPr>
            </w:pPr>
            <w:r w:rsidRPr="00EF5447">
              <w:rPr>
                <w:noProof/>
                <w:lang w:eastAsia="zh-CN"/>
              </w:rPr>
              <w:t>DC_3C_n77A</w:t>
            </w:r>
          </w:p>
        </w:tc>
      </w:tr>
      <w:tr w:rsidR="008D1E4A" w:rsidRPr="00EF5447" w14:paraId="711045D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313D2" w14:textId="77777777" w:rsidR="008D1E4A" w:rsidRPr="00EF5447" w:rsidRDefault="008D1E4A" w:rsidP="00C620E0">
            <w:pPr>
              <w:pStyle w:val="TAC"/>
              <w:rPr>
                <w:lang w:eastAsia="ja-JP"/>
              </w:rPr>
            </w:pPr>
            <w:r w:rsidRPr="00EF5447">
              <w:rPr>
                <w:lang w:eastAsia="ja-JP"/>
              </w:rPr>
              <w:t>DC_1A-3A_n77(2A)</w:t>
            </w:r>
          </w:p>
          <w:p w14:paraId="296C3994" w14:textId="77777777" w:rsidR="008D1E4A" w:rsidRPr="00EF5447" w:rsidRDefault="008D1E4A" w:rsidP="00C620E0">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37E9B7E3" w14:textId="77777777" w:rsidR="008D1E4A" w:rsidRPr="00EF5447" w:rsidRDefault="008D1E4A" w:rsidP="00C620E0">
            <w:pPr>
              <w:pStyle w:val="TAC"/>
              <w:rPr>
                <w:lang w:eastAsia="fi-FI"/>
              </w:rPr>
            </w:pPr>
            <w:r w:rsidRPr="00EF5447">
              <w:rPr>
                <w:lang w:eastAsia="fi-FI"/>
              </w:rPr>
              <w:t>DC_1A_n77A</w:t>
            </w:r>
          </w:p>
          <w:p w14:paraId="1C404021" w14:textId="77777777" w:rsidR="008D1E4A" w:rsidRPr="00EF5447" w:rsidRDefault="008D1E4A" w:rsidP="00C620E0">
            <w:pPr>
              <w:pStyle w:val="TAC"/>
              <w:rPr>
                <w:lang w:eastAsia="fi-FI"/>
              </w:rPr>
            </w:pPr>
            <w:r w:rsidRPr="00EF5447">
              <w:rPr>
                <w:lang w:eastAsia="fi-FI"/>
              </w:rPr>
              <w:t>DC_3A_n77A</w:t>
            </w:r>
          </w:p>
          <w:p w14:paraId="67E90276" w14:textId="77777777" w:rsidR="008D1E4A" w:rsidRPr="00EF5447" w:rsidRDefault="008D1E4A" w:rsidP="00C620E0">
            <w:pPr>
              <w:pStyle w:val="TAC"/>
              <w:rPr>
                <w:noProof/>
                <w:lang w:eastAsia="zh-CN"/>
              </w:rPr>
            </w:pPr>
            <w:r w:rsidRPr="00EF5447">
              <w:rPr>
                <w:noProof/>
                <w:lang w:eastAsia="zh-CN"/>
              </w:rPr>
              <w:t>DC_3C_n77A</w:t>
            </w:r>
          </w:p>
        </w:tc>
      </w:tr>
      <w:tr w:rsidR="008D1E4A" w:rsidRPr="00EF5447" w14:paraId="057F9A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4A5FF" w14:textId="77777777" w:rsidR="008D1E4A" w:rsidRPr="00EF5447" w:rsidRDefault="008D1E4A" w:rsidP="00C620E0">
            <w:pPr>
              <w:pStyle w:val="TAC"/>
              <w:rPr>
                <w:noProof/>
                <w:lang w:eastAsia="zh-CN"/>
              </w:rPr>
            </w:pPr>
            <w:r w:rsidRPr="00EF5447">
              <w:rPr>
                <w:noProof/>
                <w:lang w:eastAsia="zh-CN"/>
              </w:rPr>
              <w:t>DC_1A-3A_n78A</w:t>
            </w:r>
            <w:r w:rsidRPr="00EF5447">
              <w:rPr>
                <w:noProof/>
                <w:vertAlign w:val="superscript"/>
                <w:lang w:eastAsia="zh-CN"/>
              </w:rPr>
              <w:t>5</w:t>
            </w:r>
          </w:p>
          <w:p w14:paraId="0270ED66" w14:textId="77777777" w:rsidR="008D1E4A" w:rsidRPr="00EF5447" w:rsidRDefault="008D1E4A" w:rsidP="00C620E0">
            <w:pPr>
              <w:pStyle w:val="TAC"/>
              <w:rPr>
                <w:noProof/>
                <w:lang w:eastAsia="zh-CN"/>
              </w:rPr>
            </w:pPr>
            <w:r w:rsidRPr="00EF5447">
              <w:rPr>
                <w:noProof/>
                <w:lang w:eastAsia="zh-CN"/>
              </w:rPr>
              <w:t>DC_1A-3A_n78C</w:t>
            </w:r>
            <w:r w:rsidRPr="00EF5447">
              <w:rPr>
                <w:noProof/>
                <w:vertAlign w:val="superscript"/>
                <w:lang w:eastAsia="zh-CN"/>
              </w:rPr>
              <w:t>5</w:t>
            </w:r>
          </w:p>
          <w:p w14:paraId="415019A7" w14:textId="77777777" w:rsidR="008D1E4A" w:rsidRPr="00EF5447" w:rsidRDefault="008D1E4A" w:rsidP="00C620E0">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F4ECF8" w14:textId="77777777" w:rsidR="008D1E4A" w:rsidRPr="00EF5447" w:rsidRDefault="008D1E4A" w:rsidP="00C620E0">
            <w:pPr>
              <w:pStyle w:val="TAC"/>
              <w:rPr>
                <w:noProof/>
                <w:lang w:eastAsia="zh-CN"/>
              </w:rPr>
            </w:pPr>
            <w:r w:rsidRPr="00EF5447">
              <w:rPr>
                <w:noProof/>
                <w:lang w:eastAsia="zh-CN"/>
              </w:rPr>
              <w:t>DC_1A_n78A</w:t>
            </w:r>
          </w:p>
          <w:p w14:paraId="2733B3A5"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6B5560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EDC76" w14:textId="77777777" w:rsidR="008D1E4A" w:rsidRPr="00EF5447" w:rsidRDefault="008D1E4A" w:rsidP="00C620E0">
            <w:pPr>
              <w:pStyle w:val="TAC"/>
              <w:rPr>
                <w:noProof/>
                <w:vertAlign w:val="superscript"/>
                <w:lang w:eastAsia="zh-CN"/>
              </w:rPr>
            </w:pPr>
            <w:r w:rsidRPr="00EF5447">
              <w:rPr>
                <w:lang w:eastAsia="zh-CN"/>
              </w:rPr>
              <w:t>DC_1A-3A_n78(2A)</w:t>
            </w:r>
            <w:r w:rsidRPr="00EF5447">
              <w:rPr>
                <w:noProof/>
                <w:vertAlign w:val="superscript"/>
                <w:lang w:eastAsia="zh-CN"/>
              </w:rPr>
              <w:t>5</w:t>
            </w:r>
          </w:p>
          <w:p w14:paraId="513C5204" w14:textId="77777777" w:rsidR="008D1E4A" w:rsidRPr="00EF5447" w:rsidRDefault="008D1E4A" w:rsidP="00C620E0">
            <w:pPr>
              <w:pStyle w:val="TAC"/>
              <w:rPr>
                <w:noProof/>
                <w:vertAlign w:val="superscript"/>
                <w:lang w:eastAsia="zh-CN"/>
              </w:rPr>
            </w:pPr>
            <w:r w:rsidRPr="00EF5447">
              <w:rPr>
                <w:lang w:eastAsia="zh-CN"/>
              </w:rPr>
              <w:t>DC_1A-3C_n78(2A)</w:t>
            </w:r>
            <w:r w:rsidRPr="00EF5447">
              <w:rPr>
                <w:noProof/>
                <w:vertAlign w:val="superscript"/>
                <w:lang w:eastAsia="zh-CN"/>
              </w:rPr>
              <w:t>5</w:t>
            </w:r>
          </w:p>
          <w:p w14:paraId="1223314F" w14:textId="77777777" w:rsidR="008D1E4A" w:rsidRPr="00EF5447" w:rsidRDefault="008D1E4A" w:rsidP="00C620E0">
            <w:pPr>
              <w:pStyle w:val="TAC"/>
              <w:rPr>
                <w:noProof/>
                <w:lang w:eastAsia="zh-CN"/>
              </w:rPr>
            </w:pPr>
            <w:r w:rsidRPr="00EF5447">
              <w:rPr>
                <w:noProof/>
                <w:lang w:eastAsia="zh-CN"/>
              </w:rPr>
              <w:t>DC_1A-1A-3A_n78A</w:t>
            </w:r>
          </w:p>
          <w:p w14:paraId="6B274C9C" w14:textId="77777777" w:rsidR="008D1E4A" w:rsidRPr="00EF5447" w:rsidRDefault="008D1E4A" w:rsidP="00C620E0">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5DB2DD41" w14:textId="77777777" w:rsidR="008D1E4A" w:rsidRPr="00EF5447" w:rsidRDefault="008D1E4A" w:rsidP="00C620E0">
            <w:pPr>
              <w:pStyle w:val="TAC"/>
              <w:rPr>
                <w:noProof/>
                <w:lang w:eastAsia="zh-CN"/>
              </w:rPr>
            </w:pPr>
            <w:r w:rsidRPr="00EF5447">
              <w:rPr>
                <w:noProof/>
                <w:lang w:eastAsia="zh-CN"/>
              </w:rPr>
              <w:t>DC_1A_n78A</w:t>
            </w:r>
          </w:p>
          <w:p w14:paraId="31DEE5B3" w14:textId="77777777" w:rsidR="008D1E4A" w:rsidRPr="00EF5447" w:rsidRDefault="008D1E4A" w:rsidP="00C620E0">
            <w:pPr>
              <w:pStyle w:val="TAC"/>
              <w:rPr>
                <w:noProof/>
                <w:lang w:eastAsia="zh-CN"/>
              </w:rPr>
            </w:pPr>
            <w:r w:rsidRPr="00EF5447">
              <w:rPr>
                <w:noProof/>
                <w:lang w:eastAsia="zh-CN"/>
              </w:rPr>
              <w:t>DC_3A_n78A</w:t>
            </w:r>
          </w:p>
          <w:p w14:paraId="4F1ECAC2" w14:textId="77777777" w:rsidR="008D1E4A" w:rsidRPr="00EF5447" w:rsidRDefault="008D1E4A" w:rsidP="00C620E0">
            <w:pPr>
              <w:pStyle w:val="TAC"/>
              <w:rPr>
                <w:noProof/>
                <w:lang w:eastAsia="zh-CN"/>
              </w:rPr>
            </w:pPr>
            <w:r w:rsidRPr="00EF5447">
              <w:rPr>
                <w:noProof/>
                <w:lang w:eastAsia="zh-CN"/>
              </w:rPr>
              <w:t>DC_3C_n78A</w:t>
            </w:r>
          </w:p>
        </w:tc>
      </w:tr>
      <w:tr w:rsidR="008D1E4A" w:rsidRPr="00EF5447" w14:paraId="317292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5C2C0F" w14:textId="77777777" w:rsidR="008D1E4A" w:rsidRPr="00EF5447" w:rsidRDefault="008D1E4A" w:rsidP="00C620E0">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7C131D61" w14:textId="77777777" w:rsidR="008D1E4A" w:rsidRPr="00EF5447" w:rsidRDefault="008D1E4A" w:rsidP="00C620E0">
            <w:pPr>
              <w:pStyle w:val="TAC"/>
              <w:rPr>
                <w:noProof/>
                <w:lang w:eastAsia="zh-CN"/>
              </w:rPr>
            </w:pPr>
            <w:r w:rsidRPr="00EF5447">
              <w:rPr>
                <w:noProof/>
                <w:lang w:eastAsia="zh-CN"/>
              </w:rPr>
              <w:t>DC_1A_n3A</w:t>
            </w:r>
          </w:p>
          <w:p w14:paraId="045AFB97" w14:textId="77777777" w:rsidR="008D1E4A" w:rsidRPr="00EF5447" w:rsidRDefault="008D1E4A" w:rsidP="00C620E0">
            <w:pPr>
              <w:pStyle w:val="TAC"/>
              <w:rPr>
                <w:noProof/>
                <w:lang w:eastAsia="zh-CN"/>
              </w:rPr>
            </w:pPr>
            <w:r w:rsidRPr="00EF5447">
              <w:rPr>
                <w:noProof/>
                <w:lang w:eastAsia="zh-CN"/>
              </w:rPr>
              <w:t>DC_1A_n77A</w:t>
            </w:r>
          </w:p>
        </w:tc>
      </w:tr>
      <w:tr w:rsidR="008D1E4A" w:rsidRPr="00EF5447" w14:paraId="4C70FB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40BB0" w14:textId="77777777" w:rsidR="008D1E4A" w:rsidRPr="00EF5447" w:rsidRDefault="008D1E4A" w:rsidP="00C620E0">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002125C0" w14:textId="77777777" w:rsidR="008D1E4A" w:rsidRPr="00EF5447" w:rsidRDefault="008D1E4A" w:rsidP="00C620E0">
            <w:pPr>
              <w:pStyle w:val="TAC"/>
              <w:rPr>
                <w:noProof/>
                <w:lang w:eastAsia="zh-CN"/>
              </w:rPr>
            </w:pPr>
            <w:r w:rsidRPr="00EF5447">
              <w:rPr>
                <w:noProof/>
                <w:lang w:eastAsia="zh-CN"/>
              </w:rPr>
              <w:t>DC_1A_n3A</w:t>
            </w:r>
          </w:p>
          <w:p w14:paraId="12B1DCD1" w14:textId="77777777" w:rsidR="008D1E4A" w:rsidRPr="00EF5447" w:rsidRDefault="008D1E4A" w:rsidP="00C620E0">
            <w:pPr>
              <w:pStyle w:val="TAC"/>
              <w:rPr>
                <w:noProof/>
                <w:lang w:eastAsia="zh-CN"/>
              </w:rPr>
            </w:pPr>
            <w:r w:rsidRPr="00EF5447">
              <w:rPr>
                <w:noProof/>
                <w:lang w:eastAsia="zh-CN"/>
              </w:rPr>
              <w:t>DC_1A_n77A</w:t>
            </w:r>
          </w:p>
        </w:tc>
      </w:tr>
      <w:tr w:rsidR="008D1E4A" w:rsidRPr="00EF5447" w14:paraId="15FA49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C4A5B" w14:textId="77777777" w:rsidR="008D1E4A" w:rsidRPr="00EF5447" w:rsidRDefault="008D1E4A" w:rsidP="00C620E0">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2C3D39A9" w14:textId="77777777" w:rsidR="008D1E4A" w:rsidRPr="00EF5447" w:rsidRDefault="008D1E4A" w:rsidP="00C620E0">
            <w:pPr>
              <w:pStyle w:val="TAC"/>
              <w:rPr>
                <w:rFonts w:eastAsia="Malgun Gothic"/>
                <w:lang w:eastAsia="ko-KR"/>
              </w:rPr>
            </w:pPr>
            <w:r w:rsidRPr="00EF5447">
              <w:rPr>
                <w:rFonts w:eastAsia="Malgun Gothic"/>
                <w:lang w:eastAsia="ko-KR"/>
              </w:rPr>
              <w:t>DC_1A_n3A</w:t>
            </w:r>
          </w:p>
          <w:p w14:paraId="43D9CF80" w14:textId="77777777" w:rsidR="008D1E4A" w:rsidRPr="00EF5447" w:rsidRDefault="008D1E4A" w:rsidP="00C620E0">
            <w:pPr>
              <w:pStyle w:val="TAC"/>
              <w:rPr>
                <w:noProof/>
                <w:lang w:eastAsia="zh-CN"/>
              </w:rPr>
            </w:pPr>
            <w:r w:rsidRPr="00EF5447">
              <w:rPr>
                <w:rFonts w:eastAsia="Malgun Gothic"/>
                <w:lang w:eastAsia="ko-KR"/>
              </w:rPr>
              <w:t>DC_1A_n78A</w:t>
            </w:r>
          </w:p>
        </w:tc>
      </w:tr>
      <w:tr w:rsidR="008D1E4A" w:rsidRPr="00EF5447" w14:paraId="7AD61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E1151" w14:textId="77777777" w:rsidR="008D1E4A" w:rsidRPr="00EF5447" w:rsidRDefault="008D1E4A" w:rsidP="00C620E0">
            <w:pPr>
              <w:pStyle w:val="TAC"/>
              <w:rPr>
                <w:noProof/>
                <w:lang w:eastAsia="zh-CN"/>
              </w:rPr>
            </w:pPr>
            <w:r w:rsidRPr="00EF5447">
              <w:rPr>
                <w:noProof/>
                <w:lang w:eastAsia="zh-CN"/>
              </w:rPr>
              <w:t>DC_1A-3A_n79A</w:t>
            </w:r>
            <w:r w:rsidRPr="00EF5447">
              <w:rPr>
                <w:noProof/>
                <w:vertAlign w:val="superscript"/>
                <w:lang w:eastAsia="zh-CN"/>
              </w:rPr>
              <w:t>5</w:t>
            </w:r>
          </w:p>
          <w:p w14:paraId="711B3414" w14:textId="77777777" w:rsidR="008D1E4A" w:rsidRPr="00EF5447" w:rsidRDefault="008D1E4A" w:rsidP="00C620E0">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A9D36F" w14:textId="77777777" w:rsidR="008D1E4A" w:rsidRPr="00EF5447" w:rsidRDefault="008D1E4A" w:rsidP="00C620E0">
            <w:pPr>
              <w:pStyle w:val="TAC"/>
              <w:rPr>
                <w:noProof/>
                <w:lang w:eastAsia="zh-CN"/>
              </w:rPr>
            </w:pPr>
            <w:r w:rsidRPr="00EF5447">
              <w:rPr>
                <w:noProof/>
                <w:lang w:eastAsia="zh-CN"/>
              </w:rPr>
              <w:t>DC_1A_n79A</w:t>
            </w:r>
          </w:p>
          <w:p w14:paraId="7D212003" w14:textId="77777777" w:rsidR="008D1E4A" w:rsidRPr="00EF5447" w:rsidRDefault="008D1E4A" w:rsidP="00C620E0">
            <w:pPr>
              <w:pStyle w:val="TAC"/>
              <w:rPr>
                <w:noProof/>
                <w:lang w:eastAsia="zh-CN"/>
              </w:rPr>
            </w:pPr>
            <w:r w:rsidRPr="00EF5447">
              <w:rPr>
                <w:noProof/>
                <w:lang w:eastAsia="zh-CN"/>
              </w:rPr>
              <w:t>DC_3A_n79A</w:t>
            </w:r>
          </w:p>
        </w:tc>
      </w:tr>
      <w:tr w:rsidR="008D1E4A" w:rsidRPr="00EF5447" w14:paraId="1B017AE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7CB72" w14:textId="77777777" w:rsidR="008D1E4A" w:rsidRPr="00EF5447" w:rsidRDefault="008D1E4A" w:rsidP="00C620E0">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146492FB" w14:textId="77777777" w:rsidR="008D1E4A" w:rsidRPr="00EF5447" w:rsidRDefault="008D1E4A" w:rsidP="00C620E0">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167745C" w14:textId="77777777" w:rsidR="008D1E4A" w:rsidRPr="00EF5447" w:rsidRDefault="008D1E4A" w:rsidP="00C620E0">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28E7E1B6" w14:textId="77777777" w:rsidR="008D1E4A" w:rsidRPr="00EF5447" w:rsidRDefault="008D1E4A" w:rsidP="00C620E0">
            <w:pPr>
              <w:pStyle w:val="TAC"/>
              <w:rPr>
                <w:noProof/>
                <w:lang w:eastAsia="zh-CN"/>
              </w:rPr>
            </w:pPr>
            <w:r w:rsidRPr="00EF5447">
              <w:rPr>
                <w:noProof/>
                <w:lang w:eastAsia="zh-CN"/>
              </w:rPr>
              <w:t>DC_1A_n78A</w:t>
            </w:r>
          </w:p>
          <w:p w14:paraId="62CAD95C"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1DC7E45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40F7D" w14:textId="77777777" w:rsidR="008D1E4A" w:rsidRPr="00EF5447" w:rsidRDefault="008D1E4A" w:rsidP="00C620E0">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3C62EAA7" w14:textId="77777777" w:rsidR="008D1E4A" w:rsidRPr="00EF5447" w:rsidRDefault="008D1E4A" w:rsidP="00C620E0">
            <w:pPr>
              <w:pStyle w:val="TAC"/>
              <w:rPr>
                <w:noProof/>
                <w:kern w:val="2"/>
                <w:lang w:eastAsia="zh-CN"/>
              </w:rPr>
            </w:pPr>
            <w:r w:rsidRPr="00EF5447">
              <w:rPr>
                <w:noProof/>
                <w:kern w:val="2"/>
                <w:lang w:eastAsia="zh-CN"/>
              </w:rPr>
              <w:t>DC_1A_n79A</w:t>
            </w:r>
          </w:p>
          <w:p w14:paraId="39D0E402" w14:textId="77777777" w:rsidR="008D1E4A" w:rsidRPr="00EF5447" w:rsidRDefault="008D1E4A" w:rsidP="00C620E0">
            <w:pPr>
              <w:pStyle w:val="TAC"/>
              <w:rPr>
                <w:noProof/>
                <w:lang w:eastAsia="zh-CN"/>
              </w:rPr>
            </w:pPr>
            <w:r w:rsidRPr="00EF5447">
              <w:rPr>
                <w:noProof/>
                <w:lang w:eastAsia="zh-CN"/>
              </w:rPr>
              <w:t>DC_5A_n79A</w:t>
            </w:r>
          </w:p>
        </w:tc>
      </w:tr>
      <w:tr w:rsidR="008D1E4A" w:rsidRPr="00EF5447" w14:paraId="686E597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EA4C3" w14:textId="77777777" w:rsidR="008D1E4A" w:rsidRPr="00EF5447" w:rsidRDefault="008D1E4A" w:rsidP="00C620E0">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33537C32" w14:textId="77777777" w:rsidR="008D1E4A" w:rsidRPr="00EF5447" w:rsidRDefault="008D1E4A" w:rsidP="00C620E0">
            <w:pPr>
              <w:pStyle w:val="TAC"/>
              <w:rPr>
                <w:lang w:eastAsia="zh-CN"/>
              </w:rPr>
            </w:pPr>
            <w:r w:rsidRPr="00EF5447">
              <w:rPr>
                <w:lang w:eastAsia="zh-CN"/>
              </w:rPr>
              <w:t>DC_1A_n5A</w:t>
            </w:r>
          </w:p>
          <w:p w14:paraId="24D05C36" w14:textId="77777777" w:rsidR="008D1E4A" w:rsidRPr="00EF5447" w:rsidRDefault="008D1E4A" w:rsidP="00C620E0">
            <w:pPr>
              <w:pStyle w:val="TAC"/>
              <w:rPr>
                <w:noProof/>
                <w:kern w:val="2"/>
                <w:lang w:eastAsia="zh-CN"/>
              </w:rPr>
            </w:pPr>
            <w:r w:rsidRPr="00EF5447">
              <w:rPr>
                <w:lang w:eastAsia="zh-CN"/>
              </w:rPr>
              <w:t>DC_1A_n78A</w:t>
            </w:r>
          </w:p>
        </w:tc>
      </w:tr>
      <w:tr w:rsidR="008D1E4A" w:rsidRPr="00EF5447" w14:paraId="474FBA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BCA07" w14:textId="77777777" w:rsidR="008D1E4A" w:rsidRPr="00EF5447" w:rsidRDefault="008D1E4A" w:rsidP="00C620E0">
            <w:pPr>
              <w:pStyle w:val="TAC"/>
              <w:rPr>
                <w:lang w:eastAsia="ja-JP"/>
              </w:rPr>
            </w:pPr>
            <w:r w:rsidRPr="00EF5447">
              <w:rPr>
                <w:lang w:eastAsia="ja-JP"/>
              </w:rPr>
              <w:t>DC_1A-7A_n3A</w:t>
            </w:r>
          </w:p>
          <w:p w14:paraId="7E326287" w14:textId="77777777" w:rsidR="008D1E4A" w:rsidRPr="00EF5447" w:rsidRDefault="008D1E4A" w:rsidP="00C620E0">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6DFADC23" w14:textId="77777777" w:rsidR="008D1E4A" w:rsidRPr="00EF5447" w:rsidRDefault="008D1E4A" w:rsidP="00C620E0">
            <w:pPr>
              <w:pStyle w:val="TAC"/>
              <w:rPr>
                <w:lang w:eastAsia="fi-FI"/>
              </w:rPr>
            </w:pPr>
            <w:r w:rsidRPr="00EF5447">
              <w:rPr>
                <w:lang w:eastAsia="fi-FI"/>
              </w:rPr>
              <w:t>DC_1A_n3A</w:t>
            </w:r>
          </w:p>
          <w:p w14:paraId="4BDC17BC" w14:textId="77777777" w:rsidR="008D1E4A" w:rsidRPr="00EF5447" w:rsidRDefault="008D1E4A" w:rsidP="00C620E0">
            <w:pPr>
              <w:pStyle w:val="TAC"/>
              <w:rPr>
                <w:lang w:eastAsia="fi-FI"/>
              </w:rPr>
            </w:pPr>
            <w:r w:rsidRPr="00EF5447">
              <w:rPr>
                <w:lang w:eastAsia="fi-FI"/>
              </w:rPr>
              <w:t>DC_7A_n3A</w:t>
            </w:r>
          </w:p>
          <w:p w14:paraId="55876C39" w14:textId="77777777" w:rsidR="008D1E4A" w:rsidRPr="00EF5447" w:rsidRDefault="008D1E4A" w:rsidP="00C620E0">
            <w:pPr>
              <w:pStyle w:val="TAC"/>
              <w:rPr>
                <w:lang w:eastAsia="zh-CN"/>
              </w:rPr>
            </w:pPr>
            <w:r w:rsidRPr="00EF5447">
              <w:rPr>
                <w:lang w:eastAsia="fi-FI"/>
              </w:rPr>
              <w:t>DC_7C_n3A</w:t>
            </w:r>
          </w:p>
        </w:tc>
      </w:tr>
      <w:tr w:rsidR="008D1E4A" w:rsidRPr="00EF5447" w14:paraId="3694EA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8E02C" w14:textId="77777777" w:rsidR="008D1E4A" w:rsidRPr="00EF5447" w:rsidRDefault="008D1E4A" w:rsidP="00C620E0">
            <w:pPr>
              <w:pStyle w:val="TAC"/>
              <w:rPr>
                <w:lang w:eastAsia="ja-JP"/>
              </w:rPr>
            </w:pPr>
            <w:r w:rsidRPr="00EF5447">
              <w:rPr>
                <w:lang w:eastAsia="ja-JP"/>
              </w:rPr>
              <w:t>DC_1A-7A_n5A</w:t>
            </w:r>
          </w:p>
          <w:p w14:paraId="61ACD74B" w14:textId="77777777" w:rsidR="008D1E4A" w:rsidRPr="00EF5447" w:rsidRDefault="008D1E4A" w:rsidP="00C620E0">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ECC33E2" w14:textId="77777777" w:rsidR="008D1E4A" w:rsidRPr="00EF5447" w:rsidRDefault="008D1E4A" w:rsidP="00C620E0">
            <w:pPr>
              <w:pStyle w:val="TAC"/>
              <w:rPr>
                <w:lang w:eastAsia="fi-FI"/>
              </w:rPr>
            </w:pPr>
            <w:r w:rsidRPr="00EF5447">
              <w:rPr>
                <w:lang w:eastAsia="fi-FI"/>
              </w:rPr>
              <w:t>DC_1A_n5A</w:t>
            </w:r>
          </w:p>
          <w:p w14:paraId="3AEF4490" w14:textId="77777777" w:rsidR="008D1E4A" w:rsidRPr="00EF5447" w:rsidRDefault="008D1E4A" w:rsidP="00C620E0">
            <w:pPr>
              <w:pStyle w:val="TAC"/>
              <w:rPr>
                <w:lang w:eastAsia="fi-FI"/>
              </w:rPr>
            </w:pPr>
            <w:r w:rsidRPr="00EF5447">
              <w:rPr>
                <w:lang w:eastAsia="fi-FI"/>
              </w:rPr>
              <w:t>DC_7A_n5A</w:t>
            </w:r>
          </w:p>
          <w:p w14:paraId="08260B87" w14:textId="77777777" w:rsidR="008D1E4A" w:rsidRPr="00EF5447" w:rsidRDefault="008D1E4A" w:rsidP="00C620E0">
            <w:pPr>
              <w:pStyle w:val="TAC"/>
              <w:rPr>
                <w:noProof/>
                <w:kern w:val="2"/>
                <w:lang w:eastAsia="zh-CN"/>
              </w:rPr>
            </w:pPr>
            <w:r w:rsidRPr="00EF5447">
              <w:rPr>
                <w:lang w:eastAsia="fi-FI"/>
              </w:rPr>
              <w:t>DC_7C_n5A</w:t>
            </w:r>
          </w:p>
        </w:tc>
      </w:tr>
      <w:tr w:rsidR="008D1E4A" w:rsidRPr="00EF5447" w14:paraId="1E9D49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43D85" w14:textId="77777777" w:rsidR="008D1E4A" w:rsidRPr="00EF5447" w:rsidRDefault="008D1E4A" w:rsidP="00C620E0">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FB8C120" w14:textId="77777777" w:rsidR="008D1E4A" w:rsidRPr="00EF5447" w:rsidRDefault="008D1E4A" w:rsidP="00C620E0">
            <w:pPr>
              <w:pStyle w:val="TAC"/>
              <w:rPr>
                <w:lang w:eastAsia="fi-FI"/>
              </w:rPr>
            </w:pPr>
            <w:r w:rsidRPr="00EF5447">
              <w:rPr>
                <w:lang w:eastAsia="fi-FI"/>
              </w:rPr>
              <w:t>DC_1A_n7A</w:t>
            </w:r>
          </w:p>
          <w:p w14:paraId="4DD5D01A"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3A5F2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45F69" w14:textId="77777777" w:rsidR="008D1E4A" w:rsidRPr="00EF5447" w:rsidRDefault="008D1E4A" w:rsidP="00C620E0">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F9D04D5" w14:textId="77777777" w:rsidR="008D1E4A" w:rsidRPr="00EF5447" w:rsidRDefault="008D1E4A" w:rsidP="00C620E0">
            <w:pPr>
              <w:pStyle w:val="TAC"/>
              <w:rPr>
                <w:lang w:eastAsia="fi-FI"/>
              </w:rPr>
            </w:pPr>
            <w:r w:rsidRPr="00EF5447">
              <w:rPr>
                <w:lang w:eastAsia="fi-FI"/>
              </w:rPr>
              <w:t>DC_1A_n7A</w:t>
            </w:r>
          </w:p>
          <w:p w14:paraId="15CF1003"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C954F4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751FA" w14:textId="77777777" w:rsidR="008D1E4A" w:rsidRPr="00EF5447" w:rsidRDefault="008D1E4A" w:rsidP="00C620E0">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5B20CA2C"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13F8D879"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081CAB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049C4" w14:textId="77777777" w:rsidR="008D1E4A" w:rsidRPr="00EF5447" w:rsidRDefault="008D1E4A" w:rsidP="00C620E0">
            <w:pPr>
              <w:pStyle w:val="TAC"/>
              <w:rPr>
                <w:noProof/>
                <w:lang w:eastAsia="zh-CN"/>
              </w:rPr>
            </w:pPr>
            <w:r w:rsidRPr="00EF5447">
              <w:rPr>
                <w:noProof/>
                <w:lang w:eastAsia="zh-CN"/>
              </w:rPr>
              <w:lastRenderedPageBreak/>
              <w:t>DC_1A-7A_n28A</w:t>
            </w:r>
            <w:r w:rsidRPr="00EF5447">
              <w:rPr>
                <w:noProof/>
                <w:vertAlign w:val="superscript"/>
                <w:lang w:eastAsia="zh-CN"/>
              </w:rPr>
              <w:t>5</w:t>
            </w:r>
          </w:p>
          <w:p w14:paraId="66EAA34A" w14:textId="77777777" w:rsidR="008D1E4A" w:rsidRPr="00EF5447" w:rsidRDefault="008D1E4A" w:rsidP="00C620E0">
            <w:pPr>
              <w:pStyle w:val="TAC"/>
              <w:rPr>
                <w:noProof/>
              </w:rPr>
            </w:pPr>
            <w:r w:rsidRPr="00EF5447">
              <w:rPr>
                <w:noProof/>
              </w:rPr>
              <w:t>DC_1A-7C_n28A</w:t>
            </w:r>
          </w:p>
          <w:p w14:paraId="52874BD6" w14:textId="77777777" w:rsidR="008D1E4A" w:rsidRPr="00EF5447" w:rsidRDefault="008D1E4A" w:rsidP="00C620E0">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2B75378C" w14:textId="77777777" w:rsidR="008D1E4A" w:rsidRPr="00EF5447" w:rsidRDefault="008D1E4A" w:rsidP="00C620E0">
            <w:pPr>
              <w:pStyle w:val="TAC"/>
              <w:rPr>
                <w:noProof/>
                <w:lang w:eastAsia="zh-CN"/>
              </w:rPr>
            </w:pPr>
            <w:r w:rsidRPr="00EF5447">
              <w:rPr>
                <w:noProof/>
                <w:lang w:eastAsia="zh-CN"/>
              </w:rPr>
              <w:t>DC_1A_n28A</w:t>
            </w:r>
          </w:p>
          <w:p w14:paraId="4AE0B16D" w14:textId="77777777" w:rsidR="008D1E4A" w:rsidRPr="00EF5447" w:rsidRDefault="008D1E4A" w:rsidP="00C620E0">
            <w:pPr>
              <w:pStyle w:val="TAC"/>
              <w:rPr>
                <w:noProof/>
                <w:lang w:eastAsia="zh-CN"/>
              </w:rPr>
            </w:pPr>
            <w:r w:rsidRPr="00EF5447">
              <w:rPr>
                <w:noProof/>
                <w:lang w:eastAsia="zh-CN"/>
              </w:rPr>
              <w:t>DC_7A_n28A</w:t>
            </w:r>
          </w:p>
          <w:p w14:paraId="29038BF3" w14:textId="77777777" w:rsidR="008D1E4A" w:rsidRPr="00EF5447" w:rsidRDefault="008D1E4A" w:rsidP="00C620E0">
            <w:pPr>
              <w:pStyle w:val="TAC"/>
              <w:rPr>
                <w:noProof/>
                <w:lang w:eastAsia="zh-CN"/>
              </w:rPr>
            </w:pPr>
            <w:r w:rsidRPr="00EF5447">
              <w:rPr>
                <w:noProof/>
              </w:rPr>
              <w:t>DC_7C_n28A</w:t>
            </w:r>
          </w:p>
        </w:tc>
      </w:tr>
      <w:tr w:rsidR="008D1E4A" w:rsidRPr="00EF5447" w14:paraId="73C882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F902E" w14:textId="77777777" w:rsidR="008D1E4A" w:rsidRPr="00EF5447" w:rsidRDefault="008D1E4A" w:rsidP="00C620E0">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577B03C2" w14:textId="77777777" w:rsidR="008D1E4A" w:rsidRPr="00EF5447" w:rsidRDefault="008D1E4A" w:rsidP="00C620E0">
            <w:pPr>
              <w:pStyle w:val="TAC"/>
              <w:rPr>
                <w:lang w:eastAsia="fr-FR"/>
              </w:rPr>
            </w:pPr>
            <w:r w:rsidRPr="00EF5447">
              <w:t>DC_1A_n40A</w:t>
            </w:r>
          </w:p>
          <w:p w14:paraId="254C1B85" w14:textId="77777777" w:rsidR="008D1E4A" w:rsidRPr="00EF5447" w:rsidRDefault="008D1E4A" w:rsidP="00C620E0">
            <w:pPr>
              <w:pStyle w:val="TAC"/>
              <w:rPr>
                <w:noProof/>
                <w:lang w:eastAsia="zh-CN"/>
              </w:rPr>
            </w:pPr>
            <w:r w:rsidRPr="00EF5447">
              <w:t>DC_7A_n40A</w:t>
            </w:r>
          </w:p>
        </w:tc>
      </w:tr>
      <w:tr w:rsidR="008D1E4A" w:rsidRPr="00EF5447" w14:paraId="3FA4FA6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3C8F27" w14:textId="77777777" w:rsidR="008D1E4A" w:rsidRPr="00EF5447" w:rsidRDefault="008D1E4A" w:rsidP="00C620E0">
            <w:pPr>
              <w:pStyle w:val="TAC"/>
              <w:rPr>
                <w:noProof/>
                <w:lang w:eastAsia="zh-CN"/>
              </w:rPr>
            </w:pPr>
            <w:r w:rsidRPr="00EF5447">
              <w:rPr>
                <w:noProof/>
                <w:lang w:eastAsia="zh-CN"/>
              </w:rPr>
              <w:t>DC_1A-7A_n78A</w:t>
            </w:r>
            <w:r w:rsidRPr="00EF5447">
              <w:rPr>
                <w:noProof/>
                <w:vertAlign w:val="superscript"/>
                <w:lang w:eastAsia="zh-CN"/>
              </w:rPr>
              <w:t>5</w:t>
            </w:r>
          </w:p>
          <w:p w14:paraId="244CC5AE" w14:textId="77777777" w:rsidR="008D1E4A" w:rsidRPr="00EF5447" w:rsidRDefault="008D1E4A" w:rsidP="00C620E0">
            <w:pPr>
              <w:pStyle w:val="TAC"/>
              <w:rPr>
                <w:szCs w:val="18"/>
              </w:rPr>
            </w:pPr>
            <w:r w:rsidRPr="00EF5447">
              <w:rPr>
                <w:szCs w:val="18"/>
              </w:rPr>
              <w:t>DC_1A-7C_n78A</w:t>
            </w:r>
          </w:p>
          <w:p w14:paraId="30485717" w14:textId="77777777" w:rsidR="008D1E4A" w:rsidRPr="00EF5447" w:rsidRDefault="008D1E4A" w:rsidP="00C620E0">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41CDA4" w14:textId="77777777" w:rsidR="008D1E4A" w:rsidRPr="00EF5447" w:rsidRDefault="008D1E4A" w:rsidP="00C620E0">
            <w:pPr>
              <w:pStyle w:val="TAC"/>
              <w:rPr>
                <w:noProof/>
                <w:lang w:eastAsia="zh-CN"/>
              </w:rPr>
            </w:pPr>
            <w:r w:rsidRPr="00EF5447">
              <w:rPr>
                <w:noProof/>
                <w:lang w:eastAsia="zh-CN"/>
              </w:rPr>
              <w:t>DC_1A_n78A</w:t>
            </w:r>
          </w:p>
          <w:p w14:paraId="117B06F0" w14:textId="77777777" w:rsidR="008D1E4A" w:rsidRPr="00EF5447" w:rsidRDefault="008D1E4A" w:rsidP="00C620E0">
            <w:pPr>
              <w:pStyle w:val="TAC"/>
              <w:rPr>
                <w:noProof/>
                <w:lang w:eastAsia="zh-CN"/>
              </w:rPr>
            </w:pPr>
            <w:r w:rsidRPr="00EF5447">
              <w:rPr>
                <w:noProof/>
                <w:lang w:eastAsia="zh-CN"/>
              </w:rPr>
              <w:t>DC_7A_n78A</w:t>
            </w:r>
          </w:p>
          <w:p w14:paraId="37C5F06B"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7C7089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84BB1" w14:textId="77777777" w:rsidR="008D1E4A" w:rsidRPr="00EF5447" w:rsidRDefault="008D1E4A" w:rsidP="00C620E0">
            <w:pPr>
              <w:pStyle w:val="TAC"/>
              <w:rPr>
                <w:noProof/>
                <w:lang w:eastAsia="zh-CN"/>
              </w:rPr>
            </w:pPr>
            <w:r w:rsidRPr="00EF5447">
              <w:rPr>
                <w:noProof/>
                <w:lang w:eastAsia="zh-CN"/>
              </w:rPr>
              <w:t>DC_1A-7A_n78(2A)</w:t>
            </w:r>
            <w:r w:rsidRPr="00EF5447">
              <w:rPr>
                <w:noProof/>
                <w:vertAlign w:val="superscript"/>
                <w:lang w:eastAsia="zh-CN"/>
              </w:rPr>
              <w:t>5</w:t>
            </w:r>
          </w:p>
          <w:p w14:paraId="1FEC9733" w14:textId="77777777" w:rsidR="008D1E4A" w:rsidRPr="00EF5447" w:rsidRDefault="008D1E4A" w:rsidP="00C620E0">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714775" w14:textId="77777777" w:rsidR="008D1E4A" w:rsidRPr="00EF5447" w:rsidRDefault="008D1E4A" w:rsidP="00C620E0">
            <w:pPr>
              <w:pStyle w:val="TAC"/>
              <w:rPr>
                <w:noProof/>
                <w:lang w:eastAsia="zh-CN"/>
              </w:rPr>
            </w:pPr>
            <w:r w:rsidRPr="00EF5447">
              <w:rPr>
                <w:noProof/>
                <w:lang w:eastAsia="zh-CN"/>
              </w:rPr>
              <w:t>DC_1A_n78A</w:t>
            </w:r>
          </w:p>
          <w:p w14:paraId="5ECF3BBA" w14:textId="77777777" w:rsidR="008D1E4A" w:rsidRPr="00EF5447" w:rsidRDefault="008D1E4A" w:rsidP="00C620E0">
            <w:pPr>
              <w:pStyle w:val="TAC"/>
              <w:rPr>
                <w:noProof/>
                <w:lang w:eastAsia="zh-CN"/>
              </w:rPr>
            </w:pPr>
            <w:r w:rsidRPr="00EF5447">
              <w:rPr>
                <w:noProof/>
                <w:lang w:eastAsia="zh-CN"/>
              </w:rPr>
              <w:t>DC_7A_n78A</w:t>
            </w:r>
          </w:p>
          <w:p w14:paraId="4F3341CF"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1FB47E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A0541" w14:textId="77777777" w:rsidR="008D1E4A" w:rsidRPr="00EF5447" w:rsidRDefault="008D1E4A" w:rsidP="00C620E0">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2584263" w14:textId="77777777" w:rsidR="008D1E4A" w:rsidRPr="00EF5447" w:rsidRDefault="008D1E4A" w:rsidP="00C620E0">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F7BD83" w14:textId="77777777" w:rsidR="008D1E4A" w:rsidRPr="00EF5447" w:rsidRDefault="008D1E4A" w:rsidP="00C620E0">
            <w:pPr>
              <w:pStyle w:val="TAC"/>
              <w:rPr>
                <w:noProof/>
                <w:lang w:eastAsia="zh-CN"/>
              </w:rPr>
            </w:pPr>
            <w:r w:rsidRPr="00EF5447">
              <w:rPr>
                <w:noProof/>
                <w:lang w:eastAsia="zh-CN"/>
              </w:rPr>
              <w:t>DC_1A_n78A</w:t>
            </w:r>
          </w:p>
          <w:p w14:paraId="412E13A5"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69EEB4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69B5BB" w14:textId="77777777" w:rsidR="008D1E4A" w:rsidRPr="00EF5447" w:rsidRDefault="008D1E4A" w:rsidP="00C620E0">
            <w:pPr>
              <w:pStyle w:val="TAC"/>
              <w:rPr>
                <w:noProof/>
                <w:lang w:eastAsia="ko-KR"/>
              </w:rPr>
            </w:pPr>
            <w:r w:rsidRPr="00EF5447">
              <w:rPr>
                <w:noProof/>
                <w:lang w:eastAsia="ko-KR"/>
              </w:rPr>
              <w:t>DC_1A_n7A-n78A</w:t>
            </w:r>
          </w:p>
          <w:p w14:paraId="746DB453" w14:textId="77777777" w:rsidR="008D1E4A" w:rsidRPr="00EF5447" w:rsidRDefault="008D1E4A" w:rsidP="00C620E0">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2FABDBD9" w14:textId="77777777" w:rsidR="008D1E4A" w:rsidRPr="00EF5447" w:rsidRDefault="008D1E4A" w:rsidP="00C620E0">
            <w:pPr>
              <w:pStyle w:val="TAC"/>
              <w:rPr>
                <w:rFonts w:eastAsia="Malgun Gothic"/>
                <w:lang w:eastAsia="ko-KR"/>
              </w:rPr>
            </w:pPr>
            <w:r w:rsidRPr="00EF5447">
              <w:rPr>
                <w:rFonts w:eastAsia="Malgun Gothic"/>
                <w:lang w:eastAsia="ko-KR"/>
              </w:rPr>
              <w:t>DC_1A_n7A</w:t>
            </w:r>
          </w:p>
          <w:p w14:paraId="6F1DEBDF" w14:textId="77777777" w:rsidR="008D1E4A" w:rsidRPr="00EF5447" w:rsidRDefault="008D1E4A" w:rsidP="00C620E0">
            <w:pPr>
              <w:pStyle w:val="TAC"/>
              <w:rPr>
                <w:noProof/>
                <w:lang w:eastAsia="zh-CN"/>
              </w:rPr>
            </w:pPr>
            <w:r w:rsidRPr="00EF5447">
              <w:rPr>
                <w:rFonts w:eastAsia="Malgun Gothic"/>
                <w:lang w:eastAsia="ko-KR"/>
              </w:rPr>
              <w:t>DC_1A_n78A</w:t>
            </w:r>
          </w:p>
        </w:tc>
      </w:tr>
      <w:tr w:rsidR="008D1E4A" w:rsidRPr="00EF5447" w14:paraId="2A85A7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637B3" w14:textId="77777777" w:rsidR="008D1E4A" w:rsidRPr="00EF5447" w:rsidRDefault="008D1E4A" w:rsidP="00C620E0">
            <w:pPr>
              <w:pStyle w:val="TAC"/>
              <w:rPr>
                <w:noProof/>
                <w:lang w:eastAsia="zh-CN"/>
              </w:rPr>
            </w:pPr>
            <w:bookmarkStart w:id="31" w:name="OLE_LINK9"/>
            <w:r w:rsidRPr="00EF5447">
              <w:t>DC_1A-8</w:t>
            </w:r>
            <w:r w:rsidRPr="00EF5447">
              <w:rPr>
                <w:rFonts w:eastAsia="Malgun Gothic"/>
              </w:rPr>
              <w:t>A_</w:t>
            </w:r>
            <w:r w:rsidRPr="00EF5447">
              <w:t>n3A</w:t>
            </w:r>
            <w:bookmarkEnd w:id="31"/>
          </w:p>
        </w:tc>
        <w:tc>
          <w:tcPr>
            <w:tcW w:w="5862" w:type="dxa"/>
            <w:tcBorders>
              <w:top w:val="single" w:sz="4" w:space="0" w:color="auto"/>
              <w:left w:val="single" w:sz="4" w:space="0" w:color="auto"/>
              <w:bottom w:val="single" w:sz="4" w:space="0" w:color="auto"/>
              <w:right w:val="single" w:sz="4" w:space="0" w:color="auto"/>
            </w:tcBorders>
            <w:hideMark/>
          </w:tcPr>
          <w:p w14:paraId="09137AD7" w14:textId="77777777" w:rsidR="008D1E4A" w:rsidRPr="00EF5447" w:rsidRDefault="008D1E4A" w:rsidP="00C620E0">
            <w:pPr>
              <w:pStyle w:val="TAC"/>
            </w:pPr>
            <w:r w:rsidRPr="00EF5447">
              <w:t>DC_1A_n3A</w:t>
            </w:r>
          </w:p>
          <w:p w14:paraId="4B5C2F0B" w14:textId="77777777" w:rsidR="008D1E4A" w:rsidRPr="00EF5447" w:rsidRDefault="008D1E4A" w:rsidP="00C620E0">
            <w:pPr>
              <w:pStyle w:val="TAC"/>
              <w:rPr>
                <w:noProof/>
                <w:lang w:eastAsia="zh-CN"/>
              </w:rPr>
            </w:pPr>
            <w:r w:rsidRPr="00EF5447">
              <w:t>DC_8A_n3A</w:t>
            </w:r>
          </w:p>
        </w:tc>
      </w:tr>
      <w:tr w:rsidR="008D1E4A" w:rsidRPr="00EF5447" w14:paraId="31C1B0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6A912" w14:textId="77777777" w:rsidR="008D1E4A" w:rsidRPr="00EF5447" w:rsidRDefault="008D1E4A" w:rsidP="00C620E0">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D11102D" w14:textId="77777777" w:rsidR="008D1E4A" w:rsidRPr="00EF5447" w:rsidRDefault="008D1E4A" w:rsidP="00C620E0">
            <w:pPr>
              <w:pStyle w:val="TAC"/>
            </w:pPr>
            <w:r w:rsidRPr="00EF5447">
              <w:t>DC_1A_n28A</w:t>
            </w:r>
          </w:p>
          <w:p w14:paraId="32A652C2" w14:textId="77777777" w:rsidR="008D1E4A" w:rsidRPr="00EF5447" w:rsidRDefault="008D1E4A" w:rsidP="00C620E0">
            <w:pPr>
              <w:pStyle w:val="TAC"/>
              <w:rPr>
                <w:noProof/>
                <w:lang w:eastAsia="zh-CN"/>
              </w:rPr>
            </w:pPr>
            <w:r w:rsidRPr="00EF5447">
              <w:t>DC_8A_n28A</w:t>
            </w:r>
          </w:p>
        </w:tc>
      </w:tr>
      <w:tr w:rsidR="008D1E4A" w:rsidRPr="00EF5447" w14:paraId="1454A9F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8D7DD4" w14:textId="77777777" w:rsidR="008D1E4A" w:rsidRPr="00EF5447" w:rsidRDefault="008D1E4A" w:rsidP="00C620E0">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45212A8C" w14:textId="77777777" w:rsidR="008D1E4A" w:rsidRPr="00EF5447" w:rsidRDefault="008D1E4A" w:rsidP="00C620E0">
            <w:pPr>
              <w:pStyle w:val="TAC"/>
            </w:pPr>
            <w:r w:rsidRPr="00EF5447">
              <w:t>DC_1A_n8A</w:t>
            </w:r>
          </w:p>
          <w:p w14:paraId="246A1281" w14:textId="77777777" w:rsidR="008D1E4A" w:rsidRPr="00EF5447" w:rsidRDefault="008D1E4A" w:rsidP="00C620E0">
            <w:pPr>
              <w:pStyle w:val="TAC"/>
            </w:pPr>
            <w:r w:rsidRPr="00EF5447">
              <w:t>DC_1A_n40A</w:t>
            </w:r>
          </w:p>
        </w:tc>
      </w:tr>
      <w:tr w:rsidR="008D1E4A" w:rsidRPr="00EF5447" w14:paraId="0689C9F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085C8B" w14:textId="77777777" w:rsidR="008D1E4A" w:rsidRPr="00EF5447" w:rsidRDefault="008D1E4A" w:rsidP="00C620E0">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ED2F9BE" w14:textId="77777777" w:rsidR="008D1E4A" w:rsidRPr="00EF5447" w:rsidRDefault="008D1E4A" w:rsidP="00C620E0">
            <w:pPr>
              <w:pStyle w:val="TAC"/>
            </w:pPr>
            <w:r w:rsidRPr="00EF5447">
              <w:t>DC_1A_n77A</w:t>
            </w:r>
          </w:p>
          <w:p w14:paraId="0EC3BF2D" w14:textId="77777777" w:rsidR="008D1E4A" w:rsidRPr="00EF5447" w:rsidRDefault="008D1E4A" w:rsidP="00C620E0">
            <w:pPr>
              <w:pStyle w:val="TAC"/>
              <w:rPr>
                <w:noProof/>
                <w:lang w:eastAsia="zh-CN"/>
              </w:rPr>
            </w:pPr>
            <w:r w:rsidRPr="00EF5447">
              <w:t>DC_8A_n77A</w:t>
            </w:r>
          </w:p>
        </w:tc>
      </w:tr>
      <w:tr w:rsidR="008D1E4A" w:rsidRPr="00EF5447" w14:paraId="7641F77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5A713" w14:textId="77777777" w:rsidR="008D1E4A" w:rsidRPr="00EF5447" w:rsidRDefault="008D1E4A" w:rsidP="00C620E0">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CB77366" w14:textId="77777777" w:rsidR="008D1E4A" w:rsidRPr="00EF5447" w:rsidRDefault="008D1E4A" w:rsidP="00C620E0">
            <w:pPr>
              <w:pStyle w:val="TAC"/>
              <w:rPr>
                <w:lang w:eastAsia="fr-FR"/>
              </w:rPr>
            </w:pPr>
            <w:r w:rsidRPr="00EF5447">
              <w:t>DC_1A_n77A</w:t>
            </w:r>
          </w:p>
          <w:p w14:paraId="14D2CE53" w14:textId="77777777" w:rsidR="008D1E4A" w:rsidRPr="00EF5447" w:rsidRDefault="008D1E4A" w:rsidP="00C620E0">
            <w:pPr>
              <w:pStyle w:val="TAC"/>
            </w:pPr>
            <w:r w:rsidRPr="00EF5447">
              <w:t>DC_8A_n77A</w:t>
            </w:r>
          </w:p>
        </w:tc>
      </w:tr>
      <w:tr w:rsidR="008D1E4A" w:rsidRPr="00EF5447" w14:paraId="024EE6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F0AE9" w14:textId="77777777" w:rsidR="008D1E4A" w:rsidRPr="00EF5447" w:rsidRDefault="008D1E4A" w:rsidP="00C620E0">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126A88" w14:textId="77777777" w:rsidR="008D1E4A" w:rsidRPr="00EF5447" w:rsidRDefault="008D1E4A" w:rsidP="00C620E0">
            <w:pPr>
              <w:pStyle w:val="TAC"/>
              <w:rPr>
                <w:noProof/>
                <w:lang w:eastAsia="zh-CN"/>
              </w:rPr>
            </w:pPr>
            <w:r w:rsidRPr="00EF5447">
              <w:rPr>
                <w:noProof/>
                <w:lang w:eastAsia="zh-CN"/>
              </w:rPr>
              <w:t>DC_1A_n78A</w:t>
            </w:r>
          </w:p>
          <w:p w14:paraId="1C8DADBD"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7C22CA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706F9" w14:textId="77777777" w:rsidR="008D1E4A" w:rsidRPr="00EF5447" w:rsidRDefault="008D1E4A" w:rsidP="00C620E0">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65034BDC" w14:textId="77777777" w:rsidR="008D1E4A" w:rsidRPr="00EF5447" w:rsidRDefault="008D1E4A" w:rsidP="00C620E0">
            <w:pPr>
              <w:pStyle w:val="TAC"/>
            </w:pPr>
            <w:r w:rsidRPr="00EF5447">
              <w:t>DC_1A_n8A</w:t>
            </w:r>
          </w:p>
          <w:p w14:paraId="4A8219C1" w14:textId="77777777" w:rsidR="008D1E4A" w:rsidRPr="00EF5447" w:rsidRDefault="008D1E4A" w:rsidP="00C620E0">
            <w:pPr>
              <w:pStyle w:val="TAC"/>
              <w:rPr>
                <w:noProof/>
                <w:lang w:eastAsia="zh-CN"/>
              </w:rPr>
            </w:pPr>
            <w:r w:rsidRPr="00EF5447">
              <w:t>DC_1A_n78A</w:t>
            </w:r>
          </w:p>
        </w:tc>
      </w:tr>
      <w:tr w:rsidR="008D1E4A" w:rsidRPr="00EF5447" w14:paraId="21D4743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24FDB" w14:textId="77777777" w:rsidR="008D1E4A" w:rsidRPr="00EF5447" w:rsidRDefault="008D1E4A" w:rsidP="00C620E0">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84E7FD0" w14:textId="77777777" w:rsidR="008D1E4A" w:rsidRPr="00EF5447" w:rsidRDefault="008D1E4A" w:rsidP="00C620E0">
            <w:pPr>
              <w:pStyle w:val="TAC"/>
            </w:pPr>
            <w:r w:rsidRPr="00EF5447">
              <w:t>DC_1A_n79A</w:t>
            </w:r>
          </w:p>
          <w:p w14:paraId="268A470D" w14:textId="77777777" w:rsidR="008D1E4A" w:rsidRPr="00EF5447" w:rsidRDefault="008D1E4A" w:rsidP="00C620E0">
            <w:pPr>
              <w:pStyle w:val="TAC"/>
              <w:rPr>
                <w:noProof/>
                <w:lang w:eastAsia="zh-CN"/>
              </w:rPr>
            </w:pPr>
            <w:r w:rsidRPr="00EF5447">
              <w:t>DC_8A_n79A</w:t>
            </w:r>
          </w:p>
        </w:tc>
      </w:tr>
      <w:tr w:rsidR="008D1E4A" w:rsidRPr="00EF5447" w14:paraId="4954C50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A7E06" w14:textId="77777777" w:rsidR="008D1E4A" w:rsidRPr="00EF5447" w:rsidRDefault="008D1E4A" w:rsidP="00C620E0">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C41A08A" w14:textId="77777777" w:rsidR="008D1E4A" w:rsidRPr="00EF5447" w:rsidRDefault="008D1E4A" w:rsidP="00C620E0">
            <w:pPr>
              <w:pStyle w:val="TAC"/>
            </w:pPr>
            <w:r w:rsidRPr="00EF5447">
              <w:t>DC_1A_n3A</w:t>
            </w:r>
          </w:p>
          <w:p w14:paraId="2CB8D1C9" w14:textId="77777777" w:rsidR="008D1E4A" w:rsidRPr="00EF5447" w:rsidRDefault="008D1E4A" w:rsidP="00C620E0">
            <w:pPr>
              <w:pStyle w:val="TAC"/>
            </w:pPr>
            <w:r w:rsidRPr="00EF5447">
              <w:t>DC_11A_n3A</w:t>
            </w:r>
          </w:p>
        </w:tc>
      </w:tr>
      <w:tr w:rsidR="008D1E4A" w:rsidRPr="00EF5447" w14:paraId="196EFF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17F33D"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5DB4680" w14:textId="77777777" w:rsidR="008D1E4A" w:rsidRPr="00EF5447" w:rsidRDefault="008D1E4A" w:rsidP="00C620E0">
            <w:pPr>
              <w:pStyle w:val="TAC"/>
            </w:pPr>
            <w:r w:rsidRPr="00EF5447">
              <w:t>DC_1A_n77A</w:t>
            </w:r>
          </w:p>
          <w:p w14:paraId="382C6016" w14:textId="77777777" w:rsidR="008D1E4A" w:rsidRPr="00EF5447" w:rsidRDefault="008D1E4A" w:rsidP="00C620E0">
            <w:pPr>
              <w:pStyle w:val="TAC"/>
              <w:rPr>
                <w:noProof/>
                <w:lang w:eastAsia="zh-CN"/>
              </w:rPr>
            </w:pPr>
            <w:r w:rsidRPr="00EF5447">
              <w:t>DC_11A_n77A</w:t>
            </w:r>
          </w:p>
        </w:tc>
      </w:tr>
      <w:tr w:rsidR="008D1E4A" w:rsidRPr="00EF5447" w14:paraId="0CEBC87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3D8A8"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5AB7713" w14:textId="77777777" w:rsidR="008D1E4A" w:rsidRPr="00EF5447" w:rsidRDefault="008D1E4A" w:rsidP="00C620E0">
            <w:pPr>
              <w:pStyle w:val="TAC"/>
              <w:rPr>
                <w:lang w:eastAsia="fr-FR"/>
              </w:rPr>
            </w:pPr>
            <w:r w:rsidRPr="00EF5447">
              <w:t>DC_1A_n77A</w:t>
            </w:r>
          </w:p>
          <w:p w14:paraId="4E041022" w14:textId="77777777" w:rsidR="008D1E4A" w:rsidRPr="00EF5447" w:rsidRDefault="008D1E4A" w:rsidP="00C620E0">
            <w:pPr>
              <w:pStyle w:val="TAC"/>
            </w:pPr>
            <w:r w:rsidRPr="00EF5447">
              <w:t>DC_11A_n77A</w:t>
            </w:r>
          </w:p>
        </w:tc>
      </w:tr>
      <w:tr w:rsidR="008D1E4A" w:rsidRPr="00EF5447" w14:paraId="2B563A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7189C"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FF7F12A" w14:textId="77777777" w:rsidR="008D1E4A" w:rsidRPr="00EF5447" w:rsidRDefault="008D1E4A" w:rsidP="00C620E0">
            <w:pPr>
              <w:pStyle w:val="TAC"/>
            </w:pPr>
            <w:r w:rsidRPr="00EF5447">
              <w:t>DC_1A_n78A</w:t>
            </w:r>
          </w:p>
          <w:p w14:paraId="35EB9F97" w14:textId="77777777" w:rsidR="008D1E4A" w:rsidRPr="00EF5447" w:rsidRDefault="008D1E4A" w:rsidP="00C620E0">
            <w:pPr>
              <w:pStyle w:val="TAC"/>
              <w:rPr>
                <w:noProof/>
                <w:lang w:eastAsia="zh-CN"/>
              </w:rPr>
            </w:pPr>
            <w:r w:rsidRPr="00EF5447">
              <w:t>DC_11A_n78A</w:t>
            </w:r>
          </w:p>
        </w:tc>
      </w:tr>
      <w:tr w:rsidR="008D1E4A" w:rsidRPr="00EF5447" w14:paraId="6AADA4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6AC83" w14:textId="77777777" w:rsidR="008D1E4A" w:rsidRPr="00EF5447" w:rsidRDefault="008D1E4A" w:rsidP="00C620E0">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4EE4DC01" w14:textId="77777777" w:rsidR="008D1E4A" w:rsidRPr="00EF5447" w:rsidRDefault="008D1E4A" w:rsidP="00C620E0">
            <w:pPr>
              <w:pStyle w:val="TAC"/>
              <w:rPr>
                <w:lang w:eastAsia="ja-JP"/>
              </w:rPr>
            </w:pPr>
            <w:r w:rsidRPr="00EF5447">
              <w:rPr>
                <w:lang w:eastAsia="ja-JP"/>
              </w:rPr>
              <w:t>DC_1A_n3A</w:t>
            </w:r>
          </w:p>
          <w:p w14:paraId="3CD8F7F7" w14:textId="77777777" w:rsidR="008D1E4A" w:rsidRPr="00EF5447" w:rsidRDefault="008D1E4A" w:rsidP="00C620E0">
            <w:pPr>
              <w:pStyle w:val="TAC"/>
            </w:pPr>
            <w:r w:rsidRPr="00EF5447">
              <w:rPr>
                <w:lang w:eastAsia="ja-JP"/>
              </w:rPr>
              <w:t>DC_18A_n3A</w:t>
            </w:r>
          </w:p>
        </w:tc>
      </w:tr>
      <w:tr w:rsidR="008D1E4A" w:rsidRPr="00EF5447" w14:paraId="25B3D9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83568A" w14:textId="77777777" w:rsidR="008D1E4A" w:rsidRPr="00EF5447" w:rsidRDefault="008D1E4A" w:rsidP="00C620E0">
            <w:pPr>
              <w:pStyle w:val="TAC"/>
              <w:rPr>
                <w:lang w:eastAsia="ja-JP"/>
              </w:rPr>
            </w:pPr>
            <w:r w:rsidRPr="00EF5447">
              <w:rPr>
                <w:lang w:eastAsia="ja-JP"/>
              </w:rPr>
              <w:lastRenderedPageBreak/>
              <w:t>DC_1A-18A_n28A</w:t>
            </w:r>
          </w:p>
        </w:tc>
        <w:tc>
          <w:tcPr>
            <w:tcW w:w="5862" w:type="dxa"/>
            <w:tcBorders>
              <w:top w:val="single" w:sz="4" w:space="0" w:color="auto"/>
              <w:left w:val="single" w:sz="4" w:space="0" w:color="auto"/>
              <w:bottom w:val="single" w:sz="4" w:space="0" w:color="auto"/>
              <w:right w:val="single" w:sz="4" w:space="0" w:color="auto"/>
            </w:tcBorders>
          </w:tcPr>
          <w:p w14:paraId="239BA874" w14:textId="77777777" w:rsidR="008D1E4A" w:rsidRPr="00EF5447" w:rsidRDefault="008D1E4A" w:rsidP="00C620E0">
            <w:pPr>
              <w:pStyle w:val="TAC"/>
            </w:pPr>
            <w:r w:rsidRPr="00EF5447">
              <w:t>DC_1A_n28A</w:t>
            </w:r>
          </w:p>
          <w:p w14:paraId="259A2616" w14:textId="77777777" w:rsidR="008D1E4A" w:rsidRPr="00EF5447" w:rsidRDefault="008D1E4A" w:rsidP="00C620E0">
            <w:pPr>
              <w:pStyle w:val="TAC"/>
              <w:rPr>
                <w:lang w:eastAsia="ja-JP"/>
              </w:rPr>
            </w:pPr>
            <w:r w:rsidRPr="00EF5447">
              <w:t>DC_18A_n28A</w:t>
            </w:r>
          </w:p>
        </w:tc>
      </w:tr>
      <w:tr w:rsidR="008D1E4A" w:rsidRPr="00EF5447" w14:paraId="0F53D0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AA3192" w14:textId="77777777" w:rsidR="008D1E4A" w:rsidRPr="00EF5447" w:rsidRDefault="008D1E4A" w:rsidP="00C620E0">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3F3CA699" w14:textId="77777777" w:rsidR="008D1E4A" w:rsidRPr="00EF5447" w:rsidRDefault="008D1E4A" w:rsidP="00C620E0">
            <w:pPr>
              <w:pStyle w:val="TAC"/>
            </w:pPr>
            <w:r w:rsidRPr="00EF5447">
              <w:t>DC_1A_n41A</w:t>
            </w:r>
          </w:p>
          <w:p w14:paraId="14D01F77" w14:textId="77777777" w:rsidR="008D1E4A" w:rsidRPr="00EF5447" w:rsidRDefault="008D1E4A" w:rsidP="00C620E0">
            <w:pPr>
              <w:pStyle w:val="TAC"/>
              <w:rPr>
                <w:lang w:eastAsia="ja-JP"/>
              </w:rPr>
            </w:pPr>
            <w:r w:rsidRPr="00EF5447">
              <w:t>DC_18A_n41A</w:t>
            </w:r>
          </w:p>
        </w:tc>
      </w:tr>
      <w:tr w:rsidR="008D1E4A" w:rsidRPr="00EF5447" w14:paraId="6385747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758806" w14:textId="77777777" w:rsidR="008D1E4A" w:rsidRPr="00EF5447" w:rsidRDefault="008D1E4A" w:rsidP="00C620E0">
            <w:pPr>
              <w:pStyle w:val="TAC"/>
              <w:rPr>
                <w:noProof/>
                <w:vertAlign w:val="superscript"/>
                <w:lang w:eastAsia="zh-CN"/>
              </w:rPr>
            </w:pPr>
            <w:r w:rsidRPr="00EF5447">
              <w:t>DC_1A-18A_n77A</w:t>
            </w:r>
            <w:r w:rsidRPr="00EF5447">
              <w:rPr>
                <w:noProof/>
                <w:vertAlign w:val="superscript"/>
                <w:lang w:eastAsia="zh-CN"/>
              </w:rPr>
              <w:t>5</w:t>
            </w:r>
          </w:p>
          <w:p w14:paraId="40F001E1" w14:textId="77777777" w:rsidR="008D1E4A" w:rsidRPr="00EF5447" w:rsidRDefault="008D1E4A" w:rsidP="00C620E0">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84FB50" w14:textId="77777777" w:rsidR="008D1E4A" w:rsidRPr="00EF5447" w:rsidRDefault="008D1E4A" w:rsidP="00C620E0">
            <w:pPr>
              <w:pStyle w:val="TAC"/>
              <w:rPr>
                <w:noProof/>
                <w:lang w:eastAsia="zh-CN"/>
              </w:rPr>
            </w:pPr>
            <w:r w:rsidRPr="00EF5447">
              <w:rPr>
                <w:noProof/>
                <w:lang w:eastAsia="zh-CN"/>
              </w:rPr>
              <w:t>DC_1A_n77A</w:t>
            </w:r>
          </w:p>
          <w:p w14:paraId="52AA1F74" w14:textId="77777777" w:rsidR="008D1E4A" w:rsidRPr="00EF5447" w:rsidRDefault="008D1E4A" w:rsidP="00C620E0">
            <w:pPr>
              <w:pStyle w:val="TAC"/>
              <w:rPr>
                <w:noProof/>
                <w:lang w:eastAsia="zh-CN"/>
              </w:rPr>
            </w:pPr>
            <w:r w:rsidRPr="00EF5447">
              <w:rPr>
                <w:noProof/>
                <w:lang w:eastAsia="zh-CN"/>
              </w:rPr>
              <w:t>DC_18A_n77A</w:t>
            </w:r>
          </w:p>
        </w:tc>
      </w:tr>
      <w:tr w:rsidR="008D1E4A" w:rsidRPr="00EF5447" w14:paraId="7AE040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D2C6F7" w14:textId="77777777" w:rsidR="008D1E4A" w:rsidRPr="00EF5447" w:rsidRDefault="008D1E4A" w:rsidP="00C620E0">
            <w:pPr>
              <w:pStyle w:val="TAC"/>
              <w:rPr>
                <w:noProof/>
                <w:vertAlign w:val="superscript"/>
                <w:lang w:eastAsia="zh-CN"/>
              </w:rPr>
            </w:pPr>
            <w:r w:rsidRPr="00EF5447">
              <w:t>DC_1A-18A_n78A</w:t>
            </w:r>
            <w:r w:rsidRPr="00EF5447">
              <w:rPr>
                <w:noProof/>
                <w:vertAlign w:val="superscript"/>
                <w:lang w:eastAsia="zh-CN"/>
              </w:rPr>
              <w:t>5</w:t>
            </w:r>
          </w:p>
          <w:p w14:paraId="5E27A641" w14:textId="77777777" w:rsidR="008D1E4A" w:rsidRPr="00EF5447" w:rsidRDefault="008D1E4A" w:rsidP="00C620E0">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1F21E" w14:textId="77777777" w:rsidR="008D1E4A" w:rsidRPr="00EF5447" w:rsidRDefault="008D1E4A" w:rsidP="00C620E0">
            <w:pPr>
              <w:pStyle w:val="TAC"/>
              <w:rPr>
                <w:noProof/>
                <w:lang w:eastAsia="zh-CN"/>
              </w:rPr>
            </w:pPr>
            <w:r w:rsidRPr="00EF5447">
              <w:rPr>
                <w:noProof/>
                <w:lang w:eastAsia="zh-CN"/>
              </w:rPr>
              <w:t>DC_1A_n78A</w:t>
            </w:r>
          </w:p>
          <w:p w14:paraId="5B522EF4" w14:textId="77777777" w:rsidR="008D1E4A" w:rsidRPr="00EF5447" w:rsidRDefault="008D1E4A" w:rsidP="00C620E0">
            <w:pPr>
              <w:pStyle w:val="TAC"/>
              <w:rPr>
                <w:noProof/>
                <w:lang w:eastAsia="zh-CN"/>
              </w:rPr>
            </w:pPr>
            <w:r w:rsidRPr="00EF5447">
              <w:rPr>
                <w:noProof/>
                <w:lang w:eastAsia="zh-CN"/>
              </w:rPr>
              <w:t>DC_18A_n78A</w:t>
            </w:r>
          </w:p>
        </w:tc>
      </w:tr>
      <w:tr w:rsidR="008D1E4A" w:rsidRPr="00EF5447" w14:paraId="6FCDF4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64923" w14:textId="77777777" w:rsidR="008D1E4A" w:rsidRPr="00EF5447" w:rsidRDefault="008D1E4A" w:rsidP="00C620E0">
            <w:pPr>
              <w:pStyle w:val="TAC"/>
            </w:pPr>
            <w:r w:rsidRPr="00EF5447">
              <w:t>DC_1A-18A_n79A</w:t>
            </w:r>
          </w:p>
        </w:tc>
        <w:tc>
          <w:tcPr>
            <w:tcW w:w="5862" w:type="dxa"/>
            <w:tcBorders>
              <w:top w:val="single" w:sz="4" w:space="0" w:color="auto"/>
              <w:left w:val="single" w:sz="4" w:space="0" w:color="auto"/>
              <w:bottom w:val="single" w:sz="4" w:space="0" w:color="auto"/>
              <w:right w:val="single" w:sz="4" w:space="0" w:color="auto"/>
            </w:tcBorders>
            <w:hideMark/>
          </w:tcPr>
          <w:p w14:paraId="5A007BD6" w14:textId="77777777" w:rsidR="008D1E4A" w:rsidRPr="00EF5447" w:rsidRDefault="008D1E4A" w:rsidP="00C620E0">
            <w:pPr>
              <w:pStyle w:val="TAC"/>
              <w:rPr>
                <w:noProof/>
                <w:lang w:eastAsia="zh-CN"/>
              </w:rPr>
            </w:pPr>
            <w:r w:rsidRPr="00EF5447">
              <w:rPr>
                <w:noProof/>
                <w:lang w:eastAsia="zh-CN"/>
              </w:rPr>
              <w:t>DC_1A_n79A</w:t>
            </w:r>
          </w:p>
          <w:p w14:paraId="5F9B9C74" w14:textId="77777777" w:rsidR="008D1E4A" w:rsidRPr="00EF5447" w:rsidRDefault="008D1E4A" w:rsidP="00C620E0">
            <w:pPr>
              <w:pStyle w:val="TAC"/>
              <w:rPr>
                <w:noProof/>
                <w:lang w:eastAsia="zh-CN"/>
              </w:rPr>
            </w:pPr>
            <w:r w:rsidRPr="00EF5447">
              <w:rPr>
                <w:noProof/>
                <w:lang w:eastAsia="zh-CN"/>
              </w:rPr>
              <w:t>DC_18A_n79A</w:t>
            </w:r>
          </w:p>
        </w:tc>
      </w:tr>
      <w:tr w:rsidR="008D1E4A" w:rsidRPr="00EF5447" w14:paraId="06AC54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C4421" w14:textId="77777777" w:rsidR="008D1E4A" w:rsidRPr="00EF5447" w:rsidRDefault="008D1E4A" w:rsidP="00C620E0">
            <w:pPr>
              <w:pStyle w:val="TAC"/>
              <w:rPr>
                <w:noProof/>
                <w:lang w:eastAsia="zh-CN"/>
              </w:rPr>
            </w:pPr>
            <w:r w:rsidRPr="00EF5447">
              <w:rPr>
                <w:noProof/>
                <w:lang w:eastAsia="zh-CN"/>
              </w:rPr>
              <w:t>DC_1A-19A_n77A</w:t>
            </w:r>
            <w:r w:rsidRPr="00EF5447">
              <w:rPr>
                <w:noProof/>
                <w:vertAlign w:val="superscript"/>
                <w:lang w:eastAsia="zh-CN"/>
              </w:rPr>
              <w:t>5</w:t>
            </w:r>
          </w:p>
          <w:p w14:paraId="7C3E7DBA" w14:textId="77777777" w:rsidR="008D1E4A" w:rsidRPr="00EF5447" w:rsidRDefault="008D1E4A" w:rsidP="00C620E0">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6A3D50" w14:textId="77777777" w:rsidR="008D1E4A" w:rsidRPr="00EF5447" w:rsidRDefault="008D1E4A" w:rsidP="00C620E0">
            <w:pPr>
              <w:pStyle w:val="TAC"/>
              <w:rPr>
                <w:noProof/>
                <w:lang w:eastAsia="zh-CN"/>
              </w:rPr>
            </w:pPr>
            <w:r w:rsidRPr="00EF5447">
              <w:rPr>
                <w:noProof/>
                <w:lang w:eastAsia="zh-CN"/>
              </w:rPr>
              <w:t>DC_1A_n77A</w:t>
            </w:r>
          </w:p>
          <w:p w14:paraId="7ABED989"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432A15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E3C61" w14:textId="77777777" w:rsidR="008D1E4A" w:rsidRPr="00EF5447" w:rsidRDefault="008D1E4A" w:rsidP="00C620E0">
            <w:pPr>
              <w:pStyle w:val="TAC"/>
              <w:rPr>
                <w:noProof/>
                <w:lang w:eastAsia="zh-CN"/>
              </w:rPr>
            </w:pPr>
            <w:r w:rsidRPr="00EF5447">
              <w:rPr>
                <w:noProof/>
                <w:lang w:eastAsia="zh-CN"/>
              </w:rPr>
              <w:t>DC_1A-19A_n78A</w:t>
            </w:r>
            <w:r w:rsidRPr="00EF5447">
              <w:rPr>
                <w:noProof/>
                <w:vertAlign w:val="superscript"/>
                <w:lang w:eastAsia="zh-CN"/>
              </w:rPr>
              <w:t>5</w:t>
            </w:r>
          </w:p>
          <w:p w14:paraId="1A9F0B0A" w14:textId="77777777" w:rsidR="008D1E4A" w:rsidRPr="00EF5447" w:rsidRDefault="008D1E4A" w:rsidP="00C620E0">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774224" w14:textId="77777777" w:rsidR="008D1E4A" w:rsidRPr="00EF5447" w:rsidRDefault="008D1E4A" w:rsidP="00C620E0">
            <w:pPr>
              <w:pStyle w:val="TAC"/>
              <w:rPr>
                <w:noProof/>
                <w:lang w:eastAsia="zh-CN"/>
              </w:rPr>
            </w:pPr>
            <w:r w:rsidRPr="00EF5447">
              <w:rPr>
                <w:noProof/>
                <w:lang w:eastAsia="zh-CN"/>
              </w:rPr>
              <w:t>DC_1A_n78A</w:t>
            </w:r>
          </w:p>
          <w:p w14:paraId="1431522C"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7F487B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6218A" w14:textId="77777777" w:rsidR="008D1E4A" w:rsidRPr="00EF5447" w:rsidRDefault="008D1E4A" w:rsidP="00C620E0">
            <w:pPr>
              <w:pStyle w:val="TAC"/>
              <w:rPr>
                <w:noProof/>
                <w:lang w:eastAsia="zh-CN"/>
              </w:rPr>
            </w:pPr>
            <w:r w:rsidRPr="00EF5447">
              <w:rPr>
                <w:noProof/>
                <w:lang w:eastAsia="zh-CN"/>
              </w:rPr>
              <w:t>DC_1A-19A_n79A</w:t>
            </w:r>
            <w:r w:rsidRPr="00EF5447">
              <w:rPr>
                <w:noProof/>
                <w:vertAlign w:val="superscript"/>
                <w:lang w:eastAsia="zh-CN"/>
              </w:rPr>
              <w:t>5</w:t>
            </w:r>
          </w:p>
          <w:p w14:paraId="74C18485" w14:textId="77777777" w:rsidR="008D1E4A" w:rsidRPr="00EF5447" w:rsidRDefault="008D1E4A" w:rsidP="00C620E0">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05D6E8" w14:textId="77777777" w:rsidR="008D1E4A" w:rsidRPr="00EF5447" w:rsidRDefault="008D1E4A" w:rsidP="00C620E0">
            <w:pPr>
              <w:pStyle w:val="TAC"/>
              <w:rPr>
                <w:noProof/>
                <w:lang w:eastAsia="zh-CN"/>
              </w:rPr>
            </w:pPr>
            <w:r w:rsidRPr="00EF5447">
              <w:rPr>
                <w:noProof/>
                <w:lang w:eastAsia="zh-CN"/>
              </w:rPr>
              <w:t>DC_1A_n79A</w:t>
            </w:r>
          </w:p>
          <w:p w14:paraId="5E124E08"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76A16A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D00C6" w14:textId="77777777" w:rsidR="008D1E4A" w:rsidRPr="00EF5447" w:rsidRDefault="008D1E4A" w:rsidP="00C620E0">
            <w:pPr>
              <w:pStyle w:val="TAC"/>
              <w:rPr>
                <w:lang w:eastAsia="ja-JP"/>
              </w:rPr>
            </w:pPr>
            <w:r w:rsidRPr="00EF5447">
              <w:rPr>
                <w:lang w:eastAsia="ja-JP"/>
              </w:rPr>
              <w:t>DC_1A-20A_n3A</w:t>
            </w:r>
          </w:p>
          <w:p w14:paraId="7A035A28" w14:textId="77777777" w:rsidR="008D1E4A" w:rsidRPr="00EF5447" w:rsidRDefault="008D1E4A" w:rsidP="00C620E0">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6DA6B381" w14:textId="77777777" w:rsidR="008D1E4A" w:rsidRPr="00EF5447" w:rsidRDefault="008D1E4A" w:rsidP="00C620E0">
            <w:pPr>
              <w:pStyle w:val="TAC"/>
              <w:rPr>
                <w:lang w:eastAsia="fi-FI"/>
              </w:rPr>
            </w:pPr>
            <w:r w:rsidRPr="00EF5447">
              <w:rPr>
                <w:lang w:eastAsia="fi-FI"/>
              </w:rPr>
              <w:t>DC_1A_n3A</w:t>
            </w:r>
          </w:p>
          <w:p w14:paraId="2F41492F" w14:textId="77777777" w:rsidR="008D1E4A" w:rsidRPr="00EF5447" w:rsidRDefault="008D1E4A" w:rsidP="00C620E0">
            <w:pPr>
              <w:pStyle w:val="TAC"/>
              <w:rPr>
                <w:noProof/>
                <w:lang w:eastAsia="zh-CN"/>
              </w:rPr>
            </w:pPr>
            <w:r w:rsidRPr="00EF5447">
              <w:rPr>
                <w:lang w:eastAsia="fi-FI"/>
              </w:rPr>
              <w:t>DC_20A_n3A</w:t>
            </w:r>
          </w:p>
        </w:tc>
      </w:tr>
      <w:tr w:rsidR="008D1E4A" w:rsidRPr="00EF5447" w14:paraId="1F8C7B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06A6" w14:textId="77777777" w:rsidR="008D1E4A" w:rsidRPr="00EF5447" w:rsidRDefault="008D1E4A" w:rsidP="00C620E0">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F8BC6E0"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20595E89"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1C595F2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9924B" w14:textId="77777777" w:rsidR="008D1E4A" w:rsidRPr="00EF5447" w:rsidRDefault="008D1E4A" w:rsidP="00C620E0">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C1E3012" w14:textId="77777777" w:rsidR="008D1E4A" w:rsidRPr="00EF5447" w:rsidRDefault="008D1E4A" w:rsidP="00C620E0">
            <w:pPr>
              <w:pStyle w:val="TAC"/>
              <w:rPr>
                <w:noProof/>
                <w:lang w:eastAsia="zh-CN"/>
              </w:rPr>
            </w:pPr>
            <w:r w:rsidRPr="00EF5447">
              <w:rPr>
                <w:noProof/>
                <w:lang w:eastAsia="zh-CN"/>
              </w:rPr>
              <w:t>DC_1A_n28A</w:t>
            </w:r>
          </w:p>
          <w:p w14:paraId="3D2700E0"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3EB0853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4237A" w14:textId="77777777" w:rsidR="008D1E4A" w:rsidRPr="00EF5447" w:rsidRDefault="008D1E4A" w:rsidP="00C620E0">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2F1BDA9" w14:textId="77777777" w:rsidR="008D1E4A" w:rsidRPr="00EF5447" w:rsidRDefault="008D1E4A" w:rsidP="00C620E0">
            <w:pPr>
              <w:pStyle w:val="TAC"/>
              <w:rPr>
                <w:lang w:eastAsia="ja-JP"/>
              </w:rPr>
            </w:pPr>
            <w:bookmarkStart w:id="32" w:name="OLE_LINK40"/>
            <w:bookmarkStart w:id="33" w:name="OLE_LINK41"/>
            <w:r w:rsidRPr="00EF5447">
              <w:rPr>
                <w:lang w:eastAsia="ja-JP"/>
              </w:rPr>
              <w:t>DC_1A_n38A</w:t>
            </w:r>
            <w:bookmarkEnd w:id="32"/>
            <w:bookmarkEnd w:id="33"/>
          </w:p>
          <w:p w14:paraId="1F05DB08" w14:textId="77777777" w:rsidR="008D1E4A" w:rsidRPr="00EF5447" w:rsidRDefault="008D1E4A" w:rsidP="00C620E0">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D1E4A" w:rsidRPr="00EF5447" w14:paraId="517014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286FD" w14:textId="77777777" w:rsidR="008D1E4A" w:rsidRPr="00EF5447" w:rsidRDefault="008D1E4A" w:rsidP="00C620E0">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373157C0" w14:textId="77777777" w:rsidR="008D1E4A" w:rsidRPr="00EF5447" w:rsidRDefault="008D1E4A" w:rsidP="00C620E0">
            <w:pPr>
              <w:pStyle w:val="TAC"/>
              <w:rPr>
                <w:noProof/>
                <w:lang w:eastAsia="zh-CN"/>
              </w:rPr>
            </w:pPr>
            <w:r w:rsidRPr="00EF5447">
              <w:rPr>
                <w:noProof/>
                <w:lang w:eastAsia="zh-CN"/>
              </w:rPr>
              <w:t>DC_1A_n41A</w:t>
            </w:r>
          </w:p>
          <w:p w14:paraId="7B00314B" w14:textId="77777777" w:rsidR="008D1E4A" w:rsidRPr="00EF5447" w:rsidRDefault="008D1E4A" w:rsidP="00C620E0">
            <w:pPr>
              <w:pStyle w:val="TAC"/>
              <w:rPr>
                <w:noProof/>
                <w:lang w:eastAsia="zh-CN"/>
              </w:rPr>
            </w:pPr>
            <w:r w:rsidRPr="00EF5447">
              <w:rPr>
                <w:noProof/>
                <w:lang w:eastAsia="zh-CN"/>
              </w:rPr>
              <w:t>DC_20A_n41A</w:t>
            </w:r>
          </w:p>
        </w:tc>
      </w:tr>
      <w:tr w:rsidR="008D1E4A" w:rsidRPr="00EF5447" w14:paraId="064B4E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1BE24" w14:textId="77777777" w:rsidR="008D1E4A" w:rsidRPr="00EF5447" w:rsidRDefault="008D1E4A" w:rsidP="00C620E0">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783F26" w14:textId="77777777" w:rsidR="008D1E4A" w:rsidRPr="00EF5447" w:rsidRDefault="008D1E4A" w:rsidP="00C620E0">
            <w:pPr>
              <w:pStyle w:val="TAC"/>
              <w:rPr>
                <w:noProof/>
                <w:lang w:eastAsia="zh-CN"/>
              </w:rPr>
            </w:pPr>
            <w:r w:rsidRPr="00EF5447">
              <w:rPr>
                <w:noProof/>
                <w:lang w:eastAsia="zh-CN"/>
              </w:rPr>
              <w:t>DC_1A_n78A</w:t>
            </w:r>
          </w:p>
          <w:p w14:paraId="101B6701"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75DB569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B0C95" w14:textId="77777777" w:rsidR="008D1E4A" w:rsidRPr="00EF5447" w:rsidRDefault="008D1E4A" w:rsidP="00C620E0">
            <w:pPr>
              <w:pStyle w:val="TAC"/>
              <w:rPr>
                <w:noProof/>
                <w:lang w:eastAsia="zh-CN"/>
              </w:rPr>
            </w:pPr>
            <w:r w:rsidRPr="00EF5447">
              <w:rPr>
                <w:noProof/>
                <w:lang w:eastAsia="zh-CN"/>
              </w:rPr>
              <w:t>DC_1A-21A_n77A</w:t>
            </w:r>
            <w:r w:rsidRPr="00EF5447">
              <w:rPr>
                <w:noProof/>
                <w:vertAlign w:val="superscript"/>
                <w:lang w:eastAsia="zh-CN"/>
              </w:rPr>
              <w:t>5</w:t>
            </w:r>
          </w:p>
          <w:p w14:paraId="32BE5824" w14:textId="77777777" w:rsidR="008D1E4A" w:rsidRPr="00EF5447" w:rsidRDefault="008D1E4A" w:rsidP="00C620E0">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4836C4" w14:textId="77777777" w:rsidR="008D1E4A" w:rsidRPr="00EF5447" w:rsidRDefault="008D1E4A" w:rsidP="00C620E0">
            <w:pPr>
              <w:pStyle w:val="TAC"/>
              <w:rPr>
                <w:noProof/>
                <w:lang w:eastAsia="zh-CN"/>
              </w:rPr>
            </w:pPr>
            <w:r w:rsidRPr="00EF5447">
              <w:rPr>
                <w:noProof/>
                <w:lang w:eastAsia="zh-CN"/>
              </w:rPr>
              <w:t>DC_1A_n77A</w:t>
            </w:r>
          </w:p>
          <w:p w14:paraId="2C69E74E"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4711C4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645C8" w14:textId="77777777" w:rsidR="008D1E4A" w:rsidRPr="00EF5447" w:rsidRDefault="008D1E4A" w:rsidP="00C620E0">
            <w:pPr>
              <w:pStyle w:val="TAC"/>
              <w:rPr>
                <w:noProof/>
                <w:lang w:eastAsia="zh-CN"/>
              </w:rPr>
            </w:pPr>
            <w:r w:rsidRPr="00EF5447">
              <w:rPr>
                <w:noProof/>
                <w:lang w:eastAsia="zh-CN"/>
              </w:rPr>
              <w:t>DC_1A-21A_n78A</w:t>
            </w:r>
            <w:r w:rsidRPr="00EF5447">
              <w:rPr>
                <w:noProof/>
                <w:vertAlign w:val="superscript"/>
                <w:lang w:eastAsia="zh-CN"/>
              </w:rPr>
              <w:t>5</w:t>
            </w:r>
          </w:p>
          <w:p w14:paraId="720002F6" w14:textId="77777777" w:rsidR="008D1E4A" w:rsidRPr="00EF5447" w:rsidRDefault="008D1E4A" w:rsidP="00C620E0">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7E9A92" w14:textId="77777777" w:rsidR="008D1E4A" w:rsidRPr="00EF5447" w:rsidRDefault="008D1E4A" w:rsidP="00C620E0">
            <w:pPr>
              <w:pStyle w:val="TAC"/>
              <w:rPr>
                <w:noProof/>
                <w:lang w:eastAsia="zh-CN"/>
              </w:rPr>
            </w:pPr>
            <w:r w:rsidRPr="00EF5447">
              <w:rPr>
                <w:noProof/>
                <w:lang w:eastAsia="zh-CN"/>
              </w:rPr>
              <w:t>DC_1A_n78A</w:t>
            </w:r>
          </w:p>
          <w:p w14:paraId="64FC889C"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3EA06F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93375" w14:textId="77777777" w:rsidR="008D1E4A" w:rsidRPr="00EF5447" w:rsidRDefault="008D1E4A" w:rsidP="00C620E0">
            <w:pPr>
              <w:pStyle w:val="TAC"/>
              <w:rPr>
                <w:noProof/>
                <w:lang w:eastAsia="zh-CN"/>
              </w:rPr>
            </w:pPr>
            <w:r w:rsidRPr="00EF5447">
              <w:rPr>
                <w:noProof/>
                <w:lang w:eastAsia="zh-CN"/>
              </w:rPr>
              <w:t>DC_1A-21A_n79A</w:t>
            </w:r>
            <w:r w:rsidRPr="00EF5447">
              <w:rPr>
                <w:noProof/>
                <w:vertAlign w:val="superscript"/>
                <w:lang w:eastAsia="zh-CN"/>
              </w:rPr>
              <w:t>5</w:t>
            </w:r>
          </w:p>
          <w:p w14:paraId="0357C1DC" w14:textId="77777777" w:rsidR="008D1E4A" w:rsidRPr="00EF5447" w:rsidRDefault="008D1E4A" w:rsidP="00C620E0">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B4CACB" w14:textId="77777777" w:rsidR="008D1E4A" w:rsidRPr="00EF5447" w:rsidRDefault="008D1E4A" w:rsidP="00C620E0">
            <w:pPr>
              <w:pStyle w:val="TAC"/>
              <w:rPr>
                <w:noProof/>
                <w:lang w:eastAsia="zh-CN"/>
              </w:rPr>
            </w:pPr>
            <w:r w:rsidRPr="00EF5447">
              <w:rPr>
                <w:noProof/>
                <w:lang w:eastAsia="zh-CN"/>
              </w:rPr>
              <w:t>DC_1A_n79A</w:t>
            </w:r>
          </w:p>
          <w:p w14:paraId="2AD4BE97"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7FE37F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0DC15" w14:textId="77777777" w:rsidR="008D1E4A" w:rsidRPr="00EF5447" w:rsidRDefault="008D1E4A" w:rsidP="00C620E0">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6C67DFC7" w14:textId="77777777" w:rsidR="008D1E4A" w:rsidRPr="00EF5447" w:rsidRDefault="008D1E4A" w:rsidP="00C620E0">
            <w:pPr>
              <w:pStyle w:val="TAC"/>
              <w:rPr>
                <w:lang w:eastAsia="ja-JP"/>
              </w:rPr>
            </w:pPr>
            <w:r w:rsidRPr="00EF5447">
              <w:rPr>
                <w:lang w:eastAsia="ja-JP"/>
              </w:rPr>
              <w:t>DC_1A_n3A</w:t>
            </w:r>
          </w:p>
          <w:p w14:paraId="6800C070" w14:textId="77777777" w:rsidR="008D1E4A" w:rsidRPr="00EF5447" w:rsidRDefault="008D1E4A" w:rsidP="00C620E0">
            <w:pPr>
              <w:pStyle w:val="TAC"/>
              <w:rPr>
                <w:noProof/>
                <w:lang w:eastAsia="zh-CN"/>
              </w:rPr>
            </w:pPr>
            <w:r w:rsidRPr="00EF5447">
              <w:rPr>
                <w:lang w:eastAsia="ja-JP"/>
              </w:rPr>
              <w:t>DC_28A_n3A</w:t>
            </w:r>
          </w:p>
        </w:tc>
      </w:tr>
      <w:tr w:rsidR="008D1E4A" w:rsidRPr="00EF5447" w14:paraId="0FCBF1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7750D" w14:textId="77777777" w:rsidR="008D1E4A" w:rsidRPr="00EF5447" w:rsidRDefault="008D1E4A" w:rsidP="00C620E0">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726A09" w14:textId="77777777" w:rsidR="008D1E4A" w:rsidRPr="00EF5447" w:rsidRDefault="008D1E4A" w:rsidP="00C620E0">
            <w:pPr>
              <w:pStyle w:val="TAC"/>
              <w:rPr>
                <w:lang w:eastAsia="fi-FI"/>
              </w:rPr>
            </w:pPr>
            <w:r w:rsidRPr="00EF5447">
              <w:rPr>
                <w:lang w:eastAsia="fi-FI"/>
              </w:rPr>
              <w:t>DC_1A_n5A</w:t>
            </w:r>
          </w:p>
          <w:p w14:paraId="765AADD6" w14:textId="77777777" w:rsidR="008D1E4A" w:rsidRPr="00EF5447" w:rsidRDefault="008D1E4A" w:rsidP="00C620E0">
            <w:pPr>
              <w:pStyle w:val="TAC"/>
              <w:rPr>
                <w:noProof/>
                <w:lang w:eastAsia="zh-CN"/>
              </w:rPr>
            </w:pPr>
            <w:r w:rsidRPr="00EF5447">
              <w:rPr>
                <w:lang w:eastAsia="fi-FI"/>
              </w:rPr>
              <w:t>DC_28A_n5A</w:t>
            </w:r>
          </w:p>
        </w:tc>
      </w:tr>
      <w:tr w:rsidR="008D1E4A" w:rsidRPr="00EF5447" w14:paraId="5D10CC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84C8B" w14:textId="77777777" w:rsidR="008D1E4A" w:rsidRPr="00EF5447" w:rsidRDefault="008D1E4A" w:rsidP="00C620E0">
            <w:pPr>
              <w:pStyle w:val="TAC"/>
              <w:rPr>
                <w:lang w:eastAsia="ja-JP"/>
              </w:rPr>
            </w:pPr>
            <w:r w:rsidRPr="00EF5447">
              <w:rPr>
                <w:lang w:eastAsia="ja-JP"/>
              </w:rPr>
              <w:t>DC_1A-28A_n7A</w:t>
            </w:r>
          </w:p>
          <w:p w14:paraId="599D2159" w14:textId="77777777" w:rsidR="008D1E4A" w:rsidRPr="00EF5447" w:rsidRDefault="008D1E4A" w:rsidP="00C620E0">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7C153DA7" w14:textId="77777777" w:rsidR="008D1E4A" w:rsidRPr="00EF5447" w:rsidRDefault="008D1E4A" w:rsidP="00C620E0">
            <w:pPr>
              <w:pStyle w:val="TAC"/>
              <w:rPr>
                <w:lang w:eastAsia="fi-FI"/>
              </w:rPr>
            </w:pPr>
            <w:r w:rsidRPr="00EF5447">
              <w:rPr>
                <w:lang w:eastAsia="fi-FI"/>
              </w:rPr>
              <w:t>DC_1A_n7A</w:t>
            </w:r>
          </w:p>
          <w:p w14:paraId="55EB2634" w14:textId="77777777" w:rsidR="008D1E4A" w:rsidRPr="00EF5447" w:rsidRDefault="008D1E4A" w:rsidP="00C620E0">
            <w:pPr>
              <w:pStyle w:val="TAC"/>
              <w:rPr>
                <w:lang w:eastAsia="fi-FI"/>
              </w:rPr>
            </w:pPr>
            <w:r w:rsidRPr="00EF5447">
              <w:rPr>
                <w:lang w:eastAsia="fi-FI"/>
              </w:rPr>
              <w:t>DC_28A_n7A</w:t>
            </w:r>
          </w:p>
          <w:p w14:paraId="39258084" w14:textId="77777777" w:rsidR="008D1E4A" w:rsidRPr="00EF5447" w:rsidRDefault="008D1E4A" w:rsidP="00C620E0">
            <w:pPr>
              <w:pStyle w:val="TAC"/>
              <w:rPr>
                <w:lang w:eastAsia="fi-FI"/>
              </w:rPr>
            </w:pPr>
            <w:r w:rsidRPr="00EF5447">
              <w:rPr>
                <w:lang w:eastAsia="fi-FI"/>
              </w:rPr>
              <w:t>DC_1A_n7B</w:t>
            </w:r>
          </w:p>
          <w:p w14:paraId="6EC029CF" w14:textId="77777777" w:rsidR="008D1E4A" w:rsidRPr="00EF5447" w:rsidRDefault="008D1E4A" w:rsidP="00C620E0">
            <w:pPr>
              <w:pStyle w:val="TAC"/>
              <w:rPr>
                <w:lang w:eastAsia="fi-FI"/>
              </w:rPr>
            </w:pPr>
            <w:r w:rsidRPr="00EF5447">
              <w:rPr>
                <w:lang w:eastAsia="fi-FI"/>
              </w:rPr>
              <w:t>DC_28A_n7B</w:t>
            </w:r>
          </w:p>
        </w:tc>
      </w:tr>
      <w:tr w:rsidR="008D1E4A" w:rsidRPr="00EF5447" w14:paraId="2FDF19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536A2" w14:textId="77777777" w:rsidR="008D1E4A" w:rsidRPr="00EF5447" w:rsidRDefault="008D1E4A" w:rsidP="00C620E0">
            <w:pPr>
              <w:pStyle w:val="TAC"/>
              <w:rPr>
                <w:lang w:eastAsia="ja-JP"/>
              </w:rPr>
            </w:pPr>
            <w:r w:rsidRPr="00EF5447">
              <w:rPr>
                <w:lang w:eastAsia="ja-JP"/>
              </w:rPr>
              <w:lastRenderedPageBreak/>
              <w:t>DC_1A-1A-28A_n7A</w:t>
            </w:r>
          </w:p>
          <w:p w14:paraId="598DE221" w14:textId="77777777" w:rsidR="008D1E4A" w:rsidRPr="00EF5447" w:rsidRDefault="008D1E4A" w:rsidP="00C620E0">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32900CD" w14:textId="77777777" w:rsidR="008D1E4A" w:rsidRPr="00EF5447" w:rsidRDefault="008D1E4A" w:rsidP="00C620E0">
            <w:pPr>
              <w:pStyle w:val="TAC"/>
              <w:rPr>
                <w:lang w:eastAsia="fi-FI"/>
              </w:rPr>
            </w:pPr>
            <w:r w:rsidRPr="00EF5447">
              <w:rPr>
                <w:lang w:eastAsia="fi-FI"/>
              </w:rPr>
              <w:t>DC_1A_n7A</w:t>
            </w:r>
          </w:p>
          <w:p w14:paraId="47109921" w14:textId="77777777" w:rsidR="008D1E4A" w:rsidRPr="00EF5447" w:rsidRDefault="008D1E4A" w:rsidP="00C620E0">
            <w:pPr>
              <w:pStyle w:val="TAC"/>
              <w:rPr>
                <w:lang w:eastAsia="fi-FI"/>
              </w:rPr>
            </w:pPr>
            <w:r w:rsidRPr="00EF5447">
              <w:rPr>
                <w:lang w:eastAsia="fi-FI"/>
              </w:rPr>
              <w:t>DC_28A_n7A</w:t>
            </w:r>
          </w:p>
          <w:p w14:paraId="62CF6CF7" w14:textId="77777777" w:rsidR="008D1E4A" w:rsidRPr="00EF5447" w:rsidRDefault="008D1E4A" w:rsidP="00C620E0">
            <w:pPr>
              <w:pStyle w:val="TAC"/>
              <w:rPr>
                <w:lang w:eastAsia="fi-FI"/>
              </w:rPr>
            </w:pPr>
            <w:r w:rsidRPr="00EF5447">
              <w:rPr>
                <w:lang w:eastAsia="fi-FI"/>
              </w:rPr>
              <w:t>DC_1A_n7B</w:t>
            </w:r>
          </w:p>
          <w:p w14:paraId="4A9421BD" w14:textId="77777777" w:rsidR="008D1E4A" w:rsidRPr="00EF5447" w:rsidRDefault="008D1E4A" w:rsidP="00C620E0">
            <w:pPr>
              <w:pStyle w:val="TAC"/>
              <w:rPr>
                <w:lang w:eastAsia="fi-FI"/>
              </w:rPr>
            </w:pPr>
            <w:r w:rsidRPr="00EF5447">
              <w:rPr>
                <w:lang w:eastAsia="fi-FI"/>
              </w:rPr>
              <w:t>DC_28A_n7B</w:t>
            </w:r>
          </w:p>
        </w:tc>
      </w:tr>
      <w:tr w:rsidR="008D1E4A" w:rsidRPr="00EF5447" w14:paraId="720555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E68097" w14:textId="77777777" w:rsidR="008D1E4A" w:rsidRPr="00EF5447" w:rsidRDefault="008D1E4A" w:rsidP="00C620E0">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51DFF18D" w14:textId="77777777" w:rsidR="008D1E4A" w:rsidRPr="00EF5447" w:rsidRDefault="008D1E4A" w:rsidP="00C620E0">
            <w:pPr>
              <w:pStyle w:val="TAC"/>
              <w:rPr>
                <w:rFonts w:cs="Arial"/>
                <w:lang w:eastAsia="ja-JP"/>
              </w:rPr>
            </w:pPr>
            <w:r w:rsidRPr="00EF5447">
              <w:rPr>
                <w:rFonts w:cs="Arial"/>
                <w:lang w:eastAsia="ja-JP"/>
              </w:rPr>
              <w:t>DC_1A_n28A</w:t>
            </w:r>
          </w:p>
          <w:p w14:paraId="1742A01E" w14:textId="77777777" w:rsidR="008D1E4A" w:rsidRPr="00EF5447" w:rsidRDefault="008D1E4A" w:rsidP="00C620E0">
            <w:pPr>
              <w:pStyle w:val="TAC"/>
              <w:rPr>
                <w:lang w:eastAsia="ja-JP"/>
              </w:rPr>
            </w:pPr>
            <w:r w:rsidRPr="00EF5447">
              <w:rPr>
                <w:rFonts w:cs="Arial"/>
                <w:lang w:eastAsia="ja-JP"/>
              </w:rPr>
              <w:t>DC_1A_n40A</w:t>
            </w:r>
          </w:p>
        </w:tc>
      </w:tr>
      <w:tr w:rsidR="008D1E4A" w:rsidRPr="00EF5447" w14:paraId="718664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FF857" w14:textId="77777777" w:rsidR="008D1E4A" w:rsidRPr="00EF5447" w:rsidRDefault="008D1E4A" w:rsidP="00C620E0">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CA6F526" w14:textId="77777777" w:rsidR="008D1E4A" w:rsidRPr="00EF5447" w:rsidRDefault="008D1E4A" w:rsidP="00C620E0">
            <w:pPr>
              <w:pStyle w:val="TAC"/>
              <w:rPr>
                <w:lang w:eastAsia="ja-JP"/>
              </w:rPr>
            </w:pPr>
            <w:r w:rsidRPr="00EF5447">
              <w:rPr>
                <w:lang w:eastAsia="ja-JP"/>
              </w:rPr>
              <w:t>DC_1A_n40A</w:t>
            </w:r>
          </w:p>
          <w:p w14:paraId="3C17A0F3" w14:textId="77777777" w:rsidR="008D1E4A" w:rsidRPr="00EF5447" w:rsidRDefault="008D1E4A" w:rsidP="00C620E0">
            <w:pPr>
              <w:pStyle w:val="TAC"/>
              <w:rPr>
                <w:lang w:eastAsia="fi-FI"/>
              </w:rPr>
            </w:pPr>
            <w:r w:rsidRPr="00EF5447">
              <w:rPr>
                <w:lang w:eastAsia="ja-JP"/>
              </w:rPr>
              <w:t>DC_28A_n40A</w:t>
            </w:r>
          </w:p>
        </w:tc>
      </w:tr>
      <w:tr w:rsidR="008D1E4A" w:rsidRPr="00EF5447" w14:paraId="6BD929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CE3CB" w14:textId="77777777" w:rsidR="008D1E4A" w:rsidRPr="00EF5447" w:rsidRDefault="008D1E4A" w:rsidP="00C620E0">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0E4BC9C7" w14:textId="77777777" w:rsidR="008D1E4A" w:rsidRPr="00EF5447" w:rsidRDefault="008D1E4A" w:rsidP="00C620E0">
            <w:pPr>
              <w:pStyle w:val="TAC"/>
              <w:rPr>
                <w:lang w:eastAsia="ja-JP"/>
              </w:rPr>
            </w:pPr>
            <w:r w:rsidRPr="00EF5447">
              <w:rPr>
                <w:lang w:eastAsia="ja-JP"/>
              </w:rPr>
              <w:t>DC_1A_n28A</w:t>
            </w:r>
          </w:p>
          <w:p w14:paraId="0C888168" w14:textId="77777777" w:rsidR="008D1E4A" w:rsidRPr="00EF5447" w:rsidRDefault="008D1E4A" w:rsidP="00C620E0">
            <w:pPr>
              <w:pStyle w:val="TAC"/>
              <w:rPr>
                <w:lang w:eastAsia="ja-JP"/>
              </w:rPr>
            </w:pPr>
            <w:r w:rsidRPr="00EF5447">
              <w:rPr>
                <w:lang w:eastAsia="ja-JP"/>
              </w:rPr>
              <w:t>DC_1A_n41A</w:t>
            </w:r>
          </w:p>
        </w:tc>
      </w:tr>
      <w:tr w:rsidR="008D1E4A" w:rsidRPr="00EF5447" w14:paraId="511FD2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163E38" w14:textId="77777777" w:rsidR="008D1E4A" w:rsidRPr="00EF5447" w:rsidRDefault="008D1E4A" w:rsidP="00C620E0">
            <w:pPr>
              <w:pStyle w:val="TAC"/>
              <w:rPr>
                <w:noProof/>
                <w:lang w:eastAsia="zh-CN"/>
              </w:rPr>
            </w:pPr>
            <w:r w:rsidRPr="00EF5447">
              <w:rPr>
                <w:noProof/>
                <w:lang w:eastAsia="zh-CN"/>
              </w:rPr>
              <w:t>DC_1A-28A_n77A</w:t>
            </w:r>
            <w:r w:rsidRPr="00EF5447">
              <w:rPr>
                <w:noProof/>
                <w:vertAlign w:val="superscript"/>
                <w:lang w:eastAsia="zh-CN"/>
              </w:rPr>
              <w:t>5</w:t>
            </w:r>
          </w:p>
          <w:p w14:paraId="415DB01A" w14:textId="77777777" w:rsidR="008D1E4A" w:rsidRPr="00EF5447" w:rsidRDefault="008D1E4A" w:rsidP="00C620E0">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39B368" w14:textId="77777777" w:rsidR="008D1E4A" w:rsidRPr="00EF5447" w:rsidRDefault="008D1E4A" w:rsidP="00C620E0">
            <w:pPr>
              <w:pStyle w:val="TAC"/>
              <w:rPr>
                <w:noProof/>
                <w:lang w:eastAsia="zh-CN"/>
              </w:rPr>
            </w:pPr>
            <w:r w:rsidRPr="00EF5447">
              <w:rPr>
                <w:noProof/>
                <w:lang w:eastAsia="zh-CN"/>
              </w:rPr>
              <w:t>DC_1A_n77A</w:t>
            </w:r>
          </w:p>
          <w:p w14:paraId="3AA46E14" w14:textId="77777777" w:rsidR="008D1E4A" w:rsidRPr="00EF5447" w:rsidRDefault="008D1E4A" w:rsidP="00C620E0">
            <w:pPr>
              <w:pStyle w:val="TAC"/>
              <w:rPr>
                <w:noProof/>
                <w:lang w:eastAsia="zh-CN"/>
              </w:rPr>
            </w:pPr>
            <w:r w:rsidRPr="00EF5447">
              <w:rPr>
                <w:noProof/>
                <w:lang w:eastAsia="zh-CN"/>
              </w:rPr>
              <w:t>DC_28A_n77A</w:t>
            </w:r>
          </w:p>
        </w:tc>
      </w:tr>
      <w:tr w:rsidR="008D1E4A" w:rsidRPr="00EF5447" w14:paraId="438DF8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EEB2D" w14:textId="77777777" w:rsidR="008D1E4A" w:rsidRPr="00EF5447" w:rsidRDefault="008D1E4A" w:rsidP="00C620E0">
            <w:pPr>
              <w:pStyle w:val="TAC"/>
              <w:rPr>
                <w:noProof/>
                <w:lang w:eastAsia="zh-CN"/>
              </w:rPr>
            </w:pPr>
            <w:r w:rsidRPr="00EF5447">
              <w:rPr>
                <w:noProof/>
                <w:lang w:eastAsia="zh-CN"/>
              </w:rPr>
              <w:t>DC_1A-28A_n78A</w:t>
            </w:r>
            <w:r w:rsidRPr="00EF5447">
              <w:rPr>
                <w:noProof/>
                <w:vertAlign w:val="superscript"/>
                <w:lang w:eastAsia="zh-CN"/>
              </w:rPr>
              <w:t>5</w:t>
            </w:r>
          </w:p>
          <w:p w14:paraId="39210D97" w14:textId="77777777" w:rsidR="008D1E4A" w:rsidRPr="00EF5447" w:rsidRDefault="008D1E4A" w:rsidP="00C620E0">
            <w:pPr>
              <w:pStyle w:val="TAC"/>
              <w:rPr>
                <w:noProof/>
                <w:lang w:eastAsia="zh-CN"/>
              </w:rPr>
            </w:pPr>
            <w:r w:rsidRPr="00EF5447">
              <w:rPr>
                <w:noProof/>
                <w:lang w:eastAsia="zh-CN"/>
              </w:rPr>
              <w:t>DC_1A-28A_n78C</w:t>
            </w:r>
            <w:r w:rsidRPr="00EF5447">
              <w:rPr>
                <w:noProof/>
                <w:vertAlign w:val="superscript"/>
                <w:lang w:eastAsia="zh-CN"/>
              </w:rPr>
              <w:t>5</w:t>
            </w:r>
          </w:p>
          <w:p w14:paraId="44133771" w14:textId="77777777" w:rsidR="008D1E4A" w:rsidRPr="00EF5447" w:rsidRDefault="008D1E4A" w:rsidP="00C620E0">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3042BEDF" w14:textId="77777777" w:rsidR="008D1E4A" w:rsidRPr="00EF5447" w:rsidRDefault="008D1E4A" w:rsidP="00C620E0">
            <w:pPr>
              <w:pStyle w:val="TAC"/>
              <w:rPr>
                <w:noProof/>
                <w:lang w:eastAsia="zh-CN"/>
              </w:rPr>
            </w:pPr>
            <w:r w:rsidRPr="00EF5447">
              <w:rPr>
                <w:noProof/>
                <w:lang w:eastAsia="zh-CN"/>
              </w:rPr>
              <w:t>DC_1A_n78A</w:t>
            </w:r>
          </w:p>
          <w:p w14:paraId="0BA13C2B"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3AC639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783178" w14:textId="77777777" w:rsidR="008D1E4A" w:rsidRPr="00EF5447" w:rsidRDefault="008D1E4A" w:rsidP="00C620E0">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760E9A1D" w14:textId="77777777" w:rsidR="008D1E4A" w:rsidRPr="00EF5447" w:rsidRDefault="008D1E4A" w:rsidP="00C620E0">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93B3C5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60871F3C" w14:textId="77777777" w:rsidR="008D1E4A" w:rsidRPr="00EF5447" w:rsidRDefault="008D1E4A" w:rsidP="00C620E0">
            <w:pPr>
              <w:pStyle w:val="TAC"/>
              <w:rPr>
                <w:noProof/>
                <w:lang w:eastAsia="zh-CN"/>
              </w:rPr>
            </w:pPr>
            <w:r w:rsidRPr="00EF5447">
              <w:rPr>
                <w:rFonts w:eastAsia="Malgun Gothic"/>
                <w:noProof/>
                <w:lang w:eastAsia="ko-KR"/>
              </w:rPr>
              <w:t>DC_1A_n77A</w:t>
            </w:r>
          </w:p>
        </w:tc>
      </w:tr>
      <w:tr w:rsidR="008D1E4A" w:rsidRPr="00EF5447" w14:paraId="485E09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A9C40" w14:textId="77777777" w:rsidR="008D1E4A" w:rsidRPr="00EF5447" w:rsidRDefault="008D1E4A" w:rsidP="00C620E0">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9927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17879B50" w14:textId="77777777" w:rsidR="008D1E4A" w:rsidRPr="00EF5447" w:rsidRDefault="008D1E4A" w:rsidP="00C620E0">
            <w:pPr>
              <w:pStyle w:val="TAC"/>
              <w:rPr>
                <w:noProof/>
                <w:lang w:eastAsia="zh-CN"/>
              </w:rPr>
            </w:pPr>
            <w:r w:rsidRPr="00EF5447">
              <w:rPr>
                <w:rFonts w:eastAsia="Malgun Gothic"/>
                <w:noProof/>
                <w:lang w:eastAsia="ko-KR"/>
              </w:rPr>
              <w:t>DC_1A_n78A</w:t>
            </w:r>
          </w:p>
        </w:tc>
      </w:tr>
      <w:tr w:rsidR="008D1E4A" w:rsidRPr="00EF5447" w14:paraId="6D5D33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B0D4" w14:textId="77777777" w:rsidR="008D1E4A" w:rsidRPr="00EF5447" w:rsidRDefault="008D1E4A" w:rsidP="00C620E0">
            <w:pPr>
              <w:pStyle w:val="TAC"/>
              <w:rPr>
                <w:noProof/>
                <w:lang w:eastAsia="zh-CN"/>
              </w:rPr>
            </w:pPr>
            <w:r w:rsidRPr="00EF5447">
              <w:rPr>
                <w:noProof/>
                <w:lang w:eastAsia="zh-CN"/>
              </w:rPr>
              <w:t>DC_1A-28A_n79A</w:t>
            </w:r>
          </w:p>
          <w:p w14:paraId="477C9107" w14:textId="77777777" w:rsidR="008D1E4A" w:rsidRPr="00EF5447" w:rsidRDefault="008D1E4A" w:rsidP="00C620E0">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0D4957C" w14:textId="77777777" w:rsidR="008D1E4A" w:rsidRPr="00EF5447" w:rsidRDefault="008D1E4A" w:rsidP="00C620E0">
            <w:pPr>
              <w:pStyle w:val="TAC"/>
              <w:rPr>
                <w:noProof/>
                <w:lang w:eastAsia="zh-CN"/>
              </w:rPr>
            </w:pPr>
            <w:r w:rsidRPr="00EF5447">
              <w:rPr>
                <w:noProof/>
                <w:lang w:eastAsia="zh-CN"/>
              </w:rPr>
              <w:t>DC_1A_n79A</w:t>
            </w:r>
          </w:p>
          <w:p w14:paraId="467764A7"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082FB0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977231" w14:textId="77777777" w:rsidR="008D1E4A" w:rsidRPr="00EF5447" w:rsidRDefault="008D1E4A" w:rsidP="00C620E0">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6C049E09" w14:textId="77777777" w:rsidR="008D1E4A" w:rsidRPr="00EF5447" w:rsidRDefault="008D1E4A" w:rsidP="00C620E0">
            <w:pPr>
              <w:pStyle w:val="TAC"/>
              <w:rPr>
                <w:noProof/>
                <w:lang w:eastAsia="zh-CN"/>
              </w:rPr>
            </w:pPr>
            <w:r w:rsidRPr="00EF5447">
              <w:rPr>
                <w:lang w:eastAsia="fi-FI"/>
              </w:rPr>
              <w:t>DC_1A_</w:t>
            </w:r>
            <w:r w:rsidRPr="00EF5447">
              <w:rPr>
                <w:lang w:eastAsia="ja-JP"/>
              </w:rPr>
              <w:t>n3A</w:t>
            </w:r>
          </w:p>
        </w:tc>
      </w:tr>
      <w:tr w:rsidR="008D1E4A" w:rsidRPr="00EF5447" w14:paraId="01DE1B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4114B" w14:textId="77777777" w:rsidR="008D1E4A" w:rsidRPr="00EF5447" w:rsidRDefault="008D1E4A" w:rsidP="00C620E0">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6D982C08" w14:textId="77777777" w:rsidR="008D1E4A" w:rsidRPr="00EF5447" w:rsidRDefault="008D1E4A" w:rsidP="00C620E0">
            <w:pPr>
              <w:pStyle w:val="TAC"/>
              <w:rPr>
                <w:noProof/>
                <w:lang w:eastAsia="zh-CN"/>
              </w:rPr>
            </w:pPr>
            <w:r w:rsidRPr="00EF5447">
              <w:t>DC_1A_n28A</w:t>
            </w:r>
          </w:p>
        </w:tc>
      </w:tr>
      <w:tr w:rsidR="008D1E4A" w:rsidRPr="00EF5447" w14:paraId="40CC090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7952" w14:textId="77777777" w:rsidR="008D1E4A" w:rsidRPr="00EF5447" w:rsidRDefault="008D1E4A" w:rsidP="00C620E0">
            <w:pPr>
              <w:pStyle w:val="TAC"/>
              <w:rPr>
                <w:lang w:eastAsia="ja-JP"/>
              </w:rPr>
            </w:pPr>
            <w:r w:rsidRPr="00EF5447">
              <w:rPr>
                <w:lang w:eastAsia="ja-JP"/>
              </w:rPr>
              <w:t>DC_1A-32A_n78A</w:t>
            </w:r>
          </w:p>
          <w:p w14:paraId="72CC0ED0" w14:textId="77777777" w:rsidR="008D1E4A" w:rsidRPr="00EF5447" w:rsidRDefault="008D1E4A" w:rsidP="00C620E0">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1961321C" w14:textId="77777777" w:rsidR="008D1E4A" w:rsidRPr="00EF5447" w:rsidRDefault="008D1E4A" w:rsidP="00C620E0">
            <w:pPr>
              <w:pStyle w:val="TAC"/>
              <w:rPr>
                <w:noProof/>
                <w:lang w:eastAsia="zh-CN"/>
              </w:rPr>
            </w:pPr>
            <w:r w:rsidRPr="00EF5447">
              <w:rPr>
                <w:lang w:eastAsia="fi-FI"/>
              </w:rPr>
              <w:t>DC_1A_</w:t>
            </w:r>
            <w:r w:rsidRPr="00EF5447">
              <w:rPr>
                <w:lang w:eastAsia="ja-JP"/>
              </w:rPr>
              <w:t>n78A</w:t>
            </w:r>
          </w:p>
        </w:tc>
      </w:tr>
      <w:tr w:rsidR="008D1E4A" w:rsidRPr="00EF5447" w14:paraId="11F9A8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4305B" w14:textId="77777777" w:rsidR="008D1E4A" w:rsidRPr="00EF5447" w:rsidRDefault="008D1E4A" w:rsidP="00C620E0">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603FFDD4" w14:textId="77777777" w:rsidR="008D1E4A" w:rsidRPr="00EF5447" w:rsidRDefault="008D1E4A" w:rsidP="00C620E0">
            <w:pPr>
              <w:pStyle w:val="TAC"/>
              <w:rPr>
                <w:noProof/>
                <w:lang w:eastAsia="zh-CN"/>
              </w:rPr>
            </w:pPr>
            <w:r w:rsidRPr="00EF5447">
              <w:t>DC_1A_n38A</w:t>
            </w:r>
          </w:p>
        </w:tc>
      </w:tr>
      <w:tr w:rsidR="008D1E4A" w:rsidRPr="00EF5447" w14:paraId="4EC1F0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B1B69F" w14:textId="77777777" w:rsidR="008D1E4A" w:rsidRPr="00EF5447" w:rsidRDefault="008D1E4A" w:rsidP="00C620E0">
            <w:pPr>
              <w:pStyle w:val="TAC"/>
              <w:rPr>
                <w:lang w:eastAsia="ja-JP"/>
              </w:rPr>
            </w:pPr>
            <w:r w:rsidRPr="00EF5447">
              <w:rPr>
                <w:lang w:eastAsia="ja-JP"/>
              </w:rPr>
              <w:t>DC_1A-40A_n78A</w:t>
            </w:r>
          </w:p>
          <w:p w14:paraId="09B7C3D0" w14:textId="77777777" w:rsidR="008D1E4A" w:rsidRPr="00EF5447" w:rsidRDefault="008D1E4A" w:rsidP="00C620E0">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69DFB211" w14:textId="77777777" w:rsidR="008D1E4A" w:rsidRPr="00EF5447" w:rsidRDefault="008D1E4A" w:rsidP="00C620E0">
            <w:pPr>
              <w:pStyle w:val="TAC"/>
              <w:rPr>
                <w:lang w:eastAsia="ja-JP"/>
              </w:rPr>
            </w:pPr>
            <w:r w:rsidRPr="00EF5447">
              <w:rPr>
                <w:lang w:eastAsia="ja-JP"/>
              </w:rPr>
              <w:t>DC_1A_n78A</w:t>
            </w:r>
          </w:p>
          <w:p w14:paraId="45BF1629" w14:textId="77777777" w:rsidR="008D1E4A" w:rsidRPr="00EF5447" w:rsidRDefault="008D1E4A" w:rsidP="00C620E0">
            <w:pPr>
              <w:pStyle w:val="TAC"/>
            </w:pPr>
            <w:r w:rsidRPr="00EF5447">
              <w:rPr>
                <w:lang w:eastAsia="ja-JP"/>
              </w:rPr>
              <w:t>DC_40A_n78A</w:t>
            </w:r>
          </w:p>
        </w:tc>
      </w:tr>
      <w:tr w:rsidR="008D1E4A" w:rsidRPr="00EF5447" w14:paraId="28F031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4FF0E"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DC_1A_n40A-n78A</w:t>
            </w:r>
          </w:p>
          <w:p w14:paraId="69295C4E" w14:textId="77777777" w:rsidR="008D1E4A" w:rsidRPr="00EF5447" w:rsidRDefault="008D1E4A" w:rsidP="00C620E0">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72C6FA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DC_1A_n40A</w:t>
            </w:r>
          </w:p>
          <w:p w14:paraId="567A3280" w14:textId="77777777" w:rsidR="008D1E4A" w:rsidRPr="00EF5447" w:rsidRDefault="008D1E4A" w:rsidP="00C620E0">
            <w:pPr>
              <w:pStyle w:val="TAC"/>
              <w:rPr>
                <w:noProof/>
                <w:lang w:eastAsia="zh-CN"/>
              </w:rPr>
            </w:pPr>
            <w:r w:rsidRPr="00EF5447">
              <w:rPr>
                <w:rFonts w:eastAsia="Malgun Gothic"/>
                <w:noProof/>
                <w:lang w:eastAsia="ko-KR"/>
              </w:rPr>
              <w:t>DC_1A_n78A</w:t>
            </w:r>
          </w:p>
        </w:tc>
      </w:tr>
      <w:tr w:rsidR="008D1E4A" w:rsidRPr="00EF5447" w14:paraId="0092213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B4693"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42BF2B47"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AEC0D46" w14:textId="77777777" w:rsidR="008D1E4A" w:rsidRPr="00EF5447" w:rsidRDefault="008D1E4A" w:rsidP="00C620E0">
            <w:pPr>
              <w:pStyle w:val="TAC"/>
              <w:rPr>
                <w:lang w:eastAsia="fi-FI"/>
              </w:rPr>
            </w:pPr>
            <w:r w:rsidRPr="00B677E8">
              <w:rPr>
                <w:lang w:eastAsia="fi-FI"/>
              </w:rPr>
              <w:t>DC_</w:t>
            </w:r>
            <w:r w:rsidRPr="00B677E8">
              <w:t>1A_n3A</w:t>
            </w:r>
          </w:p>
          <w:p w14:paraId="0CC5FF0A"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2D5D67C"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D1E4A" w:rsidRPr="00EF5447" w14:paraId="55167B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665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DC_1A-41A_n28A</w:t>
            </w:r>
          </w:p>
          <w:p w14:paraId="6D31DB29"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2CB19FE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355030B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DC_41A_n28A</w:t>
            </w:r>
          </w:p>
          <w:p w14:paraId="6069C77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DC_41C_n28A</w:t>
            </w:r>
          </w:p>
        </w:tc>
      </w:tr>
      <w:tr w:rsidR="008D1E4A" w:rsidRPr="00EF5447" w14:paraId="247259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9F638" w14:textId="77777777" w:rsidR="008D1E4A" w:rsidRPr="00EF5447" w:rsidRDefault="008D1E4A" w:rsidP="00C620E0">
            <w:pPr>
              <w:pStyle w:val="TAC"/>
              <w:rPr>
                <w:lang w:eastAsia="ja-JP"/>
              </w:rPr>
            </w:pPr>
            <w:r w:rsidRPr="00EF5447">
              <w:rPr>
                <w:lang w:eastAsia="ja-JP"/>
              </w:rPr>
              <w:t>DC_1A-(n)41AA</w:t>
            </w:r>
          </w:p>
          <w:p w14:paraId="5F8799A2" w14:textId="77777777" w:rsidR="008D1E4A" w:rsidRPr="00EF5447" w:rsidRDefault="008D1E4A" w:rsidP="00C620E0">
            <w:pPr>
              <w:pStyle w:val="TAC"/>
              <w:rPr>
                <w:lang w:eastAsia="ja-JP"/>
              </w:rPr>
            </w:pPr>
            <w:r w:rsidRPr="00EF5447">
              <w:rPr>
                <w:lang w:eastAsia="ja-JP"/>
              </w:rPr>
              <w:t>DC_1A-(n)41CA</w:t>
            </w:r>
          </w:p>
          <w:p w14:paraId="701DCD2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253D07E" w14:textId="77777777" w:rsidR="008D1E4A" w:rsidRPr="00EF5447" w:rsidRDefault="008D1E4A" w:rsidP="00C620E0">
            <w:pPr>
              <w:pStyle w:val="TAC"/>
              <w:rPr>
                <w:rFonts w:eastAsia="Malgun Gothic"/>
                <w:noProof/>
                <w:lang w:eastAsia="ko-KR"/>
              </w:rPr>
            </w:pPr>
            <w:r w:rsidRPr="00EF5447">
              <w:rPr>
                <w:lang w:eastAsia="fi-FI"/>
              </w:rPr>
              <w:t>DC_1A_</w:t>
            </w:r>
            <w:r w:rsidRPr="00EF5447">
              <w:rPr>
                <w:lang w:eastAsia="ja-JP"/>
              </w:rPr>
              <w:t>n41A</w:t>
            </w:r>
          </w:p>
        </w:tc>
      </w:tr>
      <w:tr w:rsidR="008D1E4A" w:rsidRPr="00EF5447" w14:paraId="364E5E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FF65" w14:textId="77777777" w:rsidR="008D1E4A" w:rsidRPr="00EF5447" w:rsidRDefault="008D1E4A" w:rsidP="00C620E0">
            <w:pPr>
              <w:pStyle w:val="TAC"/>
              <w:rPr>
                <w:lang w:eastAsia="ja-JP"/>
              </w:rPr>
            </w:pPr>
            <w:r w:rsidRPr="00EF5447">
              <w:rPr>
                <w:lang w:eastAsia="ja-JP"/>
              </w:rPr>
              <w:t>DC_1A-41A_n41A</w:t>
            </w:r>
          </w:p>
          <w:p w14:paraId="4C3D9796" w14:textId="77777777" w:rsidR="008D1E4A" w:rsidRPr="00EF5447" w:rsidRDefault="008D1E4A" w:rsidP="00C620E0">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71ED43C9" w14:textId="77777777" w:rsidR="008D1E4A" w:rsidRPr="00EF5447" w:rsidRDefault="008D1E4A" w:rsidP="00C620E0">
            <w:pPr>
              <w:pStyle w:val="TAC"/>
              <w:rPr>
                <w:rFonts w:eastAsia="Malgun Gothic"/>
                <w:noProof/>
                <w:lang w:eastAsia="ko-KR"/>
              </w:rPr>
            </w:pPr>
            <w:r w:rsidRPr="00EF5447">
              <w:rPr>
                <w:lang w:eastAsia="fi-FI"/>
              </w:rPr>
              <w:t>DC_1A_</w:t>
            </w:r>
            <w:r w:rsidRPr="00EF5447">
              <w:rPr>
                <w:lang w:eastAsia="ja-JP"/>
              </w:rPr>
              <w:t>n41A</w:t>
            </w:r>
          </w:p>
        </w:tc>
      </w:tr>
      <w:tr w:rsidR="008D1E4A" w:rsidRPr="00EF5447" w14:paraId="063695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263D6" w14:textId="77777777" w:rsidR="008D1E4A" w:rsidRPr="00EF5447" w:rsidRDefault="008D1E4A" w:rsidP="00C620E0">
            <w:pPr>
              <w:pStyle w:val="TAC"/>
              <w:rPr>
                <w:lang w:eastAsia="ja-JP"/>
              </w:rPr>
            </w:pPr>
            <w:r w:rsidRPr="00EF5447">
              <w:rPr>
                <w:lang w:eastAsia="ja-JP"/>
              </w:rPr>
              <w:lastRenderedPageBreak/>
              <w:t>DC_1A-41A_n77A</w:t>
            </w:r>
          </w:p>
          <w:p w14:paraId="603CF77C" w14:textId="77777777" w:rsidR="008D1E4A" w:rsidRPr="00EF5447" w:rsidRDefault="008D1E4A" w:rsidP="00C620E0">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1DEF3BDF" w14:textId="77777777" w:rsidR="008D1E4A" w:rsidRPr="00EF5447" w:rsidRDefault="008D1E4A" w:rsidP="00C620E0">
            <w:pPr>
              <w:pStyle w:val="TAC"/>
              <w:rPr>
                <w:lang w:eastAsia="ja-JP"/>
              </w:rPr>
            </w:pPr>
            <w:r w:rsidRPr="00EF5447">
              <w:rPr>
                <w:lang w:eastAsia="ja-JP"/>
              </w:rPr>
              <w:t>DC_1A_n77A</w:t>
            </w:r>
          </w:p>
          <w:p w14:paraId="7DD89C18" w14:textId="77777777" w:rsidR="008D1E4A" w:rsidRPr="00EF5447" w:rsidRDefault="008D1E4A" w:rsidP="00C620E0">
            <w:pPr>
              <w:pStyle w:val="TAC"/>
              <w:rPr>
                <w:lang w:eastAsia="ja-JP"/>
              </w:rPr>
            </w:pPr>
            <w:r w:rsidRPr="00EF5447">
              <w:rPr>
                <w:lang w:eastAsia="ja-JP"/>
              </w:rPr>
              <w:t>DC_41A_n77A</w:t>
            </w:r>
          </w:p>
          <w:p w14:paraId="79E94CDC" w14:textId="77777777" w:rsidR="008D1E4A" w:rsidRPr="00EF5447" w:rsidRDefault="008D1E4A" w:rsidP="00C620E0">
            <w:pPr>
              <w:pStyle w:val="TAC"/>
              <w:rPr>
                <w:noProof/>
                <w:lang w:eastAsia="zh-CN"/>
              </w:rPr>
            </w:pPr>
            <w:r w:rsidRPr="00EF5447">
              <w:rPr>
                <w:noProof/>
                <w:lang w:eastAsia="zh-CN"/>
              </w:rPr>
              <w:t>DC_41C_n77A</w:t>
            </w:r>
          </w:p>
        </w:tc>
      </w:tr>
      <w:tr w:rsidR="008D1E4A" w:rsidRPr="00EF5447" w14:paraId="705045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C9E86" w14:textId="77777777" w:rsidR="008D1E4A" w:rsidRPr="00EF5447" w:rsidRDefault="008D1E4A" w:rsidP="00C620E0">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FFA7377" w14:textId="77777777" w:rsidR="008D1E4A" w:rsidRPr="00EF5447" w:rsidRDefault="008D1E4A" w:rsidP="00C620E0">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62C6E93" w14:textId="77777777" w:rsidR="008D1E4A" w:rsidRPr="00EF5447" w:rsidRDefault="008D1E4A" w:rsidP="00C620E0">
            <w:pPr>
              <w:pStyle w:val="TAC"/>
              <w:rPr>
                <w:lang w:eastAsia="ja-JP"/>
              </w:rPr>
            </w:pPr>
            <w:r w:rsidRPr="00EF5447">
              <w:rPr>
                <w:lang w:eastAsia="ja-JP"/>
              </w:rPr>
              <w:t>DC_1A_n77A</w:t>
            </w:r>
          </w:p>
          <w:p w14:paraId="519AEF25" w14:textId="77777777" w:rsidR="008D1E4A" w:rsidRPr="00EF5447" w:rsidRDefault="008D1E4A" w:rsidP="00C620E0">
            <w:pPr>
              <w:pStyle w:val="TAC"/>
              <w:rPr>
                <w:lang w:eastAsia="ja-JP"/>
              </w:rPr>
            </w:pPr>
            <w:r w:rsidRPr="00EF5447">
              <w:rPr>
                <w:lang w:eastAsia="ja-JP"/>
              </w:rPr>
              <w:t>DC_41A_n77A</w:t>
            </w:r>
          </w:p>
          <w:p w14:paraId="3FD52DF1"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_n77A</w:t>
            </w:r>
          </w:p>
        </w:tc>
      </w:tr>
      <w:tr w:rsidR="008D1E4A" w:rsidRPr="00EF5447" w14:paraId="7B2C48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8DD07E" w14:textId="77777777" w:rsidR="008D1E4A" w:rsidRPr="00EF5447" w:rsidRDefault="008D1E4A" w:rsidP="00C620E0">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2584591A" w14:textId="77777777" w:rsidR="008D1E4A" w:rsidRPr="00EF5447" w:rsidRDefault="008D1E4A" w:rsidP="00C620E0">
            <w:pPr>
              <w:pStyle w:val="TAC"/>
              <w:rPr>
                <w:lang w:eastAsia="ja-JP"/>
              </w:rPr>
            </w:pPr>
            <w:r w:rsidRPr="00EF5447">
              <w:rPr>
                <w:lang w:eastAsia="ja-JP"/>
              </w:rPr>
              <w:t>DC_1A_n41A</w:t>
            </w:r>
          </w:p>
          <w:p w14:paraId="615B006D" w14:textId="77777777" w:rsidR="008D1E4A" w:rsidRPr="00EF5447" w:rsidRDefault="008D1E4A" w:rsidP="00C620E0">
            <w:pPr>
              <w:pStyle w:val="TAC"/>
              <w:rPr>
                <w:lang w:eastAsia="ja-JP"/>
              </w:rPr>
            </w:pPr>
            <w:r w:rsidRPr="00EF5447">
              <w:rPr>
                <w:lang w:eastAsia="ja-JP"/>
              </w:rPr>
              <w:t>DC_1A_n77A</w:t>
            </w:r>
          </w:p>
        </w:tc>
      </w:tr>
      <w:tr w:rsidR="008D1E4A" w:rsidRPr="00EF5447" w14:paraId="173DAD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4C229" w14:textId="77777777" w:rsidR="008D1E4A" w:rsidRPr="00EF5447" w:rsidRDefault="008D1E4A" w:rsidP="00C620E0">
            <w:pPr>
              <w:pStyle w:val="TAC"/>
              <w:rPr>
                <w:lang w:eastAsia="ja-JP"/>
              </w:rPr>
            </w:pPr>
            <w:r w:rsidRPr="00EF5447">
              <w:rPr>
                <w:lang w:eastAsia="ja-JP"/>
              </w:rPr>
              <w:t>DC_1A-41A_n78A</w:t>
            </w:r>
          </w:p>
          <w:p w14:paraId="1EF9A34C" w14:textId="77777777" w:rsidR="008D1E4A" w:rsidRPr="00EF5447" w:rsidRDefault="008D1E4A" w:rsidP="00C620E0">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69FA4C96" w14:textId="77777777" w:rsidR="008D1E4A" w:rsidRPr="00EF5447" w:rsidRDefault="008D1E4A" w:rsidP="00C620E0">
            <w:pPr>
              <w:pStyle w:val="TAC"/>
              <w:rPr>
                <w:lang w:eastAsia="ja-JP"/>
              </w:rPr>
            </w:pPr>
            <w:r w:rsidRPr="00EF5447">
              <w:rPr>
                <w:lang w:eastAsia="ja-JP"/>
              </w:rPr>
              <w:t>DC_1A_n78A</w:t>
            </w:r>
          </w:p>
          <w:p w14:paraId="4258F640" w14:textId="77777777" w:rsidR="008D1E4A" w:rsidRPr="00EF5447" w:rsidRDefault="008D1E4A" w:rsidP="00C620E0">
            <w:pPr>
              <w:pStyle w:val="TAC"/>
              <w:rPr>
                <w:lang w:eastAsia="ja-JP"/>
              </w:rPr>
            </w:pPr>
            <w:r w:rsidRPr="00EF5447">
              <w:rPr>
                <w:lang w:eastAsia="ja-JP"/>
              </w:rPr>
              <w:t>DC_41A_n78A</w:t>
            </w:r>
          </w:p>
          <w:p w14:paraId="69EBD455" w14:textId="77777777" w:rsidR="008D1E4A" w:rsidRPr="00EF5447" w:rsidRDefault="008D1E4A" w:rsidP="00C620E0">
            <w:pPr>
              <w:pStyle w:val="TAC"/>
              <w:rPr>
                <w:noProof/>
                <w:lang w:eastAsia="zh-CN"/>
              </w:rPr>
            </w:pPr>
            <w:r w:rsidRPr="00EF5447">
              <w:rPr>
                <w:noProof/>
                <w:lang w:eastAsia="zh-CN"/>
              </w:rPr>
              <w:t>DC_41C_n78A</w:t>
            </w:r>
          </w:p>
        </w:tc>
      </w:tr>
      <w:tr w:rsidR="008D1E4A" w:rsidRPr="00EF5447" w14:paraId="7D57DC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481548" w14:textId="77777777" w:rsidR="008D1E4A" w:rsidRPr="00EF5447" w:rsidRDefault="008D1E4A" w:rsidP="00C620E0">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4C652D3E" w14:textId="77777777" w:rsidR="008D1E4A" w:rsidRPr="00EF5447" w:rsidRDefault="008D1E4A" w:rsidP="00C620E0">
            <w:pPr>
              <w:pStyle w:val="TAC"/>
              <w:rPr>
                <w:rFonts w:cs="Arial"/>
                <w:lang w:eastAsia="ja-JP"/>
              </w:rPr>
            </w:pPr>
            <w:r w:rsidRPr="00EF5447">
              <w:rPr>
                <w:rFonts w:cs="Arial"/>
                <w:lang w:eastAsia="ja-JP"/>
              </w:rPr>
              <w:t>DC_1A_n41A</w:t>
            </w:r>
          </w:p>
          <w:p w14:paraId="6085854E" w14:textId="77777777" w:rsidR="008D1E4A" w:rsidRPr="00EF5447" w:rsidRDefault="008D1E4A" w:rsidP="00C620E0">
            <w:pPr>
              <w:pStyle w:val="TAC"/>
              <w:rPr>
                <w:lang w:eastAsia="ja-JP"/>
              </w:rPr>
            </w:pPr>
            <w:r w:rsidRPr="00EF5447">
              <w:rPr>
                <w:rFonts w:cs="Arial"/>
                <w:lang w:eastAsia="ja-JP"/>
              </w:rPr>
              <w:t>DC_1A_n78A</w:t>
            </w:r>
          </w:p>
        </w:tc>
      </w:tr>
      <w:tr w:rsidR="008D1E4A" w:rsidRPr="00EF5447" w14:paraId="25347A3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7C4E" w14:textId="77777777" w:rsidR="008D1E4A" w:rsidRPr="00EF5447" w:rsidRDefault="008D1E4A" w:rsidP="00C620E0">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FF98BFD" w14:textId="77777777" w:rsidR="008D1E4A" w:rsidRPr="00EF5447" w:rsidRDefault="008D1E4A" w:rsidP="00C620E0">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37C1F9B" w14:textId="77777777" w:rsidR="008D1E4A" w:rsidRPr="00EF5447" w:rsidRDefault="008D1E4A" w:rsidP="00C620E0">
            <w:pPr>
              <w:pStyle w:val="TAC"/>
              <w:rPr>
                <w:lang w:eastAsia="ja-JP"/>
              </w:rPr>
            </w:pPr>
            <w:r w:rsidRPr="00EF5447">
              <w:rPr>
                <w:lang w:eastAsia="ja-JP"/>
              </w:rPr>
              <w:t>DC_1A_n78A</w:t>
            </w:r>
          </w:p>
          <w:p w14:paraId="7BD56E13" w14:textId="77777777" w:rsidR="008D1E4A" w:rsidRPr="00EF5447" w:rsidRDefault="008D1E4A" w:rsidP="00C620E0">
            <w:pPr>
              <w:pStyle w:val="TAC"/>
              <w:rPr>
                <w:lang w:eastAsia="ja-JP"/>
              </w:rPr>
            </w:pPr>
            <w:r w:rsidRPr="00EF5447">
              <w:rPr>
                <w:lang w:eastAsia="ja-JP"/>
              </w:rPr>
              <w:t>DC_41A_n78A</w:t>
            </w:r>
          </w:p>
          <w:p w14:paraId="45ECB6FA"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D1E4A" w:rsidRPr="00EF5447" w14:paraId="170A34A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0C726" w14:textId="77777777" w:rsidR="008D1E4A" w:rsidRPr="00EF5447" w:rsidRDefault="008D1E4A" w:rsidP="00C620E0">
            <w:pPr>
              <w:pStyle w:val="TAC"/>
              <w:rPr>
                <w:lang w:eastAsia="ja-JP"/>
              </w:rPr>
            </w:pPr>
            <w:r w:rsidRPr="00EF5447">
              <w:rPr>
                <w:lang w:eastAsia="ja-JP"/>
              </w:rPr>
              <w:t>DC_1A-41A_n79A</w:t>
            </w:r>
          </w:p>
          <w:p w14:paraId="7524E7B9" w14:textId="77777777" w:rsidR="008D1E4A" w:rsidRPr="00EF5447" w:rsidRDefault="008D1E4A" w:rsidP="00C620E0">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23DAAC21" w14:textId="77777777" w:rsidR="008D1E4A" w:rsidRPr="00EF5447" w:rsidRDefault="008D1E4A" w:rsidP="00C620E0">
            <w:pPr>
              <w:pStyle w:val="TAC"/>
              <w:rPr>
                <w:noProof/>
                <w:lang w:eastAsia="zh-CN"/>
              </w:rPr>
            </w:pPr>
            <w:r w:rsidRPr="00EF5447">
              <w:rPr>
                <w:lang w:eastAsia="ja-JP"/>
              </w:rPr>
              <w:t>DC_1A_n79A</w:t>
            </w:r>
          </w:p>
        </w:tc>
      </w:tr>
      <w:tr w:rsidR="008D1E4A" w:rsidRPr="00EF5447" w14:paraId="364AC0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282CB" w14:textId="77777777" w:rsidR="008D1E4A" w:rsidRPr="00EF5447" w:rsidRDefault="008D1E4A" w:rsidP="00C620E0">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78B09250" w14:textId="77777777" w:rsidR="008D1E4A" w:rsidRPr="00EF5447" w:rsidRDefault="008D1E4A" w:rsidP="00C620E0">
            <w:pPr>
              <w:pStyle w:val="TAC"/>
            </w:pPr>
            <w:r w:rsidRPr="00EF5447">
              <w:t>DC_1A_n3A</w:t>
            </w:r>
          </w:p>
          <w:p w14:paraId="28EA0EE9" w14:textId="77777777" w:rsidR="008D1E4A" w:rsidRPr="00EF5447" w:rsidRDefault="008D1E4A" w:rsidP="00C620E0">
            <w:pPr>
              <w:pStyle w:val="TAC"/>
              <w:rPr>
                <w:lang w:eastAsia="ja-JP"/>
              </w:rPr>
            </w:pPr>
            <w:r w:rsidRPr="00EF5447">
              <w:t>DC_42A_n3A</w:t>
            </w:r>
          </w:p>
        </w:tc>
      </w:tr>
      <w:tr w:rsidR="008D1E4A" w:rsidRPr="00EF5447" w14:paraId="07DA3A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BE85FB" w14:textId="77777777" w:rsidR="008D1E4A" w:rsidRPr="00EF5447" w:rsidRDefault="008D1E4A" w:rsidP="00C620E0">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6426DE80" w14:textId="77777777" w:rsidR="008D1E4A" w:rsidRPr="00EF5447" w:rsidRDefault="008D1E4A" w:rsidP="00C620E0">
            <w:pPr>
              <w:pStyle w:val="TAC"/>
            </w:pPr>
            <w:r w:rsidRPr="00EF5447">
              <w:t>DC_1A_n3A</w:t>
            </w:r>
          </w:p>
          <w:p w14:paraId="4232B921" w14:textId="77777777" w:rsidR="008D1E4A" w:rsidRPr="00EF5447" w:rsidRDefault="008D1E4A" w:rsidP="00C620E0">
            <w:pPr>
              <w:pStyle w:val="TAC"/>
            </w:pPr>
            <w:r w:rsidRPr="00EF5447">
              <w:t>DC_42A_n3A</w:t>
            </w:r>
          </w:p>
          <w:p w14:paraId="2EF4FEA8" w14:textId="77777777" w:rsidR="008D1E4A" w:rsidRPr="00EF5447" w:rsidRDefault="008D1E4A" w:rsidP="00C620E0">
            <w:pPr>
              <w:pStyle w:val="TAC"/>
              <w:rPr>
                <w:lang w:eastAsia="ja-JP"/>
              </w:rPr>
            </w:pPr>
            <w:r w:rsidRPr="00EF5447">
              <w:t>DC_42C_n3A</w:t>
            </w:r>
          </w:p>
        </w:tc>
      </w:tr>
      <w:tr w:rsidR="008D1E4A" w:rsidRPr="00EF5447" w14:paraId="734BD4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0B87F" w14:textId="77777777" w:rsidR="008D1E4A" w:rsidRPr="00EF5447" w:rsidRDefault="008D1E4A" w:rsidP="00C620E0">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8B2C9DC" w14:textId="77777777" w:rsidR="008D1E4A" w:rsidRPr="00EF5447" w:rsidRDefault="008D1E4A" w:rsidP="00C620E0">
            <w:pPr>
              <w:pStyle w:val="TAC"/>
              <w:rPr>
                <w:lang w:eastAsia="fr-FR"/>
              </w:rPr>
            </w:pPr>
            <w:r w:rsidRPr="00EF5447">
              <w:t>DC_1A_n28A</w:t>
            </w:r>
          </w:p>
          <w:p w14:paraId="2DF6E214" w14:textId="77777777" w:rsidR="008D1E4A" w:rsidRPr="00EF5447" w:rsidRDefault="008D1E4A" w:rsidP="00C620E0">
            <w:pPr>
              <w:pStyle w:val="TAC"/>
              <w:rPr>
                <w:lang w:eastAsia="ja-JP"/>
              </w:rPr>
            </w:pPr>
            <w:r w:rsidRPr="00EF5447">
              <w:t>DC_42A_n28A</w:t>
            </w:r>
          </w:p>
        </w:tc>
      </w:tr>
      <w:tr w:rsidR="008D1E4A" w:rsidRPr="00EF5447" w14:paraId="47F8C8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69878" w14:textId="77777777" w:rsidR="008D1E4A" w:rsidRPr="00EF5447" w:rsidRDefault="008D1E4A" w:rsidP="00C620E0">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C841407" w14:textId="77777777" w:rsidR="008D1E4A" w:rsidRPr="00EF5447" w:rsidRDefault="008D1E4A" w:rsidP="00C620E0">
            <w:pPr>
              <w:pStyle w:val="TAC"/>
              <w:rPr>
                <w:lang w:eastAsia="fr-FR"/>
              </w:rPr>
            </w:pPr>
            <w:r w:rsidRPr="00EF5447">
              <w:t>DC_1A_n28A</w:t>
            </w:r>
          </w:p>
          <w:p w14:paraId="6201219D" w14:textId="77777777" w:rsidR="008D1E4A" w:rsidRPr="00EF5447" w:rsidRDefault="008D1E4A" w:rsidP="00C620E0">
            <w:pPr>
              <w:pStyle w:val="TAC"/>
            </w:pPr>
            <w:r w:rsidRPr="00EF5447">
              <w:t>DC_42A_n28A</w:t>
            </w:r>
          </w:p>
          <w:p w14:paraId="60737267" w14:textId="77777777" w:rsidR="008D1E4A" w:rsidRPr="00EF5447" w:rsidRDefault="008D1E4A" w:rsidP="00C620E0">
            <w:pPr>
              <w:pStyle w:val="TAC"/>
              <w:rPr>
                <w:lang w:eastAsia="ja-JP"/>
              </w:rPr>
            </w:pPr>
            <w:r w:rsidRPr="00EF5447">
              <w:t>DC_42C_n28A</w:t>
            </w:r>
          </w:p>
        </w:tc>
      </w:tr>
      <w:tr w:rsidR="008D1E4A" w:rsidRPr="00EF5447" w14:paraId="35268D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4F7CB" w14:textId="77777777" w:rsidR="008D1E4A" w:rsidRPr="00EF5447" w:rsidRDefault="008D1E4A" w:rsidP="00C620E0">
            <w:pPr>
              <w:pStyle w:val="TAC"/>
              <w:rPr>
                <w:noProof/>
                <w:lang w:eastAsia="zh-CN"/>
              </w:rPr>
            </w:pPr>
            <w:r w:rsidRPr="00EF5447">
              <w:rPr>
                <w:noProof/>
                <w:lang w:eastAsia="zh-CN"/>
              </w:rPr>
              <w:t>DC_1A-42A_n77A</w:t>
            </w:r>
          </w:p>
          <w:p w14:paraId="4112E889" w14:textId="77777777" w:rsidR="008D1E4A" w:rsidRPr="00EF5447" w:rsidRDefault="008D1E4A" w:rsidP="00C620E0">
            <w:pPr>
              <w:pStyle w:val="TAC"/>
              <w:rPr>
                <w:noProof/>
                <w:lang w:eastAsia="zh-CN"/>
              </w:rPr>
            </w:pPr>
            <w:r w:rsidRPr="00EF5447">
              <w:rPr>
                <w:noProof/>
                <w:lang w:eastAsia="zh-CN"/>
              </w:rPr>
              <w:t>DC_1A-42A_n77C</w:t>
            </w:r>
          </w:p>
          <w:p w14:paraId="0D6F95AE" w14:textId="77777777" w:rsidR="008D1E4A" w:rsidRPr="00EF5447" w:rsidRDefault="008D1E4A" w:rsidP="00C620E0">
            <w:pPr>
              <w:pStyle w:val="TAC"/>
              <w:rPr>
                <w:lang w:eastAsia="ja-JP"/>
              </w:rPr>
            </w:pPr>
            <w:r w:rsidRPr="00EF5447">
              <w:rPr>
                <w:lang w:eastAsia="ja-JP"/>
              </w:rPr>
              <w:t>DC_1A-42C_n77A</w:t>
            </w:r>
          </w:p>
          <w:p w14:paraId="0CCDF9BF" w14:textId="77777777" w:rsidR="008D1E4A" w:rsidRPr="00EF5447" w:rsidRDefault="008D1E4A" w:rsidP="00C620E0">
            <w:pPr>
              <w:pStyle w:val="TAC"/>
              <w:rPr>
                <w:lang w:eastAsia="ja-JP"/>
              </w:rPr>
            </w:pPr>
            <w:r w:rsidRPr="00EF5447">
              <w:rPr>
                <w:lang w:eastAsia="ja-JP"/>
              </w:rPr>
              <w:t>DC_1A-42C_n77C</w:t>
            </w:r>
          </w:p>
          <w:p w14:paraId="54F2DD71" w14:textId="77777777" w:rsidR="008D1E4A" w:rsidRPr="00EF5447" w:rsidRDefault="008D1E4A" w:rsidP="00C620E0">
            <w:pPr>
              <w:pStyle w:val="TAC"/>
              <w:rPr>
                <w:lang w:eastAsia="ja-JP"/>
              </w:rPr>
            </w:pPr>
            <w:r w:rsidRPr="00EF5447">
              <w:rPr>
                <w:lang w:eastAsia="ja-JP"/>
              </w:rPr>
              <w:t>DC_1A-42D_n77A</w:t>
            </w:r>
          </w:p>
          <w:p w14:paraId="042615B7" w14:textId="77777777" w:rsidR="008D1E4A" w:rsidRPr="00EF5447" w:rsidRDefault="008D1E4A" w:rsidP="00C620E0">
            <w:pPr>
              <w:pStyle w:val="TAC"/>
              <w:rPr>
                <w:lang w:eastAsia="ja-JP"/>
              </w:rPr>
            </w:pPr>
            <w:r w:rsidRPr="00EF5447">
              <w:t>DC_1A-42D_n77C</w:t>
            </w:r>
          </w:p>
          <w:p w14:paraId="441BC2E8" w14:textId="77777777" w:rsidR="008D1E4A" w:rsidRPr="00EF5447" w:rsidRDefault="008D1E4A" w:rsidP="00C620E0">
            <w:pPr>
              <w:pStyle w:val="TAC"/>
              <w:rPr>
                <w:noProof/>
                <w:lang w:eastAsia="ja-JP"/>
              </w:rPr>
            </w:pPr>
            <w:r w:rsidRPr="00EF5447">
              <w:rPr>
                <w:noProof/>
              </w:rPr>
              <w:t>DC_1A-42E_n77A</w:t>
            </w:r>
          </w:p>
          <w:p w14:paraId="7811054F" w14:textId="77777777" w:rsidR="008D1E4A" w:rsidRPr="00EF5447" w:rsidRDefault="008D1E4A" w:rsidP="00C620E0">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4005AF65" w14:textId="77777777" w:rsidR="008D1E4A" w:rsidRPr="00EF5447" w:rsidRDefault="008D1E4A" w:rsidP="00C620E0">
            <w:pPr>
              <w:pStyle w:val="TAC"/>
            </w:pPr>
            <w:r w:rsidRPr="00EF5447">
              <w:t>DC_1A_n77A</w:t>
            </w:r>
          </w:p>
        </w:tc>
      </w:tr>
      <w:tr w:rsidR="008D1E4A" w:rsidRPr="00EF5447" w14:paraId="5E7B03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8292F" w14:textId="77777777" w:rsidR="008D1E4A" w:rsidRPr="00EF5447" w:rsidRDefault="008D1E4A" w:rsidP="00C620E0">
            <w:pPr>
              <w:pStyle w:val="TAC"/>
              <w:rPr>
                <w:rFonts w:eastAsiaTheme="minorEastAsia"/>
                <w:noProof/>
                <w:lang w:eastAsia="ja-JP"/>
              </w:rPr>
            </w:pPr>
            <w:r w:rsidRPr="00EF5447">
              <w:rPr>
                <w:noProof/>
                <w:lang w:eastAsia="ja-JP"/>
              </w:rPr>
              <w:t>DC_1A-42A_n77(2A)</w:t>
            </w:r>
          </w:p>
          <w:p w14:paraId="70F0B947" w14:textId="77777777" w:rsidR="008D1E4A" w:rsidRPr="00EF5447" w:rsidRDefault="008D1E4A" w:rsidP="00C620E0">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5E00C463" w14:textId="77777777" w:rsidR="008D1E4A" w:rsidRPr="00EF5447" w:rsidRDefault="008D1E4A" w:rsidP="00C620E0">
            <w:pPr>
              <w:pStyle w:val="TAC"/>
              <w:rPr>
                <w:lang w:eastAsia="fr-FR"/>
              </w:rPr>
            </w:pPr>
            <w:r w:rsidRPr="00EF5447">
              <w:t>DC_1A_n77A</w:t>
            </w:r>
          </w:p>
        </w:tc>
      </w:tr>
      <w:tr w:rsidR="008D1E4A" w:rsidRPr="00EF5447" w14:paraId="5EB1C1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07028" w14:textId="77777777" w:rsidR="008D1E4A" w:rsidRPr="00EF5447" w:rsidRDefault="008D1E4A" w:rsidP="00C620E0">
            <w:pPr>
              <w:pStyle w:val="TAC"/>
              <w:rPr>
                <w:noProof/>
                <w:lang w:eastAsia="zh-CN"/>
              </w:rPr>
            </w:pPr>
            <w:r w:rsidRPr="00EF5447">
              <w:rPr>
                <w:noProof/>
                <w:lang w:eastAsia="zh-CN"/>
              </w:rPr>
              <w:lastRenderedPageBreak/>
              <w:t>DC_1A-42A_n78A</w:t>
            </w:r>
          </w:p>
          <w:p w14:paraId="18EB88D3" w14:textId="77777777" w:rsidR="008D1E4A" w:rsidRPr="00EF5447" w:rsidRDefault="008D1E4A" w:rsidP="00C620E0">
            <w:pPr>
              <w:pStyle w:val="TAC"/>
              <w:rPr>
                <w:noProof/>
                <w:lang w:eastAsia="zh-CN"/>
              </w:rPr>
            </w:pPr>
            <w:r w:rsidRPr="00EF5447">
              <w:rPr>
                <w:noProof/>
                <w:lang w:eastAsia="zh-CN"/>
              </w:rPr>
              <w:t>DC_1A-42A_n78C</w:t>
            </w:r>
          </w:p>
          <w:p w14:paraId="1EECB569" w14:textId="77777777" w:rsidR="008D1E4A" w:rsidRPr="00EF5447" w:rsidRDefault="008D1E4A" w:rsidP="00C620E0">
            <w:pPr>
              <w:pStyle w:val="TAC"/>
              <w:rPr>
                <w:lang w:eastAsia="ja-JP"/>
              </w:rPr>
            </w:pPr>
            <w:r w:rsidRPr="00EF5447">
              <w:rPr>
                <w:lang w:eastAsia="ja-JP"/>
              </w:rPr>
              <w:t>DC_1A-42C_n78A</w:t>
            </w:r>
          </w:p>
          <w:p w14:paraId="79F83DCE" w14:textId="77777777" w:rsidR="008D1E4A" w:rsidRPr="00EF5447" w:rsidRDefault="008D1E4A" w:rsidP="00C620E0">
            <w:pPr>
              <w:pStyle w:val="TAC"/>
              <w:rPr>
                <w:lang w:eastAsia="ja-JP"/>
              </w:rPr>
            </w:pPr>
            <w:r w:rsidRPr="00EF5447">
              <w:rPr>
                <w:lang w:eastAsia="ja-JP"/>
              </w:rPr>
              <w:t>DC_1A-42C_n78C</w:t>
            </w:r>
          </w:p>
          <w:p w14:paraId="4367FEAC" w14:textId="77777777" w:rsidR="008D1E4A" w:rsidRPr="00EF5447" w:rsidRDefault="008D1E4A" w:rsidP="00C620E0">
            <w:pPr>
              <w:pStyle w:val="TAC"/>
              <w:rPr>
                <w:lang w:eastAsia="ja-JP"/>
              </w:rPr>
            </w:pPr>
            <w:r w:rsidRPr="00EF5447">
              <w:rPr>
                <w:lang w:eastAsia="ja-JP"/>
              </w:rPr>
              <w:t>DC_1A-42D_n78A</w:t>
            </w:r>
          </w:p>
          <w:p w14:paraId="07A1E9A0" w14:textId="77777777" w:rsidR="008D1E4A" w:rsidRPr="00EF5447" w:rsidRDefault="008D1E4A" w:rsidP="00C620E0">
            <w:pPr>
              <w:pStyle w:val="TAC"/>
              <w:rPr>
                <w:lang w:eastAsia="ja-JP"/>
              </w:rPr>
            </w:pPr>
            <w:r w:rsidRPr="00EF5447">
              <w:t>DC_1A-42D_n7</w:t>
            </w:r>
            <w:r w:rsidRPr="00EF5447">
              <w:rPr>
                <w:lang w:eastAsia="ja-JP"/>
              </w:rPr>
              <w:t>8</w:t>
            </w:r>
            <w:r w:rsidRPr="00EF5447">
              <w:t>C</w:t>
            </w:r>
          </w:p>
          <w:p w14:paraId="698C4A22" w14:textId="77777777" w:rsidR="008D1E4A" w:rsidRPr="00EF5447" w:rsidRDefault="008D1E4A" w:rsidP="00C620E0">
            <w:pPr>
              <w:pStyle w:val="TAC"/>
              <w:rPr>
                <w:noProof/>
                <w:lang w:eastAsia="ja-JP"/>
              </w:rPr>
            </w:pPr>
            <w:r w:rsidRPr="00EF5447">
              <w:rPr>
                <w:noProof/>
              </w:rPr>
              <w:t>DC_1A-42E_n78A</w:t>
            </w:r>
          </w:p>
          <w:p w14:paraId="4604DE3B" w14:textId="77777777" w:rsidR="008D1E4A" w:rsidRPr="00EF5447" w:rsidRDefault="008D1E4A" w:rsidP="00C620E0">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3CE5C25" w14:textId="77777777" w:rsidR="008D1E4A" w:rsidRPr="00EF5447" w:rsidRDefault="008D1E4A" w:rsidP="00C620E0">
            <w:pPr>
              <w:pStyle w:val="TAC"/>
            </w:pPr>
            <w:r w:rsidRPr="00EF5447">
              <w:t>DC_1A_n78A</w:t>
            </w:r>
          </w:p>
        </w:tc>
      </w:tr>
      <w:tr w:rsidR="008D1E4A" w:rsidRPr="00EF5447" w14:paraId="5E4128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0A3BA" w14:textId="77777777" w:rsidR="008D1E4A" w:rsidRPr="00EF5447" w:rsidRDefault="008D1E4A" w:rsidP="00C620E0">
            <w:pPr>
              <w:pStyle w:val="TAC"/>
              <w:rPr>
                <w:noProof/>
                <w:lang w:eastAsia="zh-CN"/>
              </w:rPr>
            </w:pPr>
            <w:r w:rsidRPr="00EF5447">
              <w:rPr>
                <w:noProof/>
                <w:lang w:eastAsia="zh-CN"/>
              </w:rPr>
              <w:t>DC_1A-42A_n79A</w:t>
            </w:r>
          </w:p>
          <w:p w14:paraId="6A75FD25" w14:textId="77777777" w:rsidR="008D1E4A" w:rsidRPr="00EF5447" w:rsidRDefault="008D1E4A" w:rsidP="00C620E0">
            <w:pPr>
              <w:pStyle w:val="TAC"/>
              <w:rPr>
                <w:noProof/>
                <w:lang w:eastAsia="zh-CN"/>
              </w:rPr>
            </w:pPr>
            <w:r w:rsidRPr="00EF5447">
              <w:rPr>
                <w:noProof/>
                <w:lang w:eastAsia="zh-CN"/>
              </w:rPr>
              <w:t>DC_1A-42A_n79C</w:t>
            </w:r>
          </w:p>
          <w:p w14:paraId="4B7D67D5" w14:textId="77777777" w:rsidR="008D1E4A" w:rsidRPr="00EF5447" w:rsidRDefault="008D1E4A" w:rsidP="00C620E0">
            <w:pPr>
              <w:pStyle w:val="TAC"/>
              <w:rPr>
                <w:lang w:eastAsia="ja-JP"/>
              </w:rPr>
            </w:pPr>
            <w:r w:rsidRPr="00EF5447">
              <w:rPr>
                <w:lang w:eastAsia="ja-JP"/>
              </w:rPr>
              <w:t>DC_1A-42C_n79A</w:t>
            </w:r>
          </w:p>
          <w:p w14:paraId="250525BB" w14:textId="77777777" w:rsidR="008D1E4A" w:rsidRPr="00EF5447" w:rsidRDefault="008D1E4A" w:rsidP="00C620E0">
            <w:pPr>
              <w:pStyle w:val="TAC"/>
              <w:rPr>
                <w:lang w:eastAsia="ja-JP"/>
              </w:rPr>
            </w:pPr>
            <w:r w:rsidRPr="00EF5447">
              <w:rPr>
                <w:lang w:eastAsia="ja-JP"/>
              </w:rPr>
              <w:t>DC_1A-42C_n79C</w:t>
            </w:r>
          </w:p>
          <w:p w14:paraId="5185381F" w14:textId="77777777" w:rsidR="008D1E4A" w:rsidRPr="00EF5447" w:rsidRDefault="008D1E4A" w:rsidP="00C620E0">
            <w:pPr>
              <w:pStyle w:val="TAC"/>
              <w:rPr>
                <w:lang w:eastAsia="ja-JP"/>
              </w:rPr>
            </w:pPr>
            <w:r w:rsidRPr="00EF5447">
              <w:rPr>
                <w:lang w:eastAsia="ja-JP"/>
              </w:rPr>
              <w:t>DC_1A-42D_n79A</w:t>
            </w:r>
          </w:p>
          <w:p w14:paraId="7EC6D825" w14:textId="77777777" w:rsidR="008D1E4A" w:rsidRPr="00EF5447" w:rsidRDefault="008D1E4A" w:rsidP="00C620E0">
            <w:pPr>
              <w:pStyle w:val="TAC"/>
              <w:rPr>
                <w:lang w:eastAsia="ja-JP"/>
              </w:rPr>
            </w:pPr>
            <w:r w:rsidRPr="00EF5447">
              <w:t>DC_1A-42D_n7</w:t>
            </w:r>
            <w:r w:rsidRPr="00EF5447">
              <w:rPr>
                <w:lang w:eastAsia="ja-JP"/>
              </w:rPr>
              <w:t>9</w:t>
            </w:r>
            <w:r w:rsidRPr="00EF5447">
              <w:t>C</w:t>
            </w:r>
          </w:p>
          <w:p w14:paraId="2D5F104F" w14:textId="77777777" w:rsidR="008D1E4A" w:rsidRPr="00EF5447" w:rsidRDefault="008D1E4A" w:rsidP="00C620E0">
            <w:pPr>
              <w:pStyle w:val="TAC"/>
              <w:rPr>
                <w:noProof/>
                <w:lang w:eastAsia="ja-JP"/>
              </w:rPr>
            </w:pPr>
            <w:r w:rsidRPr="00EF5447">
              <w:rPr>
                <w:noProof/>
              </w:rPr>
              <w:t>DC_1A-42E_n79A</w:t>
            </w:r>
          </w:p>
          <w:p w14:paraId="33016CC2" w14:textId="77777777" w:rsidR="008D1E4A" w:rsidRPr="00EF5447" w:rsidRDefault="008D1E4A" w:rsidP="00C620E0">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58B621F2" w14:textId="77777777" w:rsidR="008D1E4A" w:rsidRPr="00EF5447" w:rsidRDefault="008D1E4A" w:rsidP="00C620E0">
            <w:pPr>
              <w:pStyle w:val="TAC"/>
            </w:pPr>
            <w:r w:rsidRPr="00EF5447">
              <w:t>DC_1A_n79A</w:t>
            </w:r>
          </w:p>
        </w:tc>
      </w:tr>
      <w:tr w:rsidR="008D1E4A" w:rsidRPr="00EF5447" w14:paraId="31B48CF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BD8C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DC_1A_n75A-n78A</w:t>
            </w:r>
          </w:p>
          <w:p w14:paraId="4FA7ABF2" w14:textId="77777777" w:rsidR="008D1E4A" w:rsidRPr="00EF5447" w:rsidRDefault="008D1E4A" w:rsidP="00C620E0">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6E7C4D76" w14:textId="77777777" w:rsidR="008D1E4A" w:rsidRPr="00EF5447" w:rsidRDefault="008D1E4A" w:rsidP="00C620E0">
            <w:pPr>
              <w:pStyle w:val="TAC"/>
              <w:rPr>
                <w:rFonts w:eastAsia="Malgun Gothic"/>
                <w:lang w:eastAsia="ko-KR"/>
              </w:rPr>
            </w:pPr>
            <w:r w:rsidRPr="00EF5447">
              <w:rPr>
                <w:rFonts w:eastAsia="Malgun Gothic"/>
                <w:lang w:eastAsia="ko-KR"/>
              </w:rPr>
              <w:t>DC_1A_n78A</w:t>
            </w:r>
          </w:p>
        </w:tc>
      </w:tr>
      <w:tr w:rsidR="008D1E4A" w:rsidRPr="00EF5447" w14:paraId="438C88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FFB19" w14:textId="77777777" w:rsidR="008D1E4A" w:rsidRPr="00EF5447" w:rsidRDefault="008D1E4A" w:rsidP="00C620E0">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0CA0F076"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5359472" w14:textId="77777777" w:rsidR="008D1E4A" w:rsidRPr="00EF5447" w:rsidRDefault="008D1E4A" w:rsidP="00C620E0">
            <w:pPr>
              <w:pStyle w:val="TAC"/>
              <w:rPr>
                <w:lang w:eastAsia="ja-JP"/>
              </w:rPr>
            </w:pPr>
            <w:r w:rsidRPr="00EF5447">
              <w:rPr>
                <w:rFonts w:eastAsia="Malgun Gothic"/>
                <w:lang w:eastAsia="ko-KR"/>
              </w:rPr>
              <w:t>DC_1A_n79A</w:t>
            </w:r>
          </w:p>
        </w:tc>
      </w:tr>
      <w:tr w:rsidR="008D1E4A" w:rsidRPr="00EF5447" w14:paraId="126C6D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B00E9" w14:textId="77777777" w:rsidR="008D1E4A" w:rsidRPr="00EF5447" w:rsidRDefault="008D1E4A" w:rsidP="00C620E0">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356E9CFF"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6F89BEDF" w14:textId="77777777" w:rsidR="008D1E4A" w:rsidRPr="00EF5447" w:rsidRDefault="008D1E4A" w:rsidP="00C620E0">
            <w:pPr>
              <w:pStyle w:val="TAC"/>
              <w:rPr>
                <w:rFonts w:eastAsia="Malgun Gothic"/>
                <w:lang w:eastAsia="ko-KR"/>
              </w:rPr>
            </w:pPr>
            <w:r w:rsidRPr="00EF5447">
              <w:rPr>
                <w:rFonts w:eastAsia="Malgun Gothic"/>
                <w:lang w:eastAsia="ko-KR"/>
              </w:rPr>
              <w:t>DC_1A_n80A</w:t>
            </w:r>
          </w:p>
        </w:tc>
      </w:tr>
      <w:tr w:rsidR="008D1E4A" w:rsidRPr="00EF5447" w14:paraId="616A6E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AA373" w14:textId="77777777" w:rsidR="008D1E4A" w:rsidRPr="00EF5447" w:rsidRDefault="008D1E4A" w:rsidP="00C620E0">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14D699E"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1D98906" w14:textId="77777777" w:rsidR="008D1E4A" w:rsidRPr="00EF5447" w:rsidRDefault="008D1E4A" w:rsidP="00C620E0">
            <w:pPr>
              <w:pStyle w:val="TAC"/>
              <w:rPr>
                <w:rFonts w:eastAsia="Malgun Gothic"/>
                <w:lang w:eastAsia="ko-KR"/>
              </w:rPr>
            </w:pPr>
            <w:r w:rsidRPr="00EF5447">
              <w:rPr>
                <w:rFonts w:eastAsia="Malgun Gothic"/>
                <w:lang w:eastAsia="ko-KR"/>
              </w:rPr>
              <w:t>DC_1A_n84A_ULSUP-TDM_n77A</w:t>
            </w:r>
          </w:p>
        </w:tc>
      </w:tr>
      <w:tr w:rsidR="008D1E4A" w:rsidRPr="00EF5447" w14:paraId="5279AB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274A8" w14:textId="77777777" w:rsidR="008D1E4A" w:rsidRPr="00EF5447" w:rsidRDefault="008D1E4A" w:rsidP="00C620E0">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03E23DAE"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1964FE3A" w14:textId="77777777" w:rsidR="008D1E4A" w:rsidRPr="00EF5447" w:rsidRDefault="008D1E4A" w:rsidP="00C620E0">
            <w:pPr>
              <w:pStyle w:val="TAC"/>
              <w:rPr>
                <w:lang w:eastAsia="ja-JP"/>
              </w:rPr>
            </w:pPr>
            <w:r w:rsidRPr="00EF5447">
              <w:rPr>
                <w:rFonts w:eastAsia="Malgun Gothic"/>
                <w:lang w:eastAsia="ko-KR"/>
              </w:rPr>
              <w:t>DC_1A_n79A</w:t>
            </w:r>
          </w:p>
        </w:tc>
      </w:tr>
      <w:tr w:rsidR="008D1E4A" w:rsidRPr="00EF5447" w14:paraId="76F1CE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5ECDA" w14:textId="77777777" w:rsidR="008D1E4A" w:rsidRPr="00EF5447" w:rsidRDefault="008D1E4A" w:rsidP="00C620E0">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7E4C315F" w14:textId="77777777" w:rsidR="008D1E4A" w:rsidRPr="00EF5447" w:rsidRDefault="008D1E4A" w:rsidP="00C620E0">
            <w:pPr>
              <w:pStyle w:val="TAC"/>
            </w:pPr>
            <w:r w:rsidRPr="00EF5447">
              <w:t>DC_1A_n78A</w:t>
            </w:r>
          </w:p>
          <w:p w14:paraId="4C0F02F8" w14:textId="77777777" w:rsidR="008D1E4A" w:rsidRPr="00EF5447" w:rsidRDefault="008D1E4A" w:rsidP="00C620E0">
            <w:pPr>
              <w:pStyle w:val="TAC"/>
              <w:rPr>
                <w:rFonts w:eastAsia="Malgun Gothic"/>
                <w:lang w:eastAsia="ko-KR"/>
              </w:rPr>
            </w:pPr>
            <w:r w:rsidRPr="00EF5447">
              <w:t>DC_1A_n80A</w:t>
            </w:r>
          </w:p>
        </w:tc>
      </w:tr>
      <w:tr w:rsidR="008D1E4A" w:rsidRPr="00EF5447" w14:paraId="7679A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9EE45" w14:textId="77777777" w:rsidR="008D1E4A" w:rsidRPr="00EF5447" w:rsidRDefault="008D1E4A" w:rsidP="00C620E0">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D569BD0" w14:textId="77777777" w:rsidR="008D1E4A" w:rsidRPr="00EF5447" w:rsidRDefault="008D1E4A" w:rsidP="00C620E0">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A47718" w14:textId="77777777" w:rsidR="008D1E4A" w:rsidRPr="00EF5447" w:rsidRDefault="008D1E4A" w:rsidP="00C620E0">
            <w:pPr>
              <w:pStyle w:val="TAC"/>
              <w:rPr>
                <w:lang w:eastAsia="zh-CN"/>
              </w:rPr>
            </w:pPr>
            <w:r w:rsidRPr="00EF5447">
              <w:t>DC_</w:t>
            </w:r>
            <w:r w:rsidRPr="00EF5447">
              <w:rPr>
                <w:lang w:eastAsia="zh-CN"/>
              </w:rPr>
              <w:t>1A</w:t>
            </w:r>
            <w:r w:rsidRPr="00EF5447">
              <w:t>_n84A_ULSUP-TDM_n78</w:t>
            </w:r>
            <w:r w:rsidRPr="00EF5447">
              <w:rPr>
                <w:lang w:eastAsia="zh-CN"/>
              </w:rPr>
              <w:t>A</w:t>
            </w:r>
          </w:p>
        </w:tc>
      </w:tr>
      <w:tr w:rsidR="008D1E4A" w:rsidRPr="00EF5447" w14:paraId="193D40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31FDD" w14:textId="77777777" w:rsidR="008D1E4A" w:rsidRPr="00EF5447" w:rsidRDefault="008D1E4A" w:rsidP="00C620E0">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9CA3B6C" w14:textId="77777777" w:rsidR="008D1E4A" w:rsidRPr="00EF5447" w:rsidRDefault="008D1E4A" w:rsidP="00C620E0">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E568BC8" w14:textId="77777777" w:rsidR="008D1E4A" w:rsidRPr="00EF5447" w:rsidRDefault="008D1E4A" w:rsidP="00C620E0">
            <w:pPr>
              <w:pStyle w:val="TAC"/>
              <w:rPr>
                <w:lang w:eastAsia="fi-FI"/>
              </w:rPr>
            </w:pPr>
            <w:r w:rsidRPr="00EF5447">
              <w:t>DC_</w:t>
            </w:r>
            <w:r w:rsidRPr="00EF5447">
              <w:rPr>
                <w:lang w:eastAsia="zh-CN"/>
              </w:rPr>
              <w:t>1A</w:t>
            </w:r>
            <w:r w:rsidRPr="00EF5447">
              <w:t>_n84A_ULSUP-TDM_n79</w:t>
            </w:r>
            <w:r w:rsidRPr="00EF5447">
              <w:rPr>
                <w:lang w:eastAsia="zh-CN"/>
              </w:rPr>
              <w:t>A</w:t>
            </w:r>
          </w:p>
        </w:tc>
      </w:tr>
      <w:tr w:rsidR="008D1E4A" w:rsidRPr="00EF5447" w14:paraId="648FCE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2A409" w14:textId="77777777" w:rsidR="008D1E4A" w:rsidRPr="00EF5447" w:rsidRDefault="008D1E4A" w:rsidP="00C620E0">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5ABBD14C" w14:textId="77777777" w:rsidR="008D1E4A" w:rsidRPr="00EF5447" w:rsidRDefault="008D1E4A" w:rsidP="00C620E0">
            <w:pPr>
              <w:pStyle w:val="TAC"/>
              <w:rPr>
                <w:lang w:eastAsia="ja-JP"/>
              </w:rPr>
            </w:pPr>
            <w:r w:rsidRPr="00EF5447">
              <w:rPr>
                <w:lang w:eastAsia="ja-JP"/>
              </w:rPr>
              <w:t>DC_2A_n28A</w:t>
            </w:r>
          </w:p>
          <w:p w14:paraId="72593D41" w14:textId="77777777" w:rsidR="008D1E4A" w:rsidRPr="00EF5447" w:rsidRDefault="008D1E4A" w:rsidP="00C620E0">
            <w:pPr>
              <w:pStyle w:val="TAC"/>
              <w:rPr>
                <w:lang w:eastAsia="fi-FI"/>
              </w:rPr>
            </w:pPr>
            <w:r w:rsidRPr="00EF5447">
              <w:rPr>
                <w:lang w:eastAsia="ja-JP"/>
              </w:rPr>
              <w:t>DC_4A_n28A</w:t>
            </w:r>
          </w:p>
        </w:tc>
      </w:tr>
      <w:tr w:rsidR="008D1E4A" w:rsidRPr="00EF5447" w14:paraId="41CE9F3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49ACB" w14:textId="77777777" w:rsidR="008D1E4A" w:rsidRPr="00EF5447" w:rsidRDefault="008D1E4A" w:rsidP="00C620E0">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57B36A9C" w14:textId="77777777" w:rsidR="008D1E4A" w:rsidRPr="00EF5447" w:rsidRDefault="008D1E4A" w:rsidP="00C620E0">
            <w:pPr>
              <w:pStyle w:val="TAC"/>
              <w:rPr>
                <w:lang w:eastAsia="ja-JP"/>
              </w:rPr>
            </w:pPr>
            <w:r w:rsidRPr="00EF5447">
              <w:rPr>
                <w:lang w:eastAsia="fi-FI"/>
              </w:rPr>
              <w:t>DC_2A_</w:t>
            </w:r>
            <w:r w:rsidRPr="00EF5447">
              <w:rPr>
                <w:lang w:eastAsia="ja-JP"/>
              </w:rPr>
              <w:t>n38A</w:t>
            </w:r>
          </w:p>
          <w:p w14:paraId="190DCF19" w14:textId="77777777" w:rsidR="008D1E4A" w:rsidRPr="00EF5447" w:rsidRDefault="008D1E4A" w:rsidP="00C620E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D1E4A" w:rsidRPr="00EF5447" w14:paraId="2C9E7F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DDB9D" w14:textId="77777777" w:rsidR="008D1E4A" w:rsidRPr="00EF5447" w:rsidRDefault="008D1E4A" w:rsidP="00C620E0">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49EF472" w14:textId="77777777" w:rsidR="008D1E4A" w:rsidRPr="00EF5447" w:rsidRDefault="008D1E4A" w:rsidP="00C620E0">
            <w:pPr>
              <w:pStyle w:val="TAC"/>
              <w:rPr>
                <w:lang w:eastAsia="ja-JP"/>
              </w:rPr>
            </w:pPr>
            <w:r w:rsidRPr="00EF5447">
              <w:rPr>
                <w:lang w:eastAsia="fi-FI"/>
              </w:rPr>
              <w:t>DC_2A_</w:t>
            </w:r>
            <w:r w:rsidRPr="00EF5447">
              <w:rPr>
                <w:lang w:eastAsia="ja-JP"/>
              </w:rPr>
              <w:t>n41A</w:t>
            </w:r>
          </w:p>
          <w:p w14:paraId="21148E29" w14:textId="77777777" w:rsidR="008D1E4A" w:rsidRPr="00EF5447" w:rsidRDefault="008D1E4A" w:rsidP="00C620E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D1E4A" w:rsidRPr="00EF5447" w14:paraId="474678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E0758"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EC9616" w14:textId="77777777" w:rsidR="008D1E4A" w:rsidRPr="00EF5447" w:rsidRDefault="008D1E4A" w:rsidP="00C620E0">
            <w:pPr>
              <w:pStyle w:val="TAC"/>
              <w:rPr>
                <w:noProof/>
                <w:lang w:eastAsia="zh-CN"/>
              </w:rPr>
            </w:pPr>
            <w:r w:rsidRPr="00EF5447">
              <w:rPr>
                <w:lang w:eastAsia="zh-CN"/>
              </w:rPr>
              <w:t>DC_5A_n2A</w:t>
            </w:r>
          </w:p>
        </w:tc>
      </w:tr>
      <w:tr w:rsidR="008D1E4A" w:rsidRPr="00EF5447" w14:paraId="0367620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03E8A"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9BC2F17" w14:textId="77777777" w:rsidR="008D1E4A" w:rsidRPr="00EF5447" w:rsidRDefault="008D1E4A" w:rsidP="00C620E0">
            <w:pPr>
              <w:pStyle w:val="TAC"/>
              <w:rPr>
                <w:noProof/>
                <w:lang w:eastAsia="zh-CN"/>
              </w:rPr>
            </w:pPr>
            <w:r w:rsidRPr="00EF5447">
              <w:rPr>
                <w:lang w:eastAsia="zh-CN"/>
              </w:rPr>
              <w:t>DC_5A_n2A</w:t>
            </w:r>
          </w:p>
        </w:tc>
      </w:tr>
      <w:tr w:rsidR="008D1E4A" w:rsidRPr="00EF5447" w14:paraId="751B0F4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90DEC"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207ECFA" w14:textId="77777777" w:rsidR="008D1E4A" w:rsidRPr="00EF5447" w:rsidRDefault="008D1E4A" w:rsidP="00C620E0">
            <w:pPr>
              <w:pStyle w:val="TAC"/>
              <w:rPr>
                <w:noProof/>
                <w:lang w:eastAsia="zh-CN"/>
              </w:rPr>
            </w:pPr>
            <w:r w:rsidRPr="00EF5447">
              <w:rPr>
                <w:lang w:eastAsia="zh-CN"/>
              </w:rPr>
              <w:t>DC_5A_n2A</w:t>
            </w:r>
          </w:p>
        </w:tc>
      </w:tr>
      <w:tr w:rsidR="008D1E4A" w:rsidRPr="00EF5447" w14:paraId="105559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61C8B" w14:textId="77777777" w:rsidR="008D1E4A" w:rsidRPr="00EF5447" w:rsidRDefault="008D1E4A" w:rsidP="00C620E0">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1321BCD1" w14:textId="77777777" w:rsidR="008D1E4A" w:rsidRPr="00EF5447" w:rsidRDefault="008D1E4A" w:rsidP="00C620E0">
            <w:pPr>
              <w:pStyle w:val="TAC"/>
              <w:rPr>
                <w:noProof/>
                <w:lang w:eastAsia="zh-CN"/>
              </w:rPr>
            </w:pPr>
            <w:r w:rsidRPr="00EF5447">
              <w:rPr>
                <w:lang w:eastAsia="fi-FI"/>
              </w:rPr>
              <w:t>DC_2A_n5A</w:t>
            </w:r>
          </w:p>
        </w:tc>
      </w:tr>
      <w:tr w:rsidR="008D1E4A" w:rsidRPr="00EF5447" w14:paraId="3004B18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57F7A" w14:textId="77777777" w:rsidR="008D1E4A" w:rsidRPr="00EF5447" w:rsidRDefault="008D1E4A" w:rsidP="00C620E0">
            <w:pPr>
              <w:pStyle w:val="TAC"/>
            </w:pPr>
            <w:r w:rsidRPr="00EF5447">
              <w:rPr>
                <w:lang w:eastAsia="zh-CN"/>
              </w:rPr>
              <w:lastRenderedPageBreak/>
              <w:t>DC_2A-2A-5A_n5A</w:t>
            </w:r>
          </w:p>
        </w:tc>
        <w:tc>
          <w:tcPr>
            <w:tcW w:w="5862" w:type="dxa"/>
            <w:tcBorders>
              <w:top w:val="single" w:sz="4" w:space="0" w:color="auto"/>
              <w:left w:val="single" w:sz="4" w:space="0" w:color="auto"/>
              <w:bottom w:val="single" w:sz="4" w:space="0" w:color="auto"/>
              <w:right w:val="single" w:sz="4" w:space="0" w:color="auto"/>
            </w:tcBorders>
            <w:hideMark/>
          </w:tcPr>
          <w:p w14:paraId="11D83F65" w14:textId="77777777" w:rsidR="008D1E4A" w:rsidRPr="00EF5447" w:rsidRDefault="008D1E4A" w:rsidP="00C620E0">
            <w:pPr>
              <w:pStyle w:val="TAC"/>
              <w:rPr>
                <w:noProof/>
                <w:lang w:eastAsia="zh-CN"/>
              </w:rPr>
            </w:pPr>
            <w:r w:rsidRPr="00EF5447">
              <w:rPr>
                <w:lang w:eastAsia="fi-FI"/>
              </w:rPr>
              <w:t>DC_2A_n5</w:t>
            </w:r>
            <w:r w:rsidRPr="00EF5447">
              <w:rPr>
                <w:lang w:eastAsia="zh-CN"/>
              </w:rPr>
              <w:t>A</w:t>
            </w:r>
          </w:p>
        </w:tc>
      </w:tr>
      <w:tr w:rsidR="008D1E4A" w:rsidRPr="00EF5447" w14:paraId="5979F8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1B457C" w14:textId="77777777" w:rsidR="008D1E4A" w:rsidRPr="00EF5447" w:rsidRDefault="008D1E4A" w:rsidP="00C620E0">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14457DCA" w14:textId="77777777" w:rsidR="008D1E4A" w:rsidRPr="00EF5447" w:rsidRDefault="008D1E4A" w:rsidP="00C620E0">
            <w:pPr>
              <w:pStyle w:val="TAC"/>
              <w:rPr>
                <w:lang w:eastAsia="ja-JP"/>
              </w:rPr>
            </w:pPr>
            <w:r w:rsidRPr="00EF5447">
              <w:rPr>
                <w:lang w:eastAsia="ja-JP"/>
              </w:rPr>
              <w:t>DC_2A_n7A</w:t>
            </w:r>
          </w:p>
          <w:p w14:paraId="48F77CC2" w14:textId="77777777" w:rsidR="008D1E4A" w:rsidRPr="00EF5447" w:rsidRDefault="008D1E4A" w:rsidP="00C620E0">
            <w:pPr>
              <w:pStyle w:val="TAC"/>
              <w:rPr>
                <w:lang w:eastAsia="fi-FI"/>
              </w:rPr>
            </w:pPr>
            <w:r w:rsidRPr="00EF5447">
              <w:rPr>
                <w:lang w:eastAsia="ja-JP"/>
              </w:rPr>
              <w:t>DC_5A_n7A</w:t>
            </w:r>
          </w:p>
        </w:tc>
      </w:tr>
      <w:tr w:rsidR="008D1E4A" w:rsidRPr="00EF5447" w14:paraId="4FB8BC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324D5B" w14:textId="77777777" w:rsidR="008D1E4A" w:rsidRPr="00EF5447" w:rsidRDefault="008D1E4A" w:rsidP="00C620E0">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1FCE7DB1" w14:textId="77777777" w:rsidR="008D1E4A" w:rsidRPr="00EF5447" w:rsidRDefault="008D1E4A" w:rsidP="00C620E0">
            <w:pPr>
              <w:pStyle w:val="TAC"/>
              <w:rPr>
                <w:lang w:eastAsia="fi-FI"/>
              </w:rPr>
            </w:pPr>
            <w:r w:rsidRPr="00EF5447">
              <w:t>DC_2A_n12A</w:t>
            </w:r>
            <w:r w:rsidRPr="00EF5447">
              <w:br/>
              <w:t>DC_5A_n12A</w:t>
            </w:r>
          </w:p>
        </w:tc>
      </w:tr>
      <w:tr w:rsidR="008D1E4A" w:rsidRPr="00EF5447" w14:paraId="0FB37B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2EF116"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CE3CE2F" w14:textId="77777777" w:rsidR="008D1E4A" w:rsidRPr="00EF5447" w:rsidRDefault="008D1E4A" w:rsidP="00C620E0">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A6997D9" w14:textId="77777777" w:rsidR="008D1E4A" w:rsidRPr="00EF5447" w:rsidRDefault="008D1E4A" w:rsidP="00C620E0">
            <w:pPr>
              <w:pStyle w:val="TAC"/>
              <w:rPr>
                <w:b/>
              </w:rPr>
            </w:pPr>
            <w:r w:rsidRPr="00EF5447">
              <w:rPr>
                <w:lang w:eastAsia="fi-FI"/>
              </w:rPr>
              <w:t>DC_</w:t>
            </w:r>
            <w:r w:rsidRPr="00EF5447">
              <w:t>2A_n48A</w:t>
            </w:r>
          </w:p>
          <w:p w14:paraId="5FF33134" w14:textId="77777777" w:rsidR="008D1E4A" w:rsidRPr="00EF5447" w:rsidRDefault="008D1E4A" w:rsidP="00C620E0">
            <w:pPr>
              <w:pStyle w:val="TAC"/>
              <w:rPr>
                <w:lang w:eastAsia="fi-FI"/>
              </w:rPr>
            </w:pPr>
            <w:r w:rsidRPr="00EF5447">
              <w:rPr>
                <w:lang w:eastAsia="fi-FI"/>
              </w:rPr>
              <w:t>DC_</w:t>
            </w:r>
            <w:r w:rsidRPr="00EF5447">
              <w:t>5A_n48A</w:t>
            </w:r>
          </w:p>
        </w:tc>
      </w:tr>
      <w:tr w:rsidR="008D1E4A" w:rsidRPr="00EF5447" w14:paraId="49E902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01346" w14:textId="77777777" w:rsidR="008D1E4A" w:rsidRPr="00EF5447" w:rsidRDefault="008D1E4A" w:rsidP="00C620E0">
            <w:pPr>
              <w:pStyle w:val="TAC"/>
            </w:pPr>
            <w:r w:rsidRPr="00EF5447">
              <w:t>DC_2A-5A_n66A</w:t>
            </w:r>
          </w:p>
          <w:p w14:paraId="5F10550C" w14:textId="77777777" w:rsidR="008D1E4A" w:rsidRPr="00EF5447" w:rsidRDefault="008D1E4A" w:rsidP="00C620E0">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9B8780" w14:textId="77777777" w:rsidR="008D1E4A" w:rsidRPr="00EF5447" w:rsidRDefault="008D1E4A" w:rsidP="00C620E0">
            <w:pPr>
              <w:pStyle w:val="TAC"/>
              <w:rPr>
                <w:noProof/>
                <w:lang w:eastAsia="zh-CN"/>
              </w:rPr>
            </w:pPr>
            <w:r w:rsidRPr="00EF5447">
              <w:rPr>
                <w:noProof/>
                <w:lang w:eastAsia="zh-CN"/>
              </w:rPr>
              <w:t>DC_2A_n66A</w:t>
            </w:r>
          </w:p>
          <w:p w14:paraId="39AA00AF" w14:textId="77777777" w:rsidR="008D1E4A" w:rsidRPr="00EF5447" w:rsidRDefault="008D1E4A" w:rsidP="00C620E0">
            <w:pPr>
              <w:pStyle w:val="TAC"/>
              <w:rPr>
                <w:lang w:eastAsia="fi-FI"/>
              </w:rPr>
            </w:pPr>
            <w:r w:rsidRPr="00EF5447">
              <w:rPr>
                <w:noProof/>
                <w:lang w:eastAsia="zh-CN"/>
              </w:rPr>
              <w:t>DC_5A_n66A</w:t>
            </w:r>
          </w:p>
        </w:tc>
      </w:tr>
      <w:tr w:rsidR="008D1E4A" w:rsidRPr="00EF5447" w14:paraId="2629B5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0F869" w14:textId="77777777" w:rsidR="008D1E4A" w:rsidRPr="00EF5447" w:rsidRDefault="008D1E4A" w:rsidP="00C620E0">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51691D0" w14:textId="77777777" w:rsidR="008D1E4A" w:rsidRPr="00EF5447" w:rsidRDefault="008D1E4A" w:rsidP="00C620E0">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DE49ED8" w14:textId="77777777" w:rsidR="008D1E4A" w:rsidRPr="00EF5447" w:rsidRDefault="008D1E4A" w:rsidP="00C620E0">
            <w:pPr>
              <w:pStyle w:val="TAC"/>
              <w:rPr>
                <w:lang w:eastAsia="fi-FI"/>
              </w:rPr>
            </w:pPr>
            <w:r w:rsidRPr="00EF5447">
              <w:rPr>
                <w:lang w:eastAsia="fi-FI"/>
              </w:rPr>
              <w:t>DC_2A_n66A</w:t>
            </w:r>
          </w:p>
          <w:p w14:paraId="76AEACD7" w14:textId="77777777" w:rsidR="008D1E4A" w:rsidRPr="00EF5447" w:rsidRDefault="008D1E4A" w:rsidP="00C620E0">
            <w:pPr>
              <w:pStyle w:val="TAC"/>
              <w:rPr>
                <w:lang w:eastAsia="zh-CN"/>
              </w:rPr>
            </w:pPr>
            <w:r w:rsidRPr="00EF5447">
              <w:rPr>
                <w:lang w:eastAsia="fi-FI"/>
              </w:rPr>
              <w:t>DC_5A_n66A</w:t>
            </w:r>
          </w:p>
        </w:tc>
      </w:tr>
      <w:tr w:rsidR="008D1E4A" w:rsidRPr="00EF5447" w14:paraId="096463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F4AA3" w14:textId="77777777" w:rsidR="008D1E4A" w:rsidRPr="00EF5447" w:rsidRDefault="008D1E4A" w:rsidP="00C620E0">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07F1C3E" w14:textId="77777777" w:rsidR="008D1E4A" w:rsidRPr="00EF5447" w:rsidRDefault="008D1E4A" w:rsidP="00C620E0">
            <w:pPr>
              <w:pStyle w:val="TAC"/>
              <w:rPr>
                <w:lang w:eastAsia="fi-FI"/>
              </w:rPr>
            </w:pPr>
            <w:r w:rsidRPr="00EF5447">
              <w:rPr>
                <w:lang w:eastAsia="fi-FI"/>
              </w:rPr>
              <w:t>DC_2A_n71A</w:t>
            </w:r>
          </w:p>
          <w:p w14:paraId="176B45E0" w14:textId="77777777" w:rsidR="008D1E4A" w:rsidRPr="00EF5447" w:rsidRDefault="008D1E4A" w:rsidP="00C620E0">
            <w:pPr>
              <w:pStyle w:val="TAC"/>
              <w:rPr>
                <w:lang w:eastAsia="zh-CN"/>
              </w:rPr>
            </w:pPr>
            <w:r w:rsidRPr="00EF5447">
              <w:rPr>
                <w:lang w:eastAsia="fi-FI"/>
              </w:rPr>
              <w:t>DC_5A_n71A</w:t>
            </w:r>
          </w:p>
        </w:tc>
      </w:tr>
      <w:tr w:rsidR="008D1E4A" w:rsidRPr="00EF5447" w14:paraId="7F0310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C6633" w14:textId="77777777" w:rsidR="008D1E4A" w:rsidRPr="00EF5447" w:rsidRDefault="008D1E4A" w:rsidP="00C620E0">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6CF99907" w14:textId="77777777" w:rsidR="008D1E4A" w:rsidRPr="00B677E8" w:rsidRDefault="008D1E4A" w:rsidP="00C620E0">
            <w:pPr>
              <w:pStyle w:val="TAC"/>
              <w:rPr>
                <w:lang w:eastAsia="fi-FI"/>
              </w:rPr>
            </w:pPr>
            <w:r w:rsidRPr="00B677E8">
              <w:rPr>
                <w:lang w:eastAsia="fi-FI"/>
              </w:rPr>
              <w:t>DC_2A_</w:t>
            </w:r>
            <w:r w:rsidRPr="00B677E8">
              <w:rPr>
                <w:lang w:eastAsia="ja-JP"/>
              </w:rPr>
              <w:t>n77A</w:t>
            </w:r>
          </w:p>
          <w:p w14:paraId="3E708DF7" w14:textId="77777777" w:rsidR="008D1E4A" w:rsidRPr="00EF5447" w:rsidRDefault="008D1E4A" w:rsidP="00C620E0">
            <w:pPr>
              <w:pStyle w:val="TAC"/>
              <w:rPr>
                <w:lang w:eastAsia="fi-FI"/>
              </w:rPr>
            </w:pPr>
            <w:r w:rsidRPr="00B677E8">
              <w:rPr>
                <w:lang w:eastAsia="fi-FI"/>
              </w:rPr>
              <w:t>DC_5A_</w:t>
            </w:r>
            <w:r w:rsidRPr="00B677E8">
              <w:rPr>
                <w:lang w:eastAsia="ja-JP"/>
              </w:rPr>
              <w:t>n77A</w:t>
            </w:r>
          </w:p>
        </w:tc>
      </w:tr>
      <w:tr w:rsidR="008D1E4A" w:rsidRPr="00EF5447" w14:paraId="51C37E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943B93" w14:textId="77777777" w:rsidR="008D1E4A" w:rsidRPr="00EF5447" w:rsidRDefault="008D1E4A" w:rsidP="00C620E0">
            <w:pPr>
              <w:pStyle w:val="TAC"/>
            </w:pPr>
            <w:r w:rsidRPr="00EF5447">
              <w:t>DC_2A-7A_n5A</w:t>
            </w:r>
          </w:p>
          <w:p w14:paraId="58BE50D7" w14:textId="77777777" w:rsidR="008D1E4A" w:rsidRPr="00EF5447" w:rsidRDefault="008D1E4A" w:rsidP="00C620E0">
            <w:pPr>
              <w:pStyle w:val="TAC"/>
            </w:pPr>
            <w:r w:rsidRPr="00EF5447">
              <w:t>DC_2A-7C_n5A</w:t>
            </w:r>
          </w:p>
          <w:p w14:paraId="18302B2A" w14:textId="77777777" w:rsidR="008D1E4A" w:rsidRPr="00EF5447" w:rsidRDefault="008D1E4A" w:rsidP="00C620E0">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0AF4A2AF" w14:textId="77777777" w:rsidR="008D1E4A" w:rsidRPr="00EF5447" w:rsidRDefault="008D1E4A" w:rsidP="00C620E0">
            <w:pPr>
              <w:pStyle w:val="TAC"/>
            </w:pPr>
            <w:r w:rsidRPr="00EF5447">
              <w:t>DC_2A_n5A</w:t>
            </w:r>
          </w:p>
          <w:p w14:paraId="6611BE6E" w14:textId="77777777" w:rsidR="008D1E4A" w:rsidRPr="00EF5447" w:rsidRDefault="008D1E4A" w:rsidP="00C620E0">
            <w:pPr>
              <w:pStyle w:val="TAC"/>
              <w:rPr>
                <w:lang w:eastAsia="fi-FI"/>
              </w:rPr>
            </w:pPr>
            <w:r w:rsidRPr="00EF5447">
              <w:t>DC_7A_n5A</w:t>
            </w:r>
          </w:p>
        </w:tc>
      </w:tr>
      <w:tr w:rsidR="008D1E4A" w:rsidRPr="00EF5447" w14:paraId="41CD4BE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CFDDA7" w14:textId="77777777" w:rsidR="008D1E4A" w:rsidRPr="00EF5447" w:rsidRDefault="008D1E4A" w:rsidP="00C620E0">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68773F89" w14:textId="77777777" w:rsidR="008D1E4A" w:rsidRPr="00EF5447" w:rsidRDefault="008D1E4A" w:rsidP="00C620E0">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D1E4A" w:rsidRPr="00EF5447" w14:paraId="73FB7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E4B9CC" w14:textId="77777777" w:rsidR="008D1E4A" w:rsidRPr="00EF5447" w:rsidRDefault="008D1E4A" w:rsidP="00C620E0">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10B8B6C1" w14:textId="77777777" w:rsidR="008D1E4A" w:rsidRPr="00EF5447" w:rsidRDefault="008D1E4A" w:rsidP="00C620E0">
            <w:pPr>
              <w:pStyle w:val="TAC"/>
              <w:rPr>
                <w:lang w:eastAsia="ja-JP"/>
              </w:rPr>
            </w:pPr>
            <w:r w:rsidRPr="00EF5447">
              <w:rPr>
                <w:lang w:eastAsia="ja-JP"/>
              </w:rPr>
              <w:t>DC_2A_n28A</w:t>
            </w:r>
          </w:p>
          <w:p w14:paraId="1947D678" w14:textId="77777777" w:rsidR="008D1E4A" w:rsidRPr="00EF5447" w:rsidRDefault="008D1E4A" w:rsidP="00C620E0">
            <w:pPr>
              <w:pStyle w:val="TAC"/>
              <w:rPr>
                <w:lang w:eastAsia="fi-FI"/>
              </w:rPr>
            </w:pPr>
            <w:r w:rsidRPr="00EF5447">
              <w:rPr>
                <w:lang w:eastAsia="ja-JP"/>
              </w:rPr>
              <w:t>DC_7A_n28A</w:t>
            </w:r>
          </w:p>
        </w:tc>
      </w:tr>
      <w:tr w:rsidR="008D1E4A" w:rsidRPr="00EF5447" w14:paraId="7A888C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1B3723" w14:textId="77777777" w:rsidR="008D1E4A" w:rsidRPr="00EF5447" w:rsidRDefault="008D1E4A" w:rsidP="00C620E0">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7F1EEAF0" w14:textId="77777777" w:rsidR="008D1E4A" w:rsidRPr="00EF5447" w:rsidRDefault="008D1E4A" w:rsidP="00C620E0">
            <w:pPr>
              <w:pStyle w:val="TAC"/>
            </w:pPr>
            <w:r w:rsidRPr="00EF5447">
              <w:t>DC_2A_n5A</w:t>
            </w:r>
          </w:p>
          <w:p w14:paraId="6028065A" w14:textId="77777777" w:rsidR="008D1E4A" w:rsidRPr="00EF5447" w:rsidRDefault="008D1E4A" w:rsidP="00C620E0">
            <w:pPr>
              <w:pStyle w:val="TAC"/>
              <w:rPr>
                <w:lang w:eastAsia="fi-FI"/>
              </w:rPr>
            </w:pPr>
            <w:r w:rsidRPr="00EF5447">
              <w:t>DC_2A_ n77A</w:t>
            </w:r>
          </w:p>
        </w:tc>
      </w:tr>
      <w:tr w:rsidR="008D1E4A" w:rsidRPr="00EF5447" w14:paraId="6F856F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7BF79" w14:textId="77777777" w:rsidR="008D1E4A" w:rsidRPr="00EF5447" w:rsidRDefault="008D1E4A" w:rsidP="00C620E0">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69C96DC8" w14:textId="77777777" w:rsidR="008D1E4A" w:rsidRPr="00EF5447" w:rsidRDefault="008D1E4A" w:rsidP="00C620E0">
            <w:pPr>
              <w:pStyle w:val="TAC"/>
              <w:rPr>
                <w:lang w:eastAsia="zh-CN"/>
              </w:rPr>
            </w:pPr>
            <w:r w:rsidRPr="00EF5447">
              <w:rPr>
                <w:lang w:eastAsia="ja-JP"/>
              </w:rPr>
              <w:t>2A</w:t>
            </w:r>
            <w:r w:rsidRPr="00EF5447">
              <w:rPr>
                <w:vertAlign w:val="superscript"/>
              </w:rPr>
              <w:t>8</w:t>
            </w:r>
          </w:p>
        </w:tc>
      </w:tr>
      <w:tr w:rsidR="008D1E4A" w:rsidRPr="00EF5447" w14:paraId="1009E8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3512D" w14:textId="77777777" w:rsidR="008D1E4A" w:rsidRPr="00EF5447" w:rsidRDefault="008D1E4A" w:rsidP="00C620E0">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7EEE1E36" w14:textId="77777777" w:rsidR="008D1E4A" w:rsidRPr="00EF5447" w:rsidRDefault="008D1E4A" w:rsidP="00C620E0">
            <w:pPr>
              <w:pStyle w:val="TAC"/>
              <w:rPr>
                <w:lang w:eastAsia="zh-CN"/>
              </w:rPr>
            </w:pPr>
            <w:r w:rsidRPr="00EF5447">
              <w:rPr>
                <w:lang w:eastAsia="ja-JP"/>
              </w:rPr>
              <w:t>2A</w:t>
            </w:r>
            <w:r w:rsidRPr="00EF5447">
              <w:rPr>
                <w:vertAlign w:val="superscript"/>
              </w:rPr>
              <w:t>8</w:t>
            </w:r>
          </w:p>
        </w:tc>
      </w:tr>
      <w:tr w:rsidR="008D1E4A" w:rsidRPr="00EF5447" w14:paraId="4B5257C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C16FD" w14:textId="77777777" w:rsidR="008D1E4A" w:rsidRPr="00EF5447" w:rsidRDefault="008D1E4A" w:rsidP="00C620E0">
            <w:pPr>
              <w:pStyle w:val="TAC"/>
              <w:rPr>
                <w:lang w:eastAsia="zh-CN"/>
              </w:rPr>
            </w:pPr>
            <w:r w:rsidRPr="00EF5447">
              <w:rPr>
                <w:lang w:eastAsia="zh-CN"/>
              </w:rPr>
              <w:t>DC_2A-7A_n66A</w:t>
            </w:r>
          </w:p>
          <w:p w14:paraId="074AC307" w14:textId="77777777" w:rsidR="008D1E4A" w:rsidRPr="00EF5447" w:rsidRDefault="008D1E4A" w:rsidP="00C620E0">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5A289239" w14:textId="77777777" w:rsidR="008D1E4A" w:rsidRPr="00EF5447" w:rsidRDefault="008D1E4A" w:rsidP="00C620E0">
            <w:pPr>
              <w:pStyle w:val="TAC"/>
              <w:rPr>
                <w:vertAlign w:val="superscript"/>
                <w:lang w:eastAsia="zh-CN"/>
              </w:rPr>
            </w:pPr>
            <w:r w:rsidRPr="00EF5447">
              <w:rPr>
                <w:lang w:eastAsia="zh-CN"/>
              </w:rPr>
              <w:t>DC_2A_n66A</w:t>
            </w:r>
          </w:p>
          <w:p w14:paraId="617E74C3" w14:textId="77777777" w:rsidR="008D1E4A" w:rsidRPr="00EF5447" w:rsidRDefault="008D1E4A" w:rsidP="00C620E0">
            <w:pPr>
              <w:pStyle w:val="TAC"/>
              <w:rPr>
                <w:noProof/>
                <w:lang w:eastAsia="zh-CN"/>
              </w:rPr>
            </w:pPr>
            <w:r w:rsidRPr="00EF5447">
              <w:rPr>
                <w:lang w:eastAsia="zh-CN"/>
              </w:rPr>
              <w:t>DC_7A_n66A</w:t>
            </w:r>
          </w:p>
        </w:tc>
      </w:tr>
      <w:tr w:rsidR="008D1E4A" w:rsidRPr="00EF5447" w14:paraId="5173E0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F09B9" w14:textId="77777777" w:rsidR="008D1E4A" w:rsidRPr="00EF5447" w:rsidRDefault="008D1E4A" w:rsidP="00C620E0">
            <w:pPr>
              <w:pStyle w:val="TAC"/>
              <w:rPr>
                <w:lang w:eastAsia="zh-CN"/>
              </w:rPr>
            </w:pPr>
            <w:r w:rsidRPr="00EF5447">
              <w:rPr>
                <w:lang w:eastAsia="zh-CN"/>
              </w:rPr>
              <w:t>DC_2A-7A-7A_n66A</w:t>
            </w:r>
          </w:p>
          <w:p w14:paraId="4324C52A" w14:textId="77777777" w:rsidR="008D1E4A" w:rsidRPr="00EF5447" w:rsidRDefault="008D1E4A" w:rsidP="00C620E0">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4ACB69E" w14:textId="77777777" w:rsidR="008D1E4A" w:rsidRPr="00EF5447" w:rsidRDefault="008D1E4A" w:rsidP="00C620E0">
            <w:pPr>
              <w:pStyle w:val="TAC"/>
              <w:rPr>
                <w:vertAlign w:val="superscript"/>
                <w:lang w:eastAsia="zh-CN"/>
              </w:rPr>
            </w:pPr>
            <w:r w:rsidRPr="00EF5447">
              <w:rPr>
                <w:lang w:eastAsia="zh-CN"/>
              </w:rPr>
              <w:t>DC_2A_n66A</w:t>
            </w:r>
          </w:p>
          <w:p w14:paraId="20E6CDDA" w14:textId="77777777" w:rsidR="008D1E4A" w:rsidRPr="00EF5447" w:rsidRDefault="008D1E4A" w:rsidP="00C620E0">
            <w:pPr>
              <w:pStyle w:val="TAC"/>
              <w:rPr>
                <w:lang w:eastAsia="zh-CN"/>
              </w:rPr>
            </w:pPr>
            <w:r w:rsidRPr="00EF5447">
              <w:rPr>
                <w:lang w:eastAsia="zh-CN"/>
              </w:rPr>
              <w:t>DC_7A_n66A</w:t>
            </w:r>
          </w:p>
        </w:tc>
      </w:tr>
      <w:tr w:rsidR="008D1E4A" w:rsidRPr="00EF5447" w14:paraId="1BA0D1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846360" w14:textId="77777777" w:rsidR="008D1E4A" w:rsidRPr="00EF5447" w:rsidRDefault="008D1E4A" w:rsidP="00C620E0">
            <w:pPr>
              <w:pStyle w:val="TAC"/>
              <w:rPr>
                <w:lang w:eastAsia="zh-CN"/>
              </w:rPr>
            </w:pPr>
            <w:r w:rsidRPr="00EF5447">
              <w:rPr>
                <w:lang w:eastAsia="zh-CN"/>
              </w:rPr>
              <w:t>DC_2A_n7A-n66A</w:t>
            </w:r>
          </w:p>
          <w:p w14:paraId="22E55595" w14:textId="77777777" w:rsidR="008D1E4A" w:rsidRPr="00EF5447" w:rsidRDefault="008D1E4A" w:rsidP="00C620E0">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53110AB2" w14:textId="77777777" w:rsidR="008D1E4A" w:rsidRPr="00EF5447" w:rsidRDefault="008D1E4A" w:rsidP="00C620E0">
            <w:pPr>
              <w:pStyle w:val="TAC"/>
              <w:rPr>
                <w:vertAlign w:val="superscript"/>
                <w:lang w:eastAsia="zh-CN"/>
              </w:rPr>
            </w:pPr>
            <w:r w:rsidRPr="00EF5447">
              <w:rPr>
                <w:lang w:eastAsia="zh-CN"/>
              </w:rPr>
              <w:t>DC_2A_n7A</w:t>
            </w:r>
          </w:p>
          <w:p w14:paraId="4FD43923" w14:textId="77777777" w:rsidR="008D1E4A" w:rsidRPr="00EF5447" w:rsidRDefault="008D1E4A" w:rsidP="00C620E0">
            <w:pPr>
              <w:pStyle w:val="TAC"/>
              <w:rPr>
                <w:lang w:eastAsia="zh-CN"/>
              </w:rPr>
            </w:pPr>
            <w:r w:rsidRPr="00EF5447">
              <w:rPr>
                <w:lang w:eastAsia="zh-CN"/>
              </w:rPr>
              <w:t>DC_7A_n66A</w:t>
            </w:r>
          </w:p>
        </w:tc>
      </w:tr>
      <w:tr w:rsidR="008D1E4A" w:rsidRPr="00EF5447" w14:paraId="23E035B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E6AE4" w14:textId="77777777" w:rsidR="008D1E4A" w:rsidRPr="00EF5447" w:rsidRDefault="008D1E4A" w:rsidP="00C620E0">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6F775B22" w14:textId="77777777" w:rsidR="008D1E4A" w:rsidRPr="00EF5447" w:rsidRDefault="008D1E4A" w:rsidP="00C620E0">
            <w:pPr>
              <w:pStyle w:val="TAC"/>
              <w:rPr>
                <w:noProof/>
                <w:kern w:val="2"/>
                <w:lang w:eastAsia="zh-CN"/>
              </w:rPr>
            </w:pPr>
            <w:r w:rsidRPr="00EF5447">
              <w:rPr>
                <w:noProof/>
                <w:kern w:val="2"/>
                <w:lang w:eastAsia="zh-CN"/>
              </w:rPr>
              <w:t>DC_2A_n71A</w:t>
            </w:r>
          </w:p>
          <w:p w14:paraId="50F00AEE" w14:textId="77777777" w:rsidR="008D1E4A" w:rsidRPr="00EF5447" w:rsidRDefault="008D1E4A" w:rsidP="00C620E0">
            <w:pPr>
              <w:pStyle w:val="TAC"/>
              <w:rPr>
                <w:noProof/>
                <w:lang w:eastAsia="zh-CN"/>
              </w:rPr>
            </w:pPr>
            <w:r w:rsidRPr="00EF5447">
              <w:rPr>
                <w:noProof/>
                <w:lang w:eastAsia="zh-CN"/>
              </w:rPr>
              <w:t>DC_7A_n71A</w:t>
            </w:r>
          </w:p>
        </w:tc>
      </w:tr>
      <w:tr w:rsidR="008D1E4A" w:rsidRPr="00EF5447" w14:paraId="174CBC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A4F00" w14:textId="77777777" w:rsidR="008D1E4A" w:rsidRPr="00EF5447" w:rsidRDefault="008D1E4A" w:rsidP="00C620E0">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4E35ADCF" w14:textId="77777777" w:rsidR="008D1E4A" w:rsidRPr="00EF5447" w:rsidRDefault="008D1E4A" w:rsidP="00C620E0">
            <w:pPr>
              <w:pStyle w:val="TAC"/>
              <w:rPr>
                <w:noProof/>
                <w:kern w:val="2"/>
                <w:lang w:eastAsia="zh-CN"/>
              </w:rPr>
            </w:pPr>
            <w:r w:rsidRPr="00EF5447">
              <w:rPr>
                <w:noProof/>
                <w:kern w:val="2"/>
                <w:lang w:eastAsia="zh-CN"/>
              </w:rPr>
              <w:t>DC_2A_n71A</w:t>
            </w:r>
          </w:p>
          <w:p w14:paraId="7C59ACF2" w14:textId="77777777" w:rsidR="008D1E4A" w:rsidRPr="00EF5447" w:rsidRDefault="008D1E4A" w:rsidP="00C620E0">
            <w:pPr>
              <w:pStyle w:val="TAC"/>
              <w:rPr>
                <w:noProof/>
                <w:kern w:val="2"/>
                <w:lang w:eastAsia="zh-CN"/>
              </w:rPr>
            </w:pPr>
            <w:r w:rsidRPr="00EF5447">
              <w:rPr>
                <w:noProof/>
                <w:lang w:eastAsia="zh-CN"/>
              </w:rPr>
              <w:t>DC_7A_n71A</w:t>
            </w:r>
          </w:p>
        </w:tc>
      </w:tr>
      <w:tr w:rsidR="008D1E4A" w:rsidRPr="00EF5447" w14:paraId="70451C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E6370E" w14:textId="77777777" w:rsidR="008D1E4A" w:rsidRPr="00EF5447" w:rsidRDefault="008D1E4A" w:rsidP="00C620E0">
            <w:pPr>
              <w:pStyle w:val="TAC"/>
            </w:pPr>
            <w:bookmarkStart w:id="34" w:name="OLE_LINK72"/>
            <w:r w:rsidRPr="00EF5447">
              <w:t>DC_2A-7A_n77A</w:t>
            </w:r>
          </w:p>
          <w:p w14:paraId="1BDB0588" w14:textId="77777777" w:rsidR="008D1E4A" w:rsidRPr="00EF5447" w:rsidRDefault="008D1E4A" w:rsidP="00C620E0">
            <w:pPr>
              <w:pStyle w:val="TAC"/>
            </w:pPr>
            <w:r w:rsidRPr="00EF5447">
              <w:t>DC_2A-7C_n77A</w:t>
            </w:r>
          </w:p>
          <w:p w14:paraId="3C6FE62F" w14:textId="77777777" w:rsidR="008D1E4A" w:rsidRPr="00EF5447" w:rsidRDefault="008D1E4A" w:rsidP="00C620E0">
            <w:pPr>
              <w:pStyle w:val="TAC"/>
            </w:pPr>
            <w:r w:rsidRPr="00EF5447">
              <w:t>DC_2A-7A-7A_n77A</w:t>
            </w:r>
          </w:p>
          <w:p w14:paraId="2BDE6042" w14:textId="77777777" w:rsidR="008D1E4A" w:rsidRPr="00EF5447" w:rsidRDefault="008D1E4A" w:rsidP="00C620E0">
            <w:pPr>
              <w:pStyle w:val="TAC"/>
            </w:pPr>
            <w:r w:rsidRPr="00EF5447">
              <w:t>DC_2A-7A_n77(2A)</w:t>
            </w:r>
          </w:p>
          <w:p w14:paraId="0D1F8CE3" w14:textId="77777777" w:rsidR="008D1E4A" w:rsidRPr="00EF5447" w:rsidRDefault="008D1E4A" w:rsidP="00C620E0">
            <w:pPr>
              <w:pStyle w:val="TAC"/>
            </w:pPr>
            <w:r w:rsidRPr="00EF5447">
              <w:t>DC_2A-7C_n77(2A)</w:t>
            </w:r>
          </w:p>
          <w:p w14:paraId="0E6C89D4" w14:textId="77777777" w:rsidR="008D1E4A" w:rsidRPr="00EF5447" w:rsidRDefault="008D1E4A" w:rsidP="00C620E0">
            <w:pPr>
              <w:pStyle w:val="TAC"/>
              <w:rPr>
                <w:szCs w:val="18"/>
                <w:lang w:eastAsia="fi-FI"/>
              </w:rPr>
            </w:pPr>
            <w:r w:rsidRPr="00EF5447">
              <w:t>DC_2A-7A-7A_n77(2A)</w:t>
            </w:r>
            <w:bookmarkEnd w:id="34"/>
          </w:p>
        </w:tc>
        <w:tc>
          <w:tcPr>
            <w:tcW w:w="5862" w:type="dxa"/>
            <w:tcBorders>
              <w:top w:val="single" w:sz="4" w:space="0" w:color="auto"/>
              <w:left w:val="single" w:sz="4" w:space="0" w:color="auto"/>
              <w:bottom w:val="single" w:sz="4" w:space="0" w:color="auto"/>
              <w:right w:val="single" w:sz="4" w:space="0" w:color="auto"/>
            </w:tcBorders>
          </w:tcPr>
          <w:p w14:paraId="74F047AE" w14:textId="77777777" w:rsidR="008D1E4A" w:rsidRPr="00EF5447" w:rsidRDefault="008D1E4A" w:rsidP="00C620E0">
            <w:pPr>
              <w:pStyle w:val="TAC"/>
            </w:pPr>
            <w:r w:rsidRPr="00EF5447">
              <w:t>DC_2A_n77A</w:t>
            </w:r>
          </w:p>
          <w:p w14:paraId="40FACADB" w14:textId="77777777" w:rsidR="008D1E4A" w:rsidRPr="00EF5447" w:rsidRDefault="008D1E4A" w:rsidP="00C620E0">
            <w:pPr>
              <w:pStyle w:val="TAC"/>
              <w:rPr>
                <w:noProof/>
                <w:kern w:val="2"/>
                <w:lang w:eastAsia="zh-CN"/>
              </w:rPr>
            </w:pPr>
            <w:r w:rsidRPr="00EF5447">
              <w:t>DC_7A_n77A</w:t>
            </w:r>
          </w:p>
        </w:tc>
      </w:tr>
      <w:tr w:rsidR="008D1E4A" w:rsidRPr="00EF5447" w14:paraId="6C8892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33A61" w14:textId="77777777" w:rsidR="008D1E4A" w:rsidRPr="00EF5447" w:rsidRDefault="008D1E4A" w:rsidP="00C620E0">
            <w:pPr>
              <w:pStyle w:val="TAC"/>
            </w:pPr>
            <w:r w:rsidRPr="00EF5447">
              <w:lastRenderedPageBreak/>
              <w:t>DC_2A-7A_n78A</w:t>
            </w:r>
          </w:p>
          <w:p w14:paraId="61F372AE" w14:textId="77777777" w:rsidR="008D1E4A" w:rsidRPr="00EF5447" w:rsidRDefault="008D1E4A" w:rsidP="00C620E0">
            <w:pPr>
              <w:pStyle w:val="TAC"/>
              <w:rPr>
                <w:lang w:eastAsia="fr-FR"/>
              </w:rPr>
            </w:pPr>
            <w:r w:rsidRPr="00EF5447">
              <w:t>DC_2A-7C_n78A</w:t>
            </w:r>
          </w:p>
          <w:p w14:paraId="53835613" w14:textId="77777777" w:rsidR="008D1E4A" w:rsidRPr="00EF5447" w:rsidRDefault="008D1E4A" w:rsidP="00C620E0">
            <w:pPr>
              <w:pStyle w:val="TAC"/>
              <w:rPr>
                <w:lang w:eastAsia="zh-CN"/>
              </w:rPr>
            </w:pPr>
            <w:r w:rsidRPr="00EF5447">
              <w:rPr>
                <w:lang w:eastAsia="zh-CN"/>
              </w:rPr>
              <w:t>DC_2A-7A_n78(2A)</w:t>
            </w:r>
          </w:p>
          <w:p w14:paraId="708A0113" w14:textId="77777777" w:rsidR="008D1E4A" w:rsidRPr="00EF5447" w:rsidRDefault="008D1E4A" w:rsidP="00C620E0">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9581E80" w14:textId="77777777" w:rsidR="008D1E4A" w:rsidRPr="00EF5447" w:rsidRDefault="008D1E4A" w:rsidP="00C620E0">
            <w:pPr>
              <w:pStyle w:val="TAC"/>
              <w:rPr>
                <w:noProof/>
                <w:kern w:val="2"/>
              </w:rPr>
            </w:pPr>
            <w:r w:rsidRPr="00EF5447">
              <w:rPr>
                <w:noProof/>
                <w:kern w:val="2"/>
              </w:rPr>
              <w:t>DC_2A_n78A</w:t>
            </w:r>
          </w:p>
          <w:p w14:paraId="44970438" w14:textId="77777777" w:rsidR="008D1E4A" w:rsidRPr="00EF5447" w:rsidRDefault="008D1E4A" w:rsidP="00C620E0">
            <w:pPr>
              <w:pStyle w:val="TAC"/>
              <w:rPr>
                <w:noProof/>
                <w:lang w:eastAsia="fr-FR"/>
              </w:rPr>
            </w:pPr>
            <w:r w:rsidRPr="00EF5447">
              <w:rPr>
                <w:noProof/>
              </w:rPr>
              <w:t>DC_7A_n78A</w:t>
            </w:r>
          </w:p>
          <w:p w14:paraId="7089AB96" w14:textId="77777777" w:rsidR="008D1E4A" w:rsidRPr="00EF5447" w:rsidRDefault="008D1E4A" w:rsidP="00C620E0">
            <w:pPr>
              <w:pStyle w:val="TAC"/>
              <w:rPr>
                <w:noProof/>
                <w:kern w:val="2"/>
                <w:lang w:eastAsia="zh-CN"/>
              </w:rPr>
            </w:pPr>
            <w:r w:rsidRPr="00EF5447">
              <w:rPr>
                <w:noProof/>
              </w:rPr>
              <w:t>DC_7C_n78A</w:t>
            </w:r>
          </w:p>
        </w:tc>
      </w:tr>
      <w:tr w:rsidR="008D1E4A" w:rsidRPr="00EF5447" w14:paraId="485A790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AC08C" w14:textId="77777777" w:rsidR="008D1E4A" w:rsidRPr="00EF5447" w:rsidRDefault="008D1E4A" w:rsidP="00C620E0">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A999C7F" w14:textId="77777777" w:rsidR="008D1E4A" w:rsidRPr="00EF5447" w:rsidRDefault="008D1E4A" w:rsidP="00C620E0">
            <w:pPr>
              <w:pStyle w:val="TAC"/>
              <w:rPr>
                <w:lang w:eastAsia="zh-CN"/>
              </w:rPr>
            </w:pPr>
            <w:r w:rsidRPr="00EF5447">
              <w:rPr>
                <w:lang w:eastAsia="zh-CN"/>
              </w:rPr>
              <w:t>DC_2A_n7A</w:t>
            </w:r>
          </w:p>
          <w:p w14:paraId="42155B40" w14:textId="77777777" w:rsidR="008D1E4A" w:rsidRPr="00EF5447" w:rsidRDefault="008D1E4A" w:rsidP="00C620E0">
            <w:pPr>
              <w:pStyle w:val="TAC"/>
              <w:rPr>
                <w:noProof/>
                <w:kern w:val="2"/>
              </w:rPr>
            </w:pPr>
            <w:r w:rsidRPr="00EF5447">
              <w:rPr>
                <w:lang w:eastAsia="zh-CN"/>
              </w:rPr>
              <w:t>DC_2A_n78A</w:t>
            </w:r>
          </w:p>
        </w:tc>
      </w:tr>
      <w:tr w:rsidR="008D1E4A" w:rsidRPr="00EF5447" w14:paraId="63110DF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2902F" w14:textId="77777777" w:rsidR="008D1E4A" w:rsidRPr="00EF5447" w:rsidRDefault="008D1E4A" w:rsidP="00C620E0">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7BC23835" w14:textId="77777777" w:rsidR="008D1E4A" w:rsidRPr="00EF5447" w:rsidRDefault="008D1E4A" w:rsidP="00C620E0">
            <w:pPr>
              <w:pStyle w:val="TAC"/>
              <w:rPr>
                <w:rFonts w:cs="Arial"/>
                <w:lang w:eastAsia="zh-CN"/>
              </w:rPr>
            </w:pPr>
            <w:r w:rsidRPr="00EF5447">
              <w:rPr>
                <w:rFonts w:cs="Arial"/>
                <w:lang w:eastAsia="zh-CN"/>
              </w:rPr>
              <w:t>DC_2A_n7A</w:t>
            </w:r>
          </w:p>
          <w:p w14:paraId="64F340FD"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372D08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09CD6" w14:textId="77777777" w:rsidR="008D1E4A" w:rsidRPr="00EF5447" w:rsidRDefault="008D1E4A" w:rsidP="00C620E0">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4F9D7FC1" w14:textId="77777777" w:rsidR="008D1E4A" w:rsidRPr="00EF5447" w:rsidRDefault="008D1E4A" w:rsidP="00C620E0">
            <w:pPr>
              <w:pStyle w:val="TAC"/>
              <w:rPr>
                <w:rFonts w:cs="Arial"/>
                <w:lang w:eastAsia="zh-CN"/>
              </w:rPr>
            </w:pPr>
            <w:r w:rsidRPr="00EF5447">
              <w:rPr>
                <w:rFonts w:cs="Arial"/>
                <w:lang w:eastAsia="zh-CN"/>
              </w:rPr>
              <w:t>DC_2A_n7A</w:t>
            </w:r>
          </w:p>
          <w:p w14:paraId="683AE9ED"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160234A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B0F908" w14:textId="77777777" w:rsidR="008D1E4A" w:rsidRPr="00EF5447" w:rsidRDefault="008D1E4A" w:rsidP="00C620E0">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14E7B02" w14:textId="77777777" w:rsidR="008D1E4A" w:rsidRPr="00EF5447" w:rsidRDefault="008D1E4A" w:rsidP="00C620E0">
            <w:pPr>
              <w:pStyle w:val="TAC"/>
              <w:rPr>
                <w:rFonts w:cs="Arial"/>
                <w:lang w:eastAsia="zh-CN"/>
              </w:rPr>
            </w:pPr>
            <w:r w:rsidRPr="00EF5447">
              <w:rPr>
                <w:rFonts w:cs="Arial"/>
                <w:lang w:eastAsia="zh-CN"/>
              </w:rPr>
              <w:t>DC_2A_n7A</w:t>
            </w:r>
          </w:p>
          <w:p w14:paraId="3AD199B3"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1518631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BD58B" w14:textId="77777777" w:rsidR="008D1E4A" w:rsidRPr="00EF5447" w:rsidRDefault="008D1E4A" w:rsidP="00C620E0">
            <w:pPr>
              <w:pStyle w:val="TAC"/>
              <w:rPr>
                <w:lang w:eastAsia="fr-FR"/>
              </w:rPr>
            </w:pPr>
            <w:r w:rsidRPr="00EF5447">
              <w:t>DC_2A-7A-7A_n78A</w:t>
            </w:r>
          </w:p>
          <w:p w14:paraId="742C29A2" w14:textId="77777777" w:rsidR="008D1E4A" w:rsidRPr="00EF5447" w:rsidRDefault="008D1E4A" w:rsidP="00C620E0">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D461AAB" w14:textId="77777777" w:rsidR="008D1E4A" w:rsidRPr="00EF5447" w:rsidRDefault="008D1E4A" w:rsidP="00C620E0">
            <w:pPr>
              <w:pStyle w:val="TAC"/>
              <w:rPr>
                <w:noProof/>
                <w:kern w:val="2"/>
              </w:rPr>
            </w:pPr>
            <w:r w:rsidRPr="00EF5447">
              <w:rPr>
                <w:noProof/>
                <w:kern w:val="2"/>
              </w:rPr>
              <w:t>DC_2A_n78A</w:t>
            </w:r>
          </w:p>
          <w:p w14:paraId="657A04D6" w14:textId="77777777" w:rsidR="008D1E4A" w:rsidRPr="00EF5447" w:rsidRDefault="008D1E4A" w:rsidP="00C620E0">
            <w:pPr>
              <w:pStyle w:val="TAC"/>
              <w:rPr>
                <w:noProof/>
                <w:kern w:val="2"/>
                <w:lang w:eastAsia="zh-CN"/>
              </w:rPr>
            </w:pPr>
            <w:r w:rsidRPr="00EF5447">
              <w:rPr>
                <w:noProof/>
              </w:rPr>
              <w:t>DC_7A_n78A</w:t>
            </w:r>
          </w:p>
        </w:tc>
      </w:tr>
      <w:tr w:rsidR="008D1E4A" w:rsidRPr="00EF5447" w14:paraId="1456D4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9EC2B8" w14:textId="77777777" w:rsidR="008D1E4A" w:rsidRPr="00EF5447" w:rsidRDefault="008D1E4A" w:rsidP="00C620E0">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5CA10AB9" w14:textId="77777777" w:rsidR="008D1E4A" w:rsidRPr="00EF5447" w:rsidRDefault="008D1E4A" w:rsidP="00C620E0">
            <w:pPr>
              <w:pStyle w:val="TAC"/>
              <w:rPr>
                <w:lang w:eastAsia="ja-JP"/>
              </w:rPr>
            </w:pPr>
            <w:r w:rsidRPr="00EF5447">
              <w:rPr>
                <w:lang w:eastAsia="ja-JP"/>
              </w:rPr>
              <w:t>DC_2A_n2A</w:t>
            </w:r>
            <w:r w:rsidRPr="00EF5447">
              <w:rPr>
                <w:vertAlign w:val="superscript"/>
                <w:lang w:eastAsia="ja-JP"/>
              </w:rPr>
              <w:t>2</w:t>
            </w:r>
          </w:p>
          <w:p w14:paraId="29253B0B" w14:textId="77777777" w:rsidR="008D1E4A" w:rsidRPr="00EF5447" w:rsidRDefault="008D1E4A" w:rsidP="00C620E0">
            <w:pPr>
              <w:pStyle w:val="TAC"/>
              <w:rPr>
                <w:lang w:eastAsia="fi-FI"/>
              </w:rPr>
            </w:pPr>
            <w:r w:rsidRPr="00EF5447">
              <w:rPr>
                <w:lang w:eastAsia="ja-JP"/>
              </w:rPr>
              <w:t>DC_8A_n2A</w:t>
            </w:r>
          </w:p>
        </w:tc>
      </w:tr>
      <w:tr w:rsidR="008D1E4A" w:rsidRPr="00EF5447" w14:paraId="09CFBF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A268C" w14:textId="77777777" w:rsidR="008D1E4A" w:rsidRPr="00EF5447" w:rsidRDefault="008D1E4A" w:rsidP="00C620E0">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615B50F" w14:textId="77777777" w:rsidR="008D1E4A" w:rsidRPr="00EF5447" w:rsidRDefault="008D1E4A" w:rsidP="00C620E0">
            <w:pPr>
              <w:pStyle w:val="TAC"/>
              <w:rPr>
                <w:noProof/>
                <w:kern w:val="2"/>
                <w:lang w:eastAsia="fr-FR"/>
              </w:rPr>
            </w:pPr>
            <w:r w:rsidRPr="00EF5447">
              <w:rPr>
                <w:lang w:eastAsia="fi-FI"/>
              </w:rPr>
              <w:t>DC_12A_n2A</w:t>
            </w:r>
          </w:p>
        </w:tc>
      </w:tr>
      <w:tr w:rsidR="008D1E4A" w:rsidRPr="00EF5447" w14:paraId="356727C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DFC9A2" w14:textId="77777777" w:rsidR="008D1E4A" w:rsidRPr="00EF5447" w:rsidRDefault="008D1E4A" w:rsidP="00C620E0">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014702C7" w14:textId="77777777" w:rsidR="008D1E4A" w:rsidRPr="00EF5447" w:rsidRDefault="008D1E4A" w:rsidP="00C620E0">
            <w:pPr>
              <w:pStyle w:val="TAC"/>
              <w:rPr>
                <w:lang w:eastAsia="ja-JP"/>
              </w:rPr>
            </w:pPr>
            <w:r w:rsidRPr="00EF5447">
              <w:t>DC_2A_n5A</w:t>
            </w:r>
          </w:p>
          <w:p w14:paraId="1C42453E" w14:textId="77777777" w:rsidR="008D1E4A" w:rsidRPr="00EF5447" w:rsidRDefault="008D1E4A" w:rsidP="00C620E0">
            <w:pPr>
              <w:pStyle w:val="TAC"/>
              <w:rPr>
                <w:lang w:eastAsia="fi-FI"/>
              </w:rPr>
            </w:pPr>
            <w:r w:rsidRPr="00EF5447">
              <w:t>DC_12A_n5A</w:t>
            </w:r>
          </w:p>
        </w:tc>
      </w:tr>
      <w:tr w:rsidR="008D1E4A" w:rsidRPr="00EF5447" w14:paraId="48095C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805B" w14:textId="028F00CA" w:rsidR="008D1E4A" w:rsidRPr="00EF5447" w:rsidRDefault="008D1E4A" w:rsidP="00C620E0">
            <w:pPr>
              <w:pStyle w:val="TAC"/>
              <w:rPr>
                <w:lang w:eastAsia="fi-FI"/>
              </w:rPr>
            </w:pPr>
            <w:r w:rsidRPr="00EF5447">
              <w:rPr>
                <w:lang w:eastAsia="fi-FI"/>
              </w:rPr>
              <w:t>DC_2A</w:t>
            </w:r>
            <w:ins w:id="35" w:author="Apple" w:date="2021-01-14T19:00:00Z">
              <w:r w:rsidR="00906207">
                <w:rPr>
                  <w:lang w:eastAsia="fi-FI"/>
                </w:rPr>
                <w:t>-</w:t>
              </w:r>
            </w:ins>
            <w:del w:id="36" w:author="Apple" w:date="2021-01-14T19:00:00Z">
              <w:r w:rsidRPr="00EF5447" w:rsidDel="00906207">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73F10E8" w14:textId="77777777" w:rsidR="008D1E4A" w:rsidRPr="00EF5447" w:rsidRDefault="008D1E4A" w:rsidP="00C620E0">
            <w:pPr>
              <w:pStyle w:val="TAC"/>
              <w:rPr>
                <w:lang w:eastAsia="fi-FI"/>
              </w:rPr>
            </w:pPr>
            <w:r w:rsidRPr="00EF5447">
              <w:rPr>
                <w:lang w:eastAsia="fi-FI"/>
              </w:rPr>
              <w:t>DC_2A_n12A</w:t>
            </w:r>
          </w:p>
          <w:p w14:paraId="697852B2" w14:textId="77777777" w:rsidR="008D1E4A" w:rsidRPr="00EF5447" w:rsidRDefault="008D1E4A" w:rsidP="00C620E0">
            <w:pPr>
              <w:pStyle w:val="TAC"/>
              <w:rPr>
                <w:lang w:eastAsia="fi-FI"/>
              </w:rPr>
            </w:pPr>
            <w:r w:rsidRPr="00EF5447">
              <w:rPr>
                <w:lang w:eastAsia="fi-FI"/>
              </w:rPr>
              <w:t>DC_(n)12AA</w:t>
            </w:r>
            <w:r w:rsidRPr="00EF5447">
              <w:rPr>
                <w:vertAlign w:val="superscript"/>
                <w:lang w:eastAsia="fi-FI"/>
              </w:rPr>
              <w:t>2</w:t>
            </w:r>
          </w:p>
        </w:tc>
      </w:tr>
      <w:tr w:rsidR="008D1E4A" w:rsidRPr="00EF5447" w14:paraId="289704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5823C" w14:textId="77777777" w:rsidR="008D1E4A" w:rsidRPr="00EF5447" w:rsidRDefault="008D1E4A" w:rsidP="00C620E0">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7C01EFFD" w14:textId="77777777" w:rsidR="008D1E4A" w:rsidRPr="00EF5447" w:rsidRDefault="008D1E4A" w:rsidP="00C620E0">
            <w:pPr>
              <w:pStyle w:val="TAC"/>
              <w:rPr>
                <w:noProof/>
                <w:lang w:eastAsia="zh-CN"/>
              </w:rPr>
            </w:pPr>
            <w:r w:rsidRPr="00EF5447">
              <w:rPr>
                <w:noProof/>
                <w:lang w:eastAsia="zh-CN"/>
              </w:rPr>
              <w:t>DC_2A_n66A</w:t>
            </w:r>
          </w:p>
          <w:p w14:paraId="7160C5F4" w14:textId="77777777" w:rsidR="008D1E4A" w:rsidRPr="00EF5447" w:rsidRDefault="008D1E4A" w:rsidP="00C620E0">
            <w:pPr>
              <w:pStyle w:val="TAC"/>
              <w:rPr>
                <w:lang w:eastAsia="fi-FI"/>
              </w:rPr>
            </w:pPr>
            <w:r w:rsidRPr="00EF5447">
              <w:rPr>
                <w:noProof/>
                <w:lang w:eastAsia="zh-CN"/>
              </w:rPr>
              <w:t>DC_12A_n66A</w:t>
            </w:r>
          </w:p>
        </w:tc>
      </w:tr>
      <w:tr w:rsidR="008D1E4A" w:rsidRPr="00EF5447" w14:paraId="2E9253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220B0" w14:textId="77777777" w:rsidR="008D1E4A" w:rsidRPr="00EF5447" w:rsidRDefault="008D1E4A" w:rsidP="00C620E0">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4F2CD6DB" w14:textId="77777777" w:rsidR="008D1E4A" w:rsidRPr="00EF5447" w:rsidRDefault="008D1E4A" w:rsidP="00C620E0">
            <w:pPr>
              <w:pStyle w:val="TAC"/>
              <w:rPr>
                <w:noProof/>
                <w:lang w:eastAsia="zh-CN"/>
              </w:rPr>
            </w:pPr>
            <w:r w:rsidRPr="00EF5447">
              <w:rPr>
                <w:noProof/>
                <w:lang w:eastAsia="zh-CN"/>
              </w:rPr>
              <w:t>DC_2A_n66A</w:t>
            </w:r>
          </w:p>
          <w:p w14:paraId="063B5E03" w14:textId="77777777" w:rsidR="008D1E4A" w:rsidRPr="00EF5447" w:rsidRDefault="008D1E4A" w:rsidP="00C620E0">
            <w:pPr>
              <w:pStyle w:val="TAC"/>
              <w:rPr>
                <w:noProof/>
                <w:lang w:eastAsia="zh-CN"/>
              </w:rPr>
            </w:pPr>
            <w:r w:rsidRPr="00EF5447">
              <w:rPr>
                <w:noProof/>
                <w:lang w:eastAsia="zh-CN"/>
              </w:rPr>
              <w:t>DC_12A_n66A</w:t>
            </w:r>
          </w:p>
        </w:tc>
      </w:tr>
      <w:tr w:rsidR="008D1E4A" w:rsidRPr="00EF5447" w14:paraId="1E7D84E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5BC94"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705BC6" w14:textId="77777777" w:rsidR="008D1E4A" w:rsidRPr="00EF5447" w:rsidRDefault="008D1E4A" w:rsidP="00C620E0">
            <w:pPr>
              <w:pStyle w:val="TAC"/>
              <w:rPr>
                <w:noProof/>
                <w:lang w:eastAsia="zh-CN"/>
              </w:rPr>
            </w:pPr>
            <w:r w:rsidRPr="00EF5447">
              <w:rPr>
                <w:lang w:eastAsia="zh-CN"/>
              </w:rPr>
              <w:t>DC_13A_n2A</w:t>
            </w:r>
          </w:p>
        </w:tc>
      </w:tr>
      <w:tr w:rsidR="008D1E4A" w:rsidRPr="00EF5447" w14:paraId="2A07A0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FB6A8" w14:textId="77777777" w:rsidR="008D1E4A" w:rsidRPr="00EF5447" w:rsidRDefault="008D1E4A" w:rsidP="00C620E0">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02EF1BBC" w14:textId="77777777" w:rsidR="008D1E4A" w:rsidRPr="00EF5447" w:rsidRDefault="008D1E4A" w:rsidP="00C620E0">
            <w:pPr>
              <w:pStyle w:val="TAC"/>
              <w:rPr>
                <w:noProof/>
                <w:lang w:eastAsia="zh-CN"/>
              </w:rPr>
            </w:pPr>
            <w:r w:rsidRPr="00EF5447">
              <w:rPr>
                <w:lang w:eastAsia="fi-FI"/>
              </w:rPr>
              <w:t>DC_2A_n5A</w:t>
            </w:r>
          </w:p>
        </w:tc>
      </w:tr>
      <w:tr w:rsidR="008D1E4A" w:rsidRPr="00EF5447" w14:paraId="0B92F70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3AC4F" w14:textId="77777777" w:rsidR="008D1E4A" w:rsidRPr="00EF5447" w:rsidRDefault="008D1E4A" w:rsidP="00C620E0">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7F160A38" w14:textId="77777777" w:rsidR="008D1E4A" w:rsidRPr="00EF5447" w:rsidRDefault="008D1E4A" w:rsidP="00C620E0">
            <w:pPr>
              <w:pStyle w:val="TAC"/>
              <w:rPr>
                <w:noProof/>
                <w:lang w:eastAsia="zh-CN"/>
              </w:rPr>
            </w:pPr>
            <w:r w:rsidRPr="00EF5447">
              <w:rPr>
                <w:lang w:eastAsia="fi-FI"/>
              </w:rPr>
              <w:t>DC_2A_n5</w:t>
            </w:r>
            <w:r w:rsidRPr="00EF5447">
              <w:rPr>
                <w:lang w:eastAsia="zh-CN"/>
              </w:rPr>
              <w:t>A</w:t>
            </w:r>
          </w:p>
        </w:tc>
      </w:tr>
      <w:tr w:rsidR="008D1E4A" w:rsidRPr="00EF5447" w14:paraId="7E8429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1C00D8"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D591983" w14:textId="77777777" w:rsidR="008D1E4A" w:rsidRPr="00EF5447" w:rsidRDefault="008D1E4A" w:rsidP="00C620E0">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0E349587" w14:textId="77777777" w:rsidR="008D1E4A" w:rsidRPr="00EF5447" w:rsidRDefault="008D1E4A" w:rsidP="00C620E0">
            <w:pPr>
              <w:pStyle w:val="TAC"/>
              <w:rPr>
                <w:b/>
              </w:rPr>
            </w:pPr>
            <w:r w:rsidRPr="00EF5447">
              <w:rPr>
                <w:lang w:eastAsia="fi-FI"/>
              </w:rPr>
              <w:t>DC_</w:t>
            </w:r>
            <w:r w:rsidRPr="00EF5447">
              <w:t>2A_n48A</w:t>
            </w:r>
          </w:p>
          <w:p w14:paraId="125914EB" w14:textId="77777777" w:rsidR="008D1E4A" w:rsidRPr="00EF5447" w:rsidRDefault="008D1E4A" w:rsidP="00C620E0">
            <w:pPr>
              <w:pStyle w:val="TAC"/>
              <w:rPr>
                <w:lang w:eastAsia="fi-FI"/>
              </w:rPr>
            </w:pPr>
            <w:r w:rsidRPr="00B677E8">
              <w:rPr>
                <w:lang w:eastAsia="fi-FI"/>
              </w:rPr>
              <w:t>DC_</w:t>
            </w:r>
            <w:r w:rsidRPr="00B677E8">
              <w:t>13A_n48A</w:t>
            </w:r>
          </w:p>
        </w:tc>
      </w:tr>
      <w:tr w:rsidR="008D1E4A" w:rsidRPr="00EF5447" w14:paraId="5DA43A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FB56E" w14:textId="77777777" w:rsidR="008D1E4A" w:rsidRPr="00EF5447" w:rsidRDefault="008D1E4A" w:rsidP="00C620E0">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3A1FFFDF" w14:textId="77777777" w:rsidR="008D1E4A" w:rsidRPr="00EF5447" w:rsidRDefault="008D1E4A" w:rsidP="00C620E0">
            <w:pPr>
              <w:pStyle w:val="TAC"/>
              <w:rPr>
                <w:lang w:eastAsia="fi-FI"/>
              </w:rPr>
            </w:pPr>
            <w:r w:rsidRPr="00EF5447">
              <w:rPr>
                <w:lang w:eastAsia="fi-FI"/>
              </w:rPr>
              <w:t>DC_2A_n66A</w:t>
            </w:r>
          </w:p>
          <w:p w14:paraId="78A7EFB7" w14:textId="77777777" w:rsidR="008D1E4A" w:rsidRPr="00EF5447" w:rsidRDefault="008D1E4A" w:rsidP="00C620E0">
            <w:pPr>
              <w:pStyle w:val="TAC"/>
              <w:rPr>
                <w:noProof/>
                <w:lang w:eastAsia="zh-CN"/>
              </w:rPr>
            </w:pPr>
            <w:r w:rsidRPr="00EF5447">
              <w:rPr>
                <w:lang w:eastAsia="fi-FI"/>
              </w:rPr>
              <w:t>DC_13A_n66A</w:t>
            </w:r>
          </w:p>
        </w:tc>
      </w:tr>
      <w:tr w:rsidR="008D1E4A" w:rsidRPr="00EF5447" w14:paraId="047B819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CF7A3" w14:textId="77777777" w:rsidR="008D1E4A" w:rsidRPr="00EF5447" w:rsidRDefault="008D1E4A" w:rsidP="00C620E0">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0994D806" w14:textId="77777777" w:rsidR="008D1E4A" w:rsidRPr="00EF5447" w:rsidRDefault="008D1E4A" w:rsidP="00C620E0">
            <w:pPr>
              <w:pStyle w:val="TAC"/>
              <w:rPr>
                <w:lang w:eastAsia="fi-FI"/>
              </w:rPr>
            </w:pPr>
            <w:r w:rsidRPr="00EF5447">
              <w:rPr>
                <w:lang w:eastAsia="fi-FI"/>
              </w:rPr>
              <w:t>DC_2A_n66A</w:t>
            </w:r>
          </w:p>
          <w:p w14:paraId="2E300D50" w14:textId="77777777" w:rsidR="008D1E4A" w:rsidRPr="00EF5447" w:rsidRDefault="008D1E4A" w:rsidP="00C620E0">
            <w:pPr>
              <w:pStyle w:val="TAC"/>
              <w:rPr>
                <w:lang w:eastAsia="fi-FI"/>
              </w:rPr>
            </w:pPr>
            <w:r w:rsidRPr="00EF5447">
              <w:rPr>
                <w:lang w:eastAsia="fi-FI"/>
              </w:rPr>
              <w:t>DC_13A_n66A</w:t>
            </w:r>
          </w:p>
        </w:tc>
      </w:tr>
      <w:tr w:rsidR="008D1E4A" w:rsidRPr="00EF5447" w14:paraId="160F7A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26FF52" w14:textId="77777777" w:rsidR="008D1E4A" w:rsidRPr="00EF5447" w:rsidRDefault="008D1E4A" w:rsidP="00C620E0">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201DA1E1" w14:textId="77777777" w:rsidR="008D1E4A" w:rsidRPr="00B677E8" w:rsidRDefault="008D1E4A" w:rsidP="00C620E0">
            <w:pPr>
              <w:pStyle w:val="TAC"/>
              <w:rPr>
                <w:lang w:eastAsia="fi-FI"/>
              </w:rPr>
            </w:pPr>
            <w:r w:rsidRPr="00B677E8">
              <w:rPr>
                <w:lang w:eastAsia="fi-FI"/>
              </w:rPr>
              <w:t>DC_2A_</w:t>
            </w:r>
            <w:r w:rsidRPr="00B677E8">
              <w:rPr>
                <w:lang w:eastAsia="ja-JP"/>
              </w:rPr>
              <w:t>n77A</w:t>
            </w:r>
          </w:p>
          <w:p w14:paraId="2BD7EF99" w14:textId="77777777" w:rsidR="008D1E4A" w:rsidRPr="00EF5447" w:rsidRDefault="008D1E4A" w:rsidP="00C620E0">
            <w:pPr>
              <w:pStyle w:val="TAC"/>
              <w:rPr>
                <w:lang w:eastAsia="fi-FI"/>
              </w:rPr>
            </w:pPr>
            <w:r w:rsidRPr="00B677E8">
              <w:rPr>
                <w:lang w:eastAsia="fi-FI"/>
              </w:rPr>
              <w:t>DC_13A_</w:t>
            </w:r>
            <w:r w:rsidRPr="00B677E8">
              <w:rPr>
                <w:lang w:eastAsia="ja-JP"/>
              </w:rPr>
              <w:t>n77A</w:t>
            </w:r>
          </w:p>
        </w:tc>
      </w:tr>
      <w:tr w:rsidR="008D1E4A" w:rsidRPr="00EF5447" w14:paraId="2A8562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B3949" w14:textId="77777777" w:rsidR="008D1E4A" w:rsidRPr="00EF5447" w:rsidRDefault="008D1E4A" w:rsidP="00C620E0">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D0198A5" w14:textId="77777777" w:rsidR="008D1E4A" w:rsidRPr="00EF5447" w:rsidRDefault="008D1E4A" w:rsidP="00C620E0">
            <w:pPr>
              <w:pStyle w:val="TAC"/>
              <w:rPr>
                <w:lang w:eastAsia="ja-JP"/>
              </w:rPr>
            </w:pPr>
            <w:r w:rsidRPr="00EF5447">
              <w:rPr>
                <w:lang w:eastAsia="ja-JP"/>
              </w:rPr>
              <w:t>DC_2A_n2A</w:t>
            </w:r>
            <w:r w:rsidRPr="00EF5447">
              <w:rPr>
                <w:vertAlign w:val="superscript"/>
                <w:lang w:eastAsia="fi-FI"/>
              </w:rPr>
              <w:t>2</w:t>
            </w:r>
          </w:p>
          <w:p w14:paraId="2149E290" w14:textId="77777777" w:rsidR="008D1E4A" w:rsidRPr="00EF5447" w:rsidRDefault="008D1E4A" w:rsidP="00C620E0">
            <w:pPr>
              <w:pStyle w:val="TAC"/>
              <w:rPr>
                <w:lang w:eastAsia="fi-FI"/>
              </w:rPr>
            </w:pPr>
            <w:r w:rsidRPr="00EF5447">
              <w:rPr>
                <w:lang w:eastAsia="ja-JP"/>
              </w:rPr>
              <w:t>DC_14A_n2A</w:t>
            </w:r>
          </w:p>
        </w:tc>
      </w:tr>
      <w:tr w:rsidR="008D1E4A" w:rsidRPr="00EF5447" w14:paraId="23B3F0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DF3AA" w14:textId="77777777" w:rsidR="008D1E4A" w:rsidRPr="00EF5447" w:rsidRDefault="008D1E4A" w:rsidP="00C620E0">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6449B425" w14:textId="77777777" w:rsidR="008D1E4A" w:rsidRPr="00EF5447" w:rsidRDefault="008D1E4A" w:rsidP="00C620E0">
            <w:pPr>
              <w:pStyle w:val="TAC"/>
              <w:rPr>
                <w:lang w:eastAsia="ja-JP"/>
              </w:rPr>
            </w:pPr>
            <w:r w:rsidRPr="00EF5447">
              <w:rPr>
                <w:lang w:eastAsia="ja-JP"/>
              </w:rPr>
              <w:t>DC_2A_n66A</w:t>
            </w:r>
          </w:p>
          <w:p w14:paraId="7A90E527" w14:textId="77777777" w:rsidR="008D1E4A" w:rsidRPr="00EF5447" w:rsidRDefault="008D1E4A" w:rsidP="00C620E0">
            <w:pPr>
              <w:pStyle w:val="TAC"/>
              <w:rPr>
                <w:lang w:eastAsia="fi-FI"/>
              </w:rPr>
            </w:pPr>
            <w:r w:rsidRPr="00EF5447">
              <w:rPr>
                <w:lang w:eastAsia="ja-JP"/>
              </w:rPr>
              <w:t>DC_14A_n66A</w:t>
            </w:r>
          </w:p>
        </w:tc>
      </w:tr>
      <w:tr w:rsidR="008D1E4A" w:rsidRPr="00EF5447" w14:paraId="7B5906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69DE2" w14:textId="77777777" w:rsidR="008D1E4A" w:rsidRPr="00EF5447" w:rsidRDefault="008D1E4A" w:rsidP="00C620E0">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6983B52D" w14:textId="77777777" w:rsidR="008D1E4A" w:rsidRPr="00EF5447" w:rsidRDefault="008D1E4A" w:rsidP="00C620E0">
            <w:pPr>
              <w:pStyle w:val="TAC"/>
              <w:rPr>
                <w:lang w:eastAsia="ja-JP"/>
              </w:rPr>
            </w:pPr>
            <w:r w:rsidRPr="00EF5447">
              <w:rPr>
                <w:lang w:eastAsia="ja-JP"/>
              </w:rPr>
              <w:t>DC_2A_n66A</w:t>
            </w:r>
          </w:p>
          <w:p w14:paraId="7CCA6386" w14:textId="77777777" w:rsidR="008D1E4A" w:rsidRPr="00EF5447" w:rsidRDefault="008D1E4A" w:rsidP="00C620E0">
            <w:pPr>
              <w:pStyle w:val="TAC"/>
              <w:rPr>
                <w:lang w:eastAsia="fi-FI"/>
              </w:rPr>
            </w:pPr>
            <w:r w:rsidRPr="00EF5447">
              <w:rPr>
                <w:lang w:eastAsia="ja-JP"/>
              </w:rPr>
              <w:t>DC_14A_n66A</w:t>
            </w:r>
          </w:p>
        </w:tc>
      </w:tr>
      <w:tr w:rsidR="008D1E4A" w:rsidRPr="00EF5447" w14:paraId="3C2067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52187A" w14:textId="77777777" w:rsidR="008D1E4A" w:rsidRPr="00EF5447" w:rsidRDefault="008D1E4A" w:rsidP="00C620E0">
            <w:pPr>
              <w:pStyle w:val="TAC"/>
              <w:rPr>
                <w:lang w:eastAsia="ja-JP"/>
              </w:rPr>
            </w:pPr>
            <w:r w:rsidRPr="00B677E8">
              <w:rPr>
                <w:lang w:eastAsia="fi-FI"/>
              </w:rPr>
              <w:lastRenderedPageBreak/>
              <w:t>DC_2A-28A_n7A</w:t>
            </w:r>
          </w:p>
        </w:tc>
        <w:tc>
          <w:tcPr>
            <w:tcW w:w="5862" w:type="dxa"/>
            <w:tcBorders>
              <w:top w:val="single" w:sz="4" w:space="0" w:color="auto"/>
              <w:left w:val="single" w:sz="4" w:space="0" w:color="auto"/>
              <w:bottom w:val="single" w:sz="4" w:space="0" w:color="auto"/>
              <w:right w:val="single" w:sz="4" w:space="0" w:color="auto"/>
            </w:tcBorders>
          </w:tcPr>
          <w:p w14:paraId="6581B598" w14:textId="77777777" w:rsidR="008D1E4A" w:rsidRPr="00EF5447" w:rsidRDefault="008D1E4A" w:rsidP="00C620E0">
            <w:pPr>
              <w:pStyle w:val="TAC"/>
              <w:rPr>
                <w:lang w:eastAsia="ja-JP"/>
              </w:rPr>
            </w:pPr>
            <w:r w:rsidRPr="00EF5447">
              <w:rPr>
                <w:rFonts w:cs="Arial"/>
                <w:color w:val="000000"/>
                <w:szCs w:val="18"/>
              </w:rPr>
              <w:t>DC_2A_n7A</w:t>
            </w:r>
            <w:r w:rsidRPr="00EF5447">
              <w:rPr>
                <w:rFonts w:cs="Arial"/>
                <w:color w:val="000000"/>
                <w:szCs w:val="18"/>
              </w:rPr>
              <w:br/>
              <w:t>DC_28A_n7A</w:t>
            </w:r>
          </w:p>
        </w:tc>
      </w:tr>
      <w:tr w:rsidR="008D1E4A" w:rsidRPr="00EF5447" w14:paraId="60B77E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36416C" w14:textId="77777777" w:rsidR="008D1E4A" w:rsidRPr="00EF5447" w:rsidRDefault="008D1E4A" w:rsidP="00C620E0">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3678A374" w14:textId="77777777" w:rsidR="008D1E4A" w:rsidRPr="00B677E8" w:rsidRDefault="008D1E4A" w:rsidP="00C620E0">
            <w:pPr>
              <w:pStyle w:val="TAC"/>
              <w:rPr>
                <w:lang w:eastAsia="fi-FI"/>
              </w:rPr>
            </w:pPr>
            <w:r w:rsidRPr="00B677E8">
              <w:rPr>
                <w:lang w:eastAsia="fi-FI"/>
              </w:rPr>
              <w:t>DC_2A_</w:t>
            </w:r>
            <w:r w:rsidRPr="00B677E8">
              <w:rPr>
                <w:lang w:eastAsia="ja-JP"/>
              </w:rPr>
              <w:t>n66A</w:t>
            </w:r>
          </w:p>
          <w:p w14:paraId="4D235D1A" w14:textId="77777777" w:rsidR="008D1E4A" w:rsidRPr="00EF5447" w:rsidRDefault="008D1E4A" w:rsidP="00C620E0">
            <w:pPr>
              <w:pStyle w:val="TAC"/>
              <w:rPr>
                <w:lang w:eastAsia="ja-JP"/>
              </w:rPr>
            </w:pPr>
            <w:r w:rsidRPr="00B677E8">
              <w:rPr>
                <w:lang w:eastAsia="fi-FI"/>
              </w:rPr>
              <w:t>DC_28A_</w:t>
            </w:r>
            <w:r w:rsidRPr="00B677E8">
              <w:rPr>
                <w:lang w:eastAsia="ja-JP"/>
              </w:rPr>
              <w:t>n66A</w:t>
            </w:r>
          </w:p>
        </w:tc>
      </w:tr>
      <w:tr w:rsidR="008D1E4A" w:rsidRPr="00EF5447" w14:paraId="32F282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15ADF" w14:textId="77777777" w:rsidR="008D1E4A" w:rsidRPr="00EF5447" w:rsidRDefault="008D1E4A" w:rsidP="00C620E0">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F88174B" w14:textId="77777777" w:rsidR="008D1E4A" w:rsidRPr="00EF5447" w:rsidRDefault="008D1E4A" w:rsidP="00C620E0">
            <w:pPr>
              <w:pStyle w:val="TAC"/>
              <w:rPr>
                <w:lang w:eastAsia="fi-FI"/>
              </w:rPr>
            </w:pPr>
            <w:r w:rsidRPr="00EF5447">
              <w:rPr>
                <w:lang w:eastAsia="ja-JP"/>
              </w:rPr>
              <w:t>DC_2A_n66A</w:t>
            </w:r>
          </w:p>
        </w:tc>
      </w:tr>
      <w:tr w:rsidR="008D1E4A" w:rsidRPr="00EF5447" w14:paraId="30F2D3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36AB3" w14:textId="77777777" w:rsidR="008D1E4A" w:rsidRPr="00EF5447" w:rsidRDefault="008D1E4A" w:rsidP="00C620E0">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5E7105A7" w14:textId="77777777" w:rsidR="008D1E4A" w:rsidRPr="00EF5447" w:rsidRDefault="008D1E4A" w:rsidP="00C620E0">
            <w:pPr>
              <w:pStyle w:val="TAC"/>
              <w:rPr>
                <w:lang w:eastAsia="fi-FI"/>
              </w:rPr>
            </w:pPr>
            <w:r w:rsidRPr="00EF5447">
              <w:rPr>
                <w:lang w:eastAsia="ja-JP"/>
              </w:rPr>
              <w:t>DC_2A_n66A</w:t>
            </w:r>
          </w:p>
        </w:tc>
      </w:tr>
      <w:tr w:rsidR="008D1E4A" w:rsidRPr="00EF5447" w14:paraId="17C561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6BF50" w14:textId="77777777" w:rsidR="008D1E4A" w:rsidRPr="00EF5447" w:rsidRDefault="008D1E4A" w:rsidP="00C620E0">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0E06466B" w14:textId="77777777" w:rsidR="008D1E4A" w:rsidRPr="00EF5447" w:rsidRDefault="008D1E4A" w:rsidP="00C620E0">
            <w:pPr>
              <w:pStyle w:val="TAC"/>
              <w:rPr>
                <w:lang w:eastAsia="fi-FI"/>
              </w:rPr>
            </w:pPr>
            <w:r w:rsidRPr="00EF5447">
              <w:rPr>
                <w:lang w:eastAsia="fi-FI"/>
              </w:rPr>
              <w:t>DC_2A_n5A</w:t>
            </w:r>
          </w:p>
          <w:p w14:paraId="21C82F25" w14:textId="77777777" w:rsidR="008D1E4A" w:rsidRPr="00EF5447" w:rsidRDefault="008D1E4A" w:rsidP="00C620E0">
            <w:pPr>
              <w:pStyle w:val="TAC"/>
              <w:rPr>
                <w:noProof/>
                <w:lang w:eastAsia="zh-CN"/>
              </w:rPr>
            </w:pPr>
            <w:r w:rsidRPr="00EF5447">
              <w:rPr>
                <w:lang w:eastAsia="fi-FI"/>
              </w:rPr>
              <w:t>DC_30A_n5A</w:t>
            </w:r>
          </w:p>
        </w:tc>
      </w:tr>
      <w:tr w:rsidR="008D1E4A" w:rsidRPr="00EF5447" w14:paraId="1DD33F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2FAC2" w14:textId="77777777" w:rsidR="008D1E4A" w:rsidRPr="00EF5447" w:rsidRDefault="008D1E4A" w:rsidP="00C620E0">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9AA451" w14:textId="77777777" w:rsidR="008D1E4A" w:rsidRPr="00EF5447" w:rsidRDefault="008D1E4A" w:rsidP="00C620E0">
            <w:pPr>
              <w:pStyle w:val="TAC"/>
              <w:rPr>
                <w:lang w:eastAsia="fi-FI"/>
              </w:rPr>
            </w:pPr>
            <w:r w:rsidRPr="00EF5447">
              <w:rPr>
                <w:lang w:eastAsia="fi-FI"/>
              </w:rPr>
              <w:t>DC_2A_n5A</w:t>
            </w:r>
          </w:p>
          <w:p w14:paraId="359E87FA" w14:textId="77777777" w:rsidR="008D1E4A" w:rsidRPr="00EF5447" w:rsidRDefault="008D1E4A" w:rsidP="00C620E0">
            <w:pPr>
              <w:pStyle w:val="TAC"/>
              <w:rPr>
                <w:noProof/>
                <w:lang w:eastAsia="zh-CN"/>
              </w:rPr>
            </w:pPr>
            <w:r w:rsidRPr="00EF5447">
              <w:rPr>
                <w:lang w:eastAsia="fi-FI"/>
              </w:rPr>
              <w:t>DC_30A_n5A</w:t>
            </w:r>
          </w:p>
        </w:tc>
      </w:tr>
      <w:tr w:rsidR="008D1E4A" w:rsidRPr="00EF5447" w14:paraId="6285F88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484D2" w14:textId="77777777" w:rsidR="008D1E4A" w:rsidRPr="00EF5447" w:rsidRDefault="008D1E4A" w:rsidP="00C620E0">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15D858CA" w14:textId="77777777" w:rsidR="008D1E4A" w:rsidRPr="00EF5447" w:rsidRDefault="008D1E4A" w:rsidP="00C620E0">
            <w:pPr>
              <w:pStyle w:val="TAC"/>
              <w:rPr>
                <w:noProof/>
                <w:lang w:eastAsia="zh-CN"/>
              </w:rPr>
            </w:pPr>
            <w:r w:rsidRPr="00EF5447">
              <w:rPr>
                <w:noProof/>
                <w:lang w:eastAsia="zh-CN"/>
              </w:rPr>
              <w:t>DC_2A_n66A</w:t>
            </w:r>
          </w:p>
          <w:p w14:paraId="27D2F176" w14:textId="77777777" w:rsidR="008D1E4A" w:rsidRPr="00EF5447" w:rsidRDefault="008D1E4A" w:rsidP="00C620E0">
            <w:pPr>
              <w:pStyle w:val="TAC"/>
              <w:rPr>
                <w:lang w:eastAsia="fi-FI"/>
              </w:rPr>
            </w:pPr>
            <w:r w:rsidRPr="00EF5447">
              <w:rPr>
                <w:noProof/>
                <w:lang w:eastAsia="zh-CN"/>
              </w:rPr>
              <w:t>DC_30A_n66A</w:t>
            </w:r>
          </w:p>
        </w:tc>
      </w:tr>
      <w:tr w:rsidR="008D1E4A" w:rsidRPr="00EF5447" w14:paraId="794097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D64BC" w14:textId="77777777" w:rsidR="008D1E4A" w:rsidRPr="00EF5447" w:rsidRDefault="008D1E4A" w:rsidP="00C620E0">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592E5185" w14:textId="77777777" w:rsidR="008D1E4A" w:rsidRPr="00EF5447" w:rsidRDefault="008D1E4A" w:rsidP="00C620E0">
            <w:pPr>
              <w:pStyle w:val="TAC"/>
              <w:rPr>
                <w:noProof/>
                <w:lang w:eastAsia="zh-CN"/>
              </w:rPr>
            </w:pPr>
            <w:r w:rsidRPr="00EF5447">
              <w:rPr>
                <w:noProof/>
                <w:lang w:eastAsia="zh-CN"/>
              </w:rPr>
              <w:t>DC_2A_n66A</w:t>
            </w:r>
          </w:p>
          <w:p w14:paraId="60FA3142" w14:textId="77777777" w:rsidR="008D1E4A" w:rsidRPr="00EF5447" w:rsidRDefault="008D1E4A" w:rsidP="00C620E0">
            <w:pPr>
              <w:pStyle w:val="TAC"/>
              <w:rPr>
                <w:noProof/>
                <w:lang w:eastAsia="zh-CN"/>
              </w:rPr>
            </w:pPr>
            <w:r w:rsidRPr="00EF5447">
              <w:rPr>
                <w:noProof/>
                <w:lang w:eastAsia="zh-CN"/>
              </w:rPr>
              <w:t>DC_30A_n66A</w:t>
            </w:r>
          </w:p>
        </w:tc>
      </w:tr>
      <w:tr w:rsidR="008D1E4A" w:rsidRPr="00EF5447" w14:paraId="66B95DC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114EF7" w14:textId="77777777" w:rsidR="008D1E4A" w:rsidRPr="00EF5447" w:rsidRDefault="008D1E4A" w:rsidP="00C620E0">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390F3AEA" w14:textId="77777777" w:rsidR="008D1E4A" w:rsidRPr="00EF5447" w:rsidRDefault="008D1E4A" w:rsidP="00C620E0">
            <w:pPr>
              <w:pStyle w:val="TAC"/>
              <w:rPr>
                <w:lang w:eastAsia="zh-CN"/>
              </w:rPr>
            </w:pPr>
            <w:r w:rsidRPr="00EF5447">
              <w:rPr>
                <w:lang w:eastAsia="zh-CN"/>
              </w:rPr>
              <w:t>DC_2A_n38A</w:t>
            </w:r>
          </w:p>
          <w:p w14:paraId="1853ED0A" w14:textId="77777777" w:rsidR="008D1E4A" w:rsidRPr="00EF5447" w:rsidRDefault="008D1E4A" w:rsidP="00C620E0">
            <w:pPr>
              <w:pStyle w:val="TAC"/>
              <w:rPr>
                <w:noProof/>
                <w:lang w:eastAsia="zh-CN"/>
              </w:rPr>
            </w:pPr>
            <w:r w:rsidRPr="00EF5447">
              <w:rPr>
                <w:lang w:eastAsia="zh-CN"/>
              </w:rPr>
              <w:t>DC_2A_n66A</w:t>
            </w:r>
          </w:p>
        </w:tc>
      </w:tr>
      <w:tr w:rsidR="008D1E4A" w:rsidRPr="00EF5447" w14:paraId="590420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500152" w14:textId="77777777" w:rsidR="008D1E4A" w:rsidRPr="00EF5447" w:rsidRDefault="008D1E4A" w:rsidP="00C620E0">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484F990E" w14:textId="77777777" w:rsidR="008D1E4A" w:rsidRPr="00EF5447" w:rsidRDefault="008D1E4A" w:rsidP="00C620E0">
            <w:pPr>
              <w:pStyle w:val="TAC"/>
              <w:rPr>
                <w:rFonts w:cs="Arial"/>
                <w:lang w:eastAsia="zh-CN"/>
              </w:rPr>
            </w:pPr>
            <w:r w:rsidRPr="00EF5447">
              <w:rPr>
                <w:rFonts w:cs="Arial"/>
                <w:lang w:eastAsia="zh-CN"/>
              </w:rPr>
              <w:t>DC_2A_n38A</w:t>
            </w:r>
          </w:p>
          <w:p w14:paraId="30AF8813" w14:textId="77777777" w:rsidR="008D1E4A" w:rsidRPr="00EF5447" w:rsidRDefault="008D1E4A" w:rsidP="00C620E0">
            <w:pPr>
              <w:pStyle w:val="TAC"/>
              <w:rPr>
                <w:noProof/>
                <w:lang w:eastAsia="zh-CN"/>
              </w:rPr>
            </w:pPr>
            <w:r w:rsidRPr="00EF5447">
              <w:rPr>
                <w:rFonts w:cs="Arial"/>
                <w:lang w:eastAsia="zh-CN"/>
              </w:rPr>
              <w:t>DC_2A_n78A</w:t>
            </w:r>
          </w:p>
        </w:tc>
      </w:tr>
      <w:tr w:rsidR="008D1E4A" w:rsidRPr="00EF5447" w14:paraId="7BB25E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012BE" w14:textId="77777777" w:rsidR="008D1E4A" w:rsidRPr="00EF5447" w:rsidRDefault="008D1E4A" w:rsidP="00C620E0">
            <w:pPr>
              <w:pStyle w:val="TAC"/>
              <w:rPr>
                <w:lang w:eastAsia="ja-JP"/>
              </w:rPr>
            </w:pPr>
            <w:r w:rsidRPr="00EF5447">
              <w:rPr>
                <w:lang w:eastAsia="ja-JP"/>
              </w:rPr>
              <w:t>DC_2A_n41A-n66A</w:t>
            </w:r>
          </w:p>
          <w:p w14:paraId="16BBABA3" w14:textId="77777777" w:rsidR="008D1E4A" w:rsidRPr="00EF5447" w:rsidRDefault="008D1E4A" w:rsidP="00C620E0">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38B450ED" w14:textId="77777777" w:rsidR="008D1E4A" w:rsidRPr="00EF5447" w:rsidRDefault="008D1E4A" w:rsidP="00C620E0">
            <w:pPr>
              <w:pStyle w:val="TAC"/>
              <w:rPr>
                <w:lang w:eastAsia="ja-JP"/>
              </w:rPr>
            </w:pPr>
            <w:r w:rsidRPr="00EF5447">
              <w:rPr>
                <w:lang w:eastAsia="ja-JP"/>
              </w:rPr>
              <w:t>DC_2A_n41A</w:t>
            </w:r>
          </w:p>
          <w:p w14:paraId="78915D39" w14:textId="77777777" w:rsidR="008D1E4A" w:rsidRPr="00EF5447" w:rsidRDefault="008D1E4A" w:rsidP="00C620E0">
            <w:pPr>
              <w:pStyle w:val="TAC"/>
              <w:rPr>
                <w:noProof/>
                <w:lang w:eastAsia="zh-CN"/>
              </w:rPr>
            </w:pPr>
            <w:r w:rsidRPr="00EF5447">
              <w:rPr>
                <w:lang w:eastAsia="ja-JP"/>
              </w:rPr>
              <w:t>DC_2A_n66A</w:t>
            </w:r>
          </w:p>
        </w:tc>
      </w:tr>
      <w:tr w:rsidR="008D1E4A" w:rsidRPr="00EF5447" w14:paraId="52596E2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7D0C6" w14:textId="77777777" w:rsidR="008D1E4A" w:rsidRPr="00EF5447" w:rsidRDefault="008D1E4A" w:rsidP="00C620E0">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4C40E404" w14:textId="77777777" w:rsidR="008D1E4A" w:rsidRPr="00EF5447" w:rsidRDefault="008D1E4A" w:rsidP="00C620E0">
            <w:pPr>
              <w:pStyle w:val="TAC"/>
              <w:rPr>
                <w:lang w:eastAsia="ja-JP"/>
              </w:rPr>
            </w:pPr>
            <w:r w:rsidRPr="00EF5447">
              <w:rPr>
                <w:lang w:eastAsia="ja-JP"/>
              </w:rPr>
              <w:t>DC_2A_n41A</w:t>
            </w:r>
          </w:p>
          <w:p w14:paraId="70784E1C" w14:textId="77777777" w:rsidR="008D1E4A" w:rsidRPr="00EF5447" w:rsidRDefault="008D1E4A" w:rsidP="00C620E0">
            <w:pPr>
              <w:pStyle w:val="TAC"/>
              <w:rPr>
                <w:noProof/>
                <w:lang w:eastAsia="zh-CN"/>
              </w:rPr>
            </w:pPr>
            <w:r w:rsidRPr="00EF5447">
              <w:rPr>
                <w:lang w:eastAsia="ja-JP"/>
              </w:rPr>
              <w:t>DC_2A_n66A</w:t>
            </w:r>
          </w:p>
        </w:tc>
      </w:tr>
      <w:tr w:rsidR="008D1E4A" w:rsidRPr="00EF5447" w14:paraId="7679F3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389E3" w14:textId="77777777" w:rsidR="008D1E4A" w:rsidRPr="00EF5447" w:rsidRDefault="008D1E4A" w:rsidP="00C620E0">
            <w:pPr>
              <w:pStyle w:val="TAC"/>
              <w:rPr>
                <w:lang w:eastAsia="ko-KR"/>
              </w:rPr>
            </w:pPr>
            <w:r w:rsidRPr="00EF5447">
              <w:rPr>
                <w:lang w:eastAsia="ko-KR"/>
              </w:rPr>
              <w:t>DC_2A_n41A-n71A</w:t>
            </w:r>
          </w:p>
          <w:p w14:paraId="732D9A62" w14:textId="77777777" w:rsidR="008D1E4A" w:rsidRPr="00EF5447" w:rsidRDefault="008D1E4A" w:rsidP="00C620E0">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3788A866" w14:textId="77777777" w:rsidR="008D1E4A" w:rsidRPr="00EF5447" w:rsidRDefault="008D1E4A" w:rsidP="00C620E0">
            <w:pPr>
              <w:pStyle w:val="TAC"/>
              <w:rPr>
                <w:noProof/>
                <w:lang w:eastAsia="ko-KR"/>
              </w:rPr>
            </w:pPr>
            <w:r w:rsidRPr="00EF5447">
              <w:rPr>
                <w:noProof/>
                <w:lang w:eastAsia="ko-KR"/>
              </w:rPr>
              <w:t>DC_2A_n41A</w:t>
            </w:r>
          </w:p>
          <w:p w14:paraId="10B12235" w14:textId="77777777" w:rsidR="008D1E4A" w:rsidRPr="00EF5447" w:rsidRDefault="008D1E4A" w:rsidP="00C620E0">
            <w:pPr>
              <w:pStyle w:val="TAC"/>
              <w:rPr>
                <w:noProof/>
                <w:lang w:eastAsia="zh-CN"/>
              </w:rPr>
            </w:pPr>
            <w:r w:rsidRPr="00EF5447">
              <w:rPr>
                <w:noProof/>
                <w:lang w:eastAsia="ko-KR"/>
              </w:rPr>
              <w:t>DC_2A_n71A</w:t>
            </w:r>
          </w:p>
        </w:tc>
      </w:tr>
      <w:tr w:rsidR="008D1E4A" w:rsidRPr="00EF5447" w14:paraId="5976EF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D505C" w14:textId="77777777" w:rsidR="008D1E4A" w:rsidRPr="00EF5447" w:rsidRDefault="008D1E4A" w:rsidP="00C620E0">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B50A2A1" w14:textId="77777777" w:rsidR="008D1E4A" w:rsidRPr="00EF5447" w:rsidRDefault="008D1E4A" w:rsidP="00C620E0">
            <w:pPr>
              <w:pStyle w:val="TAC"/>
              <w:rPr>
                <w:noProof/>
                <w:lang w:eastAsia="ko-KR"/>
              </w:rPr>
            </w:pPr>
            <w:r w:rsidRPr="00EF5447">
              <w:rPr>
                <w:noProof/>
                <w:lang w:eastAsia="ko-KR"/>
              </w:rPr>
              <w:t>DC_2A_n41A</w:t>
            </w:r>
          </w:p>
          <w:p w14:paraId="4F7BBFB9" w14:textId="77777777" w:rsidR="008D1E4A" w:rsidRPr="00EF5447" w:rsidRDefault="008D1E4A" w:rsidP="00C620E0">
            <w:pPr>
              <w:pStyle w:val="TAC"/>
              <w:rPr>
                <w:noProof/>
                <w:lang w:eastAsia="ko-KR"/>
              </w:rPr>
            </w:pPr>
            <w:r w:rsidRPr="00EF5447">
              <w:rPr>
                <w:noProof/>
                <w:lang w:eastAsia="ko-KR"/>
              </w:rPr>
              <w:t>DC_2A_n71A</w:t>
            </w:r>
          </w:p>
        </w:tc>
      </w:tr>
      <w:tr w:rsidR="008D1E4A" w:rsidRPr="00EF5447" w14:paraId="13C899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886E5" w14:textId="77777777" w:rsidR="008D1E4A" w:rsidRPr="00EF5447" w:rsidRDefault="008D1E4A" w:rsidP="00C620E0">
            <w:pPr>
              <w:pStyle w:val="TAC"/>
              <w:rPr>
                <w:noProof/>
                <w:lang w:eastAsia="zh-CN"/>
              </w:rPr>
            </w:pPr>
            <w:r w:rsidRPr="00EF5447">
              <w:rPr>
                <w:noProof/>
                <w:lang w:eastAsia="zh-CN"/>
              </w:rPr>
              <w:t>DC_2A-46A_n41A</w:t>
            </w:r>
          </w:p>
          <w:p w14:paraId="07BBD97C" w14:textId="77777777" w:rsidR="008D1E4A" w:rsidRPr="00EF5447" w:rsidRDefault="008D1E4A" w:rsidP="00C620E0">
            <w:pPr>
              <w:pStyle w:val="TAC"/>
              <w:rPr>
                <w:noProof/>
                <w:lang w:eastAsia="zh-CN"/>
              </w:rPr>
            </w:pPr>
            <w:r w:rsidRPr="00EF5447">
              <w:rPr>
                <w:noProof/>
                <w:lang w:eastAsia="zh-CN"/>
              </w:rPr>
              <w:t>DC_2A-46C_n41A</w:t>
            </w:r>
          </w:p>
          <w:p w14:paraId="4C9318CD" w14:textId="77777777" w:rsidR="008D1E4A" w:rsidRPr="00EF5447" w:rsidRDefault="008D1E4A" w:rsidP="00C620E0">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422B5780" w14:textId="77777777" w:rsidR="008D1E4A" w:rsidRPr="00EF5447" w:rsidRDefault="008D1E4A" w:rsidP="00C620E0">
            <w:pPr>
              <w:pStyle w:val="TAC"/>
              <w:rPr>
                <w:noProof/>
                <w:lang w:eastAsia="ko-KR"/>
              </w:rPr>
            </w:pPr>
            <w:r w:rsidRPr="00EF5447">
              <w:rPr>
                <w:noProof/>
                <w:lang w:eastAsia="zh-CN"/>
              </w:rPr>
              <w:t>DC_2A_n41A</w:t>
            </w:r>
          </w:p>
        </w:tc>
      </w:tr>
      <w:tr w:rsidR="008D1E4A" w:rsidRPr="00EF5447" w14:paraId="484265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7C272" w14:textId="77777777" w:rsidR="008D1E4A" w:rsidRPr="00EF5447" w:rsidRDefault="008D1E4A" w:rsidP="00C620E0">
            <w:pPr>
              <w:pStyle w:val="TAC"/>
              <w:rPr>
                <w:noProof/>
                <w:lang w:eastAsia="zh-CN"/>
              </w:rPr>
            </w:pPr>
            <w:r w:rsidRPr="00EF5447">
              <w:rPr>
                <w:noProof/>
                <w:lang w:eastAsia="zh-CN"/>
              </w:rPr>
              <w:t>DC_2A-46A_n41(2A)</w:t>
            </w:r>
          </w:p>
          <w:p w14:paraId="377B52DA" w14:textId="77777777" w:rsidR="008D1E4A" w:rsidRPr="00EF5447" w:rsidRDefault="008D1E4A" w:rsidP="00C620E0">
            <w:pPr>
              <w:pStyle w:val="TAC"/>
              <w:rPr>
                <w:noProof/>
                <w:lang w:eastAsia="zh-CN"/>
              </w:rPr>
            </w:pPr>
            <w:r w:rsidRPr="00EF5447">
              <w:rPr>
                <w:noProof/>
                <w:lang w:eastAsia="zh-CN"/>
              </w:rPr>
              <w:t>DC_2A-46C_n41(2A)</w:t>
            </w:r>
          </w:p>
          <w:p w14:paraId="11263AF5" w14:textId="77777777" w:rsidR="008D1E4A" w:rsidRPr="00EF5447" w:rsidRDefault="008D1E4A" w:rsidP="00C620E0">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02B0809B" w14:textId="77777777" w:rsidR="008D1E4A" w:rsidRPr="00EF5447" w:rsidRDefault="008D1E4A" w:rsidP="00C620E0">
            <w:pPr>
              <w:pStyle w:val="TAC"/>
              <w:rPr>
                <w:noProof/>
                <w:lang w:eastAsia="zh-CN"/>
              </w:rPr>
            </w:pPr>
            <w:r w:rsidRPr="00EF5447">
              <w:rPr>
                <w:noProof/>
                <w:lang w:eastAsia="zh-CN"/>
              </w:rPr>
              <w:t>DC_2A_n41A</w:t>
            </w:r>
          </w:p>
        </w:tc>
      </w:tr>
      <w:tr w:rsidR="008D1E4A" w:rsidRPr="00EF5447" w14:paraId="6A13970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2D870" w14:textId="77777777" w:rsidR="008D1E4A" w:rsidRPr="00EF5447" w:rsidRDefault="008D1E4A" w:rsidP="00C620E0">
            <w:pPr>
              <w:pStyle w:val="TAC"/>
              <w:rPr>
                <w:lang w:eastAsia="ja-JP"/>
              </w:rPr>
            </w:pPr>
            <w:r w:rsidRPr="00EF5447">
              <w:rPr>
                <w:lang w:eastAsia="ja-JP"/>
              </w:rPr>
              <w:t>DC_2A-46A_n66A</w:t>
            </w:r>
          </w:p>
          <w:p w14:paraId="57A61428" w14:textId="77777777" w:rsidR="008D1E4A" w:rsidRPr="00EF5447" w:rsidRDefault="008D1E4A" w:rsidP="00C620E0">
            <w:pPr>
              <w:pStyle w:val="TAC"/>
              <w:rPr>
                <w:lang w:eastAsia="ja-JP"/>
              </w:rPr>
            </w:pPr>
            <w:r w:rsidRPr="00EF5447">
              <w:rPr>
                <w:lang w:eastAsia="ja-JP"/>
              </w:rPr>
              <w:t>DC_2A-46C_n66A</w:t>
            </w:r>
          </w:p>
          <w:p w14:paraId="196029B6" w14:textId="77777777" w:rsidR="008D1E4A" w:rsidRPr="00EF5447" w:rsidRDefault="008D1E4A" w:rsidP="00C620E0">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92CE32B" w14:textId="77777777" w:rsidR="008D1E4A" w:rsidRPr="00EF5447" w:rsidRDefault="008D1E4A" w:rsidP="00C620E0">
            <w:pPr>
              <w:pStyle w:val="TAC"/>
              <w:rPr>
                <w:noProof/>
                <w:lang w:eastAsia="zh-CN"/>
              </w:rPr>
            </w:pPr>
            <w:r w:rsidRPr="00EF5447">
              <w:rPr>
                <w:lang w:eastAsia="ja-JP"/>
              </w:rPr>
              <w:t>DC_2A_n66A</w:t>
            </w:r>
          </w:p>
        </w:tc>
      </w:tr>
      <w:tr w:rsidR="008D1E4A" w:rsidRPr="00EF5447" w14:paraId="2EFA0E8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4C58D" w14:textId="77777777" w:rsidR="008D1E4A" w:rsidRPr="00EF5447" w:rsidRDefault="008D1E4A" w:rsidP="00C620E0">
            <w:pPr>
              <w:pStyle w:val="TAC"/>
              <w:rPr>
                <w:noProof/>
                <w:lang w:eastAsia="zh-CN"/>
              </w:rPr>
            </w:pPr>
            <w:r w:rsidRPr="00EF5447">
              <w:rPr>
                <w:noProof/>
                <w:lang w:eastAsia="zh-CN"/>
              </w:rPr>
              <w:t>DC_2A-46A_n71A</w:t>
            </w:r>
          </w:p>
          <w:p w14:paraId="426B70F0" w14:textId="77777777" w:rsidR="008D1E4A" w:rsidRPr="00EF5447" w:rsidRDefault="008D1E4A" w:rsidP="00C620E0">
            <w:pPr>
              <w:pStyle w:val="TAC"/>
              <w:rPr>
                <w:noProof/>
                <w:lang w:eastAsia="zh-CN"/>
              </w:rPr>
            </w:pPr>
            <w:r w:rsidRPr="00EF5447">
              <w:rPr>
                <w:noProof/>
                <w:lang w:eastAsia="zh-CN"/>
              </w:rPr>
              <w:t>DC_2A-46C_n71A</w:t>
            </w:r>
          </w:p>
          <w:p w14:paraId="2ED8824D" w14:textId="77777777" w:rsidR="008D1E4A" w:rsidRPr="00EF5447" w:rsidRDefault="008D1E4A" w:rsidP="00C620E0">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430B9904" w14:textId="77777777" w:rsidR="008D1E4A" w:rsidRPr="00EF5447" w:rsidRDefault="008D1E4A" w:rsidP="00C620E0">
            <w:pPr>
              <w:pStyle w:val="TAC"/>
              <w:rPr>
                <w:noProof/>
                <w:lang w:eastAsia="ko-KR"/>
              </w:rPr>
            </w:pPr>
            <w:r w:rsidRPr="00EF5447">
              <w:rPr>
                <w:noProof/>
                <w:lang w:eastAsia="zh-CN"/>
              </w:rPr>
              <w:t>DC_2A_n71A</w:t>
            </w:r>
          </w:p>
        </w:tc>
      </w:tr>
      <w:tr w:rsidR="008D1E4A" w:rsidRPr="00EF5447" w14:paraId="70D114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0B8C2F" w14:textId="77777777" w:rsidR="008D1E4A" w:rsidRPr="00EF5447" w:rsidRDefault="008D1E4A" w:rsidP="00C620E0">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380DC3B0" w14:textId="77777777" w:rsidR="008D1E4A" w:rsidRPr="00EF5447" w:rsidRDefault="008D1E4A" w:rsidP="00C620E0">
            <w:pPr>
              <w:pStyle w:val="TAC"/>
            </w:pPr>
            <w:r w:rsidRPr="00EF5447">
              <w:t>DC_2A_n5A</w:t>
            </w:r>
          </w:p>
          <w:p w14:paraId="0318FDE6" w14:textId="77777777" w:rsidR="008D1E4A" w:rsidRPr="00EF5447" w:rsidRDefault="008D1E4A" w:rsidP="00C620E0">
            <w:pPr>
              <w:pStyle w:val="TAC"/>
              <w:rPr>
                <w:noProof/>
                <w:lang w:eastAsia="zh-CN"/>
              </w:rPr>
            </w:pPr>
            <w:r w:rsidRPr="00EF5447">
              <w:t>DC_48A_n5A</w:t>
            </w:r>
          </w:p>
        </w:tc>
      </w:tr>
      <w:tr w:rsidR="008D1E4A" w:rsidRPr="00EF5447" w14:paraId="0BEBC14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E67AD" w14:textId="77777777" w:rsidR="008D1E4A" w:rsidRPr="00EF5447" w:rsidRDefault="008D1E4A" w:rsidP="00C620E0">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63AC2B64" w14:textId="77777777" w:rsidR="008D1E4A" w:rsidRPr="00EF5447" w:rsidRDefault="008D1E4A" w:rsidP="00C620E0">
            <w:pPr>
              <w:pStyle w:val="TAC"/>
              <w:rPr>
                <w:lang w:eastAsia="ja-JP"/>
              </w:rPr>
            </w:pPr>
            <w:r w:rsidRPr="00EF5447">
              <w:rPr>
                <w:lang w:eastAsia="ja-JP"/>
              </w:rPr>
              <w:t>DC_2A_n48A</w:t>
            </w:r>
          </w:p>
          <w:p w14:paraId="5F098979" w14:textId="77777777" w:rsidR="008D1E4A" w:rsidRPr="00EF5447" w:rsidRDefault="008D1E4A" w:rsidP="00C620E0">
            <w:pPr>
              <w:pStyle w:val="TAC"/>
              <w:rPr>
                <w:noProof/>
                <w:lang w:eastAsia="zh-CN"/>
              </w:rPr>
            </w:pPr>
            <w:r w:rsidRPr="00EF5447">
              <w:rPr>
                <w:lang w:eastAsia="ja-JP"/>
              </w:rPr>
              <w:t>DC_2A_n66A</w:t>
            </w:r>
          </w:p>
        </w:tc>
      </w:tr>
      <w:tr w:rsidR="008D1E4A" w:rsidRPr="00EF5447" w14:paraId="7DA6B5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16301" w14:textId="77777777" w:rsidR="008D1E4A" w:rsidRPr="00EF5447" w:rsidRDefault="008D1E4A" w:rsidP="00C620E0">
            <w:pPr>
              <w:pStyle w:val="TAC"/>
              <w:rPr>
                <w:noProof/>
                <w:lang w:eastAsia="zh-CN"/>
              </w:rPr>
            </w:pPr>
            <w:r w:rsidRPr="00EF5447">
              <w:rPr>
                <w:lang w:eastAsia="fi-FI"/>
              </w:rPr>
              <w:lastRenderedPageBreak/>
              <w:t>DC_2A-48A_n71A</w:t>
            </w:r>
          </w:p>
        </w:tc>
        <w:tc>
          <w:tcPr>
            <w:tcW w:w="5862" w:type="dxa"/>
            <w:tcBorders>
              <w:top w:val="single" w:sz="4" w:space="0" w:color="auto"/>
              <w:left w:val="single" w:sz="4" w:space="0" w:color="auto"/>
              <w:bottom w:val="single" w:sz="4" w:space="0" w:color="auto"/>
              <w:right w:val="single" w:sz="4" w:space="0" w:color="auto"/>
            </w:tcBorders>
            <w:hideMark/>
          </w:tcPr>
          <w:p w14:paraId="29200464" w14:textId="77777777" w:rsidR="008D1E4A" w:rsidRPr="00EF5447" w:rsidRDefault="008D1E4A" w:rsidP="00C620E0">
            <w:pPr>
              <w:pStyle w:val="TAC"/>
              <w:rPr>
                <w:lang w:eastAsia="fi-FI"/>
              </w:rPr>
            </w:pPr>
            <w:r w:rsidRPr="00EF5447">
              <w:rPr>
                <w:lang w:eastAsia="fi-FI"/>
              </w:rPr>
              <w:t>DC_2A_n71A</w:t>
            </w:r>
          </w:p>
          <w:p w14:paraId="4C5540E0" w14:textId="77777777" w:rsidR="008D1E4A" w:rsidRPr="00EF5447" w:rsidRDefault="008D1E4A" w:rsidP="00C620E0">
            <w:pPr>
              <w:pStyle w:val="TAC"/>
              <w:rPr>
                <w:noProof/>
                <w:lang w:eastAsia="zh-CN"/>
              </w:rPr>
            </w:pPr>
            <w:r w:rsidRPr="00EF5447">
              <w:rPr>
                <w:lang w:eastAsia="fi-FI"/>
              </w:rPr>
              <w:t>DC_48A_n71A</w:t>
            </w:r>
          </w:p>
        </w:tc>
      </w:tr>
      <w:tr w:rsidR="008D1E4A" w:rsidRPr="00EF5447" w14:paraId="5BC414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73D31" w14:textId="77777777" w:rsidR="008D1E4A" w:rsidRPr="00EF5447" w:rsidRDefault="008D1E4A" w:rsidP="00C620E0">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02436D60" w14:textId="77777777" w:rsidR="008D1E4A" w:rsidRPr="00EF5447" w:rsidRDefault="008D1E4A" w:rsidP="00C620E0">
            <w:pPr>
              <w:pStyle w:val="TAC"/>
              <w:rPr>
                <w:szCs w:val="18"/>
                <w:lang w:eastAsia="ja-JP"/>
              </w:rPr>
            </w:pPr>
            <w:r w:rsidRPr="00EF5447">
              <w:rPr>
                <w:szCs w:val="18"/>
                <w:lang w:eastAsia="ja-JP"/>
              </w:rPr>
              <w:t>DC_2A_n12A</w:t>
            </w:r>
          </w:p>
          <w:p w14:paraId="6FC7B6FE" w14:textId="77777777" w:rsidR="008D1E4A" w:rsidRPr="00EF5447" w:rsidRDefault="008D1E4A" w:rsidP="00C620E0">
            <w:pPr>
              <w:pStyle w:val="TAC"/>
              <w:rPr>
                <w:noProof/>
                <w:lang w:eastAsia="zh-CN"/>
              </w:rPr>
            </w:pPr>
            <w:r w:rsidRPr="00EF5447">
              <w:rPr>
                <w:szCs w:val="18"/>
                <w:lang w:eastAsia="ja-JP"/>
              </w:rPr>
              <w:t>DC_48A_n12A</w:t>
            </w:r>
          </w:p>
        </w:tc>
      </w:tr>
      <w:tr w:rsidR="008D1E4A" w:rsidRPr="00EF5447" w14:paraId="12F4E32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46F478" w14:textId="77777777" w:rsidR="008D1E4A" w:rsidRPr="00EF5447" w:rsidRDefault="008D1E4A" w:rsidP="00C620E0">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191D4536" w14:textId="77777777" w:rsidR="008D1E4A" w:rsidRPr="00EF5447" w:rsidRDefault="008D1E4A" w:rsidP="00C620E0">
            <w:pPr>
              <w:pStyle w:val="TAC"/>
              <w:rPr>
                <w:szCs w:val="18"/>
                <w:lang w:eastAsia="ja-JP"/>
              </w:rPr>
            </w:pPr>
            <w:r w:rsidRPr="00EF5447">
              <w:rPr>
                <w:lang w:eastAsia="fi-FI"/>
              </w:rPr>
              <w:t>DC_2A_n48A</w:t>
            </w:r>
          </w:p>
        </w:tc>
      </w:tr>
      <w:tr w:rsidR="008D1E4A" w:rsidRPr="00EF5447" w14:paraId="5CD8BA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A8A3C" w14:textId="77777777" w:rsidR="008D1E4A" w:rsidRPr="00EF5447" w:rsidRDefault="008D1E4A" w:rsidP="00C620E0">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2A55F571" w14:textId="77777777" w:rsidR="008D1E4A" w:rsidRPr="00EF5447" w:rsidRDefault="008D1E4A" w:rsidP="00C620E0">
            <w:pPr>
              <w:pStyle w:val="TAC"/>
              <w:rPr>
                <w:noProof/>
                <w:lang w:eastAsia="zh-CN"/>
              </w:rPr>
            </w:pPr>
            <w:r w:rsidRPr="00EF5447">
              <w:rPr>
                <w:noProof/>
                <w:lang w:eastAsia="zh-CN"/>
              </w:rPr>
              <w:t>DC_2A_n66A</w:t>
            </w:r>
          </w:p>
          <w:p w14:paraId="3EB5BB21" w14:textId="77777777" w:rsidR="008D1E4A" w:rsidRPr="00EF5447" w:rsidRDefault="008D1E4A" w:rsidP="00C620E0">
            <w:pPr>
              <w:pStyle w:val="TAC"/>
              <w:rPr>
                <w:szCs w:val="18"/>
                <w:lang w:eastAsia="ja-JP"/>
              </w:rPr>
            </w:pPr>
            <w:r w:rsidRPr="00EF5447">
              <w:rPr>
                <w:noProof/>
                <w:kern w:val="2"/>
                <w:lang w:eastAsia="zh-CN"/>
              </w:rPr>
              <w:t>DC_48A_n66A</w:t>
            </w:r>
          </w:p>
        </w:tc>
      </w:tr>
      <w:tr w:rsidR="008D1E4A" w:rsidRPr="00EF5447" w14:paraId="5231DC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89E86F" w14:textId="77777777" w:rsidR="008D1E4A" w:rsidRPr="00EF5447" w:rsidRDefault="008D1E4A" w:rsidP="00C620E0">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22A6951C" w14:textId="77777777" w:rsidR="008D1E4A" w:rsidRPr="00EF5447" w:rsidRDefault="008D1E4A" w:rsidP="00C620E0">
            <w:pPr>
              <w:pStyle w:val="TAC"/>
              <w:rPr>
                <w:b/>
                <w:lang w:eastAsia="fi-FI"/>
              </w:rPr>
            </w:pPr>
            <w:r w:rsidRPr="00EF5447">
              <w:rPr>
                <w:lang w:eastAsia="fi-FI"/>
              </w:rPr>
              <w:t>DC_2A_</w:t>
            </w:r>
            <w:r w:rsidRPr="00EF5447">
              <w:rPr>
                <w:lang w:eastAsia="ja-JP"/>
              </w:rPr>
              <w:t>n77A</w:t>
            </w:r>
          </w:p>
          <w:p w14:paraId="6BB32225" w14:textId="77777777" w:rsidR="008D1E4A" w:rsidRPr="00EF5447" w:rsidRDefault="008D1E4A" w:rsidP="00C620E0">
            <w:pPr>
              <w:pStyle w:val="TAC"/>
              <w:rPr>
                <w:noProof/>
                <w:lang w:eastAsia="zh-CN"/>
              </w:rPr>
            </w:pPr>
            <w:r w:rsidRPr="00B677E8">
              <w:rPr>
                <w:lang w:eastAsia="fi-FI"/>
              </w:rPr>
              <w:t>DC_48A_</w:t>
            </w:r>
            <w:r w:rsidRPr="00B677E8">
              <w:rPr>
                <w:lang w:eastAsia="ja-JP"/>
              </w:rPr>
              <w:t>n77A</w:t>
            </w:r>
          </w:p>
        </w:tc>
      </w:tr>
      <w:tr w:rsidR="008D1E4A" w:rsidRPr="00EF5447" w14:paraId="47F568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25D58" w14:textId="77777777" w:rsidR="008D1E4A" w:rsidRPr="00EF5447" w:rsidRDefault="008D1E4A" w:rsidP="00C620E0">
            <w:pPr>
              <w:pStyle w:val="TAC"/>
              <w:rPr>
                <w:lang w:eastAsia="fi-FI"/>
              </w:rPr>
            </w:pPr>
            <w:r w:rsidRPr="00EF5447">
              <w:rPr>
                <w:lang w:eastAsia="fi-FI"/>
              </w:rPr>
              <w:t>DC_2A-66A_n5A</w:t>
            </w:r>
          </w:p>
          <w:p w14:paraId="6A53D547" w14:textId="77777777" w:rsidR="008D1E4A" w:rsidRPr="00EF5447" w:rsidRDefault="008D1E4A" w:rsidP="00C620E0">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2D29FC9B" w14:textId="77777777" w:rsidR="008D1E4A" w:rsidRPr="00EF5447" w:rsidRDefault="008D1E4A" w:rsidP="00C620E0">
            <w:pPr>
              <w:pStyle w:val="TAC"/>
              <w:rPr>
                <w:lang w:eastAsia="fi-FI"/>
              </w:rPr>
            </w:pPr>
            <w:r w:rsidRPr="00EF5447">
              <w:rPr>
                <w:lang w:eastAsia="fi-FI"/>
              </w:rPr>
              <w:t>DC_2A_n5A</w:t>
            </w:r>
          </w:p>
          <w:p w14:paraId="3ECC8ACB" w14:textId="77777777" w:rsidR="008D1E4A" w:rsidRPr="00EF5447" w:rsidRDefault="008D1E4A" w:rsidP="00C620E0">
            <w:pPr>
              <w:pStyle w:val="TAC"/>
              <w:rPr>
                <w:lang w:eastAsia="fi-FI"/>
              </w:rPr>
            </w:pPr>
            <w:r w:rsidRPr="00EF5447">
              <w:rPr>
                <w:lang w:eastAsia="fi-FI"/>
              </w:rPr>
              <w:t>DC_66A_n5A</w:t>
            </w:r>
          </w:p>
        </w:tc>
      </w:tr>
      <w:tr w:rsidR="008D1E4A" w:rsidRPr="00EF5447" w14:paraId="3D5EF4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075DF" w14:textId="77777777" w:rsidR="008D1E4A" w:rsidRPr="00EF5447" w:rsidRDefault="008D1E4A" w:rsidP="00C620E0">
            <w:pPr>
              <w:pStyle w:val="TAC"/>
            </w:pPr>
            <w:r w:rsidRPr="00EF5447">
              <w:rPr>
                <w:lang w:eastAsia="fi-FI"/>
              </w:rPr>
              <w:t>DC_2A-2A-66A_n5A</w:t>
            </w:r>
          </w:p>
          <w:p w14:paraId="08A6C28F" w14:textId="77777777" w:rsidR="008D1E4A" w:rsidRPr="00EF5447" w:rsidRDefault="008D1E4A" w:rsidP="00C620E0">
            <w:pPr>
              <w:pStyle w:val="TAC"/>
              <w:rPr>
                <w:lang w:eastAsia="fr-FR"/>
              </w:rPr>
            </w:pPr>
            <w:r w:rsidRPr="00EF5447">
              <w:rPr>
                <w:lang w:eastAsia="fi-FI"/>
              </w:rPr>
              <w:t>DC_2A-66A-66A_n5A</w:t>
            </w:r>
          </w:p>
          <w:p w14:paraId="00829390" w14:textId="77777777" w:rsidR="008D1E4A" w:rsidRPr="00EF5447" w:rsidRDefault="008D1E4A" w:rsidP="00C620E0">
            <w:pPr>
              <w:pStyle w:val="TAC"/>
            </w:pPr>
            <w:r w:rsidRPr="00EF5447">
              <w:rPr>
                <w:lang w:eastAsia="fi-FI"/>
              </w:rPr>
              <w:t>DC_2A-2A-66A-66A_n5A</w:t>
            </w:r>
          </w:p>
          <w:p w14:paraId="2C63A3DA" w14:textId="77777777" w:rsidR="008D1E4A" w:rsidRPr="00EF5447" w:rsidRDefault="008D1E4A" w:rsidP="00C620E0">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5919FF1" w14:textId="77777777" w:rsidR="008D1E4A" w:rsidRPr="00EF5447" w:rsidRDefault="008D1E4A" w:rsidP="00C620E0">
            <w:pPr>
              <w:pStyle w:val="TAC"/>
              <w:rPr>
                <w:lang w:eastAsia="fi-FI"/>
              </w:rPr>
            </w:pPr>
            <w:r w:rsidRPr="00EF5447">
              <w:rPr>
                <w:lang w:eastAsia="fi-FI"/>
              </w:rPr>
              <w:t>DC_2A_n5A</w:t>
            </w:r>
          </w:p>
          <w:p w14:paraId="3EB192F1" w14:textId="77777777" w:rsidR="008D1E4A" w:rsidRPr="00EF5447" w:rsidRDefault="008D1E4A" w:rsidP="00C620E0">
            <w:pPr>
              <w:pStyle w:val="TAC"/>
              <w:rPr>
                <w:lang w:eastAsia="fi-FI"/>
              </w:rPr>
            </w:pPr>
            <w:r w:rsidRPr="00EF5447">
              <w:rPr>
                <w:lang w:eastAsia="fi-FI"/>
              </w:rPr>
              <w:t>DC_66A_n5A</w:t>
            </w:r>
          </w:p>
        </w:tc>
      </w:tr>
      <w:tr w:rsidR="008D1E4A" w:rsidRPr="00EF5447" w14:paraId="015C48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C6F1EA" w14:textId="77777777" w:rsidR="008D1E4A" w:rsidRPr="00EF5447" w:rsidRDefault="008D1E4A" w:rsidP="00C620E0">
            <w:pPr>
              <w:pStyle w:val="TAC"/>
              <w:rPr>
                <w:lang w:eastAsia="ja-JP"/>
              </w:rPr>
            </w:pPr>
            <w:r w:rsidRPr="00EF5447">
              <w:rPr>
                <w:lang w:eastAsia="ja-JP"/>
              </w:rPr>
              <w:t>DC_2A-66A_n7A</w:t>
            </w:r>
          </w:p>
          <w:p w14:paraId="313B9CDD" w14:textId="77777777" w:rsidR="008D1E4A" w:rsidRPr="00EF5447" w:rsidRDefault="008D1E4A" w:rsidP="00C620E0">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56FD91B1" w14:textId="77777777" w:rsidR="008D1E4A" w:rsidRPr="00EF5447" w:rsidRDefault="008D1E4A" w:rsidP="00C620E0">
            <w:pPr>
              <w:pStyle w:val="TAC"/>
              <w:rPr>
                <w:lang w:eastAsia="ja-JP"/>
              </w:rPr>
            </w:pPr>
            <w:r w:rsidRPr="00EF5447">
              <w:rPr>
                <w:lang w:eastAsia="ja-JP"/>
              </w:rPr>
              <w:t>DC_2A_n7A</w:t>
            </w:r>
          </w:p>
          <w:p w14:paraId="58CB111C" w14:textId="77777777" w:rsidR="008D1E4A" w:rsidRPr="00EF5447" w:rsidRDefault="008D1E4A" w:rsidP="00C620E0">
            <w:pPr>
              <w:pStyle w:val="TAC"/>
              <w:rPr>
                <w:lang w:eastAsia="fi-FI"/>
              </w:rPr>
            </w:pPr>
            <w:r w:rsidRPr="00EF5447">
              <w:rPr>
                <w:lang w:eastAsia="ja-JP"/>
              </w:rPr>
              <w:t>DC_66A_n7A</w:t>
            </w:r>
          </w:p>
        </w:tc>
      </w:tr>
      <w:tr w:rsidR="008D1E4A" w:rsidRPr="00EF5447" w14:paraId="4059359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55E58" w14:textId="77777777" w:rsidR="008D1E4A" w:rsidRPr="00EF5447" w:rsidRDefault="008D1E4A" w:rsidP="00C620E0">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7E1380D" w14:textId="77777777" w:rsidR="008D1E4A" w:rsidRPr="00EF5447" w:rsidRDefault="008D1E4A" w:rsidP="00C620E0">
            <w:pPr>
              <w:pStyle w:val="TAC"/>
              <w:rPr>
                <w:lang w:eastAsia="ja-JP"/>
              </w:rPr>
            </w:pPr>
            <w:r w:rsidRPr="00EF5447">
              <w:rPr>
                <w:lang w:eastAsia="ja-JP"/>
              </w:rPr>
              <w:t>DC_2A_n12A</w:t>
            </w:r>
          </w:p>
          <w:p w14:paraId="4630271C" w14:textId="77777777" w:rsidR="008D1E4A" w:rsidRPr="00EF5447" w:rsidRDefault="008D1E4A" w:rsidP="00C620E0">
            <w:pPr>
              <w:pStyle w:val="TAC"/>
              <w:rPr>
                <w:lang w:eastAsia="fi-FI"/>
              </w:rPr>
            </w:pPr>
            <w:r w:rsidRPr="00EF5447">
              <w:rPr>
                <w:lang w:eastAsia="ja-JP"/>
              </w:rPr>
              <w:t>DC_66A_n12A</w:t>
            </w:r>
          </w:p>
        </w:tc>
      </w:tr>
      <w:tr w:rsidR="008D1E4A" w:rsidRPr="00EF5447" w14:paraId="07B4B2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9A238" w14:textId="77777777" w:rsidR="008D1E4A" w:rsidRPr="00EF5447" w:rsidRDefault="008D1E4A" w:rsidP="00C620E0">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2481194F" w14:textId="77777777" w:rsidR="008D1E4A" w:rsidRPr="00EF5447" w:rsidRDefault="008D1E4A" w:rsidP="00C620E0">
            <w:pPr>
              <w:pStyle w:val="TAC"/>
              <w:rPr>
                <w:lang w:eastAsia="fi-FI"/>
              </w:rPr>
            </w:pPr>
            <w:r w:rsidRPr="00EF5447">
              <w:t>DC_66A_n25A</w:t>
            </w:r>
          </w:p>
        </w:tc>
      </w:tr>
      <w:tr w:rsidR="008D1E4A" w:rsidRPr="00EF5447" w14:paraId="1391C8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3C7123" w14:textId="77777777" w:rsidR="008D1E4A" w:rsidRPr="00EF5447" w:rsidRDefault="008D1E4A" w:rsidP="00C620E0">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3BCD1F8F" w14:textId="77777777" w:rsidR="008D1E4A" w:rsidRPr="00EF5447" w:rsidRDefault="008D1E4A" w:rsidP="00C620E0">
            <w:pPr>
              <w:pStyle w:val="TAC"/>
              <w:rPr>
                <w:lang w:eastAsia="ja-JP"/>
              </w:rPr>
            </w:pPr>
            <w:r w:rsidRPr="00EF5447">
              <w:rPr>
                <w:lang w:eastAsia="ja-JP"/>
              </w:rPr>
              <w:t>DC_2A_n28A</w:t>
            </w:r>
          </w:p>
          <w:p w14:paraId="4740949B" w14:textId="77777777" w:rsidR="008D1E4A" w:rsidRPr="00EF5447" w:rsidRDefault="008D1E4A" w:rsidP="00C620E0">
            <w:pPr>
              <w:pStyle w:val="TAC"/>
            </w:pPr>
            <w:r w:rsidRPr="00EF5447">
              <w:rPr>
                <w:lang w:eastAsia="ja-JP"/>
              </w:rPr>
              <w:t>DC_66A_n28A</w:t>
            </w:r>
          </w:p>
        </w:tc>
      </w:tr>
      <w:tr w:rsidR="008D1E4A" w:rsidRPr="00EF5447" w14:paraId="65A906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6D727" w14:textId="77777777" w:rsidR="008D1E4A" w:rsidRPr="00EF5447" w:rsidRDefault="008D1E4A" w:rsidP="00C620E0">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368CC1C" w14:textId="77777777" w:rsidR="008D1E4A" w:rsidRPr="00EF5447" w:rsidRDefault="008D1E4A" w:rsidP="00C620E0">
            <w:pPr>
              <w:pStyle w:val="TAC"/>
              <w:rPr>
                <w:lang w:eastAsia="zh-TW"/>
              </w:rPr>
            </w:pPr>
            <w:r w:rsidRPr="00EF5447">
              <w:rPr>
                <w:lang w:eastAsia="zh-TW"/>
              </w:rPr>
              <w:t>DC_2A_n38A</w:t>
            </w:r>
          </w:p>
          <w:p w14:paraId="566B18F3" w14:textId="77777777" w:rsidR="008D1E4A" w:rsidRPr="00EF5447" w:rsidRDefault="008D1E4A" w:rsidP="00C620E0">
            <w:pPr>
              <w:pStyle w:val="TAC"/>
              <w:rPr>
                <w:lang w:eastAsia="fi-FI"/>
              </w:rPr>
            </w:pPr>
            <w:r w:rsidRPr="00EF5447">
              <w:rPr>
                <w:lang w:eastAsia="zh-TW"/>
              </w:rPr>
              <w:t>DC_66A_n38A</w:t>
            </w:r>
          </w:p>
        </w:tc>
      </w:tr>
      <w:tr w:rsidR="008D1E4A" w:rsidRPr="00EF5447" w14:paraId="3710817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50A35" w14:textId="77777777" w:rsidR="008D1E4A" w:rsidRPr="00EF5447" w:rsidRDefault="008D1E4A" w:rsidP="00C620E0">
            <w:pPr>
              <w:pStyle w:val="TAC"/>
              <w:rPr>
                <w:lang w:eastAsia="zh-TW"/>
              </w:rPr>
            </w:pPr>
            <w:r w:rsidRPr="00EF5447">
              <w:rPr>
                <w:lang w:eastAsia="ja-JP"/>
              </w:rPr>
              <w:t>DC_2A-2A-66A_n38A</w:t>
            </w:r>
          </w:p>
          <w:p w14:paraId="451562E7" w14:textId="77777777" w:rsidR="008D1E4A" w:rsidRPr="00EF5447" w:rsidRDefault="008D1E4A" w:rsidP="00C620E0">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608014FA" w14:textId="77777777" w:rsidR="008D1E4A" w:rsidRPr="00EF5447" w:rsidRDefault="008D1E4A" w:rsidP="00C620E0">
            <w:pPr>
              <w:pStyle w:val="TAC"/>
              <w:rPr>
                <w:lang w:eastAsia="zh-TW"/>
              </w:rPr>
            </w:pPr>
            <w:r w:rsidRPr="00EF5447">
              <w:rPr>
                <w:lang w:eastAsia="zh-TW"/>
              </w:rPr>
              <w:t>DC_2A_n38A</w:t>
            </w:r>
          </w:p>
          <w:p w14:paraId="2CB1AB97" w14:textId="77777777" w:rsidR="008D1E4A" w:rsidRPr="00EF5447" w:rsidRDefault="008D1E4A" w:rsidP="00C620E0">
            <w:pPr>
              <w:pStyle w:val="TAC"/>
              <w:rPr>
                <w:lang w:eastAsia="fi-FI"/>
              </w:rPr>
            </w:pPr>
            <w:r w:rsidRPr="00EF5447">
              <w:rPr>
                <w:lang w:eastAsia="zh-TW"/>
              </w:rPr>
              <w:t>DC_66A_n38A</w:t>
            </w:r>
          </w:p>
        </w:tc>
      </w:tr>
      <w:tr w:rsidR="008D1E4A" w:rsidRPr="00EF5447" w14:paraId="6F9E38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49D1D" w14:textId="77777777" w:rsidR="008D1E4A" w:rsidRPr="00EF5447" w:rsidRDefault="008D1E4A" w:rsidP="00C620E0">
            <w:pPr>
              <w:pStyle w:val="TAC"/>
              <w:rPr>
                <w:lang w:eastAsia="ja-JP"/>
              </w:rPr>
            </w:pPr>
            <w:r w:rsidRPr="00EF5447">
              <w:rPr>
                <w:lang w:eastAsia="ja-JP"/>
              </w:rPr>
              <w:t>DC_2A-66A_n41A</w:t>
            </w:r>
          </w:p>
          <w:p w14:paraId="564C08F2" w14:textId="77777777" w:rsidR="008D1E4A" w:rsidRPr="00EF5447" w:rsidRDefault="008D1E4A" w:rsidP="00C620E0">
            <w:pPr>
              <w:pStyle w:val="TAC"/>
              <w:rPr>
                <w:lang w:eastAsia="ja-JP"/>
              </w:rPr>
            </w:pPr>
            <w:r w:rsidRPr="00EF5447">
              <w:rPr>
                <w:lang w:eastAsia="ja-JP"/>
              </w:rPr>
              <w:t>DC_2A-66A_n41C</w:t>
            </w:r>
          </w:p>
          <w:p w14:paraId="3E001A95" w14:textId="77777777" w:rsidR="008D1E4A" w:rsidRPr="00EF5447" w:rsidRDefault="008D1E4A" w:rsidP="00C620E0">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2508AAD6" w14:textId="77777777" w:rsidR="008D1E4A" w:rsidRPr="00EF5447" w:rsidRDefault="008D1E4A" w:rsidP="00C620E0">
            <w:pPr>
              <w:pStyle w:val="TAC"/>
              <w:rPr>
                <w:lang w:eastAsia="fi-FI"/>
              </w:rPr>
            </w:pPr>
            <w:r w:rsidRPr="00EF5447">
              <w:rPr>
                <w:lang w:eastAsia="fi-FI"/>
              </w:rPr>
              <w:t>DC_2A_n41A</w:t>
            </w:r>
          </w:p>
          <w:p w14:paraId="588E8C03" w14:textId="77777777" w:rsidR="008D1E4A" w:rsidRPr="00EF5447" w:rsidRDefault="008D1E4A" w:rsidP="00C620E0">
            <w:pPr>
              <w:pStyle w:val="TAC"/>
              <w:rPr>
                <w:lang w:eastAsia="fi-FI"/>
              </w:rPr>
            </w:pPr>
            <w:r w:rsidRPr="00EF5447">
              <w:rPr>
                <w:lang w:eastAsia="fi-FI"/>
              </w:rPr>
              <w:t>DC_66A_n41A</w:t>
            </w:r>
          </w:p>
        </w:tc>
      </w:tr>
      <w:tr w:rsidR="008D1E4A" w:rsidRPr="00EF5447" w14:paraId="483016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88D9" w14:textId="77777777" w:rsidR="008D1E4A" w:rsidRPr="00EF5447" w:rsidRDefault="008D1E4A" w:rsidP="00C620E0">
            <w:pPr>
              <w:pStyle w:val="TAC"/>
              <w:rPr>
                <w:noProof/>
                <w:lang w:eastAsia="fr-FR"/>
              </w:rPr>
            </w:pPr>
            <w:r w:rsidRPr="00EF5447">
              <w:rPr>
                <w:noProof/>
              </w:rPr>
              <w:t>DC_2A-2A-66A_n41A</w:t>
            </w:r>
          </w:p>
          <w:p w14:paraId="50D5ACBF" w14:textId="77777777" w:rsidR="008D1E4A" w:rsidRPr="00EF5447" w:rsidRDefault="008D1E4A" w:rsidP="00C620E0">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3050F2E7" w14:textId="77777777" w:rsidR="008D1E4A" w:rsidRPr="00EF5447" w:rsidRDefault="008D1E4A" w:rsidP="00C620E0">
            <w:pPr>
              <w:pStyle w:val="TAC"/>
              <w:rPr>
                <w:lang w:eastAsia="fi-FI"/>
              </w:rPr>
            </w:pPr>
            <w:r w:rsidRPr="00EF5447">
              <w:rPr>
                <w:lang w:eastAsia="fi-FI"/>
              </w:rPr>
              <w:t>DC_2A_n41A</w:t>
            </w:r>
          </w:p>
          <w:p w14:paraId="2C8367C1" w14:textId="77777777" w:rsidR="008D1E4A" w:rsidRPr="00EF5447" w:rsidRDefault="008D1E4A" w:rsidP="00C620E0">
            <w:pPr>
              <w:pStyle w:val="TAC"/>
              <w:rPr>
                <w:lang w:eastAsia="fi-FI"/>
              </w:rPr>
            </w:pPr>
            <w:r w:rsidRPr="00EF5447">
              <w:rPr>
                <w:lang w:eastAsia="fi-FI"/>
              </w:rPr>
              <w:t>DC_66A_n41A</w:t>
            </w:r>
          </w:p>
        </w:tc>
      </w:tr>
      <w:tr w:rsidR="008D1E4A" w:rsidRPr="00EF5447" w14:paraId="6298D6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79F72" w14:textId="77777777" w:rsidR="008D1E4A" w:rsidRPr="00EF5447" w:rsidRDefault="008D1E4A" w:rsidP="00C620E0">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BDCC49D" w14:textId="77777777" w:rsidR="008D1E4A" w:rsidRPr="00EF5447" w:rsidRDefault="008D1E4A" w:rsidP="00C620E0">
            <w:pPr>
              <w:pStyle w:val="TAC"/>
              <w:rPr>
                <w:noProof/>
                <w:szCs w:val="18"/>
                <w:lang w:eastAsia="zh-CN"/>
              </w:rPr>
            </w:pPr>
            <w:r w:rsidRPr="00EF5447">
              <w:rPr>
                <w:noProof/>
                <w:szCs w:val="18"/>
                <w:lang w:eastAsia="zh-CN"/>
              </w:rPr>
              <w:t>DC_2A_n48A</w:t>
            </w:r>
          </w:p>
          <w:p w14:paraId="2F6F799A"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7D626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B408D" w14:textId="77777777" w:rsidR="008D1E4A" w:rsidRPr="00EF5447" w:rsidRDefault="008D1E4A" w:rsidP="00C620E0">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3C81A2A" w14:textId="77777777" w:rsidR="008D1E4A" w:rsidRPr="00EF5447" w:rsidRDefault="008D1E4A" w:rsidP="00C620E0">
            <w:pPr>
              <w:pStyle w:val="TAC"/>
              <w:rPr>
                <w:noProof/>
                <w:szCs w:val="18"/>
                <w:lang w:eastAsia="zh-CN"/>
              </w:rPr>
            </w:pPr>
            <w:r w:rsidRPr="00EF5447">
              <w:rPr>
                <w:noProof/>
                <w:szCs w:val="18"/>
                <w:lang w:eastAsia="zh-CN"/>
              </w:rPr>
              <w:t>DC_2A_n48A</w:t>
            </w:r>
          </w:p>
          <w:p w14:paraId="5EA0BF42"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0FB9206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039C5" w14:textId="77777777" w:rsidR="008D1E4A" w:rsidRPr="00EF5447" w:rsidRDefault="008D1E4A" w:rsidP="00C620E0">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31050DAA" w14:textId="77777777" w:rsidR="008D1E4A" w:rsidRPr="00EF5447" w:rsidRDefault="008D1E4A" w:rsidP="00C620E0">
            <w:pPr>
              <w:pStyle w:val="TAC"/>
              <w:rPr>
                <w:noProof/>
                <w:szCs w:val="18"/>
                <w:lang w:eastAsia="zh-CN"/>
              </w:rPr>
            </w:pPr>
            <w:r w:rsidRPr="00EF5447">
              <w:rPr>
                <w:noProof/>
                <w:szCs w:val="18"/>
                <w:lang w:eastAsia="zh-CN"/>
              </w:rPr>
              <w:t>DC_2A_n48A</w:t>
            </w:r>
          </w:p>
          <w:p w14:paraId="29E9F718"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4AA2F88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BAF62" w14:textId="77777777" w:rsidR="008D1E4A" w:rsidRPr="00EF5447" w:rsidRDefault="008D1E4A" w:rsidP="00C620E0">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5D241865" w14:textId="77777777" w:rsidR="008D1E4A" w:rsidRPr="00EF5447" w:rsidRDefault="008D1E4A" w:rsidP="00C620E0">
            <w:pPr>
              <w:pStyle w:val="TAC"/>
              <w:rPr>
                <w:noProof/>
                <w:szCs w:val="18"/>
                <w:lang w:eastAsia="zh-CN"/>
              </w:rPr>
            </w:pPr>
            <w:r w:rsidRPr="00EF5447">
              <w:rPr>
                <w:noProof/>
                <w:szCs w:val="18"/>
                <w:lang w:eastAsia="zh-CN"/>
              </w:rPr>
              <w:t>DC_2A_n48A</w:t>
            </w:r>
          </w:p>
          <w:p w14:paraId="4CC8B3B5"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77CA16F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426DB" w14:textId="77777777" w:rsidR="008D1E4A" w:rsidRPr="00EF5447" w:rsidRDefault="008D1E4A" w:rsidP="00C620E0">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2AF39007" w14:textId="77777777" w:rsidR="008D1E4A" w:rsidRPr="00EF5447" w:rsidRDefault="008D1E4A" w:rsidP="00C620E0">
            <w:pPr>
              <w:pStyle w:val="TAC"/>
              <w:rPr>
                <w:szCs w:val="18"/>
                <w:vertAlign w:val="superscript"/>
                <w:lang w:eastAsia="zh-CN"/>
              </w:rPr>
            </w:pPr>
            <w:r w:rsidRPr="00EF5447">
              <w:rPr>
                <w:szCs w:val="18"/>
                <w:lang w:eastAsia="zh-CN"/>
              </w:rPr>
              <w:t>DC_2A_n66A</w:t>
            </w:r>
          </w:p>
          <w:p w14:paraId="5CE928AB" w14:textId="77777777" w:rsidR="008D1E4A" w:rsidRPr="00EF5447" w:rsidRDefault="008D1E4A" w:rsidP="00C620E0">
            <w:pPr>
              <w:pStyle w:val="TAC"/>
              <w:rPr>
                <w:lang w:eastAsia="fi-FI"/>
              </w:rPr>
            </w:pPr>
            <w:r w:rsidRPr="00EF5447">
              <w:rPr>
                <w:szCs w:val="18"/>
                <w:lang w:eastAsia="zh-CN"/>
              </w:rPr>
              <w:t>DC_66A_n66A</w:t>
            </w:r>
            <w:r w:rsidRPr="00EF5447">
              <w:rPr>
                <w:szCs w:val="18"/>
                <w:vertAlign w:val="superscript"/>
                <w:lang w:eastAsia="zh-CN"/>
              </w:rPr>
              <w:t>2</w:t>
            </w:r>
          </w:p>
        </w:tc>
      </w:tr>
      <w:tr w:rsidR="008D1E4A" w:rsidRPr="00EF5447" w14:paraId="194245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EE7D5" w14:textId="77777777" w:rsidR="008D1E4A" w:rsidRPr="00EF5447" w:rsidRDefault="008D1E4A" w:rsidP="00C620E0">
            <w:pPr>
              <w:pStyle w:val="TAC"/>
              <w:rPr>
                <w:szCs w:val="18"/>
                <w:lang w:eastAsia="zh-CN"/>
              </w:rPr>
            </w:pPr>
            <w:r w:rsidRPr="00EF5447">
              <w:rPr>
                <w:szCs w:val="18"/>
                <w:lang w:eastAsia="fi-FI"/>
              </w:rPr>
              <w:lastRenderedPageBreak/>
              <w:t>DC_2A-2A-66A_n66A</w:t>
            </w:r>
          </w:p>
        </w:tc>
        <w:tc>
          <w:tcPr>
            <w:tcW w:w="5862" w:type="dxa"/>
            <w:tcBorders>
              <w:top w:val="single" w:sz="4" w:space="0" w:color="auto"/>
              <w:left w:val="single" w:sz="4" w:space="0" w:color="auto"/>
              <w:bottom w:val="single" w:sz="4" w:space="0" w:color="auto"/>
              <w:right w:val="single" w:sz="4" w:space="0" w:color="auto"/>
            </w:tcBorders>
            <w:hideMark/>
          </w:tcPr>
          <w:p w14:paraId="6870868E" w14:textId="77777777" w:rsidR="008D1E4A" w:rsidRPr="00EF5447" w:rsidRDefault="008D1E4A" w:rsidP="00C620E0">
            <w:pPr>
              <w:pStyle w:val="TAC"/>
              <w:rPr>
                <w:szCs w:val="18"/>
                <w:vertAlign w:val="superscript"/>
                <w:lang w:eastAsia="zh-CN"/>
              </w:rPr>
            </w:pPr>
            <w:r w:rsidRPr="00EF5447">
              <w:rPr>
                <w:szCs w:val="18"/>
                <w:lang w:eastAsia="zh-CN"/>
              </w:rPr>
              <w:t>DC_2A_n66A</w:t>
            </w:r>
          </w:p>
          <w:p w14:paraId="3FE6EDEC" w14:textId="77777777" w:rsidR="008D1E4A" w:rsidRPr="00EF5447" w:rsidRDefault="008D1E4A" w:rsidP="00C620E0">
            <w:pPr>
              <w:pStyle w:val="TAC"/>
              <w:rPr>
                <w:szCs w:val="18"/>
                <w:lang w:eastAsia="zh-CN"/>
              </w:rPr>
            </w:pPr>
            <w:r w:rsidRPr="00EF5447">
              <w:rPr>
                <w:szCs w:val="18"/>
                <w:lang w:eastAsia="zh-CN"/>
              </w:rPr>
              <w:t>DC_66A_n66A</w:t>
            </w:r>
            <w:r w:rsidRPr="00EF5447">
              <w:rPr>
                <w:szCs w:val="18"/>
                <w:vertAlign w:val="superscript"/>
                <w:lang w:eastAsia="zh-CN"/>
              </w:rPr>
              <w:t>2</w:t>
            </w:r>
          </w:p>
        </w:tc>
      </w:tr>
      <w:tr w:rsidR="008D1E4A" w:rsidRPr="00EF5447" w14:paraId="68CD87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763BF5" w14:textId="77777777" w:rsidR="008D1E4A" w:rsidRPr="00EF5447" w:rsidRDefault="008D1E4A" w:rsidP="00C620E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8E6F341" w14:textId="77777777" w:rsidR="008D1E4A" w:rsidRPr="00EF5447" w:rsidRDefault="008D1E4A" w:rsidP="00C620E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F0EE8DF" w14:textId="77777777" w:rsidR="008D1E4A" w:rsidRPr="00EF5447" w:rsidRDefault="008D1E4A" w:rsidP="00C620E0">
            <w:pPr>
              <w:pStyle w:val="TAC"/>
              <w:rPr>
                <w:lang w:eastAsia="zh-CN"/>
              </w:rPr>
            </w:pPr>
            <w:r w:rsidRPr="00EF5447">
              <w:rPr>
                <w:lang w:eastAsia="zh-CN"/>
              </w:rPr>
              <w:t>DC_2A-66C_n71A</w:t>
            </w:r>
          </w:p>
          <w:p w14:paraId="4A0867D6" w14:textId="77777777" w:rsidR="008D1E4A" w:rsidRPr="00EF5447" w:rsidRDefault="008D1E4A" w:rsidP="00C620E0">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3F8458C1" w14:textId="77777777" w:rsidR="008D1E4A" w:rsidRPr="00EF5447" w:rsidRDefault="008D1E4A" w:rsidP="00C620E0">
            <w:pPr>
              <w:pStyle w:val="TAC"/>
              <w:rPr>
                <w:noProof/>
                <w:lang w:eastAsia="zh-CN"/>
              </w:rPr>
            </w:pPr>
            <w:r w:rsidRPr="00EF5447">
              <w:rPr>
                <w:noProof/>
                <w:lang w:eastAsia="zh-CN"/>
              </w:rPr>
              <w:t>DC_2A_n71A</w:t>
            </w:r>
          </w:p>
          <w:p w14:paraId="534DC00D" w14:textId="77777777" w:rsidR="008D1E4A" w:rsidRPr="00EF5447" w:rsidRDefault="008D1E4A" w:rsidP="00C620E0">
            <w:pPr>
              <w:pStyle w:val="TAC"/>
              <w:rPr>
                <w:noProof/>
                <w:lang w:eastAsia="zh-CN"/>
              </w:rPr>
            </w:pPr>
            <w:r w:rsidRPr="00EF5447">
              <w:rPr>
                <w:noProof/>
                <w:lang w:eastAsia="zh-CN"/>
              </w:rPr>
              <w:t>DC_66A_n71A</w:t>
            </w:r>
          </w:p>
        </w:tc>
      </w:tr>
      <w:tr w:rsidR="008D1E4A" w:rsidRPr="00EF5447" w14:paraId="70A5F8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B6A64" w14:textId="77777777" w:rsidR="008D1E4A" w:rsidRPr="00EF5447" w:rsidRDefault="008D1E4A" w:rsidP="00C620E0">
            <w:pPr>
              <w:pStyle w:val="TAC"/>
              <w:rPr>
                <w:noProof/>
              </w:rPr>
            </w:pPr>
            <w:r w:rsidRPr="00EF5447">
              <w:rPr>
                <w:noProof/>
              </w:rPr>
              <w:t>DC_2A-2A-66A_n71A</w:t>
            </w:r>
          </w:p>
          <w:p w14:paraId="0F8D570C" w14:textId="77777777" w:rsidR="008D1E4A" w:rsidRPr="00EF5447" w:rsidRDefault="008D1E4A" w:rsidP="00C620E0">
            <w:pPr>
              <w:pStyle w:val="TAC"/>
              <w:rPr>
                <w:lang w:eastAsia="zh-CN"/>
              </w:rPr>
            </w:pPr>
            <w:r w:rsidRPr="00EF5447">
              <w:rPr>
                <w:lang w:eastAsia="zh-CN"/>
              </w:rPr>
              <w:t>DC_2A-66A-66A_n71A</w:t>
            </w:r>
          </w:p>
          <w:p w14:paraId="3C511D3C" w14:textId="77777777" w:rsidR="008D1E4A" w:rsidRPr="00EF5447" w:rsidRDefault="008D1E4A" w:rsidP="00C620E0">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EDB5147" w14:textId="77777777" w:rsidR="008D1E4A" w:rsidRPr="00EF5447" w:rsidRDefault="008D1E4A" w:rsidP="00C620E0">
            <w:pPr>
              <w:pStyle w:val="TAC"/>
              <w:rPr>
                <w:noProof/>
                <w:lang w:eastAsia="zh-CN"/>
              </w:rPr>
            </w:pPr>
            <w:r w:rsidRPr="00EF5447">
              <w:rPr>
                <w:noProof/>
                <w:lang w:eastAsia="zh-CN"/>
              </w:rPr>
              <w:t>DC_2A_n71A</w:t>
            </w:r>
          </w:p>
          <w:p w14:paraId="0EC9D967" w14:textId="77777777" w:rsidR="008D1E4A" w:rsidRPr="00EF5447" w:rsidRDefault="008D1E4A" w:rsidP="00C620E0">
            <w:pPr>
              <w:pStyle w:val="TAC"/>
              <w:rPr>
                <w:noProof/>
                <w:lang w:eastAsia="zh-CN"/>
              </w:rPr>
            </w:pPr>
            <w:r w:rsidRPr="00EF5447">
              <w:rPr>
                <w:noProof/>
                <w:lang w:eastAsia="zh-CN"/>
              </w:rPr>
              <w:t>DC_66A_n71A</w:t>
            </w:r>
          </w:p>
        </w:tc>
      </w:tr>
      <w:tr w:rsidR="008D1E4A" w:rsidRPr="00EF5447" w14:paraId="551B72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23D38" w14:textId="77777777" w:rsidR="008D1E4A" w:rsidRPr="00EF5447" w:rsidRDefault="008D1E4A" w:rsidP="00C620E0">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64635233" w14:textId="77777777" w:rsidR="008D1E4A" w:rsidRPr="00EF5447" w:rsidRDefault="008D1E4A" w:rsidP="00C620E0">
            <w:pPr>
              <w:pStyle w:val="TAC"/>
              <w:rPr>
                <w:lang w:eastAsia="ja-JP"/>
              </w:rPr>
            </w:pPr>
            <w:r w:rsidRPr="00EF5447">
              <w:rPr>
                <w:lang w:eastAsia="ja-JP"/>
              </w:rPr>
              <w:t>DC_2A_n66A</w:t>
            </w:r>
          </w:p>
          <w:p w14:paraId="51556BF5" w14:textId="77777777" w:rsidR="008D1E4A" w:rsidRPr="00EF5447" w:rsidRDefault="008D1E4A" w:rsidP="00C620E0">
            <w:pPr>
              <w:pStyle w:val="TAC"/>
              <w:rPr>
                <w:noProof/>
                <w:lang w:eastAsia="zh-CN"/>
              </w:rPr>
            </w:pPr>
            <w:r w:rsidRPr="00EF5447">
              <w:rPr>
                <w:lang w:eastAsia="ja-JP"/>
              </w:rPr>
              <w:t>DC_2A_n71A</w:t>
            </w:r>
          </w:p>
        </w:tc>
      </w:tr>
      <w:tr w:rsidR="008D1E4A" w:rsidRPr="00EF5447" w14:paraId="2E172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03EBF" w14:textId="77777777" w:rsidR="008D1E4A" w:rsidRPr="00EF5447" w:rsidRDefault="008D1E4A" w:rsidP="00C620E0">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3973E5C0" w14:textId="77777777" w:rsidR="008D1E4A" w:rsidRPr="00EF5447" w:rsidRDefault="008D1E4A" w:rsidP="00C620E0">
            <w:pPr>
              <w:pStyle w:val="TAC"/>
              <w:rPr>
                <w:lang w:eastAsia="fi-FI"/>
              </w:rPr>
            </w:pPr>
            <w:r w:rsidRPr="00EF5447">
              <w:rPr>
                <w:lang w:eastAsia="fi-FI"/>
              </w:rPr>
              <w:t>DC_2A_</w:t>
            </w:r>
            <w:r w:rsidRPr="00EF5447">
              <w:rPr>
                <w:lang w:eastAsia="ja-JP"/>
              </w:rPr>
              <w:t>n77A</w:t>
            </w:r>
          </w:p>
          <w:p w14:paraId="2E41D1B7" w14:textId="77777777" w:rsidR="008D1E4A" w:rsidRPr="00EF5447" w:rsidRDefault="008D1E4A" w:rsidP="00C620E0">
            <w:pPr>
              <w:pStyle w:val="TAC"/>
              <w:rPr>
                <w:lang w:eastAsia="ja-JP"/>
              </w:rPr>
            </w:pPr>
            <w:r w:rsidRPr="00EF5447">
              <w:rPr>
                <w:lang w:eastAsia="fi-FI"/>
              </w:rPr>
              <w:t>DC_66A_</w:t>
            </w:r>
            <w:r w:rsidRPr="00EF5447">
              <w:rPr>
                <w:lang w:eastAsia="ja-JP"/>
              </w:rPr>
              <w:t>n77A</w:t>
            </w:r>
          </w:p>
        </w:tc>
      </w:tr>
      <w:tr w:rsidR="008D1E4A" w:rsidRPr="00EF5447" w14:paraId="6118E0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4A02CB" w14:textId="77777777" w:rsidR="008D1E4A" w:rsidRPr="00EF5447" w:rsidRDefault="008D1E4A" w:rsidP="00C620E0">
            <w:pPr>
              <w:pStyle w:val="TAC"/>
            </w:pPr>
            <w:r w:rsidRPr="00EF5447">
              <w:t>DC_2A_n66A-n77A</w:t>
            </w:r>
          </w:p>
          <w:p w14:paraId="5A59F997" w14:textId="77777777" w:rsidR="008D1E4A" w:rsidRPr="00EF5447" w:rsidRDefault="008D1E4A" w:rsidP="00C620E0">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48C8F983" w14:textId="77777777" w:rsidR="008D1E4A" w:rsidRPr="00EF5447" w:rsidRDefault="008D1E4A" w:rsidP="00C620E0">
            <w:pPr>
              <w:pStyle w:val="TAC"/>
              <w:rPr>
                <w:lang w:eastAsia="ja-JP"/>
              </w:rPr>
            </w:pPr>
            <w:r w:rsidRPr="00EF5447">
              <w:t>DC_2A_ n77A</w:t>
            </w:r>
          </w:p>
        </w:tc>
      </w:tr>
      <w:tr w:rsidR="008D1E4A" w:rsidRPr="00EF5447" w14:paraId="654B64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55950" w14:textId="77777777" w:rsidR="008D1E4A" w:rsidRPr="00EF5447" w:rsidRDefault="008D1E4A" w:rsidP="00C620E0">
            <w:pPr>
              <w:pStyle w:val="TAC"/>
              <w:rPr>
                <w:lang w:eastAsia="zh-CN"/>
              </w:rPr>
            </w:pPr>
            <w:r w:rsidRPr="00EF5447">
              <w:rPr>
                <w:lang w:eastAsia="zh-CN"/>
              </w:rPr>
              <w:t>DC_2A-66A_n78A</w:t>
            </w:r>
          </w:p>
          <w:p w14:paraId="552004A3" w14:textId="77777777" w:rsidR="008D1E4A" w:rsidRPr="00EF5447" w:rsidRDefault="008D1E4A" w:rsidP="00C620E0">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485ED25B" w14:textId="77777777" w:rsidR="008D1E4A" w:rsidRPr="00EF5447" w:rsidRDefault="008D1E4A" w:rsidP="00C620E0">
            <w:pPr>
              <w:pStyle w:val="TAC"/>
              <w:rPr>
                <w:noProof/>
                <w:lang w:eastAsia="zh-CN"/>
              </w:rPr>
            </w:pPr>
            <w:r w:rsidRPr="00EF5447">
              <w:rPr>
                <w:noProof/>
                <w:lang w:eastAsia="zh-CN"/>
              </w:rPr>
              <w:t>DC_2A_n78A</w:t>
            </w:r>
          </w:p>
          <w:p w14:paraId="78B8D189"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458F628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941F0" w14:textId="77777777" w:rsidR="008D1E4A" w:rsidRPr="00EF5447" w:rsidRDefault="008D1E4A" w:rsidP="00C620E0">
            <w:pPr>
              <w:pStyle w:val="TAC"/>
              <w:rPr>
                <w:lang w:eastAsia="zh-CN"/>
              </w:rPr>
            </w:pPr>
            <w:r w:rsidRPr="00EF5447">
              <w:rPr>
                <w:lang w:eastAsia="zh-CN"/>
              </w:rPr>
              <w:t>DC_2A_n66A-n78A</w:t>
            </w:r>
          </w:p>
          <w:p w14:paraId="19134AE3" w14:textId="77777777" w:rsidR="008D1E4A" w:rsidRPr="00EF5447" w:rsidRDefault="008D1E4A" w:rsidP="00C620E0">
            <w:pPr>
              <w:pStyle w:val="TAC"/>
              <w:rPr>
                <w:lang w:eastAsia="zh-CN"/>
              </w:rPr>
            </w:pPr>
            <w:r w:rsidRPr="00EF5447">
              <w:t>DC_2A_n66A-n78</w:t>
            </w:r>
            <w:r w:rsidRPr="00EF5447">
              <w:rPr>
                <w:lang w:eastAsia="zh-CN"/>
              </w:rPr>
              <w:t>(2A)</w:t>
            </w:r>
          </w:p>
          <w:p w14:paraId="142CB0DF" w14:textId="77777777" w:rsidR="008D1E4A" w:rsidRPr="00EF5447" w:rsidRDefault="008D1E4A" w:rsidP="00C620E0">
            <w:pPr>
              <w:pStyle w:val="TAC"/>
              <w:rPr>
                <w:lang w:eastAsia="zh-CN"/>
              </w:rPr>
            </w:pPr>
            <w:r w:rsidRPr="00EF5447">
              <w:t>DC_2A_n66(2A)-n78A</w:t>
            </w:r>
          </w:p>
          <w:p w14:paraId="118A1CA7" w14:textId="77777777" w:rsidR="008D1E4A" w:rsidRPr="00EF5447" w:rsidRDefault="008D1E4A" w:rsidP="00C620E0">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7A79EAA3" w14:textId="77777777" w:rsidR="008D1E4A" w:rsidRPr="00EF5447" w:rsidRDefault="008D1E4A" w:rsidP="00C620E0">
            <w:pPr>
              <w:pStyle w:val="TAC"/>
              <w:rPr>
                <w:noProof/>
                <w:lang w:eastAsia="zh-CN"/>
              </w:rPr>
            </w:pPr>
            <w:r w:rsidRPr="00EF5447">
              <w:rPr>
                <w:noProof/>
                <w:lang w:eastAsia="zh-CN"/>
              </w:rPr>
              <w:t>DC_2A_n66A</w:t>
            </w:r>
          </w:p>
          <w:p w14:paraId="322B635B" w14:textId="77777777" w:rsidR="008D1E4A" w:rsidRPr="00EF5447" w:rsidRDefault="008D1E4A" w:rsidP="00C620E0">
            <w:pPr>
              <w:pStyle w:val="TAC"/>
              <w:rPr>
                <w:noProof/>
                <w:lang w:eastAsia="zh-CN"/>
              </w:rPr>
            </w:pPr>
            <w:r w:rsidRPr="00EF5447">
              <w:rPr>
                <w:noProof/>
                <w:kern w:val="2"/>
                <w:lang w:eastAsia="zh-CN"/>
              </w:rPr>
              <w:t>DC_2A_n78A</w:t>
            </w:r>
          </w:p>
        </w:tc>
      </w:tr>
      <w:tr w:rsidR="008D1E4A" w:rsidRPr="00EF5447" w14:paraId="2BEE86A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32E3B" w14:textId="77777777" w:rsidR="008D1E4A" w:rsidRPr="00EF5447" w:rsidRDefault="008D1E4A" w:rsidP="00C620E0">
            <w:pPr>
              <w:pStyle w:val="TAC"/>
              <w:rPr>
                <w:lang w:eastAsia="zh-CN"/>
              </w:rPr>
            </w:pPr>
            <w:r w:rsidRPr="00EF5447">
              <w:rPr>
                <w:lang w:eastAsia="zh-CN"/>
              </w:rPr>
              <w:t>DC_2A-66A-66A_n78A</w:t>
            </w:r>
          </w:p>
          <w:p w14:paraId="62D163D3" w14:textId="77777777" w:rsidR="008D1E4A" w:rsidRPr="00EF5447" w:rsidRDefault="008D1E4A" w:rsidP="00C620E0">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15EF800E" w14:textId="77777777" w:rsidR="008D1E4A" w:rsidRPr="00EF5447" w:rsidRDefault="008D1E4A" w:rsidP="00C620E0">
            <w:pPr>
              <w:pStyle w:val="TAC"/>
              <w:rPr>
                <w:noProof/>
                <w:lang w:eastAsia="zh-CN"/>
              </w:rPr>
            </w:pPr>
            <w:r w:rsidRPr="00EF5447">
              <w:rPr>
                <w:noProof/>
                <w:lang w:eastAsia="zh-CN"/>
              </w:rPr>
              <w:t>DC_2A_n78A</w:t>
            </w:r>
          </w:p>
          <w:p w14:paraId="201049DE"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702B2DA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015DF" w14:textId="77777777" w:rsidR="008D1E4A" w:rsidRPr="00EF5447" w:rsidRDefault="008D1E4A" w:rsidP="00C620E0">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1643F31E" w14:textId="77777777" w:rsidR="008D1E4A" w:rsidRPr="00EF5447" w:rsidRDefault="008D1E4A" w:rsidP="00C620E0">
            <w:pPr>
              <w:pStyle w:val="TAC"/>
              <w:rPr>
                <w:lang w:eastAsia="ja-JP"/>
              </w:rPr>
            </w:pPr>
            <w:r w:rsidRPr="00EF5447">
              <w:rPr>
                <w:lang w:eastAsia="ja-JP"/>
              </w:rPr>
              <w:t>DC_71A_n38A</w:t>
            </w:r>
          </w:p>
          <w:p w14:paraId="47D276FA" w14:textId="77777777" w:rsidR="008D1E4A" w:rsidRPr="00EF5447" w:rsidRDefault="008D1E4A" w:rsidP="00C620E0">
            <w:pPr>
              <w:pStyle w:val="TAC"/>
              <w:rPr>
                <w:noProof/>
                <w:lang w:eastAsia="zh-CN"/>
              </w:rPr>
            </w:pPr>
            <w:r w:rsidRPr="00EF5447">
              <w:rPr>
                <w:lang w:eastAsia="ja-JP"/>
              </w:rPr>
              <w:t>DC_2A_n38A</w:t>
            </w:r>
          </w:p>
        </w:tc>
      </w:tr>
      <w:tr w:rsidR="008D1E4A" w:rsidRPr="00EF5447" w14:paraId="2D16DFC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47CBF" w14:textId="77777777" w:rsidR="008D1E4A" w:rsidRPr="00EF5447" w:rsidRDefault="008D1E4A" w:rsidP="00C620E0">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4CB29410" w14:textId="77777777" w:rsidR="008D1E4A" w:rsidRPr="00EF5447" w:rsidRDefault="008D1E4A" w:rsidP="00C620E0">
            <w:pPr>
              <w:pStyle w:val="TAC"/>
              <w:rPr>
                <w:lang w:eastAsia="ja-JP"/>
              </w:rPr>
            </w:pPr>
            <w:r w:rsidRPr="00EF5447">
              <w:rPr>
                <w:lang w:eastAsia="ja-JP"/>
              </w:rPr>
              <w:t>DC_71A_n38A</w:t>
            </w:r>
          </w:p>
          <w:p w14:paraId="79E6FA22" w14:textId="77777777" w:rsidR="008D1E4A" w:rsidRPr="00EF5447" w:rsidRDefault="008D1E4A" w:rsidP="00C620E0">
            <w:pPr>
              <w:pStyle w:val="TAC"/>
              <w:rPr>
                <w:noProof/>
                <w:lang w:eastAsia="zh-CN"/>
              </w:rPr>
            </w:pPr>
            <w:r w:rsidRPr="00EF5447">
              <w:rPr>
                <w:lang w:eastAsia="ja-JP"/>
              </w:rPr>
              <w:t>DC_2A_n38A</w:t>
            </w:r>
          </w:p>
        </w:tc>
      </w:tr>
      <w:tr w:rsidR="008D1E4A" w:rsidRPr="00EF5447" w14:paraId="59FC19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32DF4" w14:textId="77777777" w:rsidR="008D1E4A" w:rsidRPr="00EF5447" w:rsidRDefault="008D1E4A" w:rsidP="00C620E0">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6656DBFB" w14:textId="77777777" w:rsidR="008D1E4A" w:rsidRPr="00EF5447" w:rsidRDefault="008D1E4A" w:rsidP="00C620E0">
            <w:pPr>
              <w:pStyle w:val="TAC"/>
              <w:rPr>
                <w:lang w:eastAsia="ja-JP"/>
              </w:rPr>
            </w:pPr>
            <w:r w:rsidRPr="00EF5447">
              <w:rPr>
                <w:lang w:eastAsia="ja-JP"/>
              </w:rPr>
              <w:t>DC_2A_n66A</w:t>
            </w:r>
          </w:p>
          <w:p w14:paraId="2D420D11" w14:textId="77777777" w:rsidR="008D1E4A" w:rsidRPr="00EF5447" w:rsidRDefault="008D1E4A" w:rsidP="00C620E0">
            <w:pPr>
              <w:pStyle w:val="TAC"/>
              <w:rPr>
                <w:noProof/>
                <w:lang w:eastAsia="zh-CN"/>
              </w:rPr>
            </w:pPr>
            <w:r w:rsidRPr="00EF5447">
              <w:rPr>
                <w:lang w:eastAsia="ja-JP"/>
              </w:rPr>
              <w:t>DC_71A_n66A</w:t>
            </w:r>
          </w:p>
        </w:tc>
      </w:tr>
      <w:tr w:rsidR="008D1E4A" w:rsidRPr="00EF5447" w14:paraId="738881C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2974F" w14:textId="77777777" w:rsidR="008D1E4A" w:rsidRPr="00EF5447" w:rsidRDefault="008D1E4A" w:rsidP="00C620E0">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2237CC7" w14:textId="77777777" w:rsidR="008D1E4A" w:rsidRPr="00EF5447" w:rsidRDefault="008D1E4A" w:rsidP="00C620E0">
            <w:pPr>
              <w:pStyle w:val="TAC"/>
              <w:rPr>
                <w:lang w:eastAsia="ja-JP"/>
              </w:rPr>
            </w:pPr>
            <w:r w:rsidRPr="00EF5447">
              <w:rPr>
                <w:lang w:eastAsia="ja-JP"/>
              </w:rPr>
              <w:t>DC_2A_n66A</w:t>
            </w:r>
          </w:p>
          <w:p w14:paraId="6676B848" w14:textId="77777777" w:rsidR="008D1E4A" w:rsidRPr="00EF5447" w:rsidRDefault="008D1E4A" w:rsidP="00C620E0">
            <w:pPr>
              <w:pStyle w:val="TAC"/>
              <w:rPr>
                <w:noProof/>
                <w:lang w:eastAsia="zh-CN"/>
              </w:rPr>
            </w:pPr>
            <w:r w:rsidRPr="00EF5447">
              <w:rPr>
                <w:lang w:eastAsia="ja-JP"/>
              </w:rPr>
              <w:t>DC_71A_n66A</w:t>
            </w:r>
          </w:p>
        </w:tc>
      </w:tr>
      <w:tr w:rsidR="008D1E4A" w:rsidRPr="00EF5447" w14:paraId="5DDADF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E70D59" w14:textId="77777777" w:rsidR="008D1E4A" w:rsidRPr="00EF5447" w:rsidRDefault="008D1E4A" w:rsidP="00C620E0">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78F804BE" w14:textId="77777777" w:rsidR="008D1E4A" w:rsidRPr="00EF5447" w:rsidRDefault="008D1E4A" w:rsidP="00C620E0">
            <w:pPr>
              <w:pStyle w:val="TAC"/>
              <w:rPr>
                <w:lang w:eastAsia="ja-JP"/>
              </w:rPr>
            </w:pPr>
            <w:r w:rsidRPr="00EF5447">
              <w:rPr>
                <w:lang w:eastAsia="fi-FI"/>
              </w:rPr>
              <w:t>DC_2A_n71A</w:t>
            </w:r>
          </w:p>
        </w:tc>
      </w:tr>
      <w:tr w:rsidR="008D1E4A" w:rsidRPr="00EF5447" w14:paraId="2B9BF0B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5456" w14:textId="77777777" w:rsidR="008D1E4A" w:rsidRPr="00EF5447" w:rsidRDefault="008D1E4A" w:rsidP="00C620E0">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5E2C33D1" w14:textId="77777777" w:rsidR="008D1E4A" w:rsidRPr="00EF5447" w:rsidRDefault="008D1E4A" w:rsidP="00C620E0">
            <w:pPr>
              <w:pStyle w:val="TAC"/>
              <w:rPr>
                <w:lang w:eastAsia="ja-JP"/>
              </w:rPr>
            </w:pPr>
            <w:r w:rsidRPr="00EF5447">
              <w:rPr>
                <w:lang w:eastAsia="ja-JP"/>
              </w:rPr>
              <w:t>DC_71A_n78A</w:t>
            </w:r>
          </w:p>
          <w:p w14:paraId="60CCCB31" w14:textId="77777777" w:rsidR="008D1E4A" w:rsidRPr="00EF5447" w:rsidRDefault="008D1E4A" w:rsidP="00C620E0">
            <w:pPr>
              <w:pStyle w:val="TAC"/>
              <w:rPr>
                <w:noProof/>
                <w:lang w:eastAsia="zh-CN"/>
              </w:rPr>
            </w:pPr>
            <w:r w:rsidRPr="00EF5447">
              <w:rPr>
                <w:lang w:eastAsia="ja-JP"/>
              </w:rPr>
              <w:t>DC_2A_n78A</w:t>
            </w:r>
          </w:p>
        </w:tc>
      </w:tr>
      <w:tr w:rsidR="008D1E4A" w:rsidRPr="00EF5447" w14:paraId="459697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E7520" w14:textId="77777777" w:rsidR="008D1E4A" w:rsidRPr="00EF5447" w:rsidRDefault="008D1E4A" w:rsidP="00C620E0">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608FFB87" w14:textId="77777777" w:rsidR="008D1E4A" w:rsidRPr="00EF5447" w:rsidRDefault="008D1E4A" w:rsidP="00C620E0">
            <w:pPr>
              <w:pStyle w:val="TAC"/>
              <w:rPr>
                <w:lang w:eastAsia="ja-JP"/>
              </w:rPr>
            </w:pPr>
            <w:r w:rsidRPr="00EF5447">
              <w:rPr>
                <w:lang w:eastAsia="ja-JP"/>
              </w:rPr>
              <w:t>DC_71A_n78A</w:t>
            </w:r>
          </w:p>
          <w:p w14:paraId="0EB15F02" w14:textId="77777777" w:rsidR="008D1E4A" w:rsidRPr="00EF5447" w:rsidRDefault="008D1E4A" w:rsidP="00C620E0">
            <w:pPr>
              <w:pStyle w:val="TAC"/>
              <w:rPr>
                <w:noProof/>
                <w:lang w:eastAsia="zh-CN"/>
              </w:rPr>
            </w:pPr>
            <w:r w:rsidRPr="00EF5447">
              <w:rPr>
                <w:lang w:eastAsia="ja-JP"/>
              </w:rPr>
              <w:t>DC_2A_n78A</w:t>
            </w:r>
          </w:p>
        </w:tc>
      </w:tr>
      <w:tr w:rsidR="008D1E4A" w:rsidRPr="00EF5447" w14:paraId="0B8861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06FBD" w14:textId="77777777" w:rsidR="008D1E4A" w:rsidRPr="00EF5447" w:rsidRDefault="008D1E4A" w:rsidP="00C620E0">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51DB886A" w14:textId="77777777" w:rsidR="008D1E4A" w:rsidRPr="00EF5447" w:rsidRDefault="008D1E4A" w:rsidP="00C620E0">
            <w:pPr>
              <w:pStyle w:val="TAC"/>
              <w:rPr>
                <w:noProof/>
                <w:lang w:eastAsia="zh-CN"/>
              </w:rPr>
            </w:pPr>
            <w:r w:rsidRPr="00EF5447">
              <w:rPr>
                <w:noProof/>
                <w:lang w:eastAsia="zh-CN"/>
              </w:rPr>
              <w:t>DC_2A_n71A</w:t>
            </w:r>
          </w:p>
          <w:p w14:paraId="6E0D33C8" w14:textId="77777777" w:rsidR="008D1E4A" w:rsidRPr="00EF5447" w:rsidRDefault="008D1E4A" w:rsidP="00C620E0">
            <w:pPr>
              <w:pStyle w:val="TAC"/>
              <w:rPr>
                <w:noProof/>
                <w:lang w:eastAsia="zh-CN"/>
              </w:rPr>
            </w:pPr>
            <w:r w:rsidRPr="00EF5447">
              <w:rPr>
                <w:noProof/>
                <w:lang w:eastAsia="zh-CN"/>
              </w:rPr>
              <w:t>DC_(n)71AA</w:t>
            </w:r>
          </w:p>
        </w:tc>
      </w:tr>
      <w:tr w:rsidR="008D1E4A" w:rsidRPr="00EF5447" w14:paraId="75FFCE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C013C" w14:textId="77777777" w:rsidR="008D1E4A" w:rsidRPr="00EF5447" w:rsidRDefault="008D1E4A" w:rsidP="00C620E0">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998031D" w14:textId="77777777" w:rsidR="008D1E4A" w:rsidRPr="00EF5447" w:rsidRDefault="008D1E4A" w:rsidP="00C620E0">
            <w:pPr>
              <w:pStyle w:val="TAC"/>
              <w:rPr>
                <w:lang w:eastAsia="zh-CN"/>
              </w:rPr>
            </w:pPr>
            <w:r w:rsidRPr="00EF5447">
              <w:rPr>
                <w:lang w:eastAsia="zh-CN"/>
              </w:rPr>
              <w:t>DC_3A_n1A</w:t>
            </w:r>
          </w:p>
          <w:p w14:paraId="27BC185F" w14:textId="77777777" w:rsidR="008D1E4A" w:rsidRPr="00EF5447" w:rsidRDefault="008D1E4A" w:rsidP="00C620E0">
            <w:pPr>
              <w:pStyle w:val="TAC"/>
              <w:rPr>
                <w:noProof/>
                <w:lang w:eastAsia="zh-CN"/>
              </w:rPr>
            </w:pPr>
            <w:r w:rsidRPr="00EF5447">
              <w:rPr>
                <w:lang w:eastAsia="zh-CN"/>
              </w:rPr>
              <w:t>DC_3A_n7A</w:t>
            </w:r>
          </w:p>
        </w:tc>
      </w:tr>
      <w:tr w:rsidR="008D1E4A" w:rsidRPr="00EF5447" w14:paraId="0EE836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384C1" w14:textId="77777777" w:rsidR="008D1E4A" w:rsidRPr="00EF5447" w:rsidRDefault="008D1E4A" w:rsidP="00C620E0">
            <w:pPr>
              <w:pStyle w:val="TAC"/>
              <w:rPr>
                <w:noProof/>
                <w:lang w:eastAsia="zh-CN"/>
              </w:rPr>
            </w:pPr>
            <w:r w:rsidRPr="00EF5447">
              <w:rPr>
                <w:lang w:eastAsia="zh-CN"/>
              </w:rPr>
              <w:lastRenderedPageBreak/>
              <w:t>DC_3C_n1A-n7A</w:t>
            </w:r>
          </w:p>
        </w:tc>
        <w:tc>
          <w:tcPr>
            <w:tcW w:w="5862" w:type="dxa"/>
            <w:tcBorders>
              <w:top w:val="single" w:sz="4" w:space="0" w:color="auto"/>
              <w:left w:val="single" w:sz="4" w:space="0" w:color="auto"/>
              <w:bottom w:val="single" w:sz="4" w:space="0" w:color="auto"/>
              <w:right w:val="single" w:sz="4" w:space="0" w:color="auto"/>
            </w:tcBorders>
            <w:hideMark/>
          </w:tcPr>
          <w:p w14:paraId="4358C5F1" w14:textId="77777777" w:rsidR="008D1E4A" w:rsidRPr="00EF5447" w:rsidRDefault="008D1E4A" w:rsidP="00C620E0">
            <w:pPr>
              <w:pStyle w:val="TAC"/>
              <w:rPr>
                <w:lang w:eastAsia="zh-CN"/>
              </w:rPr>
            </w:pPr>
            <w:r w:rsidRPr="00EF5447">
              <w:rPr>
                <w:lang w:eastAsia="zh-CN"/>
              </w:rPr>
              <w:t>DC_3A_n1A</w:t>
            </w:r>
          </w:p>
          <w:p w14:paraId="3FAE82B2" w14:textId="77777777" w:rsidR="008D1E4A" w:rsidRPr="00EF5447" w:rsidRDefault="008D1E4A" w:rsidP="00C620E0">
            <w:pPr>
              <w:pStyle w:val="TAC"/>
              <w:rPr>
                <w:lang w:eastAsia="zh-CN"/>
              </w:rPr>
            </w:pPr>
            <w:r w:rsidRPr="00EF5447">
              <w:rPr>
                <w:lang w:eastAsia="zh-CN"/>
              </w:rPr>
              <w:t>DC_3A_n7A</w:t>
            </w:r>
          </w:p>
          <w:p w14:paraId="24D8BFD5" w14:textId="77777777" w:rsidR="008D1E4A" w:rsidRPr="00EF5447" w:rsidRDefault="008D1E4A" w:rsidP="00C620E0">
            <w:pPr>
              <w:pStyle w:val="TAC"/>
              <w:rPr>
                <w:lang w:eastAsia="zh-CN"/>
              </w:rPr>
            </w:pPr>
            <w:r w:rsidRPr="00EF5447">
              <w:rPr>
                <w:lang w:eastAsia="zh-CN"/>
              </w:rPr>
              <w:t>DC_3C_n1A</w:t>
            </w:r>
          </w:p>
          <w:p w14:paraId="2A4407B3" w14:textId="77777777" w:rsidR="008D1E4A" w:rsidRPr="00EF5447" w:rsidRDefault="008D1E4A" w:rsidP="00C620E0">
            <w:pPr>
              <w:pStyle w:val="TAC"/>
              <w:rPr>
                <w:noProof/>
                <w:lang w:eastAsia="zh-CN"/>
              </w:rPr>
            </w:pPr>
            <w:r w:rsidRPr="00EF5447">
              <w:rPr>
                <w:lang w:eastAsia="zh-CN"/>
              </w:rPr>
              <w:t>DC_3C_n7A</w:t>
            </w:r>
          </w:p>
        </w:tc>
      </w:tr>
      <w:tr w:rsidR="008D1E4A" w:rsidRPr="00EF5447" w14:paraId="5CB6A33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71F44B"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7B5CCB2"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47A8E6C"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D1E4A" w:rsidRPr="00EF5447" w14:paraId="553C49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F8676"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3F639C8"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8136A21" w14:textId="77777777" w:rsidR="008D1E4A" w:rsidRPr="00EF5447" w:rsidRDefault="008D1E4A" w:rsidP="00C620E0">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BDB1780"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F218D73"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D1E4A" w:rsidRPr="00EF5447" w14:paraId="377A89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E31D9C"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7F3A02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853874D"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D1E4A" w:rsidRPr="00EF5447" w14:paraId="1D9497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38586" w14:textId="77777777" w:rsidR="008D1E4A" w:rsidRPr="00EF5447" w:rsidRDefault="008D1E4A" w:rsidP="00C620E0">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03566B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25613756" w14:textId="77777777" w:rsidR="008D1E4A" w:rsidRPr="00EF5447" w:rsidRDefault="008D1E4A" w:rsidP="00C620E0">
            <w:pPr>
              <w:pStyle w:val="TAC"/>
              <w:rPr>
                <w:noProof/>
                <w:lang w:eastAsia="zh-CN"/>
              </w:rPr>
            </w:pPr>
            <w:r w:rsidRPr="00EF5447">
              <w:rPr>
                <w:rFonts w:eastAsia="PMingLiU"/>
                <w:noProof/>
                <w:lang w:eastAsia="zh-TW"/>
              </w:rPr>
              <w:t>DC_3A_n77A</w:t>
            </w:r>
          </w:p>
        </w:tc>
      </w:tr>
      <w:tr w:rsidR="008D1E4A" w:rsidRPr="00EF5447" w14:paraId="71AF92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EA7D0" w14:textId="77777777" w:rsidR="008D1E4A" w:rsidRPr="00EF5447" w:rsidRDefault="008D1E4A" w:rsidP="00C620E0">
            <w:pPr>
              <w:pStyle w:val="TAC"/>
              <w:rPr>
                <w:rFonts w:eastAsia="Malgun Gothic"/>
                <w:lang w:eastAsia="ko-KR"/>
              </w:rPr>
            </w:pPr>
            <w:r w:rsidRPr="00EF5447">
              <w:rPr>
                <w:rFonts w:eastAsia="Malgun Gothic"/>
                <w:lang w:eastAsia="ko-KR"/>
              </w:rPr>
              <w:t>DC_3A_n1A-n78A</w:t>
            </w:r>
          </w:p>
          <w:p w14:paraId="5DF8D424" w14:textId="77777777" w:rsidR="008D1E4A" w:rsidRPr="00EF5447" w:rsidRDefault="008D1E4A" w:rsidP="00C620E0">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2DEF5367" w14:textId="77777777" w:rsidR="008D1E4A" w:rsidRPr="00EF5447" w:rsidRDefault="008D1E4A" w:rsidP="00C620E0">
            <w:pPr>
              <w:pStyle w:val="TAC"/>
              <w:rPr>
                <w:noProof/>
                <w:lang w:eastAsia="ko-KR"/>
              </w:rPr>
            </w:pPr>
            <w:r w:rsidRPr="00EF5447">
              <w:rPr>
                <w:noProof/>
                <w:lang w:eastAsia="ko-KR"/>
              </w:rPr>
              <w:t>DC_3A_n1A</w:t>
            </w:r>
          </w:p>
          <w:p w14:paraId="515F6697" w14:textId="77777777" w:rsidR="008D1E4A" w:rsidRPr="00EF5447" w:rsidRDefault="008D1E4A" w:rsidP="00C620E0">
            <w:pPr>
              <w:pStyle w:val="TAC"/>
              <w:rPr>
                <w:noProof/>
                <w:lang w:eastAsia="ko-KR"/>
              </w:rPr>
            </w:pPr>
            <w:r w:rsidRPr="00EF5447">
              <w:rPr>
                <w:noProof/>
                <w:lang w:eastAsia="ko-KR"/>
              </w:rPr>
              <w:t>DC_3C_n1A</w:t>
            </w:r>
          </w:p>
          <w:p w14:paraId="53EF9655" w14:textId="77777777" w:rsidR="008D1E4A" w:rsidRPr="00EF5447" w:rsidRDefault="008D1E4A" w:rsidP="00C620E0">
            <w:pPr>
              <w:pStyle w:val="TAC"/>
              <w:rPr>
                <w:noProof/>
                <w:lang w:eastAsia="ko-KR"/>
              </w:rPr>
            </w:pPr>
            <w:r w:rsidRPr="00EF5447">
              <w:rPr>
                <w:rFonts w:eastAsia="PMingLiU"/>
                <w:noProof/>
                <w:lang w:eastAsia="zh-TW"/>
              </w:rPr>
              <w:t>DC_3A_n78A</w:t>
            </w:r>
            <w:r w:rsidRPr="00EF5447">
              <w:rPr>
                <w:noProof/>
                <w:lang w:eastAsia="ko-KR"/>
              </w:rPr>
              <w:t xml:space="preserve"> </w:t>
            </w:r>
          </w:p>
          <w:p w14:paraId="29670ECD" w14:textId="77777777" w:rsidR="008D1E4A" w:rsidRPr="00EF5447" w:rsidRDefault="008D1E4A" w:rsidP="00C620E0">
            <w:pPr>
              <w:pStyle w:val="TAC"/>
              <w:rPr>
                <w:noProof/>
                <w:lang w:eastAsia="zh-CN"/>
              </w:rPr>
            </w:pPr>
            <w:r w:rsidRPr="00EF5447">
              <w:rPr>
                <w:noProof/>
                <w:lang w:eastAsia="ko-KR"/>
              </w:rPr>
              <w:t>DC_3C_n78A</w:t>
            </w:r>
          </w:p>
        </w:tc>
      </w:tr>
      <w:tr w:rsidR="008D1E4A" w:rsidRPr="00EF5447" w14:paraId="371251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CFBFA" w14:textId="77777777" w:rsidR="008D1E4A" w:rsidRPr="00EF5447" w:rsidRDefault="008D1E4A" w:rsidP="00C620E0">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5C7BA35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0E358A9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tc>
      </w:tr>
      <w:tr w:rsidR="008D1E4A" w:rsidRPr="00EF5447" w14:paraId="2D645C2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94C4F" w14:textId="77777777" w:rsidR="008D1E4A" w:rsidRPr="00EF5447" w:rsidRDefault="008D1E4A" w:rsidP="00C620E0">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49814A8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00147F4D" w14:textId="77777777" w:rsidR="008D1E4A" w:rsidRPr="00EF5447" w:rsidRDefault="008D1E4A" w:rsidP="00C620E0">
            <w:pPr>
              <w:pStyle w:val="TAC"/>
              <w:rPr>
                <w:rFonts w:eastAsia="Malgun Gothic"/>
                <w:noProof/>
                <w:lang w:eastAsia="ko-KR"/>
              </w:rPr>
            </w:pPr>
            <w:r w:rsidRPr="00EF5447">
              <w:rPr>
                <w:rFonts w:eastAsia="PMingLiU"/>
                <w:noProof/>
                <w:lang w:eastAsia="zh-TW"/>
              </w:rPr>
              <w:t>DC_3A_n79A</w:t>
            </w:r>
          </w:p>
        </w:tc>
      </w:tr>
      <w:tr w:rsidR="008D1E4A" w:rsidRPr="00EF5447" w14:paraId="0E3A656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3114D2" w14:textId="77777777" w:rsidR="008D1E4A" w:rsidRPr="00EF5447" w:rsidRDefault="008D1E4A" w:rsidP="00C620E0">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3BF8A809" w14:textId="77777777" w:rsidR="008D1E4A" w:rsidRPr="00EF5447" w:rsidRDefault="008D1E4A" w:rsidP="00C620E0">
            <w:pPr>
              <w:pStyle w:val="TAC"/>
              <w:rPr>
                <w:noProof/>
                <w:lang w:eastAsia="ko-KR"/>
              </w:rPr>
            </w:pPr>
            <w:r w:rsidRPr="00EF5447">
              <w:rPr>
                <w:noProof/>
                <w:lang w:eastAsia="ko-KR"/>
              </w:rPr>
              <w:t>DC_3A_n41A</w:t>
            </w:r>
          </w:p>
          <w:p w14:paraId="4D5342E7" w14:textId="77777777" w:rsidR="008D1E4A" w:rsidRPr="00EF5447" w:rsidRDefault="008D1E4A" w:rsidP="00C620E0">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45656C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0A67C" w14:textId="77777777" w:rsidR="008D1E4A" w:rsidRPr="00EF5447" w:rsidRDefault="008D1E4A" w:rsidP="00C620E0">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3E0FD83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w:t>
            </w:r>
          </w:p>
          <w:p w14:paraId="00E752F0" w14:textId="77777777" w:rsidR="008D1E4A" w:rsidRPr="00EF5447" w:rsidRDefault="008D1E4A" w:rsidP="00C620E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6F6F2C0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49E0B" w14:textId="77777777" w:rsidR="008D1E4A" w:rsidRPr="00EF5447" w:rsidRDefault="008D1E4A" w:rsidP="00C620E0">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695FF62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p w14:paraId="2173B839" w14:textId="77777777" w:rsidR="008D1E4A" w:rsidRPr="00EF5447" w:rsidRDefault="008D1E4A" w:rsidP="00C620E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3B0A3EA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A34FC" w14:textId="77777777" w:rsidR="008D1E4A" w:rsidRPr="00EF5447" w:rsidRDefault="008D1E4A" w:rsidP="00C620E0">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CF7301" w14:textId="77777777" w:rsidR="008D1E4A" w:rsidRPr="00EF5447" w:rsidRDefault="008D1E4A" w:rsidP="00C620E0">
            <w:pPr>
              <w:pStyle w:val="TAC"/>
              <w:rPr>
                <w:noProof/>
                <w:vertAlign w:val="superscript"/>
                <w:lang w:eastAsia="zh-CN"/>
              </w:rPr>
            </w:pPr>
            <w:r w:rsidRPr="00EF5447">
              <w:rPr>
                <w:noProof/>
                <w:lang w:eastAsia="zh-CN"/>
              </w:rPr>
              <w:t>DC_3C-5A_n78A</w:t>
            </w:r>
          </w:p>
          <w:p w14:paraId="0C7B9D79" w14:textId="77777777" w:rsidR="008D1E4A" w:rsidRPr="00EF5447" w:rsidRDefault="008D1E4A" w:rsidP="00C620E0">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4CF98" w14:textId="77777777" w:rsidR="008D1E4A" w:rsidRPr="00EF5447" w:rsidRDefault="008D1E4A" w:rsidP="00C620E0">
            <w:pPr>
              <w:pStyle w:val="TAC"/>
              <w:rPr>
                <w:noProof/>
                <w:lang w:eastAsia="zh-CN"/>
              </w:rPr>
            </w:pPr>
            <w:r w:rsidRPr="00EF5447">
              <w:rPr>
                <w:noProof/>
                <w:lang w:eastAsia="zh-CN"/>
              </w:rPr>
              <w:t>DC_3A_n78A</w:t>
            </w:r>
          </w:p>
          <w:p w14:paraId="39ACF39A"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21A5B2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343A0" w14:textId="77777777" w:rsidR="008D1E4A" w:rsidRPr="00EF5447" w:rsidRDefault="008D1E4A" w:rsidP="00C620E0">
            <w:pPr>
              <w:pStyle w:val="TAC"/>
              <w:rPr>
                <w:lang w:eastAsia="zh-CN"/>
              </w:rPr>
            </w:pPr>
            <w:r w:rsidRPr="00EF5447">
              <w:rPr>
                <w:lang w:eastAsia="zh-CN"/>
              </w:rPr>
              <w:t>DC_3A_n5A-n78A</w:t>
            </w:r>
          </w:p>
          <w:p w14:paraId="6515FD41" w14:textId="77777777" w:rsidR="008D1E4A" w:rsidRPr="00EF5447" w:rsidRDefault="008D1E4A" w:rsidP="00C620E0">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17A1A64B" w14:textId="77777777" w:rsidR="008D1E4A" w:rsidRPr="00EF5447" w:rsidRDefault="008D1E4A" w:rsidP="00C620E0">
            <w:pPr>
              <w:pStyle w:val="TAC"/>
              <w:rPr>
                <w:lang w:eastAsia="zh-CN"/>
              </w:rPr>
            </w:pPr>
            <w:r w:rsidRPr="00EF5447">
              <w:rPr>
                <w:lang w:eastAsia="zh-CN"/>
              </w:rPr>
              <w:t>DC_3A_n5A</w:t>
            </w:r>
          </w:p>
          <w:p w14:paraId="2F755281" w14:textId="77777777" w:rsidR="008D1E4A" w:rsidRPr="00EF5447" w:rsidRDefault="008D1E4A" w:rsidP="00C620E0">
            <w:pPr>
              <w:pStyle w:val="TAC"/>
              <w:rPr>
                <w:lang w:eastAsia="zh-CN"/>
              </w:rPr>
            </w:pPr>
            <w:r w:rsidRPr="00EF5447">
              <w:rPr>
                <w:lang w:eastAsia="zh-CN"/>
              </w:rPr>
              <w:t>DC_3A_n78A</w:t>
            </w:r>
          </w:p>
          <w:p w14:paraId="42EAEEBD" w14:textId="77777777" w:rsidR="008D1E4A" w:rsidRPr="00EF5447" w:rsidRDefault="008D1E4A" w:rsidP="00C620E0">
            <w:pPr>
              <w:pStyle w:val="TAC"/>
              <w:rPr>
                <w:lang w:eastAsia="zh-CN"/>
              </w:rPr>
            </w:pPr>
            <w:r w:rsidRPr="00EF5447">
              <w:rPr>
                <w:lang w:eastAsia="zh-CN"/>
              </w:rPr>
              <w:t>DC_3C_n5A</w:t>
            </w:r>
          </w:p>
          <w:p w14:paraId="49D59443" w14:textId="77777777" w:rsidR="008D1E4A" w:rsidRPr="00EF5447" w:rsidRDefault="008D1E4A" w:rsidP="00C620E0">
            <w:pPr>
              <w:pStyle w:val="TAC"/>
              <w:rPr>
                <w:noProof/>
                <w:lang w:eastAsia="zh-CN"/>
              </w:rPr>
            </w:pPr>
            <w:r w:rsidRPr="00EF5447">
              <w:rPr>
                <w:lang w:eastAsia="zh-CN"/>
              </w:rPr>
              <w:t>DC_3C_n78A</w:t>
            </w:r>
          </w:p>
        </w:tc>
      </w:tr>
      <w:tr w:rsidR="008D1E4A" w:rsidRPr="00EF5447" w14:paraId="52997D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70C25" w14:textId="77777777" w:rsidR="008D1E4A" w:rsidRPr="00EF5447" w:rsidRDefault="008D1E4A" w:rsidP="00C620E0">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2B29E193" w14:textId="77777777" w:rsidR="008D1E4A" w:rsidRPr="00EF5447" w:rsidRDefault="008D1E4A" w:rsidP="00C620E0">
            <w:pPr>
              <w:pStyle w:val="TAC"/>
              <w:rPr>
                <w:noProof/>
                <w:kern w:val="2"/>
                <w:lang w:eastAsia="zh-CN"/>
              </w:rPr>
            </w:pPr>
            <w:r w:rsidRPr="00EF5447">
              <w:rPr>
                <w:noProof/>
                <w:kern w:val="2"/>
                <w:lang w:eastAsia="zh-CN"/>
              </w:rPr>
              <w:t>DC_3A_n79A</w:t>
            </w:r>
          </w:p>
          <w:p w14:paraId="00BFA13E" w14:textId="77777777" w:rsidR="008D1E4A" w:rsidRPr="00EF5447" w:rsidRDefault="008D1E4A" w:rsidP="00C620E0">
            <w:pPr>
              <w:pStyle w:val="TAC"/>
              <w:rPr>
                <w:noProof/>
                <w:lang w:eastAsia="zh-CN"/>
              </w:rPr>
            </w:pPr>
            <w:r w:rsidRPr="00EF5447">
              <w:rPr>
                <w:noProof/>
                <w:lang w:eastAsia="zh-CN"/>
              </w:rPr>
              <w:t>DC_5A_n79A</w:t>
            </w:r>
          </w:p>
        </w:tc>
      </w:tr>
      <w:tr w:rsidR="008D1E4A" w:rsidRPr="00EF5447" w14:paraId="51A44D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E1D2E" w14:textId="77777777" w:rsidR="008D1E4A" w:rsidRPr="00EF5447" w:rsidRDefault="008D1E4A" w:rsidP="00C620E0">
            <w:pPr>
              <w:pStyle w:val="TAC"/>
              <w:rPr>
                <w:lang w:eastAsia="zh-CN"/>
              </w:rPr>
            </w:pPr>
            <w:r w:rsidRPr="00EF5447">
              <w:rPr>
                <w:lang w:eastAsia="zh-CN"/>
              </w:rPr>
              <w:t>DC_3A-7A_n1A</w:t>
            </w:r>
          </w:p>
          <w:p w14:paraId="66925662" w14:textId="77777777" w:rsidR="008D1E4A" w:rsidRPr="00EF5447" w:rsidRDefault="008D1E4A" w:rsidP="00C620E0">
            <w:pPr>
              <w:pStyle w:val="TAC"/>
              <w:rPr>
                <w:noProof/>
                <w:lang w:eastAsia="zh-CN"/>
              </w:rPr>
            </w:pPr>
            <w:r w:rsidRPr="00EF5447">
              <w:rPr>
                <w:noProof/>
                <w:lang w:eastAsia="zh-CN"/>
              </w:rPr>
              <w:t>DC_3A-7C_n1A</w:t>
            </w:r>
          </w:p>
          <w:p w14:paraId="1708E44A" w14:textId="77777777" w:rsidR="008D1E4A" w:rsidRPr="00EF5447" w:rsidRDefault="008D1E4A" w:rsidP="00C620E0">
            <w:pPr>
              <w:pStyle w:val="TAC"/>
              <w:rPr>
                <w:noProof/>
                <w:lang w:eastAsia="zh-CN"/>
              </w:rPr>
            </w:pPr>
            <w:r w:rsidRPr="00EF5447">
              <w:rPr>
                <w:noProof/>
                <w:lang w:eastAsia="zh-CN"/>
              </w:rPr>
              <w:t>DC_3C-7A_n1A</w:t>
            </w:r>
          </w:p>
          <w:p w14:paraId="4B2AB9EF" w14:textId="77777777" w:rsidR="008D1E4A" w:rsidRPr="00EF5447" w:rsidRDefault="008D1E4A" w:rsidP="00C620E0">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412BD181" w14:textId="77777777" w:rsidR="008D1E4A" w:rsidRPr="00EF5447" w:rsidRDefault="008D1E4A" w:rsidP="00C620E0">
            <w:pPr>
              <w:pStyle w:val="TAC"/>
              <w:rPr>
                <w:lang w:eastAsia="zh-CN"/>
              </w:rPr>
            </w:pPr>
            <w:r w:rsidRPr="00EF5447">
              <w:rPr>
                <w:lang w:eastAsia="zh-CN"/>
              </w:rPr>
              <w:t>DC_3A_n1A</w:t>
            </w:r>
          </w:p>
          <w:p w14:paraId="491106DF" w14:textId="77777777" w:rsidR="008D1E4A" w:rsidRPr="00EF5447" w:rsidRDefault="008D1E4A" w:rsidP="00C620E0">
            <w:pPr>
              <w:pStyle w:val="TAC"/>
              <w:rPr>
                <w:lang w:eastAsia="zh-CN"/>
              </w:rPr>
            </w:pPr>
            <w:r w:rsidRPr="00EF5447">
              <w:rPr>
                <w:lang w:eastAsia="zh-CN"/>
              </w:rPr>
              <w:t>DC_3C_n1A</w:t>
            </w:r>
          </w:p>
          <w:p w14:paraId="2D417E04" w14:textId="77777777" w:rsidR="008D1E4A" w:rsidRPr="00EF5447" w:rsidRDefault="008D1E4A" w:rsidP="00C620E0">
            <w:pPr>
              <w:pStyle w:val="TAC"/>
              <w:rPr>
                <w:lang w:eastAsia="zh-CN"/>
              </w:rPr>
            </w:pPr>
            <w:r w:rsidRPr="00EF5447">
              <w:rPr>
                <w:lang w:eastAsia="zh-CN"/>
              </w:rPr>
              <w:t>DC_7A_n1A</w:t>
            </w:r>
          </w:p>
          <w:p w14:paraId="448C3399" w14:textId="77777777" w:rsidR="008D1E4A" w:rsidRPr="00EF5447" w:rsidRDefault="008D1E4A" w:rsidP="00C620E0">
            <w:pPr>
              <w:pStyle w:val="TAC"/>
              <w:rPr>
                <w:noProof/>
                <w:lang w:eastAsia="zh-CN"/>
              </w:rPr>
            </w:pPr>
            <w:r w:rsidRPr="00EF5447">
              <w:rPr>
                <w:lang w:eastAsia="zh-CN"/>
              </w:rPr>
              <w:t>DC_7C_n1A</w:t>
            </w:r>
          </w:p>
        </w:tc>
      </w:tr>
      <w:tr w:rsidR="008D1E4A" w:rsidRPr="00EF5447" w14:paraId="0D3E19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77812" w14:textId="77777777" w:rsidR="008D1E4A" w:rsidRPr="00EF5447" w:rsidRDefault="008D1E4A" w:rsidP="00C620E0">
            <w:pPr>
              <w:pStyle w:val="TAC"/>
              <w:rPr>
                <w:lang w:eastAsia="zh-CN"/>
              </w:rPr>
            </w:pPr>
            <w:r w:rsidRPr="00EF5447">
              <w:rPr>
                <w:lang w:eastAsia="zh-CN"/>
              </w:rPr>
              <w:lastRenderedPageBreak/>
              <w:t>DC_3A-3A-7A_n1A</w:t>
            </w:r>
          </w:p>
          <w:p w14:paraId="7BD622A7" w14:textId="77777777" w:rsidR="008D1E4A" w:rsidRPr="00EF5447" w:rsidRDefault="008D1E4A" w:rsidP="00C620E0">
            <w:pPr>
              <w:pStyle w:val="TAC"/>
              <w:rPr>
                <w:lang w:eastAsia="zh-CN"/>
              </w:rPr>
            </w:pPr>
            <w:r w:rsidRPr="00EF5447">
              <w:rPr>
                <w:lang w:eastAsia="zh-CN"/>
              </w:rPr>
              <w:t>DC_3A-7A-7A_n1A</w:t>
            </w:r>
          </w:p>
          <w:p w14:paraId="60FC51E2" w14:textId="77777777" w:rsidR="008D1E4A" w:rsidRPr="00EF5447" w:rsidRDefault="008D1E4A" w:rsidP="00C620E0">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4ADE36A0" w14:textId="77777777" w:rsidR="008D1E4A" w:rsidRPr="00EF5447" w:rsidRDefault="008D1E4A" w:rsidP="00C620E0">
            <w:pPr>
              <w:pStyle w:val="TAC"/>
              <w:rPr>
                <w:lang w:eastAsia="zh-CN"/>
              </w:rPr>
            </w:pPr>
            <w:r w:rsidRPr="00EF5447">
              <w:rPr>
                <w:lang w:eastAsia="zh-CN"/>
              </w:rPr>
              <w:t>DC_3A_n1A</w:t>
            </w:r>
          </w:p>
          <w:p w14:paraId="49E264B4" w14:textId="77777777" w:rsidR="008D1E4A" w:rsidRPr="00EF5447" w:rsidRDefault="008D1E4A" w:rsidP="00C620E0">
            <w:pPr>
              <w:pStyle w:val="TAC"/>
              <w:rPr>
                <w:noProof/>
                <w:lang w:eastAsia="zh-CN"/>
              </w:rPr>
            </w:pPr>
            <w:r w:rsidRPr="00EF5447">
              <w:rPr>
                <w:lang w:eastAsia="zh-CN"/>
              </w:rPr>
              <w:t>DC_7A_n1A</w:t>
            </w:r>
          </w:p>
        </w:tc>
      </w:tr>
      <w:tr w:rsidR="008D1E4A" w:rsidRPr="00EF5447" w14:paraId="4EA579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D2C2A" w14:textId="77777777" w:rsidR="008D1E4A" w:rsidRPr="00EF5447" w:rsidRDefault="008D1E4A" w:rsidP="00C620E0">
            <w:pPr>
              <w:pStyle w:val="TAC"/>
              <w:rPr>
                <w:lang w:eastAsia="fi-FI"/>
              </w:rPr>
            </w:pPr>
            <w:r w:rsidRPr="00EF5447">
              <w:rPr>
                <w:lang w:eastAsia="fi-FI"/>
              </w:rPr>
              <w:t>DC_3A-7A_n5A</w:t>
            </w:r>
          </w:p>
          <w:p w14:paraId="6B73F988" w14:textId="77777777" w:rsidR="008D1E4A" w:rsidRPr="00EF5447" w:rsidRDefault="008D1E4A" w:rsidP="00C620E0">
            <w:pPr>
              <w:pStyle w:val="TAC"/>
              <w:rPr>
                <w:lang w:eastAsia="fi-FI"/>
              </w:rPr>
            </w:pPr>
            <w:r w:rsidRPr="00EF5447">
              <w:rPr>
                <w:lang w:eastAsia="fi-FI"/>
              </w:rPr>
              <w:t>DC_3C-7A_n5A</w:t>
            </w:r>
          </w:p>
          <w:p w14:paraId="5B38D209" w14:textId="77777777" w:rsidR="008D1E4A" w:rsidRPr="00EF5447" w:rsidRDefault="008D1E4A" w:rsidP="00C620E0">
            <w:pPr>
              <w:pStyle w:val="TAC"/>
              <w:rPr>
                <w:lang w:eastAsia="fi-FI"/>
              </w:rPr>
            </w:pPr>
            <w:r w:rsidRPr="00EF5447">
              <w:rPr>
                <w:lang w:eastAsia="fi-FI"/>
              </w:rPr>
              <w:t>DC_3A-7C_n5A</w:t>
            </w:r>
          </w:p>
          <w:p w14:paraId="2DDE9862" w14:textId="77777777" w:rsidR="008D1E4A" w:rsidRPr="00EF5447" w:rsidRDefault="008D1E4A" w:rsidP="00C620E0">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4F88BDC5" w14:textId="77777777" w:rsidR="008D1E4A" w:rsidRPr="00EF5447" w:rsidRDefault="008D1E4A" w:rsidP="00C620E0">
            <w:pPr>
              <w:pStyle w:val="TAC"/>
              <w:rPr>
                <w:lang w:eastAsia="fi-FI"/>
              </w:rPr>
            </w:pPr>
            <w:r w:rsidRPr="00EF5447">
              <w:rPr>
                <w:lang w:eastAsia="fi-FI"/>
              </w:rPr>
              <w:t>DC_3A_n5A</w:t>
            </w:r>
          </w:p>
          <w:p w14:paraId="4BE5040F" w14:textId="77777777" w:rsidR="008D1E4A" w:rsidRPr="00EF5447" w:rsidRDefault="008D1E4A" w:rsidP="00C620E0">
            <w:pPr>
              <w:pStyle w:val="TAC"/>
              <w:rPr>
                <w:lang w:eastAsia="fi-FI"/>
              </w:rPr>
            </w:pPr>
            <w:r w:rsidRPr="00EF5447">
              <w:rPr>
                <w:lang w:eastAsia="fi-FI"/>
              </w:rPr>
              <w:t>DC_3C_n5A</w:t>
            </w:r>
          </w:p>
          <w:p w14:paraId="2BD996F5" w14:textId="77777777" w:rsidR="008D1E4A" w:rsidRPr="00EF5447" w:rsidRDefault="008D1E4A" w:rsidP="00C620E0">
            <w:pPr>
              <w:pStyle w:val="TAC"/>
              <w:rPr>
                <w:lang w:eastAsia="fi-FI"/>
              </w:rPr>
            </w:pPr>
            <w:r w:rsidRPr="00EF5447">
              <w:rPr>
                <w:lang w:eastAsia="fi-FI"/>
              </w:rPr>
              <w:t>DC_7A_n5A</w:t>
            </w:r>
          </w:p>
          <w:p w14:paraId="5580F0DF" w14:textId="77777777" w:rsidR="008D1E4A" w:rsidRPr="00EF5447" w:rsidRDefault="008D1E4A" w:rsidP="00C620E0">
            <w:pPr>
              <w:pStyle w:val="TAC"/>
              <w:rPr>
                <w:noProof/>
                <w:lang w:eastAsia="zh-CN"/>
              </w:rPr>
            </w:pPr>
            <w:r w:rsidRPr="00EF5447">
              <w:rPr>
                <w:lang w:eastAsia="fi-FI"/>
              </w:rPr>
              <w:t>DC_7C_n5A</w:t>
            </w:r>
          </w:p>
        </w:tc>
      </w:tr>
      <w:tr w:rsidR="008D1E4A" w:rsidRPr="00EF5447" w14:paraId="6C9CDBE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13834" w14:textId="77777777" w:rsidR="008D1E4A" w:rsidRPr="00EF5447" w:rsidRDefault="008D1E4A" w:rsidP="00C620E0">
            <w:pPr>
              <w:pStyle w:val="TAC"/>
              <w:rPr>
                <w:lang w:eastAsia="ja-JP"/>
              </w:rPr>
            </w:pPr>
            <w:r w:rsidRPr="00EF5447">
              <w:rPr>
                <w:lang w:eastAsia="ja-JP"/>
              </w:rPr>
              <w:t>DC_3A-7A_n7A</w:t>
            </w:r>
          </w:p>
          <w:p w14:paraId="0A15F4B7" w14:textId="77777777" w:rsidR="008D1E4A" w:rsidRPr="00EF5447" w:rsidRDefault="008D1E4A" w:rsidP="00C620E0">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759D172" w14:textId="77777777" w:rsidR="008D1E4A" w:rsidRPr="00EF5447" w:rsidRDefault="008D1E4A" w:rsidP="00C620E0">
            <w:pPr>
              <w:pStyle w:val="TAC"/>
              <w:rPr>
                <w:lang w:eastAsia="fi-FI"/>
              </w:rPr>
            </w:pPr>
            <w:r w:rsidRPr="00EF5447">
              <w:rPr>
                <w:lang w:eastAsia="fi-FI"/>
              </w:rPr>
              <w:t>DC_3A_n7A</w:t>
            </w:r>
          </w:p>
          <w:p w14:paraId="1BC4C866" w14:textId="77777777" w:rsidR="008D1E4A" w:rsidRPr="00EF5447" w:rsidRDefault="008D1E4A" w:rsidP="00C620E0">
            <w:pPr>
              <w:pStyle w:val="TAC"/>
              <w:rPr>
                <w:lang w:eastAsia="fi-FI"/>
              </w:rPr>
            </w:pPr>
            <w:r w:rsidRPr="00EF5447">
              <w:rPr>
                <w:lang w:eastAsia="fi-FI"/>
              </w:rPr>
              <w:t>DC_3C_n7A</w:t>
            </w:r>
          </w:p>
          <w:p w14:paraId="6748BD8E"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1491DB8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C4B23" w14:textId="77777777" w:rsidR="008D1E4A" w:rsidRPr="00EF5447" w:rsidRDefault="008D1E4A" w:rsidP="00C620E0">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4CB560E" w14:textId="77777777" w:rsidR="008D1E4A" w:rsidRPr="00EF5447" w:rsidRDefault="008D1E4A" w:rsidP="00C620E0">
            <w:pPr>
              <w:pStyle w:val="TAC"/>
              <w:rPr>
                <w:lang w:eastAsia="fi-FI"/>
              </w:rPr>
            </w:pPr>
            <w:r w:rsidRPr="00EF5447">
              <w:rPr>
                <w:lang w:eastAsia="fi-FI"/>
              </w:rPr>
              <w:t>DC_3A_n7A</w:t>
            </w:r>
          </w:p>
          <w:p w14:paraId="67B136D8"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1F8F2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09D52" w14:textId="77777777" w:rsidR="008D1E4A" w:rsidRPr="00EF5447" w:rsidRDefault="008D1E4A" w:rsidP="00C620E0">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3EC0183F"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6A6F1156"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544EC3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9AB99" w14:textId="77777777" w:rsidR="008D1E4A" w:rsidRPr="00EF5447" w:rsidRDefault="008D1E4A" w:rsidP="00C620E0">
            <w:pPr>
              <w:pStyle w:val="TAC"/>
              <w:rPr>
                <w:noProof/>
                <w:lang w:eastAsia="zh-CN"/>
              </w:rPr>
            </w:pPr>
            <w:r w:rsidRPr="00EF5447">
              <w:rPr>
                <w:noProof/>
                <w:lang w:eastAsia="zh-CN"/>
              </w:rPr>
              <w:t>DC_3A-7A_n28A</w:t>
            </w:r>
          </w:p>
          <w:p w14:paraId="1EE8B0C6" w14:textId="77777777" w:rsidR="008D1E4A" w:rsidRPr="00EF5447" w:rsidRDefault="008D1E4A" w:rsidP="00C620E0">
            <w:pPr>
              <w:pStyle w:val="TAC"/>
              <w:rPr>
                <w:noProof/>
              </w:rPr>
            </w:pPr>
            <w:r w:rsidRPr="00EF5447">
              <w:rPr>
                <w:noProof/>
              </w:rPr>
              <w:t>DC_3A-7C_n28A</w:t>
            </w:r>
          </w:p>
          <w:p w14:paraId="5FD26B80" w14:textId="77777777" w:rsidR="008D1E4A" w:rsidRPr="00EF5447" w:rsidRDefault="008D1E4A" w:rsidP="00C620E0">
            <w:pPr>
              <w:pStyle w:val="TAC"/>
              <w:rPr>
                <w:noProof/>
                <w:lang w:eastAsia="fr-FR"/>
              </w:rPr>
            </w:pPr>
            <w:r w:rsidRPr="00EF5447">
              <w:rPr>
                <w:noProof/>
              </w:rPr>
              <w:t>DC_3C-7A_n28A</w:t>
            </w:r>
          </w:p>
          <w:p w14:paraId="267309F5" w14:textId="77777777" w:rsidR="008D1E4A" w:rsidRPr="00EF5447" w:rsidRDefault="008D1E4A" w:rsidP="00C620E0">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2651CA88" w14:textId="77777777" w:rsidR="008D1E4A" w:rsidRPr="00EF5447" w:rsidRDefault="008D1E4A" w:rsidP="00C620E0">
            <w:pPr>
              <w:pStyle w:val="TAC"/>
              <w:rPr>
                <w:noProof/>
                <w:lang w:eastAsia="zh-CN"/>
              </w:rPr>
            </w:pPr>
            <w:r w:rsidRPr="00EF5447">
              <w:rPr>
                <w:noProof/>
                <w:lang w:eastAsia="zh-CN"/>
              </w:rPr>
              <w:t>DC_3A_n28A</w:t>
            </w:r>
          </w:p>
          <w:p w14:paraId="2AD384AC" w14:textId="77777777" w:rsidR="008D1E4A" w:rsidRPr="00EF5447" w:rsidRDefault="008D1E4A" w:rsidP="00C620E0">
            <w:pPr>
              <w:pStyle w:val="TAC"/>
              <w:rPr>
                <w:noProof/>
                <w:lang w:eastAsia="zh-CN"/>
              </w:rPr>
            </w:pPr>
            <w:r w:rsidRPr="00EF5447">
              <w:rPr>
                <w:noProof/>
                <w:lang w:eastAsia="zh-CN"/>
              </w:rPr>
              <w:t>DC_3C_n28A</w:t>
            </w:r>
          </w:p>
          <w:p w14:paraId="0F9575FB" w14:textId="77777777" w:rsidR="008D1E4A" w:rsidRPr="00EF5447" w:rsidRDefault="008D1E4A" w:rsidP="00C620E0">
            <w:pPr>
              <w:pStyle w:val="TAC"/>
              <w:rPr>
                <w:noProof/>
                <w:lang w:eastAsia="zh-CN"/>
              </w:rPr>
            </w:pPr>
            <w:r w:rsidRPr="00EF5447">
              <w:rPr>
                <w:noProof/>
                <w:lang w:eastAsia="zh-CN"/>
              </w:rPr>
              <w:t>DC_7A_n28A</w:t>
            </w:r>
          </w:p>
          <w:p w14:paraId="73DBDA33" w14:textId="77777777" w:rsidR="008D1E4A" w:rsidRPr="00EF5447" w:rsidRDefault="008D1E4A" w:rsidP="00C620E0">
            <w:pPr>
              <w:pStyle w:val="TAC"/>
              <w:rPr>
                <w:noProof/>
                <w:lang w:eastAsia="zh-CN"/>
              </w:rPr>
            </w:pPr>
            <w:r w:rsidRPr="00EF5447">
              <w:rPr>
                <w:noProof/>
              </w:rPr>
              <w:t>DC_7C_n28A</w:t>
            </w:r>
          </w:p>
        </w:tc>
      </w:tr>
      <w:tr w:rsidR="008D1E4A" w:rsidRPr="00EF5447" w14:paraId="3542B5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A81719" w14:textId="77777777" w:rsidR="008D1E4A" w:rsidRPr="00EF5447" w:rsidRDefault="008D1E4A" w:rsidP="00C620E0">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078B1305" w14:textId="77777777" w:rsidR="008D1E4A" w:rsidRPr="00EF5447" w:rsidRDefault="008D1E4A" w:rsidP="00C620E0">
            <w:pPr>
              <w:pStyle w:val="TAC"/>
              <w:rPr>
                <w:lang w:eastAsia="fr-FR"/>
              </w:rPr>
            </w:pPr>
            <w:r w:rsidRPr="00EF5447">
              <w:t>DC_3A_n40A</w:t>
            </w:r>
          </w:p>
          <w:p w14:paraId="7D6560E2" w14:textId="77777777" w:rsidR="008D1E4A" w:rsidRPr="00EF5447" w:rsidRDefault="008D1E4A" w:rsidP="00C620E0">
            <w:pPr>
              <w:pStyle w:val="TAC"/>
              <w:rPr>
                <w:noProof/>
                <w:lang w:eastAsia="zh-CN"/>
              </w:rPr>
            </w:pPr>
            <w:r w:rsidRPr="00EF5447">
              <w:t>DC_7A_n40A</w:t>
            </w:r>
          </w:p>
        </w:tc>
      </w:tr>
      <w:tr w:rsidR="008D1E4A" w:rsidRPr="00EF5447" w14:paraId="363940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B374A" w14:textId="77777777" w:rsidR="008D1E4A" w:rsidRPr="00EF5447" w:rsidRDefault="008D1E4A" w:rsidP="00C620E0">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9C4E8A7" w14:textId="77777777" w:rsidR="008D1E4A" w:rsidRPr="00EF5447" w:rsidRDefault="008D1E4A" w:rsidP="00C620E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21E0F2E"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D1E4A" w:rsidRPr="00EF5447" w14:paraId="4106D6B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085E6" w14:textId="77777777" w:rsidR="008D1E4A" w:rsidRPr="00EF5447" w:rsidRDefault="008D1E4A" w:rsidP="00C620E0">
            <w:pPr>
              <w:pStyle w:val="TAC"/>
              <w:rPr>
                <w:lang w:eastAsia="fr-FR"/>
              </w:rPr>
            </w:pPr>
            <w:r w:rsidRPr="00EF5447">
              <w:t>DC_3A-3A-7A_n77A</w:t>
            </w:r>
          </w:p>
          <w:p w14:paraId="1E23541D" w14:textId="77777777" w:rsidR="008D1E4A" w:rsidRPr="00EF5447" w:rsidRDefault="008D1E4A" w:rsidP="00C620E0">
            <w:pPr>
              <w:pStyle w:val="TAC"/>
              <w:rPr>
                <w:lang w:eastAsia="fi-FI"/>
              </w:rPr>
            </w:pPr>
            <w:r w:rsidRPr="00EF5447">
              <w:rPr>
                <w:lang w:eastAsia="fi-FI"/>
              </w:rPr>
              <w:t>DC_3A-7A-7A_n77A</w:t>
            </w:r>
          </w:p>
          <w:p w14:paraId="4C5E970E" w14:textId="77777777" w:rsidR="008D1E4A" w:rsidRPr="00EF5447" w:rsidRDefault="008D1E4A" w:rsidP="00C620E0">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63D5C89A" w14:textId="77777777" w:rsidR="008D1E4A" w:rsidRPr="00EF5447" w:rsidRDefault="008D1E4A" w:rsidP="00C620E0">
            <w:pPr>
              <w:pStyle w:val="TAC"/>
              <w:rPr>
                <w:lang w:eastAsia="fr-FR"/>
              </w:rPr>
            </w:pPr>
            <w:r w:rsidRPr="00EF5447">
              <w:t>DC_3A_n77A</w:t>
            </w:r>
          </w:p>
          <w:p w14:paraId="1B7DB7F4" w14:textId="77777777" w:rsidR="008D1E4A" w:rsidRPr="00EF5447" w:rsidRDefault="008D1E4A" w:rsidP="00C620E0">
            <w:pPr>
              <w:pStyle w:val="TAC"/>
              <w:rPr>
                <w:lang w:eastAsia="fi-FI"/>
              </w:rPr>
            </w:pPr>
            <w:r w:rsidRPr="00EF5447">
              <w:t>DC_7A_n77A</w:t>
            </w:r>
          </w:p>
        </w:tc>
      </w:tr>
      <w:tr w:rsidR="008D1E4A" w:rsidRPr="00EF5447" w14:paraId="17D56CD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82AD5" w14:textId="77777777" w:rsidR="008D1E4A" w:rsidRPr="00EF5447" w:rsidRDefault="008D1E4A" w:rsidP="00C620E0">
            <w:pPr>
              <w:pStyle w:val="TAC"/>
              <w:rPr>
                <w:noProof/>
                <w:lang w:eastAsia="zh-CN"/>
              </w:rPr>
            </w:pPr>
            <w:r w:rsidRPr="00EF5447">
              <w:rPr>
                <w:noProof/>
                <w:lang w:eastAsia="zh-CN"/>
              </w:rPr>
              <w:t>DC_3A-7A_n78A</w:t>
            </w:r>
            <w:r w:rsidRPr="00EF5447">
              <w:rPr>
                <w:noProof/>
                <w:vertAlign w:val="superscript"/>
                <w:lang w:eastAsia="zh-CN"/>
              </w:rPr>
              <w:t>5</w:t>
            </w:r>
          </w:p>
          <w:p w14:paraId="3D400CFD" w14:textId="77777777" w:rsidR="008D1E4A" w:rsidRPr="00EF5447" w:rsidRDefault="008D1E4A" w:rsidP="00C620E0">
            <w:pPr>
              <w:pStyle w:val="TAC"/>
              <w:rPr>
                <w:noProof/>
                <w:vertAlign w:val="superscript"/>
                <w:lang w:eastAsia="zh-CN"/>
              </w:rPr>
            </w:pPr>
            <w:r w:rsidRPr="00EF5447">
              <w:rPr>
                <w:lang w:eastAsia="zh-CN"/>
              </w:rPr>
              <w:t>DC_3C-7A_n78A</w:t>
            </w:r>
            <w:r w:rsidRPr="00EF5447">
              <w:rPr>
                <w:noProof/>
                <w:vertAlign w:val="superscript"/>
                <w:lang w:eastAsia="zh-CN"/>
              </w:rPr>
              <w:t>5</w:t>
            </w:r>
          </w:p>
          <w:p w14:paraId="5D3F170E" w14:textId="77777777" w:rsidR="008D1E4A" w:rsidRPr="00EF5447" w:rsidRDefault="008D1E4A" w:rsidP="00C620E0">
            <w:pPr>
              <w:pStyle w:val="TAC"/>
              <w:rPr>
                <w:noProof/>
                <w:lang w:eastAsia="zh-CN"/>
              </w:rPr>
            </w:pPr>
            <w:r w:rsidRPr="00EF5447">
              <w:rPr>
                <w:noProof/>
                <w:lang w:eastAsia="zh-CN"/>
              </w:rPr>
              <w:t>DC_3A-7C_n78A</w:t>
            </w:r>
            <w:r w:rsidRPr="00EF5447">
              <w:rPr>
                <w:noProof/>
                <w:vertAlign w:val="superscript"/>
                <w:lang w:eastAsia="zh-CN"/>
              </w:rPr>
              <w:t>5</w:t>
            </w:r>
          </w:p>
          <w:p w14:paraId="5864696C" w14:textId="77777777" w:rsidR="008D1E4A" w:rsidRPr="00EF5447" w:rsidRDefault="008D1E4A" w:rsidP="00C620E0">
            <w:pPr>
              <w:pStyle w:val="TAC"/>
              <w:rPr>
                <w:noProof/>
                <w:lang w:eastAsia="zh-CN"/>
              </w:rPr>
            </w:pPr>
            <w:r w:rsidRPr="00EF5447">
              <w:rPr>
                <w:noProof/>
                <w:lang w:eastAsia="zh-CN"/>
              </w:rPr>
              <w:t>DC_3C-7C_n78A</w:t>
            </w:r>
            <w:r w:rsidRPr="00EF5447">
              <w:rPr>
                <w:noProof/>
                <w:vertAlign w:val="superscript"/>
                <w:lang w:eastAsia="zh-CN"/>
              </w:rPr>
              <w:t>5</w:t>
            </w:r>
          </w:p>
          <w:p w14:paraId="1F2D3F4F" w14:textId="77777777" w:rsidR="008D1E4A" w:rsidRPr="00EF5447" w:rsidRDefault="008D1E4A" w:rsidP="00C620E0">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E282D5" w14:textId="77777777" w:rsidR="008D1E4A" w:rsidRPr="00EF5447" w:rsidRDefault="008D1E4A" w:rsidP="00C620E0">
            <w:pPr>
              <w:pStyle w:val="TAC"/>
              <w:rPr>
                <w:noProof/>
                <w:lang w:eastAsia="zh-CN"/>
              </w:rPr>
            </w:pPr>
            <w:r w:rsidRPr="00EF5447">
              <w:rPr>
                <w:noProof/>
                <w:lang w:eastAsia="zh-CN"/>
              </w:rPr>
              <w:t>DC_3A_n78A</w:t>
            </w:r>
          </w:p>
          <w:p w14:paraId="7DC1E3A4" w14:textId="77777777" w:rsidR="008D1E4A" w:rsidRPr="00EF5447" w:rsidRDefault="008D1E4A" w:rsidP="00C620E0">
            <w:pPr>
              <w:pStyle w:val="TAC"/>
              <w:rPr>
                <w:noProof/>
                <w:lang w:eastAsia="zh-CN"/>
              </w:rPr>
            </w:pPr>
            <w:r w:rsidRPr="00EF5447">
              <w:rPr>
                <w:noProof/>
                <w:lang w:eastAsia="zh-CN"/>
              </w:rPr>
              <w:t>DC_3C_n78A</w:t>
            </w:r>
          </w:p>
          <w:p w14:paraId="1247089C" w14:textId="77777777" w:rsidR="008D1E4A" w:rsidRPr="00EF5447" w:rsidRDefault="008D1E4A" w:rsidP="00C620E0">
            <w:pPr>
              <w:pStyle w:val="TAC"/>
              <w:rPr>
                <w:noProof/>
                <w:lang w:eastAsia="zh-CN"/>
              </w:rPr>
            </w:pPr>
            <w:r w:rsidRPr="00EF5447">
              <w:rPr>
                <w:noProof/>
                <w:lang w:eastAsia="zh-CN"/>
              </w:rPr>
              <w:t>DC_7A_n78A</w:t>
            </w:r>
          </w:p>
          <w:p w14:paraId="4A22103A"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713CF6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C6F68" w14:textId="77777777" w:rsidR="008D1E4A" w:rsidRPr="00EF5447" w:rsidRDefault="008D1E4A" w:rsidP="00C620E0">
            <w:pPr>
              <w:pStyle w:val="TAC"/>
              <w:rPr>
                <w:noProof/>
                <w:lang w:eastAsia="zh-CN"/>
              </w:rPr>
            </w:pPr>
            <w:r w:rsidRPr="00EF5447">
              <w:rPr>
                <w:noProof/>
                <w:lang w:eastAsia="zh-CN"/>
              </w:rPr>
              <w:t>DC_3A-7A_n78(2A)</w:t>
            </w:r>
            <w:r w:rsidRPr="00EF5447">
              <w:rPr>
                <w:noProof/>
                <w:vertAlign w:val="superscript"/>
                <w:lang w:eastAsia="zh-CN"/>
              </w:rPr>
              <w:t>5</w:t>
            </w:r>
          </w:p>
          <w:p w14:paraId="650ACEAF" w14:textId="77777777" w:rsidR="008D1E4A" w:rsidRPr="00EF5447" w:rsidRDefault="008D1E4A" w:rsidP="00C620E0">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6AA7EA9C" w14:textId="77777777" w:rsidR="008D1E4A" w:rsidRPr="00EF5447" w:rsidRDefault="008D1E4A" w:rsidP="00C620E0">
            <w:pPr>
              <w:pStyle w:val="TAC"/>
              <w:rPr>
                <w:noProof/>
                <w:lang w:eastAsia="zh-CN"/>
              </w:rPr>
            </w:pPr>
            <w:r w:rsidRPr="00EF5447">
              <w:rPr>
                <w:noProof/>
                <w:lang w:eastAsia="zh-CN"/>
              </w:rPr>
              <w:t>DC_3A-7C_n78(2A)</w:t>
            </w:r>
            <w:r w:rsidRPr="00EF5447">
              <w:rPr>
                <w:noProof/>
                <w:vertAlign w:val="superscript"/>
                <w:lang w:eastAsia="zh-CN"/>
              </w:rPr>
              <w:t>5</w:t>
            </w:r>
          </w:p>
          <w:p w14:paraId="46E0571C" w14:textId="77777777" w:rsidR="008D1E4A" w:rsidRPr="00EF5447" w:rsidRDefault="008D1E4A" w:rsidP="00C620E0">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7AB15A" w14:textId="77777777" w:rsidR="008D1E4A" w:rsidRPr="00EF5447" w:rsidRDefault="008D1E4A" w:rsidP="00C620E0">
            <w:pPr>
              <w:pStyle w:val="TAC"/>
              <w:rPr>
                <w:noProof/>
                <w:lang w:eastAsia="zh-CN"/>
              </w:rPr>
            </w:pPr>
            <w:r w:rsidRPr="00EF5447">
              <w:rPr>
                <w:noProof/>
                <w:lang w:eastAsia="zh-CN"/>
              </w:rPr>
              <w:t>DC_3A_n78A</w:t>
            </w:r>
          </w:p>
          <w:p w14:paraId="28F29DEB" w14:textId="77777777" w:rsidR="008D1E4A" w:rsidRPr="00EF5447" w:rsidRDefault="008D1E4A" w:rsidP="00C620E0">
            <w:pPr>
              <w:pStyle w:val="TAC"/>
              <w:rPr>
                <w:noProof/>
                <w:lang w:eastAsia="zh-CN"/>
              </w:rPr>
            </w:pPr>
            <w:r w:rsidRPr="00EF5447">
              <w:rPr>
                <w:noProof/>
                <w:lang w:eastAsia="zh-CN"/>
              </w:rPr>
              <w:t>DC_7A_n78A</w:t>
            </w:r>
          </w:p>
          <w:p w14:paraId="7EA0FA23" w14:textId="77777777" w:rsidR="008D1E4A" w:rsidRPr="00EF5447" w:rsidRDefault="008D1E4A" w:rsidP="00C620E0">
            <w:pPr>
              <w:pStyle w:val="TAC"/>
              <w:rPr>
                <w:noProof/>
                <w:lang w:eastAsia="zh-CN"/>
              </w:rPr>
            </w:pPr>
            <w:r w:rsidRPr="00EF5447">
              <w:rPr>
                <w:noProof/>
                <w:lang w:eastAsia="zh-CN"/>
              </w:rPr>
              <w:t>DC_3C_n78A</w:t>
            </w:r>
          </w:p>
          <w:p w14:paraId="00A912A5"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179A58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E979D" w14:textId="77777777" w:rsidR="008D1E4A" w:rsidRPr="00EF5447" w:rsidRDefault="008D1E4A" w:rsidP="00C620E0">
            <w:pPr>
              <w:pStyle w:val="TAC"/>
              <w:rPr>
                <w:noProof/>
                <w:lang w:eastAsia="zh-CN"/>
              </w:rPr>
            </w:pPr>
            <w:r w:rsidRPr="00EF5447">
              <w:rPr>
                <w:noProof/>
                <w:lang w:eastAsia="zh-CN"/>
              </w:rPr>
              <w:t>DC_3A-3A-7A_n78A</w:t>
            </w:r>
          </w:p>
          <w:p w14:paraId="0CCB3C2D" w14:textId="77777777" w:rsidR="008D1E4A" w:rsidRPr="00EF5447" w:rsidRDefault="008D1E4A" w:rsidP="00C620E0">
            <w:pPr>
              <w:pStyle w:val="TAC"/>
              <w:rPr>
                <w:noProof/>
                <w:lang w:eastAsia="zh-CN"/>
              </w:rPr>
            </w:pPr>
            <w:r w:rsidRPr="00EF5447">
              <w:rPr>
                <w:noProof/>
                <w:lang w:eastAsia="zh-CN"/>
              </w:rPr>
              <w:t>DC_3A-7A-7A_n78A</w:t>
            </w:r>
            <w:r w:rsidRPr="00EF5447">
              <w:rPr>
                <w:noProof/>
                <w:vertAlign w:val="superscript"/>
                <w:lang w:eastAsia="zh-CN"/>
              </w:rPr>
              <w:t>5</w:t>
            </w:r>
          </w:p>
          <w:p w14:paraId="6BD05187" w14:textId="77777777" w:rsidR="008D1E4A" w:rsidRPr="00EF5447" w:rsidRDefault="008D1E4A" w:rsidP="00C620E0">
            <w:pPr>
              <w:pStyle w:val="TAC"/>
              <w:rPr>
                <w:noProof/>
                <w:lang w:eastAsia="zh-CN"/>
              </w:rPr>
            </w:pPr>
            <w:r w:rsidRPr="00EF5447">
              <w:rPr>
                <w:noProof/>
                <w:lang w:eastAsia="zh-CN"/>
              </w:rPr>
              <w:t>DC_3A-3A-7A-7A_n78A</w:t>
            </w:r>
          </w:p>
          <w:p w14:paraId="31D49750" w14:textId="77777777" w:rsidR="008D1E4A" w:rsidRPr="00EF5447" w:rsidRDefault="008D1E4A" w:rsidP="00C620E0">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BDA7DC" w14:textId="77777777" w:rsidR="008D1E4A" w:rsidRPr="00EF5447" w:rsidRDefault="008D1E4A" w:rsidP="00C620E0">
            <w:pPr>
              <w:pStyle w:val="TAC"/>
              <w:rPr>
                <w:noProof/>
                <w:lang w:eastAsia="zh-CN"/>
              </w:rPr>
            </w:pPr>
            <w:r w:rsidRPr="00EF5447">
              <w:rPr>
                <w:noProof/>
                <w:lang w:eastAsia="zh-CN"/>
              </w:rPr>
              <w:t>DC_3A_n78A</w:t>
            </w:r>
          </w:p>
          <w:p w14:paraId="5DDD8DEB"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4F23C4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131F2" w14:textId="77777777" w:rsidR="008D1E4A" w:rsidRPr="00EF5447" w:rsidRDefault="008D1E4A" w:rsidP="00C620E0">
            <w:pPr>
              <w:pStyle w:val="TAC"/>
              <w:rPr>
                <w:lang w:eastAsia="zh-CN"/>
              </w:rPr>
            </w:pPr>
            <w:r w:rsidRPr="00EF5447">
              <w:rPr>
                <w:lang w:eastAsia="zh-CN"/>
              </w:rPr>
              <w:t>DC_3A_n7A-n78A</w:t>
            </w:r>
          </w:p>
          <w:p w14:paraId="20F5C1D8" w14:textId="77777777" w:rsidR="008D1E4A" w:rsidRPr="00EF5447" w:rsidRDefault="008D1E4A" w:rsidP="00C620E0">
            <w:pPr>
              <w:pStyle w:val="TAC"/>
              <w:rPr>
                <w:lang w:eastAsia="zh-CN"/>
              </w:rPr>
            </w:pPr>
            <w:r w:rsidRPr="00EF5447">
              <w:rPr>
                <w:lang w:eastAsia="zh-CN"/>
              </w:rPr>
              <w:t>DC_3A_n7B-n78A</w:t>
            </w:r>
          </w:p>
          <w:p w14:paraId="0F1A4666" w14:textId="77777777" w:rsidR="008D1E4A" w:rsidRPr="00EF5447" w:rsidRDefault="008D1E4A" w:rsidP="00C620E0">
            <w:pPr>
              <w:pStyle w:val="TAC"/>
              <w:rPr>
                <w:lang w:eastAsia="zh-CN"/>
              </w:rPr>
            </w:pPr>
            <w:r w:rsidRPr="00EF5447">
              <w:rPr>
                <w:lang w:eastAsia="zh-CN"/>
              </w:rPr>
              <w:t>DC_3C_n7A-n78A</w:t>
            </w:r>
          </w:p>
          <w:p w14:paraId="7E0B831A" w14:textId="77777777" w:rsidR="008D1E4A" w:rsidRPr="00EF5447" w:rsidRDefault="008D1E4A" w:rsidP="00C620E0">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1AB18AA9" w14:textId="77777777" w:rsidR="008D1E4A" w:rsidRPr="00EF5447" w:rsidRDefault="008D1E4A" w:rsidP="00C620E0">
            <w:pPr>
              <w:pStyle w:val="TAC"/>
              <w:rPr>
                <w:lang w:eastAsia="zh-CN"/>
              </w:rPr>
            </w:pPr>
            <w:r w:rsidRPr="00EF5447">
              <w:rPr>
                <w:lang w:eastAsia="zh-CN"/>
              </w:rPr>
              <w:t>DC_3A_n7A</w:t>
            </w:r>
          </w:p>
          <w:p w14:paraId="282145F2" w14:textId="77777777" w:rsidR="008D1E4A" w:rsidRPr="00EF5447" w:rsidRDefault="008D1E4A" w:rsidP="00C620E0">
            <w:pPr>
              <w:pStyle w:val="TAC"/>
              <w:rPr>
                <w:lang w:eastAsia="zh-CN"/>
              </w:rPr>
            </w:pPr>
            <w:r w:rsidRPr="00EF5447">
              <w:rPr>
                <w:lang w:eastAsia="zh-CN"/>
              </w:rPr>
              <w:t>DC_3C_n7A</w:t>
            </w:r>
          </w:p>
          <w:p w14:paraId="1F851282" w14:textId="77777777" w:rsidR="008D1E4A" w:rsidRPr="00EF5447" w:rsidRDefault="008D1E4A" w:rsidP="00C620E0">
            <w:pPr>
              <w:pStyle w:val="TAC"/>
              <w:rPr>
                <w:lang w:eastAsia="zh-CN"/>
              </w:rPr>
            </w:pPr>
            <w:r w:rsidRPr="00EF5447">
              <w:rPr>
                <w:lang w:eastAsia="zh-CN"/>
              </w:rPr>
              <w:t>DC_3A_n78A</w:t>
            </w:r>
          </w:p>
        </w:tc>
      </w:tr>
      <w:tr w:rsidR="008D1E4A" w:rsidRPr="00EF5447" w14:paraId="48B7CA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7CEA1" w14:textId="77777777" w:rsidR="008D1E4A" w:rsidRPr="00EF5447" w:rsidRDefault="008D1E4A" w:rsidP="00C620E0">
            <w:pPr>
              <w:pStyle w:val="TAC"/>
              <w:rPr>
                <w:lang w:eastAsia="zh-CN"/>
              </w:rPr>
            </w:pPr>
            <w:r w:rsidRPr="00EF5447">
              <w:rPr>
                <w:lang w:eastAsia="zh-CN"/>
              </w:rPr>
              <w:lastRenderedPageBreak/>
              <w:t>DC_3A-3A_n7A-n78A</w:t>
            </w:r>
          </w:p>
          <w:p w14:paraId="39FED0ED" w14:textId="77777777" w:rsidR="008D1E4A" w:rsidRPr="00EF5447" w:rsidRDefault="008D1E4A" w:rsidP="00C620E0">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7FA1F726" w14:textId="77777777" w:rsidR="008D1E4A" w:rsidRPr="00EF5447" w:rsidRDefault="008D1E4A" w:rsidP="00C620E0">
            <w:pPr>
              <w:pStyle w:val="TAC"/>
              <w:rPr>
                <w:lang w:eastAsia="zh-CN"/>
              </w:rPr>
            </w:pPr>
            <w:r w:rsidRPr="00EF5447">
              <w:rPr>
                <w:lang w:eastAsia="zh-CN"/>
              </w:rPr>
              <w:t>DC_3A_n7A</w:t>
            </w:r>
          </w:p>
          <w:p w14:paraId="039371F5" w14:textId="77777777" w:rsidR="008D1E4A" w:rsidRPr="00EF5447" w:rsidRDefault="008D1E4A" w:rsidP="00C620E0">
            <w:pPr>
              <w:pStyle w:val="TAC"/>
              <w:rPr>
                <w:lang w:eastAsia="zh-CN"/>
              </w:rPr>
            </w:pPr>
            <w:r w:rsidRPr="00EF5447">
              <w:rPr>
                <w:lang w:eastAsia="zh-CN"/>
              </w:rPr>
              <w:t>DC_3A_n7B</w:t>
            </w:r>
          </w:p>
          <w:p w14:paraId="4A876EF0" w14:textId="77777777" w:rsidR="008D1E4A" w:rsidRPr="00EF5447" w:rsidRDefault="008D1E4A" w:rsidP="00C620E0">
            <w:pPr>
              <w:pStyle w:val="TAC"/>
              <w:rPr>
                <w:lang w:eastAsia="zh-CN"/>
              </w:rPr>
            </w:pPr>
            <w:r w:rsidRPr="00EF5447">
              <w:rPr>
                <w:lang w:eastAsia="zh-CN"/>
              </w:rPr>
              <w:t>DC_3A_n78A</w:t>
            </w:r>
          </w:p>
        </w:tc>
      </w:tr>
      <w:tr w:rsidR="008D1E4A" w:rsidRPr="00EF5447" w14:paraId="4BCB11A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103E9" w14:textId="77777777" w:rsidR="008D1E4A" w:rsidRPr="00EF5447" w:rsidRDefault="008D1E4A" w:rsidP="00C620E0">
            <w:pPr>
              <w:pStyle w:val="TAC"/>
              <w:rPr>
                <w:lang w:eastAsia="zh-CN"/>
              </w:rPr>
            </w:pPr>
            <w:r w:rsidRPr="00EF5447">
              <w:rPr>
                <w:lang w:eastAsia="zh-CN"/>
              </w:rPr>
              <w:t>DC_3A-8A_n1A</w:t>
            </w:r>
          </w:p>
          <w:p w14:paraId="668FF1E3" w14:textId="77777777" w:rsidR="008D1E4A" w:rsidRPr="00EF5447" w:rsidRDefault="008D1E4A" w:rsidP="00C620E0">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B3F6F0D" w14:textId="77777777" w:rsidR="008D1E4A" w:rsidRPr="00EF5447" w:rsidRDefault="008D1E4A" w:rsidP="00C620E0">
            <w:pPr>
              <w:pStyle w:val="TAC"/>
              <w:rPr>
                <w:lang w:eastAsia="zh-CN"/>
              </w:rPr>
            </w:pPr>
            <w:r w:rsidRPr="00EF5447">
              <w:rPr>
                <w:lang w:eastAsia="zh-CN"/>
              </w:rPr>
              <w:t>DC_3A_n1A</w:t>
            </w:r>
          </w:p>
          <w:p w14:paraId="0B941A8C" w14:textId="77777777" w:rsidR="008D1E4A" w:rsidRPr="00EF5447" w:rsidRDefault="008D1E4A" w:rsidP="00C620E0">
            <w:pPr>
              <w:pStyle w:val="TAC"/>
              <w:rPr>
                <w:lang w:eastAsia="zh-CN"/>
              </w:rPr>
            </w:pPr>
            <w:r w:rsidRPr="00EF5447">
              <w:rPr>
                <w:lang w:eastAsia="zh-CN"/>
              </w:rPr>
              <w:t>DC_8A_n1A</w:t>
            </w:r>
          </w:p>
        </w:tc>
      </w:tr>
      <w:tr w:rsidR="008D1E4A" w:rsidRPr="00EF5447" w14:paraId="6DC76A9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0EE43" w14:textId="77777777" w:rsidR="008D1E4A" w:rsidRPr="00EF5447" w:rsidRDefault="008D1E4A" w:rsidP="00C620E0">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2F715BD4" w14:textId="77777777" w:rsidR="008D1E4A" w:rsidRPr="00EF5447" w:rsidRDefault="008D1E4A" w:rsidP="00C620E0">
            <w:pPr>
              <w:pStyle w:val="TAC"/>
              <w:rPr>
                <w:lang w:eastAsia="zh-CN"/>
              </w:rPr>
            </w:pPr>
            <w:r w:rsidRPr="00EF5447">
              <w:rPr>
                <w:lang w:eastAsia="zh-CN"/>
              </w:rPr>
              <w:t>DC_3A_n1A</w:t>
            </w:r>
          </w:p>
          <w:p w14:paraId="2ADCA58A" w14:textId="77777777" w:rsidR="008D1E4A" w:rsidRPr="00EF5447" w:rsidRDefault="008D1E4A" w:rsidP="00C620E0">
            <w:pPr>
              <w:pStyle w:val="TAC"/>
              <w:rPr>
                <w:lang w:eastAsia="zh-CN"/>
              </w:rPr>
            </w:pPr>
            <w:r w:rsidRPr="00EF5447">
              <w:rPr>
                <w:lang w:eastAsia="zh-CN"/>
              </w:rPr>
              <w:t>DC_8A_n1A</w:t>
            </w:r>
          </w:p>
        </w:tc>
      </w:tr>
      <w:tr w:rsidR="008D1E4A" w:rsidRPr="00EF5447" w14:paraId="59658D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0D2F6" w14:textId="77777777" w:rsidR="008D1E4A" w:rsidRPr="00EF5447" w:rsidRDefault="008D1E4A" w:rsidP="00C620E0">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35B9F285" w14:textId="77777777" w:rsidR="008D1E4A" w:rsidRPr="00EF5447" w:rsidRDefault="008D1E4A" w:rsidP="00C620E0">
            <w:pPr>
              <w:pStyle w:val="TAC"/>
              <w:rPr>
                <w:rFonts w:cs="Arial"/>
                <w:lang w:eastAsia="ja-JP"/>
              </w:rPr>
            </w:pPr>
            <w:r w:rsidRPr="00EF5447">
              <w:rPr>
                <w:rFonts w:cs="Arial"/>
                <w:lang w:eastAsia="ja-JP"/>
              </w:rPr>
              <w:t>DC_3A_n8A</w:t>
            </w:r>
          </w:p>
          <w:p w14:paraId="3999B946" w14:textId="77777777" w:rsidR="008D1E4A" w:rsidRPr="00EF5447" w:rsidRDefault="008D1E4A" w:rsidP="00C620E0">
            <w:pPr>
              <w:pStyle w:val="TAC"/>
              <w:rPr>
                <w:lang w:eastAsia="zh-CN"/>
              </w:rPr>
            </w:pPr>
            <w:r w:rsidRPr="00EF5447">
              <w:rPr>
                <w:rFonts w:cs="Arial"/>
                <w:lang w:eastAsia="ja-JP"/>
              </w:rPr>
              <w:t>DC_3A_n40A</w:t>
            </w:r>
          </w:p>
        </w:tc>
      </w:tr>
      <w:tr w:rsidR="008D1E4A" w:rsidRPr="00EF5447" w14:paraId="2C9E184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241E5" w14:textId="77777777" w:rsidR="008D1E4A" w:rsidRPr="00EF5447" w:rsidRDefault="008D1E4A" w:rsidP="00C620E0">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9A6B9A4" w14:textId="77777777" w:rsidR="008D1E4A" w:rsidRPr="00EF5447" w:rsidRDefault="008D1E4A" w:rsidP="00C620E0">
            <w:pPr>
              <w:pStyle w:val="TAC"/>
              <w:rPr>
                <w:lang w:eastAsia="fr-FR"/>
              </w:rPr>
            </w:pPr>
            <w:r w:rsidRPr="00EF5447">
              <w:t>DC_3A_n28A</w:t>
            </w:r>
          </w:p>
          <w:p w14:paraId="0C2CC56A" w14:textId="77777777" w:rsidR="008D1E4A" w:rsidRPr="00EF5447" w:rsidRDefault="008D1E4A" w:rsidP="00C620E0">
            <w:pPr>
              <w:pStyle w:val="TAC"/>
              <w:rPr>
                <w:lang w:eastAsia="zh-CN"/>
              </w:rPr>
            </w:pPr>
            <w:r w:rsidRPr="00EF5447">
              <w:t>DC_8A_n28A</w:t>
            </w:r>
          </w:p>
        </w:tc>
      </w:tr>
      <w:tr w:rsidR="008D1E4A" w:rsidRPr="00EF5447" w14:paraId="2EFF76C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16FC91" w14:textId="77777777" w:rsidR="008D1E4A" w:rsidRPr="00EF5447" w:rsidRDefault="008D1E4A" w:rsidP="00C620E0">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34E4222A" w14:textId="77777777" w:rsidR="008D1E4A" w:rsidRPr="00EF5447" w:rsidRDefault="008D1E4A" w:rsidP="00C620E0">
            <w:pPr>
              <w:pStyle w:val="TAC"/>
            </w:pPr>
            <w:r w:rsidRPr="00EF5447">
              <w:rPr>
                <w:rFonts w:cs="Arial"/>
                <w:color w:val="000000"/>
                <w:szCs w:val="18"/>
              </w:rPr>
              <w:t>DC_3A_n40A</w:t>
            </w:r>
            <w:r w:rsidRPr="00EF5447">
              <w:rPr>
                <w:rFonts w:cs="Arial"/>
                <w:color w:val="000000"/>
                <w:szCs w:val="18"/>
              </w:rPr>
              <w:br/>
              <w:t>DC_8A_n40A</w:t>
            </w:r>
          </w:p>
        </w:tc>
      </w:tr>
      <w:tr w:rsidR="008D1E4A" w:rsidRPr="00EF5447" w14:paraId="58E1F8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CA21D" w14:textId="77777777" w:rsidR="008D1E4A" w:rsidRPr="00EF5447" w:rsidRDefault="008D1E4A" w:rsidP="00C620E0">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5D63E2A3" w14:textId="77777777" w:rsidR="008D1E4A" w:rsidRPr="00EF5447" w:rsidRDefault="008D1E4A" w:rsidP="00C620E0">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5BFA7894" w14:textId="77777777" w:rsidR="008D1E4A" w:rsidRPr="00EF5447" w:rsidRDefault="008D1E4A" w:rsidP="00C620E0">
            <w:pPr>
              <w:pStyle w:val="TAC"/>
            </w:pPr>
            <w:r w:rsidRPr="00EF5447">
              <w:t>DC_3A_n77A</w:t>
            </w:r>
          </w:p>
          <w:p w14:paraId="32F0BF27" w14:textId="77777777" w:rsidR="008D1E4A" w:rsidRPr="00EF5447" w:rsidRDefault="008D1E4A" w:rsidP="00C620E0">
            <w:pPr>
              <w:pStyle w:val="TAC"/>
              <w:rPr>
                <w:lang w:eastAsia="fi-FI"/>
              </w:rPr>
            </w:pPr>
            <w:r w:rsidRPr="00EF5447">
              <w:rPr>
                <w:lang w:eastAsia="zh-CN"/>
              </w:rPr>
              <w:t>DC_3C_n77A</w:t>
            </w:r>
            <w:r w:rsidRPr="00EF5447">
              <w:t>DC_8A_n77A</w:t>
            </w:r>
          </w:p>
        </w:tc>
      </w:tr>
      <w:tr w:rsidR="008D1E4A" w:rsidRPr="00EF5447" w14:paraId="5D81CAF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8708A" w14:textId="77777777" w:rsidR="008D1E4A" w:rsidRPr="00EF5447" w:rsidRDefault="008D1E4A" w:rsidP="00C620E0">
            <w:pPr>
              <w:pStyle w:val="TAC"/>
            </w:pPr>
            <w:r w:rsidRPr="00EF5447">
              <w:t>DC_3A-</w:t>
            </w:r>
            <w:r w:rsidRPr="00EF5447">
              <w:rPr>
                <w:rFonts w:eastAsia="Malgun Gothic"/>
              </w:rPr>
              <w:t>8A_</w:t>
            </w:r>
            <w:r w:rsidRPr="00EF5447">
              <w:t>n</w:t>
            </w:r>
            <w:r w:rsidRPr="00EF5447">
              <w:rPr>
                <w:rFonts w:eastAsia="Malgun Gothic"/>
              </w:rPr>
              <w:t>77(2</w:t>
            </w:r>
            <w:r w:rsidRPr="00EF5447">
              <w:t>A)</w:t>
            </w:r>
          </w:p>
          <w:p w14:paraId="0ED256FF" w14:textId="77777777" w:rsidR="008D1E4A" w:rsidRPr="00EF5447" w:rsidRDefault="008D1E4A" w:rsidP="00C620E0">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366027AA" w14:textId="77777777" w:rsidR="008D1E4A" w:rsidRPr="00EF5447" w:rsidRDefault="008D1E4A" w:rsidP="00C620E0">
            <w:pPr>
              <w:pStyle w:val="TAC"/>
            </w:pPr>
            <w:r w:rsidRPr="00EF5447">
              <w:t>DC_3A_n77A</w:t>
            </w:r>
          </w:p>
          <w:p w14:paraId="21DE72FC" w14:textId="77777777" w:rsidR="008D1E4A" w:rsidRPr="00EF5447" w:rsidRDefault="008D1E4A" w:rsidP="00C620E0">
            <w:pPr>
              <w:pStyle w:val="TAC"/>
            </w:pPr>
            <w:r w:rsidRPr="00EF5447">
              <w:rPr>
                <w:lang w:eastAsia="zh-CN"/>
              </w:rPr>
              <w:t>DC_3C_n77A</w:t>
            </w:r>
          </w:p>
          <w:p w14:paraId="6DEDF94C" w14:textId="77777777" w:rsidR="008D1E4A" w:rsidRPr="00EF5447" w:rsidRDefault="008D1E4A" w:rsidP="00C620E0">
            <w:pPr>
              <w:pStyle w:val="TAC"/>
            </w:pPr>
            <w:r w:rsidRPr="00EF5447">
              <w:t>DC_8A_n77A</w:t>
            </w:r>
          </w:p>
        </w:tc>
      </w:tr>
      <w:tr w:rsidR="008D1E4A" w:rsidRPr="00EF5447" w14:paraId="3285C2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3AD4F" w14:textId="77777777" w:rsidR="008D1E4A" w:rsidRPr="00EF5447" w:rsidRDefault="008D1E4A" w:rsidP="00C620E0">
            <w:pPr>
              <w:pStyle w:val="TAC"/>
              <w:rPr>
                <w:noProof/>
                <w:lang w:eastAsia="zh-CN"/>
              </w:rPr>
            </w:pPr>
            <w:r w:rsidRPr="00EF5447">
              <w:rPr>
                <w:noProof/>
                <w:lang w:eastAsia="zh-CN"/>
              </w:rPr>
              <w:t>DC_3A-8A_n78A</w:t>
            </w:r>
          </w:p>
          <w:p w14:paraId="402C9228" w14:textId="77777777" w:rsidR="008D1E4A" w:rsidRPr="00EF5447" w:rsidRDefault="008D1E4A" w:rsidP="00C620E0">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08EFD5F0" w14:textId="77777777" w:rsidR="008D1E4A" w:rsidRPr="00EF5447" w:rsidRDefault="008D1E4A" w:rsidP="00C620E0">
            <w:pPr>
              <w:pStyle w:val="TAC"/>
              <w:rPr>
                <w:noProof/>
                <w:lang w:eastAsia="zh-CN"/>
              </w:rPr>
            </w:pPr>
            <w:r w:rsidRPr="00EF5447">
              <w:rPr>
                <w:noProof/>
                <w:lang w:eastAsia="zh-CN"/>
              </w:rPr>
              <w:t>DC_3A_n78A</w:t>
            </w:r>
          </w:p>
          <w:p w14:paraId="73EEFDA6"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76600A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7DDDF" w14:textId="77777777" w:rsidR="008D1E4A" w:rsidRPr="00EF5447" w:rsidRDefault="008D1E4A" w:rsidP="00C620E0">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07578FE1" w14:textId="77777777" w:rsidR="008D1E4A" w:rsidRPr="00EF5447" w:rsidRDefault="008D1E4A" w:rsidP="00C620E0">
            <w:pPr>
              <w:pStyle w:val="TAC"/>
              <w:rPr>
                <w:noProof/>
                <w:lang w:eastAsia="zh-CN"/>
              </w:rPr>
            </w:pPr>
            <w:r w:rsidRPr="00EF5447">
              <w:rPr>
                <w:noProof/>
                <w:lang w:eastAsia="zh-CN"/>
              </w:rPr>
              <w:t>DC_3A_n78A</w:t>
            </w:r>
          </w:p>
          <w:p w14:paraId="45375260"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5A59B0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FC655" w14:textId="77777777" w:rsidR="008D1E4A" w:rsidRPr="00EF5447" w:rsidRDefault="008D1E4A" w:rsidP="00C620E0">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4188AB7" w14:textId="77777777" w:rsidR="008D1E4A" w:rsidRPr="00EF5447" w:rsidRDefault="008D1E4A" w:rsidP="00C620E0">
            <w:pPr>
              <w:pStyle w:val="TAC"/>
            </w:pPr>
            <w:r w:rsidRPr="00EF5447">
              <w:t>DC_3A_n79A</w:t>
            </w:r>
          </w:p>
          <w:p w14:paraId="5C8E4E2B" w14:textId="77777777" w:rsidR="008D1E4A" w:rsidRPr="00EF5447" w:rsidRDefault="008D1E4A" w:rsidP="00C620E0">
            <w:pPr>
              <w:pStyle w:val="TAC"/>
              <w:rPr>
                <w:noProof/>
                <w:lang w:eastAsia="zh-CN"/>
              </w:rPr>
            </w:pPr>
            <w:r w:rsidRPr="00EF5447">
              <w:t>DC_8A_n79A</w:t>
            </w:r>
          </w:p>
        </w:tc>
      </w:tr>
      <w:tr w:rsidR="008D1E4A" w:rsidRPr="00EF5447" w14:paraId="28218A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D8A36A" w14:textId="77777777" w:rsidR="008D1E4A" w:rsidRPr="00EF5447" w:rsidRDefault="008D1E4A" w:rsidP="00C620E0">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3B01FE70" w14:textId="77777777" w:rsidR="008D1E4A" w:rsidRPr="00EF5447" w:rsidRDefault="008D1E4A" w:rsidP="00C620E0">
            <w:pPr>
              <w:pStyle w:val="TAC"/>
              <w:rPr>
                <w:rFonts w:cs="Arial"/>
                <w:lang w:eastAsia="ja-JP"/>
              </w:rPr>
            </w:pPr>
            <w:r w:rsidRPr="00EF5447">
              <w:rPr>
                <w:rFonts w:cs="Arial"/>
                <w:lang w:eastAsia="ja-JP"/>
              </w:rPr>
              <w:t>DC_3A_n8A</w:t>
            </w:r>
          </w:p>
          <w:p w14:paraId="568ADBDD" w14:textId="77777777" w:rsidR="008D1E4A" w:rsidRPr="00EF5447" w:rsidRDefault="008D1E4A" w:rsidP="00C620E0">
            <w:pPr>
              <w:pStyle w:val="TAC"/>
            </w:pPr>
            <w:r w:rsidRPr="00EF5447">
              <w:rPr>
                <w:rFonts w:cs="Arial"/>
                <w:lang w:eastAsia="ja-JP"/>
              </w:rPr>
              <w:t>DC_3A_n78A</w:t>
            </w:r>
          </w:p>
        </w:tc>
      </w:tr>
      <w:tr w:rsidR="008D1E4A" w:rsidRPr="00EF5447" w14:paraId="05F832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CDE259"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5A714BF8" w14:textId="77777777" w:rsidR="008D1E4A" w:rsidRPr="00EF5447" w:rsidRDefault="008D1E4A" w:rsidP="00C620E0">
            <w:pPr>
              <w:pStyle w:val="TAC"/>
            </w:pPr>
            <w:r w:rsidRPr="00EF5447">
              <w:t>DC_3A_n28A</w:t>
            </w:r>
          </w:p>
          <w:p w14:paraId="477C488D" w14:textId="77777777" w:rsidR="008D1E4A" w:rsidRPr="00EF5447" w:rsidRDefault="008D1E4A" w:rsidP="00C620E0">
            <w:pPr>
              <w:pStyle w:val="TAC"/>
              <w:rPr>
                <w:rFonts w:cs="Arial"/>
                <w:lang w:eastAsia="ja-JP"/>
              </w:rPr>
            </w:pPr>
            <w:r w:rsidRPr="00EF5447">
              <w:t>DC_11A_n28A</w:t>
            </w:r>
          </w:p>
        </w:tc>
      </w:tr>
      <w:tr w:rsidR="008D1E4A" w:rsidRPr="00EF5447" w14:paraId="2FF50A4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C19354"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263DC17A" w14:textId="77777777" w:rsidR="008D1E4A" w:rsidRPr="00EF5447" w:rsidRDefault="008D1E4A" w:rsidP="00C620E0">
            <w:pPr>
              <w:pStyle w:val="TAC"/>
            </w:pPr>
            <w:r w:rsidRPr="00EF5447">
              <w:t>DC_3A_n77A</w:t>
            </w:r>
          </w:p>
          <w:p w14:paraId="2A34357F" w14:textId="77777777" w:rsidR="008D1E4A" w:rsidRPr="00EF5447" w:rsidRDefault="008D1E4A" w:rsidP="00C620E0">
            <w:pPr>
              <w:pStyle w:val="TAC"/>
              <w:rPr>
                <w:rFonts w:cs="Arial"/>
                <w:lang w:eastAsia="ja-JP"/>
              </w:rPr>
            </w:pPr>
            <w:r w:rsidRPr="00EF5447">
              <w:t>DC_11A_n77A</w:t>
            </w:r>
          </w:p>
        </w:tc>
      </w:tr>
      <w:tr w:rsidR="008D1E4A" w:rsidRPr="00EF5447" w14:paraId="2972D30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970D2B"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4BE1153E" w14:textId="77777777" w:rsidR="008D1E4A" w:rsidRPr="00EF5447" w:rsidRDefault="008D1E4A" w:rsidP="00C620E0">
            <w:pPr>
              <w:pStyle w:val="TAC"/>
            </w:pPr>
            <w:r w:rsidRPr="00EF5447">
              <w:t>DC_3A_n77A</w:t>
            </w:r>
          </w:p>
          <w:p w14:paraId="14F8D793" w14:textId="77777777" w:rsidR="008D1E4A" w:rsidRPr="00EF5447" w:rsidRDefault="008D1E4A" w:rsidP="00C620E0">
            <w:pPr>
              <w:pStyle w:val="TAC"/>
              <w:rPr>
                <w:rFonts w:cs="Arial"/>
                <w:lang w:eastAsia="ja-JP"/>
              </w:rPr>
            </w:pPr>
            <w:r w:rsidRPr="00EF5447">
              <w:t>DC_11A_n77A</w:t>
            </w:r>
          </w:p>
        </w:tc>
      </w:tr>
      <w:tr w:rsidR="008D1E4A" w:rsidRPr="00EF5447" w14:paraId="73E27A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16AF53" w14:textId="77777777" w:rsidR="008D1E4A" w:rsidRPr="00EF5447" w:rsidRDefault="008D1E4A" w:rsidP="00C620E0">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4250DFB0" w14:textId="77777777" w:rsidR="008D1E4A" w:rsidRPr="00EF5447" w:rsidRDefault="008D1E4A" w:rsidP="00C620E0">
            <w:pPr>
              <w:pStyle w:val="TAC"/>
              <w:rPr>
                <w:b/>
                <w:vertAlign w:val="superscript"/>
              </w:rPr>
            </w:pPr>
            <w:r w:rsidRPr="00EF5447">
              <w:rPr>
                <w:lang w:eastAsia="fi-FI"/>
              </w:rPr>
              <w:t>DC_3</w:t>
            </w:r>
            <w:r w:rsidRPr="00EF5447">
              <w:t>A_n3A</w:t>
            </w:r>
            <w:r w:rsidRPr="00EF5447">
              <w:rPr>
                <w:vertAlign w:val="superscript"/>
              </w:rPr>
              <w:t>2</w:t>
            </w:r>
          </w:p>
          <w:p w14:paraId="33A2494A" w14:textId="77777777" w:rsidR="008D1E4A" w:rsidRPr="00EF5447" w:rsidRDefault="008D1E4A" w:rsidP="00C620E0">
            <w:pPr>
              <w:pStyle w:val="TAC"/>
              <w:rPr>
                <w:rFonts w:cs="Arial"/>
                <w:lang w:eastAsia="ja-JP"/>
              </w:rPr>
            </w:pPr>
            <w:r w:rsidRPr="00EF5447">
              <w:rPr>
                <w:lang w:eastAsia="fi-FI"/>
              </w:rPr>
              <w:t>DC_</w:t>
            </w:r>
            <w:r w:rsidRPr="00EF5447">
              <w:t>18A_n3A</w:t>
            </w:r>
          </w:p>
        </w:tc>
      </w:tr>
      <w:tr w:rsidR="008D1E4A" w:rsidRPr="00EF5447" w14:paraId="602802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7D43DC" w14:textId="77777777" w:rsidR="008D1E4A" w:rsidRPr="00B677E8" w:rsidRDefault="008D1E4A" w:rsidP="00C620E0">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2AA1355A" w14:textId="77777777" w:rsidR="008D1E4A" w:rsidRPr="00B677E8" w:rsidRDefault="008D1E4A" w:rsidP="00C620E0">
            <w:pPr>
              <w:pStyle w:val="TAC"/>
            </w:pPr>
            <w:r w:rsidRPr="00B677E8">
              <w:t>DC_3A_n28A</w:t>
            </w:r>
          </w:p>
          <w:p w14:paraId="05887CCA" w14:textId="77777777" w:rsidR="008D1E4A" w:rsidRPr="00B677E8" w:rsidRDefault="008D1E4A" w:rsidP="00C620E0">
            <w:pPr>
              <w:pStyle w:val="TAC"/>
              <w:rPr>
                <w:rFonts w:cs="Arial"/>
                <w:lang w:eastAsia="ja-JP"/>
              </w:rPr>
            </w:pPr>
            <w:r w:rsidRPr="00B677E8">
              <w:t>DC_18A_n28A</w:t>
            </w:r>
          </w:p>
        </w:tc>
      </w:tr>
      <w:tr w:rsidR="008D1E4A" w:rsidRPr="00EF5447" w14:paraId="61CC975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90178" w14:textId="77777777" w:rsidR="008D1E4A" w:rsidRPr="00EF5447" w:rsidRDefault="008D1E4A" w:rsidP="00C620E0">
            <w:pPr>
              <w:pStyle w:val="TAC"/>
              <w:rPr>
                <w:lang w:eastAsia="zh-CN"/>
              </w:rPr>
            </w:pPr>
            <w:r w:rsidRPr="00EF5447">
              <w:rPr>
                <w:lang w:eastAsia="ja-JP"/>
              </w:rPr>
              <w:t>DC_3A-18A_n77A</w:t>
            </w:r>
          </w:p>
          <w:p w14:paraId="60BA60E3" w14:textId="77777777" w:rsidR="008D1E4A" w:rsidRPr="00EF5447" w:rsidRDefault="008D1E4A" w:rsidP="00C620E0">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6923CDE3" w14:textId="77777777" w:rsidR="008D1E4A" w:rsidRPr="00EF5447" w:rsidRDefault="008D1E4A" w:rsidP="00C620E0">
            <w:pPr>
              <w:pStyle w:val="TAC"/>
              <w:rPr>
                <w:rFonts w:eastAsia="MS Mincho"/>
                <w:lang w:eastAsia="ja-JP"/>
              </w:rPr>
            </w:pPr>
            <w:r w:rsidRPr="00EF5447">
              <w:rPr>
                <w:rFonts w:eastAsia="MS Mincho"/>
                <w:lang w:eastAsia="ja-JP"/>
              </w:rPr>
              <w:t>DC_3A_n77A</w:t>
            </w:r>
          </w:p>
          <w:p w14:paraId="1D9E6D1C" w14:textId="77777777" w:rsidR="008D1E4A" w:rsidRPr="00EF5447" w:rsidRDefault="008D1E4A" w:rsidP="00C620E0">
            <w:pPr>
              <w:pStyle w:val="TAC"/>
            </w:pPr>
            <w:r w:rsidRPr="00EF5447">
              <w:rPr>
                <w:rFonts w:eastAsia="MS Mincho"/>
                <w:lang w:eastAsia="ja-JP"/>
              </w:rPr>
              <w:t>DC_18A_n77A</w:t>
            </w:r>
          </w:p>
        </w:tc>
      </w:tr>
      <w:tr w:rsidR="008D1E4A" w:rsidRPr="00EF5447" w14:paraId="251007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80D4E" w14:textId="77777777" w:rsidR="008D1E4A" w:rsidRPr="00EF5447" w:rsidRDefault="008D1E4A" w:rsidP="00C620E0">
            <w:pPr>
              <w:pStyle w:val="TAC"/>
              <w:rPr>
                <w:lang w:eastAsia="zh-CN"/>
              </w:rPr>
            </w:pPr>
            <w:r w:rsidRPr="00EF5447">
              <w:rPr>
                <w:lang w:eastAsia="ja-JP"/>
              </w:rPr>
              <w:t>DC_3A-18A_n78A</w:t>
            </w:r>
          </w:p>
          <w:p w14:paraId="7B830B20" w14:textId="77777777" w:rsidR="008D1E4A" w:rsidRPr="00EF5447" w:rsidRDefault="008D1E4A" w:rsidP="00C620E0">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6D4EC7C1" w14:textId="77777777" w:rsidR="008D1E4A" w:rsidRPr="00EF5447" w:rsidRDefault="008D1E4A" w:rsidP="00C620E0">
            <w:pPr>
              <w:pStyle w:val="TAC"/>
              <w:rPr>
                <w:lang w:eastAsia="ja-JP"/>
              </w:rPr>
            </w:pPr>
            <w:r w:rsidRPr="00EF5447">
              <w:rPr>
                <w:lang w:eastAsia="ja-JP"/>
              </w:rPr>
              <w:t>DC_3A_n78A</w:t>
            </w:r>
          </w:p>
          <w:p w14:paraId="02522988" w14:textId="77777777" w:rsidR="008D1E4A" w:rsidRPr="00EF5447" w:rsidRDefault="008D1E4A" w:rsidP="00C620E0">
            <w:pPr>
              <w:pStyle w:val="TAC"/>
            </w:pPr>
            <w:r w:rsidRPr="00EF5447">
              <w:rPr>
                <w:lang w:eastAsia="ja-JP"/>
              </w:rPr>
              <w:t>DC_18A_n78A</w:t>
            </w:r>
          </w:p>
        </w:tc>
      </w:tr>
      <w:tr w:rsidR="008D1E4A" w:rsidRPr="00EF5447" w14:paraId="49B864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E8C76" w14:textId="77777777" w:rsidR="008D1E4A" w:rsidRPr="00EF5447" w:rsidRDefault="008D1E4A" w:rsidP="00C620E0">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02F73C5" w14:textId="77777777" w:rsidR="008D1E4A" w:rsidRPr="00EF5447" w:rsidRDefault="008D1E4A" w:rsidP="00C620E0">
            <w:pPr>
              <w:pStyle w:val="TAC"/>
              <w:rPr>
                <w:lang w:eastAsia="ja-JP"/>
              </w:rPr>
            </w:pPr>
            <w:r w:rsidRPr="00EF5447">
              <w:rPr>
                <w:lang w:eastAsia="ja-JP"/>
              </w:rPr>
              <w:t>DC_3A_n79A</w:t>
            </w:r>
          </w:p>
          <w:p w14:paraId="07790B6F" w14:textId="77777777" w:rsidR="008D1E4A" w:rsidRPr="00EF5447" w:rsidRDefault="008D1E4A" w:rsidP="00C620E0">
            <w:pPr>
              <w:pStyle w:val="TAC"/>
            </w:pPr>
            <w:r w:rsidRPr="00EF5447">
              <w:rPr>
                <w:lang w:eastAsia="ja-JP"/>
              </w:rPr>
              <w:t>DC_18A_n79A</w:t>
            </w:r>
          </w:p>
        </w:tc>
      </w:tr>
      <w:tr w:rsidR="008D1E4A" w:rsidRPr="00EF5447" w14:paraId="739ACCF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E193E4" w14:textId="77777777" w:rsidR="008D1E4A" w:rsidRPr="00EF5447" w:rsidRDefault="008D1E4A" w:rsidP="00C620E0">
            <w:pPr>
              <w:pStyle w:val="TAC"/>
              <w:rPr>
                <w:lang w:eastAsia="ja-JP"/>
              </w:rPr>
            </w:pPr>
            <w:r w:rsidRPr="00EF5447">
              <w:rPr>
                <w:lang w:eastAsia="ja-JP"/>
              </w:rPr>
              <w:lastRenderedPageBreak/>
              <w:t>DC_3A-19A_n1A</w:t>
            </w:r>
          </w:p>
        </w:tc>
        <w:tc>
          <w:tcPr>
            <w:tcW w:w="5862" w:type="dxa"/>
            <w:tcBorders>
              <w:top w:val="single" w:sz="4" w:space="0" w:color="auto"/>
              <w:left w:val="single" w:sz="4" w:space="0" w:color="auto"/>
              <w:bottom w:val="single" w:sz="4" w:space="0" w:color="auto"/>
              <w:right w:val="single" w:sz="4" w:space="0" w:color="auto"/>
            </w:tcBorders>
          </w:tcPr>
          <w:p w14:paraId="05F372A4" w14:textId="77777777" w:rsidR="008D1E4A" w:rsidRPr="00EF5447" w:rsidRDefault="008D1E4A" w:rsidP="00C620E0">
            <w:pPr>
              <w:pStyle w:val="TAC"/>
            </w:pPr>
            <w:r w:rsidRPr="00EF5447">
              <w:t>DC_3A_n1A</w:t>
            </w:r>
          </w:p>
          <w:p w14:paraId="6781A4C3" w14:textId="77777777" w:rsidR="008D1E4A" w:rsidRPr="00EF5447" w:rsidRDefault="008D1E4A" w:rsidP="00C620E0">
            <w:pPr>
              <w:pStyle w:val="TAC"/>
              <w:rPr>
                <w:lang w:eastAsia="ja-JP"/>
              </w:rPr>
            </w:pPr>
            <w:r w:rsidRPr="00EF5447">
              <w:t>DC_19A_n1A</w:t>
            </w:r>
          </w:p>
        </w:tc>
      </w:tr>
      <w:tr w:rsidR="008D1E4A" w:rsidRPr="00EF5447" w14:paraId="759FE9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610CD" w14:textId="77777777" w:rsidR="008D1E4A" w:rsidRPr="00EF5447" w:rsidRDefault="008D1E4A" w:rsidP="00C620E0">
            <w:pPr>
              <w:pStyle w:val="TAC"/>
              <w:rPr>
                <w:noProof/>
                <w:lang w:eastAsia="zh-CN"/>
              </w:rPr>
            </w:pPr>
            <w:r w:rsidRPr="00EF5447">
              <w:rPr>
                <w:noProof/>
                <w:lang w:eastAsia="zh-CN"/>
              </w:rPr>
              <w:t>DC_3A-19A_n77A</w:t>
            </w:r>
            <w:r w:rsidRPr="00EF5447">
              <w:rPr>
                <w:noProof/>
                <w:vertAlign w:val="superscript"/>
                <w:lang w:eastAsia="zh-CN"/>
              </w:rPr>
              <w:t>5</w:t>
            </w:r>
          </w:p>
          <w:p w14:paraId="27AF3FB2" w14:textId="77777777" w:rsidR="008D1E4A" w:rsidRPr="00EF5447" w:rsidRDefault="008D1E4A" w:rsidP="00C620E0">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2B647D" w14:textId="77777777" w:rsidR="008D1E4A" w:rsidRPr="00EF5447" w:rsidRDefault="008D1E4A" w:rsidP="00C620E0">
            <w:pPr>
              <w:pStyle w:val="TAC"/>
              <w:rPr>
                <w:noProof/>
                <w:lang w:eastAsia="zh-CN"/>
              </w:rPr>
            </w:pPr>
            <w:r w:rsidRPr="00EF5447">
              <w:rPr>
                <w:noProof/>
                <w:lang w:eastAsia="zh-CN"/>
              </w:rPr>
              <w:t>DC_3A_n77A</w:t>
            </w:r>
          </w:p>
          <w:p w14:paraId="60BAB433"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47C0B25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D158A" w14:textId="77777777" w:rsidR="008D1E4A" w:rsidRPr="00EF5447" w:rsidRDefault="008D1E4A" w:rsidP="00C620E0">
            <w:pPr>
              <w:pStyle w:val="TAC"/>
              <w:rPr>
                <w:noProof/>
                <w:lang w:eastAsia="zh-CN"/>
              </w:rPr>
            </w:pPr>
            <w:r w:rsidRPr="00EF5447">
              <w:rPr>
                <w:noProof/>
                <w:lang w:eastAsia="zh-CN"/>
              </w:rPr>
              <w:t>DC_3A-19A_n78A</w:t>
            </w:r>
            <w:r w:rsidRPr="00EF5447">
              <w:rPr>
                <w:noProof/>
                <w:vertAlign w:val="superscript"/>
                <w:lang w:eastAsia="zh-CN"/>
              </w:rPr>
              <w:t>5</w:t>
            </w:r>
          </w:p>
          <w:p w14:paraId="60BFFA5D" w14:textId="77777777" w:rsidR="008D1E4A" w:rsidRPr="00EF5447" w:rsidRDefault="008D1E4A" w:rsidP="00C620E0">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F4BA92" w14:textId="77777777" w:rsidR="008D1E4A" w:rsidRPr="00EF5447" w:rsidRDefault="008D1E4A" w:rsidP="00C620E0">
            <w:pPr>
              <w:pStyle w:val="TAC"/>
              <w:rPr>
                <w:noProof/>
                <w:lang w:eastAsia="zh-CN"/>
              </w:rPr>
            </w:pPr>
            <w:r w:rsidRPr="00EF5447">
              <w:rPr>
                <w:noProof/>
                <w:lang w:eastAsia="zh-CN"/>
              </w:rPr>
              <w:t>DC_3A_n78A</w:t>
            </w:r>
          </w:p>
          <w:p w14:paraId="2AA64563"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1D514A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6A978" w14:textId="77777777" w:rsidR="008D1E4A" w:rsidRPr="00EF5447" w:rsidRDefault="008D1E4A" w:rsidP="00C620E0">
            <w:pPr>
              <w:pStyle w:val="TAC"/>
              <w:rPr>
                <w:noProof/>
                <w:lang w:eastAsia="zh-CN"/>
              </w:rPr>
            </w:pPr>
            <w:r w:rsidRPr="00EF5447">
              <w:rPr>
                <w:noProof/>
                <w:lang w:eastAsia="zh-CN"/>
              </w:rPr>
              <w:t>DC_3A-19A_n79A</w:t>
            </w:r>
            <w:r w:rsidRPr="00EF5447">
              <w:rPr>
                <w:noProof/>
                <w:vertAlign w:val="superscript"/>
                <w:lang w:eastAsia="zh-CN"/>
              </w:rPr>
              <w:t>5</w:t>
            </w:r>
          </w:p>
          <w:p w14:paraId="37202FB8" w14:textId="77777777" w:rsidR="008D1E4A" w:rsidRPr="00EF5447" w:rsidRDefault="008D1E4A" w:rsidP="00C620E0">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D3787D" w14:textId="77777777" w:rsidR="008D1E4A" w:rsidRPr="00EF5447" w:rsidRDefault="008D1E4A" w:rsidP="00C620E0">
            <w:pPr>
              <w:pStyle w:val="TAC"/>
              <w:rPr>
                <w:noProof/>
                <w:lang w:eastAsia="zh-CN"/>
              </w:rPr>
            </w:pPr>
            <w:r w:rsidRPr="00EF5447">
              <w:rPr>
                <w:noProof/>
                <w:lang w:eastAsia="zh-CN"/>
              </w:rPr>
              <w:t>DC_3A_n79A</w:t>
            </w:r>
          </w:p>
          <w:p w14:paraId="13C23AAA"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40CA8C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E5E8D" w14:textId="77777777" w:rsidR="008D1E4A" w:rsidRPr="00EF5447" w:rsidRDefault="008D1E4A" w:rsidP="00C620E0">
            <w:pPr>
              <w:pStyle w:val="TAC"/>
              <w:rPr>
                <w:lang w:eastAsia="ja-JP"/>
              </w:rPr>
            </w:pPr>
            <w:r w:rsidRPr="00EF5447">
              <w:rPr>
                <w:lang w:eastAsia="ja-JP"/>
              </w:rPr>
              <w:t>DC_3A-20A_n1A</w:t>
            </w:r>
          </w:p>
          <w:p w14:paraId="066E3226" w14:textId="77777777" w:rsidR="008D1E4A" w:rsidRPr="00EF5447" w:rsidRDefault="008D1E4A" w:rsidP="00C620E0">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4C8696FF" w14:textId="77777777" w:rsidR="008D1E4A" w:rsidRPr="00EF5447" w:rsidRDefault="008D1E4A" w:rsidP="00C620E0">
            <w:pPr>
              <w:pStyle w:val="TAC"/>
              <w:rPr>
                <w:lang w:eastAsia="fi-FI"/>
              </w:rPr>
            </w:pPr>
            <w:r w:rsidRPr="00EF5447">
              <w:rPr>
                <w:lang w:eastAsia="fi-FI"/>
              </w:rPr>
              <w:t>DC_3A_n1A</w:t>
            </w:r>
          </w:p>
          <w:p w14:paraId="625BA181" w14:textId="77777777" w:rsidR="008D1E4A" w:rsidRPr="00EF5447" w:rsidRDefault="008D1E4A" w:rsidP="00C620E0">
            <w:pPr>
              <w:pStyle w:val="TAC"/>
              <w:rPr>
                <w:lang w:eastAsia="fi-FI"/>
              </w:rPr>
            </w:pPr>
            <w:r w:rsidRPr="00EF5447">
              <w:rPr>
                <w:lang w:eastAsia="fi-FI"/>
              </w:rPr>
              <w:t>DC_3C_n1A</w:t>
            </w:r>
          </w:p>
          <w:p w14:paraId="704FCF24" w14:textId="77777777" w:rsidR="008D1E4A" w:rsidRPr="00EF5447" w:rsidRDefault="008D1E4A" w:rsidP="00C620E0">
            <w:pPr>
              <w:pStyle w:val="TAC"/>
              <w:rPr>
                <w:noProof/>
                <w:lang w:eastAsia="zh-CN"/>
              </w:rPr>
            </w:pPr>
            <w:r w:rsidRPr="00EF5447">
              <w:rPr>
                <w:lang w:eastAsia="fi-FI"/>
              </w:rPr>
              <w:t>DC_20A_n1A</w:t>
            </w:r>
          </w:p>
        </w:tc>
      </w:tr>
      <w:tr w:rsidR="008D1E4A" w:rsidRPr="00EF5447" w14:paraId="4CD292B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BE790" w14:textId="77777777" w:rsidR="008D1E4A" w:rsidRPr="00EF5447" w:rsidRDefault="008D1E4A" w:rsidP="00C620E0">
            <w:pPr>
              <w:pStyle w:val="TAC"/>
            </w:pPr>
            <w:r w:rsidRPr="00EF5447">
              <w:t>DC_3A-20A_n7A</w:t>
            </w:r>
          </w:p>
          <w:p w14:paraId="533F45E5" w14:textId="77777777" w:rsidR="008D1E4A" w:rsidRPr="00EF5447" w:rsidRDefault="008D1E4A" w:rsidP="00C620E0">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3D694014" w14:textId="77777777" w:rsidR="008D1E4A" w:rsidRPr="00EF5447" w:rsidRDefault="008D1E4A" w:rsidP="00C620E0">
            <w:pPr>
              <w:pStyle w:val="TAC"/>
              <w:rPr>
                <w:lang w:eastAsia="fi-FI"/>
              </w:rPr>
            </w:pPr>
            <w:r w:rsidRPr="00EF5447">
              <w:rPr>
                <w:lang w:eastAsia="fi-FI"/>
              </w:rPr>
              <w:t>DC_3A_n7A</w:t>
            </w:r>
          </w:p>
          <w:p w14:paraId="09CC0999" w14:textId="77777777" w:rsidR="008D1E4A" w:rsidRPr="00EF5447" w:rsidRDefault="008D1E4A" w:rsidP="00C620E0">
            <w:pPr>
              <w:pStyle w:val="TAC"/>
              <w:rPr>
                <w:lang w:eastAsia="fi-FI"/>
              </w:rPr>
            </w:pPr>
            <w:r w:rsidRPr="00EF5447">
              <w:rPr>
                <w:lang w:eastAsia="fi-FI"/>
              </w:rPr>
              <w:t>DC_3C_n7A</w:t>
            </w:r>
          </w:p>
          <w:p w14:paraId="7398ED40" w14:textId="77777777" w:rsidR="008D1E4A" w:rsidRPr="00EF5447" w:rsidRDefault="008D1E4A" w:rsidP="00C620E0">
            <w:pPr>
              <w:pStyle w:val="TAC"/>
              <w:rPr>
                <w:lang w:eastAsia="fi-FI"/>
              </w:rPr>
            </w:pPr>
            <w:r w:rsidRPr="00EF5447">
              <w:rPr>
                <w:lang w:eastAsia="fi-FI"/>
              </w:rPr>
              <w:t>DC_20A_n7A</w:t>
            </w:r>
          </w:p>
        </w:tc>
      </w:tr>
      <w:tr w:rsidR="008D1E4A" w:rsidRPr="00EF5447" w14:paraId="04FFAC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2F74E" w14:textId="77777777" w:rsidR="008D1E4A" w:rsidRPr="00EF5447" w:rsidRDefault="008D1E4A" w:rsidP="00C620E0">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AE6451A" w14:textId="77777777" w:rsidR="008D1E4A" w:rsidRPr="00EF5447" w:rsidRDefault="008D1E4A" w:rsidP="00C620E0">
            <w:pPr>
              <w:pStyle w:val="TAC"/>
              <w:rPr>
                <w:szCs w:val="18"/>
                <w:lang w:eastAsia="ja-JP"/>
              </w:rPr>
            </w:pPr>
            <w:r w:rsidRPr="00EF5447">
              <w:rPr>
                <w:szCs w:val="18"/>
                <w:lang w:eastAsia="fi-FI"/>
              </w:rPr>
              <w:t>DC_3A_</w:t>
            </w:r>
            <w:r w:rsidRPr="00EF5447">
              <w:rPr>
                <w:szCs w:val="18"/>
                <w:lang w:eastAsia="ja-JP"/>
              </w:rPr>
              <w:t>n8A</w:t>
            </w:r>
          </w:p>
          <w:p w14:paraId="0EF5C127" w14:textId="77777777" w:rsidR="008D1E4A" w:rsidRPr="00EF5447" w:rsidRDefault="008D1E4A" w:rsidP="00C620E0">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D1E4A" w:rsidRPr="00EF5447" w14:paraId="0A8257E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26D46" w14:textId="77777777" w:rsidR="008D1E4A" w:rsidRPr="00EF5447" w:rsidRDefault="008D1E4A" w:rsidP="00C620E0">
            <w:pPr>
              <w:pStyle w:val="TAC"/>
              <w:rPr>
                <w:noProof/>
                <w:lang w:eastAsia="zh-CN"/>
              </w:rPr>
            </w:pPr>
            <w:r w:rsidRPr="00EF5447">
              <w:rPr>
                <w:noProof/>
                <w:lang w:eastAsia="zh-CN"/>
              </w:rPr>
              <w:t>DC_3A-20A_n28A</w:t>
            </w:r>
            <w:r w:rsidRPr="00EF5447">
              <w:rPr>
                <w:noProof/>
                <w:vertAlign w:val="superscript"/>
                <w:lang w:eastAsia="zh-CN"/>
              </w:rPr>
              <w:t>5,6</w:t>
            </w:r>
          </w:p>
          <w:p w14:paraId="29A70C12" w14:textId="77777777" w:rsidR="008D1E4A" w:rsidRPr="00EF5447" w:rsidRDefault="008D1E4A" w:rsidP="00C620E0">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0886C8C3" w14:textId="77777777" w:rsidR="008D1E4A" w:rsidRPr="00EF5447" w:rsidRDefault="008D1E4A" w:rsidP="00C620E0">
            <w:pPr>
              <w:pStyle w:val="TAC"/>
              <w:rPr>
                <w:noProof/>
                <w:lang w:eastAsia="zh-CN"/>
              </w:rPr>
            </w:pPr>
            <w:r w:rsidRPr="00EF5447">
              <w:rPr>
                <w:noProof/>
                <w:lang w:eastAsia="zh-CN"/>
              </w:rPr>
              <w:t>DC_3A_n28A</w:t>
            </w:r>
          </w:p>
          <w:p w14:paraId="35D0997D" w14:textId="77777777" w:rsidR="008D1E4A" w:rsidRPr="00EF5447" w:rsidRDefault="008D1E4A" w:rsidP="00C620E0">
            <w:pPr>
              <w:pStyle w:val="TAC"/>
              <w:rPr>
                <w:noProof/>
                <w:lang w:eastAsia="zh-CN"/>
              </w:rPr>
            </w:pPr>
            <w:r w:rsidRPr="00EF5447">
              <w:rPr>
                <w:noProof/>
              </w:rPr>
              <w:t>DC_3C_n28A</w:t>
            </w:r>
          </w:p>
          <w:p w14:paraId="1E9D102D"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2C601ED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4072C" w14:textId="77777777" w:rsidR="008D1E4A" w:rsidRPr="00EF5447" w:rsidRDefault="008D1E4A" w:rsidP="00C620E0">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0F44084A" w14:textId="77777777" w:rsidR="008D1E4A" w:rsidRPr="00EF5447" w:rsidRDefault="008D1E4A" w:rsidP="00C620E0">
            <w:pPr>
              <w:pStyle w:val="TAC"/>
              <w:rPr>
                <w:noProof/>
                <w:lang w:eastAsia="zh-CN"/>
              </w:rPr>
            </w:pPr>
            <w:r w:rsidRPr="00EF5447">
              <w:rPr>
                <w:noProof/>
                <w:lang w:eastAsia="zh-CN"/>
              </w:rPr>
              <w:t>DC_3A_n41A</w:t>
            </w:r>
          </w:p>
          <w:p w14:paraId="3FFEC88A" w14:textId="77777777" w:rsidR="008D1E4A" w:rsidRPr="00EF5447" w:rsidRDefault="008D1E4A" w:rsidP="00C620E0">
            <w:pPr>
              <w:pStyle w:val="TAC"/>
              <w:rPr>
                <w:noProof/>
                <w:lang w:eastAsia="zh-CN"/>
              </w:rPr>
            </w:pPr>
            <w:r w:rsidRPr="00EF5447">
              <w:rPr>
                <w:noProof/>
                <w:lang w:eastAsia="zh-CN"/>
              </w:rPr>
              <w:t>DC_20A_n41A</w:t>
            </w:r>
          </w:p>
        </w:tc>
      </w:tr>
      <w:tr w:rsidR="008D1E4A" w:rsidRPr="00EF5447" w14:paraId="73E800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AF2BE" w14:textId="77777777" w:rsidR="008D1E4A" w:rsidRPr="00EF5447" w:rsidRDefault="008D1E4A" w:rsidP="00C620E0">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338F536B" w14:textId="77777777" w:rsidR="008D1E4A" w:rsidRPr="00EF5447" w:rsidRDefault="008D1E4A" w:rsidP="00C620E0">
            <w:pPr>
              <w:pStyle w:val="TAC"/>
              <w:rPr>
                <w:lang w:eastAsia="fi-FI"/>
              </w:rPr>
            </w:pPr>
            <w:r w:rsidRPr="00EF5447">
              <w:rPr>
                <w:lang w:eastAsia="fi-FI"/>
              </w:rPr>
              <w:t>DC_3C_n41A</w:t>
            </w:r>
          </w:p>
          <w:p w14:paraId="1C7FF508" w14:textId="77777777" w:rsidR="008D1E4A" w:rsidRPr="00EF5447" w:rsidRDefault="008D1E4A" w:rsidP="00C620E0">
            <w:pPr>
              <w:pStyle w:val="TAC"/>
              <w:rPr>
                <w:noProof/>
                <w:lang w:eastAsia="zh-CN"/>
              </w:rPr>
            </w:pPr>
            <w:r w:rsidRPr="00EF5447">
              <w:rPr>
                <w:lang w:eastAsia="fi-FI"/>
              </w:rPr>
              <w:t>DC_20A_n41A</w:t>
            </w:r>
          </w:p>
        </w:tc>
      </w:tr>
      <w:tr w:rsidR="008D1E4A" w:rsidRPr="00EF5447" w14:paraId="76C0E23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760F3" w14:textId="77777777" w:rsidR="008D1E4A" w:rsidRPr="00EF5447" w:rsidRDefault="008D1E4A" w:rsidP="00C620E0">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66FF2444" w14:textId="77777777" w:rsidR="008D1E4A" w:rsidRPr="00EF5447" w:rsidRDefault="008D1E4A" w:rsidP="00C620E0">
            <w:pPr>
              <w:pStyle w:val="TAC"/>
              <w:rPr>
                <w:lang w:eastAsia="fi-FI"/>
              </w:rPr>
            </w:pPr>
            <w:r w:rsidRPr="00EF5447">
              <w:rPr>
                <w:lang w:eastAsia="fi-FI"/>
              </w:rPr>
              <w:t>DC_3A_n38A</w:t>
            </w:r>
          </w:p>
          <w:p w14:paraId="651F244F" w14:textId="77777777" w:rsidR="008D1E4A" w:rsidRPr="00EF5447" w:rsidRDefault="008D1E4A" w:rsidP="00C620E0">
            <w:pPr>
              <w:pStyle w:val="TAC"/>
              <w:rPr>
                <w:noProof/>
                <w:lang w:eastAsia="zh-CN"/>
              </w:rPr>
            </w:pPr>
            <w:r w:rsidRPr="00EF5447">
              <w:rPr>
                <w:lang w:eastAsia="fi-FI"/>
              </w:rPr>
              <w:t>DC_20A_n38A</w:t>
            </w:r>
          </w:p>
        </w:tc>
      </w:tr>
      <w:tr w:rsidR="008D1E4A" w:rsidRPr="00EF5447" w14:paraId="6963459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30097" w14:textId="77777777" w:rsidR="008D1E4A" w:rsidRPr="00EF5447" w:rsidRDefault="008D1E4A" w:rsidP="00C620E0">
            <w:pPr>
              <w:pStyle w:val="TAC"/>
              <w:rPr>
                <w:noProof/>
                <w:lang w:eastAsia="zh-CN"/>
              </w:rPr>
            </w:pPr>
            <w:r w:rsidRPr="00EF5447">
              <w:rPr>
                <w:noProof/>
                <w:lang w:eastAsia="zh-CN"/>
              </w:rPr>
              <w:t>DC_3A-20A_n78A</w:t>
            </w:r>
            <w:r w:rsidRPr="00EF5447">
              <w:rPr>
                <w:noProof/>
                <w:vertAlign w:val="superscript"/>
                <w:lang w:eastAsia="zh-CN"/>
              </w:rPr>
              <w:t>5</w:t>
            </w:r>
          </w:p>
          <w:p w14:paraId="4E2A8C14" w14:textId="77777777" w:rsidR="008D1E4A" w:rsidRPr="00EF5447" w:rsidRDefault="008D1E4A" w:rsidP="00C620E0">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CB255" w14:textId="77777777" w:rsidR="008D1E4A" w:rsidRPr="00EF5447" w:rsidRDefault="008D1E4A" w:rsidP="00C620E0">
            <w:pPr>
              <w:pStyle w:val="TAC"/>
              <w:rPr>
                <w:noProof/>
                <w:lang w:eastAsia="zh-CN"/>
              </w:rPr>
            </w:pPr>
            <w:r w:rsidRPr="00EF5447">
              <w:rPr>
                <w:noProof/>
                <w:lang w:eastAsia="zh-CN"/>
              </w:rPr>
              <w:t>DC_3A_n78A</w:t>
            </w:r>
          </w:p>
          <w:p w14:paraId="06624345" w14:textId="77777777" w:rsidR="008D1E4A" w:rsidRPr="00EF5447" w:rsidRDefault="008D1E4A" w:rsidP="00C620E0">
            <w:pPr>
              <w:pStyle w:val="TAC"/>
              <w:rPr>
                <w:noProof/>
                <w:lang w:eastAsia="zh-CN"/>
              </w:rPr>
            </w:pPr>
            <w:r w:rsidRPr="00EF5447">
              <w:rPr>
                <w:noProof/>
                <w:lang w:eastAsia="zh-CN"/>
              </w:rPr>
              <w:t>DC_3C_n78A</w:t>
            </w:r>
          </w:p>
          <w:p w14:paraId="02BB601F"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76CB5B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2E618" w14:textId="77777777" w:rsidR="008D1E4A" w:rsidRPr="00EF5447" w:rsidRDefault="008D1E4A" w:rsidP="00C620E0">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72F1DE76" w14:textId="77777777" w:rsidR="008D1E4A" w:rsidRPr="00EF5447" w:rsidRDefault="008D1E4A" w:rsidP="00C620E0">
            <w:pPr>
              <w:pStyle w:val="TAC"/>
              <w:rPr>
                <w:noProof/>
                <w:lang w:eastAsia="zh-CN"/>
              </w:rPr>
            </w:pPr>
            <w:r w:rsidRPr="00EF5447">
              <w:rPr>
                <w:noProof/>
                <w:lang w:eastAsia="zh-CN"/>
              </w:rPr>
              <w:t>DC_3A_n20A</w:t>
            </w:r>
          </w:p>
          <w:p w14:paraId="43F05A77"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65834A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944A01" w14:textId="77777777" w:rsidR="008D1E4A" w:rsidRPr="00EF5447" w:rsidRDefault="008D1E4A" w:rsidP="00C620E0">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3DE7ED98" w14:textId="77777777" w:rsidR="008D1E4A" w:rsidRPr="00EF5447" w:rsidRDefault="008D1E4A" w:rsidP="00C620E0">
            <w:pPr>
              <w:pStyle w:val="TAC"/>
            </w:pPr>
            <w:r w:rsidRPr="00EF5447">
              <w:t>DC_3A_n1A</w:t>
            </w:r>
          </w:p>
          <w:p w14:paraId="0592A2FC" w14:textId="77777777" w:rsidR="008D1E4A" w:rsidRPr="00EF5447" w:rsidRDefault="008D1E4A" w:rsidP="00C620E0">
            <w:pPr>
              <w:pStyle w:val="TAC"/>
              <w:rPr>
                <w:noProof/>
                <w:lang w:eastAsia="zh-CN"/>
              </w:rPr>
            </w:pPr>
            <w:r w:rsidRPr="00EF5447">
              <w:t>DC_21A_n1A</w:t>
            </w:r>
          </w:p>
        </w:tc>
      </w:tr>
      <w:tr w:rsidR="008D1E4A" w:rsidRPr="00EF5447" w14:paraId="772734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4F53" w14:textId="77777777" w:rsidR="008D1E4A" w:rsidRPr="00EF5447" w:rsidRDefault="008D1E4A" w:rsidP="00C620E0">
            <w:pPr>
              <w:pStyle w:val="TAC"/>
              <w:rPr>
                <w:noProof/>
                <w:lang w:eastAsia="zh-CN"/>
              </w:rPr>
            </w:pPr>
            <w:r w:rsidRPr="00EF5447">
              <w:rPr>
                <w:noProof/>
                <w:lang w:eastAsia="zh-CN"/>
              </w:rPr>
              <w:t>DC_3A-21A_n77A</w:t>
            </w:r>
            <w:r w:rsidRPr="00EF5447">
              <w:rPr>
                <w:noProof/>
                <w:vertAlign w:val="superscript"/>
                <w:lang w:eastAsia="zh-CN"/>
              </w:rPr>
              <w:t>5</w:t>
            </w:r>
          </w:p>
          <w:p w14:paraId="29F31771" w14:textId="77777777" w:rsidR="008D1E4A" w:rsidRPr="00EF5447" w:rsidRDefault="008D1E4A" w:rsidP="00C620E0">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D7204A" w14:textId="77777777" w:rsidR="008D1E4A" w:rsidRPr="00EF5447" w:rsidRDefault="008D1E4A" w:rsidP="00C620E0">
            <w:pPr>
              <w:pStyle w:val="TAC"/>
              <w:rPr>
                <w:noProof/>
                <w:lang w:eastAsia="zh-CN"/>
              </w:rPr>
            </w:pPr>
            <w:r w:rsidRPr="00EF5447">
              <w:rPr>
                <w:noProof/>
                <w:lang w:eastAsia="zh-CN"/>
              </w:rPr>
              <w:t>DC_3A_n77A</w:t>
            </w:r>
          </w:p>
          <w:p w14:paraId="70FEB9B4"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3E72BC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0DC523" w14:textId="77777777" w:rsidR="008D1E4A" w:rsidRPr="00EF5447" w:rsidRDefault="008D1E4A" w:rsidP="00C620E0">
            <w:pPr>
              <w:pStyle w:val="TAC"/>
              <w:rPr>
                <w:noProof/>
                <w:lang w:eastAsia="zh-CN"/>
              </w:rPr>
            </w:pPr>
            <w:r w:rsidRPr="00EF5447">
              <w:rPr>
                <w:noProof/>
                <w:lang w:eastAsia="zh-CN"/>
              </w:rPr>
              <w:t>DC_3A-21A_n78A</w:t>
            </w:r>
            <w:r w:rsidRPr="00EF5447">
              <w:rPr>
                <w:noProof/>
                <w:vertAlign w:val="superscript"/>
                <w:lang w:eastAsia="zh-CN"/>
              </w:rPr>
              <w:t>5</w:t>
            </w:r>
          </w:p>
          <w:p w14:paraId="4950A9DA" w14:textId="77777777" w:rsidR="008D1E4A" w:rsidRPr="00EF5447" w:rsidRDefault="008D1E4A" w:rsidP="00C620E0">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90FDBE" w14:textId="77777777" w:rsidR="008D1E4A" w:rsidRPr="00EF5447" w:rsidRDefault="008D1E4A" w:rsidP="00C620E0">
            <w:pPr>
              <w:pStyle w:val="TAC"/>
              <w:rPr>
                <w:noProof/>
                <w:lang w:eastAsia="zh-CN"/>
              </w:rPr>
            </w:pPr>
            <w:r w:rsidRPr="00EF5447">
              <w:rPr>
                <w:noProof/>
                <w:lang w:eastAsia="zh-CN"/>
              </w:rPr>
              <w:t>DC_3A_n78A</w:t>
            </w:r>
          </w:p>
          <w:p w14:paraId="73632AED"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1EA6CDE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A3B1A" w14:textId="77777777" w:rsidR="008D1E4A" w:rsidRPr="00EF5447" w:rsidRDefault="008D1E4A" w:rsidP="00C620E0">
            <w:pPr>
              <w:pStyle w:val="TAC"/>
              <w:rPr>
                <w:noProof/>
                <w:lang w:eastAsia="zh-CN"/>
              </w:rPr>
            </w:pPr>
            <w:r w:rsidRPr="00EF5447">
              <w:rPr>
                <w:noProof/>
                <w:lang w:eastAsia="zh-CN"/>
              </w:rPr>
              <w:t>DC_3A-21A_n79A</w:t>
            </w:r>
            <w:r w:rsidRPr="00EF5447">
              <w:rPr>
                <w:noProof/>
                <w:vertAlign w:val="superscript"/>
                <w:lang w:eastAsia="zh-CN"/>
              </w:rPr>
              <w:t>5</w:t>
            </w:r>
          </w:p>
          <w:p w14:paraId="67AA4117" w14:textId="77777777" w:rsidR="008D1E4A" w:rsidRPr="00EF5447" w:rsidRDefault="008D1E4A" w:rsidP="00C620E0">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8FF7BC" w14:textId="77777777" w:rsidR="008D1E4A" w:rsidRPr="00EF5447" w:rsidRDefault="008D1E4A" w:rsidP="00C620E0">
            <w:pPr>
              <w:pStyle w:val="TAC"/>
              <w:rPr>
                <w:noProof/>
                <w:lang w:eastAsia="zh-CN"/>
              </w:rPr>
            </w:pPr>
            <w:r w:rsidRPr="00EF5447">
              <w:rPr>
                <w:noProof/>
                <w:lang w:eastAsia="zh-CN"/>
              </w:rPr>
              <w:t>DC_3A_n79A</w:t>
            </w:r>
          </w:p>
          <w:p w14:paraId="731F9BBE"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50596A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6A0FE" w14:textId="77777777" w:rsidR="008D1E4A" w:rsidRPr="00EF5447" w:rsidRDefault="008D1E4A" w:rsidP="00C620E0">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4ACAE3F9" w14:textId="77777777" w:rsidR="008D1E4A" w:rsidRPr="00EF5447" w:rsidRDefault="008D1E4A" w:rsidP="00C620E0">
            <w:pPr>
              <w:pStyle w:val="TAC"/>
            </w:pPr>
            <w:r w:rsidRPr="00EF5447">
              <w:rPr>
                <w:rFonts w:cs="Arial"/>
                <w:color w:val="000000"/>
                <w:szCs w:val="18"/>
              </w:rPr>
              <w:t>DC_28A_n1A</w:t>
            </w:r>
          </w:p>
          <w:p w14:paraId="6498AE09" w14:textId="77777777" w:rsidR="008D1E4A" w:rsidRPr="00EF5447" w:rsidRDefault="008D1E4A" w:rsidP="00C620E0">
            <w:pPr>
              <w:pStyle w:val="TAC"/>
              <w:rPr>
                <w:noProof/>
                <w:lang w:eastAsia="zh-CN"/>
              </w:rPr>
            </w:pPr>
            <w:r w:rsidRPr="00EF5447">
              <w:rPr>
                <w:rFonts w:cs="Arial"/>
                <w:color w:val="000000"/>
                <w:szCs w:val="18"/>
              </w:rPr>
              <w:t>DC_3A_n1A</w:t>
            </w:r>
          </w:p>
        </w:tc>
      </w:tr>
      <w:tr w:rsidR="008D1E4A" w:rsidRPr="00EF5447" w14:paraId="1C7E18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E8622" w14:textId="77777777" w:rsidR="008D1E4A" w:rsidRPr="00EF5447" w:rsidRDefault="008D1E4A" w:rsidP="00C620E0">
            <w:pPr>
              <w:pStyle w:val="TAC"/>
              <w:rPr>
                <w:lang w:eastAsia="fi-FI"/>
              </w:rPr>
            </w:pPr>
            <w:r w:rsidRPr="00EF5447">
              <w:rPr>
                <w:lang w:eastAsia="fi-FI"/>
              </w:rPr>
              <w:lastRenderedPageBreak/>
              <w:t>DC_3A-28A_n5A</w:t>
            </w:r>
          </w:p>
          <w:p w14:paraId="724C6F8F" w14:textId="77777777" w:rsidR="008D1E4A" w:rsidRPr="00EF5447" w:rsidRDefault="008D1E4A" w:rsidP="00C620E0">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7960BD67" w14:textId="77777777" w:rsidR="008D1E4A" w:rsidRPr="00EF5447" w:rsidRDefault="008D1E4A" w:rsidP="00C620E0">
            <w:pPr>
              <w:pStyle w:val="TAC"/>
              <w:rPr>
                <w:lang w:eastAsia="fi-FI"/>
              </w:rPr>
            </w:pPr>
            <w:r w:rsidRPr="00EF5447">
              <w:rPr>
                <w:lang w:eastAsia="fi-FI"/>
              </w:rPr>
              <w:t>DC_3A_n5A</w:t>
            </w:r>
          </w:p>
          <w:p w14:paraId="0F4F0D62" w14:textId="77777777" w:rsidR="008D1E4A" w:rsidRPr="00EF5447" w:rsidRDefault="008D1E4A" w:rsidP="00C620E0">
            <w:pPr>
              <w:pStyle w:val="TAC"/>
              <w:rPr>
                <w:lang w:eastAsia="fi-FI"/>
              </w:rPr>
            </w:pPr>
            <w:r w:rsidRPr="00EF5447">
              <w:rPr>
                <w:lang w:eastAsia="fi-FI"/>
              </w:rPr>
              <w:t>DC_3C_n5A</w:t>
            </w:r>
          </w:p>
          <w:p w14:paraId="66C130E8" w14:textId="77777777" w:rsidR="008D1E4A" w:rsidRPr="00EF5447" w:rsidRDefault="008D1E4A" w:rsidP="00C620E0">
            <w:pPr>
              <w:pStyle w:val="TAC"/>
              <w:rPr>
                <w:noProof/>
                <w:lang w:eastAsia="zh-CN"/>
              </w:rPr>
            </w:pPr>
            <w:r w:rsidRPr="00EF5447">
              <w:rPr>
                <w:lang w:eastAsia="fi-FI"/>
              </w:rPr>
              <w:t>DC_28A_n5A</w:t>
            </w:r>
          </w:p>
        </w:tc>
      </w:tr>
      <w:tr w:rsidR="008D1E4A" w:rsidRPr="00EF5447" w14:paraId="5CEA89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15A2F" w14:textId="77777777" w:rsidR="008D1E4A" w:rsidRPr="00EF5447" w:rsidRDefault="008D1E4A" w:rsidP="00C620E0">
            <w:pPr>
              <w:pStyle w:val="TAC"/>
              <w:rPr>
                <w:lang w:eastAsia="ja-JP"/>
              </w:rPr>
            </w:pPr>
            <w:r w:rsidRPr="00EF5447">
              <w:rPr>
                <w:lang w:eastAsia="ja-JP"/>
              </w:rPr>
              <w:t>DC_3A-28A_n7A</w:t>
            </w:r>
          </w:p>
          <w:p w14:paraId="5F3D805C" w14:textId="77777777" w:rsidR="008D1E4A" w:rsidRPr="00EF5447" w:rsidRDefault="008D1E4A" w:rsidP="00C620E0">
            <w:pPr>
              <w:pStyle w:val="TAC"/>
              <w:rPr>
                <w:lang w:eastAsia="ja-JP"/>
              </w:rPr>
            </w:pPr>
            <w:r w:rsidRPr="00EF5447">
              <w:rPr>
                <w:lang w:eastAsia="ja-JP"/>
              </w:rPr>
              <w:t>DC_3C-28A_n7A</w:t>
            </w:r>
          </w:p>
          <w:p w14:paraId="5572279B" w14:textId="77777777" w:rsidR="008D1E4A" w:rsidRPr="00EF5447" w:rsidRDefault="008D1E4A" w:rsidP="00C620E0">
            <w:pPr>
              <w:pStyle w:val="TAC"/>
              <w:rPr>
                <w:lang w:eastAsia="ja-JP"/>
              </w:rPr>
            </w:pPr>
            <w:r w:rsidRPr="00EF5447">
              <w:rPr>
                <w:lang w:eastAsia="ja-JP"/>
              </w:rPr>
              <w:t>DC_3A-28A_n7B</w:t>
            </w:r>
          </w:p>
          <w:p w14:paraId="17664B83" w14:textId="77777777" w:rsidR="008D1E4A" w:rsidRPr="00EF5447" w:rsidRDefault="008D1E4A" w:rsidP="00C620E0">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4A6BB123" w14:textId="77777777" w:rsidR="008D1E4A" w:rsidRPr="00EF5447" w:rsidRDefault="008D1E4A" w:rsidP="00C620E0">
            <w:pPr>
              <w:pStyle w:val="TAC"/>
              <w:rPr>
                <w:lang w:eastAsia="fi-FI"/>
              </w:rPr>
            </w:pPr>
            <w:r w:rsidRPr="00EF5447">
              <w:rPr>
                <w:lang w:eastAsia="fi-FI"/>
              </w:rPr>
              <w:t>DC_3A_n7A</w:t>
            </w:r>
          </w:p>
          <w:p w14:paraId="20776FAC" w14:textId="77777777" w:rsidR="008D1E4A" w:rsidRPr="00EF5447" w:rsidRDefault="008D1E4A" w:rsidP="00C620E0">
            <w:pPr>
              <w:pStyle w:val="TAC"/>
              <w:rPr>
                <w:lang w:eastAsia="fi-FI"/>
              </w:rPr>
            </w:pPr>
            <w:r w:rsidRPr="00EF5447">
              <w:rPr>
                <w:lang w:eastAsia="fi-FI"/>
              </w:rPr>
              <w:t>DC_3C_n7A</w:t>
            </w:r>
          </w:p>
          <w:p w14:paraId="2103D8CD" w14:textId="77777777" w:rsidR="008D1E4A" w:rsidRPr="00EF5447" w:rsidRDefault="008D1E4A" w:rsidP="00C620E0">
            <w:pPr>
              <w:pStyle w:val="TAC"/>
              <w:rPr>
                <w:lang w:eastAsia="fi-FI"/>
              </w:rPr>
            </w:pPr>
            <w:r w:rsidRPr="00EF5447">
              <w:rPr>
                <w:lang w:eastAsia="fi-FI"/>
              </w:rPr>
              <w:t>DC_28A_n7A</w:t>
            </w:r>
          </w:p>
          <w:p w14:paraId="2BA0F69B" w14:textId="77777777" w:rsidR="008D1E4A" w:rsidRPr="00EF5447" w:rsidRDefault="008D1E4A" w:rsidP="00C620E0">
            <w:pPr>
              <w:pStyle w:val="TAC"/>
              <w:rPr>
                <w:lang w:eastAsia="fi-FI"/>
              </w:rPr>
            </w:pPr>
            <w:r w:rsidRPr="00EF5447">
              <w:rPr>
                <w:lang w:eastAsia="fi-FI"/>
              </w:rPr>
              <w:t>DC_3A_n7B</w:t>
            </w:r>
          </w:p>
          <w:p w14:paraId="592172BF" w14:textId="77777777" w:rsidR="008D1E4A" w:rsidRPr="00EF5447" w:rsidRDefault="008D1E4A" w:rsidP="00C620E0">
            <w:pPr>
              <w:pStyle w:val="TAC"/>
              <w:rPr>
                <w:lang w:eastAsia="fi-FI"/>
              </w:rPr>
            </w:pPr>
            <w:r w:rsidRPr="00EF5447">
              <w:rPr>
                <w:lang w:eastAsia="fi-FI"/>
              </w:rPr>
              <w:t>DC_3C_n7B</w:t>
            </w:r>
          </w:p>
          <w:p w14:paraId="733BEC70" w14:textId="77777777" w:rsidR="008D1E4A" w:rsidRPr="00EF5447" w:rsidRDefault="008D1E4A" w:rsidP="00C620E0">
            <w:pPr>
              <w:pStyle w:val="TAC"/>
              <w:rPr>
                <w:lang w:eastAsia="fi-FI"/>
              </w:rPr>
            </w:pPr>
            <w:r w:rsidRPr="00EF5447">
              <w:rPr>
                <w:lang w:eastAsia="fi-FI"/>
              </w:rPr>
              <w:t>DC_28A_n7B</w:t>
            </w:r>
          </w:p>
        </w:tc>
      </w:tr>
      <w:tr w:rsidR="008D1E4A" w:rsidRPr="00EF5447" w14:paraId="7E865F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6A80A" w14:textId="77777777" w:rsidR="008D1E4A" w:rsidRPr="00EF5447" w:rsidRDefault="008D1E4A" w:rsidP="00C620E0">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659648A" w14:textId="77777777" w:rsidR="008D1E4A" w:rsidRPr="00EF5447" w:rsidRDefault="008D1E4A" w:rsidP="00C620E0">
            <w:pPr>
              <w:pStyle w:val="TAC"/>
              <w:rPr>
                <w:lang w:eastAsia="ja-JP"/>
              </w:rPr>
            </w:pPr>
            <w:r w:rsidRPr="00EF5447">
              <w:rPr>
                <w:lang w:eastAsia="ja-JP"/>
              </w:rPr>
              <w:t>DC_3A_n40A</w:t>
            </w:r>
          </w:p>
          <w:p w14:paraId="5E730B53" w14:textId="77777777" w:rsidR="008D1E4A" w:rsidRPr="00EF5447" w:rsidRDefault="008D1E4A" w:rsidP="00C620E0">
            <w:pPr>
              <w:pStyle w:val="TAC"/>
              <w:rPr>
                <w:lang w:eastAsia="fi-FI"/>
              </w:rPr>
            </w:pPr>
            <w:r w:rsidRPr="00EF5447">
              <w:rPr>
                <w:lang w:eastAsia="ja-JP"/>
              </w:rPr>
              <w:t>DC_28A_n40A</w:t>
            </w:r>
          </w:p>
        </w:tc>
      </w:tr>
      <w:tr w:rsidR="008D1E4A" w:rsidRPr="00EF5447" w14:paraId="663E6E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96327" w14:textId="77777777" w:rsidR="008D1E4A" w:rsidRPr="00EF5447" w:rsidRDefault="008D1E4A" w:rsidP="00C620E0">
            <w:pPr>
              <w:pStyle w:val="TAC"/>
              <w:rPr>
                <w:lang w:eastAsia="ja-JP"/>
              </w:rPr>
            </w:pPr>
            <w:r w:rsidRPr="00EF5447">
              <w:rPr>
                <w:lang w:eastAsia="ja-JP"/>
              </w:rPr>
              <w:t>DC_3A-3A-28A_n7A</w:t>
            </w:r>
          </w:p>
          <w:p w14:paraId="772D79A6" w14:textId="77777777" w:rsidR="008D1E4A" w:rsidRPr="00EF5447" w:rsidRDefault="008D1E4A" w:rsidP="00C620E0">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6A0D522" w14:textId="77777777" w:rsidR="008D1E4A" w:rsidRPr="00EF5447" w:rsidRDefault="008D1E4A" w:rsidP="00C620E0">
            <w:pPr>
              <w:pStyle w:val="TAC"/>
              <w:rPr>
                <w:lang w:eastAsia="fi-FI"/>
              </w:rPr>
            </w:pPr>
            <w:r w:rsidRPr="00EF5447">
              <w:rPr>
                <w:lang w:eastAsia="fi-FI"/>
              </w:rPr>
              <w:t>DC_3A_n7A</w:t>
            </w:r>
          </w:p>
          <w:p w14:paraId="031D4EB3" w14:textId="77777777" w:rsidR="008D1E4A" w:rsidRPr="00EF5447" w:rsidRDefault="008D1E4A" w:rsidP="00C620E0">
            <w:pPr>
              <w:pStyle w:val="TAC"/>
              <w:rPr>
                <w:lang w:eastAsia="fi-FI"/>
              </w:rPr>
            </w:pPr>
            <w:r w:rsidRPr="00EF5447">
              <w:rPr>
                <w:lang w:eastAsia="fi-FI"/>
              </w:rPr>
              <w:t>DC_28A_n7A</w:t>
            </w:r>
          </w:p>
          <w:p w14:paraId="1660D83C" w14:textId="77777777" w:rsidR="008D1E4A" w:rsidRPr="00EF5447" w:rsidRDefault="008D1E4A" w:rsidP="00C620E0">
            <w:pPr>
              <w:pStyle w:val="TAC"/>
              <w:rPr>
                <w:lang w:eastAsia="fi-FI"/>
              </w:rPr>
            </w:pPr>
            <w:r w:rsidRPr="00EF5447">
              <w:rPr>
                <w:lang w:eastAsia="fi-FI"/>
              </w:rPr>
              <w:t>DC_3A_n7B</w:t>
            </w:r>
          </w:p>
          <w:p w14:paraId="1C5439E9" w14:textId="77777777" w:rsidR="008D1E4A" w:rsidRPr="00EF5447" w:rsidRDefault="008D1E4A" w:rsidP="00C620E0">
            <w:pPr>
              <w:pStyle w:val="TAC"/>
              <w:rPr>
                <w:lang w:eastAsia="fi-FI"/>
              </w:rPr>
            </w:pPr>
            <w:r w:rsidRPr="00EF5447">
              <w:rPr>
                <w:lang w:eastAsia="fi-FI"/>
              </w:rPr>
              <w:t>DC_28A_n7B</w:t>
            </w:r>
          </w:p>
        </w:tc>
      </w:tr>
      <w:tr w:rsidR="008D1E4A" w:rsidRPr="00EF5447" w14:paraId="74B9DE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DEEDD" w14:textId="77777777" w:rsidR="008D1E4A" w:rsidRPr="00EF5447" w:rsidRDefault="008D1E4A" w:rsidP="00C620E0">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0B61436B" w14:textId="77777777" w:rsidR="008D1E4A" w:rsidRPr="00EF5447" w:rsidRDefault="008D1E4A" w:rsidP="00C620E0">
            <w:pPr>
              <w:pStyle w:val="TAC"/>
              <w:rPr>
                <w:rFonts w:cs="Arial"/>
                <w:lang w:eastAsia="ja-JP"/>
              </w:rPr>
            </w:pPr>
            <w:r w:rsidRPr="00EF5447">
              <w:rPr>
                <w:rFonts w:cs="Arial"/>
                <w:lang w:eastAsia="ja-JP"/>
              </w:rPr>
              <w:t>DC_3A_n28A</w:t>
            </w:r>
          </w:p>
          <w:p w14:paraId="2D641D04" w14:textId="77777777" w:rsidR="008D1E4A" w:rsidRPr="00EF5447" w:rsidRDefault="008D1E4A" w:rsidP="00C620E0">
            <w:pPr>
              <w:pStyle w:val="TAC"/>
              <w:rPr>
                <w:bCs/>
                <w:lang w:eastAsia="fi-FI"/>
              </w:rPr>
            </w:pPr>
            <w:r w:rsidRPr="00EF5447">
              <w:rPr>
                <w:rFonts w:cs="Arial"/>
                <w:bCs/>
                <w:lang w:eastAsia="ja-JP"/>
              </w:rPr>
              <w:t>DC_3A_n40A</w:t>
            </w:r>
          </w:p>
        </w:tc>
      </w:tr>
      <w:tr w:rsidR="008D1E4A" w:rsidRPr="00EF5447" w14:paraId="78C9C5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92CEA7" w14:textId="77777777" w:rsidR="008D1E4A" w:rsidRPr="00EF5447" w:rsidRDefault="008D1E4A" w:rsidP="00C620E0">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300E8EA5" w14:textId="77777777" w:rsidR="008D1E4A" w:rsidRPr="00EF5447" w:rsidRDefault="008D1E4A" w:rsidP="00C620E0">
            <w:pPr>
              <w:pStyle w:val="TAC"/>
              <w:rPr>
                <w:lang w:eastAsia="ja-JP"/>
              </w:rPr>
            </w:pPr>
            <w:r w:rsidRPr="00EF5447">
              <w:rPr>
                <w:lang w:eastAsia="ja-JP"/>
              </w:rPr>
              <w:t>DC_3A_n28A</w:t>
            </w:r>
          </w:p>
          <w:p w14:paraId="39832FB3" w14:textId="77777777" w:rsidR="008D1E4A" w:rsidRPr="00EF5447" w:rsidRDefault="008D1E4A" w:rsidP="00C620E0">
            <w:pPr>
              <w:pStyle w:val="TAC"/>
              <w:rPr>
                <w:lang w:eastAsia="ja-JP"/>
              </w:rPr>
            </w:pPr>
            <w:r w:rsidRPr="00EF5447">
              <w:rPr>
                <w:lang w:eastAsia="ja-JP"/>
              </w:rPr>
              <w:t>DC_3A_n41A</w:t>
            </w:r>
          </w:p>
        </w:tc>
      </w:tr>
      <w:tr w:rsidR="008D1E4A" w:rsidRPr="00EF5447" w14:paraId="73FA08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BB044" w14:textId="77777777" w:rsidR="008D1E4A" w:rsidRPr="00EF5447" w:rsidRDefault="008D1E4A" w:rsidP="00C620E0">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42C60C86" w14:textId="77777777" w:rsidR="008D1E4A" w:rsidRPr="00EF5447" w:rsidRDefault="008D1E4A" w:rsidP="00C620E0">
            <w:pPr>
              <w:pStyle w:val="TAC"/>
              <w:rPr>
                <w:bCs/>
                <w:noProof/>
                <w:lang w:eastAsia="zh-CN"/>
              </w:rPr>
            </w:pPr>
            <w:r w:rsidRPr="00EF5447">
              <w:rPr>
                <w:bCs/>
                <w:noProof/>
                <w:lang w:eastAsia="zh-CN"/>
              </w:rPr>
              <w:t>DC_3A_n41A</w:t>
            </w:r>
          </w:p>
          <w:p w14:paraId="42DB5934" w14:textId="77777777" w:rsidR="008D1E4A" w:rsidRPr="00EF5447" w:rsidRDefault="008D1E4A" w:rsidP="00C620E0">
            <w:pPr>
              <w:pStyle w:val="TAC"/>
              <w:rPr>
                <w:noProof/>
                <w:lang w:eastAsia="zh-CN"/>
              </w:rPr>
            </w:pPr>
            <w:r w:rsidRPr="00EF5447">
              <w:rPr>
                <w:bCs/>
                <w:noProof/>
                <w:lang w:eastAsia="zh-CN"/>
              </w:rPr>
              <w:t>DC_28A_n41A</w:t>
            </w:r>
          </w:p>
        </w:tc>
      </w:tr>
      <w:tr w:rsidR="008D1E4A" w:rsidRPr="00EF5447" w14:paraId="5211CD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A52DE" w14:textId="77777777" w:rsidR="008D1E4A" w:rsidRPr="00EF5447" w:rsidRDefault="008D1E4A" w:rsidP="00C620E0">
            <w:pPr>
              <w:pStyle w:val="TAC"/>
              <w:rPr>
                <w:noProof/>
                <w:lang w:eastAsia="zh-CN"/>
              </w:rPr>
            </w:pPr>
            <w:r w:rsidRPr="00EF5447">
              <w:rPr>
                <w:noProof/>
                <w:lang w:eastAsia="zh-CN"/>
              </w:rPr>
              <w:t>DC_3A-28A_n77A</w:t>
            </w:r>
          </w:p>
          <w:p w14:paraId="24BA0004" w14:textId="77777777" w:rsidR="008D1E4A" w:rsidRPr="00EF5447" w:rsidRDefault="008D1E4A" w:rsidP="00C620E0">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0E9F6C7A" w14:textId="77777777" w:rsidR="008D1E4A" w:rsidRPr="00EF5447" w:rsidRDefault="008D1E4A" w:rsidP="00C620E0">
            <w:pPr>
              <w:pStyle w:val="TAC"/>
              <w:rPr>
                <w:noProof/>
                <w:lang w:eastAsia="zh-CN"/>
              </w:rPr>
            </w:pPr>
            <w:r w:rsidRPr="00EF5447">
              <w:rPr>
                <w:noProof/>
                <w:lang w:eastAsia="zh-CN"/>
              </w:rPr>
              <w:t>DC_3A_n77A</w:t>
            </w:r>
          </w:p>
          <w:p w14:paraId="151141B1" w14:textId="77777777" w:rsidR="008D1E4A" w:rsidRPr="00EF5447" w:rsidRDefault="008D1E4A" w:rsidP="00C620E0">
            <w:pPr>
              <w:pStyle w:val="TAC"/>
              <w:rPr>
                <w:noProof/>
                <w:lang w:eastAsia="zh-CN"/>
              </w:rPr>
            </w:pPr>
            <w:r w:rsidRPr="00EF5447">
              <w:rPr>
                <w:noProof/>
                <w:lang w:eastAsia="zh-CN"/>
              </w:rPr>
              <w:t>DC_28A_n77A</w:t>
            </w:r>
          </w:p>
        </w:tc>
      </w:tr>
      <w:tr w:rsidR="008D1E4A" w:rsidRPr="00EF5447" w14:paraId="10A8EC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D919E" w14:textId="77777777" w:rsidR="008D1E4A" w:rsidRPr="00EF5447" w:rsidRDefault="008D1E4A" w:rsidP="00C620E0">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3980D59" w14:textId="77777777" w:rsidR="008D1E4A" w:rsidRPr="00EF5447" w:rsidRDefault="008D1E4A" w:rsidP="00C620E0">
            <w:pPr>
              <w:pStyle w:val="TAC"/>
            </w:pPr>
            <w:r w:rsidRPr="00EF5447">
              <w:t>DC_3A_n77A</w:t>
            </w:r>
          </w:p>
          <w:p w14:paraId="2B44FCF4" w14:textId="77777777" w:rsidR="008D1E4A" w:rsidRPr="00EF5447" w:rsidRDefault="008D1E4A" w:rsidP="00C620E0">
            <w:pPr>
              <w:pStyle w:val="TAC"/>
              <w:rPr>
                <w:noProof/>
                <w:lang w:eastAsia="zh-CN"/>
              </w:rPr>
            </w:pPr>
            <w:r w:rsidRPr="00EF5447">
              <w:t>DC_28A_n77A</w:t>
            </w:r>
          </w:p>
        </w:tc>
      </w:tr>
      <w:tr w:rsidR="008D1E4A" w:rsidRPr="00EF5447" w14:paraId="5F61F96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92F6D" w14:textId="77777777" w:rsidR="008D1E4A" w:rsidRPr="00EF5447" w:rsidRDefault="008D1E4A" w:rsidP="00C620E0">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18ED48E2"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211C93C" w14:textId="77777777" w:rsidR="008D1E4A" w:rsidRPr="00EF5447" w:rsidRDefault="008D1E4A" w:rsidP="00C620E0">
            <w:pPr>
              <w:pStyle w:val="TAC"/>
            </w:pPr>
            <w:r w:rsidRPr="00EF5447">
              <w:rPr>
                <w:rFonts w:cs="Arial"/>
                <w:lang w:eastAsia="zh-CN"/>
              </w:rPr>
              <w:t>DC_3A_n77A</w:t>
            </w:r>
          </w:p>
        </w:tc>
      </w:tr>
      <w:tr w:rsidR="008D1E4A" w:rsidRPr="00EF5447" w14:paraId="7E2212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A9F93A" w14:textId="77777777" w:rsidR="008D1E4A" w:rsidRPr="00EF5447" w:rsidRDefault="008D1E4A" w:rsidP="00C620E0">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2FCAF5DF"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4730A6" w14:textId="77777777" w:rsidR="008D1E4A" w:rsidRPr="00EF5447" w:rsidRDefault="008D1E4A" w:rsidP="00C620E0">
            <w:pPr>
              <w:pStyle w:val="TAC"/>
            </w:pPr>
            <w:r w:rsidRPr="00EF5447">
              <w:rPr>
                <w:rFonts w:cs="Arial"/>
                <w:lang w:eastAsia="zh-CN"/>
              </w:rPr>
              <w:t>DC_3A_n77A</w:t>
            </w:r>
          </w:p>
        </w:tc>
      </w:tr>
      <w:tr w:rsidR="008D1E4A" w:rsidRPr="00EF5447" w14:paraId="439103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B47FA" w14:textId="77777777" w:rsidR="008D1E4A" w:rsidRPr="00EF5447" w:rsidRDefault="008D1E4A" w:rsidP="00C620E0">
            <w:pPr>
              <w:pStyle w:val="TAC"/>
              <w:rPr>
                <w:noProof/>
                <w:lang w:eastAsia="zh-CN"/>
              </w:rPr>
            </w:pPr>
            <w:r w:rsidRPr="00EF5447">
              <w:rPr>
                <w:noProof/>
                <w:lang w:eastAsia="zh-CN"/>
              </w:rPr>
              <w:t>DC_3A-28A_n78A</w:t>
            </w:r>
            <w:r w:rsidRPr="00EF5447">
              <w:rPr>
                <w:noProof/>
                <w:vertAlign w:val="superscript"/>
                <w:lang w:eastAsia="zh-CN"/>
              </w:rPr>
              <w:t>5</w:t>
            </w:r>
          </w:p>
          <w:p w14:paraId="23753FA1" w14:textId="77777777" w:rsidR="008D1E4A" w:rsidRPr="00EF5447" w:rsidRDefault="008D1E4A" w:rsidP="00C620E0">
            <w:pPr>
              <w:pStyle w:val="TAC"/>
              <w:rPr>
                <w:noProof/>
                <w:lang w:eastAsia="zh-CN"/>
              </w:rPr>
            </w:pPr>
            <w:r w:rsidRPr="00EF5447">
              <w:rPr>
                <w:lang w:eastAsia="fi-FI"/>
              </w:rPr>
              <w:t>DC_3C-28A_n78A</w:t>
            </w:r>
          </w:p>
          <w:p w14:paraId="6416B610" w14:textId="77777777" w:rsidR="008D1E4A" w:rsidRPr="00EF5447" w:rsidRDefault="008D1E4A" w:rsidP="00C620E0">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5374F4" w14:textId="77777777" w:rsidR="008D1E4A" w:rsidRPr="00EF5447" w:rsidRDefault="008D1E4A" w:rsidP="00C620E0">
            <w:pPr>
              <w:pStyle w:val="TAC"/>
              <w:rPr>
                <w:noProof/>
                <w:lang w:eastAsia="zh-CN"/>
              </w:rPr>
            </w:pPr>
            <w:r w:rsidRPr="00EF5447">
              <w:rPr>
                <w:noProof/>
                <w:lang w:eastAsia="zh-CN"/>
              </w:rPr>
              <w:t>DC_3A_n78A</w:t>
            </w:r>
          </w:p>
          <w:p w14:paraId="5ABA991E"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8074D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2F6EC" w14:textId="77777777" w:rsidR="008D1E4A" w:rsidRPr="00EF5447" w:rsidRDefault="008D1E4A" w:rsidP="00C620E0">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62D798CB" w14:textId="77777777" w:rsidR="008D1E4A" w:rsidRPr="00EF5447" w:rsidRDefault="008D1E4A" w:rsidP="00C620E0">
            <w:pPr>
              <w:pStyle w:val="TAC"/>
              <w:rPr>
                <w:lang w:eastAsia="zh-TW"/>
              </w:rPr>
            </w:pPr>
            <w:r w:rsidRPr="00EF5447">
              <w:rPr>
                <w:lang w:eastAsia="fi-FI"/>
              </w:rPr>
              <w:t>DC_3A_n78A</w:t>
            </w:r>
          </w:p>
          <w:p w14:paraId="040D9484" w14:textId="77777777" w:rsidR="008D1E4A" w:rsidRPr="00EF5447" w:rsidRDefault="008D1E4A" w:rsidP="00C620E0">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D1E4A" w:rsidRPr="00EF5447" w14:paraId="576881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8783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067BD93" w14:textId="77777777" w:rsidR="008D1E4A" w:rsidRPr="00EF5447" w:rsidRDefault="008D1E4A" w:rsidP="00C620E0">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56E09F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DC_3A_n28A</w:t>
            </w:r>
          </w:p>
          <w:p w14:paraId="02491A1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p w14:paraId="49798ECF" w14:textId="77777777" w:rsidR="008D1E4A" w:rsidRPr="00EF5447" w:rsidRDefault="008D1E4A" w:rsidP="00C620E0">
            <w:pPr>
              <w:pStyle w:val="TAC"/>
              <w:rPr>
                <w:noProof/>
                <w:lang w:eastAsia="zh-CN"/>
              </w:rPr>
            </w:pPr>
            <w:r w:rsidRPr="00EF5447">
              <w:rPr>
                <w:lang w:eastAsia="zh-CN"/>
              </w:rPr>
              <w:t>DC_3C_n28A</w:t>
            </w:r>
          </w:p>
        </w:tc>
      </w:tr>
      <w:tr w:rsidR="008D1E4A" w:rsidRPr="00EF5447" w14:paraId="7B0150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C13D7" w14:textId="77777777" w:rsidR="008D1E4A" w:rsidRPr="00EF5447" w:rsidRDefault="008D1E4A" w:rsidP="00C620E0">
            <w:pPr>
              <w:pStyle w:val="TAC"/>
              <w:rPr>
                <w:noProof/>
                <w:lang w:eastAsia="zh-CN"/>
              </w:rPr>
            </w:pPr>
            <w:r w:rsidRPr="00EF5447">
              <w:rPr>
                <w:noProof/>
                <w:lang w:eastAsia="zh-CN"/>
              </w:rPr>
              <w:t>DC_3A-28A_n79A</w:t>
            </w:r>
          </w:p>
          <w:p w14:paraId="1ED1F5E0" w14:textId="77777777" w:rsidR="008D1E4A" w:rsidRPr="00EF5447" w:rsidRDefault="008D1E4A" w:rsidP="00C620E0">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77D252E3" w14:textId="77777777" w:rsidR="008D1E4A" w:rsidRPr="00EF5447" w:rsidRDefault="008D1E4A" w:rsidP="00C620E0">
            <w:pPr>
              <w:pStyle w:val="TAC"/>
              <w:rPr>
                <w:noProof/>
                <w:lang w:eastAsia="zh-CN"/>
              </w:rPr>
            </w:pPr>
            <w:r w:rsidRPr="00EF5447">
              <w:rPr>
                <w:noProof/>
                <w:lang w:eastAsia="zh-CN"/>
              </w:rPr>
              <w:t>DC_3A_n79A</w:t>
            </w:r>
          </w:p>
          <w:p w14:paraId="5AC2B75D"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4005F1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676C23" w14:textId="77777777" w:rsidR="008D1E4A" w:rsidRPr="00EF5447" w:rsidRDefault="008D1E4A" w:rsidP="00C620E0">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26AC6E08" w14:textId="77777777" w:rsidR="008D1E4A" w:rsidRPr="00EF5447" w:rsidRDefault="008D1E4A" w:rsidP="00C620E0">
            <w:pPr>
              <w:pStyle w:val="TAC"/>
              <w:rPr>
                <w:noProof/>
                <w:lang w:eastAsia="zh-CN"/>
              </w:rPr>
            </w:pPr>
            <w:r w:rsidRPr="00EF5447">
              <w:rPr>
                <w:lang w:eastAsia="fi-FI"/>
              </w:rPr>
              <w:t>DC_3A_</w:t>
            </w:r>
            <w:r w:rsidRPr="00EF5447">
              <w:rPr>
                <w:lang w:eastAsia="ja-JP"/>
              </w:rPr>
              <w:t>n1A</w:t>
            </w:r>
          </w:p>
        </w:tc>
      </w:tr>
      <w:tr w:rsidR="008D1E4A" w:rsidRPr="00EF5447" w14:paraId="6DF438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94910" w14:textId="77777777" w:rsidR="008D1E4A" w:rsidRPr="00EF5447" w:rsidRDefault="008D1E4A" w:rsidP="00C620E0">
            <w:pPr>
              <w:pStyle w:val="TAC"/>
              <w:rPr>
                <w:lang w:eastAsia="ja-JP"/>
              </w:rPr>
            </w:pPr>
            <w:r w:rsidRPr="00EF5447">
              <w:rPr>
                <w:lang w:eastAsia="ja-JP"/>
              </w:rPr>
              <w:t>DC_3A-32A_n78A</w:t>
            </w:r>
          </w:p>
          <w:p w14:paraId="6244C134" w14:textId="77777777" w:rsidR="008D1E4A" w:rsidRPr="00EF5447" w:rsidRDefault="008D1E4A" w:rsidP="00C620E0">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2B4D24B" w14:textId="77777777" w:rsidR="008D1E4A" w:rsidRPr="00EF5447" w:rsidRDefault="008D1E4A" w:rsidP="00C620E0">
            <w:pPr>
              <w:pStyle w:val="TAC"/>
              <w:rPr>
                <w:noProof/>
                <w:lang w:eastAsia="zh-CN"/>
              </w:rPr>
            </w:pPr>
            <w:r w:rsidRPr="00EF5447">
              <w:rPr>
                <w:lang w:eastAsia="fi-FI"/>
              </w:rPr>
              <w:t>DC_3A_</w:t>
            </w:r>
            <w:r w:rsidRPr="00EF5447">
              <w:rPr>
                <w:lang w:eastAsia="ja-JP"/>
              </w:rPr>
              <w:t>n78A</w:t>
            </w:r>
          </w:p>
        </w:tc>
      </w:tr>
      <w:tr w:rsidR="008D1E4A" w:rsidRPr="00EF5447" w14:paraId="6907FA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62189" w14:textId="77777777" w:rsidR="008D1E4A" w:rsidRPr="00EF5447" w:rsidRDefault="008D1E4A" w:rsidP="00C620E0">
            <w:pPr>
              <w:pStyle w:val="TAC"/>
            </w:pPr>
            <w:r w:rsidRPr="00EF5447">
              <w:lastRenderedPageBreak/>
              <w:t>DC_3A-38A_n78A</w:t>
            </w:r>
          </w:p>
        </w:tc>
        <w:tc>
          <w:tcPr>
            <w:tcW w:w="5862" w:type="dxa"/>
            <w:tcBorders>
              <w:top w:val="single" w:sz="4" w:space="0" w:color="auto"/>
              <w:left w:val="single" w:sz="4" w:space="0" w:color="auto"/>
              <w:bottom w:val="single" w:sz="4" w:space="0" w:color="auto"/>
              <w:right w:val="single" w:sz="4" w:space="0" w:color="auto"/>
            </w:tcBorders>
            <w:hideMark/>
          </w:tcPr>
          <w:p w14:paraId="65117024" w14:textId="77777777" w:rsidR="008D1E4A" w:rsidRPr="00EF5447" w:rsidRDefault="008D1E4A" w:rsidP="00C620E0">
            <w:pPr>
              <w:pStyle w:val="TAC"/>
              <w:rPr>
                <w:lang w:eastAsia="fr-FR"/>
              </w:rPr>
            </w:pPr>
            <w:r w:rsidRPr="00EF5447">
              <w:t>DC_3A_n78A</w:t>
            </w:r>
          </w:p>
        </w:tc>
      </w:tr>
      <w:tr w:rsidR="008D1E4A" w:rsidRPr="00EF5447" w14:paraId="7BF47D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1CBC5" w14:textId="77777777" w:rsidR="008D1E4A" w:rsidRPr="00EF5447" w:rsidRDefault="008D1E4A" w:rsidP="00C620E0">
            <w:pPr>
              <w:pStyle w:val="TAC"/>
            </w:pPr>
            <w:r w:rsidRPr="00EF5447">
              <w:t>DC_3A-40A_n1A</w:t>
            </w:r>
          </w:p>
          <w:p w14:paraId="2FC34418" w14:textId="77777777" w:rsidR="008D1E4A" w:rsidRPr="00EF5447" w:rsidRDefault="008D1E4A" w:rsidP="00C620E0">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71182C8D" w14:textId="77777777" w:rsidR="008D1E4A" w:rsidRPr="00EF5447" w:rsidRDefault="008D1E4A" w:rsidP="00C620E0">
            <w:pPr>
              <w:pStyle w:val="TAC"/>
              <w:rPr>
                <w:rFonts w:eastAsiaTheme="minorHAnsi"/>
                <w:szCs w:val="18"/>
              </w:rPr>
            </w:pPr>
            <w:r w:rsidRPr="00EF5447">
              <w:rPr>
                <w:rFonts w:eastAsiaTheme="minorHAnsi"/>
                <w:szCs w:val="18"/>
              </w:rPr>
              <w:t>DC_3A_n1A</w:t>
            </w:r>
          </w:p>
          <w:p w14:paraId="47720346" w14:textId="77777777" w:rsidR="008D1E4A" w:rsidRPr="00EF5447" w:rsidRDefault="008D1E4A" w:rsidP="00C620E0">
            <w:pPr>
              <w:pStyle w:val="TAC"/>
              <w:rPr>
                <w:rFonts w:eastAsiaTheme="minorHAnsi"/>
                <w:szCs w:val="18"/>
              </w:rPr>
            </w:pPr>
            <w:r w:rsidRPr="00EF5447">
              <w:t>DC_40A_n1A</w:t>
            </w:r>
          </w:p>
        </w:tc>
      </w:tr>
      <w:tr w:rsidR="008D1E4A" w:rsidRPr="00EF5447" w14:paraId="331B6A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1845A" w14:textId="77777777" w:rsidR="008D1E4A" w:rsidRPr="00EF5447" w:rsidRDefault="008D1E4A" w:rsidP="00C620E0">
            <w:pPr>
              <w:pStyle w:val="TAC"/>
            </w:pPr>
            <w:r w:rsidRPr="00EF5447">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1CBF73E6"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DC_3A_n40A</w:t>
            </w:r>
          </w:p>
          <w:p w14:paraId="77CDF420" w14:textId="77777777" w:rsidR="008D1E4A" w:rsidRPr="00EF5447" w:rsidRDefault="008D1E4A" w:rsidP="00C620E0">
            <w:pPr>
              <w:pStyle w:val="TAC"/>
              <w:rPr>
                <w:rFonts w:eastAsiaTheme="minorHAnsi"/>
                <w:szCs w:val="18"/>
              </w:rPr>
            </w:pPr>
            <w:r w:rsidRPr="00EF5447">
              <w:rPr>
                <w:rFonts w:eastAsia="Malgun Gothic"/>
                <w:szCs w:val="18"/>
                <w:lang w:eastAsia="ko-KR"/>
              </w:rPr>
              <w:t>DC_3A_n41A</w:t>
            </w:r>
          </w:p>
        </w:tc>
      </w:tr>
      <w:tr w:rsidR="008D1E4A" w:rsidRPr="00EF5447" w14:paraId="5544DE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3123E" w14:textId="77777777" w:rsidR="008D1E4A" w:rsidRPr="00EF5447" w:rsidRDefault="008D1E4A" w:rsidP="00C620E0">
            <w:pPr>
              <w:pStyle w:val="TAC"/>
              <w:rPr>
                <w:lang w:eastAsia="ja-JP"/>
              </w:rPr>
            </w:pPr>
            <w:r w:rsidRPr="00EF5447">
              <w:rPr>
                <w:lang w:eastAsia="ja-JP"/>
              </w:rPr>
              <w:t>DC_3A-40A_n78A</w:t>
            </w:r>
          </w:p>
          <w:p w14:paraId="4B3FBB2D" w14:textId="77777777" w:rsidR="008D1E4A" w:rsidRPr="00EF5447" w:rsidRDefault="008D1E4A" w:rsidP="00C620E0">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66FC8157" w14:textId="77777777" w:rsidR="008D1E4A" w:rsidRPr="00EF5447" w:rsidRDefault="008D1E4A" w:rsidP="00C620E0">
            <w:pPr>
              <w:pStyle w:val="TAC"/>
              <w:rPr>
                <w:lang w:eastAsia="ja-JP"/>
              </w:rPr>
            </w:pPr>
            <w:r w:rsidRPr="00EF5447">
              <w:rPr>
                <w:lang w:eastAsia="ja-JP"/>
              </w:rPr>
              <w:t>DC_3A_n78A</w:t>
            </w:r>
          </w:p>
          <w:p w14:paraId="7FFAD831" w14:textId="77777777" w:rsidR="008D1E4A" w:rsidRPr="00EF5447" w:rsidRDefault="008D1E4A" w:rsidP="00C620E0">
            <w:pPr>
              <w:pStyle w:val="TAC"/>
              <w:rPr>
                <w:rFonts w:eastAsia="Malgun Gothic"/>
                <w:szCs w:val="18"/>
                <w:lang w:eastAsia="ko-KR"/>
              </w:rPr>
            </w:pPr>
            <w:r w:rsidRPr="00EF5447">
              <w:rPr>
                <w:lang w:eastAsia="ja-JP"/>
              </w:rPr>
              <w:t>DC_40A_n78A</w:t>
            </w:r>
          </w:p>
        </w:tc>
      </w:tr>
      <w:tr w:rsidR="008D1E4A" w:rsidRPr="00EF5447" w14:paraId="673D001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8EFCC" w14:textId="77777777" w:rsidR="008D1E4A" w:rsidRPr="00EF5447" w:rsidRDefault="008D1E4A" w:rsidP="00C620E0">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7E43DF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DC_3A_n40A</w:t>
            </w:r>
          </w:p>
          <w:p w14:paraId="1A2A63A2" w14:textId="77777777" w:rsidR="008D1E4A" w:rsidRPr="00EF5447" w:rsidRDefault="008D1E4A" w:rsidP="00C620E0">
            <w:pPr>
              <w:pStyle w:val="TAC"/>
              <w:rPr>
                <w:rFonts w:eastAsiaTheme="minorHAnsi"/>
              </w:rPr>
            </w:pPr>
            <w:r w:rsidRPr="00EF5447">
              <w:rPr>
                <w:rFonts w:eastAsia="PMingLiU"/>
                <w:noProof/>
                <w:lang w:eastAsia="zh-TW"/>
              </w:rPr>
              <w:t>DC_3A_n78A</w:t>
            </w:r>
          </w:p>
        </w:tc>
      </w:tr>
      <w:tr w:rsidR="008D1E4A" w:rsidRPr="00EF5447" w14:paraId="3C73DC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93BB6" w14:textId="77777777" w:rsidR="008D1E4A" w:rsidRPr="00EF5447" w:rsidRDefault="008D1E4A" w:rsidP="00C620E0">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70B4884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DC_3A_n40A</w:t>
            </w:r>
          </w:p>
          <w:p w14:paraId="58DD4A2F" w14:textId="77777777" w:rsidR="008D1E4A" w:rsidRPr="00EF5447" w:rsidRDefault="008D1E4A" w:rsidP="00C620E0">
            <w:pPr>
              <w:pStyle w:val="TAC"/>
              <w:rPr>
                <w:rFonts w:eastAsia="Malgun Gothic"/>
                <w:noProof/>
                <w:lang w:eastAsia="ko-KR"/>
              </w:rPr>
            </w:pPr>
            <w:r w:rsidRPr="00EF5447">
              <w:rPr>
                <w:rFonts w:eastAsia="Malgun Gothic" w:cs="Arial"/>
                <w:szCs w:val="18"/>
                <w:lang w:eastAsia="ko-KR"/>
              </w:rPr>
              <w:t>DC_3A_n79A</w:t>
            </w:r>
          </w:p>
        </w:tc>
      </w:tr>
      <w:tr w:rsidR="008D1E4A" w:rsidRPr="00EF5447" w14:paraId="092D40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CD6C36" w14:textId="77777777" w:rsidR="008D1E4A" w:rsidRPr="00EF5447" w:rsidRDefault="008D1E4A" w:rsidP="00C620E0">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ABD21C5" w14:textId="77777777" w:rsidR="008D1E4A" w:rsidRPr="00EF5447" w:rsidRDefault="008D1E4A" w:rsidP="00C620E0">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04C5475B" w14:textId="77777777" w:rsidR="008D1E4A" w:rsidRPr="00EF5447" w:rsidRDefault="008D1E4A" w:rsidP="00C620E0">
            <w:pPr>
              <w:pStyle w:val="TAC"/>
              <w:rPr>
                <w:b/>
                <w:vertAlign w:val="superscript"/>
              </w:rPr>
            </w:pPr>
            <w:r w:rsidRPr="00EF5447">
              <w:rPr>
                <w:lang w:eastAsia="fi-FI"/>
              </w:rPr>
              <w:t>DC_3</w:t>
            </w:r>
            <w:r w:rsidRPr="00EF5447">
              <w:t>A_n3A</w:t>
            </w:r>
            <w:r w:rsidRPr="00EF5447">
              <w:rPr>
                <w:vertAlign w:val="superscript"/>
              </w:rPr>
              <w:t>2</w:t>
            </w:r>
          </w:p>
          <w:p w14:paraId="1F4F17CC" w14:textId="77777777" w:rsidR="008D1E4A" w:rsidRPr="00EF5447" w:rsidRDefault="008D1E4A" w:rsidP="00C620E0">
            <w:pPr>
              <w:pStyle w:val="TAC"/>
              <w:rPr>
                <w:b/>
              </w:rPr>
            </w:pPr>
            <w:r w:rsidRPr="00EF5447">
              <w:rPr>
                <w:lang w:eastAsia="fi-FI"/>
              </w:rPr>
              <w:t>DC_</w:t>
            </w:r>
            <w:r w:rsidRPr="00EF5447">
              <w:t>41A_n3A</w:t>
            </w:r>
          </w:p>
          <w:p w14:paraId="3850A741" w14:textId="77777777" w:rsidR="008D1E4A" w:rsidRPr="00EF5447" w:rsidRDefault="008D1E4A" w:rsidP="00C620E0">
            <w:pPr>
              <w:pStyle w:val="TAC"/>
              <w:rPr>
                <w:rFonts w:eastAsia="Malgun Gothic" w:cs="Arial"/>
                <w:szCs w:val="18"/>
                <w:lang w:eastAsia="ko-KR"/>
              </w:rPr>
            </w:pPr>
            <w:r w:rsidRPr="00EF5447">
              <w:rPr>
                <w:lang w:eastAsia="fi-FI"/>
              </w:rPr>
              <w:t>DC_</w:t>
            </w:r>
            <w:r w:rsidRPr="00EF5447">
              <w:t>41C_n3A</w:t>
            </w:r>
          </w:p>
        </w:tc>
      </w:tr>
      <w:tr w:rsidR="008D1E4A" w:rsidRPr="00EF5447" w14:paraId="1D700A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630EB" w14:textId="77777777" w:rsidR="008D1E4A" w:rsidRPr="00EF5447" w:rsidRDefault="008D1E4A" w:rsidP="00C620E0">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765F7093" w14:textId="77777777" w:rsidR="008D1E4A" w:rsidRPr="00EF5447" w:rsidRDefault="008D1E4A" w:rsidP="00C620E0">
            <w:pPr>
              <w:pStyle w:val="TAC"/>
              <w:rPr>
                <w:lang w:eastAsia="zh-CN"/>
              </w:rPr>
            </w:pPr>
            <w:r w:rsidRPr="00EF5447">
              <w:rPr>
                <w:lang w:eastAsia="fi-FI"/>
              </w:rPr>
              <w:t>DC_3A_n28A</w:t>
            </w:r>
          </w:p>
          <w:p w14:paraId="466EA300"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D1E4A" w:rsidRPr="00EF5447" w14:paraId="2053E5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164A3" w14:textId="77777777" w:rsidR="008D1E4A" w:rsidRPr="00EF5447" w:rsidRDefault="008D1E4A" w:rsidP="00C620E0">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438EC1DE" w14:textId="77777777" w:rsidR="008D1E4A" w:rsidRPr="00EF5447" w:rsidRDefault="008D1E4A" w:rsidP="00C620E0">
            <w:pPr>
              <w:pStyle w:val="TAC"/>
              <w:rPr>
                <w:lang w:eastAsia="zh-CN"/>
              </w:rPr>
            </w:pPr>
            <w:r w:rsidRPr="00EF5447">
              <w:rPr>
                <w:lang w:eastAsia="fi-FI"/>
              </w:rPr>
              <w:t>DC_3A_n28A</w:t>
            </w:r>
          </w:p>
          <w:p w14:paraId="56B036D7"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A_n28A</w:t>
            </w:r>
          </w:p>
          <w:p w14:paraId="4134C41A"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D1E4A" w:rsidRPr="00EF5447" w14:paraId="6E74C06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3A078" w14:textId="77777777" w:rsidR="008D1E4A" w:rsidRPr="00EF5447" w:rsidRDefault="008D1E4A" w:rsidP="00C620E0">
            <w:pPr>
              <w:pStyle w:val="TAC"/>
              <w:rPr>
                <w:rFonts w:eastAsia="Times New Roman"/>
                <w:lang w:eastAsia="ja-JP"/>
              </w:rPr>
            </w:pPr>
            <w:r w:rsidRPr="00EF5447">
              <w:rPr>
                <w:lang w:eastAsia="ja-JP"/>
              </w:rPr>
              <w:t>DC_3A-41A_n41A</w:t>
            </w:r>
          </w:p>
          <w:p w14:paraId="195001E0" w14:textId="77777777" w:rsidR="008D1E4A" w:rsidRPr="00EF5447" w:rsidRDefault="008D1E4A" w:rsidP="00C620E0">
            <w:pPr>
              <w:pStyle w:val="TAC"/>
              <w:rPr>
                <w:lang w:eastAsia="ja-JP"/>
              </w:rPr>
            </w:pPr>
            <w:r w:rsidRPr="00EF5447">
              <w:rPr>
                <w:lang w:eastAsia="ja-JP"/>
              </w:rPr>
              <w:t>DC_3A-41C_n41A</w:t>
            </w:r>
          </w:p>
          <w:p w14:paraId="2D649F88" w14:textId="77777777" w:rsidR="008D1E4A" w:rsidRPr="00EF5447" w:rsidRDefault="008D1E4A" w:rsidP="00C620E0">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0848DDE1" w14:textId="77777777" w:rsidR="008D1E4A" w:rsidRPr="00EF5447" w:rsidRDefault="008D1E4A" w:rsidP="00C620E0">
            <w:pPr>
              <w:pStyle w:val="TAC"/>
              <w:rPr>
                <w:lang w:eastAsia="fi-FI"/>
              </w:rPr>
            </w:pPr>
            <w:r w:rsidRPr="00EF5447">
              <w:rPr>
                <w:lang w:eastAsia="fi-FI"/>
              </w:rPr>
              <w:t>DC_3A_</w:t>
            </w:r>
            <w:r w:rsidRPr="00EF5447">
              <w:rPr>
                <w:lang w:eastAsia="ja-JP"/>
              </w:rPr>
              <w:t>n41A</w:t>
            </w:r>
          </w:p>
        </w:tc>
      </w:tr>
      <w:tr w:rsidR="008D1E4A" w:rsidRPr="00EF5447" w14:paraId="210F82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6FE93" w14:textId="77777777" w:rsidR="008D1E4A" w:rsidRPr="00EF5447" w:rsidRDefault="008D1E4A" w:rsidP="00C620E0">
            <w:pPr>
              <w:pStyle w:val="TAC"/>
              <w:rPr>
                <w:rFonts w:eastAsia="Times New Roman"/>
                <w:lang w:eastAsia="ja-JP"/>
              </w:rPr>
            </w:pPr>
            <w:r w:rsidRPr="00EF5447">
              <w:rPr>
                <w:lang w:eastAsia="ja-JP"/>
              </w:rPr>
              <w:t>DC_3A-(n)41AA</w:t>
            </w:r>
          </w:p>
          <w:p w14:paraId="7761134F" w14:textId="77777777" w:rsidR="008D1E4A" w:rsidRPr="00EF5447" w:rsidRDefault="008D1E4A" w:rsidP="00C620E0">
            <w:pPr>
              <w:pStyle w:val="TAC"/>
              <w:rPr>
                <w:lang w:eastAsia="ja-JP"/>
              </w:rPr>
            </w:pPr>
            <w:r w:rsidRPr="00EF5447">
              <w:rPr>
                <w:lang w:eastAsia="ja-JP"/>
              </w:rPr>
              <w:t>DC_3A-(n)41CA</w:t>
            </w:r>
          </w:p>
          <w:p w14:paraId="622EA998" w14:textId="77777777" w:rsidR="008D1E4A" w:rsidRPr="00EF5447" w:rsidRDefault="008D1E4A" w:rsidP="00C620E0">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32D1BA3" w14:textId="77777777" w:rsidR="008D1E4A" w:rsidRPr="00EF5447" w:rsidRDefault="008D1E4A" w:rsidP="00C620E0">
            <w:pPr>
              <w:pStyle w:val="TAC"/>
              <w:rPr>
                <w:lang w:eastAsia="ja-JP"/>
              </w:rPr>
            </w:pPr>
            <w:r w:rsidRPr="00EF5447">
              <w:rPr>
                <w:lang w:eastAsia="fi-FI"/>
              </w:rPr>
              <w:t>DC_3A_</w:t>
            </w:r>
            <w:r w:rsidRPr="00EF5447">
              <w:rPr>
                <w:lang w:eastAsia="ja-JP"/>
              </w:rPr>
              <w:t>n41A</w:t>
            </w:r>
          </w:p>
          <w:p w14:paraId="648A19E0" w14:textId="77777777" w:rsidR="008D1E4A" w:rsidRPr="00EF5447" w:rsidRDefault="008D1E4A" w:rsidP="00C620E0">
            <w:pPr>
              <w:pStyle w:val="TAC"/>
              <w:rPr>
                <w:lang w:eastAsia="fi-FI"/>
              </w:rPr>
            </w:pPr>
            <w:r w:rsidRPr="00EF5447">
              <w:rPr>
                <w:lang w:eastAsia="fi-FI"/>
              </w:rPr>
              <w:t>DC_(n)41AA</w:t>
            </w:r>
          </w:p>
        </w:tc>
      </w:tr>
      <w:tr w:rsidR="008D1E4A" w:rsidRPr="00EF5447" w14:paraId="727E11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14C4A" w14:textId="77777777" w:rsidR="008D1E4A" w:rsidRPr="00EF5447" w:rsidRDefault="008D1E4A" w:rsidP="00C620E0">
            <w:pPr>
              <w:pStyle w:val="TAC"/>
              <w:rPr>
                <w:lang w:eastAsia="ja-JP"/>
              </w:rPr>
            </w:pPr>
            <w:r w:rsidRPr="00EF5447">
              <w:rPr>
                <w:lang w:eastAsia="ja-JP"/>
              </w:rPr>
              <w:t>DC_3A-41A_n77A</w:t>
            </w:r>
          </w:p>
          <w:p w14:paraId="2BD89437" w14:textId="77777777" w:rsidR="008D1E4A" w:rsidRPr="00EF5447" w:rsidRDefault="008D1E4A" w:rsidP="00C620E0">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2EBADA06" w14:textId="77777777" w:rsidR="008D1E4A" w:rsidRPr="00EF5447" w:rsidRDefault="008D1E4A" w:rsidP="00C620E0">
            <w:pPr>
              <w:pStyle w:val="TAC"/>
              <w:rPr>
                <w:lang w:eastAsia="ja-JP"/>
              </w:rPr>
            </w:pPr>
            <w:r w:rsidRPr="00EF5447">
              <w:rPr>
                <w:lang w:eastAsia="ja-JP"/>
              </w:rPr>
              <w:t>DC_3A_n77A</w:t>
            </w:r>
          </w:p>
          <w:p w14:paraId="514ADC10" w14:textId="77777777" w:rsidR="008D1E4A" w:rsidRPr="00EF5447" w:rsidRDefault="008D1E4A" w:rsidP="00C620E0">
            <w:pPr>
              <w:pStyle w:val="TAC"/>
              <w:rPr>
                <w:lang w:eastAsia="ja-JP"/>
              </w:rPr>
            </w:pPr>
            <w:r w:rsidRPr="00EF5447">
              <w:rPr>
                <w:lang w:eastAsia="ja-JP"/>
              </w:rPr>
              <w:t>DC_41A_n77A</w:t>
            </w:r>
          </w:p>
          <w:p w14:paraId="3FE94162" w14:textId="77777777" w:rsidR="008D1E4A" w:rsidRPr="00EF5447" w:rsidRDefault="008D1E4A" w:rsidP="00C620E0">
            <w:pPr>
              <w:pStyle w:val="TAC"/>
            </w:pPr>
            <w:r w:rsidRPr="00EF5447">
              <w:rPr>
                <w:lang w:eastAsia="zh-CN"/>
              </w:rPr>
              <w:t>DC_41C_n77A</w:t>
            </w:r>
          </w:p>
        </w:tc>
      </w:tr>
      <w:tr w:rsidR="008D1E4A" w:rsidRPr="00EF5447" w14:paraId="2D6C06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F1249" w14:textId="77777777" w:rsidR="008D1E4A" w:rsidRPr="00EF5447" w:rsidRDefault="008D1E4A" w:rsidP="00C620E0">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AED68BD" w14:textId="77777777" w:rsidR="008D1E4A" w:rsidRPr="00EF5447" w:rsidRDefault="008D1E4A" w:rsidP="00C620E0">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0D7FBEC" w14:textId="77777777" w:rsidR="008D1E4A" w:rsidRPr="00EF5447" w:rsidRDefault="008D1E4A" w:rsidP="00C620E0">
            <w:pPr>
              <w:pStyle w:val="TAC"/>
              <w:rPr>
                <w:lang w:eastAsia="ja-JP"/>
              </w:rPr>
            </w:pPr>
            <w:r w:rsidRPr="00EF5447">
              <w:rPr>
                <w:lang w:eastAsia="ja-JP"/>
              </w:rPr>
              <w:t>DC_3A_n77A</w:t>
            </w:r>
          </w:p>
          <w:p w14:paraId="48E8375E" w14:textId="77777777" w:rsidR="008D1E4A" w:rsidRPr="00EF5447" w:rsidRDefault="008D1E4A" w:rsidP="00C620E0">
            <w:pPr>
              <w:pStyle w:val="TAC"/>
              <w:rPr>
                <w:lang w:eastAsia="zh-CN"/>
              </w:rPr>
            </w:pPr>
            <w:r w:rsidRPr="00EF5447">
              <w:rPr>
                <w:lang w:eastAsia="ja-JP"/>
              </w:rPr>
              <w:t>DC_41A_n77A</w:t>
            </w:r>
          </w:p>
          <w:p w14:paraId="0FA0F88E"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_n77A</w:t>
            </w:r>
          </w:p>
        </w:tc>
      </w:tr>
      <w:tr w:rsidR="008D1E4A" w:rsidRPr="00EF5447" w14:paraId="603CCA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5B4BB" w14:textId="77777777" w:rsidR="008D1E4A" w:rsidRPr="00EF5447" w:rsidRDefault="008D1E4A" w:rsidP="00C620E0">
            <w:pPr>
              <w:pStyle w:val="TAC"/>
              <w:rPr>
                <w:noProof/>
                <w:lang w:eastAsia="ja-JP"/>
              </w:rPr>
            </w:pPr>
            <w:r w:rsidRPr="00EF5447">
              <w:rPr>
                <w:noProof/>
                <w:lang w:eastAsia="zh-CN"/>
              </w:rPr>
              <w:t>DC_3A-41A_n78A</w:t>
            </w:r>
          </w:p>
          <w:p w14:paraId="3B632F3E" w14:textId="77777777" w:rsidR="008D1E4A" w:rsidRPr="00EF5447" w:rsidRDefault="008D1E4A" w:rsidP="00C620E0">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67183809" w14:textId="77777777" w:rsidR="008D1E4A" w:rsidRPr="00EF5447" w:rsidRDefault="008D1E4A" w:rsidP="00C620E0">
            <w:pPr>
              <w:pStyle w:val="TAC"/>
              <w:rPr>
                <w:noProof/>
                <w:lang w:eastAsia="zh-CN"/>
              </w:rPr>
            </w:pPr>
            <w:r w:rsidRPr="00EF5447">
              <w:rPr>
                <w:noProof/>
                <w:lang w:eastAsia="zh-CN"/>
              </w:rPr>
              <w:t>DC_3A_n78A</w:t>
            </w:r>
          </w:p>
          <w:p w14:paraId="272A9B4B" w14:textId="77777777" w:rsidR="008D1E4A" w:rsidRPr="00EF5447" w:rsidRDefault="008D1E4A" w:rsidP="00C620E0">
            <w:pPr>
              <w:pStyle w:val="TAC"/>
              <w:rPr>
                <w:noProof/>
                <w:lang w:eastAsia="ja-JP"/>
              </w:rPr>
            </w:pPr>
            <w:r w:rsidRPr="00EF5447">
              <w:rPr>
                <w:noProof/>
                <w:lang w:eastAsia="zh-CN"/>
              </w:rPr>
              <w:t>DC_41A_n78A</w:t>
            </w:r>
          </w:p>
          <w:p w14:paraId="289466E9" w14:textId="77777777" w:rsidR="008D1E4A" w:rsidRPr="00EF5447" w:rsidRDefault="008D1E4A" w:rsidP="00C620E0">
            <w:pPr>
              <w:pStyle w:val="TAC"/>
            </w:pPr>
            <w:r w:rsidRPr="00EF5447">
              <w:rPr>
                <w:noProof/>
                <w:lang w:eastAsia="zh-CN"/>
              </w:rPr>
              <w:t>DC_41</w:t>
            </w:r>
            <w:r w:rsidRPr="00EF5447">
              <w:rPr>
                <w:noProof/>
                <w:lang w:eastAsia="ja-JP"/>
              </w:rPr>
              <w:t>C</w:t>
            </w:r>
            <w:r w:rsidRPr="00EF5447">
              <w:rPr>
                <w:noProof/>
                <w:lang w:eastAsia="zh-CN"/>
              </w:rPr>
              <w:t>_n78A</w:t>
            </w:r>
          </w:p>
        </w:tc>
      </w:tr>
      <w:tr w:rsidR="008D1E4A" w:rsidRPr="00EF5447" w14:paraId="7F0F7F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277EF3" w14:textId="77777777" w:rsidR="008D1E4A" w:rsidRPr="00EF5447" w:rsidRDefault="008D1E4A" w:rsidP="00C620E0">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613DDC42"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1D37C1B8" w14:textId="77777777" w:rsidR="008D1E4A" w:rsidRPr="00EF5447" w:rsidRDefault="008D1E4A" w:rsidP="00C620E0">
            <w:pPr>
              <w:pStyle w:val="TAC"/>
              <w:rPr>
                <w:lang w:eastAsia="ja-JP"/>
              </w:rPr>
            </w:pPr>
            <w:r w:rsidRPr="00EF5447">
              <w:rPr>
                <w:rFonts w:eastAsia="Malgun Gothic"/>
                <w:lang w:eastAsia="ko-KR"/>
              </w:rPr>
              <w:t>DC_3A_n78A</w:t>
            </w:r>
          </w:p>
        </w:tc>
      </w:tr>
      <w:tr w:rsidR="008D1E4A" w:rsidRPr="00EF5447" w14:paraId="56F115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52219" w14:textId="77777777" w:rsidR="008D1E4A" w:rsidRPr="00EF5447" w:rsidRDefault="008D1E4A" w:rsidP="00C620E0">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449C55D" w14:textId="77777777" w:rsidR="008D1E4A" w:rsidRPr="00EF5447" w:rsidRDefault="008D1E4A" w:rsidP="00C620E0">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D256809" w14:textId="77777777" w:rsidR="008D1E4A" w:rsidRPr="00EF5447" w:rsidRDefault="008D1E4A" w:rsidP="00C620E0">
            <w:pPr>
              <w:pStyle w:val="TAC"/>
              <w:rPr>
                <w:lang w:eastAsia="ja-JP"/>
              </w:rPr>
            </w:pPr>
            <w:r w:rsidRPr="00EF5447">
              <w:rPr>
                <w:lang w:eastAsia="ja-JP"/>
              </w:rPr>
              <w:t>DC_3A_n7</w:t>
            </w:r>
            <w:r w:rsidRPr="00EF5447">
              <w:rPr>
                <w:lang w:eastAsia="zh-CN"/>
              </w:rPr>
              <w:t>8</w:t>
            </w:r>
            <w:r w:rsidRPr="00EF5447">
              <w:rPr>
                <w:lang w:eastAsia="ja-JP"/>
              </w:rPr>
              <w:t>A</w:t>
            </w:r>
          </w:p>
          <w:p w14:paraId="7F1506A5" w14:textId="77777777" w:rsidR="008D1E4A" w:rsidRPr="00EF5447" w:rsidRDefault="008D1E4A" w:rsidP="00C620E0">
            <w:pPr>
              <w:pStyle w:val="TAC"/>
              <w:rPr>
                <w:lang w:eastAsia="zh-CN"/>
              </w:rPr>
            </w:pPr>
            <w:r w:rsidRPr="00EF5447">
              <w:rPr>
                <w:lang w:eastAsia="ja-JP"/>
              </w:rPr>
              <w:t>DC_41A_n7</w:t>
            </w:r>
            <w:r w:rsidRPr="00EF5447">
              <w:rPr>
                <w:lang w:eastAsia="zh-CN"/>
              </w:rPr>
              <w:t>8</w:t>
            </w:r>
            <w:r w:rsidRPr="00EF5447">
              <w:rPr>
                <w:lang w:eastAsia="ja-JP"/>
              </w:rPr>
              <w:t>A</w:t>
            </w:r>
          </w:p>
          <w:p w14:paraId="64ACDEED" w14:textId="77777777" w:rsidR="008D1E4A" w:rsidRPr="00EF5447" w:rsidRDefault="008D1E4A" w:rsidP="00C620E0">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D1E4A" w:rsidRPr="00EF5447" w14:paraId="5FDADA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C0425F" w14:textId="77777777" w:rsidR="008D1E4A" w:rsidRPr="00EF5447" w:rsidRDefault="008D1E4A" w:rsidP="00C620E0">
            <w:pPr>
              <w:pStyle w:val="TAC"/>
              <w:rPr>
                <w:lang w:eastAsia="ja-JP"/>
              </w:rPr>
            </w:pPr>
            <w:r w:rsidRPr="00EF5447">
              <w:rPr>
                <w:lang w:eastAsia="ja-JP"/>
              </w:rPr>
              <w:t>DC_3A-42A_n1A</w:t>
            </w:r>
          </w:p>
          <w:p w14:paraId="5FBF2362" w14:textId="77777777" w:rsidR="008D1E4A" w:rsidRPr="00EF5447" w:rsidRDefault="008D1E4A" w:rsidP="00C620E0">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42BD3D98" w14:textId="77777777" w:rsidR="008D1E4A" w:rsidRPr="00EF5447" w:rsidRDefault="008D1E4A" w:rsidP="00C620E0">
            <w:pPr>
              <w:pStyle w:val="TAC"/>
            </w:pPr>
            <w:r w:rsidRPr="00EF5447">
              <w:t>DC_3A_n1A</w:t>
            </w:r>
          </w:p>
          <w:p w14:paraId="70F0C5A2" w14:textId="77777777" w:rsidR="008D1E4A" w:rsidRPr="00EF5447" w:rsidRDefault="008D1E4A" w:rsidP="00C620E0">
            <w:pPr>
              <w:pStyle w:val="TAC"/>
              <w:rPr>
                <w:lang w:eastAsia="ja-JP"/>
              </w:rPr>
            </w:pPr>
            <w:r w:rsidRPr="00EF5447">
              <w:t>DC_42A_n1A</w:t>
            </w:r>
          </w:p>
        </w:tc>
      </w:tr>
      <w:tr w:rsidR="008D1E4A" w:rsidRPr="00EF5447" w14:paraId="3996ED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6DE2D" w14:textId="77777777" w:rsidR="008D1E4A" w:rsidRPr="00EF5447" w:rsidRDefault="008D1E4A" w:rsidP="00C620E0">
            <w:pPr>
              <w:pStyle w:val="TAC"/>
              <w:rPr>
                <w:lang w:eastAsia="ja-JP"/>
              </w:rPr>
            </w:pPr>
            <w:r w:rsidRPr="00EF5447">
              <w:lastRenderedPageBreak/>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48649CD" w14:textId="77777777" w:rsidR="008D1E4A" w:rsidRPr="00EF5447" w:rsidRDefault="008D1E4A" w:rsidP="00C620E0">
            <w:pPr>
              <w:pStyle w:val="TAC"/>
              <w:rPr>
                <w:lang w:eastAsia="fr-FR"/>
              </w:rPr>
            </w:pPr>
            <w:r w:rsidRPr="00EF5447">
              <w:t>DC_3A_n28A</w:t>
            </w:r>
          </w:p>
          <w:p w14:paraId="4ECA1510" w14:textId="77777777" w:rsidR="008D1E4A" w:rsidRPr="00EF5447" w:rsidRDefault="008D1E4A" w:rsidP="00C620E0">
            <w:pPr>
              <w:pStyle w:val="TAC"/>
              <w:rPr>
                <w:lang w:eastAsia="ja-JP"/>
              </w:rPr>
            </w:pPr>
            <w:r w:rsidRPr="00EF5447">
              <w:t>DC_42A_n28A</w:t>
            </w:r>
          </w:p>
        </w:tc>
      </w:tr>
      <w:tr w:rsidR="008D1E4A" w:rsidRPr="00EF5447" w14:paraId="5D2E9E3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681F7" w14:textId="77777777" w:rsidR="008D1E4A" w:rsidRPr="00EF5447" w:rsidRDefault="008D1E4A" w:rsidP="00C620E0">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654CA14" w14:textId="77777777" w:rsidR="008D1E4A" w:rsidRPr="00EF5447" w:rsidRDefault="008D1E4A" w:rsidP="00C620E0">
            <w:pPr>
              <w:pStyle w:val="TAC"/>
              <w:rPr>
                <w:lang w:eastAsia="fr-FR"/>
              </w:rPr>
            </w:pPr>
            <w:r w:rsidRPr="00EF5447">
              <w:t>DC_3A_n28A</w:t>
            </w:r>
          </w:p>
          <w:p w14:paraId="0DD94A18" w14:textId="77777777" w:rsidR="008D1E4A" w:rsidRPr="00EF5447" w:rsidRDefault="008D1E4A" w:rsidP="00C620E0">
            <w:pPr>
              <w:pStyle w:val="TAC"/>
            </w:pPr>
            <w:r w:rsidRPr="00EF5447">
              <w:t>DC_42A_n28A</w:t>
            </w:r>
          </w:p>
          <w:p w14:paraId="63FC329D" w14:textId="77777777" w:rsidR="008D1E4A" w:rsidRPr="00EF5447" w:rsidRDefault="008D1E4A" w:rsidP="00C620E0">
            <w:pPr>
              <w:pStyle w:val="TAC"/>
              <w:rPr>
                <w:lang w:eastAsia="ja-JP"/>
              </w:rPr>
            </w:pPr>
            <w:r w:rsidRPr="00EF5447">
              <w:t>DC_42C_n28A</w:t>
            </w:r>
          </w:p>
        </w:tc>
      </w:tr>
      <w:tr w:rsidR="008D1E4A" w:rsidRPr="00EF5447" w14:paraId="0AC433F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823AE" w14:textId="77777777" w:rsidR="008D1E4A" w:rsidRPr="00EF5447" w:rsidRDefault="008D1E4A" w:rsidP="00C620E0">
            <w:pPr>
              <w:pStyle w:val="TAC"/>
              <w:rPr>
                <w:rFonts w:eastAsia="MS Mincho"/>
                <w:lang w:eastAsia="ja-JP"/>
              </w:rPr>
            </w:pPr>
            <w:r w:rsidRPr="00EF5447">
              <w:rPr>
                <w:rFonts w:eastAsia="MS Mincho"/>
                <w:lang w:eastAsia="ja-JP"/>
              </w:rPr>
              <w:t>DC_3A-41A_n79A</w:t>
            </w:r>
          </w:p>
          <w:p w14:paraId="7BFDAE89" w14:textId="77777777" w:rsidR="008D1E4A" w:rsidRPr="00EF5447" w:rsidRDefault="008D1E4A" w:rsidP="00C620E0">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4E1DC64A" w14:textId="77777777" w:rsidR="008D1E4A" w:rsidRPr="00EF5447" w:rsidRDefault="008D1E4A" w:rsidP="00C620E0">
            <w:pPr>
              <w:pStyle w:val="TAC"/>
              <w:rPr>
                <w:rFonts w:eastAsia="MS Mincho"/>
                <w:lang w:eastAsia="ja-JP"/>
              </w:rPr>
            </w:pPr>
            <w:r w:rsidRPr="00EF5447">
              <w:rPr>
                <w:rFonts w:eastAsia="MS Mincho"/>
                <w:lang w:eastAsia="ja-JP"/>
              </w:rPr>
              <w:t>DC_3A_n79A</w:t>
            </w:r>
          </w:p>
          <w:p w14:paraId="674CDCEC" w14:textId="77777777" w:rsidR="008D1E4A" w:rsidRPr="00EF5447" w:rsidRDefault="008D1E4A" w:rsidP="00C620E0">
            <w:pPr>
              <w:pStyle w:val="TAC"/>
              <w:rPr>
                <w:noProof/>
                <w:lang w:eastAsia="zh-CN"/>
              </w:rPr>
            </w:pPr>
            <w:r w:rsidRPr="00EF5447">
              <w:rPr>
                <w:rFonts w:eastAsia="MS Mincho"/>
                <w:lang w:eastAsia="ja-JP"/>
              </w:rPr>
              <w:t>DC_41A_n79A</w:t>
            </w:r>
          </w:p>
        </w:tc>
      </w:tr>
      <w:tr w:rsidR="008D1E4A" w:rsidRPr="00EF5447" w14:paraId="043DBC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B13C1" w14:textId="77777777" w:rsidR="008D1E4A" w:rsidRPr="00EF5447" w:rsidRDefault="008D1E4A" w:rsidP="00C620E0">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58019859" w14:textId="77777777" w:rsidR="008D1E4A" w:rsidRPr="00EF5447" w:rsidRDefault="008D1E4A" w:rsidP="00C620E0">
            <w:pPr>
              <w:pStyle w:val="TAC"/>
              <w:rPr>
                <w:lang w:eastAsia="ko-KR"/>
              </w:rPr>
            </w:pPr>
            <w:r w:rsidRPr="00EF5447">
              <w:rPr>
                <w:lang w:eastAsia="ko-KR"/>
              </w:rPr>
              <w:t>DC_3A_n41A</w:t>
            </w:r>
          </w:p>
          <w:p w14:paraId="503E61E0" w14:textId="77777777" w:rsidR="008D1E4A" w:rsidRPr="00EF5447" w:rsidRDefault="008D1E4A" w:rsidP="00C620E0">
            <w:pPr>
              <w:pStyle w:val="TAC"/>
              <w:rPr>
                <w:rFonts w:eastAsia="MS Mincho"/>
                <w:lang w:eastAsia="ja-JP"/>
              </w:rPr>
            </w:pPr>
            <w:r w:rsidRPr="00EF5447">
              <w:rPr>
                <w:lang w:eastAsia="ko-KR"/>
              </w:rPr>
              <w:t>DC_3A_n77A</w:t>
            </w:r>
          </w:p>
        </w:tc>
      </w:tr>
      <w:tr w:rsidR="008D1E4A" w:rsidRPr="00EF5447" w14:paraId="33FCC19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76149B" w14:textId="77777777" w:rsidR="008D1E4A" w:rsidRPr="00EF5447" w:rsidRDefault="008D1E4A" w:rsidP="00C620E0">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0001536E"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4DEA63A0" w14:textId="77777777" w:rsidR="008D1E4A" w:rsidRPr="00EF5447" w:rsidRDefault="008D1E4A" w:rsidP="00C620E0">
            <w:pPr>
              <w:pStyle w:val="TAC"/>
            </w:pPr>
            <w:r w:rsidRPr="00EF5447">
              <w:rPr>
                <w:rFonts w:eastAsia="Malgun Gothic"/>
                <w:lang w:eastAsia="ko-KR"/>
              </w:rPr>
              <w:t>DC_3A_n79A</w:t>
            </w:r>
          </w:p>
        </w:tc>
      </w:tr>
      <w:tr w:rsidR="008D1E4A" w:rsidRPr="00EF5447" w14:paraId="6AAD87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BF56F" w14:textId="77777777" w:rsidR="008D1E4A" w:rsidRPr="00EF5447" w:rsidRDefault="008D1E4A" w:rsidP="00C620E0">
            <w:pPr>
              <w:pStyle w:val="TAC"/>
              <w:rPr>
                <w:kern w:val="2"/>
                <w:szCs w:val="24"/>
                <w:lang w:eastAsia="ja-JP"/>
              </w:rPr>
            </w:pPr>
            <w:r w:rsidRPr="00EF5447">
              <w:rPr>
                <w:kern w:val="2"/>
                <w:szCs w:val="24"/>
                <w:lang w:eastAsia="ja-JP"/>
              </w:rPr>
              <w:t>DC_3A_SUL_n41A-n80A</w:t>
            </w:r>
          </w:p>
          <w:p w14:paraId="3423578D" w14:textId="77777777" w:rsidR="008D1E4A" w:rsidRPr="00EF5447" w:rsidRDefault="008D1E4A" w:rsidP="00C620E0">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4AE286DA" w14:textId="77777777" w:rsidR="008D1E4A" w:rsidRPr="00EF5447" w:rsidRDefault="008D1E4A" w:rsidP="00C620E0">
            <w:pPr>
              <w:pStyle w:val="TAC"/>
            </w:pPr>
            <w:r w:rsidRPr="00EF5447">
              <w:t>DC_3A_n41A</w:t>
            </w:r>
          </w:p>
          <w:p w14:paraId="6F5C46BD" w14:textId="77777777" w:rsidR="008D1E4A" w:rsidRPr="00EF5447" w:rsidRDefault="008D1E4A" w:rsidP="00C620E0">
            <w:pPr>
              <w:pStyle w:val="TAC"/>
              <w:rPr>
                <w:lang w:eastAsia="fr-FR"/>
              </w:rPr>
            </w:pPr>
            <w:r w:rsidRPr="00EF5447">
              <w:t>DC_3C_n41A</w:t>
            </w:r>
          </w:p>
          <w:p w14:paraId="4212AFEE" w14:textId="77777777" w:rsidR="008D1E4A" w:rsidRPr="00EF5447" w:rsidRDefault="008D1E4A" w:rsidP="00C620E0">
            <w:pPr>
              <w:pStyle w:val="TAC"/>
              <w:rPr>
                <w:lang w:eastAsia="zh-CN"/>
              </w:rPr>
            </w:pPr>
            <w:r w:rsidRPr="00EF5447">
              <w:t>DC_</w:t>
            </w:r>
            <w:r w:rsidRPr="00EF5447">
              <w:rPr>
                <w:lang w:eastAsia="zh-CN"/>
              </w:rPr>
              <w:t>3A</w:t>
            </w:r>
            <w:r w:rsidRPr="00EF5447">
              <w:t>_n80A_ULSUP-TDM_n41A</w:t>
            </w:r>
          </w:p>
          <w:p w14:paraId="61F40D42" w14:textId="77777777" w:rsidR="008D1E4A" w:rsidRPr="00EF5447" w:rsidRDefault="008D1E4A" w:rsidP="00C620E0">
            <w:pPr>
              <w:pStyle w:val="TAC"/>
              <w:rPr>
                <w:lang w:eastAsia="zh-CN"/>
              </w:rPr>
            </w:pPr>
            <w:r w:rsidRPr="00EF5447">
              <w:t>DC_</w:t>
            </w:r>
            <w:r w:rsidRPr="00EF5447">
              <w:rPr>
                <w:lang w:eastAsia="zh-CN"/>
              </w:rPr>
              <w:t>3C</w:t>
            </w:r>
            <w:r w:rsidRPr="00EF5447">
              <w:t>_n80A_ULSUP-TDM_n41A</w:t>
            </w:r>
          </w:p>
        </w:tc>
      </w:tr>
      <w:tr w:rsidR="008D1E4A" w:rsidRPr="00EF5447" w14:paraId="499807F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643FC" w14:textId="77777777" w:rsidR="008D1E4A" w:rsidRPr="00EF5447" w:rsidRDefault="008D1E4A" w:rsidP="00C620E0">
            <w:pPr>
              <w:pStyle w:val="TAC"/>
              <w:rPr>
                <w:noProof/>
                <w:lang w:eastAsia="zh-CN"/>
              </w:rPr>
            </w:pPr>
            <w:r w:rsidRPr="00EF5447">
              <w:rPr>
                <w:noProof/>
                <w:lang w:eastAsia="zh-CN"/>
              </w:rPr>
              <w:t>DC_3A-42A_n77A</w:t>
            </w:r>
          </w:p>
          <w:p w14:paraId="08AADCF0" w14:textId="77777777" w:rsidR="008D1E4A" w:rsidRPr="00EF5447" w:rsidRDefault="008D1E4A" w:rsidP="00C620E0">
            <w:pPr>
              <w:pStyle w:val="TAC"/>
              <w:rPr>
                <w:noProof/>
                <w:lang w:eastAsia="zh-CN"/>
              </w:rPr>
            </w:pPr>
            <w:r w:rsidRPr="00EF5447">
              <w:rPr>
                <w:noProof/>
                <w:lang w:eastAsia="zh-CN"/>
              </w:rPr>
              <w:t>DC_3A-42A_n77C</w:t>
            </w:r>
          </w:p>
          <w:p w14:paraId="1DEA941E" w14:textId="77777777" w:rsidR="008D1E4A" w:rsidRPr="00EF5447" w:rsidRDefault="008D1E4A" w:rsidP="00C620E0">
            <w:pPr>
              <w:pStyle w:val="TAC"/>
              <w:rPr>
                <w:lang w:eastAsia="ja-JP"/>
              </w:rPr>
            </w:pPr>
            <w:r w:rsidRPr="00EF5447">
              <w:rPr>
                <w:lang w:eastAsia="ja-JP"/>
              </w:rPr>
              <w:t>DC_3A-42C_n77A</w:t>
            </w:r>
          </w:p>
          <w:p w14:paraId="4B410DD4" w14:textId="77777777" w:rsidR="008D1E4A" w:rsidRPr="00EF5447" w:rsidRDefault="008D1E4A" w:rsidP="00C620E0">
            <w:pPr>
              <w:pStyle w:val="TAC"/>
              <w:rPr>
                <w:lang w:eastAsia="ja-JP"/>
              </w:rPr>
            </w:pPr>
            <w:r w:rsidRPr="00EF5447">
              <w:rPr>
                <w:lang w:eastAsia="ja-JP"/>
              </w:rPr>
              <w:t>DC_3A-42C_n77C</w:t>
            </w:r>
          </w:p>
          <w:p w14:paraId="19BC4A12" w14:textId="77777777" w:rsidR="008D1E4A" w:rsidRPr="00EF5447" w:rsidRDefault="008D1E4A" w:rsidP="00C620E0">
            <w:pPr>
              <w:pStyle w:val="TAC"/>
              <w:rPr>
                <w:noProof/>
                <w:lang w:eastAsia="zh-CN"/>
              </w:rPr>
            </w:pPr>
            <w:r w:rsidRPr="00EF5447">
              <w:rPr>
                <w:noProof/>
                <w:lang w:eastAsia="zh-CN"/>
              </w:rPr>
              <w:t>DC_3A-42D_n77A</w:t>
            </w:r>
          </w:p>
          <w:p w14:paraId="67725606" w14:textId="77777777" w:rsidR="008D1E4A" w:rsidRPr="00EF5447" w:rsidRDefault="008D1E4A" w:rsidP="00C620E0">
            <w:pPr>
              <w:pStyle w:val="TAC"/>
              <w:rPr>
                <w:noProof/>
                <w:lang w:eastAsia="zh-CN"/>
              </w:rPr>
            </w:pPr>
            <w:r w:rsidRPr="00EF5447">
              <w:rPr>
                <w:noProof/>
                <w:lang w:eastAsia="zh-CN"/>
              </w:rPr>
              <w:t>DC_3A-42D_n77</w:t>
            </w:r>
            <w:r w:rsidRPr="00EF5447">
              <w:rPr>
                <w:noProof/>
                <w:lang w:eastAsia="ja-JP"/>
              </w:rPr>
              <w:t>C</w:t>
            </w:r>
          </w:p>
          <w:p w14:paraId="285B1AF1" w14:textId="77777777" w:rsidR="008D1E4A" w:rsidRPr="00EF5447" w:rsidRDefault="008D1E4A" w:rsidP="00C620E0">
            <w:pPr>
              <w:pStyle w:val="TAC"/>
              <w:rPr>
                <w:noProof/>
                <w:lang w:eastAsia="ja-JP"/>
              </w:rPr>
            </w:pPr>
            <w:r w:rsidRPr="00EF5447">
              <w:rPr>
                <w:noProof/>
              </w:rPr>
              <w:t>DC_3A-42E_n77A</w:t>
            </w:r>
          </w:p>
          <w:p w14:paraId="4A256591"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17B65999" w14:textId="77777777" w:rsidR="008D1E4A" w:rsidRPr="00EF5447" w:rsidRDefault="008D1E4A" w:rsidP="00C620E0">
            <w:pPr>
              <w:pStyle w:val="TAC"/>
              <w:rPr>
                <w:noProof/>
                <w:lang w:eastAsia="zh-CN"/>
              </w:rPr>
            </w:pPr>
            <w:r w:rsidRPr="00EF5447">
              <w:rPr>
                <w:noProof/>
                <w:lang w:eastAsia="zh-CN"/>
              </w:rPr>
              <w:t>DC_3A_n77A</w:t>
            </w:r>
          </w:p>
        </w:tc>
      </w:tr>
      <w:tr w:rsidR="008D1E4A" w:rsidRPr="00EF5447" w14:paraId="3AED4B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67036" w14:textId="77777777" w:rsidR="008D1E4A" w:rsidRPr="00EF5447" w:rsidRDefault="008D1E4A" w:rsidP="00C620E0">
            <w:pPr>
              <w:pStyle w:val="TAC"/>
              <w:rPr>
                <w:rFonts w:eastAsiaTheme="minorEastAsia"/>
                <w:noProof/>
                <w:lang w:eastAsia="ja-JP"/>
              </w:rPr>
            </w:pPr>
            <w:r w:rsidRPr="00EF5447">
              <w:rPr>
                <w:noProof/>
                <w:lang w:eastAsia="ja-JP"/>
              </w:rPr>
              <w:t>DC_3A-42A_n77(2A)</w:t>
            </w:r>
          </w:p>
          <w:p w14:paraId="22BBAD86" w14:textId="77777777" w:rsidR="008D1E4A" w:rsidRPr="00EF5447" w:rsidRDefault="008D1E4A" w:rsidP="00C620E0">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14FCA25B" w14:textId="77777777" w:rsidR="008D1E4A" w:rsidRPr="00EF5447" w:rsidRDefault="008D1E4A" w:rsidP="00C620E0">
            <w:pPr>
              <w:pStyle w:val="TAC"/>
              <w:rPr>
                <w:noProof/>
                <w:lang w:eastAsia="zh-CN"/>
              </w:rPr>
            </w:pPr>
            <w:r w:rsidRPr="00EF5447">
              <w:t>DC_3A_n77A</w:t>
            </w:r>
          </w:p>
        </w:tc>
      </w:tr>
      <w:tr w:rsidR="008D1E4A" w:rsidRPr="00EF5447" w14:paraId="498AAB3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83B88" w14:textId="77777777" w:rsidR="008D1E4A" w:rsidRPr="00EF5447" w:rsidRDefault="008D1E4A" w:rsidP="00C620E0">
            <w:pPr>
              <w:pStyle w:val="TAC"/>
              <w:rPr>
                <w:noProof/>
                <w:lang w:eastAsia="zh-CN"/>
              </w:rPr>
            </w:pPr>
            <w:r w:rsidRPr="00EF5447">
              <w:rPr>
                <w:noProof/>
                <w:lang w:eastAsia="zh-CN"/>
              </w:rPr>
              <w:t>DC_3A-42A_n78A</w:t>
            </w:r>
          </w:p>
          <w:p w14:paraId="05C0A4A1" w14:textId="77777777" w:rsidR="008D1E4A" w:rsidRPr="00EF5447" w:rsidRDefault="008D1E4A" w:rsidP="00C620E0">
            <w:pPr>
              <w:pStyle w:val="TAC"/>
              <w:rPr>
                <w:noProof/>
                <w:lang w:eastAsia="zh-CN"/>
              </w:rPr>
            </w:pPr>
            <w:r w:rsidRPr="00EF5447">
              <w:rPr>
                <w:noProof/>
                <w:lang w:eastAsia="zh-CN"/>
              </w:rPr>
              <w:t>DC_3A-42A_n78C</w:t>
            </w:r>
          </w:p>
          <w:p w14:paraId="4A786E42" w14:textId="77777777" w:rsidR="008D1E4A" w:rsidRPr="00EF5447" w:rsidRDefault="008D1E4A" w:rsidP="00C620E0">
            <w:pPr>
              <w:pStyle w:val="TAC"/>
              <w:rPr>
                <w:lang w:eastAsia="ja-JP"/>
              </w:rPr>
            </w:pPr>
            <w:r w:rsidRPr="00EF5447">
              <w:rPr>
                <w:lang w:eastAsia="ja-JP"/>
              </w:rPr>
              <w:t>DC_3A-42C_n78A</w:t>
            </w:r>
          </w:p>
          <w:p w14:paraId="092AB58B" w14:textId="77777777" w:rsidR="008D1E4A" w:rsidRPr="00EF5447" w:rsidRDefault="008D1E4A" w:rsidP="00C620E0">
            <w:pPr>
              <w:pStyle w:val="TAC"/>
              <w:rPr>
                <w:lang w:eastAsia="ja-JP"/>
              </w:rPr>
            </w:pPr>
            <w:r w:rsidRPr="00EF5447">
              <w:rPr>
                <w:lang w:eastAsia="ja-JP"/>
              </w:rPr>
              <w:t>DC_3A-42C_n78C</w:t>
            </w:r>
          </w:p>
          <w:p w14:paraId="468347A0" w14:textId="77777777" w:rsidR="008D1E4A" w:rsidRPr="00EF5447" w:rsidRDefault="008D1E4A" w:rsidP="00C620E0">
            <w:pPr>
              <w:pStyle w:val="TAC"/>
              <w:rPr>
                <w:noProof/>
                <w:lang w:eastAsia="ja-JP"/>
              </w:rPr>
            </w:pPr>
            <w:r w:rsidRPr="00EF5447">
              <w:rPr>
                <w:noProof/>
                <w:lang w:eastAsia="zh-CN"/>
              </w:rPr>
              <w:t>DC_3A-42D_n78A</w:t>
            </w:r>
          </w:p>
          <w:p w14:paraId="355F8C75" w14:textId="77777777" w:rsidR="008D1E4A" w:rsidRPr="00EF5447" w:rsidRDefault="008D1E4A" w:rsidP="00C620E0">
            <w:pPr>
              <w:pStyle w:val="TAC"/>
              <w:rPr>
                <w:noProof/>
                <w:lang w:eastAsia="zh-CN"/>
              </w:rPr>
            </w:pPr>
            <w:r w:rsidRPr="00EF5447">
              <w:rPr>
                <w:noProof/>
                <w:lang w:eastAsia="zh-CN"/>
              </w:rPr>
              <w:t>DC_3A-42D_n7</w:t>
            </w:r>
            <w:r w:rsidRPr="00EF5447">
              <w:rPr>
                <w:noProof/>
                <w:lang w:eastAsia="ja-JP"/>
              </w:rPr>
              <w:t>8C</w:t>
            </w:r>
          </w:p>
          <w:p w14:paraId="2D9C3B59" w14:textId="77777777" w:rsidR="008D1E4A" w:rsidRPr="00EF5447" w:rsidRDefault="008D1E4A" w:rsidP="00C620E0">
            <w:pPr>
              <w:pStyle w:val="TAC"/>
              <w:rPr>
                <w:noProof/>
                <w:lang w:eastAsia="ja-JP"/>
              </w:rPr>
            </w:pPr>
            <w:r w:rsidRPr="00EF5447">
              <w:rPr>
                <w:noProof/>
              </w:rPr>
              <w:t>DC_3A-42E_n78A</w:t>
            </w:r>
          </w:p>
          <w:p w14:paraId="5D9D8CD0"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002FEC58"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1C5035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6F5C8" w14:textId="77777777" w:rsidR="008D1E4A" w:rsidRPr="00EF5447" w:rsidRDefault="008D1E4A" w:rsidP="00C620E0">
            <w:pPr>
              <w:pStyle w:val="TAC"/>
              <w:rPr>
                <w:noProof/>
                <w:lang w:eastAsia="zh-CN"/>
              </w:rPr>
            </w:pPr>
            <w:r w:rsidRPr="00EF5447">
              <w:rPr>
                <w:noProof/>
                <w:lang w:eastAsia="zh-CN"/>
              </w:rPr>
              <w:t>DC_3A-42A_n79A</w:t>
            </w:r>
          </w:p>
          <w:p w14:paraId="3C9FE69A" w14:textId="77777777" w:rsidR="008D1E4A" w:rsidRPr="00EF5447" w:rsidRDefault="008D1E4A" w:rsidP="00C620E0">
            <w:pPr>
              <w:pStyle w:val="TAC"/>
              <w:rPr>
                <w:noProof/>
                <w:lang w:eastAsia="zh-CN"/>
              </w:rPr>
            </w:pPr>
            <w:r w:rsidRPr="00EF5447">
              <w:rPr>
                <w:noProof/>
                <w:lang w:eastAsia="zh-CN"/>
              </w:rPr>
              <w:t>DC_3A-42A_n79C</w:t>
            </w:r>
          </w:p>
          <w:p w14:paraId="5D5E7FD4" w14:textId="77777777" w:rsidR="008D1E4A" w:rsidRPr="00EF5447" w:rsidRDefault="008D1E4A" w:rsidP="00C620E0">
            <w:pPr>
              <w:pStyle w:val="TAC"/>
              <w:rPr>
                <w:lang w:eastAsia="ja-JP"/>
              </w:rPr>
            </w:pPr>
            <w:r w:rsidRPr="00EF5447">
              <w:rPr>
                <w:lang w:eastAsia="ja-JP"/>
              </w:rPr>
              <w:t>DC_3A-42C_n79A</w:t>
            </w:r>
          </w:p>
          <w:p w14:paraId="0D5AD8B6" w14:textId="77777777" w:rsidR="008D1E4A" w:rsidRPr="00EF5447" w:rsidRDefault="008D1E4A" w:rsidP="00C620E0">
            <w:pPr>
              <w:pStyle w:val="TAC"/>
              <w:rPr>
                <w:lang w:eastAsia="ja-JP"/>
              </w:rPr>
            </w:pPr>
            <w:r w:rsidRPr="00EF5447">
              <w:rPr>
                <w:lang w:eastAsia="ja-JP"/>
              </w:rPr>
              <w:t>DC_3A-42C_n79C</w:t>
            </w:r>
          </w:p>
          <w:p w14:paraId="713878C9" w14:textId="77777777" w:rsidR="008D1E4A" w:rsidRPr="00EF5447" w:rsidRDefault="008D1E4A" w:rsidP="00C620E0">
            <w:pPr>
              <w:pStyle w:val="TAC"/>
              <w:rPr>
                <w:noProof/>
                <w:lang w:eastAsia="ja-JP"/>
              </w:rPr>
            </w:pPr>
            <w:r w:rsidRPr="00EF5447">
              <w:rPr>
                <w:noProof/>
                <w:lang w:eastAsia="zh-CN"/>
              </w:rPr>
              <w:t>DC_3A-42D_n79A</w:t>
            </w:r>
          </w:p>
          <w:p w14:paraId="1E7E997A" w14:textId="77777777" w:rsidR="008D1E4A" w:rsidRPr="00EF5447" w:rsidRDefault="008D1E4A" w:rsidP="00C620E0">
            <w:pPr>
              <w:pStyle w:val="TAC"/>
              <w:rPr>
                <w:noProof/>
                <w:lang w:eastAsia="zh-CN"/>
              </w:rPr>
            </w:pPr>
            <w:r w:rsidRPr="00EF5447">
              <w:rPr>
                <w:noProof/>
                <w:lang w:eastAsia="zh-CN"/>
              </w:rPr>
              <w:t>DC_3A-42D_n7</w:t>
            </w:r>
            <w:r w:rsidRPr="00EF5447">
              <w:rPr>
                <w:noProof/>
                <w:lang w:eastAsia="ja-JP"/>
              </w:rPr>
              <w:t>9C</w:t>
            </w:r>
          </w:p>
          <w:p w14:paraId="79D2AADE" w14:textId="77777777" w:rsidR="008D1E4A" w:rsidRPr="00EF5447" w:rsidRDefault="008D1E4A" w:rsidP="00C620E0">
            <w:pPr>
              <w:pStyle w:val="TAC"/>
              <w:rPr>
                <w:noProof/>
                <w:lang w:eastAsia="ja-JP"/>
              </w:rPr>
            </w:pPr>
            <w:r w:rsidRPr="00EF5447">
              <w:rPr>
                <w:noProof/>
              </w:rPr>
              <w:t>DC_3A-42E_n79A</w:t>
            </w:r>
          </w:p>
          <w:p w14:paraId="21F206C7"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5CFACB25" w14:textId="77777777" w:rsidR="008D1E4A" w:rsidRPr="00EF5447" w:rsidRDefault="008D1E4A" w:rsidP="00C620E0">
            <w:pPr>
              <w:pStyle w:val="TAC"/>
              <w:rPr>
                <w:noProof/>
                <w:lang w:eastAsia="zh-CN"/>
              </w:rPr>
            </w:pPr>
            <w:r w:rsidRPr="00EF5447">
              <w:rPr>
                <w:noProof/>
                <w:lang w:eastAsia="zh-CN"/>
              </w:rPr>
              <w:t>DC_3A_n79A</w:t>
            </w:r>
          </w:p>
        </w:tc>
      </w:tr>
      <w:tr w:rsidR="008D1E4A" w:rsidRPr="00EF5447" w14:paraId="4E7BD0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03170" w14:textId="77777777" w:rsidR="008D1E4A" w:rsidRPr="00EF5447" w:rsidRDefault="008D1E4A" w:rsidP="00C620E0">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6FE565B5" w14:textId="77777777" w:rsidR="008D1E4A" w:rsidRPr="00EF5447" w:rsidRDefault="008D1E4A" w:rsidP="00C620E0">
            <w:pPr>
              <w:pStyle w:val="TAC"/>
              <w:rPr>
                <w:noProof/>
                <w:lang w:eastAsia="ko-KR"/>
              </w:rPr>
            </w:pPr>
            <w:r w:rsidRPr="00EF5447">
              <w:rPr>
                <w:rFonts w:eastAsia="Malgun Gothic"/>
                <w:noProof/>
                <w:lang w:eastAsia="ko-KR"/>
              </w:rPr>
              <w:t>DC_3A_n78A</w:t>
            </w:r>
          </w:p>
        </w:tc>
      </w:tr>
      <w:tr w:rsidR="008D1E4A" w:rsidRPr="00EF5447" w14:paraId="30DBE1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009944" w14:textId="77777777" w:rsidR="008D1E4A" w:rsidRPr="00EF5447" w:rsidRDefault="008D1E4A" w:rsidP="00C620E0">
            <w:pPr>
              <w:pStyle w:val="TAC"/>
              <w:rPr>
                <w:rFonts w:eastAsia="Malgun Gothic"/>
                <w:lang w:eastAsia="ko-KR"/>
              </w:rPr>
            </w:pPr>
            <w:r w:rsidRPr="00EF5447">
              <w:rPr>
                <w:rFonts w:eastAsia="Malgun Gothic"/>
                <w:noProof/>
                <w:lang w:eastAsia="ko-KR"/>
              </w:rPr>
              <w:lastRenderedPageBreak/>
              <w:t>DC_3A_n75A-n78(2A)</w:t>
            </w:r>
          </w:p>
        </w:tc>
        <w:tc>
          <w:tcPr>
            <w:tcW w:w="5862" w:type="dxa"/>
            <w:tcBorders>
              <w:top w:val="single" w:sz="4" w:space="0" w:color="auto"/>
              <w:left w:val="single" w:sz="4" w:space="0" w:color="auto"/>
              <w:bottom w:val="single" w:sz="4" w:space="0" w:color="auto"/>
              <w:right w:val="single" w:sz="4" w:space="0" w:color="auto"/>
            </w:tcBorders>
          </w:tcPr>
          <w:p w14:paraId="5504B68B" w14:textId="77777777" w:rsidR="008D1E4A" w:rsidRPr="00EF5447" w:rsidRDefault="008D1E4A" w:rsidP="00C620E0">
            <w:pPr>
              <w:pStyle w:val="TAC"/>
              <w:rPr>
                <w:noProof/>
                <w:lang w:eastAsia="ko-KR"/>
              </w:rPr>
            </w:pPr>
            <w:r w:rsidRPr="00EF5447">
              <w:rPr>
                <w:rFonts w:eastAsia="Malgun Gothic"/>
                <w:noProof/>
                <w:lang w:eastAsia="ko-KR"/>
              </w:rPr>
              <w:t>DC_3A_n78A</w:t>
            </w:r>
          </w:p>
        </w:tc>
      </w:tr>
      <w:tr w:rsidR="008D1E4A" w:rsidRPr="00EF5447" w14:paraId="132E87A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B2C2F" w14:textId="77777777" w:rsidR="008D1E4A" w:rsidRPr="00EF5447" w:rsidRDefault="008D1E4A" w:rsidP="00C620E0">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708AF358" w14:textId="77777777" w:rsidR="008D1E4A" w:rsidRPr="00EF5447" w:rsidRDefault="008D1E4A" w:rsidP="00C620E0">
            <w:pPr>
              <w:pStyle w:val="TAC"/>
              <w:rPr>
                <w:noProof/>
                <w:lang w:eastAsia="ko-KR"/>
              </w:rPr>
            </w:pPr>
            <w:r w:rsidRPr="00EF5447">
              <w:rPr>
                <w:noProof/>
                <w:lang w:eastAsia="ko-KR"/>
              </w:rPr>
              <w:t>DC_3A_n77A</w:t>
            </w:r>
          </w:p>
          <w:p w14:paraId="1DA662F1" w14:textId="77777777" w:rsidR="008D1E4A" w:rsidRPr="00EF5447" w:rsidRDefault="008D1E4A" w:rsidP="00C620E0">
            <w:pPr>
              <w:pStyle w:val="TAC"/>
            </w:pPr>
            <w:r w:rsidRPr="00EF5447">
              <w:rPr>
                <w:noProof/>
                <w:lang w:eastAsia="ko-KR"/>
              </w:rPr>
              <w:t>DC_3A_n79A</w:t>
            </w:r>
          </w:p>
        </w:tc>
      </w:tr>
      <w:tr w:rsidR="008D1E4A" w:rsidRPr="00EF5447" w14:paraId="66ADBF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6CBCF" w14:textId="77777777" w:rsidR="008D1E4A" w:rsidRPr="00EF5447" w:rsidRDefault="008D1E4A" w:rsidP="00C620E0">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3495C29B" w14:textId="77777777" w:rsidR="008D1E4A" w:rsidRPr="00EF5447" w:rsidRDefault="008D1E4A" w:rsidP="00C620E0">
            <w:pPr>
              <w:pStyle w:val="TAC"/>
              <w:rPr>
                <w:noProof/>
                <w:lang w:eastAsia="ko-KR"/>
              </w:rPr>
            </w:pPr>
            <w:r w:rsidRPr="00EF5447">
              <w:rPr>
                <w:noProof/>
                <w:lang w:eastAsia="ko-KR"/>
              </w:rPr>
              <w:t>DC_3A_n78A</w:t>
            </w:r>
          </w:p>
          <w:p w14:paraId="70577844" w14:textId="77777777" w:rsidR="008D1E4A" w:rsidRPr="00EF5447" w:rsidRDefault="008D1E4A" w:rsidP="00C620E0">
            <w:pPr>
              <w:pStyle w:val="TAC"/>
            </w:pPr>
            <w:r w:rsidRPr="00EF5447">
              <w:rPr>
                <w:noProof/>
                <w:lang w:eastAsia="ko-KR"/>
              </w:rPr>
              <w:t>DC_3A_n79A</w:t>
            </w:r>
          </w:p>
        </w:tc>
      </w:tr>
      <w:tr w:rsidR="008D1E4A" w:rsidRPr="00EF5447" w14:paraId="6096C5E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E6ECA" w14:textId="77777777" w:rsidR="008D1E4A" w:rsidRPr="00EF5447" w:rsidRDefault="008D1E4A" w:rsidP="00C620E0">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1D3CF6E1" w14:textId="77777777" w:rsidR="008D1E4A" w:rsidRPr="00EF5447" w:rsidRDefault="008D1E4A" w:rsidP="00C620E0">
            <w:pPr>
              <w:pStyle w:val="TAC"/>
              <w:rPr>
                <w:noProof/>
                <w:lang w:eastAsia="zh-CN"/>
              </w:rPr>
            </w:pPr>
            <w:r w:rsidRPr="00EF5447">
              <w:rPr>
                <w:noProof/>
                <w:lang w:eastAsia="zh-CN"/>
              </w:rPr>
              <w:t>DC_3A_n77A</w:t>
            </w:r>
          </w:p>
          <w:p w14:paraId="46D7D1C1" w14:textId="77777777" w:rsidR="008D1E4A" w:rsidRPr="00EF5447" w:rsidRDefault="008D1E4A" w:rsidP="00C620E0">
            <w:pPr>
              <w:pStyle w:val="TAC"/>
              <w:rPr>
                <w:noProof/>
                <w:lang w:eastAsia="zh-CN"/>
              </w:rPr>
            </w:pPr>
            <w:r w:rsidRPr="00EF5447">
              <w:rPr>
                <w:noProof/>
                <w:lang w:eastAsia="zh-CN"/>
              </w:rPr>
              <w:t>DC_3A_n80A_ULSUP-TDM_n77A</w:t>
            </w:r>
          </w:p>
        </w:tc>
      </w:tr>
      <w:tr w:rsidR="008D1E4A" w:rsidRPr="00EF5447" w14:paraId="62D16C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34B99" w14:textId="77777777" w:rsidR="008D1E4A" w:rsidRPr="00EF5447" w:rsidRDefault="008D1E4A" w:rsidP="00C620E0">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31E7D8CA" w14:textId="77777777" w:rsidR="008D1E4A" w:rsidRPr="00EF5447" w:rsidRDefault="008D1E4A" w:rsidP="00C620E0">
            <w:pPr>
              <w:pStyle w:val="TAC"/>
              <w:rPr>
                <w:noProof/>
                <w:lang w:eastAsia="zh-CN"/>
              </w:rPr>
            </w:pPr>
            <w:r w:rsidRPr="00EF5447">
              <w:rPr>
                <w:noProof/>
                <w:lang w:eastAsia="zh-CN"/>
              </w:rPr>
              <w:t>DC_3A_n77A</w:t>
            </w:r>
          </w:p>
          <w:p w14:paraId="26749DAB" w14:textId="77777777" w:rsidR="008D1E4A" w:rsidRPr="00EF5447" w:rsidRDefault="008D1E4A" w:rsidP="00C620E0">
            <w:pPr>
              <w:pStyle w:val="TAC"/>
              <w:rPr>
                <w:noProof/>
                <w:lang w:eastAsia="ko-KR"/>
              </w:rPr>
            </w:pPr>
            <w:r w:rsidRPr="00EF5447">
              <w:rPr>
                <w:noProof/>
                <w:lang w:eastAsia="zh-CN"/>
              </w:rPr>
              <w:t>DC_3A_n84A</w:t>
            </w:r>
          </w:p>
        </w:tc>
      </w:tr>
      <w:tr w:rsidR="008D1E4A" w:rsidRPr="00EF5447" w14:paraId="7DA9AA1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2F03A" w14:textId="77777777" w:rsidR="008D1E4A" w:rsidRPr="00EF5447" w:rsidRDefault="008D1E4A" w:rsidP="00C620E0">
            <w:pPr>
              <w:pStyle w:val="TAC"/>
              <w:rPr>
                <w:noProof/>
                <w:vertAlign w:val="superscript"/>
                <w:lang w:eastAsia="zh-CN"/>
              </w:rPr>
            </w:pPr>
            <w:r w:rsidRPr="00EF5447">
              <w:t>DC_3A_SUL_n78A-n80A</w:t>
            </w:r>
            <w:r w:rsidRPr="00EF5447">
              <w:rPr>
                <w:noProof/>
                <w:vertAlign w:val="superscript"/>
                <w:lang w:eastAsia="zh-CN"/>
              </w:rPr>
              <w:t>5</w:t>
            </w:r>
          </w:p>
          <w:p w14:paraId="1836A927" w14:textId="77777777" w:rsidR="008D1E4A" w:rsidRPr="00EF5447" w:rsidRDefault="008D1E4A" w:rsidP="00C620E0">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4040CF8" w14:textId="77777777" w:rsidR="008D1E4A" w:rsidRPr="00EF5447" w:rsidRDefault="008D1E4A" w:rsidP="00C620E0">
            <w:pPr>
              <w:pStyle w:val="TAC"/>
              <w:rPr>
                <w:lang w:eastAsia="fr-FR"/>
              </w:rPr>
            </w:pPr>
            <w:r w:rsidRPr="00EF5447">
              <w:t>DC_3A_n78A</w:t>
            </w:r>
          </w:p>
          <w:p w14:paraId="2A724ABB" w14:textId="77777777" w:rsidR="008D1E4A" w:rsidRPr="00EF5447" w:rsidRDefault="008D1E4A" w:rsidP="00C620E0">
            <w:pPr>
              <w:pStyle w:val="TAC"/>
            </w:pPr>
            <w:r w:rsidRPr="00EF5447">
              <w:t>DC_3A_n80A_ULSUP-TDM_n78A</w:t>
            </w:r>
          </w:p>
        </w:tc>
      </w:tr>
      <w:tr w:rsidR="008D1E4A" w:rsidRPr="00EF5447" w14:paraId="5EA806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F4377" w14:textId="77777777" w:rsidR="008D1E4A" w:rsidRPr="00EF5447" w:rsidRDefault="008D1E4A" w:rsidP="00C620E0">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FC2A09" w14:textId="77777777" w:rsidR="008D1E4A" w:rsidRPr="00EF5447" w:rsidRDefault="008D1E4A" w:rsidP="00C620E0">
            <w:pPr>
              <w:pStyle w:val="TAC"/>
              <w:rPr>
                <w:lang w:eastAsia="zh-CN"/>
              </w:rPr>
            </w:pPr>
            <w:r w:rsidRPr="00EF5447">
              <w:rPr>
                <w:lang w:eastAsia="zh-CN"/>
              </w:rPr>
              <w:t>DC_3A_n78A</w:t>
            </w:r>
          </w:p>
          <w:p w14:paraId="55E57435" w14:textId="77777777" w:rsidR="008D1E4A" w:rsidRPr="00EF5447" w:rsidRDefault="008D1E4A" w:rsidP="00C620E0">
            <w:pPr>
              <w:pStyle w:val="TAC"/>
            </w:pPr>
            <w:r w:rsidRPr="00EF5447">
              <w:rPr>
                <w:lang w:eastAsia="zh-CN"/>
              </w:rPr>
              <w:t>DC_3A_n82A</w:t>
            </w:r>
          </w:p>
        </w:tc>
      </w:tr>
      <w:tr w:rsidR="008D1E4A" w:rsidRPr="00EF5447" w14:paraId="3506CD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A352B" w14:textId="77777777" w:rsidR="008D1E4A" w:rsidRPr="00EF5447" w:rsidRDefault="008D1E4A" w:rsidP="00C620E0">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5A6A2B6" w14:textId="77777777" w:rsidR="008D1E4A" w:rsidRPr="00EF5447" w:rsidRDefault="008D1E4A" w:rsidP="00C620E0">
            <w:pPr>
              <w:pStyle w:val="TAC"/>
              <w:rPr>
                <w:lang w:eastAsia="fi-FI"/>
              </w:rPr>
            </w:pPr>
            <w:r w:rsidRPr="00EF5447">
              <w:rPr>
                <w:lang w:eastAsia="fi-FI"/>
              </w:rPr>
              <w:t>DC_3A_n78A</w:t>
            </w:r>
          </w:p>
          <w:p w14:paraId="14BD1622" w14:textId="77777777" w:rsidR="008D1E4A" w:rsidRPr="00EF5447" w:rsidRDefault="008D1E4A" w:rsidP="00C620E0">
            <w:pPr>
              <w:pStyle w:val="TAC"/>
              <w:rPr>
                <w:lang w:eastAsia="zh-CN"/>
              </w:rPr>
            </w:pPr>
            <w:r w:rsidRPr="00EF5447">
              <w:rPr>
                <w:lang w:eastAsia="fi-FI"/>
              </w:rPr>
              <w:t>DC_3A_n84A</w:t>
            </w:r>
          </w:p>
        </w:tc>
      </w:tr>
      <w:tr w:rsidR="008D1E4A" w:rsidRPr="00EF5447" w14:paraId="4E3865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815FF" w14:textId="77777777" w:rsidR="008D1E4A" w:rsidRPr="00EF5447" w:rsidRDefault="008D1E4A" w:rsidP="00C620E0">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870BB85" w14:textId="77777777" w:rsidR="008D1E4A" w:rsidRPr="00EF5447" w:rsidRDefault="008D1E4A" w:rsidP="00C620E0">
            <w:pPr>
              <w:pStyle w:val="TAC"/>
              <w:rPr>
                <w:lang w:eastAsia="zh-CN"/>
              </w:rPr>
            </w:pPr>
            <w:r w:rsidRPr="00EF5447">
              <w:rPr>
                <w:lang w:eastAsia="zh-CN"/>
              </w:rPr>
              <w:t>DC_3A_n79A,</w:t>
            </w:r>
          </w:p>
          <w:p w14:paraId="07D695AB" w14:textId="77777777" w:rsidR="008D1E4A" w:rsidRPr="00EF5447" w:rsidRDefault="008D1E4A" w:rsidP="00C620E0">
            <w:pPr>
              <w:pStyle w:val="TAC"/>
              <w:rPr>
                <w:lang w:eastAsia="zh-CN"/>
              </w:rPr>
            </w:pPr>
            <w:r w:rsidRPr="00EF5447">
              <w:rPr>
                <w:lang w:eastAsia="zh-CN"/>
              </w:rPr>
              <w:t>DC_3A_n80A_ULSUP-TDM_n79A</w:t>
            </w:r>
          </w:p>
        </w:tc>
      </w:tr>
      <w:tr w:rsidR="008D1E4A" w:rsidRPr="00EF5447" w14:paraId="084611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87FE27" w14:textId="77777777" w:rsidR="008D1E4A" w:rsidRPr="00EF5447" w:rsidRDefault="008D1E4A" w:rsidP="00C620E0">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502E04BE" w14:textId="77777777" w:rsidR="008D1E4A" w:rsidRPr="00EF5447" w:rsidRDefault="008D1E4A" w:rsidP="00C620E0">
            <w:pPr>
              <w:pStyle w:val="TAC"/>
              <w:rPr>
                <w:lang w:eastAsia="ja-JP"/>
              </w:rPr>
            </w:pPr>
            <w:r w:rsidRPr="00EF5447">
              <w:rPr>
                <w:lang w:eastAsia="ja-JP"/>
              </w:rPr>
              <w:t>DC_4A_n28A</w:t>
            </w:r>
          </w:p>
          <w:p w14:paraId="1078E06B" w14:textId="77777777" w:rsidR="008D1E4A" w:rsidRPr="00EF5447" w:rsidRDefault="008D1E4A" w:rsidP="00C620E0">
            <w:pPr>
              <w:pStyle w:val="TAC"/>
              <w:rPr>
                <w:lang w:eastAsia="zh-CN"/>
              </w:rPr>
            </w:pPr>
            <w:r w:rsidRPr="00EF5447">
              <w:rPr>
                <w:lang w:eastAsia="ja-JP"/>
              </w:rPr>
              <w:t>DC_7A_n28A</w:t>
            </w:r>
          </w:p>
        </w:tc>
      </w:tr>
      <w:tr w:rsidR="008D1E4A" w:rsidRPr="00EF5447" w14:paraId="015074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7E61D" w14:textId="77777777" w:rsidR="008D1E4A" w:rsidRPr="00EF5447" w:rsidRDefault="008D1E4A" w:rsidP="00C620E0">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2CB39B10" w14:textId="77777777" w:rsidR="008D1E4A" w:rsidRPr="00EF5447" w:rsidRDefault="008D1E4A" w:rsidP="00C620E0">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D1E4A" w:rsidRPr="00EF5447" w14:paraId="2468488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391B5" w14:textId="77777777" w:rsidR="008D1E4A" w:rsidRPr="00EF5447" w:rsidRDefault="008D1E4A" w:rsidP="00C620E0">
            <w:pPr>
              <w:pStyle w:val="TAC"/>
              <w:rPr>
                <w:lang w:eastAsia="ja-JP"/>
              </w:rPr>
            </w:pPr>
            <w:r w:rsidRPr="00EF5447">
              <w:rPr>
                <w:lang w:eastAsia="ja-JP"/>
              </w:rPr>
              <w:t>DC_5A-7A_n66A</w:t>
            </w:r>
          </w:p>
          <w:p w14:paraId="4C1970CC" w14:textId="77777777" w:rsidR="008D1E4A" w:rsidRPr="00EF5447" w:rsidRDefault="008D1E4A" w:rsidP="00C620E0">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07090F3F" w14:textId="77777777" w:rsidR="008D1E4A" w:rsidRPr="00EF5447" w:rsidRDefault="008D1E4A" w:rsidP="00C620E0">
            <w:pPr>
              <w:pStyle w:val="TAC"/>
              <w:rPr>
                <w:lang w:eastAsia="ja-JP"/>
              </w:rPr>
            </w:pPr>
            <w:r w:rsidRPr="00EF5447">
              <w:rPr>
                <w:lang w:eastAsia="ja-JP"/>
              </w:rPr>
              <w:t>DC_5A_n66A</w:t>
            </w:r>
          </w:p>
          <w:p w14:paraId="019AA2E8" w14:textId="77777777" w:rsidR="008D1E4A" w:rsidRPr="00EF5447" w:rsidRDefault="008D1E4A" w:rsidP="00C620E0">
            <w:pPr>
              <w:pStyle w:val="TAC"/>
              <w:rPr>
                <w:lang w:eastAsia="zh-CN"/>
              </w:rPr>
            </w:pPr>
            <w:r w:rsidRPr="00EF5447">
              <w:rPr>
                <w:lang w:eastAsia="ja-JP"/>
              </w:rPr>
              <w:t>DC_7A_n66A</w:t>
            </w:r>
          </w:p>
        </w:tc>
      </w:tr>
      <w:tr w:rsidR="008D1E4A" w:rsidRPr="00EF5447" w14:paraId="0B93AF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3C10E" w14:textId="77777777" w:rsidR="008D1E4A" w:rsidRPr="00EF5447" w:rsidRDefault="008D1E4A" w:rsidP="00C620E0">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E022325" w14:textId="77777777" w:rsidR="008D1E4A" w:rsidRPr="00EF5447" w:rsidRDefault="008D1E4A" w:rsidP="00C620E0">
            <w:pPr>
              <w:pStyle w:val="TAC"/>
              <w:rPr>
                <w:noProof/>
                <w:kern w:val="2"/>
                <w:lang w:eastAsia="zh-CN"/>
              </w:rPr>
            </w:pPr>
            <w:r w:rsidRPr="00EF5447">
              <w:rPr>
                <w:noProof/>
                <w:kern w:val="2"/>
                <w:lang w:eastAsia="zh-CN"/>
              </w:rPr>
              <w:t>DC_5A_n71A</w:t>
            </w:r>
          </w:p>
          <w:p w14:paraId="730B178F" w14:textId="77777777" w:rsidR="008D1E4A" w:rsidRPr="00EF5447" w:rsidRDefault="008D1E4A" w:rsidP="00C620E0">
            <w:pPr>
              <w:pStyle w:val="TAC"/>
              <w:rPr>
                <w:lang w:eastAsia="zh-CN"/>
              </w:rPr>
            </w:pPr>
            <w:r w:rsidRPr="00EF5447">
              <w:rPr>
                <w:noProof/>
                <w:lang w:eastAsia="zh-CN"/>
              </w:rPr>
              <w:t>DC_7A_n71A</w:t>
            </w:r>
          </w:p>
        </w:tc>
      </w:tr>
      <w:tr w:rsidR="008D1E4A" w:rsidRPr="00EF5447" w14:paraId="3CD0D8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2DA5E" w14:textId="77777777" w:rsidR="008D1E4A" w:rsidRPr="00EF5447" w:rsidRDefault="008D1E4A" w:rsidP="00C620E0">
            <w:pPr>
              <w:pStyle w:val="TAC"/>
              <w:rPr>
                <w:noProof/>
                <w:lang w:eastAsia="zh-CN"/>
              </w:rPr>
            </w:pPr>
            <w:r w:rsidRPr="00EF5447">
              <w:rPr>
                <w:noProof/>
                <w:lang w:eastAsia="zh-CN"/>
              </w:rPr>
              <w:t>DC_5A-7A_n78A</w:t>
            </w:r>
          </w:p>
          <w:p w14:paraId="23102C1B" w14:textId="77777777" w:rsidR="008D1E4A" w:rsidRPr="00EF5447" w:rsidRDefault="008D1E4A" w:rsidP="00C620E0">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3E78C720" w14:textId="77777777" w:rsidR="008D1E4A" w:rsidRPr="00EF5447" w:rsidRDefault="008D1E4A" w:rsidP="00C620E0">
            <w:pPr>
              <w:pStyle w:val="TAC"/>
              <w:rPr>
                <w:noProof/>
                <w:lang w:eastAsia="zh-CN"/>
              </w:rPr>
            </w:pPr>
            <w:r w:rsidRPr="00EF5447">
              <w:rPr>
                <w:noProof/>
                <w:lang w:eastAsia="zh-CN"/>
              </w:rPr>
              <w:t>DC_5A_n78A</w:t>
            </w:r>
          </w:p>
          <w:p w14:paraId="3A7BDCC2" w14:textId="77777777" w:rsidR="008D1E4A" w:rsidRPr="00EF5447" w:rsidRDefault="008D1E4A" w:rsidP="00C620E0">
            <w:pPr>
              <w:pStyle w:val="TAC"/>
              <w:rPr>
                <w:lang w:eastAsia="zh-CN"/>
              </w:rPr>
            </w:pPr>
            <w:r w:rsidRPr="00EF5447">
              <w:rPr>
                <w:noProof/>
                <w:lang w:eastAsia="zh-CN"/>
              </w:rPr>
              <w:t>DC_7A_n78A</w:t>
            </w:r>
          </w:p>
        </w:tc>
      </w:tr>
      <w:tr w:rsidR="008D1E4A" w:rsidRPr="00EF5447" w14:paraId="4D843A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E6C10" w14:textId="77777777" w:rsidR="008D1E4A" w:rsidRPr="00EF5447" w:rsidRDefault="008D1E4A" w:rsidP="00C620E0">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1248099" w14:textId="77777777" w:rsidR="008D1E4A" w:rsidRPr="00EF5447" w:rsidRDefault="008D1E4A" w:rsidP="00C620E0">
            <w:pPr>
              <w:pStyle w:val="TAC"/>
              <w:rPr>
                <w:noProof/>
                <w:lang w:eastAsia="zh-CN"/>
              </w:rPr>
            </w:pPr>
            <w:r w:rsidRPr="00EF5447">
              <w:rPr>
                <w:noProof/>
                <w:lang w:eastAsia="zh-CN"/>
              </w:rPr>
              <w:t>DC_5A_n7A</w:t>
            </w:r>
          </w:p>
          <w:p w14:paraId="60663ECD"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29F755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CFCB3E" w14:textId="77777777" w:rsidR="008D1E4A" w:rsidRPr="00EF5447" w:rsidRDefault="008D1E4A" w:rsidP="00C620E0">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12B4F965" w14:textId="77777777" w:rsidR="008D1E4A" w:rsidRPr="00EF5447" w:rsidRDefault="008D1E4A" w:rsidP="00C620E0">
            <w:pPr>
              <w:pStyle w:val="TAC"/>
              <w:rPr>
                <w:noProof/>
                <w:lang w:eastAsia="zh-CN"/>
              </w:rPr>
            </w:pPr>
            <w:r w:rsidRPr="00EF5447">
              <w:rPr>
                <w:noProof/>
                <w:lang w:eastAsia="zh-CN"/>
              </w:rPr>
              <w:t>DC_5A_n7A</w:t>
            </w:r>
          </w:p>
          <w:p w14:paraId="43D0526F"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0D5E79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17008" w14:textId="77777777" w:rsidR="008D1E4A" w:rsidRPr="00EF5447" w:rsidRDefault="008D1E4A" w:rsidP="00C620E0">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1C53AF1C" w14:textId="77777777" w:rsidR="008D1E4A" w:rsidRPr="00EF5447" w:rsidRDefault="008D1E4A" w:rsidP="00C620E0">
            <w:pPr>
              <w:pStyle w:val="TAC"/>
              <w:rPr>
                <w:noProof/>
                <w:lang w:eastAsia="zh-CN"/>
              </w:rPr>
            </w:pPr>
            <w:r w:rsidRPr="00EF5447">
              <w:rPr>
                <w:noProof/>
                <w:lang w:eastAsia="zh-CN"/>
              </w:rPr>
              <w:t>DC_5A_n7A</w:t>
            </w:r>
          </w:p>
          <w:p w14:paraId="51719498"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3BD8EA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711E6C" w14:textId="77777777" w:rsidR="008D1E4A" w:rsidRPr="00EF5447" w:rsidRDefault="008D1E4A" w:rsidP="00C620E0">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1AA9227A" w14:textId="77777777" w:rsidR="008D1E4A" w:rsidRPr="00EF5447" w:rsidRDefault="008D1E4A" w:rsidP="00C620E0">
            <w:pPr>
              <w:pStyle w:val="TAC"/>
              <w:rPr>
                <w:noProof/>
                <w:lang w:eastAsia="zh-CN"/>
              </w:rPr>
            </w:pPr>
            <w:r w:rsidRPr="00EF5447">
              <w:rPr>
                <w:noProof/>
                <w:lang w:eastAsia="zh-CN"/>
              </w:rPr>
              <w:t>DC_5A_n7A</w:t>
            </w:r>
          </w:p>
          <w:p w14:paraId="659C64EE"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5F28C8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F13F7" w14:textId="77777777" w:rsidR="008D1E4A" w:rsidRPr="00EF5447" w:rsidRDefault="008D1E4A" w:rsidP="00C620E0">
            <w:pPr>
              <w:pStyle w:val="TAC"/>
              <w:rPr>
                <w:lang w:eastAsia="zh-CN"/>
              </w:rPr>
            </w:pPr>
            <w:r w:rsidRPr="00EF5447">
              <w:rPr>
                <w:lang w:eastAsia="fi-FI"/>
              </w:rPr>
              <w:t>DC_5A-7A-7A_n78A</w:t>
            </w:r>
          </w:p>
          <w:p w14:paraId="569D918B" w14:textId="77777777" w:rsidR="008D1E4A" w:rsidRPr="00EF5447" w:rsidRDefault="008D1E4A" w:rsidP="00C620E0">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75E55EC7" w14:textId="77777777" w:rsidR="008D1E4A" w:rsidRPr="00EF5447" w:rsidRDefault="008D1E4A" w:rsidP="00C620E0">
            <w:pPr>
              <w:pStyle w:val="TAC"/>
              <w:rPr>
                <w:lang w:eastAsia="fi-FI"/>
              </w:rPr>
            </w:pPr>
            <w:r w:rsidRPr="00EF5447">
              <w:rPr>
                <w:lang w:eastAsia="fi-FI"/>
              </w:rPr>
              <w:t>DC_5A_n78A</w:t>
            </w:r>
          </w:p>
          <w:p w14:paraId="7B71FDF6" w14:textId="77777777" w:rsidR="008D1E4A" w:rsidRPr="00EF5447" w:rsidRDefault="008D1E4A" w:rsidP="00C620E0">
            <w:pPr>
              <w:pStyle w:val="TAC"/>
              <w:rPr>
                <w:noProof/>
                <w:lang w:eastAsia="zh-CN"/>
              </w:rPr>
            </w:pPr>
            <w:r w:rsidRPr="00EF5447">
              <w:rPr>
                <w:lang w:eastAsia="fi-FI"/>
              </w:rPr>
              <w:t>DC_7A_n78A</w:t>
            </w:r>
          </w:p>
        </w:tc>
      </w:tr>
      <w:tr w:rsidR="008D1E4A" w:rsidRPr="00EF5447" w14:paraId="2623AB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B9DAF" w14:textId="431DFC01" w:rsidR="008D1E4A" w:rsidRPr="00EF5447" w:rsidRDefault="008D1E4A" w:rsidP="00C620E0">
            <w:pPr>
              <w:pStyle w:val="TAC"/>
              <w:rPr>
                <w:lang w:eastAsia="fi-FI"/>
              </w:rPr>
            </w:pPr>
            <w:r w:rsidRPr="00EF5447">
              <w:rPr>
                <w:lang w:eastAsia="fi-FI"/>
              </w:rPr>
              <w:t>DC_5A</w:t>
            </w:r>
            <w:ins w:id="37" w:author="Apple" w:date="2021-01-14T19:00:00Z">
              <w:r w:rsidR="00906207">
                <w:rPr>
                  <w:lang w:eastAsia="fi-FI"/>
                </w:rPr>
                <w:t>-</w:t>
              </w:r>
            </w:ins>
            <w:del w:id="38" w:author="Apple" w:date="2021-01-14T19:00:00Z">
              <w:r w:rsidRPr="00EF5447" w:rsidDel="00906207">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7EFD0CC0" w14:textId="77777777" w:rsidR="008D1E4A" w:rsidRPr="00EF5447" w:rsidRDefault="008D1E4A" w:rsidP="00C620E0">
            <w:pPr>
              <w:pStyle w:val="TAC"/>
              <w:rPr>
                <w:lang w:eastAsia="fi-FI"/>
              </w:rPr>
            </w:pPr>
            <w:r w:rsidRPr="00EF5447">
              <w:rPr>
                <w:lang w:eastAsia="fi-FI"/>
              </w:rPr>
              <w:t>DC_5A_n12A</w:t>
            </w:r>
          </w:p>
          <w:p w14:paraId="4CDF1B35" w14:textId="77777777" w:rsidR="008D1E4A" w:rsidRPr="00EF5447" w:rsidRDefault="008D1E4A" w:rsidP="00C620E0">
            <w:pPr>
              <w:pStyle w:val="TAC"/>
              <w:rPr>
                <w:lang w:eastAsia="fi-FI"/>
              </w:rPr>
            </w:pPr>
            <w:r w:rsidRPr="00EF5447">
              <w:rPr>
                <w:lang w:eastAsia="fi-FI"/>
              </w:rPr>
              <w:t>DC_(n)12AA</w:t>
            </w:r>
            <w:r w:rsidRPr="00EF5447">
              <w:rPr>
                <w:vertAlign w:val="superscript"/>
                <w:lang w:eastAsia="fi-FI"/>
              </w:rPr>
              <w:t>2</w:t>
            </w:r>
          </w:p>
        </w:tc>
      </w:tr>
      <w:tr w:rsidR="008D1E4A" w:rsidRPr="00EF5447" w14:paraId="7F62E5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4FF2A" w14:textId="77777777" w:rsidR="008D1E4A" w:rsidRPr="00EF5447" w:rsidRDefault="008D1E4A" w:rsidP="00C620E0">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5A9DBD02" w14:textId="77777777" w:rsidR="008D1E4A" w:rsidRPr="00EF5447" w:rsidRDefault="008D1E4A" w:rsidP="00C620E0">
            <w:pPr>
              <w:pStyle w:val="TAC"/>
              <w:rPr>
                <w:noProof/>
                <w:lang w:eastAsia="zh-CN"/>
              </w:rPr>
            </w:pPr>
            <w:r w:rsidRPr="00EF5447">
              <w:rPr>
                <w:noProof/>
                <w:lang w:eastAsia="zh-CN"/>
              </w:rPr>
              <w:t>DC_5A_n66A</w:t>
            </w:r>
          </w:p>
          <w:p w14:paraId="7068CBE4" w14:textId="77777777" w:rsidR="008D1E4A" w:rsidRPr="00EF5447" w:rsidRDefault="008D1E4A" w:rsidP="00C620E0">
            <w:pPr>
              <w:pStyle w:val="TAC"/>
              <w:rPr>
                <w:noProof/>
                <w:lang w:eastAsia="zh-CN"/>
              </w:rPr>
            </w:pPr>
            <w:r w:rsidRPr="00EF5447">
              <w:rPr>
                <w:noProof/>
                <w:lang w:eastAsia="zh-CN"/>
              </w:rPr>
              <w:t>DC_30A_n66A</w:t>
            </w:r>
          </w:p>
        </w:tc>
      </w:tr>
      <w:tr w:rsidR="008D1E4A" w:rsidRPr="00EF5447" w14:paraId="626085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24E28" w14:textId="77777777" w:rsidR="008D1E4A" w:rsidRPr="00EF5447" w:rsidRDefault="008D1E4A" w:rsidP="00C620E0">
            <w:pPr>
              <w:pStyle w:val="TAC"/>
              <w:rPr>
                <w:noProof/>
                <w:lang w:eastAsia="zh-CN"/>
              </w:rPr>
            </w:pPr>
            <w:r w:rsidRPr="00EF5447">
              <w:rPr>
                <w:noProof/>
                <w:kern w:val="2"/>
                <w:lang w:eastAsia="zh-CN"/>
              </w:rPr>
              <w:lastRenderedPageBreak/>
              <w:t>DC_5A-41A_n79A</w:t>
            </w:r>
          </w:p>
        </w:tc>
        <w:tc>
          <w:tcPr>
            <w:tcW w:w="5862" w:type="dxa"/>
            <w:tcBorders>
              <w:top w:val="single" w:sz="4" w:space="0" w:color="auto"/>
              <w:left w:val="single" w:sz="4" w:space="0" w:color="auto"/>
              <w:bottom w:val="single" w:sz="4" w:space="0" w:color="auto"/>
              <w:right w:val="single" w:sz="4" w:space="0" w:color="auto"/>
            </w:tcBorders>
            <w:hideMark/>
          </w:tcPr>
          <w:p w14:paraId="294D1772" w14:textId="77777777" w:rsidR="008D1E4A" w:rsidRPr="00EF5447" w:rsidRDefault="008D1E4A" w:rsidP="00C620E0">
            <w:pPr>
              <w:pStyle w:val="TAC"/>
              <w:rPr>
                <w:noProof/>
                <w:kern w:val="2"/>
                <w:lang w:eastAsia="zh-CN"/>
              </w:rPr>
            </w:pPr>
            <w:r w:rsidRPr="00EF5447">
              <w:rPr>
                <w:noProof/>
                <w:kern w:val="2"/>
                <w:lang w:eastAsia="zh-CN"/>
              </w:rPr>
              <w:t>DC_5A_n79A</w:t>
            </w:r>
          </w:p>
          <w:p w14:paraId="0D892BC3" w14:textId="77777777" w:rsidR="008D1E4A" w:rsidRPr="00EF5447" w:rsidRDefault="008D1E4A" w:rsidP="00C620E0">
            <w:pPr>
              <w:pStyle w:val="TAC"/>
              <w:rPr>
                <w:noProof/>
                <w:lang w:eastAsia="zh-CN"/>
              </w:rPr>
            </w:pPr>
            <w:r w:rsidRPr="00EF5447">
              <w:rPr>
                <w:noProof/>
                <w:lang w:eastAsia="zh-CN"/>
              </w:rPr>
              <w:t>DC_41A_n79A</w:t>
            </w:r>
          </w:p>
        </w:tc>
      </w:tr>
      <w:tr w:rsidR="008D1E4A" w:rsidRPr="00EF5447" w14:paraId="1697104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FE7D69" w14:textId="77777777" w:rsidR="008D1E4A" w:rsidRPr="00EF5447" w:rsidRDefault="008D1E4A" w:rsidP="00C620E0">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D1DF458" w14:textId="77777777" w:rsidR="008D1E4A" w:rsidRPr="00EF5447" w:rsidRDefault="008D1E4A" w:rsidP="00C620E0">
            <w:pPr>
              <w:pStyle w:val="TAC"/>
              <w:rPr>
                <w:b/>
              </w:rPr>
            </w:pPr>
            <w:r w:rsidRPr="00EF5447">
              <w:rPr>
                <w:lang w:eastAsia="fi-FI"/>
              </w:rPr>
              <w:t>DC_</w:t>
            </w:r>
            <w:r w:rsidRPr="00EF5447">
              <w:t>5A_n66A</w:t>
            </w:r>
          </w:p>
          <w:p w14:paraId="6133AD95" w14:textId="77777777" w:rsidR="008D1E4A" w:rsidRPr="00EF5447" w:rsidRDefault="008D1E4A" w:rsidP="00C620E0">
            <w:pPr>
              <w:pStyle w:val="TAC"/>
              <w:rPr>
                <w:noProof/>
                <w:kern w:val="2"/>
                <w:lang w:eastAsia="zh-CN"/>
              </w:rPr>
            </w:pPr>
            <w:r w:rsidRPr="00EF5447">
              <w:rPr>
                <w:lang w:eastAsia="fi-FI"/>
              </w:rPr>
              <w:t>DC_</w:t>
            </w:r>
            <w:r w:rsidRPr="00EF5447">
              <w:t>46A_n66A</w:t>
            </w:r>
          </w:p>
        </w:tc>
      </w:tr>
      <w:tr w:rsidR="008D1E4A" w:rsidRPr="00EF5447" w14:paraId="265718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5799BB" w14:textId="77777777" w:rsidR="008D1E4A" w:rsidRPr="00EF5447" w:rsidRDefault="008D1E4A" w:rsidP="00C620E0">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07B1680A" w14:textId="77777777" w:rsidR="008D1E4A" w:rsidRPr="00EF5447" w:rsidRDefault="008D1E4A" w:rsidP="00C620E0">
            <w:pPr>
              <w:pStyle w:val="TAC"/>
            </w:pPr>
            <w:r w:rsidRPr="00EF5447">
              <w:t>DC_5A_n12A</w:t>
            </w:r>
          </w:p>
          <w:p w14:paraId="3BF0F796" w14:textId="77777777" w:rsidR="008D1E4A" w:rsidRPr="00EF5447" w:rsidRDefault="008D1E4A" w:rsidP="00C620E0">
            <w:pPr>
              <w:pStyle w:val="TAC"/>
              <w:rPr>
                <w:noProof/>
                <w:kern w:val="2"/>
                <w:lang w:eastAsia="zh-CN"/>
              </w:rPr>
            </w:pPr>
            <w:r w:rsidRPr="00EF5447">
              <w:t>DC_48A_n12A</w:t>
            </w:r>
          </w:p>
        </w:tc>
      </w:tr>
      <w:tr w:rsidR="008D1E4A" w:rsidRPr="00EF5447" w14:paraId="5221954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3F0FE" w14:textId="77777777" w:rsidR="008D1E4A" w:rsidRPr="00EF5447" w:rsidRDefault="008D1E4A" w:rsidP="00C620E0">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7321499D" w14:textId="77777777" w:rsidR="008D1E4A" w:rsidRPr="00EF5447" w:rsidRDefault="008D1E4A" w:rsidP="00C620E0">
            <w:pPr>
              <w:pStyle w:val="TAC"/>
            </w:pPr>
            <w:r w:rsidRPr="00EF5447">
              <w:t>DC_5A_n71A</w:t>
            </w:r>
          </w:p>
          <w:p w14:paraId="5F120A4A" w14:textId="77777777" w:rsidR="008D1E4A" w:rsidRPr="00EF5447" w:rsidRDefault="008D1E4A" w:rsidP="00C620E0">
            <w:pPr>
              <w:pStyle w:val="TAC"/>
              <w:rPr>
                <w:noProof/>
                <w:kern w:val="2"/>
                <w:lang w:eastAsia="zh-CN"/>
              </w:rPr>
            </w:pPr>
            <w:r w:rsidRPr="00EF5447">
              <w:t>DC_48A_n71A</w:t>
            </w:r>
          </w:p>
        </w:tc>
      </w:tr>
      <w:tr w:rsidR="008D1E4A" w:rsidRPr="00EF5447" w14:paraId="1CC5012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8507B" w14:textId="77777777" w:rsidR="008D1E4A" w:rsidRPr="00EF5447" w:rsidRDefault="008D1E4A" w:rsidP="00C620E0">
            <w:pPr>
              <w:pStyle w:val="TAC"/>
              <w:rPr>
                <w:lang w:eastAsia="fi-FI"/>
              </w:rPr>
            </w:pPr>
            <w:r w:rsidRPr="00EF5447">
              <w:rPr>
                <w:lang w:eastAsia="fi-FI"/>
              </w:rPr>
              <w:t>DC_</w:t>
            </w:r>
            <w:r w:rsidRPr="00EF5447">
              <w:rPr>
                <w:lang w:eastAsia="zh-CN"/>
              </w:rPr>
              <w:t>5A</w:t>
            </w:r>
            <w:r w:rsidRPr="00EF5447">
              <w:rPr>
                <w:lang w:eastAsia="fi-FI"/>
              </w:rPr>
              <w:t>-66A_n2A</w:t>
            </w:r>
          </w:p>
          <w:p w14:paraId="55E46569" w14:textId="77777777" w:rsidR="008D1E4A" w:rsidRPr="00EF5447" w:rsidRDefault="008D1E4A" w:rsidP="00C620E0">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3613482F" w14:textId="77777777" w:rsidR="008D1E4A" w:rsidRPr="00EF5447" w:rsidRDefault="008D1E4A" w:rsidP="00C620E0">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D1E4A" w:rsidRPr="00EF5447" w14:paraId="35B0DC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9F2FC" w14:textId="77777777" w:rsidR="008D1E4A" w:rsidRPr="00EF5447" w:rsidRDefault="008D1E4A" w:rsidP="00C620E0">
            <w:pPr>
              <w:pStyle w:val="TAC"/>
              <w:rPr>
                <w:lang w:eastAsia="zh-CN"/>
              </w:rPr>
            </w:pPr>
            <w:r w:rsidRPr="00EF5447">
              <w:rPr>
                <w:lang w:eastAsia="zh-CN"/>
              </w:rPr>
              <w:t>DC_5A-5A-66A_n2A</w:t>
            </w:r>
          </w:p>
          <w:p w14:paraId="7A7B81C3"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6F2E1C55" w14:textId="77777777" w:rsidR="008D1E4A" w:rsidRPr="00EF5447" w:rsidRDefault="008D1E4A" w:rsidP="00C620E0">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701EAE1" w14:textId="77777777" w:rsidR="008D1E4A" w:rsidRPr="00EF5447" w:rsidRDefault="008D1E4A" w:rsidP="00C620E0">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7F9C9945" w14:textId="77777777" w:rsidR="008D1E4A" w:rsidRPr="00EF5447" w:rsidRDefault="008D1E4A" w:rsidP="00C620E0">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D1E4A" w:rsidRPr="00EF5447" w14:paraId="3F561A5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C1FEA" w14:textId="77777777" w:rsidR="008D1E4A" w:rsidRPr="00EF5447" w:rsidRDefault="008D1E4A" w:rsidP="00C620E0">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35314CA5" w14:textId="77777777" w:rsidR="008D1E4A" w:rsidRPr="00EF5447" w:rsidRDefault="008D1E4A" w:rsidP="00C620E0">
            <w:pPr>
              <w:pStyle w:val="TAC"/>
              <w:rPr>
                <w:noProof/>
                <w:kern w:val="2"/>
                <w:lang w:eastAsia="zh-CN"/>
              </w:rPr>
            </w:pPr>
            <w:r w:rsidRPr="00EF5447">
              <w:rPr>
                <w:lang w:eastAsia="fi-FI"/>
              </w:rPr>
              <w:t>DC_66A_n5A</w:t>
            </w:r>
          </w:p>
        </w:tc>
      </w:tr>
      <w:tr w:rsidR="008D1E4A" w:rsidRPr="00EF5447" w14:paraId="7AC6D08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DC250" w14:textId="77777777" w:rsidR="008D1E4A" w:rsidRPr="00EF5447" w:rsidRDefault="008D1E4A" w:rsidP="00C620E0">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0D546C2E" w14:textId="77777777" w:rsidR="008D1E4A" w:rsidRPr="00EF5447" w:rsidRDefault="008D1E4A" w:rsidP="00C620E0">
            <w:pPr>
              <w:pStyle w:val="TAC"/>
              <w:rPr>
                <w:lang w:eastAsia="fi-FI"/>
              </w:rPr>
            </w:pPr>
            <w:r w:rsidRPr="00EF5447">
              <w:rPr>
                <w:lang w:eastAsia="fi-FI"/>
              </w:rPr>
              <w:t>DC_66A_n5A</w:t>
            </w:r>
          </w:p>
        </w:tc>
      </w:tr>
      <w:tr w:rsidR="008D1E4A" w:rsidRPr="00EF5447" w14:paraId="1B9B273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A2D72" w14:textId="77777777" w:rsidR="008D1E4A" w:rsidRPr="00EF5447" w:rsidRDefault="008D1E4A" w:rsidP="00C620E0">
            <w:pPr>
              <w:pStyle w:val="TAC"/>
              <w:rPr>
                <w:lang w:eastAsia="ja-JP"/>
              </w:rPr>
            </w:pPr>
            <w:r w:rsidRPr="00EF5447">
              <w:rPr>
                <w:lang w:eastAsia="ja-JP"/>
              </w:rPr>
              <w:t>DC_5A-66A_n7A</w:t>
            </w:r>
          </w:p>
          <w:p w14:paraId="2AEE51FF" w14:textId="77777777" w:rsidR="008D1E4A" w:rsidRPr="00EF5447" w:rsidRDefault="008D1E4A" w:rsidP="00C620E0">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13CC667A" w14:textId="77777777" w:rsidR="008D1E4A" w:rsidRPr="00EF5447" w:rsidRDefault="008D1E4A" w:rsidP="00C620E0">
            <w:pPr>
              <w:pStyle w:val="TAC"/>
              <w:rPr>
                <w:lang w:eastAsia="ja-JP"/>
              </w:rPr>
            </w:pPr>
            <w:r w:rsidRPr="00EF5447">
              <w:rPr>
                <w:lang w:eastAsia="ja-JP"/>
              </w:rPr>
              <w:t>DC_5A_n7A</w:t>
            </w:r>
          </w:p>
          <w:p w14:paraId="23840AB2" w14:textId="77777777" w:rsidR="008D1E4A" w:rsidRPr="00EF5447" w:rsidRDefault="008D1E4A" w:rsidP="00C620E0">
            <w:pPr>
              <w:pStyle w:val="TAC"/>
              <w:rPr>
                <w:lang w:eastAsia="fi-FI"/>
              </w:rPr>
            </w:pPr>
            <w:r w:rsidRPr="00EF5447">
              <w:rPr>
                <w:lang w:eastAsia="ja-JP"/>
              </w:rPr>
              <w:t>DC_66A_n7A</w:t>
            </w:r>
          </w:p>
        </w:tc>
      </w:tr>
      <w:tr w:rsidR="008D1E4A" w:rsidRPr="00EF5447" w14:paraId="4E1B7A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CD0BC" w14:textId="77777777" w:rsidR="008D1E4A" w:rsidRPr="00EF5447" w:rsidRDefault="008D1E4A" w:rsidP="00C620E0">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7A208F04" w14:textId="77777777" w:rsidR="008D1E4A" w:rsidRPr="00EF5447" w:rsidRDefault="008D1E4A" w:rsidP="00C620E0">
            <w:pPr>
              <w:pStyle w:val="TAC"/>
              <w:rPr>
                <w:lang w:eastAsia="fi-FI"/>
              </w:rPr>
            </w:pPr>
            <w:r w:rsidRPr="00EF5447">
              <w:t>DC_5A_n12A</w:t>
            </w:r>
            <w:r w:rsidRPr="00EF5447">
              <w:br/>
              <w:t>DC_66A_n12A</w:t>
            </w:r>
          </w:p>
        </w:tc>
      </w:tr>
      <w:tr w:rsidR="008D1E4A" w:rsidRPr="00EF5447" w14:paraId="1B0011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3DF9D2"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7A59EE4"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7CD741D"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6FEC237F" w14:textId="77777777" w:rsidR="008D1E4A" w:rsidRPr="00EF5447" w:rsidRDefault="008D1E4A" w:rsidP="00C620E0">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511AAA5C" w14:textId="77777777" w:rsidR="008D1E4A" w:rsidRPr="00EF5447" w:rsidRDefault="008D1E4A" w:rsidP="00C620E0">
            <w:pPr>
              <w:pStyle w:val="TAC"/>
              <w:rPr>
                <w:b/>
              </w:rPr>
            </w:pPr>
            <w:r w:rsidRPr="00EF5447">
              <w:rPr>
                <w:lang w:eastAsia="fi-FI"/>
              </w:rPr>
              <w:t>DC_</w:t>
            </w:r>
            <w:r w:rsidRPr="00EF5447">
              <w:t>5A_n48A</w:t>
            </w:r>
          </w:p>
          <w:p w14:paraId="07066291" w14:textId="77777777" w:rsidR="008D1E4A" w:rsidRPr="00EF5447" w:rsidRDefault="008D1E4A" w:rsidP="00C620E0">
            <w:pPr>
              <w:pStyle w:val="TAC"/>
              <w:rPr>
                <w:lang w:eastAsia="fi-FI"/>
              </w:rPr>
            </w:pPr>
            <w:r w:rsidRPr="00EF5447">
              <w:rPr>
                <w:lang w:eastAsia="fi-FI"/>
              </w:rPr>
              <w:t>DC_</w:t>
            </w:r>
            <w:r w:rsidRPr="00EF5447">
              <w:t>66A_n48A</w:t>
            </w:r>
          </w:p>
        </w:tc>
      </w:tr>
      <w:tr w:rsidR="008D1E4A" w:rsidRPr="00EF5447" w14:paraId="128CA6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2A16A" w14:textId="77777777" w:rsidR="008D1E4A" w:rsidRPr="00EF5447" w:rsidRDefault="008D1E4A" w:rsidP="00C620E0">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1BE7469D" w14:textId="77777777" w:rsidR="008D1E4A" w:rsidRPr="00EF5447" w:rsidRDefault="008D1E4A" w:rsidP="00C620E0">
            <w:pPr>
              <w:pStyle w:val="TAC"/>
              <w:rPr>
                <w:noProof/>
                <w:kern w:val="2"/>
                <w:lang w:eastAsia="zh-CN"/>
              </w:rPr>
            </w:pPr>
            <w:r w:rsidRPr="00EF5447">
              <w:rPr>
                <w:lang w:eastAsia="fi-FI"/>
              </w:rPr>
              <w:t>DC_5A_n66A</w:t>
            </w:r>
          </w:p>
        </w:tc>
      </w:tr>
      <w:tr w:rsidR="008D1E4A" w:rsidRPr="00EF5447" w14:paraId="22BBAA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D7F67" w14:textId="77777777" w:rsidR="008D1E4A" w:rsidRPr="00EF5447" w:rsidRDefault="008D1E4A" w:rsidP="00C620E0">
            <w:pPr>
              <w:pStyle w:val="TAC"/>
              <w:rPr>
                <w:lang w:eastAsia="fi-FI"/>
              </w:rPr>
            </w:pPr>
            <w:r w:rsidRPr="00EF5447">
              <w:rPr>
                <w:lang w:eastAsia="fi-FI"/>
              </w:rPr>
              <w:t>DC_</w:t>
            </w:r>
            <w:r w:rsidRPr="00EF5447">
              <w:rPr>
                <w:lang w:eastAsia="zh-CN"/>
              </w:rPr>
              <w:t>5A-5A</w:t>
            </w:r>
            <w:r w:rsidRPr="00EF5447">
              <w:rPr>
                <w:lang w:eastAsia="fi-FI"/>
              </w:rPr>
              <w:t>-66A_n66A</w:t>
            </w:r>
          </w:p>
          <w:p w14:paraId="3E9D563A" w14:textId="77777777" w:rsidR="008D1E4A" w:rsidRPr="00EF5447" w:rsidRDefault="008D1E4A" w:rsidP="00C620E0">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501D7AC" w14:textId="77777777" w:rsidR="008D1E4A" w:rsidRPr="00EF5447" w:rsidRDefault="008D1E4A" w:rsidP="00C620E0">
            <w:pPr>
              <w:pStyle w:val="TAC"/>
              <w:rPr>
                <w:lang w:eastAsia="fi-FI"/>
              </w:rPr>
            </w:pPr>
            <w:r w:rsidRPr="00EF5447">
              <w:rPr>
                <w:lang w:eastAsia="fi-FI"/>
              </w:rPr>
              <w:t>DC_</w:t>
            </w:r>
            <w:r w:rsidRPr="00EF5447">
              <w:rPr>
                <w:lang w:eastAsia="zh-CN"/>
              </w:rPr>
              <w:t>5A</w:t>
            </w:r>
            <w:r w:rsidRPr="00EF5447">
              <w:rPr>
                <w:lang w:eastAsia="fi-FI"/>
              </w:rPr>
              <w:t>_n66A</w:t>
            </w:r>
          </w:p>
        </w:tc>
      </w:tr>
      <w:tr w:rsidR="008D1E4A" w:rsidRPr="00EF5447" w14:paraId="1041D56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95CD47"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51F0E818"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204CF9D" w14:textId="77777777" w:rsidR="008D1E4A" w:rsidRPr="00EF5447" w:rsidRDefault="008D1E4A" w:rsidP="00C620E0">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D9D8D48" w14:textId="77777777" w:rsidR="008D1E4A" w:rsidRPr="00EF5447" w:rsidRDefault="008D1E4A" w:rsidP="00C620E0">
            <w:pPr>
              <w:pStyle w:val="TAC"/>
              <w:rPr>
                <w:noProof/>
                <w:lang w:eastAsia="ko-KR"/>
              </w:rPr>
            </w:pPr>
            <w:r w:rsidRPr="00EF5447">
              <w:rPr>
                <w:lang w:eastAsia="fi-FI"/>
              </w:rPr>
              <w:t>DC_</w:t>
            </w:r>
            <w:r w:rsidRPr="00EF5447">
              <w:rPr>
                <w:lang w:eastAsia="zh-CN"/>
              </w:rPr>
              <w:t>5</w:t>
            </w:r>
            <w:r w:rsidRPr="00EF5447">
              <w:rPr>
                <w:lang w:eastAsia="fi-FI"/>
              </w:rPr>
              <w:t>A_n66A</w:t>
            </w:r>
          </w:p>
        </w:tc>
      </w:tr>
      <w:tr w:rsidR="008D1E4A" w:rsidRPr="00EF5447" w14:paraId="4FEF5B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5A15F" w14:textId="77777777" w:rsidR="008D1E4A" w:rsidRPr="00EF5447" w:rsidRDefault="008D1E4A" w:rsidP="00C620E0">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152C8D22" w14:textId="77777777" w:rsidR="008D1E4A" w:rsidRPr="00EF5447" w:rsidRDefault="008D1E4A" w:rsidP="00C620E0">
            <w:pPr>
              <w:pStyle w:val="TAC"/>
              <w:rPr>
                <w:lang w:eastAsia="ja-JP"/>
              </w:rPr>
            </w:pPr>
            <w:r w:rsidRPr="00EF5447">
              <w:rPr>
                <w:lang w:eastAsia="ja-JP"/>
              </w:rPr>
              <w:t>DC_5A_n71A</w:t>
            </w:r>
          </w:p>
          <w:p w14:paraId="692F2019" w14:textId="77777777" w:rsidR="008D1E4A" w:rsidRPr="00EF5447" w:rsidRDefault="008D1E4A" w:rsidP="00C620E0">
            <w:pPr>
              <w:pStyle w:val="TAC"/>
              <w:rPr>
                <w:noProof/>
                <w:lang w:eastAsia="ko-KR"/>
              </w:rPr>
            </w:pPr>
            <w:r w:rsidRPr="00EF5447">
              <w:rPr>
                <w:lang w:eastAsia="ja-JP"/>
              </w:rPr>
              <w:t>DC_66A_n71A</w:t>
            </w:r>
          </w:p>
        </w:tc>
      </w:tr>
      <w:tr w:rsidR="008D1E4A" w:rsidRPr="00EF5447" w14:paraId="52EE3F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9A6B88" w14:textId="77777777" w:rsidR="008D1E4A" w:rsidRPr="00EF5447" w:rsidRDefault="008D1E4A" w:rsidP="00C620E0">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B1BFD8C" w14:textId="77777777" w:rsidR="008D1E4A" w:rsidRPr="00EF5447" w:rsidRDefault="008D1E4A" w:rsidP="00C620E0">
            <w:pPr>
              <w:pStyle w:val="TAC"/>
              <w:rPr>
                <w:b/>
              </w:rPr>
            </w:pPr>
            <w:r w:rsidRPr="00EF5447">
              <w:rPr>
                <w:lang w:eastAsia="fi-FI"/>
              </w:rPr>
              <w:t>DC_</w:t>
            </w:r>
            <w:r w:rsidRPr="00EF5447">
              <w:t>5A_n77A</w:t>
            </w:r>
          </w:p>
          <w:p w14:paraId="3BDAC617" w14:textId="77777777" w:rsidR="008D1E4A" w:rsidRPr="00EF5447" w:rsidRDefault="008D1E4A" w:rsidP="00C620E0">
            <w:pPr>
              <w:pStyle w:val="TAC"/>
              <w:rPr>
                <w:lang w:eastAsia="ja-JP"/>
              </w:rPr>
            </w:pPr>
            <w:r w:rsidRPr="00EF5447">
              <w:rPr>
                <w:lang w:eastAsia="fi-FI"/>
              </w:rPr>
              <w:t>DC_</w:t>
            </w:r>
            <w:r w:rsidRPr="00EF5447">
              <w:t>66A_n77A</w:t>
            </w:r>
          </w:p>
        </w:tc>
      </w:tr>
      <w:tr w:rsidR="008D1E4A" w:rsidRPr="00EF5447" w14:paraId="496410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BF92C" w14:textId="77777777" w:rsidR="008D1E4A" w:rsidRPr="00EF5447" w:rsidRDefault="008D1E4A" w:rsidP="00C620E0">
            <w:pPr>
              <w:pStyle w:val="TAC"/>
              <w:rPr>
                <w:kern w:val="2"/>
                <w:szCs w:val="22"/>
                <w:lang w:eastAsia="zh-CN"/>
              </w:rPr>
            </w:pPr>
            <w:r w:rsidRPr="00EF5447">
              <w:rPr>
                <w:kern w:val="2"/>
                <w:szCs w:val="22"/>
                <w:lang w:eastAsia="zh-CN"/>
              </w:rPr>
              <w:t>DC_5A-66A_n78A</w:t>
            </w:r>
          </w:p>
          <w:p w14:paraId="1592DECF" w14:textId="77777777" w:rsidR="008D1E4A" w:rsidRPr="00EF5447" w:rsidRDefault="008D1E4A" w:rsidP="00C620E0">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E7A6C2A" w14:textId="77777777" w:rsidR="008D1E4A" w:rsidRPr="00EF5447" w:rsidRDefault="008D1E4A" w:rsidP="00C620E0">
            <w:pPr>
              <w:pStyle w:val="TAC"/>
              <w:rPr>
                <w:kern w:val="2"/>
                <w:szCs w:val="22"/>
                <w:lang w:eastAsia="zh-CN"/>
              </w:rPr>
            </w:pPr>
            <w:r w:rsidRPr="00EF5447">
              <w:rPr>
                <w:kern w:val="2"/>
                <w:szCs w:val="22"/>
                <w:lang w:eastAsia="zh-CN"/>
              </w:rPr>
              <w:t>DC_5A_n78A</w:t>
            </w:r>
          </w:p>
          <w:p w14:paraId="79944D3D" w14:textId="77777777" w:rsidR="008D1E4A" w:rsidRPr="00EF5447" w:rsidRDefault="008D1E4A" w:rsidP="00C620E0">
            <w:pPr>
              <w:pStyle w:val="TAC"/>
              <w:rPr>
                <w:noProof/>
                <w:lang w:eastAsia="ko-KR"/>
              </w:rPr>
            </w:pPr>
            <w:r w:rsidRPr="00EF5447">
              <w:rPr>
                <w:kern w:val="2"/>
                <w:szCs w:val="22"/>
                <w:lang w:eastAsia="zh-CN"/>
              </w:rPr>
              <w:t>DC_66A_n78A</w:t>
            </w:r>
          </w:p>
        </w:tc>
      </w:tr>
      <w:tr w:rsidR="008D1E4A" w:rsidRPr="00EF5447" w14:paraId="4C77433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7A18E" w14:textId="77777777" w:rsidR="008D1E4A" w:rsidRPr="00EF5447" w:rsidRDefault="008D1E4A" w:rsidP="00C620E0">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B8D8339" w14:textId="77777777" w:rsidR="008D1E4A" w:rsidRPr="00EF5447" w:rsidRDefault="008D1E4A" w:rsidP="00C620E0">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EF01C37" w14:textId="77777777" w:rsidR="008D1E4A" w:rsidRPr="00EF5447" w:rsidRDefault="008D1E4A" w:rsidP="00C620E0">
            <w:pPr>
              <w:pStyle w:val="TAC"/>
              <w:rPr>
                <w:noProof/>
                <w:lang w:eastAsia="ko-KR"/>
              </w:rPr>
            </w:pPr>
            <w:r w:rsidRPr="00EF5447">
              <w:rPr>
                <w:lang w:eastAsia="zh-CN"/>
              </w:rPr>
              <w:t>DC_13A_n2A</w:t>
            </w:r>
          </w:p>
        </w:tc>
      </w:tr>
      <w:tr w:rsidR="008D1E4A" w:rsidRPr="00EF5447" w14:paraId="6835703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AA200" w14:textId="77777777" w:rsidR="008D1E4A" w:rsidRPr="00EF5447" w:rsidRDefault="008D1E4A" w:rsidP="00C620E0">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2E0587A2" w14:textId="77777777" w:rsidR="008D1E4A" w:rsidRPr="00EF5447" w:rsidRDefault="008D1E4A" w:rsidP="00C620E0">
            <w:pPr>
              <w:pStyle w:val="TAC"/>
              <w:rPr>
                <w:b/>
                <w:lang w:eastAsia="ja-JP"/>
              </w:rPr>
            </w:pPr>
            <w:r w:rsidRPr="00EF5447">
              <w:rPr>
                <w:lang w:eastAsia="fi-FI"/>
              </w:rPr>
              <w:t>DC_5A_</w:t>
            </w:r>
            <w:r w:rsidRPr="00EF5447">
              <w:rPr>
                <w:lang w:eastAsia="ja-JP"/>
              </w:rPr>
              <w:t>n66A</w:t>
            </w:r>
          </w:p>
          <w:p w14:paraId="25311D15" w14:textId="77777777" w:rsidR="008D1E4A" w:rsidRPr="00EF5447" w:rsidRDefault="008D1E4A" w:rsidP="00C620E0">
            <w:pPr>
              <w:pStyle w:val="TAC"/>
              <w:rPr>
                <w:lang w:eastAsia="fi-FI"/>
              </w:rPr>
            </w:pPr>
            <w:r w:rsidRPr="00B677E8">
              <w:rPr>
                <w:lang w:eastAsia="fi-FI"/>
              </w:rPr>
              <w:t>DC_13A_</w:t>
            </w:r>
            <w:r w:rsidRPr="00B677E8">
              <w:rPr>
                <w:lang w:eastAsia="ja-JP"/>
              </w:rPr>
              <w:t>n66A</w:t>
            </w:r>
          </w:p>
        </w:tc>
      </w:tr>
      <w:tr w:rsidR="008D1E4A" w:rsidRPr="00EF5447" w14:paraId="65606D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1DDF2A" w14:textId="77777777" w:rsidR="008D1E4A" w:rsidRPr="00EF5447" w:rsidRDefault="008D1E4A" w:rsidP="00C620E0">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46074685" w14:textId="77777777" w:rsidR="008D1E4A" w:rsidRPr="00EF5447" w:rsidRDefault="008D1E4A" w:rsidP="00C620E0">
            <w:pPr>
              <w:pStyle w:val="TAC"/>
              <w:rPr>
                <w:rFonts w:cs="Arial"/>
                <w:lang w:eastAsia="ja-JP"/>
              </w:rPr>
            </w:pPr>
            <w:r w:rsidRPr="00EF5447">
              <w:rPr>
                <w:rFonts w:cs="Arial"/>
                <w:lang w:eastAsia="ja-JP"/>
              </w:rPr>
              <w:t>DC_7A_n1A</w:t>
            </w:r>
          </w:p>
          <w:p w14:paraId="20292440" w14:textId="77777777" w:rsidR="008D1E4A" w:rsidRPr="00EF5447" w:rsidRDefault="008D1E4A" w:rsidP="00C620E0">
            <w:pPr>
              <w:pStyle w:val="TAC"/>
              <w:rPr>
                <w:lang w:eastAsia="fi-FI"/>
              </w:rPr>
            </w:pPr>
            <w:r w:rsidRPr="00EF5447">
              <w:rPr>
                <w:rFonts w:cs="Arial"/>
                <w:lang w:eastAsia="ja-JP"/>
              </w:rPr>
              <w:t>DC_7A_n40A</w:t>
            </w:r>
          </w:p>
        </w:tc>
      </w:tr>
      <w:tr w:rsidR="008D1E4A" w:rsidRPr="00EF5447" w14:paraId="5AD509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6BE69" w14:textId="77777777" w:rsidR="008D1E4A" w:rsidRPr="00EF5447" w:rsidRDefault="008D1E4A" w:rsidP="00C620E0">
            <w:pPr>
              <w:pStyle w:val="TAC"/>
              <w:rPr>
                <w:noProof/>
                <w:lang w:eastAsia="ko-KR"/>
              </w:rPr>
            </w:pPr>
            <w:r w:rsidRPr="00EF5447">
              <w:rPr>
                <w:noProof/>
                <w:lang w:eastAsia="ko-KR"/>
              </w:rPr>
              <w:lastRenderedPageBreak/>
              <w:t>DC_7A_n1A-n78A</w:t>
            </w:r>
          </w:p>
          <w:p w14:paraId="1803A9EC" w14:textId="77777777" w:rsidR="008D1E4A" w:rsidRPr="00EF5447" w:rsidRDefault="008D1E4A" w:rsidP="00C620E0">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5F9A8C2A" w14:textId="77777777" w:rsidR="008D1E4A" w:rsidRPr="00EF5447" w:rsidRDefault="008D1E4A" w:rsidP="00C620E0">
            <w:pPr>
              <w:pStyle w:val="TAC"/>
              <w:rPr>
                <w:noProof/>
                <w:lang w:eastAsia="ko-KR"/>
              </w:rPr>
            </w:pPr>
            <w:r w:rsidRPr="00EF5447">
              <w:rPr>
                <w:noProof/>
                <w:lang w:eastAsia="ko-KR"/>
              </w:rPr>
              <w:t>DC_7A_n1A</w:t>
            </w:r>
          </w:p>
          <w:p w14:paraId="47000165" w14:textId="77777777" w:rsidR="008D1E4A" w:rsidRPr="00EF5447" w:rsidRDefault="008D1E4A" w:rsidP="00C620E0">
            <w:pPr>
              <w:pStyle w:val="TAC"/>
              <w:rPr>
                <w:noProof/>
                <w:lang w:eastAsia="ko-KR"/>
              </w:rPr>
            </w:pPr>
            <w:r w:rsidRPr="00EF5447">
              <w:rPr>
                <w:noProof/>
                <w:lang w:eastAsia="ko-KR"/>
              </w:rPr>
              <w:t>DC_7A_n78A</w:t>
            </w:r>
          </w:p>
          <w:p w14:paraId="66426D3C" w14:textId="77777777" w:rsidR="008D1E4A" w:rsidRPr="00EF5447" w:rsidRDefault="008D1E4A" w:rsidP="00C620E0">
            <w:pPr>
              <w:pStyle w:val="TAC"/>
              <w:rPr>
                <w:noProof/>
                <w:lang w:eastAsia="ko-KR"/>
              </w:rPr>
            </w:pPr>
            <w:r w:rsidRPr="00EF5447">
              <w:rPr>
                <w:noProof/>
                <w:lang w:eastAsia="ko-KR"/>
              </w:rPr>
              <w:t>DC_7C_n1A</w:t>
            </w:r>
          </w:p>
          <w:p w14:paraId="1D658611" w14:textId="77777777" w:rsidR="008D1E4A" w:rsidRPr="00EF5447" w:rsidRDefault="008D1E4A" w:rsidP="00C620E0">
            <w:pPr>
              <w:pStyle w:val="TAC"/>
              <w:rPr>
                <w:noProof/>
                <w:kern w:val="2"/>
                <w:lang w:eastAsia="zh-CN"/>
              </w:rPr>
            </w:pPr>
            <w:r w:rsidRPr="00EF5447">
              <w:rPr>
                <w:noProof/>
                <w:lang w:eastAsia="ko-KR"/>
              </w:rPr>
              <w:t>DC_7C_n78A</w:t>
            </w:r>
          </w:p>
        </w:tc>
      </w:tr>
      <w:tr w:rsidR="008D1E4A" w:rsidRPr="00EF5447" w14:paraId="6705AF2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9A096" w14:textId="77777777" w:rsidR="008D1E4A" w:rsidRPr="00EF5447" w:rsidRDefault="008D1E4A" w:rsidP="00C620E0">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52C260C6" w14:textId="77777777" w:rsidR="008D1E4A" w:rsidRPr="00EF5447" w:rsidRDefault="008D1E4A" w:rsidP="00C620E0">
            <w:pPr>
              <w:pStyle w:val="TAC"/>
              <w:rPr>
                <w:rFonts w:eastAsiaTheme="minorEastAsia"/>
                <w:noProof/>
                <w:lang w:eastAsia="ko-KR"/>
              </w:rPr>
            </w:pPr>
            <w:r w:rsidRPr="00EF5447">
              <w:rPr>
                <w:rFonts w:eastAsiaTheme="minorEastAsia"/>
                <w:noProof/>
                <w:lang w:eastAsia="ko-KR"/>
              </w:rPr>
              <w:t>DC_7A_n1A</w:t>
            </w:r>
          </w:p>
          <w:p w14:paraId="0607744F" w14:textId="77777777" w:rsidR="008D1E4A" w:rsidRPr="00EF5447" w:rsidRDefault="008D1E4A" w:rsidP="00C620E0">
            <w:pPr>
              <w:pStyle w:val="TAC"/>
              <w:rPr>
                <w:noProof/>
                <w:lang w:eastAsia="ko-KR"/>
              </w:rPr>
            </w:pPr>
            <w:r w:rsidRPr="00EF5447">
              <w:rPr>
                <w:rFonts w:eastAsiaTheme="minorEastAsia"/>
                <w:noProof/>
                <w:lang w:eastAsia="ko-KR"/>
              </w:rPr>
              <w:t>DC_7A_n78A</w:t>
            </w:r>
          </w:p>
        </w:tc>
      </w:tr>
      <w:tr w:rsidR="008D1E4A" w:rsidRPr="00EF5447" w14:paraId="297601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D2456" w14:textId="77777777" w:rsidR="008D1E4A" w:rsidRPr="00EF5447" w:rsidRDefault="008D1E4A" w:rsidP="00C620E0">
            <w:pPr>
              <w:pStyle w:val="TAC"/>
              <w:rPr>
                <w:noProof/>
                <w:lang w:eastAsia="ko-KR"/>
              </w:rPr>
            </w:pPr>
            <w:r w:rsidRPr="00EF5447">
              <w:rPr>
                <w:noProof/>
                <w:lang w:eastAsia="ko-KR"/>
              </w:rPr>
              <w:t>DC_7A_n3A-n78A</w:t>
            </w:r>
          </w:p>
          <w:p w14:paraId="5907E7C9" w14:textId="77777777" w:rsidR="008D1E4A" w:rsidRPr="00EF5447" w:rsidRDefault="008D1E4A" w:rsidP="00C620E0">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1F53DD1E" w14:textId="77777777" w:rsidR="008D1E4A" w:rsidRPr="00EF5447" w:rsidRDefault="008D1E4A" w:rsidP="00C620E0">
            <w:pPr>
              <w:pStyle w:val="TAC"/>
              <w:rPr>
                <w:noProof/>
                <w:lang w:eastAsia="ko-KR"/>
              </w:rPr>
            </w:pPr>
            <w:r w:rsidRPr="00EF5447">
              <w:rPr>
                <w:noProof/>
                <w:lang w:eastAsia="ko-KR"/>
              </w:rPr>
              <w:t>DC_7A_n3A</w:t>
            </w:r>
          </w:p>
          <w:p w14:paraId="6F568C3B" w14:textId="77777777" w:rsidR="008D1E4A" w:rsidRPr="00EF5447" w:rsidRDefault="008D1E4A" w:rsidP="00C620E0">
            <w:pPr>
              <w:pStyle w:val="TAC"/>
              <w:rPr>
                <w:noProof/>
                <w:lang w:eastAsia="ko-KR"/>
              </w:rPr>
            </w:pPr>
            <w:r w:rsidRPr="00EF5447">
              <w:rPr>
                <w:noProof/>
                <w:lang w:eastAsia="ko-KR"/>
              </w:rPr>
              <w:t>DC_7A_n78A</w:t>
            </w:r>
          </w:p>
          <w:p w14:paraId="664EA672" w14:textId="77777777" w:rsidR="008D1E4A" w:rsidRPr="00EF5447" w:rsidRDefault="008D1E4A" w:rsidP="00C620E0">
            <w:pPr>
              <w:pStyle w:val="TAC"/>
              <w:rPr>
                <w:noProof/>
                <w:lang w:eastAsia="ko-KR"/>
              </w:rPr>
            </w:pPr>
            <w:r w:rsidRPr="00EF5447">
              <w:rPr>
                <w:noProof/>
                <w:lang w:eastAsia="ko-KR"/>
              </w:rPr>
              <w:t>DC_7C_n3A</w:t>
            </w:r>
          </w:p>
          <w:p w14:paraId="72545CB8" w14:textId="77777777" w:rsidR="008D1E4A" w:rsidRPr="00EF5447" w:rsidRDefault="008D1E4A" w:rsidP="00C620E0">
            <w:pPr>
              <w:pStyle w:val="TAC"/>
              <w:rPr>
                <w:noProof/>
                <w:kern w:val="2"/>
                <w:lang w:eastAsia="zh-CN"/>
              </w:rPr>
            </w:pPr>
            <w:r w:rsidRPr="00EF5447">
              <w:rPr>
                <w:noProof/>
                <w:lang w:eastAsia="ko-KR"/>
              </w:rPr>
              <w:t>DC_7C_n78A</w:t>
            </w:r>
          </w:p>
        </w:tc>
      </w:tr>
      <w:tr w:rsidR="008D1E4A" w:rsidRPr="00EF5447" w14:paraId="01DFA5B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65C24" w14:textId="77777777" w:rsidR="008D1E4A" w:rsidRPr="00EF5447" w:rsidRDefault="008D1E4A" w:rsidP="00C620E0">
            <w:pPr>
              <w:pStyle w:val="TAC"/>
              <w:rPr>
                <w:lang w:eastAsia="zh-CN"/>
              </w:rPr>
            </w:pPr>
            <w:r w:rsidRPr="00EF5447">
              <w:rPr>
                <w:lang w:eastAsia="zh-CN"/>
              </w:rPr>
              <w:t>DC_7A_n5A-n78A</w:t>
            </w:r>
          </w:p>
          <w:p w14:paraId="53798AC6" w14:textId="77777777" w:rsidR="008D1E4A" w:rsidRPr="00EF5447" w:rsidRDefault="008D1E4A" w:rsidP="00C620E0">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78CDA285" w14:textId="77777777" w:rsidR="008D1E4A" w:rsidRPr="00EF5447" w:rsidRDefault="008D1E4A" w:rsidP="00C620E0">
            <w:pPr>
              <w:pStyle w:val="TAC"/>
              <w:rPr>
                <w:lang w:eastAsia="zh-CN"/>
              </w:rPr>
            </w:pPr>
            <w:r w:rsidRPr="00EF5447">
              <w:rPr>
                <w:lang w:eastAsia="zh-CN"/>
              </w:rPr>
              <w:t>DC_7A_n5A</w:t>
            </w:r>
          </w:p>
          <w:p w14:paraId="03E0CB4C" w14:textId="77777777" w:rsidR="008D1E4A" w:rsidRPr="00EF5447" w:rsidRDefault="008D1E4A" w:rsidP="00C620E0">
            <w:pPr>
              <w:pStyle w:val="TAC"/>
              <w:rPr>
                <w:lang w:eastAsia="zh-CN"/>
              </w:rPr>
            </w:pPr>
            <w:r w:rsidRPr="00EF5447">
              <w:rPr>
                <w:lang w:eastAsia="zh-CN"/>
              </w:rPr>
              <w:t>DC_7C_n5A</w:t>
            </w:r>
          </w:p>
          <w:p w14:paraId="61E3C334" w14:textId="77777777" w:rsidR="008D1E4A" w:rsidRPr="00EF5447" w:rsidRDefault="008D1E4A" w:rsidP="00C620E0">
            <w:pPr>
              <w:pStyle w:val="TAC"/>
              <w:rPr>
                <w:lang w:eastAsia="zh-CN"/>
              </w:rPr>
            </w:pPr>
            <w:r w:rsidRPr="00EF5447">
              <w:rPr>
                <w:lang w:eastAsia="zh-CN"/>
              </w:rPr>
              <w:t>DC_7A_n78A</w:t>
            </w:r>
          </w:p>
          <w:p w14:paraId="79C47C40" w14:textId="77777777" w:rsidR="008D1E4A" w:rsidRPr="00EF5447" w:rsidRDefault="008D1E4A" w:rsidP="00C620E0">
            <w:pPr>
              <w:pStyle w:val="TAC"/>
              <w:rPr>
                <w:noProof/>
                <w:lang w:eastAsia="ko-KR"/>
              </w:rPr>
            </w:pPr>
            <w:r w:rsidRPr="00EF5447">
              <w:rPr>
                <w:lang w:eastAsia="zh-CN"/>
              </w:rPr>
              <w:t>DC_7C_n78A</w:t>
            </w:r>
          </w:p>
        </w:tc>
      </w:tr>
      <w:tr w:rsidR="008D1E4A" w:rsidRPr="00EF5447" w14:paraId="78C751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4A701"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DE7CF8C" w14:textId="77777777" w:rsidR="008D1E4A" w:rsidRPr="00EF5447" w:rsidRDefault="008D1E4A" w:rsidP="00C620E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111F3EC"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D1E4A" w:rsidRPr="00EF5447" w14:paraId="5C2FF44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B8C49" w14:textId="77777777" w:rsidR="008D1E4A" w:rsidRPr="00EF5447" w:rsidRDefault="008D1E4A" w:rsidP="00C620E0">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76184A5" w14:textId="77777777" w:rsidR="008D1E4A" w:rsidRPr="00EF5447" w:rsidRDefault="008D1E4A" w:rsidP="00C620E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32A634B"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D1E4A" w:rsidRPr="00EF5447" w14:paraId="63B4EC4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C6027" w14:textId="77777777" w:rsidR="008D1E4A" w:rsidRPr="00EF5447" w:rsidRDefault="008D1E4A" w:rsidP="00C620E0">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0358E9F8" w14:textId="77777777" w:rsidR="00C620E0" w:rsidRDefault="008D1E4A" w:rsidP="00C620E0">
            <w:pPr>
              <w:pStyle w:val="TAC"/>
              <w:rPr>
                <w:ins w:id="39" w:author="Apple" w:date="2021-01-14T18:48:00Z"/>
                <w:noProof/>
                <w:lang w:eastAsia="ko-KR"/>
              </w:rPr>
            </w:pPr>
            <w:r w:rsidRPr="00EF5447">
              <w:rPr>
                <w:noProof/>
                <w:lang w:eastAsia="ko-KR"/>
              </w:rPr>
              <w:t>DC_7A_n1A</w:t>
            </w:r>
          </w:p>
          <w:p w14:paraId="73C18FC2" w14:textId="77794BAB" w:rsidR="008D1E4A" w:rsidRPr="00EF5447" w:rsidRDefault="008D1E4A" w:rsidP="00C620E0">
            <w:pPr>
              <w:pStyle w:val="TAC"/>
              <w:rPr>
                <w:noProof/>
                <w:lang w:eastAsia="ko-KR"/>
              </w:rPr>
            </w:pPr>
            <w:del w:id="40" w:author="Apple" w:date="2021-01-14T18:48:00Z">
              <w:r w:rsidRPr="00EF5447" w:rsidDel="00C620E0">
                <w:rPr>
                  <w:noProof/>
                  <w:lang w:eastAsia="ko-KR"/>
                </w:rPr>
                <w:delText xml:space="preserve">, </w:delText>
              </w:r>
            </w:del>
            <w:r w:rsidRPr="00EF5447">
              <w:rPr>
                <w:noProof/>
                <w:lang w:eastAsia="ko-KR"/>
              </w:rPr>
              <w:t>DC_8A_n1A</w:t>
            </w:r>
          </w:p>
        </w:tc>
      </w:tr>
      <w:tr w:rsidR="008D1E4A" w:rsidRPr="00EF5447" w14:paraId="7229C1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941BA" w14:textId="77777777" w:rsidR="008D1E4A" w:rsidRPr="00EF5447" w:rsidRDefault="008D1E4A" w:rsidP="00C620E0">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FBB3F8E" w14:textId="77777777" w:rsidR="008D1E4A" w:rsidRPr="00EF5447" w:rsidRDefault="008D1E4A" w:rsidP="00C620E0">
            <w:pPr>
              <w:pStyle w:val="TAC"/>
              <w:rPr>
                <w:noProof/>
                <w:lang w:eastAsia="ko-KR"/>
              </w:rPr>
            </w:pPr>
            <w:r w:rsidRPr="00EF5447">
              <w:rPr>
                <w:noProof/>
                <w:lang w:eastAsia="ko-KR"/>
              </w:rPr>
              <w:t>DC_7A_n1A</w:t>
            </w:r>
          </w:p>
          <w:p w14:paraId="2D821343" w14:textId="77777777" w:rsidR="008D1E4A" w:rsidRPr="00EF5447" w:rsidRDefault="008D1E4A" w:rsidP="00C620E0">
            <w:pPr>
              <w:pStyle w:val="TAC"/>
              <w:rPr>
                <w:noProof/>
                <w:lang w:eastAsia="ko-KR"/>
              </w:rPr>
            </w:pPr>
            <w:r w:rsidRPr="00EF5447">
              <w:rPr>
                <w:noProof/>
                <w:lang w:eastAsia="ko-KR"/>
              </w:rPr>
              <w:t>DC_8A_n1A</w:t>
            </w:r>
          </w:p>
        </w:tc>
      </w:tr>
      <w:tr w:rsidR="008D1E4A" w:rsidRPr="00EF5447" w14:paraId="166E43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765CF" w14:textId="77777777" w:rsidR="008D1E4A" w:rsidRPr="00EF5447" w:rsidRDefault="008D1E4A" w:rsidP="00C620E0">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C0981F4" w14:textId="77777777" w:rsidR="008D1E4A" w:rsidRPr="00EF5447" w:rsidRDefault="008D1E4A" w:rsidP="00C620E0">
            <w:pPr>
              <w:pStyle w:val="TAC"/>
              <w:rPr>
                <w:lang w:eastAsia="ja-JP"/>
              </w:rPr>
            </w:pPr>
            <w:r w:rsidRPr="00EF5447">
              <w:rPr>
                <w:lang w:eastAsia="fi-FI"/>
              </w:rPr>
              <w:t>DC_7A_</w:t>
            </w:r>
            <w:r w:rsidRPr="00EF5447">
              <w:rPr>
                <w:lang w:eastAsia="ja-JP"/>
              </w:rPr>
              <w:t>n3A</w:t>
            </w:r>
          </w:p>
          <w:p w14:paraId="33CB399E" w14:textId="77777777" w:rsidR="008D1E4A" w:rsidRPr="00EF5447" w:rsidRDefault="008D1E4A" w:rsidP="00C620E0">
            <w:pPr>
              <w:pStyle w:val="TAC"/>
              <w:rPr>
                <w:noProof/>
                <w:lang w:eastAsia="ko-KR"/>
              </w:rPr>
            </w:pPr>
            <w:r w:rsidRPr="00EF5447">
              <w:rPr>
                <w:lang w:eastAsia="fi-FI"/>
              </w:rPr>
              <w:t>DC_8A_</w:t>
            </w:r>
            <w:r w:rsidRPr="00EF5447">
              <w:rPr>
                <w:lang w:eastAsia="ja-JP"/>
              </w:rPr>
              <w:t>n3A</w:t>
            </w:r>
          </w:p>
        </w:tc>
      </w:tr>
      <w:tr w:rsidR="008D1E4A" w:rsidRPr="00EF5447" w14:paraId="17BF1C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7F5AD" w14:textId="77777777" w:rsidR="008D1E4A" w:rsidRPr="00EF5447" w:rsidRDefault="008D1E4A" w:rsidP="00C620E0">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7538C37D" w14:textId="77777777" w:rsidR="008D1E4A" w:rsidRPr="00EF5447" w:rsidRDefault="008D1E4A" w:rsidP="00C620E0">
            <w:pPr>
              <w:pStyle w:val="TAC"/>
              <w:rPr>
                <w:lang w:eastAsia="ja-JP"/>
              </w:rPr>
            </w:pPr>
            <w:r w:rsidRPr="00EF5447">
              <w:rPr>
                <w:lang w:eastAsia="fi-FI"/>
              </w:rPr>
              <w:t>DC_7A_</w:t>
            </w:r>
            <w:r w:rsidRPr="00EF5447">
              <w:rPr>
                <w:lang w:eastAsia="ja-JP"/>
              </w:rPr>
              <w:t>n28A</w:t>
            </w:r>
          </w:p>
          <w:p w14:paraId="1DB083DB" w14:textId="77777777" w:rsidR="008D1E4A" w:rsidRPr="00EF5447" w:rsidRDefault="008D1E4A" w:rsidP="00C620E0">
            <w:pPr>
              <w:pStyle w:val="TAC"/>
              <w:rPr>
                <w:lang w:eastAsia="fi-FI"/>
              </w:rPr>
            </w:pPr>
            <w:r w:rsidRPr="00EF5447">
              <w:rPr>
                <w:lang w:eastAsia="fi-FI"/>
              </w:rPr>
              <w:t>DC_8A_</w:t>
            </w:r>
            <w:r w:rsidRPr="00EF5447">
              <w:rPr>
                <w:lang w:eastAsia="ja-JP"/>
              </w:rPr>
              <w:t>n28A</w:t>
            </w:r>
          </w:p>
        </w:tc>
      </w:tr>
      <w:tr w:rsidR="008D1E4A" w:rsidRPr="00EF5447" w14:paraId="5FC52E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AED66D" w14:textId="77777777" w:rsidR="008D1E4A" w:rsidRPr="00EF5447" w:rsidRDefault="008D1E4A" w:rsidP="00C620E0">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6364DC80" w14:textId="77777777" w:rsidR="008D1E4A" w:rsidRPr="00EF5447" w:rsidRDefault="008D1E4A" w:rsidP="00C620E0">
            <w:pPr>
              <w:pStyle w:val="TAC"/>
              <w:rPr>
                <w:lang w:eastAsia="ja-JP"/>
              </w:rPr>
            </w:pPr>
            <w:r w:rsidRPr="00EF5447">
              <w:rPr>
                <w:color w:val="000000"/>
                <w:szCs w:val="18"/>
              </w:rPr>
              <w:t>DC_7A_n40A</w:t>
            </w:r>
          </w:p>
          <w:p w14:paraId="2F6C1097" w14:textId="77777777" w:rsidR="008D1E4A" w:rsidRPr="00EF5447" w:rsidRDefault="008D1E4A" w:rsidP="00C620E0">
            <w:pPr>
              <w:pStyle w:val="TAC"/>
              <w:rPr>
                <w:lang w:eastAsia="fi-FI"/>
              </w:rPr>
            </w:pPr>
            <w:r w:rsidRPr="00EF5447">
              <w:rPr>
                <w:color w:val="000000"/>
                <w:szCs w:val="18"/>
              </w:rPr>
              <w:t>DC_8A_n40A</w:t>
            </w:r>
          </w:p>
        </w:tc>
      </w:tr>
      <w:tr w:rsidR="008D1E4A" w:rsidRPr="00EF5447" w14:paraId="547795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690F7" w14:textId="77777777" w:rsidR="008D1E4A" w:rsidRPr="00EF5447" w:rsidRDefault="008D1E4A" w:rsidP="00C620E0">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6D4415BD" w14:textId="77777777" w:rsidR="008D1E4A" w:rsidRPr="00EF5447" w:rsidRDefault="008D1E4A" w:rsidP="00C620E0">
            <w:pPr>
              <w:pStyle w:val="TAC"/>
              <w:rPr>
                <w:rFonts w:cs="Arial"/>
                <w:lang w:eastAsia="ja-JP"/>
              </w:rPr>
            </w:pPr>
            <w:r w:rsidRPr="00EF5447">
              <w:rPr>
                <w:rFonts w:cs="Arial"/>
                <w:lang w:eastAsia="ja-JP"/>
              </w:rPr>
              <w:t>DC_7A_n8A</w:t>
            </w:r>
          </w:p>
          <w:p w14:paraId="6802F4D6" w14:textId="77777777" w:rsidR="008D1E4A" w:rsidRPr="00EF5447" w:rsidRDefault="008D1E4A" w:rsidP="00C620E0">
            <w:pPr>
              <w:pStyle w:val="TAC"/>
              <w:rPr>
                <w:lang w:eastAsia="fi-FI"/>
              </w:rPr>
            </w:pPr>
            <w:r w:rsidRPr="00EF5447">
              <w:rPr>
                <w:rFonts w:cs="Arial"/>
                <w:lang w:eastAsia="ja-JP"/>
              </w:rPr>
              <w:t>DC_7A_n40A</w:t>
            </w:r>
          </w:p>
        </w:tc>
      </w:tr>
      <w:tr w:rsidR="008D1E4A" w:rsidRPr="00EF5447" w14:paraId="332640E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68EFA"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C7AC862" w14:textId="77777777" w:rsidR="00C620E0" w:rsidRDefault="008D1E4A" w:rsidP="00C620E0">
            <w:pPr>
              <w:pStyle w:val="TAC"/>
              <w:rPr>
                <w:ins w:id="41" w:author="Apple" w:date="2021-01-14T18:49:00Z"/>
                <w:lang w:eastAsia="zh-TW"/>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2C7B98E" w14:textId="0514728A" w:rsidR="008D1E4A" w:rsidRPr="00EF5447" w:rsidRDefault="008D1E4A" w:rsidP="00C620E0">
            <w:pPr>
              <w:pStyle w:val="TAC"/>
              <w:rPr>
                <w:noProof/>
                <w:lang w:eastAsia="zh-CN"/>
              </w:rPr>
            </w:pPr>
            <w:del w:id="42" w:author="Apple" w:date="2021-01-14T18:49:00Z">
              <w:r w:rsidRPr="00EF5447" w:rsidDel="00C620E0">
                <w:rPr>
                  <w:lang w:eastAsia="zh-TW"/>
                </w:rPr>
                <w:delText xml:space="preserve">, </w:delText>
              </w:r>
            </w:del>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D1E4A" w:rsidRPr="00EF5447" w14:paraId="6EBB29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56A62"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A20CD23" w14:textId="77777777" w:rsidR="00C620E0" w:rsidRDefault="008D1E4A" w:rsidP="00C620E0">
            <w:pPr>
              <w:pStyle w:val="TAC"/>
              <w:rPr>
                <w:ins w:id="43" w:author="Apple" w:date="2021-01-14T18:49:00Z"/>
                <w:lang w:eastAsia="zh-TW"/>
              </w:rPr>
            </w:pPr>
            <w:r w:rsidRPr="00EF5447">
              <w:rPr>
                <w:lang w:eastAsia="fi-FI"/>
              </w:rPr>
              <w:t>DC_</w:t>
            </w:r>
            <w:r w:rsidRPr="00EF5447">
              <w:rPr>
                <w:lang w:eastAsia="zh-TW"/>
              </w:rPr>
              <w:t>7</w:t>
            </w:r>
            <w:r w:rsidRPr="00EF5447">
              <w:rPr>
                <w:lang w:eastAsia="fi-FI"/>
              </w:rPr>
              <w:t>A_n78A</w:t>
            </w:r>
          </w:p>
          <w:p w14:paraId="481F2AD6" w14:textId="0D6656E8" w:rsidR="008D1E4A" w:rsidRPr="00EF5447" w:rsidRDefault="008D1E4A" w:rsidP="00C620E0">
            <w:pPr>
              <w:pStyle w:val="TAC"/>
              <w:rPr>
                <w:noProof/>
                <w:lang w:eastAsia="zh-CN"/>
              </w:rPr>
            </w:pPr>
            <w:del w:id="44" w:author="Apple" w:date="2021-01-14T18:49:00Z">
              <w:r w:rsidRPr="00EF5447" w:rsidDel="00C620E0">
                <w:rPr>
                  <w:lang w:eastAsia="zh-TW"/>
                </w:rPr>
                <w:delText xml:space="preserve">, </w:delText>
              </w:r>
            </w:del>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14:paraId="65AE0A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545C9" w14:textId="77777777" w:rsidR="008D1E4A" w:rsidRPr="00EF5447" w:rsidRDefault="008D1E4A" w:rsidP="00C620E0">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1FC301C5" w14:textId="77777777" w:rsidR="008D1E4A" w:rsidRPr="00EF5447" w:rsidRDefault="008D1E4A" w:rsidP="00C620E0">
            <w:pPr>
              <w:pStyle w:val="TAC"/>
              <w:rPr>
                <w:lang w:eastAsia="fi-FI"/>
              </w:rPr>
            </w:pPr>
            <w:r w:rsidRPr="00EF5447">
              <w:rPr>
                <w:lang w:eastAsia="fi-FI"/>
              </w:rPr>
              <w:t>DC_7A_n78A</w:t>
            </w:r>
          </w:p>
          <w:p w14:paraId="17279C90" w14:textId="77777777" w:rsidR="008D1E4A" w:rsidRPr="00EF5447" w:rsidRDefault="008D1E4A" w:rsidP="00C620E0">
            <w:pPr>
              <w:pStyle w:val="TAC"/>
              <w:rPr>
                <w:lang w:eastAsia="fi-FI"/>
              </w:rPr>
            </w:pPr>
            <w:r w:rsidRPr="00EF5447">
              <w:rPr>
                <w:lang w:eastAsia="fi-FI"/>
              </w:rPr>
              <w:t>DC_8A_n78A</w:t>
            </w:r>
          </w:p>
        </w:tc>
      </w:tr>
      <w:tr w:rsidR="008D1E4A" w:rsidRPr="00EF5447" w14:paraId="406CAE0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276FF" w14:textId="77777777" w:rsidR="008D1E4A" w:rsidRPr="00EF5447" w:rsidRDefault="008D1E4A" w:rsidP="00C620E0">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052C0376" w14:textId="77777777" w:rsidR="008D1E4A" w:rsidRPr="00EF5447" w:rsidRDefault="008D1E4A" w:rsidP="00C620E0">
            <w:pPr>
              <w:pStyle w:val="TAC"/>
              <w:rPr>
                <w:rFonts w:cs="Arial"/>
                <w:lang w:eastAsia="ja-JP"/>
              </w:rPr>
            </w:pPr>
            <w:r w:rsidRPr="00EF5447">
              <w:rPr>
                <w:rFonts w:cs="Arial"/>
                <w:lang w:eastAsia="ja-JP"/>
              </w:rPr>
              <w:t>DC_7A_n8A</w:t>
            </w:r>
          </w:p>
          <w:p w14:paraId="048D6BC9" w14:textId="77777777" w:rsidR="008D1E4A" w:rsidRPr="00EF5447" w:rsidRDefault="008D1E4A" w:rsidP="00C620E0">
            <w:pPr>
              <w:pStyle w:val="TAC"/>
              <w:rPr>
                <w:lang w:eastAsia="fi-FI"/>
              </w:rPr>
            </w:pPr>
            <w:r w:rsidRPr="00EF5447">
              <w:rPr>
                <w:rFonts w:cs="Arial"/>
                <w:lang w:eastAsia="ja-JP"/>
              </w:rPr>
              <w:t>DC_7A_n78A</w:t>
            </w:r>
          </w:p>
        </w:tc>
      </w:tr>
      <w:tr w:rsidR="008D1E4A" w:rsidRPr="00EF5447" w14:paraId="13E806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DECC2" w14:textId="77777777" w:rsidR="008D1E4A" w:rsidRPr="00EF5447" w:rsidRDefault="008D1E4A" w:rsidP="00C620E0">
            <w:pPr>
              <w:pStyle w:val="TAC"/>
              <w:rPr>
                <w:lang w:eastAsia="fi-FI"/>
              </w:rPr>
            </w:pPr>
            <w:r w:rsidRPr="00EF5447">
              <w:rPr>
                <w:lang w:eastAsia="fi-FI"/>
              </w:rPr>
              <w:t>DC_7A-13A_n66A</w:t>
            </w:r>
          </w:p>
          <w:p w14:paraId="4250A59E" w14:textId="77777777" w:rsidR="008D1E4A" w:rsidRPr="00EF5447" w:rsidRDefault="008D1E4A" w:rsidP="00C620E0">
            <w:pPr>
              <w:pStyle w:val="TAC"/>
              <w:rPr>
                <w:lang w:eastAsia="fi-FI"/>
              </w:rPr>
            </w:pPr>
            <w:r w:rsidRPr="00EF5447">
              <w:rPr>
                <w:lang w:eastAsia="fi-FI"/>
              </w:rPr>
              <w:t>DC_7A-7A-13A_n66A</w:t>
            </w:r>
          </w:p>
          <w:p w14:paraId="2AEE81C1" w14:textId="77777777" w:rsidR="008D1E4A" w:rsidRPr="00EF5447" w:rsidRDefault="008D1E4A" w:rsidP="00C620E0">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AF49D69" w14:textId="77777777" w:rsidR="008D1E4A" w:rsidRPr="00EF5447" w:rsidRDefault="008D1E4A" w:rsidP="00C620E0">
            <w:pPr>
              <w:pStyle w:val="TAC"/>
              <w:rPr>
                <w:lang w:eastAsia="fi-FI"/>
              </w:rPr>
            </w:pPr>
            <w:r w:rsidRPr="00EF5447">
              <w:rPr>
                <w:lang w:eastAsia="fi-FI"/>
              </w:rPr>
              <w:t>DC_7A_n66A</w:t>
            </w:r>
          </w:p>
          <w:p w14:paraId="354785E2" w14:textId="77777777" w:rsidR="008D1E4A" w:rsidRPr="00EF5447" w:rsidRDefault="008D1E4A" w:rsidP="00C620E0">
            <w:pPr>
              <w:pStyle w:val="TAC"/>
              <w:rPr>
                <w:lang w:eastAsia="fi-FI"/>
              </w:rPr>
            </w:pPr>
            <w:r w:rsidRPr="00EF5447">
              <w:rPr>
                <w:lang w:eastAsia="fi-FI"/>
              </w:rPr>
              <w:t>DC_13A_n66A</w:t>
            </w:r>
          </w:p>
        </w:tc>
      </w:tr>
      <w:tr w:rsidR="008D1E4A" w:rsidRPr="00EF5447" w14:paraId="735CB2D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FDB5C" w14:textId="77777777" w:rsidR="008D1E4A" w:rsidRPr="00EF5447" w:rsidRDefault="008D1E4A" w:rsidP="00C620E0">
            <w:pPr>
              <w:pStyle w:val="TAC"/>
              <w:rPr>
                <w:lang w:eastAsia="ja-JP"/>
              </w:rPr>
            </w:pPr>
            <w:r w:rsidRPr="00EF5447">
              <w:rPr>
                <w:lang w:eastAsia="ja-JP"/>
              </w:rPr>
              <w:lastRenderedPageBreak/>
              <w:t>DC_7A-20A_n1A</w:t>
            </w:r>
          </w:p>
          <w:p w14:paraId="5D9F4298" w14:textId="77777777" w:rsidR="008D1E4A" w:rsidRPr="00EF5447" w:rsidRDefault="008D1E4A" w:rsidP="00C620E0">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41CAA9D2" w14:textId="77777777" w:rsidR="008D1E4A" w:rsidRPr="00EF5447" w:rsidRDefault="008D1E4A" w:rsidP="00C620E0">
            <w:pPr>
              <w:pStyle w:val="TAC"/>
              <w:rPr>
                <w:lang w:eastAsia="ja-JP"/>
              </w:rPr>
            </w:pPr>
            <w:r w:rsidRPr="00EF5447">
              <w:rPr>
                <w:lang w:eastAsia="fi-FI"/>
              </w:rPr>
              <w:t>DC_7A_</w:t>
            </w:r>
            <w:r w:rsidRPr="00EF5447">
              <w:rPr>
                <w:lang w:eastAsia="ja-JP"/>
              </w:rPr>
              <w:t>n1A</w:t>
            </w:r>
          </w:p>
          <w:p w14:paraId="16E1A6A6" w14:textId="77777777" w:rsidR="008D1E4A" w:rsidRPr="00EF5447" w:rsidRDefault="008D1E4A" w:rsidP="00C620E0">
            <w:pPr>
              <w:pStyle w:val="TAC"/>
              <w:rPr>
                <w:lang w:eastAsia="ja-JP"/>
              </w:rPr>
            </w:pPr>
            <w:r w:rsidRPr="00EF5447">
              <w:rPr>
                <w:lang w:eastAsia="ja-JP"/>
              </w:rPr>
              <w:t>DC_7C_n1A</w:t>
            </w:r>
          </w:p>
          <w:p w14:paraId="69C2DB1C"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D1E4A" w:rsidRPr="00EF5447" w14:paraId="5AB6006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5AAA3" w14:textId="77777777" w:rsidR="008D1E4A" w:rsidRPr="00EF5447" w:rsidRDefault="008D1E4A" w:rsidP="00C620E0">
            <w:pPr>
              <w:pStyle w:val="TAC"/>
              <w:rPr>
                <w:lang w:eastAsia="ja-JP"/>
              </w:rPr>
            </w:pPr>
            <w:r w:rsidRPr="00EF5447">
              <w:rPr>
                <w:lang w:eastAsia="ja-JP"/>
              </w:rPr>
              <w:t>DC_7A-20A_n3A</w:t>
            </w:r>
          </w:p>
          <w:p w14:paraId="79B00275" w14:textId="77777777" w:rsidR="008D1E4A" w:rsidRPr="00EF5447" w:rsidRDefault="008D1E4A" w:rsidP="00C620E0">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705B3B23" w14:textId="77777777" w:rsidR="008D1E4A" w:rsidRPr="00EF5447" w:rsidRDefault="008D1E4A" w:rsidP="00C620E0">
            <w:pPr>
              <w:pStyle w:val="TAC"/>
              <w:rPr>
                <w:lang w:eastAsia="fi-FI"/>
              </w:rPr>
            </w:pPr>
            <w:r w:rsidRPr="00EF5447">
              <w:rPr>
                <w:lang w:eastAsia="fi-FI"/>
              </w:rPr>
              <w:t>DC_7A_n3A</w:t>
            </w:r>
          </w:p>
          <w:p w14:paraId="76F898A2" w14:textId="77777777" w:rsidR="008D1E4A" w:rsidRPr="00EF5447" w:rsidRDefault="008D1E4A" w:rsidP="00C620E0">
            <w:pPr>
              <w:pStyle w:val="TAC"/>
              <w:rPr>
                <w:lang w:eastAsia="fi-FI"/>
              </w:rPr>
            </w:pPr>
            <w:r w:rsidRPr="00EF5447">
              <w:rPr>
                <w:lang w:eastAsia="fi-FI"/>
              </w:rPr>
              <w:t>DC_7C_n3A</w:t>
            </w:r>
          </w:p>
          <w:p w14:paraId="3A0486D9" w14:textId="77777777" w:rsidR="008D1E4A" w:rsidRPr="00EF5447" w:rsidRDefault="008D1E4A" w:rsidP="00C620E0">
            <w:pPr>
              <w:pStyle w:val="TAC"/>
              <w:rPr>
                <w:lang w:eastAsia="fi-FI"/>
              </w:rPr>
            </w:pPr>
            <w:r w:rsidRPr="00EF5447">
              <w:rPr>
                <w:lang w:eastAsia="fi-FI"/>
              </w:rPr>
              <w:t>DC_20A_n3A</w:t>
            </w:r>
          </w:p>
        </w:tc>
      </w:tr>
      <w:tr w:rsidR="008D1E4A" w:rsidRPr="00EF5447" w14:paraId="3A83E2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9895E" w14:textId="77777777" w:rsidR="008D1E4A" w:rsidRPr="00EF5447" w:rsidRDefault="008D1E4A" w:rsidP="00C620E0">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2157A5DB"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3A8279B5"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358585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92395" w14:textId="77777777" w:rsidR="008D1E4A" w:rsidRPr="00EF5447" w:rsidRDefault="008D1E4A" w:rsidP="00C620E0">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3DF6EBB6" w14:textId="77777777" w:rsidR="008D1E4A" w:rsidRPr="00EF5447" w:rsidRDefault="008D1E4A" w:rsidP="00C620E0">
            <w:pPr>
              <w:pStyle w:val="TAC"/>
              <w:rPr>
                <w:noProof/>
                <w:lang w:eastAsia="zh-CN"/>
              </w:rPr>
            </w:pPr>
            <w:r w:rsidRPr="00EF5447">
              <w:rPr>
                <w:noProof/>
                <w:lang w:eastAsia="zh-CN"/>
              </w:rPr>
              <w:t>DC_7A_n28A</w:t>
            </w:r>
          </w:p>
          <w:p w14:paraId="44BD8434"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7582B54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41095" w14:textId="77777777" w:rsidR="008D1E4A" w:rsidRPr="00EF5447" w:rsidRDefault="008D1E4A" w:rsidP="00C620E0">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DD0C94" w14:textId="77777777" w:rsidR="008D1E4A" w:rsidRPr="00EF5447" w:rsidRDefault="008D1E4A" w:rsidP="00C620E0">
            <w:pPr>
              <w:pStyle w:val="TAC"/>
              <w:rPr>
                <w:noProof/>
                <w:lang w:eastAsia="zh-CN"/>
              </w:rPr>
            </w:pPr>
            <w:r w:rsidRPr="00EF5447">
              <w:rPr>
                <w:noProof/>
                <w:lang w:eastAsia="zh-CN"/>
              </w:rPr>
              <w:t>DC_7A_n78A</w:t>
            </w:r>
          </w:p>
          <w:p w14:paraId="1E386B8D"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37AE1D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108FC" w14:textId="77777777" w:rsidR="008D1E4A" w:rsidRPr="00EF5447" w:rsidRDefault="008D1E4A" w:rsidP="00C620E0">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35727B32" w14:textId="77777777" w:rsidR="008D1E4A" w:rsidRPr="00EF5447" w:rsidRDefault="008D1E4A" w:rsidP="00C620E0">
            <w:pPr>
              <w:pStyle w:val="TAC"/>
              <w:rPr>
                <w:lang w:eastAsia="ja-JP"/>
              </w:rPr>
            </w:pPr>
            <w:r w:rsidRPr="00EF5447">
              <w:rPr>
                <w:rFonts w:cs="Arial"/>
                <w:color w:val="000000"/>
                <w:szCs w:val="18"/>
              </w:rPr>
              <w:t>DC_28A_n1A</w:t>
            </w:r>
          </w:p>
          <w:p w14:paraId="03ED0A3B" w14:textId="77777777" w:rsidR="008D1E4A" w:rsidRPr="00EF5447" w:rsidRDefault="008D1E4A" w:rsidP="00C620E0">
            <w:pPr>
              <w:pStyle w:val="TAC"/>
              <w:rPr>
                <w:noProof/>
                <w:lang w:eastAsia="zh-CN"/>
              </w:rPr>
            </w:pPr>
            <w:r w:rsidRPr="00EF5447">
              <w:rPr>
                <w:rFonts w:cs="Arial"/>
                <w:color w:val="000000"/>
                <w:szCs w:val="18"/>
              </w:rPr>
              <w:t>DC_7A_n1A</w:t>
            </w:r>
          </w:p>
        </w:tc>
      </w:tr>
      <w:tr w:rsidR="008D1E4A" w:rsidRPr="00EF5447" w14:paraId="3DCB6A0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AD92F5" w14:textId="77777777" w:rsidR="008D1E4A" w:rsidRPr="00EF5447" w:rsidRDefault="008D1E4A" w:rsidP="00C620E0">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76EB9F56" w14:textId="77777777" w:rsidR="008D1E4A" w:rsidRPr="00EF5447" w:rsidRDefault="008D1E4A" w:rsidP="00C620E0">
            <w:pPr>
              <w:pStyle w:val="TAC"/>
              <w:rPr>
                <w:lang w:eastAsia="ja-JP"/>
              </w:rPr>
            </w:pPr>
            <w:r w:rsidRPr="00EF5447">
              <w:rPr>
                <w:rFonts w:cs="Arial"/>
                <w:color w:val="000000"/>
                <w:szCs w:val="18"/>
              </w:rPr>
              <w:t>DC_7A_n2A</w:t>
            </w:r>
          </w:p>
          <w:p w14:paraId="484C9A62" w14:textId="77777777" w:rsidR="008D1E4A" w:rsidRPr="00EF5447" w:rsidRDefault="008D1E4A" w:rsidP="00C620E0">
            <w:pPr>
              <w:pStyle w:val="TAC"/>
              <w:rPr>
                <w:noProof/>
                <w:lang w:eastAsia="zh-CN"/>
              </w:rPr>
            </w:pPr>
            <w:r w:rsidRPr="00EF5447">
              <w:rPr>
                <w:rFonts w:cs="Arial"/>
                <w:color w:val="000000"/>
                <w:szCs w:val="18"/>
              </w:rPr>
              <w:t>DC_28A_n2A</w:t>
            </w:r>
          </w:p>
        </w:tc>
      </w:tr>
      <w:tr w:rsidR="008D1E4A" w:rsidRPr="00EF5447" w14:paraId="2BE4C2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08DBA" w14:textId="77777777" w:rsidR="008D1E4A" w:rsidRPr="00EF5447" w:rsidRDefault="008D1E4A" w:rsidP="00C620E0">
            <w:pPr>
              <w:pStyle w:val="TAC"/>
              <w:rPr>
                <w:lang w:eastAsia="ja-JP"/>
              </w:rPr>
            </w:pPr>
            <w:r w:rsidRPr="00EF5447">
              <w:rPr>
                <w:lang w:eastAsia="ja-JP"/>
              </w:rPr>
              <w:t>DC_7A-28A_n3A</w:t>
            </w:r>
          </w:p>
          <w:p w14:paraId="7339EEF6" w14:textId="77777777" w:rsidR="008D1E4A" w:rsidRPr="00EF5447" w:rsidRDefault="008D1E4A" w:rsidP="00C620E0">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10913DC5" w14:textId="77777777" w:rsidR="008D1E4A" w:rsidRPr="00EF5447" w:rsidRDefault="008D1E4A" w:rsidP="00C620E0">
            <w:pPr>
              <w:pStyle w:val="TAC"/>
              <w:rPr>
                <w:lang w:eastAsia="ja-JP"/>
              </w:rPr>
            </w:pPr>
            <w:r w:rsidRPr="00EF5447">
              <w:rPr>
                <w:lang w:eastAsia="ja-JP"/>
              </w:rPr>
              <w:t>DC_7A_n3A</w:t>
            </w:r>
          </w:p>
          <w:p w14:paraId="2EFB5F59" w14:textId="77777777" w:rsidR="008D1E4A" w:rsidRPr="00EF5447" w:rsidRDefault="008D1E4A" w:rsidP="00C620E0">
            <w:pPr>
              <w:pStyle w:val="TAC"/>
              <w:rPr>
                <w:lang w:eastAsia="ja-JP"/>
              </w:rPr>
            </w:pPr>
            <w:r w:rsidRPr="00EF5447">
              <w:rPr>
                <w:lang w:eastAsia="ja-JP"/>
              </w:rPr>
              <w:t>DC_7C_n3A</w:t>
            </w:r>
          </w:p>
          <w:p w14:paraId="7C859652" w14:textId="77777777" w:rsidR="008D1E4A" w:rsidRPr="00EF5447" w:rsidRDefault="008D1E4A" w:rsidP="00C620E0">
            <w:pPr>
              <w:pStyle w:val="TAC"/>
              <w:rPr>
                <w:noProof/>
                <w:lang w:eastAsia="zh-CN"/>
              </w:rPr>
            </w:pPr>
            <w:r w:rsidRPr="00EF5447">
              <w:rPr>
                <w:lang w:eastAsia="ja-JP"/>
              </w:rPr>
              <w:t>DC_28A_n3A</w:t>
            </w:r>
          </w:p>
        </w:tc>
      </w:tr>
      <w:tr w:rsidR="008D1E4A" w:rsidRPr="00EF5447" w14:paraId="114722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47698" w14:textId="77777777" w:rsidR="008D1E4A" w:rsidRPr="00EF5447" w:rsidRDefault="008D1E4A" w:rsidP="00C620E0">
            <w:pPr>
              <w:pStyle w:val="TAC"/>
              <w:rPr>
                <w:lang w:eastAsia="ja-JP"/>
              </w:rPr>
            </w:pPr>
            <w:r w:rsidRPr="00EF5447">
              <w:rPr>
                <w:lang w:eastAsia="fi-FI"/>
              </w:rPr>
              <w:t>DC_7A-28A_n5A</w:t>
            </w:r>
            <w:r w:rsidRPr="00EF5447">
              <w:rPr>
                <w:vertAlign w:val="superscript"/>
                <w:lang w:eastAsia="zh-CN"/>
              </w:rPr>
              <w:t>6</w:t>
            </w:r>
          </w:p>
          <w:p w14:paraId="00465D45" w14:textId="77777777" w:rsidR="008D1E4A" w:rsidRPr="00EF5447" w:rsidRDefault="008D1E4A" w:rsidP="00C620E0">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674CE74" w14:textId="77777777" w:rsidR="008D1E4A" w:rsidRPr="00EF5447" w:rsidRDefault="008D1E4A" w:rsidP="00C620E0">
            <w:pPr>
              <w:pStyle w:val="TAC"/>
              <w:rPr>
                <w:lang w:eastAsia="fi-FI"/>
              </w:rPr>
            </w:pPr>
            <w:r w:rsidRPr="00EF5447">
              <w:rPr>
                <w:lang w:eastAsia="fi-FI"/>
              </w:rPr>
              <w:t>DC_7A_n5A</w:t>
            </w:r>
          </w:p>
          <w:p w14:paraId="6A20ECF5" w14:textId="77777777" w:rsidR="008D1E4A" w:rsidRPr="00EF5447" w:rsidRDefault="008D1E4A" w:rsidP="00C620E0">
            <w:pPr>
              <w:pStyle w:val="TAC"/>
              <w:rPr>
                <w:lang w:eastAsia="fi-FI"/>
              </w:rPr>
            </w:pPr>
            <w:r w:rsidRPr="00EF5447">
              <w:rPr>
                <w:lang w:eastAsia="fi-FI"/>
              </w:rPr>
              <w:t>DC_7C_n5A</w:t>
            </w:r>
          </w:p>
          <w:p w14:paraId="0C2F6520" w14:textId="77777777" w:rsidR="008D1E4A" w:rsidRPr="00EF5447" w:rsidRDefault="008D1E4A" w:rsidP="00C620E0">
            <w:pPr>
              <w:pStyle w:val="TAC"/>
              <w:rPr>
                <w:noProof/>
                <w:lang w:eastAsia="zh-CN"/>
              </w:rPr>
            </w:pPr>
            <w:r w:rsidRPr="00EF5447">
              <w:rPr>
                <w:lang w:eastAsia="fi-FI"/>
              </w:rPr>
              <w:t>DC_28A_n5A</w:t>
            </w:r>
          </w:p>
        </w:tc>
      </w:tr>
      <w:tr w:rsidR="008D1E4A" w:rsidRPr="00EF5447" w14:paraId="15D166A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F95F0A" w14:textId="77777777" w:rsidR="008D1E4A" w:rsidRPr="00EF5447" w:rsidRDefault="008D1E4A" w:rsidP="00C620E0">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29BFFD84"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p w14:paraId="456D8699" w14:textId="77777777" w:rsidR="008D1E4A" w:rsidRPr="00EF5447" w:rsidRDefault="008D1E4A" w:rsidP="00C620E0">
            <w:pPr>
              <w:pStyle w:val="TAC"/>
              <w:rPr>
                <w:lang w:eastAsia="fi-FI"/>
              </w:rPr>
            </w:pPr>
            <w:r w:rsidRPr="00EF5447">
              <w:rPr>
                <w:lang w:eastAsia="fi-FI"/>
              </w:rPr>
              <w:t>DC_28A_n7A</w:t>
            </w:r>
          </w:p>
        </w:tc>
      </w:tr>
      <w:tr w:rsidR="008D1E4A" w:rsidRPr="00EF5447" w14:paraId="204DE4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C3B63" w14:textId="77777777" w:rsidR="008D1E4A" w:rsidRPr="00EF5447" w:rsidRDefault="008D1E4A" w:rsidP="00C620E0">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765EFE35" w14:textId="77777777" w:rsidR="008D1E4A" w:rsidRPr="00EF5447" w:rsidRDefault="008D1E4A" w:rsidP="00C620E0">
            <w:pPr>
              <w:pStyle w:val="TAC"/>
              <w:rPr>
                <w:lang w:eastAsia="ja-JP"/>
              </w:rPr>
            </w:pPr>
            <w:r w:rsidRPr="00EF5447">
              <w:rPr>
                <w:lang w:eastAsia="ja-JP"/>
              </w:rPr>
              <w:t>DC_7A_n28A</w:t>
            </w:r>
          </w:p>
          <w:p w14:paraId="354B2EC4" w14:textId="77777777" w:rsidR="008D1E4A" w:rsidRPr="00EF5447" w:rsidRDefault="008D1E4A" w:rsidP="00C620E0">
            <w:pPr>
              <w:pStyle w:val="TAC"/>
              <w:rPr>
                <w:bCs/>
                <w:lang w:eastAsia="fi-FI"/>
              </w:rPr>
            </w:pPr>
            <w:r w:rsidRPr="00EF5447">
              <w:rPr>
                <w:bCs/>
                <w:lang w:eastAsia="ja-JP"/>
              </w:rPr>
              <w:t>DC_7A_n40A</w:t>
            </w:r>
          </w:p>
        </w:tc>
      </w:tr>
      <w:tr w:rsidR="008D1E4A" w:rsidRPr="00EF5447" w14:paraId="0F88BE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A5D4A" w14:textId="77777777" w:rsidR="008D1E4A" w:rsidRPr="00EF5447" w:rsidRDefault="008D1E4A" w:rsidP="00C620E0">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519CB41" w14:textId="77777777" w:rsidR="008D1E4A" w:rsidRPr="00EF5447" w:rsidRDefault="008D1E4A" w:rsidP="00C620E0">
            <w:pPr>
              <w:pStyle w:val="TAC"/>
              <w:rPr>
                <w:lang w:eastAsia="ja-JP"/>
              </w:rPr>
            </w:pPr>
            <w:r w:rsidRPr="00EF5447">
              <w:rPr>
                <w:lang w:eastAsia="ja-JP"/>
              </w:rPr>
              <w:t>DC_7A_n40A</w:t>
            </w:r>
          </w:p>
          <w:p w14:paraId="0997619F" w14:textId="77777777" w:rsidR="008D1E4A" w:rsidRPr="00EF5447" w:rsidRDefault="008D1E4A" w:rsidP="00C620E0">
            <w:pPr>
              <w:pStyle w:val="TAC"/>
              <w:rPr>
                <w:lang w:eastAsia="ja-JP"/>
              </w:rPr>
            </w:pPr>
            <w:r w:rsidRPr="00EF5447">
              <w:rPr>
                <w:lang w:eastAsia="ja-JP"/>
              </w:rPr>
              <w:t>DC_28A_n40A</w:t>
            </w:r>
          </w:p>
        </w:tc>
      </w:tr>
      <w:tr w:rsidR="008D1E4A" w:rsidRPr="00EF5447" w14:paraId="0F309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02B3AA" w14:textId="77777777" w:rsidR="008D1E4A" w:rsidRPr="00EF5447" w:rsidRDefault="008D1E4A" w:rsidP="00C620E0">
            <w:pPr>
              <w:pStyle w:val="TAC"/>
              <w:rPr>
                <w:lang w:eastAsia="ja-JP"/>
              </w:rPr>
            </w:pPr>
            <w:r w:rsidRPr="00EF5447">
              <w:rPr>
                <w:lang w:eastAsia="ja-JP"/>
              </w:rPr>
              <w:t>DC_7A-28A_n66A</w:t>
            </w:r>
          </w:p>
          <w:p w14:paraId="5EB33A14" w14:textId="77777777" w:rsidR="008D1E4A" w:rsidRPr="00EF5447" w:rsidRDefault="008D1E4A" w:rsidP="00C620E0">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1CC7E962" w14:textId="77777777" w:rsidR="008D1E4A" w:rsidRPr="00EF5447" w:rsidRDefault="008D1E4A" w:rsidP="00C620E0">
            <w:pPr>
              <w:pStyle w:val="TAC"/>
              <w:rPr>
                <w:lang w:eastAsia="fi-FI"/>
              </w:rPr>
            </w:pPr>
            <w:r w:rsidRPr="00EF5447">
              <w:rPr>
                <w:lang w:eastAsia="fi-FI"/>
              </w:rPr>
              <w:t>DC_7A_</w:t>
            </w:r>
            <w:r w:rsidRPr="00EF5447">
              <w:rPr>
                <w:lang w:eastAsia="ja-JP"/>
              </w:rPr>
              <w:t>n66A</w:t>
            </w:r>
          </w:p>
          <w:p w14:paraId="3C511F75" w14:textId="77777777" w:rsidR="008D1E4A" w:rsidRPr="00EF5447" w:rsidRDefault="008D1E4A" w:rsidP="00C620E0">
            <w:pPr>
              <w:pStyle w:val="TAC"/>
              <w:rPr>
                <w:lang w:eastAsia="ja-JP"/>
              </w:rPr>
            </w:pPr>
            <w:r w:rsidRPr="00EF5447">
              <w:rPr>
                <w:lang w:eastAsia="fi-FI"/>
              </w:rPr>
              <w:t>DC_28A_</w:t>
            </w:r>
            <w:r w:rsidRPr="00EF5447">
              <w:rPr>
                <w:lang w:eastAsia="ja-JP"/>
              </w:rPr>
              <w:t>n66A</w:t>
            </w:r>
          </w:p>
        </w:tc>
      </w:tr>
      <w:tr w:rsidR="008D1E4A" w:rsidRPr="00EF5447" w14:paraId="75780C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7B676" w14:textId="77777777" w:rsidR="008D1E4A" w:rsidRPr="00EF5447" w:rsidRDefault="008D1E4A" w:rsidP="00C620E0">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F8FC340" w14:textId="77777777" w:rsidR="008D1E4A" w:rsidRPr="00EF5447" w:rsidRDefault="008D1E4A" w:rsidP="00C620E0">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426E26" w14:textId="77777777" w:rsidR="008D1E4A" w:rsidRPr="00EF5447" w:rsidRDefault="008D1E4A" w:rsidP="00C620E0">
            <w:pPr>
              <w:pStyle w:val="TAC"/>
              <w:rPr>
                <w:noProof/>
                <w:lang w:eastAsia="zh-CN"/>
              </w:rPr>
            </w:pPr>
            <w:r w:rsidRPr="00EF5447">
              <w:rPr>
                <w:noProof/>
                <w:lang w:eastAsia="zh-CN"/>
              </w:rPr>
              <w:t>DC_7A_n78A</w:t>
            </w:r>
          </w:p>
          <w:p w14:paraId="0488AA69" w14:textId="77777777" w:rsidR="008D1E4A" w:rsidRPr="00EF5447" w:rsidRDefault="008D1E4A" w:rsidP="00C620E0">
            <w:pPr>
              <w:pStyle w:val="TAC"/>
              <w:rPr>
                <w:noProof/>
                <w:lang w:eastAsia="zh-CN"/>
              </w:rPr>
            </w:pPr>
            <w:r w:rsidRPr="00EF5447">
              <w:rPr>
                <w:noProof/>
                <w:lang w:eastAsia="zh-CN"/>
              </w:rPr>
              <w:t>DC_7C_n78A</w:t>
            </w:r>
          </w:p>
          <w:p w14:paraId="09FE2257"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06C45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08405" w14:textId="77777777" w:rsidR="008D1E4A" w:rsidRPr="00EF5447" w:rsidRDefault="008D1E4A" w:rsidP="00C620E0">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825826A" w14:textId="77777777" w:rsidR="008D1E4A" w:rsidRPr="00EF5447" w:rsidRDefault="008D1E4A" w:rsidP="00C620E0">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32090B1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DC_7A_n28A</w:t>
            </w:r>
          </w:p>
          <w:p w14:paraId="1FFBC2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DC_7A_n78A</w:t>
            </w:r>
          </w:p>
          <w:p w14:paraId="18554178" w14:textId="77777777" w:rsidR="008D1E4A" w:rsidRPr="00EF5447" w:rsidRDefault="008D1E4A" w:rsidP="00C620E0">
            <w:pPr>
              <w:pStyle w:val="TAC"/>
              <w:rPr>
                <w:rFonts w:eastAsia="Malgun Gothic"/>
                <w:noProof/>
                <w:lang w:eastAsia="ko-KR"/>
              </w:rPr>
            </w:pPr>
            <w:r w:rsidRPr="00EF5447">
              <w:rPr>
                <w:noProof/>
                <w:lang w:eastAsia="zh-CN"/>
              </w:rPr>
              <w:t>DC_7C_n28A</w:t>
            </w:r>
          </w:p>
          <w:p w14:paraId="19BD5B82"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5E27F56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B5C67C" w14:textId="77777777" w:rsidR="008D1E4A" w:rsidRPr="00EF5447" w:rsidRDefault="008D1E4A" w:rsidP="00C620E0">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6C8C51B8" w14:textId="77777777" w:rsidR="008D1E4A" w:rsidRPr="00EF5447" w:rsidRDefault="008D1E4A" w:rsidP="00C620E0">
            <w:pPr>
              <w:pStyle w:val="TAC"/>
              <w:rPr>
                <w:rFonts w:eastAsia="Malgun Gothic"/>
                <w:noProof/>
                <w:lang w:eastAsia="ko-KR"/>
              </w:rPr>
            </w:pPr>
            <w:r w:rsidRPr="00EF5447">
              <w:t>DC_7A_n1A</w:t>
            </w:r>
          </w:p>
        </w:tc>
      </w:tr>
      <w:tr w:rsidR="008D1E4A" w:rsidRPr="00EF5447" w14:paraId="20D488E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FE7079" w14:textId="77777777" w:rsidR="008D1E4A" w:rsidRPr="00EF5447" w:rsidRDefault="008D1E4A" w:rsidP="00C620E0">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652D95B1" w14:textId="77777777" w:rsidR="008D1E4A" w:rsidRPr="00EF5447" w:rsidRDefault="008D1E4A" w:rsidP="00C620E0">
            <w:pPr>
              <w:pStyle w:val="TAC"/>
              <w:rPr>
                <w:rFonts w:eastAsia="Malgun Gothic"/>
                <w:noProof/>
                <w:lang w:eastAsia="ko-KR"/>
              </w:rPr>
            </w:pPr>
            <w:r w:rsidRPr="00EF5447">
              <w:t>DC_7A_n28A</w:t>
            </w:r>
          </w:p>
        </w:tc>
      </w:tr>
      <w:tr w:rsidR="008D1E4A" w:rsidRPr="00EF5447" w14:paraId="76E476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6064E" w14:textId="77777777" w:rsidR="008D1E4A" w:rsidRPr="00EF5447" w:rsidRDefault="008D1E4A" w:rsidP="00C620E0">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5A7C8AC4" w14:textId="77777777" w:rsidR="008D1E4A" w:rsidRPr="00EF5447" w:rsidRDefault="008D1E4A" w:rsidP="00C620E0">
            <w:pPr>
              <w:pStyle w:val="TAC"/>
              <w:rPr>
                <w:rFonts w:eastAsia="Malgun Gothic"/>
                <w:noProof/>
                <w:lang w:eastAsia="ko-KR"/>
              </w:rPr>
            </w:pPr>
            <w:r w:rsidRPr="00EF5447">
              <w:t>DC_7A_n78A</w:t>
            </w:r>
          </w:p>
        </w:tc>
      </w:tr>
      <w:tr w:rsidR="008D1E4A" w:rsidRPr="00EF5447" w14:paraId="0B3407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EB777" w14:textId="77777777" w:rsidR="008D1E4A" w:rsidRPr="00EF5447" w:rsidRDefault="008D1E4A" w:rsidP="00C620E0">
            <w:pPr>
              <w:pStyle w:val="TAC"/>
              <w:rPr>
                <w:noProof/>
                <w:lang w:eastAsia="zh-CN"/>
              </w:rPr>
            </w:pPr>
            <w:r w:rsidRPr="00EF5447">
              <w:rPr>
                <w:noProof/>
                <w:lang w:eastAsia="zh-CN"/>
              </w:rPr>
              <w:t>DC_7A-40A_n1A</w:t>
            </w:r>
          </w:p>
          <w:p w14:paraId="24F121AE" w14:textId="77777777" w:rsidR="008D1E4A" w:rsidRPr="00EF5447" w:rsidRDefault="008D1E4A" w:rsidP="00C620E0">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51A5D4B2" w14:textId="77777777" w:rsidR="008D1E4A" w:rsidRPr="00EF5447" w:rsidRDefault="008D1E4A" w:rsidP="00C620E0">
            <w:pPr>
              <w:pStyle w:val="TAC"/>
              <w:rPr>
                <w:noProof/>
                <w:lang w:eastAsia="zh-CN"/>
              </w:rPr>
            </w:pPr>
            <w:r w:rsidRPr="00EF5447">
              <w:rPr>
                <w:noProof/>
                <w:lang w:eastAsia="zh-CN"/>
              </w:rPr>
              <w:t>DC_7A_n1A</w:t>
            </w:r>
          </w:p>
          <w:p w14:paraId="61DD8B40" w14:textId="77777777" w:rsidR="008D1E4A" w:rsidRPr="00EF5447" w:rsidRDefault="008D1E4A" w:rsidP="00C620E0">
            <w:pPr>
              <w:pStyle w:val="TAC"/>
              <w:rPr>
                <w:rFonts w:eastAsia="Malgun Gothic"/>
                <w:noProof/>
                <w:lang w:eastAsia="ko-KR"/>
              </w:rPr>
            </w:pPr>
            <w:r w:rsidRPr="00EF5447">
              <w:rPr>
                <w:noProof/>
                <w:lang w:eastAsia="zh-CN"/>
              </w:rPr>
              <w:t>DC_40A_n1A</w:t>
            </w:r>
          </w:p>
        </w:tc>
      </w:tr>
      <w:tr w:rsidR="008D1E4A" w:rsidRPr="00EF5447" w14:paraId="4AD2E0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AC10" w14:textId="77777777" w:rsidR="008D1E4A" w:rsidRPr="00EF5447" w:rsidRDefault="008D1E4A" w:rsidP="00C620E0">
            <w:pPr>
              <w:pStyle w:val="TAC"/>
              <w:rPr>
                <w:lang w:eastAsia="ja-JP"/>
              </w:rPr>
            </w:pPr>
            <w:r w:rsidRPr="00EF5447">
              <w:rPr>
                <w:lang w:eastAsia="ja-JP"/>
              </w:rPr>
              <w:lastRenderedPageBreak/>
              <w:t>DC_7A-40A_n78A</w:t>
            </w:r>
          </w:p>
          <w:p w14:paraId="2903DA26" w14:textId="77777777" w:rsidR="008D1E4A" w:rsidRPr="00EF5447" w:rsidRDefault="008D1E4A" w:rsidP="00C620E0">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3D4B2B5" w14:textId="77777777" w:rsidR="008D1E4A" w:rsidRPr="00EF5447" w:rsidRDefault="008D1E4A" w:rsidP="00C620E0">
            <w:pPr>
              <w:pStyle w:val="TAC"/>
              <w:rPr>
                <w:lang w:eastAsia="ja-JP"/>
              </w:rPr>
            </w:pPr>
            <w:r w:rsidRPr="00EF5447">
              <w:rPr>
                <w:lang w:eastAsia="ja-JP"/>
              </w:rPr>
              <w:t>DC_7A_n78A</w:t>
            </w:r>
          </w:p>
          <w:p w14:paraId="61D8877E" w14:textId="77777777" w:rsidR="008D1E4A" w:rsidRPr="00EF5447" w:rsidRDefault="008D1E4A" w:rsidP="00C620E0">
            <w:pPr>
              <w:pStyle w:val="TAC"/>
              <w:rPr>
                <w:noProof/>
                <w:lang w:eastAsia="zh-CN"/>
              </w:rPr>
            </w:pPr>
            <w:r w:rsidRPr="00EF5447">
              <w:rPr>
                <w:lang w:eastAsia="ja-JP"/>
              </w:rPr>
              <w:t>DC_40A_n78A</w:t>
            </w:r>
          </w:p>
        </w:tc>
      </w:tr>
      <w:tr w:rsidR="008D1E4A" w:rsidRPr="00EF5447" w14:paraId="469306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71A39" w14:textId="77777777" w:rsidR="008D1E4A" w:rsidRPr="00EF5447" w:rsidRDefault="008D1E4A" w:rsidP="00C620E0">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20B5B189" w14:textId="77777777" w:rsidR="008D1E4A" w:rsidRPr="00EF5447" w:rsidRDefault="008D1E4A" w:rsidP="00C620E0">
            <w:pPr>
              <w:pStyle w:val="TAC"/>
              <w:rPr>
                <w:lang w:eastAsia="ja-JP"/>
              </w:rPr>
            </w:pPr>
            <w:r w:rsidRPr="00EF5447">
              <w:rPr>
                <w:lang w:eastAsia="ja-JP"/>
              </w:rPr>
              <w:t>DC_7A_n40A</w:t>
            </w:r>
          </w:p>
          <w:p w14:paraId="75688A6A" w14:textId="77777777" w:rsidR="008D1E4A" w:rsidRPr="00EF5447" w:rsidRDefault="008D1E4A" w:rsidP="00C620E0">
            <w:pPr>
              <w:pStyle w:val="TAC"/>
              <w:rPr>
                <w:noProof/>
                <w:lang w:eastAsia="zh-CN"/>
              </w:rPr>
            </w:pPr>
            <w:r w:rsidRPr="00EF5447">
              <w:rPr>
                <w:lang w:eastAsia="ja-JP"/>
              </w:rPr>
              <w:t>DC_7A_n78A</w:t>
            </w:r>
          </w:p>
        </w:tc>
      </w:tr>
      <w:tr w:rsidR="008D1E4A" w:rsidRPr="00EF5447" w14:paraId="2B820F2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9083F" w14:textId="77777777" w:rsidR="008D1E4A" w:rsidRPr="00EF5447" w:rsidRDefault="008D1E4A" w:rsidP="00C620E0">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B3E1294" w14:textId="77777777" w:rsidR="008D1E4A" w:rsidRPr="00EF5447" w:rsidRDefault="008D1E4A" w:rsidP="00C620E0">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75BB2B9" w14:textId="77777777" w:rsidR="008D1E4A" w:rsidRPr="00EF5447" w:rsidRDefault="008D1E4A" w:rsidP="00C620E0">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3E43FE5" w14:textId="77777777" w:rsidR="008D1E4A" w:rsidRPr="00EF5447" w:rsidRDefault="008D1E4A" w:rsidP="00C620E0">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0674021F"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660B33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BB48A" w14:textId="77777777" w:rsidR="008D1E4A" w:rsidRPr="00EF5447" w:rsidRDefault="008D1E4A" w:rsidP="00C620E0">
            <w:pPr>
              <w:pStyle w:val="TAC"/>
            </w:pPr>
            <w:r w:rsidRPr="00EF5447">
              <w:t>DC_7A-66A_n5A</w:t>
            </w:r>
          </w:p>
          <w:p w14:paraId="0599F185" w14:textId="77777777" w:rsidR="008D1E4A" w:rsidRPr="00EF5447" w:rsidRDefault="008D1E4A" w:rsidP="00C620E0">
            <w:pPr>
              <w:pStyle w:val="TAC"/>
            </w:pPr>
            <w:r w:rsidRPr="00EF5447">
              <w:t>DC_7C-66A_n5A</w:t>
            </w:r>
          </w:p>
          <w:p w14:paraId="7DD3378E" w14:textId="77777777" w:rsidR="008D1E4A" w:rsidRPr="00EF5447" w:rsidRDefault="008D1E4A" w:rsidP="00C620E0">
            <w:pPr>
              <w:pStyle w:val="TAC"/>
            </w:pPr>
            <w:r w:rsidRPr="00EF5447">
              <w:t>DC_7A-66A-66A_n5A</w:t>
            </w:r>
          </w:p>
          <w:p w14:paraId="2B07444A" w14:textId="77777777" w:rsidR="008D1E4A" w:rsidRPr="00EF5447" w:rsidRDefault="008D1E4A" w:rsidP="00C620E0">
            <w:pPr>
              <w:pStyle w:val="TAC"/>
            </w:pPr>
            <w:r w:rsidRPr="00EF5447">
              <w:t>DC_7C-66A-66A_n5A</w:t>
            </w:r>
          </w:p>
          <w:p w14:paraId="50D38E8B" w14:textId="77777777" w:rsidR="008D1E4A" w:rsidRPr="00EF5447" w:rsidRDefault="008D1E4A" w:rsidP="00C620E0">
            <w:pPr>
              <w:pStyle w:val="TAC"/>
            </w:pPr>
            <w:r w:rsidRPr="00EF5447">
              <w:t>DC_7A-7A-66A_n5A</w:t>
            </w:r>
          </w:p>
          <w:p w14:paraId="5F104528" w14:textId="77777777" w:rsidR="008D1E4A" w:rsidRPr="00EF5447" w:rsidRDefault="008D1E4A" w:rsidP="00C620E0">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0E3A077F" w14:textId="77777777" w:rsidR="008D1E4A" w:rsidRPr="00EF5447" w:rsidRDefault="008D1E4A" w:rsidP="00C620E0">
            <w:pPr>
              <w:pStyle w:val="TAC"/>
            </w:pPr>
            <w:r w:rsidRPr="00EF5447">
              <w:t>DC_7A_n5A</w:t>
            </w:r>
          </w:p>
          <w:p w14:paraId="633E3F31" w14:textId="77777777" w:rsidR="008D1E4A" w:rsidRPr="00EF5447" w:rsidRDefault="008D1E4A" w:rsidP="00C620E0">
            <w:pPr>
              <w:pStyle w:val="TAC"/>
              <w:rPr>
                <w:noProof/>
                <w:lang w:eastAsia="zh-CN"/>
              </w:rPr>
            </w:pPr>
            <w:r w:rsidRPr="00EF5447">
              <w:t>DC_66A_n5A</w:t>
            </w:r>
          </w:p>
        </w:tc>
      </w:tr>
      <w:tr w:rsidR="008D1E4A" w:rsidRPr="00EF5447" w14:paraId="28D22E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C3F3F7" w14:textId="77777777" w:rsidR="008D1E4A" w:rsidRPr="00EF5447" w:rsidRDefault="008D1E4A" w:rsidP="00C620E0">
            <w:pPr>
              <w:pStyle w:val="TAC"/>
              <w:rPr>
                <w:rFonts w:eastAsia="Yu Mincho"/>
                <w:lang w:eastAsia="ja-JP"/>
              </w:rPr>
            </w:pPr>
            <w:r w:rsidRPr="00EF5447">
              <w:rPr>
                <w:rFonts w:eastAsia="Yu Mincho"/>
                <w:lang w:eastAsia="ja-JP"/>
              </w:rPr>
              <w:t>DC_7A-66A_n7A</w:t>
            </w:r>
          </w:p>
          <w:p w14:paraId="36734098" w14:textId="77777777" w:rsidR="008D1E4A" w:rsidRPr="00EF5447" w:rsidRDefault="008D1E4A" w:rsidP="00C620E0">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7E81D657" w14:textId="77777777" w:rsidR="008D1E4A" w:rsidRPr="00EF5447" w:rsidRDefault="008D1E4A" w:rsidP="00C620E0">
            <w:pPr>
              <w:pStyle w:val="TAC"/>
              <w:rPr>
                <w:vertAlign w:val="superscript"/>
              </w:rPr>
            </w:pPr>
            <w:r w:rsidRPr="00EF5447">
              <w:t>DC_7A_n7A</w:t>
            </w:r>
            <w:r w:rsidRPr="00EF5447">
              <w:rPr>
                <w:vertAlign w:val="superscript"/>
              </w:rPr>
              <w:t>2</w:t>
            </w:r>
          </w:p>
          <w:p w14:paraId="5608C09D" w14:textId="77777777" w:rsidR="008D1E4A" w:rsidRPr="00EF5447" w:rsidRDefault="008D1E4A" w:rsidP="00C620E0">
            <w:pPr>
              <w:pStyle w:val="TAC"/>
              <w:rPr>
                <w:noProof/>
                <w:lang w:eastAsia="zh-CN"/>
              </w:rPr>
            </w:pPr>
            <w:r w:rsidRPr="00EF5447">
              <w:t>DC_66A_n7A</w:t>
            </w:r>
          </w:p>
        </w:tc>
      </w:tr>
      <w:tr w:rsidR="008D1E4A" w:rsidRPr="00EF5447" w14:paraId="3432B3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496BC5" w14:textId="77777777" w:rsidR="008D1E4A" w:rsidRPr="00EF5447" w:rsidRDefault="008D1E4A" w:rsidP="00C620E0">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75B83111" w14:textId="77777777" w:rsidR="008D1E4A" w:rsidRPr="00EF5447" w:rsidRDefault="008D1E4A" w:rsidP="00C620E0">
            <w:pPr>
              <w:pStyle w:val="TAC"/>
              <w:rPr>
                <w:lang w:eastAsia="ja-JP"/>
              </w:rPr>
            </w:pPr>
            <w:r w:rsidRPr="00EF5447">
              <w:rPr>
                <w:lang w:eastAsia="ja-JP"/>
              </w:rPr>
              <w:t>DC_7A_n28A</w:t>
            </w:r>
          </w:p>
          <w:p w14:paraId="363F4479" w14:textId="77777777" w:rsidR="008D1E4A" w:rsidRPr="00EF5447" w:rsidRDefault="008D1E4A" w:rsidP="00C620E0">
            <w:pPr>
              <w:pStyle w:val="TAC"/>
              <w:rPr>
                <w:noProof/>
                <w:lang w:eastAsia="zh-CN"/>
              </w:rPr>
            </w:pPr>
            <w:r w:rsidRPr="00EF5447">
              <w:rPr>
                <w:lang w:eastAsia="ja-JP"/>
              </w:rPr>
              <w:t>DC_66A_n28A</w:t>
            </w:r>
          </w:p>
        </w:tc>
      </w:tr>
      <w:tr w:rsidR="008D1E4A" w:rsidRPr="00EF5447" w14:paraId="225795F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2FEF8B" w14:textId="77777777" w:rsidR="008D1E4A" w:rsidRPr="00EF5447" w:rsidRDefault="008D1E4A" w:rsidP="00C620E0">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20559ED" w14:textId="77777777" w:rsidR="008D1E4A" w:rsidRPr="00EF5447" w:rsidRDefault="008D1E4A" w:rsidP="00C620E0">
            <w:pPr>
              <w:pStyle w:val="TAC"/>
              <w:rPr>
                <w:noProof/>
                <w:lang w:eastAsia="zh-CN"/>
              </w:rPr>
            </w:pPr>
            <w:r w:rsidRPr="00EF5447">
              <w:rPr>
                <w:lang w:eastAsia="ja-JP"/>
              </w:rPr>
              <w:t>66A</w:t>
            </w:r>
            <w:r w:rsidRPr="00EF5447">
              <w:rPr>
                <w:vertAlign w:val="superscript"/>
              </w:rPr>
              <w:t>9</w:t>
            </w:r>
          </w:p>
        </w:tc>
      </w:tr>
      <w:tr w:rsidR="008D1E4A" w:rsidRPr="00EF5447" w14:paraId="2101E6A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004EA" w14:textId="77777777" w:rsidR="008D1E4A" w:rsidRPr="00EF5447" w:rsidRDefault="008D1E4A" w:rsidP="00C620E0">
            <w:pPr>
              <w:pStyle w:val="TAC"/>
              <w:rPr>
                <w:szCs w:val="18"/>
                <w:lang w:eastAsia="zh-CN"/>
              </w:rPr>
            </w:pPr>
            <w:r w:rsidRPr="00EF5447">
              <w:rPr>
                <w:szCs w:val="18"/>
                <w:lang w:eastAsia="zh-CN"/>
              </w:rPr>
              <w:t>DC_7A-66A_n66A</w:t>
            </w:r>
          </w:p>
          <w:p w14:paraId="08693EA2" w14:textId="77777777" w:rsidR="008D1E4A" w:rsidRPr="00EF5447" w:rsidRDefault="008D1E4A" w:rsidP="00C620E0">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894741D" w14:textId="77777777" w:rsidR="008D1E4A" w:rsidRPr="00EF5447" w:rsidRDefault="008D1E4A" w:rsidP="00C620E0">
            <w:pPr>
              <w:pStyle w:val="TAC"/>
              <w:rPr>
                <w:szCs w:val="18"/>
                <w:lang w:eastAsia="zh-CN"/>
              </w:rPr>
            </w:pPr>
            <w:r w:rsidRPr="00EF5447">
              <w:rPr>
                <w:szCs w:val="18"/>
                <w:lang w:eastAsia="zh-CN"/>
              </w:rPr>
              <w:t>DC_7A_n66A</w:t>
            </w:r>
          </w:p>
          <w:p w14:paraId="02375D46" w14:textId="77777777" w:rsidR="008D1E4A" w:rsidRPr="00EF5447" w:rsidRDefault="008D1E4A" w:rsidP="00C620E0">
            <w:pPr>
              <w:pStyle w:val="TAC"/>
              <w:rPr>
                <w:noProof/>
                <w:lang w:eastAsia="zh-CN"/>
              </w:rPr>
            </w:pPr>
            <w:r w:rsidRPr="00EF5447">
              <w:rPr>
                <w:szCs w:val="18"/>
                <w:lang w:eastAsia="zh-CN"/>
              </w:rPr>
              <w:t>DC_66A_n66A</w:t>
            </w:r>
            <w:r w:rsidRPr="00EF5447">
              <w:rPr>
                <w:szCs w:val="18"/>
                <w:vertAlign w:val="superscript"/>
                <w:lang w:eastAsia="zh-CN"/>
              </w:rPr>
              <w:t>2</w:t>
            </w:r>
          </w:p>
        </w:tc>
      </w:tr>
      <w:tr w:rsidR="008D1E4A" w:rsidRPr="00EF5447" w14:paraId="667673D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A4C31" w14:textId="77777777" w:rsidR="008D1E4A" w:rsidRPr="00EF5447" w:rsidRDefault="008D1E4A" w:rsidP="00C620E0">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7D49D521" w14:textId="77777777" w:rsidR="008D1E4A" w:rsidRPr="00EF5447" w:rsidRDefault="008D1E4A" w:rsidP="00C620E0">
            <w:pPr>
              <w:pStyle w:val="TAC"/>
              <w:rPr>
                <w:szCs w:val="18"/>
                <w:lang w:eastAsia="zh-CN"/>
              </w:rPr>
            </w:pPr>
            <w:r w:rsidRPr="00EF5447">
              <w:rPr>
                <w:szCs w:val="18"/>
                <w:lang w:eastAsia="zh-CN"/>
              </w:rPr>
              <w:t>DC_7A_n66A</w:t>
            </w:r>
          </w:p>
          <w:p w14:paraId="14825152" w14:textId="77777777" w:rsidR="008D1E4A" w:rsidRPr="00EF5447" w:rsidRDefault="008D1E4A" w:rsidP="00C620E0">
            <w:pPr>
              <w:pStyle w:val="TAC"/>
              <w:rPr>
                <w:szCs w:val="18"/>
                <w:lang w:eastAsia="zh-CN"/>
              </w:rPr>
            </w:pPr>
            <w:r w:rsidRPr="00EF5447">
              <w:rPr>
                <w:szCs w:val="18"/>
                <w:lang w:eastAsia="zh-CN"/>
              </w:rPr>
              <w:t>DC_66A_n66A</w:t>
            </w:r>
            <w:r w:rsidRPr="00EF5447">
              <w:rPr>
                <w:szCs w:val="18"/>
                <w:vertAlign w:val="superscript"/>
                <w:lang w:eastAsia="zh-CN"/>
              </w:rPr>
              <w:t>2</w:t>
            </w:r>
          </w:p>
        </w:tc>
      </w:tr>
      <w:tr w:rsidR="008D1E4A" w:rsidRPr="00EF5447" w14:paraId="06AE1B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73D2" w14:textId="77777777" w:rsidR="008D1E4A" w:rsidRPr="00EF5447" w:rsidRDefault="008D1E4A" w:rsidP="00C620E0">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75332244" w14:textId="77777777" w:rsidR="008D1E4A" w:rsidRPr="00EF5447" w:rsidRDefault="008D1E4A" w:rsidP="00C620E0">
            <w:pPr>
              <w:pStyle w:val="TAC"/>
              <w:rPr>
                <w:lang w:eastAsia="ja-JP"/>
              </w:rPr>
            </w:pPr>
            <w:r w:rsidRPr="00EF5447">
              <w:rPr>
                <w:lang w:eastAsia="ja-JP"/>
              </w:rPr>
              <w:t>DC_7A_n71A</w:t>
            </w:r>
          </w:p>
          <w:p w14:paraId="45B688E2" w14:textId="77777777" w:rsidR="008D1E4A" w:rsidRPr="00EF5447" w:rsidRDefault="008D1E4A" w:rsidP="00C620E0">
            <w:pPr>
              <w:pStyle w:val="TAC"/>
              <w:rPr>
                <w:szCs w:val="18"/>
                <w:lang w:eastAsia="zh-CN"/>
              </w:rPr>
            </w:pPr>
            <w:r w:rsidRPr="00EF5447">
              <w:rPr>
                <w:lang w:eastAsia="ja-JP"/>
              </w:rPr>
              <w:t>DC_66A_n71A</w:t>
            </w:r>
          </w:p>
        </w:tc>
      </w:tr>
      <w:tr w:rsidR="008D1E4A" w:rsidRPr="00EF5447" w14:paraId="2443DF5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FB9FB" w14:textId="77777777" w:rsidR="008D1E4A" w:rsidRPr="00EF5447" w:rsidRDefault="008D1E4A" w:rsidP="00C620E0">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536EBCA8" w14:textId="77777777" w:rsidR="008D1E4A" w:rsidRPr="00EF5447" w:rsidRDefault="008D1E4A" w:rsidP="00C620E0">
            <w:pPr>
              <w:pStyle w:val="TAC"/>
              <w:rPr>
                <w:lang w:eastAsia="ja-JP"/>
              </w:rPr>
            </w:pPr>
            <w:r w:rsidRPr="00EF5447">
              <w:rPr>
                <w:lang w:eastAsia="ja-JP"/>
              </w:rPr>
              <w:t>DC_7A_n71A</w:t>
            </w:r>
          </w:p>
          <w:p w14:paraId="5A485724" w14:textId="77777777" w:rsidR="008D1E4A" w:rsidRPr="00EF5447" w:rsidRDefault="008D1E4A" w:rsidP="00C620E0">
            <w:pPr>
              <w:pStyle w:val="TAC"/>
              <w:rPr>
                <w:szCs w:val="18"/>
                <w:lang w:eastAsia="zh-CN"/>
              </w:rPr>
            </w:pPr>
            <w:r w:rsidRPr="00EF5447">
              <w:rPr>
                <w:lang w:eastAsia="ja-JP"/>
              </w:rPr>
              <w:t>DC_66A_n71A</w:t>
            </w:r>
          </w:p>
        </w:tc>
      </w:tr>
      <w:tr w:rsidR="008D1E4A" w:rsidRPr="00EF5447" w14:paraId="62CDC6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AD4BB" w14:textId="77777777" w:rsidR="008D1E4A" w:rsidRPr="00EF5447" w:rsidRDefault="008D1E4A" w:rsidP="00C620E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81FED84" w14:textId="77777777" w:rsidR="008D1E4A" w:rsidRPr="00EF5447" w:rsidRDefault="008D1E4A" w:rsidP="00C620E0">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BE7A3CB" w14:textId="77777777" w:rsidR="008D1E4A" w:rsidRPr="00EF5447" w:rsidRDefault="008D1E4A" w:rsidP="00C620E0">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0835720" w14:textId="77777777" w:rsidR="008D1E4A" w:rsidRPr="00EF5447" w:rsidRDefault="008D1E4A" w:rsidP="00C620E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B218D3" w14:textId="77777777" w:rsidR="008D1E4A" w:rsidRPr="00EF5447" w:rsidRDefault="008D1E4A" w:rsidP="00C620E0">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06F4B50" w14:textId="77777777" w:rsidR="008D1E4A" w:rsidRPr="00EF5447" w:rsidRDefault="008D1E4A" w:rsidP="00C620E0">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78A93525" w14:textId="77777777" w:rsidR="008D1E4A" w:rsidRPr="00EF5447" w:rsidRDefault="008D1E4A" w:rsidP="00C620E0">
            <w:pPr>
              <w:pStyle w:val="TAC"/>
              <w:rPr>
                <w:b/>
              </w:rPr>
            </w:pPr>
            <w:r w:rsidRPr="00EF5447">
              <w:rPr>
                <w:lang w:eastAsia="fi-FI"/>
              </w:rPr>
              <w:t>DC_</w:t>
            </w:r>
            <w:r w:rsidRPr="00EF5447">
              <w:t>7A_n77A</w:t>
            </w:r>
          </w:p>
          <w:p w14:paraId="0E68BAAA" w14:textId="77777777" w:rsidR="008D1E4A" w:rsidRPr="00EF5447" w:rsidRDefault="008D1E4A" w:rsidP="00C620E0">
            <w:pPr>
              <w:pStyle w:val="TAC"/>
              <w:rPr>
                <w:lang w:eastAsia="ja-JP"/>
              </w:rPr>
            </w:pPr>
            <w:r w:rsidRPr="00EF5447">
              <w:t>DC_66A_n77A</w:t>
            </w:r>
          </w:p>
        </w:tc>
      </w:tr>
      <w:tr w:rsidR="008D1E4A" w:rsidRPr="00EF5447" w14:paraId="3B9284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DA58A" w14:textId="77777777" w:rsidR="008D1E4A" w:rsidRPr="00EF5447" w:rsidRDefault="008D1E4A" w:rsidP="00C620E0">
            <w:pPr>
              <w:pStyle w:val="TAC"/>
            </w:pPr>
            <w:r w:rsidRPr="00EF5447">
              <w:t>DC_7A_n66A-n78A</w:t>
            </w:r>
          </w:p>
          <w:p w14:paraId="3CD45C0D" w14:textId="77777777" w:rsidR="008D1E4A" w:rsidRPr="00EF5447" w:rsidRDefault="008D1E4A" w:rsidP="00C620E0">
            <w:pPr>
              <w:pStyle w:val="TAC"/>
            </w:pPr>
            <w:r w:rsidRPr="00EF5447">
              <w:t>DC_7A-7A_n66A-n78A</w:t>
            </w:r>
          </w:p>
          <w:p w14:paraId="39DC2C0D" w14:textId="77777777" w:rsidR="008D1E4A" w:rsidRPr="00EF5447" w:rsidRDefault="008D1E4A" w:rsidP="00C620E0">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4E92B395"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6D003231" w14:textId="77777777" w:rsidR="008D1E4A" w:rsidRPr="00EF5447" w:rsidRDefault="008D1E4A" w:rsidP="00C620E0">
            <w:pPr>
              <w:pStyle w:val="TAC"/>
              <w:rPr>
                <w:lang w:eastAsia="ja-JP"/>
              </w:rPr>
            </w:pPr>
            <w:r w:rsidRPr="00EF5447">
              <w:t>DC_</w:t>
            </w:r>
            <w:r w:rsidRPr="00EF5447">
              <w:rPr>
                <w:lang w:eastAsia="zh-CN"/>
              </w:rPr>
              <w:t>7</w:t>
            </w:r>
            <w:r w:rsidRPr="00EF5447">
              <w:t>A_n78A</w:t>
            </w:r>
          </w:p>
        </w:tc>
      </w:tr>
      <w:tr w:rsidR="008D1E4A" w:rsidRPr="00EF5447" w14:paraId="3ECC3C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3EDB6" w14:textId="77777777" w:rsidR="008D1E4A" w:rsidRPr="00EF5447" w:rsidRDefault="008D1E4A" w:rsidP="00C620E0">
            <w:pPr>
              <w:pStyle w:val="TAC"/>
            </w:pPr>
            <w:r w:rsidRPr="00EF5447">
              <w:t>DC_7A-66A_n78A</w:t>
            </w:r>
          </w:p>
          <w:p w14:paraId="6EF34CCF" w14:textId="77777777" w:rsidR="008D1E4A" w:rsidRPr="00EF5447" w:rsidRDefault="008D1E4A" w:rsidP="00C620E0">
            <w:pPr>
              <w:pStyle w:val="TAC"/>
              <w:rPr>
                <w:lang w:eastAsia="fr-FR"/>
              </w:rPr>
            </w:pPr>
            <w:r w:rsidRPr="00EF5447">
              <w:t>DC_7C-66A_n78A</w:t>
            </w:r>
          </w:p>
          <w:p w14:paraId="06D69E69" w14:textId="77777777" w:rsidR="008D1E4A" w:rsidRPr="00EF5447" w:rsidRDefault="008D1E4A" w:rsidP="00C620E0">
            <w:pPr>
              <w:pStyle w:val="TAC"/>
              <w:rPr>
                <w:noProof/>
                <w:lang w:eastAsia="zh-CN"/>
              </w:rPr>
            </w:pPr>
            <w:r w:rsidRPr="00EF5447">
              <w:rPr>
                <w:noProof/>
                <w:lang w:eastAsia="zh-CN"/>
              </w:rPr>
              <w:t>DC_7A-66A_n78(2A)</w:t>
            </w:r>
          </w:p>
          <w:p w14:paraId="7287C356" w14:textId="77777777" w:rsidR="008D1E4A" w:rsidRPr="00EF5447" w:rsidRDefault="008D1E4A" w:rsidP="00C620E0">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5D5DA5FD" w14:textId="77777777" w:rsidR="008D1E4A" w:rsidRPr="00EF5447" w:rsidRDefault="008D1E4A" w:rsidP="00C620E0">
            <w:pPr>
              <w:pStyle w:val="TAC"/>
              <w:rPr>
                <w:noProof/>
              </w:rPr>
            </w:pPr>
            <w:r w:rsidRPr="00EF5447">
              <w:rPr>
                <w:noProof/>
              </w:rPr>
              <w:t>DC_7A_n78A</w:t>
            </w:r>
          </w:p>
          <w:p w14:paraId="6CB5BC8A" w14:textId="77777777" w:rsidR="008D1E4A" w:rsidRPr="00EF5447" w:rsidRDefault="008D1E4A" w:rsidP="00C620E0">
            <w:pPr>
              <w:pStyle w:val="TAC"/>
              <w:rPr>
                <w:noProof/>
                <w:lang w:eastAsia="fr-FR"/>
              </w:rPr>
            </w:pPr>
            <w:r w:rsidRPr="00EF5447">
              <w:rPr>
                <w:noProof/>
              </w:rPr>
              <w:t>DC_7C_n78A</w:t>
            </w:r>
          </w:p>
          <w:p w14:paraId="130EEDFA" w14:textId="77777777" w:rsidR="008D1E4A" w:rsidRPr="00EF5447" w:rsidRDefault="008D1E4A" w:rsidP="00C620E0">
            <w:pPr>
              <w:pStyle w:val="TAC"/>
              <w:rPr>
                <w:noProof/>
                <w:lang w:eastAsia="zh-CN"/>
              </w:rPr>
            </w:pPr>
            <w:r w:rsidRPr="00EF5447">
              <w:rPr>
                <w:noProof/>
                <w:kern w:val="2"/>
              </w:rPr>
              <w:t>DC_66A_n78A</w:t>
            </w:r>
          </w:p>
        </w:tc>
      </w:tr>
      <w:tr w:rsidR="008D1E4A" w:rsidRPr="00EF5447" w14:paraId="06CA1D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6182E" w14:textId="77777777" w:rsidR="008D1E4A" w:rsidRPr="00EF5447" w:rsidRDefault="008D1E4A" w:rsidP="00C620E0">
            <w:pPr>
              <w:pStyle w:val="TAC"/>
              <w:rPr>
                <w:lang w:eastAsia="fr-FR"/>
              </w:rPr>
            </w:pPr>
            <w:r w:rsidRPr="00EF5447">
              <w:t>DC_7A-7A-66A_n78A</w:t>
            </w:r>
          </w:p>
          <w:p w14:paraId="024A719C" w14:textId="77777777" w:rsidR="008D1E4A" w:rsidRPr="00EF5447" w:rsidRDefault="008D1E4A" w:rsidP="00C620E0">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7CF5196D" w14:textId="77777777" w:rsidR="008D1E4A" w:rsidRPr="00EF5447" w:rsidRDefault="008D1E4A" w:rsidP="00C620E0">
            <w:pPr>
              <w:pStyle w:val="TAC"/>
              <w:rPr>
                <w:noProof/>
              </w:rPr>
            </w:pPr>
            <w:r w:rsidRPr="00EF5447">
              <w:rPr>
                <w:noProof/>
              </w:rPr>
              <w:t>DC_7A_n78A</w:t>
            </w:r>
          </w:p>
          <w:p w14:paraId="61DD6DCC" w14:textId="77777777" w:rsidR="008D1E4A" w:rsidRPr="00EF5447" w:rsidRDefault="008D1E4A" w:rsidP="00C620E0">
            <w:pPr>
              <w:pStyle w:val="TAC"/>
              <w:rPr>
                <w:noProof/>
                <w:lang w:eastAsia="zh-CN"/>
              </w:rPr>
            </w:pPr>
            <w:r w:rsidRPr="00EF5447">
              <w:rPr>
                <w:noProof/>
                <w:kern w:val="2"/>
              </w:rPr>
              <w:t>DC_66A_n78A</w:t>
            </w:r>
          </w:p>
        </w:tc>
      </w:tr>
      <w:tr w:rsidR="008D1E4A" w:rsidRPr="00EF5447" w14:paraId="079A48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CC4C2" w14:textId="77777777" w:rsidR="008D1E4A" w:rsidRPr="00EF5447" w:rsidRDefault="008D1E4A" w:rsidP="00C620E0">
            <w:pPr>
              <w:pStyle w:val="TAC"/>
              <w:rPr>
                <w:lang w:eastAsia="fr-FR"/>
              </w:rPr>
            </w:pPr>
            <w:r w:rsidRPr="00EF5447">
              <w:lastRenderedPageBreak/>
              <w:t>DC_7A-7A-66A-66A_n78A</w:t>
            </w:r>
          </w:p>
          <w:p w14:paraId="2044FE27" w14:textId="77777777" w:rsidR="008D1E4A" w:rsidRPr="00EF5447" w:rsidRDefault="008D1E4A" w:rsidP="00C620E0">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11D6D013" w14:textId="77777777" w:rsidR="008D1E4A" w:rsidRPr="00EF5447" w:rsidRDefault="008D1E4A" w:rsidP="00C620E0">
            <w:pPr>
              <w:pStyle w:val="TAC"/>
              <w:rPr>
                <w:noProof/>
              </w:rPr>
            </w:pPr>
            <w:r w:rsidRPr="00EF5447">
              <w:rPr>
                <w:noProof/>
              </w:rPr>
              <w:t>DC_7A_n78A</w:t>
            </w:r>
          </w:p>
          <w:p w14:paraId="78F91B53" w14:textId="77777777" w:rsidR="008D1E4A" w:rsidRPr="00EF5447" w:rsidRDefault="008D1E4A" w:rsidP="00C620E0">
            <w:pPr>
              <w:pStyle w:val="TAC"/>
              <w:rPr>
                <w:noProof/>
              </w:rPr>
            </w:pPr>
            <w:r w:rsidRPr="00EF5447">
              <w:rPr>
                <w:noProof/>
              </w:rPr>
              <w:t>DC_66A_n78A</w:t>
            </w:r>
          </w:p>
        </w:tc>
      </w:tr>
      <w:tr w:rsidR="008D1E4A" w:rsidRPr="00EF5447" w14:paraId="7A4BE4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4A791" w14:textId="77777777" w:rsidR="008D1E4A" w:rsidRPr="00EF5447" w:rsidRDefault="008D1E4A" w:rsidP="00C620E0">
            <w:pPr>
              <w:pStyle w:val="TAC"/>
              <w:rPr>
                <w:lang w:eastAsia="zh-CN"/>
              </w:rPr>
            </w:pPr>
            <w:r w:rsidRPr="00EF5447">
              <w:rPr>
                <w:lang w:eastAsia="zh-CN"/>
              </w:rPr>
              <w:t>DC_7A-66A-66A_n78A</w:t>
            </w:r>
          </w:p>
          <w:p w14:paraId="12FD2EA9" w14:textId="77777777" w:rsidR="008D1E4A" w:rsidRPr="00EF5447" w:rsidRDefault="008D1E4A" w:rsidP="00C620E0">
            <w:pPr>
              <w:pStyle w:val="TAC"/>
              <w:rPr>
                <w:lang w:eastAsia="zh-CN"/>
              </w:rPr>
            </w:pPr>
            <w:r w:rsidRPr="00EF5447">
              <w:rPr>
                <w:lang w:eastAsia="zh-CN"/>
              </w:rPr>
              <w:t>DC_7C-66A-66A_n78A</w:t>
            </w:r>
          </w:p>
          <w:p w14:paraId="15F3B9BA" w14:textId="77777777" w:rsidR="008D1E4A" w:rsidRPr="00EF5447" w:rsidRDefault="008D1E4A" w:rsidP="00C620E0">
            <w:pPr>
              <w:pStyle w:val="TAC"/>
              <w:rPr>
                <w:noProof/>
                <w:lang w:eastAsia="zh-CN"/>
              </w:rPr>
            </w:pPr>
            <w:r w:rsidRPr="00EF5447">
              <w:rPr>
                <w:noProof/>
                <w:lang w:eastAsia="zh-CN"/>
              </w:rPr>
              <w:t>DC_7A-66A-66A_n78(2A)</w:t>
            </w:r>
          </w:p>
          <w:p w14:paraId="4228CE1E" w14:textId="77777777" w:rsidR="008D1E4A" w:rsidRPr="00EF5447" w:rsidRDefault="008D1E4A" w:rsidP="00C620E0">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32781B8F" w14:textId="77777777" w:rsidR="008D1E4A" w:rsidRPr="00EF5447" w:rsidRDefault="008D1E4A" w:rsidP="00C620E0">
            <w:pPr>
              <w:pStyle w:val="TAC"/>
              <w:rPr>
                <w:noProof/>
                <w:lang w:eastAsia="zh-CN"/>
              </w:rPr>
            </w:pPr>
            <w:r w:rsidRPr="00EF5447">
              <w:rPr>
                <w:noProof/>
                <w:lang w:eastAsia="zh-CN"/>
              </w:rPr>
              <w:t>DC_7A_n78A</w:t>
            </w:r>
          </w:p>
          <w:p w14:paraId="44C5FB70"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0EFA01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09962" w14:textId="77777777" w:rsidR="008D1E4A" w:rsidRPr="00EF5447" w:rsidRDefault="008D1E4A" w:rsidP="00C620E0">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7C892388" w14:textId="77777777" w:rsidR="008D1E4A" w:rsidRPr="00EF5447" w:rsidRDefault="008D1E4A" w:rsidP="00C620E0">
            <w:pPr>
              <w:pStyle w:val="TAC"/>
            </w:pPr>
            <w:r w:rsidRPr="00EF5447">
              <w:t>DC_7A_n78A</w:t>
            </w:r>
          </w:p>
          <w:p w14:paraId="34251DEE" w14:textId="77777777" w:rsidR="008D1E4A" w:rsidRPr="00EF5447" w:rsidRDefault="008D1E4A" w:rsidP="00C620E0">
            <w:pPr>
              <w:pStyle w:val="TAC"/>
              <w:rPr>
                <w:noProof/>
                <w:lang w:eastAsia="zh-CN"/>
              </w:rPr>
            </w:pPr>
            <w:r w:rsidRPr="00EF5447">
              <w:t>DC_7A_n80A</w:t>
            </w:r>
          </w:p>
        </w:tc>
      </w:tr>
      <w:tr w:rsidR="008D1E4A" w:rsidRPr="00EF5447" w14:paraId="596C8A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12957" w14:textId="77777777" w:rsidR="008D1E4A" w:rsidRPr="00EF5447" w:rsidRDefault="008D1E4A" w:rsidP="00C620E0">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356BA8D3" w14:textId="77777777" w:rsidR="008D1E4A" w:rsidRPr="00EF5447" w:rsidRDefault="008D1E4A" w:rsidP="00C620E0">
            <w:pPr>
              <w:pStyle w:val="TAC"/>
              <w:rPr>
                <w:rFonts w:eastAsia="Malgun Gothic"/>
                <w:lang w:eastAsia="ko-KR"/>
              </w:rPr>
            </w:pPr>
            <w:r w:rsidRPr="00EF5447">
              <w:rPr>
                <w:rFonts w:eastAsia="Malgun Gothic"/>
                <w:lang w:eastAsia="ko-KR"/>
              </w:rPr>
              <w:t>DC_8A_n1A</w:t>
            </w:r>
          </w:p>
          <w:p w14:paraId="7E3885A8" w14:textId="77777777" w:rsidR="008D1E4A" w:rsidRPr="00EF5447" w:rsidRDefault="008D1E4A" w:rsidP="00C620E0">
            <w:pPr>
              <w:pStyle w:val="TAC"/>
            </w:pPr>
            <w:r w:rsidRPr="00EF5447">
              <w:rPr>
                <w:rFonts w:eastAsia="Malgun Gothic"/>
                <w:lang w:eastAsia="ko-KR"/>
              </w:rPr>
              <w:t>DC_8A_n78A</w:t>
            </w:r>
          </w:p>
        </w:tc>
      </w:tr>
      <w:tr w:rsidR="008D1E4A" w:rsidRPr="00EF5447" w14:paraId="1087CA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0B0056" w14:textId="77777777" w:rsidR="008D1E4A" w:rsidRPr="00EF5447" w:rsidRDefault="008D1E4A" w:rsidP="00C620E0">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2518ABED"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3E885DEB" w14:textId="77777777" w:rsidR="008D1E4A" w:rsidRPr="00EF5447" w:rsidRDefault="008D1E4A" w:rsidP="00C620E0">
            <w:pPr>
              <w:pStyle w:val="TAC"/>
            </w:pPr>
            <w:r w:rsidRPr="00EF5447">
              <w:rPr>
                <w:rFonts w:eastAsia="Malgun Gothic"/>
                <w:lang w:eastAsia="ko-KR"/>
              </w:rPr>
              <w:t>DC_8A_n28A</w:t>
            </w:r>
          </w:p>
        </w:tc>
      </w:tr>
      <w:tr w:rsidR="008D1E4A" w:rsidRPr="00EF5447" w14:paraId="4337AB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6C9694" w14:textId="77777777" w:rsidR="008D1E4A" w:rsidRPr="00EF5447" w:rsidRDefault="008D1E4A" w:rsidP="00C620E0">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14D97858"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75EA93DE" w14:textId="77777777" w:rsidR="008D1E4A" w:rsidRPr="00EF5447" w:rsidRDefault="008D1E4A" w:rsidP="00C620E0">
            <w:pPr>
              <w:pStyle w:val="TAC"/>
              <w:rPr>
                <w:rFonts w:eastAsia="Malgun Gothic"/>
                <w:lang w:eastAsia="ko-KR"/>
              </w:rPr>
            </w:pPr>
            <w:r w:rsidRPr="00EF5447">
              <w:rPr>
                <w:rFonts w:eastAsia="Malgun Gothic"/>
                <w:lang w:eastAsia="ko-KR"/>
              </w:rPr>
              <w:t>DC_8A_n77A</w:t>
            </w:r>
          </w:p>
        </w:tc>
      </w:tr>
      <w:tr w:rsidR="008D1E4A" w:rsidRPr="00EF5447" w14:paraId="45CD29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CB7BBD" w14:textId="77777777" w:rsidR="008D1E4A" w:rsidRPr="00EF5447" w:rsidRDefault="008D1E4A" w:rsidP="00C620E0">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1E56D6EE"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04803711" w14:textId="77777777" w:rsidR="008D1E4A" w:rsidRPr="00EF5447" w:rsidRDefault="008D1E4A" w:rsidP="00C620E0">
            <w:pPr>
              <w:pStyle w:val="TAC"/>
              <w:rPr>
                <w:rFonts w:eastAsia="Malgun Gothic"/>
                <w:lang w:eastAsia="ko-KR"/>
              </w:rPr>
            </w:pPr>
            <w:r w:rsidRPr="00EF5447">
              <w:rPr>
                <w:rFonts w:eastAsia="Malgun Gothic"/>
                <w:lang w:eastAsia="ko-KR"/>
              </w:rPr>
              <w:t>DC_8A_n77A</w:t>
            </w:r>
          </w:p>
        </w:tc>
      </w:tr>
      <w:tr w:rsidR="008D1E4A" w:rsidRPr="00EF5447" w14:paraId="6A34AE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C68BB" w14:textId="77777777" w:rsidR="008D1E4A" w:rsidRPr="00EF5447" w:rsidRDefault="008D1E4A" w:rsidP="00C620E0">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733AB0B0" w14:textId="77777777" w:rsidR="008D1E4A" w:rsidRPr="00EF5447" w:rsidRDefault="008D1E4A" w:rsidP="00C620E0">
            <w:pPr>
              <w:pStyle w:val="TAC"/>
              <w:rPr>
                <w:lang w:eastAsia="fr-FR"/>
              </w:rPr>
            </w:pPr>
            <w:r w:rsidRPr="00EF5447">
              <w:t>DC_8A_n3A</w:t>
            </w:r>
          </w:p>
          <w:p w14:paraId="2D993937" w14:textId="77777777" w:rsidR="008D1E4A" w:rsidRPr="00EF5447" w:rsidRDefault="008D1E4A" w:rsidP="00C620E0">
            <w:pPr>
              <w:pStyle w:val="TAC"/>
              <w:rPr>
                <w:rFonts w:eastAsia="Malgun Gothic"/>
                <w:lang w:eastAsia="ko-KR"/>
              </w:rPr>
            </w:pPr>
            <w:r w:rsidRPr="00EF5447">
              <w:t>DC_11A_n3A</w:t>
            </w:r>
          </w:p>
        </w:tc>
      </w:tr>
      <w:tr w:rsidR="008D1E4A" w:rsidRPr="00EF5447" w14:paraId="44028B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135A79" w14:textId="77777777" w:rsidR="008D1E4A" w:rsidRPr="00EF5447" w:rsidRDefault="008D1E4A" w:rsidP="00C620E0">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B827826" w14:textId="77777777" w:rsidR="008D1E4A" w:rsidRPr="00EF5447" w:rsidRDefault="008D1E4A" w:rsidP="00C620E0">
            <w:pPr>
              <w:pStyle w:val="TAC"/>
            </w:pPr>
            <w:r w:rsidRPr="00EF5447">
              <w:t>DC_8A_n28A</w:t>
            </w:r>
          </w:p>
          <w:p w14:paraId="17481962" w14:textId="77777777" w:rsidR="008D1E4A" w:rsidRPr="00EF5447" w:rsidRDefault="008D1E4A" w:rsidP="00C620E0">
            <w:pPr>
              <w:pStyle w:val="TAC"/>
            </w:pPr>
            <w:r w:rsidRPr="00EF5447">
              <w:t>DC_11A_n28A</w:t>
            </w:r>
          </w:p>
        </w:tc>
      </w:tr>
      <w:tr w:rsidR="008D1E4A" w:rsidRPr="00EF5447" w14:paraId="38A098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827B4" w14:textId="77777777" w:rsidR="008D1E4A" w:rsidRPr="00EF5447" w:rsidRDefault="008D1E4A" w:rsidP="00C620E0">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E07E67A" w14:textId="77777777" w:rsidR="008D1E4A" w:rsidRPr="00EF5447" w:rsidRDefault="008D1E4A" w:rsidP="00C620E0">
            <w:pPr>
              <w:pStyle w:val="TAC"/>
            </w:pPr>
            <w:r w:rsidRPr="00EF5447">
              <w:t>DC_8A_n77A</w:t>
            </w:r>
          </w:p>
          <w:p w14:paraId="5021B81A" w14:textId="77777777" w:rsidR="008D1E4A" w:rsidRPr="00EF5447" w:rsidRDefault="008D1E4A" w:rsidP="00C620E0">
            <w:pPr>
              <w:pStyle w:val="TAC"/>
              <w:rPr>
                <w:noProof/>
                <w:lang w:eastAsia="zh-CN"/>
              </w:rPr>
            </w:pPr>
            <w:r w:rsidRPr="00EF5447">
              <w:t>DC_11A_n77A</w:t>
            </w:r>
          </w:p>
        </w:tc>
      </w:tr>
      <w:tr w:rsidR="008D1E4A" w:rsidRPr="00EF5447" w14:paraId="691FDB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4FA7B" w14:textId="77777777" w:rsidR="008D1E4A" w:rsidRPr="00EF5447" w:rsidRDefault="008D1E4A" w:rsidP="00C620E0">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3D9E9E5" w14:textId="77777777" w:rsidR="008D1E4A" w:rsidRPr="00EF5447" w:rsidRDefault="008D1E4A" w:rsidP="00C620E0">
            <w:pPr>
              <w:pStyle w:val="TAC"/>
              <w:rPr>
                <w:lang w:eastAsia="fr-FR"/>
              </w:rPr>
            </w:pPr>
            <w:r w:rsidRPr="00EF5447">
              <w:t>DC_8A_n77A</w:t>
            </w:r>
          </w:p>
          <w:p w14:paraId="49EECC49" w14:textId="77777777" w:rsidR="008D1E4A" w:rsidRPr="00EF5447" w:rsidRDefault="008D1E4A" w:rsidP="00C620E0">
            <w:pPr>
              <w:pStyle w:val="TAC"/>
            </w:pPr>
            <w:r w:rsidRPr="00EF5447">
              <w:t>DC_11A_n77A</w:t>
            </w:r>
          </w:p>
        </w:tc>
      </w:tr>
      <w:tr w:rsidR="008D1E4A" w:rsidRPr="00EF5447" w14:paraId="79AF5B1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31CA0" w14:textId="77777777" w:rsidR="008D1E4A" w:rsidRPr="00EF5447" w:rsidRDefault="008D1E4A" w:rsidP="00C620E0">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C0DE19F" w14:textId="77777777" w:rsidR="008D1E4A" w:rsidRPr="00EF5447" w:rsidRDefault="008D1E4A" w:rsidP="00C620E0">
            <w:pPr>
              <w:pStyle w:val="TAC"/>
            </w:pPr>
            <w:r w:rsidRPr="00EF5447">
              <w:t>DC_8A_n78A</w:t>
            </w:r>
          </w:p>
          <w:p w14:paraId="0B954CC8" w14:textId="77777777" w:rsidR="008D1E4A" w:rsidRPr="00EF5447" w:rsidRDefault="008D1E4A" w:rsidP="00C620E0">
            <w:pPr>
              <w:pStyle w:val="TAC"/>
              <w:rPr>
                <w:noProof/>
                <w:lang w:eastAsia="zh-CN"/>
              </w:rPr>
            </w:pPr>
            <w:r w:rsidRPr="00EF5447">
              <w:t>DC_11A_n78A</w:t>
            </w:r>
          </w:p>
        </w:tc>
      </w:tr>
      <w:tr w:rsidR="008D1E4A" w:rsidRPr="00EF5447" w14:paraId="3EEF22B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6514E" w14:textId="77777777" w:rsidR="008D1E4A" w:rsidRPr="00EF5447" w:rsidRDefault="008D1E4A" w:rsidP="00C620E0">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FA9EFFB" w14:textId="77777777" w:rsidR="008D1E4A" w:rsidRPr="00EF5447" w:rsidRDefault="008D1E4A" w:rsidP="00C620E0">
            <w:pPr>
              <w:pStyle w:val="TAC"/>
              <w:rPr>
                <w:szCs w:val="18"/>
                <w:lang w:eastAsia="ja-JP"/>
              </w:rPr>
            </w:pPr>
            <w:r w:rsidRPr="00EF5447">
              <w:rPr>
                <w:szCs w:val="18"/>
                <w:lang w:eastAsia="ja-JP"/>
              </w:rPr>
              <w:t>DC_8A_n78A</w:t>
            </w:r>
          </w:p>
          <w:p w14:paraId="7568576F" w14:textId="77777777" w:rsidR="008D1E4A" w:rsidRPr="00EF5447" w:rsidRDefault="008D1E4A" w:rsidP="00C620E0">
            <w:pPr>
              <w:pStyle w:val="TAC"/>
              <w:rPr>
                <w:noProof/>
                <w:lang w:eastAsia="zh-CN"/>
              </w:rPr>
            </w:pPr>
            <w:r w:rsidRPr="00EF5447">
              <w:rPr>
                <w:szCs w:val="18"/>
                <w:lang w:eastAsia="ja-JP"/>
              </w:rPr>
              <w:t>DC_20A_n78A</w:t>
            </w:r>
          </w:p>
        </w:tc>
      </w:tr>
      <w:tr w:rsidR="008D1E4A" w:rsidRPr="00EF5447" w14:paraId="1E25FD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132416" w14:textId="77777777" w:rsidR="008D1E4A" w:rsidRPr="00EF5447" w:rsidRDefault="008D1E4A" w:rsidP="00C620E0">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345C51E2"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4BE2889"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547FAF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855D9" w14:textId="77777777" w:rsidR="008D1E4A" w:rsidRPr="00EF5447" w:rsidRDefault="008D1E4A" w:rsidP="00C620E0">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67B2460A"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D35D02A"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2B69E4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817B32" w14:textId="77777777" w:rsidR="008D1E4A" w:rsidRPr="00EF5447" w:rsidRDefault="008D1E4A" w:rsidP="00C620E0">
            <w:pPr>
              <w:pStyle w:val="TAC"/>
              <w:rPr>
                <w:lang w:eastAsia="ja-JP"/>
              </w:rPr>
            </w:pPr>
            <w:r w:rsidRPr="00EF5447">
              <w:rPr>
                <w:lang w:eastAsia="ja-JP"/>
              </w:rPr>
              <w:t>DC_8A-40A_n1A</w:t>
            </w:r>
          </w:p>
          <w:p w14:paraId="1F60007D" w14:textId="77777777" w:rsidR="008D1E4A" w:rsidRPr="00EF5447" w:rsidRDefault="008D1E4A" w:rsidP="00C620E0">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40FF6E49" w14:textId="77777777" w:rsidR="008D1E4A" w:rsidRPr="00B677E8" w:rsidRDefault="008D1E4A" w:rsidP="00C620E0">
            <w:pPr>
              <w:pStyle w:val="TAC"/>
              <w:rPr>
                <w:lang w:eastAsia="fi-FI"/>
              </w:rPr>
            </w:pPr>
            <w:r w:rsidRPr="00B677E8">
              <w:rPr>
                <w:lang w:eastAsia="fi-FI"/>
              </w:rPr>
              <w:t>DC_8A_</w:t>
            </w:r>
            <w:r w:rsidRPr="00B677E8">
              <w:rPr>
                <w:lang w:eastAsia="ja-JP"/>
              </w:rPr>
              <w:t>n1A</w:t>
            </w:r>
          </w:p>
          <w:p w14:paraId="2236CD2C" w14:textId="77777777" w:rsidR="008D1E4A" w:rsidRPr="00EF5447" w:rsidRDefault="008D1E4A" w:rsidP="00C620E0">
            <w:pPr>
              <w:pStyle w:val="TAC"/>
              <w:rPr>
                <w:lang w:eastAsia="zh-CN"/>
              </w:rPr>
            </w:pPr>
            <w:r w:rsidRPr="00B677E8">
              <w:rPr>
                <w:lang w:eastAsia="fi-FI"/>
              </w:rPr>
              <w:t>DC_40A_</w:t>
            </w:r>
            <w:r w:rsidRPr="00B677E8">
              <w:rPr>
                <w:lang w:eastAsia="ja-JP"/>
              </w:rPr>
              <w:t>n1A</w:t>
            </w:r>
          </w:p>
        </w:tc>
      </w:tr>
      <w:tr w:rsidR="008D1E4A" w:rsidRPr="00EF5447" w14:paraId="36264B2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823C6A" w14:textId="77777777" w:rsidR="008D1E4A" w:rsidRPr="00EF5447" w:rsidRDefault="008D1E4A" w:rsidP="00C620E0">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7547012" w14:textId="77777777" w:rsidR="008D1E4A" w:rsidRPr="00EF5447" w:rsidRDefault="008D1E4A" w:rsidP="00C620E0">
            <w:pPr>
              <w:pStyle w:val="TAC"/>
              <w:rPr>
                <w:rFonts w:cs="Arial"/>
                <w:szCs w:val="16"/>
                <w:lang w:eastAsia="zh-CN"/>
              </w:rPr>
            </w:pPr>
            <w:r w:rsidRPr="00EF5447">
              <w:rPr>
                <w:rFonts w:cs="Arial"/>
                <w:szCs w:val="16"/>
                <w:lang w:eastAsia="zh-CN"/>
              </w:rPr>
              <w:t>DC_8A_n40A</w:t>
            </w:r>
          </w:p>
          <w:p w14:paraId="5D5C39E7" w14:textId="77777777" w:rsidR="008D1E4A" w:rsidRPr="00EF5447" w:rsidRDefault="008D1E4A" w:rsidP="00C620E0">
            <w:pPr>
              <w:pStyle w:val="TAC"/>
              <w:rPr>
                <w:szCs w:val="18"/>
                <w:lang w:eastAsia="ja-JP"/>
              </w:rPr>
            </w:pPr>
            <w:r w:rsidRPr="00EF5447">
              <w:rPr>
                <w:rFonts w:cs="Arial"/>
                <w:szCs w:val="16"/>
                <w:lang w:eastAsia="zh-CN"/>
              </w:rPr>
              <w:t>DC_8A_n41A</w:t>
            </w:r>
          </w:p>
        </w:tc>
      </w:tr>
      <w:tr w:rsidR="008D1E4A" w:rsidRPr="00EF5447" w14:paraId="75E262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1EEBA4" w14:textId="77777777" w:rsidR="008D1E4A" w:rsidRPr="00EF5447" w:rsidRDefault="008D1E4A" w:rsidP="00C620E0">
            <w:pPr>
              <w:pStyle w:val="TAC"/>
              <w:rPr>
                <w:lang w:eastAsia="ja-JP"/>
              </w:rPr>
            </w:pPr>
            <w:r w:rsidRPr="00EF5447">
              <w:rPr>
                <w:lang w:eastAsia="ja-JP"/>
              </w:rPr>
              <w:t>DC_8A-40A_n78A</w:t>
            </w:r>
          </w:p>
          <w:p w14:paraId="1B42DACE" w14:textId="77777777" w:rsidR="008D1E4A" w:rsidRPr="00EF5447" w:rsidRDefault="008D1E4A" w:rsidP="00C620E0">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6ED0DDC9" w14:textId="77777777" w:rsidR="008D1E4A" w:rsidRPr="00EF5447" w:rsidRDefault="008D1E4A" w:rsidP="00C620E0">
            <w:pPr>
              <w:pStyle w:val="TAC"/>
              <w:rPr>
                <w:lang w:eastAsia="ja-JP"/>
              </w:rPr>
            </w:pPr>
            <w:r w:rsidRPr="00EF5447">
              <w:rPr>
                <w:lang w:eastAsia="ja-JP"/>
              </w:rPr>
              <w:t>DC_8A_n78A</w:t>
            </w:r>
          </w:p>
          <w:p w14:paraId="5DD956C3" w14:textId="77777777" w:rsidR="008D1E4A" w:rsidRPr="00EF5447" w:rsidRDefault="008D1E4A" w:rsidP="00C620E0">
            <w:pPr>
              <w:pStyle w:val="TAC"/>
              <w:rPr>
                <w:szCs w:val="16"/>
                <w:lang w:eastAsia="zh-CN"/>
              </w:rPr>
            </w:pPr>
            <w:r w:rsidRPr="00EF5447">
              <w:rPr>
                <w:lang w:eastAsia="ja-JP"/>
              </w:rPr>
              <w:t>DC_40A_n78A</w:t>
            </w:r>
          </w:p>
        </w:tc>
      </w:tr>
      <w:tr w:rsidR="008D1E4A" w:rsidRPr="00EF5447" w14:paraId="3CA4EB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EFD5D9" w14:textId="77777777" w:rsidR="008D1E4A" w:rsidRPr="00EF5447" w:rsidRDefault="008D1E4A" w:rsidP="00C620E0">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73EBA166" w14:textId="77777777" w:rsidR="008D1E4A" w:rsidRPr="00EF5447" w:rsidRDefault="008D1E4A" w:rsidP="00C620E0">
            <w:pPr>
              <w:pStyle w:val="TAC"/>
              <w:rPr>
                <w:lang w:eastAsia="zh-CN"/>
              </w:rPr>
            </w:pPr>
            <w:r w:rsidRPr="00EF5447">
              <w:rPr>
                <w:lang w:eastAsia="zh-CN"/>
              </w:rPr>
              <w:t>DC_8A_n40A</w:t>
            </w:r>
          </w:p>
          <w:p w14:paraId="319BAF68" w14:textId="77777777" w:rsidR="008D1E4A" w:rsidRPr="00EF5447" w:rsidRDefault="008D1E4A" w:rsidP="00C620E0">
            <w:pPr>
              <w:pStyle w:val="TAC"/>
              <w:rPr>
                <w:lang w:eastAsia="zh-CN"/>
              </w:rPr>
            </w:pPr>
            <w:r w:rsidRPr="00EF5447">
              <w:rPr>
                <w:lang w:eastAsia="zh-CN"/>
              </w:rPr>
              <w:t>DC_8A_n78A</w:t>
            </w:r>
          </w:p>
        </w:tc>
      </w:tr>
      <w:tr w:rsidR="008D1E4A" w:rsidRPr="00EF5447" w14:paraId="7E72F06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E187C9" w14:textId="77777777" w:rsidR="008D1E4A" w:rsidRPr="00EF5447" w:rsidRDefault="008D1E4A" w:rsidP="00C620E0">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7022F0D3" w14:textId="77777777" w:rsidR="008D1E4A" w:rsidRPr="00EF5447" w:rsidRDefault="008D1E4A" w:rsidP="00C620E0">
            <w:pPr>
              <w:pStyle w:val="TAC"/>
              <w:rPr>
                <w:szCs w:val="18"/>
                <w:lang w:eastAsia="ja-JP"/>
              </w:rPr>
            </w:pPr>
            <w:r w:rsidRPr="00EF5447">
              <w:rPr>
                <w:szCs w:val="18"/>
                <w:lang w:eastAsia="ja-JP"/>
              </w:rPr>
              <w:t>DC_8A_n40A</w:t>
            </w:r>
          </w:p>
          <w:p w14:paraId="077DC172" w14:textId="77777777" w:rsidR="008D1E4A" w:rsidRPr="00EF5447" w:rsidRDefault="008D1E4A" w:rsidP="00C620E0">
            <w:pPr>
              <w:pStyle w:val="TAC"/>
              <w:rPr>
                <w:szCs w:val="18"/>
                <w:lang w:eastAsia="ja-JP"/>
              </w:rPr>
            </w:pPr>
            <w:r w:rsidRPr="00EF5447">
              <w:rPr>
                <w:szCs w:val="18"/>
                <w:lang w:eastAsia="ja-JP"/>
              </w:rPr>
              <w:t>DC_8A_n79A</w:t>
            </w:r>
          </w:p>
        </w:tc>
      </w:tr>
      <w:tr w:rsidR="008D1E4A" w:rsidRPr="00EF5447" w14:paraId="21A3554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C9B66" w14:textId="77777777" w:rsidR="008D1E4A" w:rsidRPr="00EF5447" w:rsidRDefault="008D1E4A" w:rsidP="00C620E0">
            <w:pPr>
              <w:pStyle w:val="TAC"/>
              <w:rPr>
                <w:szCs w:val="18"/>
                <w:lang w:eastAsia="ja-JP"/>
              </w:rPr>
            </w:pPr>
            <w:r w:rsidRPr="00EF5447">
              <w:rPr>
                <w:szCs w:val="18"/>
                <w:lang w:eastAsia="ja-JP"/>
              </w:rPr>
              <w:lastRenderedPageBreak/>
              <w:t>DC_8A_n41A-n79A</w:t>
            </w:r>
          </w:p>
        </w:tc>
        <w:tc>
          <w:tcPr>
            <w:tcW w:w="5862" w:type="dxa"/>
            <w:tcBorders>
              <w:top w:val="single" w:sz="4" w:space="0" w:color="auto"/>
              <w:left w:val="single" w:sz="4" w:space="0" w:color="auto"/>
              <w:bottom w:val="single" w:sz="4" w:space="0" w:color="auto"/>
              <w:right w:val="single" w:sz="4" w:space="0" w:color="auto"/>
            </w:tcBorders>
          </w:tcPr>
          <w:p w14:paraId="396249BC" w14:textId="77777777" w:rsidR="008D1E4A" w:rsidRPr="00EF5447" w:rsidRDefault="008D1E4A" w:rsidP="00C620E0">
            <w:pPr>
              <w:pStyle w:val="TAC"/>
              <w:rPr>
                <w:szCs w:val="18"/>
                <w:lang w:eastAsia="ja-JP"/>
              </w:rPr>
            </w:pPr>
            <w:r w:rsidRPr="00EF5447">
              <w:rPr>
                <w:szCs w:val="18"/>
                <w:lang w:eastAsia="ja-JP"/>
              </w:rPr>
              <w:t>DC_8A_n41A</w:t>
            </w:r>
          </w:p>
          <w:p w14:paraId="0AB3752F" w14:textId="77777777" w:rsidR="008D1E4A" w:rsidRPr="00EF5447" w:rsidRDefault="008D1E4A" w:rsidP="00C620E0">
            <w:pPr>
              <w:pStyle w:val="TAC"/>
              <w:rPr>
                <w:szCs w:val="18"/>
                <w:lang w:eastAsia="ja-JP"/>
              </w:rPr>
            </w:pPr>
            <w:r w:rsidRPr="00EF5447">
              <w:rPr>
                <w:szCs w:val="18"/>
                <w:lang w:eastAsia="ja-JP"/>
              </w:rPr>
              <w:t>DC_8A_n79A</w:t>
            </w:r>
          </w:p>
        </w:tc>
      </w:tr>
      <w:tr w:rsidR="008D1E4A" w:rsidRPr="00EF5447" w14:paraId="3780E4D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B7065" w14:textId="77777777" w:rsidR="008D1E4A" w:rsidRPr="00EF5447" w:rsidRDefault="008D1E4A" w:rsidP="00C620E0">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5BE37FDF" w14:textId="77777777" w:rsidR="008D1E4A" w:rsidRPr="00EF5447" w:rsidRDefault="008D1E4A" w:rsidP="00C620E0">
            <w:pPr>
              <w:pStyle w:val="TAC"/>
            </w:pPr>
            <w:r w:rsidRPr="00EF5447">
              <w:t>DC_8A_n3A</w:t>
            </w:r>
          </w:p>
          <w:p w14:paraId="41AD7C28" w14:textId="77777777" w:rsidR="008D1E4A" w:rsidRPr="00EF5447" w:rsidRDefault="008D1E4A" w:rsidP="00C620E0">
            <w:pPr>
              <w:pStyle w:val="TAC"/>
              <w:rPr>
                <w:szCs w:val="18"/>
                <w:lang w:eastAsia="ja-JP"/>
              </w:rPr>
            </w:pPr>
            <w:r w:rsidRPr="00EF5447">
              <w:t>DC_42A_n3A</w:t>
            </w:r>
          </w:p>
        </w:tc>
      </w:tr>
      <w:tr w:rsidR="008D1E4A" w:rsidRPr="00EF5447" w14:paraId="715CB6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D72168" w14:textId="77777777" w:rsidR="008D1E4A" w:rsidRPr="00EF5447" w:rsidRDefault="008D1E4A" w:rsidP="00C620E0">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662979CE" w14:textId="77777777" w:rsidR="008D1E4A" w:rsidRPr="00EF5447" w:rsidRDefault="008D1E4A" w:rsidP="00C620E0">
            <w:pPr>
              <w:pStyle w:val="TAC"/>
            </w:pPr>
            <w:r w:rsidRPr="00EF5447">
              <w:t>DC_8A_n3A</w:t>
            </w:r>
          </w:p>
          <w:p w14:paraId="6032CAAC" w14:textId="77777777" w:rsidR="008D1E4A" w:rsidRPr="00EF5447" w:rsidRDefault="008D1E4A" w:rsidP="00C620E0">
            <w:pPr>
              <w:pStyle w:val="TAC"/>
            </w:pPr>
            <w:r w:rsidRPr="00EF5447">
              <w:t>DC_42A_n3A</w:t>
            </w:r>
          </w:p>
          <w:p w14:paraId="17960579" w14:textId="77777777" w:rsidR="008D1E4A" w:rsidRPr="00EF5447" w:rsidRDefault="008D1E4A" w:rsidP="00C620E0">
            <w:pPr>
              <w:pStyle w:val="TAC"/>
              <w:rPr>
                <w:szCs w:val="18"/>
                <w:lang w:eastAsia="ja-JP"/>
              </w:rPr>
            </w:pPr>
            <w:r w:rsidRPr="00EF5447">
              <w:t>DC_42C_n3A</w:t>
            </w:r>
          </w:p>
        </w:tc>
      </w:tr>
      <w:tr w:rsidR="008D1E4A" w:rsidRPr="00EF5447" w14:paraId="536873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E0674" w14:textId="77777777" w:rsidR="008D1E4A" w:rsidRPr="00EF5447" w:rsidRDefault="008D1E4A" w:rsidP="00C620E0">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6DA47D0" w14:textId="77777777" w:rsidR="008D1E4A" w:rsidRPr="00EF5447" w:rsidRDefault="008D1E4A" w:rsidP="00C620E0">
            <w:pPr>
              <w:pStyle w:val="TAC"/>
              <w:rPr>
                <w:lang w:eastAsia="fr-FR"/>
              </w:rPr>
            </w:pPr>
            <w:r w:rsidRPr="00EF5447">
              <w:t>DC_8A_n28A</w:t>
            </w:r>
          </w:p>
          <w:p w14:paraId="0F01CED5" w14:textId="77777777" w:rsidR="008D1E4A" w:rsidRPr="00EF5447" w:rsidRDefault="008D1E4A" w:rsidP="00C620E0">
            <w:pPr>
              <w:pStyle w:val="TAC"/>
              <w:rPr>
                <w:szCs w:val="18"/>
                <w:lang w:eastAsia="ja-JP"/>
              </w:rPr>
            </w:pPr>
            <w:r w:rsidRPr="00EF5447">
              <w:t>DC_42A_n28A</w:t>
            </w:r>
          </w:p>
        </w:tc>
      </w:tr>
      <w:tr w:rsidR="008D1E4A" w:rsidRPr="00EF5447" w14:paraId="5D234F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F890A" w14:textId="77777777" w:rsidR="008D1E4A" w:rsidRPr="00EF5447" w:rsidRDefault="008D1E4A" w:rsidP="00C620E0">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FA9315A" w14:textId="77777777" w:rsidR="008D1E4A" w:rsidRPr="00EF5447" w:rsidRDefault="008D1E4A" w:rsidP="00C620E0">
            <w:pPr>
              <w:pStyle w:val="TAC"/>
              <w:rPr>
                <w:lang w:eastAsia="fr-FR"/>
              </w:rPr>
            </w:pPr>
            <w:r w:rsidRPr="00EF5447">
              <w:t>DC_8A_n28A</w:t>
            </w:r>
          </w:p>
          <w:p w14:paraId="78D73909" w14:textId="77777777" w:rsidR="008D1E4A" w:rsidRPr="00EF5447" w:rsidRDefault="008D1E4A" w:rsidP="00C620E0">
            <w:pPr>
              <w:pStyle w:val="TAC"/>
            </w:pPr>
            <w:r w:rsidRPr="00EF5447">
              <w:t>DC_42A_n28A</w:t>
            </w:r>
          </w:p>
          <w:p w14:paraId="73B40B52" w14:textId="77777777" w:rsidR="008D1E4A" w:rsidRPr="00EF5447" w:rsidRDefault="008D1E4A" w:rsidP="00C620E0">
            <w:pPr>
              <w:pStyle w:val="TAC"/>
              <w:rPr>
                <w:szCs w:val="18"/>
                <w:lang w:eastAsia="ja-JP"/>
              </w:rPr>
            </w:pPr>
            <w:r w:rsidRPr="00EF5447">
              <w:t>DC_42C_n28A</w:t>
            </w:r>
          </w:p>
        </w:tc>
      </w:tr>
      <w:tr w:rsidR="008D1E4A" w:rsidRPr="00EF5447" w14:paraId="6E1264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FBF6B" w14:textId="77777777" w:rsidR="008D1E4A" w:rsidRPr="00EF5447" w:rsidRDefault="008D1E4A" w:rsidP="00C620E0">
            <w:pPr>
              <w:pStyle w:val="TAC"/>
            </w:pPr>
            <w:r w:rsidRPr="00EF5447">
              <w:t>DC_8A-42</w:t>
            </w:r>
            <w:r w:rsidRPr="00EF5447">
              <w:rPr>
                <w:rFonts w:eastAsia="Malgun Gothic"/>
              </w:rPr>
              <w:t>A_</w:t>
            </w:r>
            <w:r w:rsidRPr="00EF5447">
              <w:t>n77A</w:t>
            </w:r>
          </w:p>
          <w:p w14:paraId="417F2D35" w14:textId="77777777" w:rsidR="008D1E4A" w:rsidRPr="00EF5447" w:rsidRDefault="008D1E4A" w:rsidP="00C620E0">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46F63314" w14:textId="77777777" w:rsidR="008D1E4A" w:rsidRPr="00EF5447" w:rsidRDefault="008D1E4A" w:rsidP="00C620E0">
            <w:pPr>
              <w:pStyle w:val="TAC"/>
              <w:rPr>
                <w:szCs w:val="18"/>
                <w:lang w:eastAsia="ja-JP"/>
              </w:rPr>
            </w:pPr>
            <w:r w:rsidRPr="00EF5447">
              <w:t>DC_8A_n77A</w:t>
            </w:r>
          </w:p>
        </w:tc>
      </w:tr>
      <w:tr w:rsidR="008D1E4A" w:rsidRPr="00EF5447" w14:paraId="7037AE6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755D9" w14:textId="77777777" w:rsidR="008D1E4A" w:rsidRPr="00EF5447" w:rsidRDefault="008D1E4A" w:rsidP="00C620E0">
            <w:pPr>
              <w:pStyle w:val="TAC"/>
              <w:rPr>
                <w:rFonts w:eastAsiaTheme="minorEastAsia"/>
                <w:noProof/>
                <w:lang w:eastAsia="ja-JP"/>
              </w:rPr>
            </w:pPr>
            <w:r w:rsidRPr="00EF5447">
              <w:rPr>
                <w:noProof/>
                <w:lang w:eastAsia="ja-JP"/>
              </w:rPr>
              <w:t>DC_8A-42A_n77(2A)</w:t>
            </w:r>
          </w:p>
          <w:p w14:paraId="789558B2" w14:textId="77777777" w:rsidR="008D1E4A" w:rsidRPr="00EF5447" w:rsidRDefault="008D1E4A" w:rsidP="00C620E0">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14788FF7" w14:textId="77777777" w:rsidR="008D1E4A" w:rsidRPr="00EF5447" w:rsidRDefault="008D1E4A" w:rsidP="00C620E0">
            <w:pPr>
              <w:pStyle w:val="TAC"/>
            </w:pPr>
            <w:r w:rsidRPr="00EF5447">
              <w:t>DC_8A_n77A</w:t>
            </w:r>
          </w:p>
        </w:tc>
      </w:tr>
      <w:tr w:rsidR="008D1E4A" w:rsidRPr="00EF5447" w14:paraId="4C1D87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A7DB0" w14:textId="77777777" w:rsidR="008D1E4A" w:rsidRPr="00EF5447" w:rsidRDefault="008D1E4A" w:rsidP="00C620E0">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30247B84" w14:textId="77777777" w:rsidR="008D1E4A" w:rsidRPr="00EF5447" w:rsidRDefault="008D1E4A" w:rsidP="00C620E0">
            <w:pPr>
              <w:pStyle w:val="TAC"/>
            </w:pPr>
            <w:r w:rsidRPr="00EF5447">
              <w:t>DC_8A_n41A,</w:t>
            </w:r>
          </w:p>
          <w:p w14:paraId="02A341BC" w14:textId="77777777" w:rsidR="008D1E4A" w:rsidRPr="00EF5447" w:rsidRDefault="008D1E4A" w:rsidP="00C620E0">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D1E4A" w:rsidRPr="00EF5447" w14:paraId="190349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B73E" w14:textId="77777777" w:rsidR="008D1E4A" w:rsidRPr="00EF5447" w:rsidRDefault="008D1E4A" w:rsidP="00C620E0">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EE285CF" w14:textId="77777777" w:rsidR="008D1E4A" w:rsidRPr="00EF5447" w:rsidRDefault="008D1E4A" w:rsidP="00C620E0">
            <w:pPr>
              <w:pStyle w:val="TAC"/>
            </w:pPr>
            <w:r w:rsidRPr="00EF5447">
              <w:t>DC_8A_n78A</w:t>
            </w:r>
          </w:p>
          <w:p w14:paraId="5334508E" w14:textId="77777777" w:rsidR="008D1E4A" w:rsidRPr="00EF5447" w:rsidRDefault="008D1E4A" w:rsidP="00C620E0">
            <w:pPr>
              <w:pStyle w:val="TAC"/>
              <w:rPr>
                <w:noProof/>
                <w:lang w:eastAsia="zh-CN"/>
              </w:rPr>
            </w:pPr>
            <w:r w:rsidRPr="00EF5447">
              <w:t>DC_8A_n80A</w:t>
            </w:r>
          </w:p>
        </w:tc>
      </w:tr>
      <w:tr w:rsidR="008D1E4A" w:rsidRPr="00EF5447" w14:paraId="2CBE0B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E0B25" w14:textId="77777777" w:rsidR="008D1E4A" w:rsidRPr="00EF5447" w:rsidRDefault="008D1E4A" w:rsidP="00C620E0">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9E5DB0" w14:textId="77777777" w:rsidR="008D1E4A" w:rsidRPr="00EF5447" w:rsidRDefault="008D1E4A" w:rsidP="00C620E0">
            <w:pPr>
              <w:pStyle w:val="TAC"/>
              <w:rPr>
                <w:lang w:eastAsia="zh-CN"/>
              </w:rPr>
            </w:pPr>
            <w:r w:rsidRPr="00EF5447">
              <w:rPr>
                <w:lang w:eastAsia="zh-CN"/>
              </w:rPr>
              <w:t>DC_8A_n78A,</w:t>
            </w:r>
          </w:p>
          <w:p w14:paraId="437CFB35" w14:textId="77777777" w:rsidR="008D1E4A" w:rsidRPr="00EF5447" w:rsidRDefault="008D1E4A" w:rsidP="00C620E0">
            <w:pPr>
              <w:pStyle w:val="TAC"/>
              <w:rPr>
                <w:noProof/>
                <w:lang w:eastAsia="zh-CN"/>
              </w:rPr>
            </w:pPr>
            <w:r w:rsidRPr="00EF5447">
              <w:rPr>
                <w:lang w:eastAsia="zh-CN"/>
              </w:rPr>
              <w:t>DC_8A_n81A_ULSUP-TDM_n78A</w:t>
            </w:r>
          </w:p>
        </w:tc>
      </w:tr>
      <w:tr w:rsidR="008D1E4A" w:rsidRPr="00EF5447" w14:paraId="000B45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9DF2B" w14:textId="77777777" w:rsidR="008D1E4A" w:rsidRPr="00EF5447" w:rsidRDefault="008D1E4A" w:rsidP="00C620E0">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B31D02" w14:textId="77777777" w:rsidR="008D1E4A" w:rsidRPr="00EF5447" w:rsidRDefault="008D1E4A" w:rsidP="00C620E0">
            <w:pPr>
              <w:pStyle w:val="TAC"/>
              <w:rPr>
                <w:lang w:eastAsia="zh-CN"/>
              </w:rPr>
            </w:pPr>
            <w:r w:rsidRPr="00EF5447">
              <w:rPr>
                <w:lang w:eastAsia="zh-CN"/>
              </w:rPr>
              <w:t>DC_8A_n79A,</w:t>
            </w:r>
          </w:p>
          <w:p w14:paraId="4C6CABE5" w14:textId="77777777" w:rsidR="008D1E4A" w:rsidRPr="00EF5447" w:rsidRDefault="008D1E4A" w:rsidP="00C620E0">
            <w:pPr>
              <w:pStyle w:val="TAC"/>
              <w:rPr>
                <w:noProof/>
                <w:lang w:eastAsia="zh-CN"/>
              </w:rPr>
            </w:pPr>
            <w:r w:rsidRPr="00EF5447">
              <w:rPr>
                <w:lang w:eastAsia="zh-CN"/>
              </w:rPr>
              <w:t>DC_8A_n81A_ULSUP-TDM_n79A</w:t>
            </w:r>
          </w:p>
        </w:tc>
      </w:tr>
      <w:tr w:rsidR="008D1E4A" w:rsidRPr="00EF5447" w14:paraId="3AEF544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7D2E14" w14:textId="77777777" w:rsidR="008D1E4A" w:rsidRPr="00EF5447" w:rsidRDefault="008D1E4A" w:rsidP="00C620E0">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1C5D9780" w14:textId="77777777" w:rsidR="008D1E4A" w:rsidRPr="00EF5447" w:rsidRDefault="008D1E4A" w:rsidP="00C620E0">
            <w:pPr>
              <w:pStyle w:val="TAC"/>
            </w:pPr>
            <w:r w:rsidRPr="00EF5447">
              <w:t>DC_11A_n3A</w:t>
            </w:r>
          </w:p>
          <w:p w14:paraId="4D89CFA2" w14:textId="77777777" w:rsidR="008D1E4A" w:rsidRPr="00EF5447" w:rsidRDefault="008D1E4A" w:rsidP="00C620E0">
            <w:pPr>
              <w:pStyle w:val="TAC"/>
              <w:rPr>
                <w:lang w:eastAsia="zh-CN"/>
              </w:rPr>
            </w:pPr>
            <w:r w:rsidRPr="00EF5447">
              <w:t>DC_11A_n28A</w:t>
            </w:r>
          </w:p>
        </w:tc>
      </w:tr>
      <w:tr w:rsidR="008D1E4A" w:rsidRPr="00EF5447" w14:paraId="44E283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817DF1" w14:textId="77777777" w:rsidR="008D1E4A" w:rsidRPr="00EF5447" w:rsidRDefault="008D1E4A" w:rsidP="00C620E0">
            <w:pPr>
              <w:pStyle w:val="TAC"/>
            </w:pPr>
            <w:r w:rsidRPr="00EF5447">
              <w:t>DC_11A_n3A-n77A</w:t>
            </w:r>
          </w:p>
          <w:p w14:paraId="24C93EF9" w14:textId="77777777" w:rsidR="008D1E4A" w:rsidRPr="00EF5447" w:rsidRDefault="008D1E4A" w:rsidP="00C620E0">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5781A7AE" w14:textId="77777777" w:rsidR="008D1E4A" w:rsidRPr="00EF5447" w:rsidRDefault="008D1E4A" w:rsidP="00C620E0">
            <w:pPr>
              <w:pStyle w:val="TAC"/>
            </w:pPr>
            <w:r w:rsidRPr="00EF5447">
              <w:t>DC_11A_n3A</w:t>
            </w:r>
          </w:p>
          <w:p w14:paraId="240A9428" w14:textId="77777777" w:rsidR="008D1E4A" w:rsidRPr="00EF5447" w:rsidRDefault="008D1E4A" w:rsidP="00C620E0">
            <w:pPr>
              <w:pStyle w:val="TAC"/>
              <w:rPr>
                <w:lang w:eastAsia="zh-CN"/>
              </w:rPr>
            </w:pPr>
            <w:r w:rsidRPr="00EF5447">
              <w:t>DC_11A_n77A</w:t>
            </w:r>
          </w:p>
        </w:tc>
      </w:tr>
      <w:tr w:rsidR="008D1E4A" w:rsidRPr="00EF5447" w14:paraId="73E4ADE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D05C4" w14:textId="77777777" w:rsidR="008D1E4A" w:rsidRPr="00EF5447" w:rsidRDefault="008D1E4A" w:rsidP="00C620E0">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4631150" w14:textId="77777777" w:rsidR="008D1E4A" w:rsidRPr="00EF5447" w:rsidRDefault="008D1E4A" w:rsidP="00C620E0">
            <w:pPr>
              <w:pStyle w:val="TAC"/>
              <w:rPr>
                <w:rFonts w:eastAsia="MS Mincho"/>
                <w:lang w:eastAsia="ja-JP"/>
              </w:rPr>
            </w:pPr>
            <w:r w:rsidRPr="00EF5447">
              <w:rPr>
                <w:rFonts w:eastAsia="MS Mincho"/>
                <w:lang w:eastAsia="ja-JP"/>
              </w:rPr>
              <w:t>DC_11A_n77A</w:t>
            </w:r>
          </w:p>
          <w:p w14:paraId="379BED20" w14:textId="77777777" w:rsidR="008D1E4A" w:rsidRPr="00EF5447" w:rsidRDefault="008D1E4A" w:rsidP="00C620E0">
            <w:pPr>
              <w:pStyle w:val="TAC"/>
              <w:rPr>
                <w:lang w:eastAsia="zh-CN"/>
              </w:rPr>
            </w:pPr>
            <w:r w:rsidRPr="00EF5447">
              <w:rPr>
                <w:rFonts w:eastAsia="MS Mincho"/>
                <w:lang w:eastAsia="ja-JP"/>
              </w:rPr>
              <w:t>DC_18A_n77A</w:t>
            </w:r>
          </w:p>
        </w:tc>
      </w:tr>
      <w:tr w:rsidR="008D1E4A" w:rsidRPr="00EF5447" w14:paraId="2E822C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0697C" w14:textId="77777777" w:rsidR="008D1E4A" w:rsidRPr="00EF5447" w:rsidRDefault="008D1E4A" w:rsidP="00C620E0">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700B898B" w14:textId="77777777" w:rsidR="008D1E4A" w:rsidRPr="00EF5447" w:rsidRDefault="008D1E4A" w:rsidP="00C620E0">
            <w:pPr>
              <w:pStyle w:val="TAC"/>
              <w:rPr>
                <w:rFonts w:eastAsia="MS Mincho"/>
                <w:lang w:eastAsia="ja-JP"/>
              </w:rPr>
            </w:pPr>
            <w:r w:rsidRPr="00EF5447">
              <w:rPr>
                <w:rFonts w:eastAsia="MS Mincho"/>
                <w:lang w:eastAsia="ja-JP"/>
              </w:rPr>
              <w:t>DC_11A_n78A</w:t>
            </w:r>
          </w:p>
          <w:p w14:paraId="05A88EFD" w14:textId="77777777" w:rsidR="008D1E4A" w:rsidRPr="00EF5447" w:rsidRDefault="008D1E4A" w:rsidP="00C620E0">
            <w:pPr>
              <w:pStyle w:val="TAC"/>
              <w:rPr>
                <w:rFonts w:eastAsia="MS Mincho"/>
                <w:lang w:eastAsia="ja-JP"/>
              </w:rPr>
            </w:pPr>
            <w:r w:rsidRPr="00EF5447">
              <w:rPr>
                <w:rFonts w:eastAsia="MS Mincho"/>
                <w:lang w:eastAsia="ja-JP"/>
              </w:rPr>
              <w:t>DC_18A_n78A</w:t>
            </w:r>
          </w:p>
        </w:tc>
      </w:tr>
      <w:tr w:rsidR="008D1E4A" w:rsidRPr="00EF5447" w14:paraId="739324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63B0D" w14:textId="77777777" w:rsidR="008D1E4A" w:rsidRPr="00EF5447" w:rsidRDefault="008D1E4A" w:rsidP="00C620E0">
            <w:pPr>
              <w:pStyle w:val="TAC"/>
            </w:pPr>
            <w:r w:rsidRPr="00EF5447">
              <w:t>DC_11A_n28A-n77A</w:t>
            </w:r>
          </w:p>
          <w:p w14:paraId="65744719" w14:textId="77777777" w:rsidR="008D1E4A" w:rsidRPr="00EF5447" w:rsidRDefault="008D1E4A" w:rsidP="00C620E0">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38D88112" w14:textId="77777777" w:rsidR="008D1E4A" w:rsidRPr="00EF5447" w:rsidRDefault="008D1E4A" w:rsidP="00C620E0">
            <w:pPr>
              <w:pStyle w:val="TAC"/>
            </w:pPr>
            <w:r w:rsidRPr="00EF5447">
              <w:t>DC_11A_n28A</w:t>
            </w:r>
          </w:p>
          <w:p w14:paraId="64DC5419" w14:textId="77777777" w:rsidR="008D1E4A" w:rsidRPr="00EF5447" w:rsidRDefault="008D1E4A" w:rsidP="00C620E0">
            <w:pPr>
              <w:pStyle w:val="TAC"/>
              <w:rPr>
                <w:rFonts w:eastAsia="MS Mincho"/>
                <w:lang w:eastAsia="ja-JP"/>
              </w:rPr>
            </w:pPr>
            <w:r w:rsidRPr="00EF5447">
              <w:t>DC_11A_n77A</w:t>
            </w:r>
          </w:p>
        </w:tc>
      </w:tr>
      <w:tr w:rsidR="008D1E4A" w:rsidRPr="00EF5447" w14:paraId="7891D0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16E15" w14:textId="70599C29" w:rsidR="008D1E4A" w:rsidRPr="00EF5447" w:rsidRDefault="008D1E4A" w:rsidP="00C620E0">
            <w:pPr>
              <w:pStyle w:val="TAC"/>
              <w:rPr>
                <w:rFonts w:eastAsia="MS Mincho"/>
                <w:lang w:eastAsia="ja-JP"/>
              </w:rPr>
            </w:pPr>
            <w:r w:rsidRPr="00EF5447">
              <w:rPr>
                <w:lang w:eastAsia="fi-FI"/>
              </w:rPr>
              <w:t>DC_12A</w:t>
            </w:r>
            <w:ins w:id="45" w:author="Apple" w:date="2021-01-14T19:00:00Z">
              <w:r w:rsidR="00906207">
                <w:rPr>
                  <w:lang w:eastAsia="fi-FI"/>
                </w:rPr>
                <w:t>-</w:t>
              </w:r>
            </w:ins>
            <w:del w:id="46" w:author="Apple" w:date="2021-01-14T19:00:00Z">
              <w:r w:rsidRPr="00EF5447" w:rsidDel="00906207">
                <w:rPr>
                  <w:lang w:eastAsia="fi-FI"/>
                </w:rPr>
                <w:delText>_</w:delText>
              </w:r>
            </w:del>
            <w:r w:rsidRPr="00EF5447">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3F1918FC" w14:textId="77777777" w:rsidR="008D1E4A" w:rsidRPr="00EF5447" w:rsidRDefault="008D1E4A" w:rsidP="00C620E0">
            <w:pPr>
              <w:pStyle w:val="TAC"/>
              <w:rPr>
                <w:lang w:eastAsia="fi-FI"/>
              </w:rPr>
            </w:pPr>
            <w:r w:rsidRPr="00EF5447">
              <w:rPr>
                <w:lang w:eastAsia="fi-FI"/>
              </w:rPr>
              <w:t>DC_12A_n5A</w:t>
            </w:r>
          </w:p>
          <w:p w14:paraId="40E0510A" w14:textId="77777777" w:rsidR="008D1E4A" w:rsidRPr="00EF5447" w:rsidRDefault="008D1E4A" w:rsidP="00C620E0">
            <w:pPr>
              <w:pStyle w:val="TAC"/>
              <w:rPr>
                <w:rFonts w:eastAsia="MS Mincho"/>
                <w:lang w:eastAsia="ja-JP"/>
              </w:rPr>
            </w:pPr>
            <w:r w:rsidRPr="00EF5447">
              <w:rPr>
                <w:lang w:eastAsia="fi-FI"/>
              </w:rPr>
              <w:t>DC_(n)5AA</w:t>
            </w:r>
            <w:r w:rsidRPr="00EF5447">
              <w:rPr>
                <w:vertAlign w:val="superscript"/>
                <w:lang w:eastAsia="fi-FI"/>
              </w:rPr>
              <w:t>2</w:t>
            </w:r>
          </w:p>
        </w:tc>
      </w:tr>
      <w:tr w:rsidR="008D1E4A" w:rsidRPr="00EF5447" w14:paraId="2823963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EAB0F3" w14:textId="77777777" w:rsidR="008D1E4A" w:rsidRPr="00EF5447" w:rsidRDefault="008D1E4A" w:rsidP="00C620E0">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29312DA" w14:textId="77777777" w:rsidR="008D1E4A" w:rsidRPr="00EF5447" w:rsidRDefault="008D1E4A" w:rsidP="00C620E0">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7F46EDFD" w14:textId="77777777" w:rsidR="008D1E4A" w:rsidRPr="00EF5447" w:rsidRDefault="008D1E4A" w:rsidP="00C620E0">
            <w:pPr>
              <w:pStyle w:val="TAC"/>
            </w:pPr>
            <w:r w:rsidRPr="00EF5447">
              <w:t>DC_12A_n</w:t>
            </w:r>
            <w:r w:rsidRPr="00EF5447">
              <w:rPr>
                <w:lang w:eastAsia="zh-CN"/>
              </w:rPr>
              <w:t>7</w:t>
            </w:r>
            <w:r w:rsidRPr="00EF5447">
              <w:t>A</w:t>
            </w:r>
          </w:p>
          <w:p w14:paraId="5F24F6F9" w14:textId="77777777" w:rsidR="008D1E4A" w:rsidRPr="00EF5447" w:rsidRDefault="008D1E4A" w:rsidP="00C620E0">
            <w:pPr>
              <w:pStyle w:val="TAC"/>
              <w:rPr>
                <w:lang w:eastAsia="fi-FI"/>
              </w:rPr>
            </w:pPr>
            <w:r w:rsidRPr="00EF5447">
              <w:t>DC_12A_n</w:t>
            </w:r>
            <w:r w:rsidRPr="00EF5447">
              <w:rPr>
                <w:lang w:eastAsia="zh-CN"/>
              </w:rPr>
              <w:t>66</w:t>
            </w:r>
            <w:r w:rsidRPr="00EF5447">
              <w:t>A</w:t>
            </w:r>
          </w:p>
        </w:tc>
      </w:tr>
      <w:tr w:rsidR="008D1E4A" w:rsidRPr="00EF5447" w14:paraId="518C83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74539" w14:textId="77777777" w:rsidR="008D1E4A" w:rsidRPr="00EF5447" w:rsidRDefault="008D1E4A" w:rsidP="00C620E0">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1379C35" w14:textId="77777777" w:rsidR="008D1E4A" w:rsidRPr="00EF5447" w:rsidRDefault="008D1E4A" w:rsidP="00C620E0">
            <w:pPr>
              <w:pStyle w:val="TAC"/>
              <w:rPr>
                <w:lang w:eastAsia="zh-CN"/>
              </w:rPr>
            </w:pPr>
            <w:r w:rsidRPr="00EF5447">
              <w:rPr>
                <w:lang w:eastAsia="zh-CN"/>
              </w:rPr>
              <w:t>DC_12A_n7A</w:t>
            </w:r>
          </w:p>
          <w:p w14:paraId="2D708AE0" w14:textId="77777777" w:rsidR="008D1E4A" w:rsidRPr="00EF5447" w:rsidRDefault="008D1E4A" w:rsidP="00C620E0">
            <w:pPr>
              <w:pStyle w:val="TAC"/>
              <w:rPr>
                <w:lang w:eastAsia="zh-CN"/>
              </w:rPr>
            </w:pPr>
            <w:r w:rsidRPr="00EF5447">
              <w:rPr>
                <w:lang w:eastAsia="zh-CN"/>
              </w:rPr>
              <w:t>DC_12A_n78A</w:t>
            </w:r>
          </w:p>
        </w:tc>
      </w:tr>
      <w:tr w:rsidR="008D1E4A" w:rsidRPr="00EF5447" w14:paraId="39B4D5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93F9D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5E50499" w14:textId="77777777" w:rsidR="008D1E4A" w:rsidRPr="00EF5447" w:rsidRDefault="008D1E4A" w:rsidP="00C620E0">
            <w:pPr>
              <w:pStyle w:val="TAC"/>
              <w:rPr>
                <w:rFonts w:cs="Arial"/>
                <w:lang w:eastAsia="zh-CN"/>
              </w:rPr>
            </w:pPr>
            <w:r w:rsidRPr="00EF5447">
              <w:rPr>
                <w:rFonts w:cs="Arial"/>
                <w:lang w:eastAsia="zh-CN"/>
              </w:rPr>
              <w:t>DC_12A_n7A</w:t>
            </w:r>
          </w:p>
          <w:p w14:paraId="7DEE4AB4"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6E0A394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705283" w14:textId="77777777" w:rsidR="008D1E4A" w:rsidRPr="00EF5447" w:rsidRDefault="008D1E4A" w:rsidP="00C620E0">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51A6DD1" w14:textId="77777777" w:rsidR="008D1E4A" w:rsidRPr="00EF5447" w:rsidRDefault="008D1E4A" w:rsidP="00C620E0">
            <w:pPr>
              <w:pStyle w:val="TAC"/>
              <w:rPr>
                <w:rFonts w:cs="Arial"/>
                <w:lang w:eastAsia="zh-CN"/>
              </w:rPr>
            </w:pPr>
            <w:r w:rsidRPr="00EF5447">
              <w:rPr>
                <w:rFonts w:cs="Arial"/>
                <w:lang w:eastAsia="zh-CN"/>
              </w:rPr>
              <w:t>DC_12A_n7A</w:t>
            </w:r>
          </w:p>
          <w:p w14:paraId="31F3B8ED"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60EA2D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45640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161BB378" w14:textId="77777777" w:rsidR="008D1E4A" w:rsidRPr="00EF5447" w:rsidRDefault="008D1E4A" w:rsidP="00C620E0">
            <w:pPr>
              <w:pStyle w:val="TAC"/>
              <w:rPr>
                <w:rFonts w:cs="Arial"/>
                <w:lang w:eastAsia="zh-CN"/>
              </w:rPr>
            </w:pPr>
            <w:r w:rsidRPr="00EF5447">
              <w:rPr>
                <w:rFonts w:cs="Arial"/>
                <w:lang w:eastAsia="zh-CN"/>
              </w:rPr>
              <w:t>DC_12A_n7A</w:t>
            </w:r>
          </w:p>
          <w:p w14:paraId="3FC0C248"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53D2556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23730" w14:textId="77777777" w:rsidR="008D1E4A" w:rsidRPr="00EF5447" w:rsidRDefault="008D1E4A" w:rsidP="00C620E0">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259BEB01" w14:textId="77777777" w:rsidR="008D1E4A" w:rsidRPr="00EF5447" w:rsidRDefault="008D1E4A" w:rsidP="00C620E0">
            <w:pPr>
              <w:pStyle w:val="TAC"/>
              <w:rPr>
                <w:lang w:eastAsia="fi-FI"/>
              </w:rPr>
            </w:pPr>
            <w:r w:rsidRPr="00EF5447">
              <w:rPr>
                <w:lang w:eastAsia="fi-FI"/>
              </w:rPr>
              <w:t>DC_12A_n2A</w:t>
            </w:r>
          </w:p>
          <w:p w14:paraId="6993528A" w14:textId="77777777" w:rsidR="008D1E4A" w:rsidRPr="00EF5447" w:rsidRDefault="008D1E4A" w:rsidP="00C620E0">
            <w:pPr>
              <w:pStyle w:val="TAC"/>
              <w:rPr>
                <w:lang w:eastAsia="zh-CN"/>
              </w:rPr>
            </w:pPr>
            <w:r w:rsidRPr="00EF5447">
              <w:rPr>
                <w:lang w:eastAsia="fi-FI"/>
              </w:rPr>
              <w:t>DC_30A_n2A</w:t>
            </w:r>
          </w:p>
        </w:tc>
      </w:tr>
      <w:tr w:rsidR="008D1E4A" w:rsidRPr="00EF5447" w14:paraId="728B1C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3C92E" w14:textId="77777777" w:rsidR="008D1E4A" w:rsidRPr="00EF5447" w:rsidRDefault="008D1E4A" w:rsidP="00C620E0">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2E9C559" w14:textId="77777777" w:rsidR="008D1E4A" w:rsidRPr="00EF5447" w:rsidRDefault="008D1E4A" w:rsidP="00C620E0">
            <w:pPr>
              <w:pStyle w:val="TAC"/>
              <w:rPr>
                <w:noProof/>
                <w:lang w:eastAsia="zh-CN"/>
              </w:rPr>
            </w:pPr>
            <w:r w:rsidRPr="00EF5447">
              <w:rPr>
                <w:noProof/>
                <w:lang w:eastAsia="zh-CN"/>
              </w:rPr>
              <w:t>DC_12A_n66A</w:t>
            </w:r>
          </w:p>
          <w:p w14:paraId="1D44C6CB" w14:textId="77777777" w:rsidR="008D1E4A" w:rsidRPr="00EF5447" w:rsidRDefault="008D1E4A" w:rsidP="00C620E0">
            <w:pPr>
              <w:pStyle w:val="TAC"/>
              <w:rPr>
                <w:lang w:eastAsia="zh-CN"/>
              </w:rPr>
            </w:pPr>
            <w:r w:rsidRPr="00EF5447">
              <w:rPr>
                <w:noProof/>
                <w:lang w:eastAsia="zh-CN"/>
              </w:rPr>
              <w:t>DC_30A_n66A</w:t>
            </w:r>
          </w:p>
        </w:tc>
      </w:tr>
      <w:tr w:rsidR="008D1E4A" w:rsidRPr="00EF5447" w14:paraId="21BCB4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2BA38" w14:textId="77777777" w:rsidR="008D1E4A" w:rsidRPr="00EF5447" w:rsidRDefault="008D1E4A" w:rsidP="00C620E0">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5E0EE0AA" w14:textId="77777777" w:rsidR="008D1E4A" w:rsidRPr="00EF5447" w:rsidRDefault="008D1E4A" w:rsidP="00C620E0">
            <w:pPr>
              <w:pStyle w:val="TAC"/>
            </w:pPr>
            <w:r w:rsidRPr="00EF5447">
              <w:t>DC_12A_n5A</w:t>
            </w:r>
          </w:p>
          <w:p w14:paraId="7BCDD04B" w14:textId="77777777" w:rsidR="008D1E4A" w:rsidRPr="00EF5447" w:rsidRDefault="008D1E4A" w:rsidP="00C620E0">
            <w:pPr>
              <w:pStyle w:val="TAC"/>
              <w:rPr>
                <w:noProof/>
                <w:lang w:eastAsia="zh-CN"/>
              </w:rPr>
            </w:pPr>
            <w:r w:rsidRPr="00EF5447">
              <w:t>DC_48A_n5A</w:t>
            </w:r>
          </w:p>
        </w:tc>
      </w:tr>
      <w:tr w:rsidR="008D1E4A" w:rsidRPr="00EF5447" w14:paraId="49F7FF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6DF133" w14:textId="77777777" w:rsidR="008D1E4A" w:rsidRPr="00EF5447" w:rsidRDefault="008D1E4A" w:rsidP="00C620E0">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7CB231F" w14:textId="77777777" w:rsidR="008D1E4A" w:rsidRPr="00EF5447" w:rsidRDefault="008D1E4A" w:rsidP="00C620E0">
            <w:pPr>
              <w:pStyle w:val="TAC"/>
              <w:rPr>
                <w:lang w:eastAsia="fi-FI"/>
              </w:rPr>
            </w:pPr>
            <w:r w:rsidRPr="00EF5447">
              <w:rPr>
                <w:lang w:eastAsia="fi-FI"/>
              </w:rPr>
              <w:t>DC_12A_n2A</w:t>
            </w:r>
          </w:p>
          <w:p w14:paraId="670F1DD2" w14:textId="77777777" w:rsidR="008D1E4A" w:rsidRPr="00EF5447" w:rsidRDefault="008D1E4A" w:rsidP="00C620E0">
            <w:pPr>
              <w:pStyle w:val="TAC"/>
              <w:rPr>
                <w:noProof/>
                <w:lang w:eastAsia="zh-CN"/>
              </w:rPr>
            </w:pPr>
            <w:r w:rsidRPr="00EF5447">
              <w:rPr>
                <w:lang w:eastAsia="fi-FI"/>
              </w:rPr>
              <w:t>DC_66A_n2A</w:t>
            </w:r>
          </w:p>
        </w:tc>
      </w:tr>
      <w:tr w:rsidR="008D1E4A" w:rsidRPr="00EF5447" w14:paraId="306B75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FF34B6" w14:textId="77777777" w:rsidR="008D1E4A" w:rsidRPr="00EF5447" w:rsidRDefault="008D1E4A" w:rsidP="00C620E0">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5E961869" w14:textId="77777777" w:rsidR="008D1E4A" w:rsidRPr="00EF5447" w:rsidRDefault="008D1E4A" w:rsidP="00C620E0">
            <w:pPr>
              <w:pStyle w:val="TAC"/>
              <w:rPr>
                <w:lang w:eastAsia="fi-FI"/>
              </w:rPr>
            </w:pPr>
            <w:r w:rsidRPr="00EF5447">
              <w:rPr>
                <w:lang w:eastAsia="fi-FI"/>
              </w:rPr>
              <w:t>DC_12A_n2A</w:t>
            </w:r>
          </w:p>
          <w:p w14:paraId="3F335C5F" w14:textId="77777777" w:rsidR="008D1E4A" w:rsidRPr="00EF5447" w:rsidRDefault="008D1E4A" w:rsidP="00C620E0">
            <w:pPr>
              <w:pStyle w:val="TAC"/>
              <w:rPr>
                <w:lang w:eastAsia="fi-FI"/>
              </w:rPr>
            </w:pPr>
            <w:r w:rsidRPr="00EF5447">
              <w:rPr>
                <w:lang w:eastAsia="fi-FI"/>
              </w:rPr>
              <w:t>DC_66A_n2A</w:t>
            </w:r>
          </w:p>
        </w:tc>
      </w:tr>
      <w:tr w:rsidR="008D1E4A" w:rsidRPr="00EF5447" w14:paraId="571A65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833EBE" w14:textId="77777777" w:rsidR="008D1E4A" w:rsidRPr="00EF5447" w:rsidRDefault="008D1E4A" w:rsidP="00C620E0">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370AC874" w14:textId="77777777" w:rsidR="008D1E4A" w:rsidRPr="00EF5447" w:rsidRDefault="008D1E4A" w:rsidP="00C620E0">
            <w:pPr>
              <w:pStyle w:val="TAC"/>
            </w:pPr>
            <w:r w:rsidRPr="00EF5447">
              <w:t>DC_12A_n5A</w:t>
            </w:r>
          </w:p>
          <w:p w14:paraId="33B8E448" w14:textId="77777777" w:rsidR="008D1E4A" w:rsidRPr="00EF5447" w:rsidRDefault="008D1E4A" w:rsidP="00C620E0">
            <w:pPr>
              <w:pStyle w:val="TAC"/>
              <w:rPr>
                <w:lang w:eastAsia="fi-FI"/>
              </w:rPr>
            </w:pPr>
            <w:r w:rsidRPr="00EF5447">
              <w:t>DC_66A_n5A</w:t>
            </w:r>
          </w:p>
        </w:tc>
      </w:tr>
      <w:tr w:rsidR="008D1E4A" w:rsidRPr="00EF5447" w14:paraId="5826640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E8383" w14:textId="77777777" w:rsidR="008D1E4A" w:rsidRPr="00EF5447" w:rsidRDefault="008D1E4A" w:rsidP="00C620E0">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3F80851" w14:textId="77777777" w:rsidR="008D1E4A" w:rsidRPr="00EF5447" w:rsidRDefault="008D1E4A" w:rsidP="00C620E0">
            <w:pPr>
              <w:pStyle w:val="TAC"/>
              <w:rPr>
                <w:szCs w:val="18"/>
              </w:rPr>
            </w:pPr>
            <w:r w:rsidRPr="00EF5447">
              <w:rPr>
                <w:szCs w:val="18"/>
              </w:rPr>
              <w:t>DC_12A_n25A</w:t>
            </w:r>
          </w:p>
          <w:p w14:paraId="5D63C917" w14:textId="77777777" w:rsidR="008D1E4A" w:rsidRPr="00EF5447" w:rsidRDefault="008D1E4A" w:rsidP="00C620E0">
            <w:pPr>
              <w:pStyle w:val="TAC"/>
              <w:rPr>
                <w:lang w:eastAsia="fi-FI"/>
              </w:rPr>
            </w:pPr>
            <w:r w:rsidRPr="00EF5447">
              <w:rPr>
                <w:szCs w:val="18"/>
              </w:rPr>
              <w:t>DC_66A_n25A</w:t>
            </w:r>
          </w:p>
        </w:tc>
      </w:tr>
      <w:tr w:rsidR="008D1E4A" w:rsidRPr="00EF5447" w14:paraId="713AE02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73C60" w14:textId="77777777" w:rsidR="008D1E4A" w:rsidRPr="00EF5447" w:rsidRDefault="008D1E4A" w:rsidP="00C620E0">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033409B1" w14:textId="77777777" w:rsidR="008D1E4A" w:rsidRPr="00EF5447" w:rsidRDefault="008D1E4A" w:rsidP="00C620E0">
            <w:pPr>
              <w:pStyle w:val="TAC"/>
              <w:rPr>
                <w:lang w:eastAsia="fi-FI"/>
              </w:rPr>
            </w:pPr>
            <w:r w:rsidRPr="00EF5447">
              <w:rPr>
                <w:lang w:eastAsia="fi-FI"/>
              </w:rPr>
              <w:t>DC_12A_n66A</w:t>
            </w:r>
          </w:p>
          <w:p w14:paraId="7E648478" w14:textId="77777777" w:rsidR="008D1E4A" w:rsidRPr="00EF5447" w:rsidRDefault="008D1E4A" w:rsidP="00C620E0">
            <w:pPr>
              <w:pStyle w:val="TAC"/>
              <w:rPr>
                <w:lang w:eastAsia="fi-FI"/>
              </w:rPr>
            </w:pPr>
            <w:r w:rsidRPr="00EF5447">
              <w:rPr>
                <w:lang w:eastAsia="fi-FI"/>
              </w:rPr>
              <w:t>DC_66A_n66A</w:t>
            </w:r>
            <w:r w:rsidRPr="00EF5447">
              <w:rPr>
                <w:vertAlign w:val="superscript"/>
                <w:lang w:eastAsia="fi-FI"/>
              </w:rPr>
              <w:t>2</w:t>
            </w:r>
          </w:p>
        </w:tc>
      </w:tr>
      <w:tr w:rsidR="008D1E4A" w:rsidRPr="00EF5447" w14:paraId="44371C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588E3" w14:textId="77777777" w:rsidR="008D1E4A" w:rsidRPr="00EF5447" w:rsidRDefault="008D1E4A" w:rsidP="00C620E0">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21515524" w14:textId="77777777" w:rsidR="008D1E4A" w:rsidRPr="00EF5447" w:rsidRDefault="008D1E4A" w:rsidP="00C620E0">
            <w:pPr>
              <w:pStyle w:val="TAC"/>
            </w:pPr>
            <w:r w:rsidRPr="00EF5447">
              <w:t>DC_13A_n2A</w:t>
            </w:r>
          </w:p>
          <w:p w14:paraId="483C167A" w14:textId="77777777" w:rsidR="008D1E4A" w:rsidRPr="00EF5447" w:rsidRDefault="008D1E4A" w:rsidP="00C620E0">
            <w:pPr>
              <w:pStyle w:val="TAC"/>
              <w:rPr>
                <w:lang w:eastAsia="fi-FI"/>
              </w:rPr>
            </w:pPr>
            <w:r w:rsidRPr="00EF5447">
              <w:t>DC_13A_ n77A</w:t>
            </w:r>
          </w:p>
        </w:tc>
      </w:tr>
      <w:tr w:rsidR="008D1E4A" w:rsidRPr="00EF5447" w14:paraId="01F7EA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46FD2A" w14:textId="77777777" w:rsidR="008D1E4A" w:rsidRPr="00EF5447" w:rsidRDefault="008D1E4A" w:rsidP="00C620E0">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6B6AF9A4" w14:textId="77777777" w:rsidR="008D1E4A" w:rsidRPr="00EF5447" w:rsidRDefault="008D1E4A" w:rsidP="00C620E0">
            <w:pPr>
              <w:pStyle w:val="TAC"/>
              <w:rPr>
                <w:lang w:eastAsia="fi-FI"/>
              </w:rPr>
            </w:pPr>
            <w:r w:rsidRPr="00EF5447">
              <w:t>DC_13A_ n48A</w:t>
            </w:r>
          </w:p>
        </w:tc>
      </w:tr>
      <w:tr w:rsidR="008D1E4A" w:rsidRPr="00EF5447" w14:paraId="69C7B54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B276E" w14:textId="77777777" w:rsidR="008D1E4A" w:rsidRPr="00EF5447" w:rsidRDefault="008D1E4A" w:rsidP="00C620E0">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5884629B" w14:textId="77777777" w:rsidR="008D1E4A" w:rsidRPr="00EF5447" w:rsidRDefault="008D1E4A" w:rsidP="00C620E0">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D1E4A" w:rsidRPr="00EF5447" w14:paraId="30DAB1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81CD31" w14:textId="77777777" w:rsidR="008D1E4A" w:rsidRPr="00EF5447" w:rsidRDefault="008D1E4A" w:rsidP="00C620E0">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67A9A252" w14:textId="77777777" w:rsidR="008D1E4A" w:rsidRPr="00EF5447" w:rsidRDefault="008D1E4A" w:rsidP="00C620E0">
            <w:pPr>
              <w:pStyle w:val="TAC"/>
            </w:pPr>
            <w:r w:rsidRPr="00EF5447">
              <w:t>DC_13A_n48A</w:t>
            </w:r>
          </w:p>
          <w:p w14:paraId="71C5159A" w14:textId="77777777" w:rsidR="008D1E4A" w:rsidRPr="00EF5447" w:rsidRDefault="008D1E4A" w:rsidP="00C620E0">
            <w:pPr>
              <w:pStyle w:val="TAC"/>
              <w:rPr>
                <w:lang w:eastAsia="fi-FI"/>
              </w:rPr>
            </w:pPr>
            <w:r w:rsidRPr="00EF5447">
              <w:t>DC_13A_n66A</w:t>
            </w:r>
          </w:p>
        </w:tc>
      </w:tr>
      <w:tr w:rsidR="008D1E4A" w:rsidRPr="00EF5447" w14:paraId="25D741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E2EA72" w14:textId="77777777" w:rsidR="008D1E4A" w:rsidRPr="00EF5447" w:rsidRDefault="008D1E4A" w:rsidP="00C620E0">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C48F85F" w14:textId="77777777" w:rsidR="008D1E4A" w:rsidRPr="00EF5447" w:rsidRDefault="008D1E4A" w:rsidP="00C620E0">
            <w:pPr>
              <w:pStyle w:val="TAC"/>
              <w:rPr>
                <w:color w:val="000000"/>
                <w:szCs w:val="18"/>
                <w:lang w:eastAsia="zh-CN"/>
              </w:rPr>
            </w:pPr>
            <w:r w:rsidRPr="00EF5447">
              <w:rPr>
                <w:color w:val="000000"/>
                <w:szCs w:val="18"/>
                <w:lang w:eastAsia="zh-CN"/>
              </w:rPr>
              <w:t>DC_13A_n2A</w:t>
            </w:r>
          </w:p>
          <w:p w14:paraId="066D3001" w14:textId="77777777" w:rsidR="008D1E4A" w:rsidRPr="00EF5447" w:rsidRDefault="008D1E4A" w:rsidP="00C620E0">
            <w:pPr>
              <w:pStyle w:val="TAC"/>
              <w:rPr>
                <w:lang w:eastAsia="fi-FI"/>
              </w:rPr>
            </w:pPr>
            <w:r w:rsidRPr="00EF5447">
              <w:rPr>
                <w:color w:val="000000"/>
                <w:szCs w:val="18"/>
                <w:lang w:eastAsia="zh-CN"/>
              </w:rPr>
              <w:t>DC_66A_n2A</w:t>
            </w:r>
          </w:p>
        </w:tc>
      </w:tr>
      <w:tr w:rsidR="008D1E4A" w:rsidRPr="00EF5447" w14:paraId="126FB65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97D22" w14:textId="77777777" w:rsidR="008D1E4A" w:rsidRPr="00EF5447" w:rsidRDefault="008D1E4A" w:rsidP="00C620E0">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774257D1" w14:textId="77777777" w:rsidR="008D1E4A" w:rsidRPr="00EF5447" w:rsidRDefault="008D1E4A" w:rsidP="00C620E0">
            <w:pPr>
              <w:pStyle w:val="TAC"/>
              <w:rPr>
                <w:color w:val="000000"/>
                <w:szCs w:val="18"/>
                <w:lang w:eastAsia="zh-CN"/>
              </w:rPr>
            </w:pPr>
            <w:r w:rsidRPr="00EF5447">
              <w:rPr>
                <w:color w:val="000000"/>
                <w:szCs w:val="18"/>
                <w:lang w:eastAsia="zh-CN"/>
              </w:rPr>
              <w:t>DC_13A_n2A</w:t>
            </w:r>
          </w:p>
          <w:p w14:paraId="472FDE4B" w14:textId="77777777" w:rsidR="008D1E4A" w:rsidRPr="00EF5447" w:rsidRDefault="008D1E4A" w:rsidP="00C620E0">
            <w:pPr>
              <w:pStyle w:val="TAC"/>
              <w:rPr>
                <w:lang w:eastAsia="fi-FI"/>
              </w:rPr>
            </w:pPr>
            <w:r w:rsidRPr="00EF5447">
              <w:rPr>
                <w:color w:val="000000"/>
                <w:szCs w:val="18"/>
                <w:lang w:eastAsia="zh-CN"/>
              </w:rPr>
              <w:t>DC_66A_n2A</w:t>
            </w:r>
          </w:p>
        </w:tc>
      </w:tr>
      <w:tr w:rsidR="008D1E4A" w:rsidRPr="00EF5447" w14:paraId="0BD5D07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B3124D" w14:textId="77777777" w:rsidR="008D1E4A" w:rsidRPr="00EF5447" w:rsidRDefault="008D1E4A" w:rsidP="00C620E0">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0AD206FE" w14:textId="77777777" w:rsidR="008D1E4A" w:rsidRPr="00EF5447" w:rsidRDefault="008D1E4A" w:rsidP="00C620E0">
            <w:pPr>
              <w:pStyle w:val="TAC"/>
              <w:rPr>
                <w:b/>
                <w:lang w:eastAsia="fi-FI"/>
              </w:rPr>
            </w:pPr>
            <w:r w:rsidRPr="00EF5447">
              <w:rPr>
                <w:lang w:eastAsia="fi-FI"/>
              </w:rPr>
              <w:t>DC_13A_</w:t>
            </w:r>
            <w:r w:rsidRPr="00EF5447">
              <w:rPr>
                <w:lang w:eastAsia="ja-JP"/>
              </w:rPr>
              <w:t>n5A</w:t>
            </w:r>
          </w:p>
          <w:p w14:paraId="3662EAC8" w14:textId="77777777" w:rsidR="008D1E4A" w:rsidRPr="00EF5447" w:rsidRDefault="008D1E4A" w:rsidP="00C620E0">
            <w:pPr>
              <w:pStyle w:val="TAC"/>
              <w:rPr>
                <w:color w:val="000000"/>
                <w:szCs w:val="18"/>
                <w:lang w:eastAsia="zh-CN"/>
              </w:rPr>
            </w:pPr>
            <w:r w:rsidRPr="00B677E8">
              <w:rPr>
                <w:lang w:eastAsia="fi-FI"/>
              </w:rPr>
              <w:t>DC_66A_</w:t>
            </w:r>
            <w:r w:rsidRPr="00B677E8">
              <w:rPr>
                <w:lang w:eastAsia="ja-JP"/>
              </w:rPr>
              <w:t>n5A</w:t>
            </w:r>
          </w:p>
        </w:tc>
      </w:tr>
      <w:tr w:rsidR="008D1E4A" w:rsidRPr="00EF5447" w14:paraId="421ED5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AA4CB" w14:textId="77777777" w:rsidR="008D1E4A" w:rsidRPr="00EF5447" w:rsidRDefault="008D1E4A" w:rsidP="00C620E0">
            <w:pPr>
              <w:pStyle w:val="TAC"/>
              <w:rPr>
                <w:color w:val="000000"/>
                <w:szCs w:val="18"/>
                <w:lang w:eastAsia="zh-CN"/>
              </w:rPr>
            </w:pPr>
            <w:r w:rsidRPr="00EF5447">
              <w:rPr>
                <w:color w:val="000000"/>
                <w:szCs w:val="18"/>
                <w:lang w:eastAsia="zh-CN"/>
              </w:rPr>
              <w:t>DC_13A-66A_n48A</w:t>
            </w:r>
          </w:p>
          <w:p w14:paraId="4180D17E" w14:textId="77777777" w:rsidR="008D1E4A" w:rsidRPr="00EF5447" w:rsidRDefault="008D1E4A" w:rsidP="00C620E0">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05F1AF23" w14:textId="77777777" w:rsidR="008D1E4A" w:rsidRPr="00EF5447" w:rsidRDefault="008D1E4A" w:rsidP="00C620E0">
            <w:pPr>
              <w:pStyle w:val="TAC"/>
              <w:rPr>
                <w:noProof/>
                <w:szCs w:val="18"/>
                <w:lang w:eastAsia="zh-CN"/>
              </w:rPr>
            </w:pPr>
            <w:r w:rsidRPr="00EF5447">
              <w:rPr>
                <w:noProof/>
                <w:szCs w:val="18"/>
                <w:lang w:eastAsia="zh-CN"/>
              </w:rPr>
              <w:t>DC_13A_n48A</w:t>
            </w:r>
          </w:p>
          <w:p w14:paraId="23D87575"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F9F39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6704F" w14:textId="77777777" w:rsidR="008D1E4A" w:rsidRPr="00EF5447" w:rsidRDefault="008D1E4A" w:rsidP="00C620E0">
            <w:pPr>
              <w:pStyle w:val="TAC"/>
              <w:rPr>
                <w:color w:val="000000"/>
                <w:szCs w:val="18"/>
                <w:lang w:eastAsia="zh-CN"/>
              </w:rPr>
            </w:pPr>
            <w:r w:rsidRPr="00EF5447">
              <w:rPr>
                <w:color w:val="000000"/>
                <w:szCs w:val="18"/>
                <w:lang w:eastAsia="zh-CN"/>
              </w:rPr>
              <w:t>DC_13A-66A-66A_n48A</w:t>
            </w:r>
          </w:p>
          <w:p w14:paraId="103F52FB" w14:textId="77777777" w:rsidR="008D1E4A" w:rsidRPr="00EF5447" w:rsidRDefault="008D1E4A" w:rsidP="00C620E0">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685F1736" w14:textId="77777777" w:rsidR="008D1E4A" w:rsidRPr="00EF5447" w:rsidRDefault="008D1E4A" w:rsidP="00C620E0">
            <w:pPr>
              <w:pStyle w:val="TAC"/>
              <w:rPr>
                <w:noProof/>
                <w:szCs w:val="18"/>
                <w:lang w:eastAsia="zh-CN"/>
              </w:rPr>
            </w:pPr>
            <w:r w:rsidRPr="00EF5447">
              <w:rPr>
                <w:noProof/>
                <w:szCs w:val="18"/>
                <w:lang w:eastAsia="zh-CN"/>
              </w:rPr>
              <w:t>DC_13A_n48A</w:t>
            </w:r>
          </w:p>
          <w:p w14:paraId="230A5D04"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A79B9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15F92" w14:textId="77777777" w:rsidR="008D1E4A" w:rsidRPr="00EF5447" w:rsidRDefault="008D1E4A" w:rsidP="00C620E0">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6A6C5EB2" w14:textId="77777777" w:rsidR="008D1E4A" w:rsidRPr="00EF5447" w:rsidRDefault="008D1E4A" w:rsidP="00C620E0">
            <w:pPr>
              <w:pStyle w:val="TAC"/>
              <w:rPr>
                <w:noProof/>
                <w:lang w:eastAsia="zh-CN"/>
              </w:rPr>
            </w:pPr>
            <w:r w:rsidRPr="00EF5447">
              <w:rPr>
                <w:lang w:eastAsia="fi-FI"/>
              </w:rPr>
              <w:t>DC_13A_n66A</w:t>
            </w:r>
          </w:p>
        </w:tc>
      </w:tr>
      <w:tr w:rsidR="008D1E4A" w:rsidRPr="00EF5447" w14:paraId="2EB526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B4B85" w14:textId="77777777" w:rsidR="008D1E4A" w:rsidRPr="00EF5447" w:rsidRDefault="008D1E4A" w:rsidP="00C620E0">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9ECDBB3" w14:textId="77777777" w:rsidR="008D1E4A" w:rsidRPr="00EF5447" w:rsidRDefault="008D1E4A" w:rsidP="00C620E0">
            <w:pPr>
              <w:pStyle w:val="TAC"/>
              <w:rPr>
                <w:lang w:eastAsia="fi-FI"/>
              </w:rPr>
            </w:pPr>
            <w:r w:rsidRPr="00EF5447">
              <w:rPr>
                <w:lang w:eastAsia="fi-FI"/>
              </w:rPr>
              <w:t>DC_13A_n66A</w:t>
            </w:r>
          </w:p>
        </w:tc>
      </w:tr>
      <w:tr w:rsidR="008D1E4A" w:rsidRPr="00EF5447" w14:paraId="6C8D5F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7CAB1" w14:textId="77777777" w:rsidR="008D1E4A" w:rsidRPr="00EF5447" w:rsidRDefault="008D1E4A" w:rsidP="00C620E0">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277E9C7" w14:textId="77777777" w:rsidR="008D1E4A" w:rsidRPr="00EF5447" w:rsidRDefault="008D1E4A" w:rsidP="00C620E0">
            <w:pPr>
              <w:pStyle w:val="TAC"/>
              <w:rPr>
                <w:lang w:eastAsia="fi-FI"/>
              </w:rPr>
            </w:pPr>
            <w:r w:rsidRPr="00EF5447">
              <w:rPr>
                <w:lang w:eastAsia="fi-FI"/>
              </w:rPr>
              <w:t>DC_13A_</w:t>
            </w:r>
            <w:r w:rsidRPr="00EF5447">
              <w:rPr>
                <w:lang w:eastAsia="ja-JP"/>
              </w:rPr>
              <w:t>n77A</w:t>
            </w:r>
          </w:p>
          <w:p w14:paraId="5D504C56" w14:textId="77777777" w:rsidR="008D1E4A" w:rsidRPr="00EF5447" w:rsidRDefault="008D1E4A" w:rsidP="00C620E0">
            <w:pPr>
              <w:pStyle w:val="TAC"/>
              <w:rPr>
                <w:lang w:eastAsia="fi-FI"/>
              </w:rPr>
            </w:pPr>
            <w:r w:rsidRPr="00EF5447">
              <w:rPr>
                <w:lang w:eastAsia="fi-FI"/>
              </w:rPr>
              <w:t>DC_66A_</w:t>
            </w:r>
            <w:r w:rsidRPr="00EF5447">
              <w:rPr>
                <w:lang w:eastAsia="ja-JP"/>
              </w:rPr>
              <w:t>n77A</w:t>
            </w:r>
          </w:p>
        </w:tc>
      </w:tr>
      <w:tr w:rsidR="008D1E4A" w:rsidRPr="00EF5447" w14:paraId="581DB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8DE192" w14:textId="77777777" w:rsidR="008D1E4A" w:rsidRPr="00EF5447" w:rsidRDefault="008D1E4A" w:rsidP="00C620E0">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0C13545E" w14:textId="77777777" w:rsidR="008D1E4A" w:rsidRPr="00EF5447" w:rsidRDefault="008D1E4A" w:rsidP="00C620E0">
            <w:pPr>
              <w:pStyle w:val="TAC"/>
            </w:pPr>
            <w:r w:rsidRPr="00EF5447">
              <w:t>DC_13A_n66A</w:t>
            </w:r>
          </w:p>
          <w:p w14:paraId="5C9841B6" w14:textId="77777777" w:rsidR="008D1E4A" w:rsidRPr="00EF5447" w:rsidRDefault="008D1E4A" w:rsidP="00C620E0">
            <w:pPr>
              <w:pStyle w:val="TAC"/>
              <w:rPr>
                <w:lang w:eastAsia="fi-FI"/>
              </w:rPr>
            </w:pPr>
            <w:r w:rsidRPr="00EF5447">
              <w:t>DC_13A_n77A</w:t>
            </w:r>
          </w:p>
        </w:tc>
      </w:tr>
      <w:tr w:rsidR="008D1E4A" w:rsidRPr="00EF5447" w14:paraId="5A99C4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CDAE3" w14:textId="77777777" w:rsidR="008D1E4A" w:rsidRPr="00EF5447" w:rsidRDefault="008D1E4A" w:rsidP="00C620E0">
            <w:pPr>
              <w:pStyle w:val="TAC"/>
              <w:rPr>
                <w:lang w:eastAsia="fi-FI"/>
              </w:rPr>
            </w:pPr>
            <w:r w:rsidRPr="00EF5447">
              <w:lastRenderedPageBreak/>
              <w:t>DC_18A_n3A-n78A</w:t>
            </w:r>
          </w:p>
        </w:tc>
        <w:tc>
          <w:tcPr>
            <w:tcW w:w="5862" w:type="dxa"/>
            <w:tcBorders>
              <w:top w:val="single" w:sz="4" w:space="0" w:color="auto"/>
              <w:left w:val="single" w:sz="4" w:space="0" w:color="auto"/>
              <w:bottom w:val="single" w:sz="4" w:space="0" w:color="auto"/>
              <w:right w:val="single" w:sz="4" w:space="0" w:color="auto"/>
            </w:tcBorders>
            <w:hideMark/>
          </w:tcPr>
          <w:p w14:paraId="1045EF7D" w14:textId="77777777" w:rsidR="008D1E4A" w:rsidRPr="00EF5447" w:rsidRDefault="008D1E4A" w:rsidP="00C620E0">
            <w:pPr>
              <w:pStyle w:val="TAC"/>
              <w:rPr>
                <w:rFonts w:eastAsia="Yu Mincho"/>
                <w:szCs w:val="18"/>
                <w:lang w:eastAsia="ja-JP"/>
              </w:rPr>
            </w:pPr>
            <w:r w:rsidRPr="00EF5447">
              <w:rPr>
                <w:rFonts w:eastAsia="Yu Mincho"/>
                <w:szCs w:val="18"/>
                <w:lang w:eastAsia="ja-JP"/>
              </w:rPr>
              <w:t>DC_18A_n3A</w:t>
            </w:r>
          </w:p>
          <w:p w14:paraId="66014AA7" w14:textId="77777777" w:rsidR="008D1E4A" w:rsidRPr="00EF5447" w:rsidRDefault="008D1E4A" w:rsidP="00C620E0">
            <w:pPr>
              <w:pStyle w:val="TAC"/>
              <w:rPr>
                <w:lang w:eastAsia="fi-FI"/>
              </w:rPr>
            </w:pPr>
            <w:r w:rsidRPr="00EF5447">
              <w:rPr>
                <w:rFonts w:eastAsia="Yu Mincho"/>
                <w:szCs w:val="18"/>
                <w:lang w:eastAsia="ja-JP"/>
              </w:rPr>
              <w:t>DC_18A_n78A</w:t>
            </w:r>
          </w:p>
        </w:tc>
      </w:tr>
      <w:tr w:rsidR="008D1E4A" w:rsidRPr="00EF5447" w14:paraId="3609AA0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14450" w14:textId="77777777" w:rsidR="008D1E4A" w:rsidRPr="00EF5447" w:rsidRDefault="008D1E4A" w:rsidP="00C620E0">
            <w:pPr>
              <w:pStyle w:val="TAC"/>
              <w:rPr>
                <w:color w:val="000000"/>
                <w:szCs w:val="18"/>
                <w:lang w:eastAsia="zh-CN"/>
              </w:rPr>
            </w:pPr>
            <w:r w:rsidRPr="00EF5447">
              <w:rPr>
                <w:color w:val="000000"/>
                <w:szCs w:val="18"/>
                <w:lang w:eastAsia="zh-CN"/>
              </w:rPr>
              <w:t>DC_13A-48A_n2A</w:t>
            </w:r>
          </w:p>
          <w:p w14:paraId="43A684C2" w14:textId="77777777" w:rsidR="008D1E4A" w:rsidRPr="00EF5447" w:rsidRDefault="008D1E4A" w:rsidP="00C620E0">
            <w:pPr>
              <w:pStyle w:val="TAC"/>
              <w:rPr>
                <w:color w:val="000000"/>
                <w:szCs w:val="18"/>
                <w:lang w:eastAsia="zh-CN"/>
              </w:rPr>
            </w:pPr>
            <w:r w:rsidRPr="00EF5447">
              <w:rPr>
                <w:color w:val="000000"/>
                <w:szCs w:val="18"/>
                <w:lang w:eastAsia="zh-CN"/>
              </w:rPr>
              <w:t>DC_13A-48C_n2A</w:t>
            </w:r>
          </w:p>
          <w:p w14:paraId="663FDC31" w14:textId="77777777" w:rsidR="008D1E4A" w:rsidRPr="00EF5447" w:rsidRDefault="008D1E4A" w:rsidP="00C620E0">
            <w:pPr>
              <w:pStyle w:val="TAC"/>
              <w:rPr>
                <w:color w:val="000000"/>
                <w:szCs w:val="18"/>
                <w:lang w:eastAsia="zh-CN"/>
              </w:rPr>
            </w:pPr>
            <w:r w:rsidRPr="00EF5447">
              <w:rPr>
                <w:color w:val="000000"/>
                <w:szCs w:val="18"/>
                <w:lang w:eastAsia="zh-CN"/>
              </w:rPr>
              <w:t>DC_13A-48D_n2A</w:t>
            </w:r>
          </w:p>
          <w:p w14:paraId="3AEF3C36" w14:textId="77777777" w:rsidR="008D1E4A" w:rsidRPr="00EF5447" w:rsidRDefault="008D1E4A" w:rsidP="00C620E0">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6E5B97D" w14:textId="77777777" w:rsidR="008D1E4A" w:rsidRPr="00EF5447" w:rsidRDefault="008D1E4A" w:rsidP="00C620E0">
            <w:pPr>
              <w:pStyle w:val="TAC"/>
              <w:rPr>
                <w:rFonts w:eastAsia="Yu Mincho"/>
                <w:szCs w:val="18"/>
                <w:lang w:eastAsia="ja-JP"/>
              </w:rPr>
            </w:pPr>
            <w:r w:rsidRPr="00EF5447">
              <w:rPr>
                <w:color w:val="000000"/>
                <w:szCs w:val="18"/>
                <w:lang w:eastAsia="zh-CN"/>
              </w:rPr>
              <w:t>DC_13A_n2A</w:t>
            </w:r>
          </w:p>
        </w:tc>
      </w:tr>
      <w:tr w:rsidR="008D1E4A" w:rsidRPr="00EF5447" w14:paraId="3D8106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CC289" w14:textId="77777777" w:rsidR="008D1E4A" w:rsidRPr="00EF5447" w:rsidRDefault="008D1E4A" w:rsidP="00C620E0">
            <w:pPr>
              <w:pStyle w:val="TAC"/>
              <w:rPr>
                <w:lang w:eastAsia="zh-CN"/>
              </w:rPr>
            </w:pPr>
            <w:r w:rsidRPr="00EF5447">
              <w:rPr>
                <w:lang w:eastAsia="zh-CN"/>
              </w:rPr>
              <w:t>DC_13A-48A_n66A</w:t>
            </w:r>
          </w:p>
          <w:p w14:paraId="694FBC23" w14:textId="77777777" w:rsidR="008D1E4A" w:rsidRPr="00EF5447" w:rsidRDefault="008D1E4A" w:rsidP="00C620E0">
            <w:pPr>
              <w:pStyle w:val="TAC"/>
              <w:rPr>
                <w:lang w:eastAsia="zh-CN"/>
              </w:rPr>
            </w:pPr>
            <w:r w:rsidRPr="00EF5447">
              <w:rPr>
                <w:rFonts w:cs="Arial"/>
                <w:color w:val="222222"/>
                <w:shd w:val="clear" w:color="auto" w:fill="FFFFFF"/>
              </w:rPr>
              <w:t>DC_13A-48C_n66A</w:t>
            </w:r>
          </w:p>
          <w:p w14:paraId="32F177A9" w14:textId="77777777" w:rsidR="008D1E4A" w:rsidRPr="00EF5447" w:rsidRDefault="008D1E4A" w:rsidP="00C620E0">
            <w:pPr>
              <w:pStyle w:val="TAC"/>
              <w:rPr>
                <w:lang w:eastAsia="zh-CN"/>
              </w:rPr>
            </w:pPr>
            <w:r w:rsidRPr="00EF5447">
              <w:rPr>
                <w:lang w:eastAsia="zh-CN"/>
              </w:rPr>
              <w:t>DC_13A-48D_n66A</w:t>
            </w:r>
          </w:p>
          <w:p w14:paraId="74886C47" w14:textId="77777777" w:rsidR="008D1E4A" w:rsidRPr="00EF5447" w:rsidRDefault="008D1E4A" w:rsidP="00C620E0">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0AED07D" w14:textId="77777777" w:rsidR="008D1E4A" w:rsidRPr="00EF5447" w:rsidRDefault="008D1E4A" w:rsidP="00C620E0">
            <w:pPr>
              <w:pStyle w:val="TAC"/>
              <w:rPr>
                <w:rFonts w:eastAsia="Yu Mincho"/>
                <w:szCs w:val="18"/>
                <w:lang w:eastAsia="ja-JP"/>
              </w:rPr>
            </w:pPr>
            <w:r w:rsidRPr="00EF5447">
              <w:rPr>
                <w:color w:val="000000"/>
                <w:szCs w:val="18"/>
                <w:lang w:eastAsia="zh-CN"/>
              </w:rPr>
              <w:t>DC_13A_n66A</w:t>
            </w:r>
          </w:p>
        </w:tc>
      </w:tr>
      <w:tr w:rsidR="008D1E4A" w:rsidRPr="00EF5447" w14:paraId="4F627E7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D30FB9" w14:textId="77777777" w:rsidR="008D1E4A" w:rsidRPr="00EF5447" w:rsidRDefault="008D1E4A" w:rsidP="00C620E0">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510EF99B" w14:textId="77777777" w:rsidR="008D1E4A" w:rsidRPr="00EF5447" w:rsidRDefault="008D1E4A" w:rsidP="00C620E0">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68AA180" w14:textId="77777777" w:rsidR="008D1E4A" w:rsidRPr="00EF5447" w:rsidRDefault="008D1E4A" w:rsidP="00C620E0">
            <w:pPr>
              <w:pStyle w:val="TAC"/>
              <w:rPr>
                <w:lang w:eastAsia="ja-JP"/>
              </w:rPr>
            </w:pPr>
            <w:r w:rsidRPr="00EF5447">
              <w:rPr>
                <w:rFonts w:eastAsia="Malgun Gothic" w:cs="Arial"/>
                <w:color w:val="000000"/>
                <w:szCs w:val="18"/>
                <w:lang w:eastAsia="ko-KR"/>
              </w:rPr>
              <w:t>DC_18A_n77A</w:t>
            </w:r>
          </w:p>
        </w:tc>
      </w:tr>
      <w:tr w:rsidR="008D1E4A" w:rsidRPr="00EF5447" w14:paraId="2FFBC5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9B82E" w14:textId="77777777" w:rsidR="008D1E4A" w:rsidRPr="00EF5447" w:rsidRDefault="008D1E4A" w:rsidP="00C620E0">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43B6B3D" w14:textId="77777777" w:rsidR="008D1E4A" w:rsidRPr="00EF5447" w:rsidRDefault="008D1E4A" w:rsidP="00C620E0">
            <w:pPr>
              <w:pStyle w:val="TAC"/>
              <w:rPr>
                <w:lang w:eastAsia="ja-JP"/>
              </w:rPr>
            </w:pPr>
            <w:r w:rsidRPr="00EF5447">
              <w:rPr>
                <w:lang w:eastAsia="ja-JP"/>
              </w:rPr>
              <w:t>DC_14A_n2A</w:t>
            </w:r>
          </w:p>
          <w:p w14:paraId="268DFBA6" w14:textId="77777777" w:rsidR="008D1E4A" w:rsidRPr="00EF5447" w:rsidRDefault="008D1E4A" w:rsidP="00C620E0">
            <w:pPr>
              <w:pStyle w:val="TAC"/>
              <w:rPr>
                <w:color w:val="000000"/>
                <w:szCs w:val="18"/>
                <w:lang w:eastAsia="zh-CN"/>
              </w:rPr>
            </w:pPr>
            <w:r w:rsidRPr="00EF5447">
              <w:rPr>
                <w:lang w:eastAsia="ja-JP"/>
              </w:rPr>
              <w:t>DC_66A_n2A</w:t>
            </w:r>
          </w:p>
        </w:tc>
      </w:tr>
      <w:tr w:rsidR="008D1E4A" w:rsidRPr="00EF5447" w14:paraId="1E5E72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F3F27" w14:textId="77777777" w:rsidR="008D1E4A" w:rsidRPr="00EF5447" w:rsidRDefault="008D1E4A" w:rsidP="00C620E0">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786AF88" w14:textId="77777777" w:rsidR="008D1E4A" w:rsidRPr="00EF5447" w:rsidRDefault="008D1E4A" w:rsidP="00C620E0">
            <w:pPr>
              <w:pStyle w:val="TAC"/>
              <w:rPr>
                <w:lang w:eastAsia="ja-JP"/>
              </w:rPr>
            </w:pPr>
            <w:r w:rsidRPr="00EF5447">
              <w:rPr>
                <w:lang w:eastAsia="ja-JP"/>
              </w:rPr>
              <w:t>DC_14A_n2A</w:t>
            </w:r>
          </w:p>
          <w:p w14:paraId="6508D19D" w14:textId="77777777" w:rsidR="008D1E4A" w:rsidRPr="00EF5447" w:rsidRDefault="008D1E4A" w:rsidP="00C620E0">
            <w:pPr>
              <w:pStyle w:val="TAC"/>
              <w:rPr>
                <w:color w:val="000000"/>
                <w:szCs w:val="18"/>
                <w:lang w:eastAsia="zh-CN"/>
              </w:rPr>
            </w:pPr>
            <w:r w:rsidRPr="00EF5447">
              <w:rPr>
                <w:lang w:eastAsia="ja-JP"/>
              </w:rPr>
              <w:t>DC_66A_n2A</w:t>
            </w:r>
          </w:p>
        </w:tc>
      </w:tr>
      <w:tr w:rsidR="008D1E4A" w:rsidRPr="00EF5447" w14:paraId="45C4EC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49C6C" w14:textId="77777777" w:rsidR="008D1E4A" w:rsidRPr="00EF5447" w:rsidRDefault="008D1E4A" w:rsidP="00C620E0">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36D193F5" w14:textId="77777777" w:rsidR="008D1E4A" w:rsidRPr="00EF5447" w:rsidRDefault="008D1E4A" w:rsidP="00C620E0">
            <w:pPr>
              <w:pStyle w:val="TAC"/>
              <w:rPr>
                <w:lang w:eastAsia="ja-JP"/>
              </w:rPr>
            </w:pPr>
            <w:r w:rsidRPr="00EF5447">
              <w:rPr>
                <w:lang w:eastAsia="ja-JP"/>
              </w:rPr>
              <w:t>DC_14A_n66A</w:t>
            </w:r>
          </w:p>
          <w:p w14:paraId="2125E4BD" w14:textId="77777777" w:rsidR="008D1E4A" w:rsidRPr="00EF5447" w:rsidRDefault="008D1E4A" w:rsidP="00C620E0">
            <w:pPr>
              <w:pStyle w:val="TAC"/>
              <w:rPr>
                <w:lang w:eastAsia="ja-JP"/>
              </w:rPr>
            </w:pPr>
            <w:r w:rsidRPr="00EF5447">
              <w:rPr>
                <w:lang w:eastAsia="ja-JP"/>
              </w:rPr>
              <w:t>DC_66A_n66A</w:t>
            </w:r>
            <w:r w:rsidRPr="00EF5447">
              <w:rPr>
                <w:vertAlign w:val="superscript"/>
                <w:lang w:eastAsia="fi-FI"/>
              </w:rPr>
              <w:t>2</w:t>
            </w:r>
          </w:p>
        </w:tc>
      </w:tr>
      <w:tr w:rsidR="008D1E4A" w:rsidRPr="00EF5447" w14:paraId="1E7862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A3235A" w14:textId="77777777" w:rsidR="008D1E4A" w:rsidRPr="00EF5447" w:rsidRDefault="008D1E4A" w:rsidP="00C620E0">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438FEF1D" w14:textId="77777777" w:rsidR="008D1E4A" w:rsidRPr="00EF5447" w:rsidRDefault="008D1E4A" w:rsidP="00C620E0">
            <w:pPr>
              <w:pStyle w:val="TAC"/>
            </w:pPr>
            <w:r w:rsidRPr="00EF5447">
              <w:t>DC_18A_n</w:t>
            </w:r>
            <w:r w:rsidRPr="00EF5447">
              <w:rPr>
                <w:lang w:eastAsia="zh-CN"/>
              </w:rPr>
              <w:t>3</w:t>
            </w:r>
            <w:r w:rsidRPr="00EF5447">
              <w:t>A</w:t>
            </w:r>
          </w:p>
          <w:p w14:paraId="03D506F4" w14:textId="77777777" w:rsidR="008D1E4A" w:rsidRPr="00EF5447" w:rsidRDefault="008D1E4A" w:rsidP="00C620E0">
            <w:pPr>
              <w:pStyle w:val="TAC"/>
              <w:rPr>
                <w:lang w:eastAsia="ja-JP"/>
              </w:rPr>
            </w:pPr>
            <w:r w:rsidRPr="00EF5447">
              <w:t>DC_18A_n</w:t>
            </w:r>
            <w:r w:rsidRPr="00EF5447">
              <w:rPr>
                <w:lang w:eastAsia="zh-CN"/>
              </w:rPr>
              <w:t>41</w:t>
            </w:r>
            <w:r w:rsidRPr="00EF5447">
              <w:t>A</w:t>
            </w:r>
          </w:p>
        </w:tc>
      </w:tr>
      <w:tr w:rsidR="008D1E4A" w:rsidRPr="00EF5447" w14:paraId="5127EB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7454F5" w14:textId="77777777" w:rsidR="008D1E4A" w:rsidRPr="00EF5447" w:rsidRDefault="008D1E4A" w:rsidP="00C620E0">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08EBEABD" w14:textId="77777777" w:rsidR="008D1E4A" w:rsidRPr="00EF5447" w:rsidRDefault="008D1E4A" w:rsidP="00C620E0">
            <w:pPr>
              <w:pStyle w:val="TAC"/>
            </w:pPr>
            <w:r w:rsidRPr="00EF5447">
              <w:t>DC_18A_n</w:t>
            </w:r>
            <w:r w:rsidRPr="00EF5447">
              <w:rPr>
                <w:lang w:eastAsia="zh-CN"/>
              </w:rPr>
              <w:t>28</w:t>
            </w:r>
            <w:r w:rsidRPr="00EF5447">
              <w:t>A</w:t>
            </w:r>
          </w:p>
          <w:p w14:paraId="5D98FCD2" w14:textId="77777777" w:rsidR="008D1E4A" w:rsidRPr="00EF5447" w:rsidRDefault="008D1E4A" w:rsidP="00C620E0">
            <w:pPr>
              <w:pStyle w:val="TAC"/>
              <w:rPr>
                <w:lang w:eastAsia="ja-JP"/>
              </w:rPr>
            </w:pPr>
            <w:r w:rsidRPr="00EF5447">
              <w:t>DC_18A_n</w:t>
            </w:r>
            <w:r w:rsidRPr="00EF5447">
              <w:rPr>
                <w:lang w:eastAsia="zh-CN"/>
              </w:rPr>
              <w:t>41</w:t>
            </w:r>
            <w:r w:rsidRPr="00EF5447">
              <w:t>A</w:t>
            </w:r>
          </w:p>
        </w:tc>
      </w:tr>
      <w:tr w:rsidR="008D1E4A" w:rsidRPr="00EF5447" w14:paraId="1C7ABA8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251DE" w14:textId="77777777" w:rsidR="008D1E4A" w:rsidRPr="00EF5447" w:rsidRDefault="008D1E4A" w:rsidP="00C620E0">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5B6DAB"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18AFF8F" w14:textId="77777777" w:rsidR="008D1E4A" w:rsidRPr="00EF5447" w:rsidRDefault="008D1E4A" w:rsidP="00C620E0">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D1E4A" w:rsidRPr="00EF5447" w14:paraId="56C779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52EC58" w14:textId="77777777" w:rsidR="008D1E4A" w:rsidRPr="00EF5447" w:rsidRDefault="008D1E4A" w:rsidP="00C620E0">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741A5E4" w14:textId="77777777" w:rsidR="008D1E4A" w:rsidRPr="00EF5447" w:rsidRDefault="008D1E4A" w:rsidP="00C620E0">
            <w:pPr>
              <w:pStyle w:val="TAC"/>
              <w:rPr>
                <w:noProof/>
                <w:lang w:eastAsia="zh-CN"/>
              </w:rPr>
            </w:pPr>
            <w:r w:rsidRPr="00EF5447">
              <w:rPr>
                <w:noProof/>
                <w:lang w:eastAsia="zh-CN"/>
              </w:rPr>
              <w:t>DC_18A_n28A</w:t>
            </w:r>
          </w:p>
          <w:p w14:paraId="1C85DEF7"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D1E4A" w:rsidRPr="00EF5447" w14:paraId="59FAC7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F5A44" w14:textId="77777777" w:rsidR="008D1E4A" w:rsidRPr="00EF5447" w:rsidRDefault="008D1E4A" w:rsidP="00C620E0">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56B281" w14:textId="77777777" w:rsidR="008D1E4A" w:rsidRPr="00EF5447" w:rsidRDefault="008D1E4A" w:rsidP="00C620E0">
            <w:pPr>
              <w:pStyle w:val="TAC"/>
              <w:rPr>
                <w:noProof/>
                <w:lang w:eastAsia="zh-CN"/>
              </w:rPr>
            </w:pPr>
            <w:r w:rsidRPr="00EF5447">
              <w:rPr>
                <w:noProof/>
                <w:lang w:eastAsia="zh-CN"/>
              </w:rPr>
              <w:t>DC_18A_n78A</w:t>
            </w:r>
          </w:p>
          <w:p w14:paraId="0A0AC380"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5D6CD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CA8726" w14:textId="77777777" w:rsidR="008D1E4A" w:rsidRPr="00EF5447" w:rsidRDefault="008D1E4A" w:rsidP="00C620E0">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8AF6DBB" w14:textId="77777777" w:rsidR="008D1E4A" w:rsidRPr="00EF5447" w:rsidRDefault="008D1E4A" w:rsidP="00C620E0">
            <w:pPr>
              <w:pStyle w:val="TAC"/>
              <w:rPr>
                <w:noProof/>
                <w:lang w:eastAsia="zh-CN"/>
              </w:rPr>
            </w:pPr>
            <w:r w:rsidRPr="00EF5447">
              <w:rPr>
                <w:noProof/>
                <w:lang w:eastAsia="zh-CN"/>
              </w:rPr>
              <w:t>DC_18A_n28A</w:t>
            </w:r>
          </w:p>
          <w:p w14:paraId="2D11903A"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D1E4A" w:rsidRPr="00EF5447" w14:paraId="4CD8D9E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8061C" w14:textId="77777777" w:rsidR="008D1E4A" w:rsidRPr="00EF5447" w:rsidRDefault="008D1E4A" w:rsidP="00C620E0">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F56EF" w14:textId="77777777" w:rsidR="008D1E4A" w:rsidRPr="00EF5447" w:rsidRDefault="008D1E4A" w:rsidP="00C620E0">
            <w:pPr>
              <w:pStyle w:val="TAC"/>
              <w:rPr>
                <w:noProof/>
                <w:lang w:eastAsia="zh-CN"/>
              </w:rPr>
            </w:pPr>
            <w:r w:rsidRPr="00EF5447">
              <w:rPr>
                <w:noProof/>
                <w:lang w:eastAsia="zh-CN"/>
              </w:rPr>
              <w:t>DC_18A_n79A</w:t>
            </w:r>
          </w:p>
          <w:p w14:paraId="1996E4EB"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6B0DF3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C0DD1"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31AECC8" w14:textId="77777777" w:rsidR="008D1E4A" w:rsidRPr="00EF5447" w:rsidRDefault="008D1E4A" w:rsidP="00C620E0">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AFA9709" w14:textId="77777777" w:rsidR="008D1E4A" w:rsidRPr="00EF5447" w:rsidRDefault="008D1E4A" w:rsidP="00C620E0">
            <w:pPr>
              <w:pStyle w:val="TAC"/>
              <w:rPr>
                <w:noProof/>
                <w:lang w:eastAsia="zh-CN"/>
              </w:rPr>
            </w:pPr>
            <w:r w:rsidRPr="00EF5447">
              <w:rPr>
                <w:noProof/>
                <w:lang w:eastAsia="zh-CN"/>
              </w:rPr>
              <w:t>DC_18A_n3A</w:t>
            </w:r>
          </w:p>
          <w:p w14:paraId="0A812112" w14:textId="77777777" w:rsidR="008D1E4A" w:rsidRPr="00EF5447" w:rsidRDefault="008D1E4A" w:rsidP="00C620E0">
            <w:pPr>
              <w:pStyle w:val="TAC"/>
              <w:rPr>
                <w:noProof/>
                <w:lang w:eastAsia="zh-CN"/>
              </w:rPr>
            </w:pPr>
            <w:r w:rsidRPr="00EF5447">
              <w:rPr>
                <w:noProof/>
                <w:lang w:eastAsia="zh-CN"/>
              </w:rPr>
              <w:t>DC_41A_n3A</w:t>
            </w:r>
          </w:p>
          <w:p w14:paraId="16DE5921" w14:textId="77777777" w:rsidR="008D1E4A" w:rsidRPr="00EF5447" w:rsidRDefault="008D1E4A" w:rsidP="00C620E0">
            <w:pPr>
              <w:pStyle w:val="TAC"/>
              <w:rPr>
                <w:noProof/>
                <w:lang w:eastAsia="zh-CN"/>
              </w:rPr>
            </w:pPr>
            <w:r w:rsidRPr="00EF5447">
              <w:rPr>
                <w:noProof/>
                <w:lang w:eastAsia="zh-CN"/>
              </w:rPr>
              <w:t>DC_41C_n3A</w:t>
            </w:r>
          </w:p>
        </w:tc>
      </w:tr>
      <w:tr w:rsidR="008D1E4A" w:rsidRPr="00EF5447" w14:paraId="534836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7A573"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A_n77A</w:t>
            </w:r>
          </w:p>
          <w:p w14:paraId="1ED2EFFE" w14:textId="77777777" w:rsidR="008D1E4A" w:rsidRPr="00EF5447" w:rsidRDefault="008D1E4A" w:rsidP="00C620E0">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1D4D9421" w14:textId="77777777" w:rsidR="008D1E4A" w:rsidRPr="00EF5447" w:rsidRDefault="008D1E4A" w:rsidP="00C620E0">
            <w:pPr>
              <w:pStyle w:val="TAC"/>
              <w:rPr>
                <w:lang w:eastAsia="zh-CN"/>
              </w:rPr>
            </w:pPr>
            <w:r w:rsidRPr="00EF5447">
              <w:rPr>
                <w:lang w:eastAsia="fi-FI"/>
              </w:rPr>
              <w:t>DC_</w:t>
            </w:r>
            <w:r w:rsidRPr="00EF5447">
              <w:rPr>
                <w:lang w:eastAsia="zh-CN"/>
              </w:rPr>
              <w:t>18</w:t>
            </w:r>
            <w:r w:rsidRPr="00EF5447">
              <w:rPr>
                <w:lang w:eastAsia="fi-FI"/>
              </w:rPr>
              <w:t>A_n77A</w:t>
            </w:r>
          </w:p>
          <w:p w14:paraId="443879F3"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A_n77A</w:t>
            </w:r>
          </w:p>
          <w:p w14:paraId="45AB2F73" w14:textId="77777777" w:rsidR="008D1E4A" w:rsidRPr="00EF5447" w:rsidRDefault="008D1E4A" w:rsidP="00C620E0">
            <w:pPr>
              <w:pStyle w:val="TAC"/>
              <w:rPr>
                <w:noProof/>
                <w:lang w:eastAsia="zh-CN"/>
              </w:rPr>
            </w:pPr>
            <w:r w:rsidRPr="00EF5447">
              <w:rPr>
                <w:lang w:eastAsia="fi-FI"/>
              </w:rPr>
              <w:t>DC_</w:t>
            </w:r>
            <w:r w:rsidRPr="00EF5447">
              <w:rPr>
                <w:lang w:eastAsia="zh-CN"/>
              </w:rPr>
              <w:t>41C</w:t>
            </w:r>
            <w:r w:rsidRPr="00EF5447">
              <w:rPr>
                <w:lang w:eastAsia="fi-FI"/>
              </w:rPr>
              <w:t>_n77A</w:t>
            </w:r>
          </w:p>
        </w:tc>
      </w:tr>
      <w:tr w:rsidR="008D1E4A" w:rsidRPr="00EF5447" w14:paraId="71B5FBC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2F89"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A_n78A</w:t>
            </w:r>
          </w:p>
          <w:p w14:paraId="496A5F07" w14:textId="77777777" w:rsidR="008D1E4A" w:rsidRPr="00EF5447" w:rsidRDefault="008D1E4A" w:rsidP="00C620E0">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10CC7B98" w14:textId="77777777" w:rsidR="008D1E4A" w:rsidRPr="00EF5447" w:rsidRDefault="008D1E4A" w:rsidP="00C620E0">
            <w:pPr>
              <w:pStyle w:val="TAC"/>
              <w:rPr>
                <w:lang w:eastAsia="zh-CN"/>
              </w:rPr>
            </w:pPr>
            <w:r w:rsidRPr="00EF5447">
              <w:rPr>
                <w:lang w:eastAsia="fi-FI"/>
              </w:rPr>
              <w:t>DC_</w:t>
            </w:r>
            <w:r w:rsidRPr="00EF5447">
              <w:rPr>
                <w:lang w:eastAsia="zh-CN"/>
              </w:rPr>
              <w:t>18</w:t>
            </w:r>
            <w:r w:rsidRPr="00EF5447">
              <w:rPr>
                <w:lang w:eastAsia="fi-FI"/>
              </w:rPr>
              <w:t>A_n78A</w:t>
            </w:r>
          </w:p>
          <w:p w14:paraId="0FAE26DA"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A_n78A</w:t>
            </w:r>
          </w:p>
          <w:p w14:paraId="27152841" w14:textId="77777777" w:rsidR="008D1E4A" w:rsidRPr="00EF5447" w:rsidRDefault="008D1E4A" w:rsidP="00C620E0">
            <w:pPr>
              <w:pStyle w:val="TAC"/>
              <w:rPr>
                <w:lang w:eastAsia="fi-FI"/>
              </w:rPr>
            </w:pPr>
            <w:r w:rsidRPr="00EF5447">
              <w:rPr>
                <w:lang w:eastAsia="fi-FI"/>
              </w:rPr>
              <w:t>DC_</w:t>
            </w:r>
            <w:r w:rsidRPr="00EF5447">
              <w:rPr>
                <w:lang w:eastAsia="zh-CN"/>
              </w:rPr>
              <w:t>41C</w:t>
            </w:r>
            <w:r w:rsidRPr="00EF5447">
              <w:rPr>
                <w:lang w:eastAsia="fi-FI"/>
              </w:rPr>
              <w:t>_n78A</w:t>
            </w:r>
          </w:p>
        </w:tc>
      </w:tr>
      <w:tr w:rsidR="008D1E4A" w:rsidRPr="00EF5447" w14:paraId="4EAAE8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9345E" w14:textId="77777777" w:rsidR="008D1E4A" w:rsidRPr="00EF5447" w:rsidRDefault="008D1E4A" w:rsidP="00C620E0">
            <w:pPr>
              <w:pStyle w:val="TAC"/>
              <w:rPr>
                <w:lang w:eastAsia="fi-FI"/>
              </w:rPr>
            </w:pPr>
            <w:r w:rsidRPr="00EF5447">
              <w:lastRenderedPageBreak/>
              <w:t>DC_18A_n41A-n77A</w:t>
            </w:r>
          </w:p>
        </w:tc>
        <w:tc>
          <w:tcPr>
            <w:tcW w:w="5862" w:type="dxa"/>
            <w:tcBorders>
              <w:top w:val="single" w:sz="4" w:space="0" w:color="auto"/>
              <w:left w:val="single" w:sz="4" w:space="0" w:color="auto"/>
              <w:bottom w:val="single" w:sz="4" w:space="0" w:color="auto"/>
              <w:right w:val="single" w:sz="4" w:space="0" w:color="auto"/>
            </w:tcBorders>
          </w:tcPr>
          <w:p w14:paraId="43AAFF25" w14:textId="77777777" w:rsidR="008D1E4A" w:rsidRPr="00EF5447" w:rsidRDefault="008D1E4A" w:rsidP="00C620E0">
            <w:pPr>
              <w:pStyle w:val="TAC"/>
            </w:pPr>
            <w:r w:rsidRPr="00EF5447">
              <w:t>DC_18A_n41A</w:t>
            </w:r>
          </w:p>
          <w:p w14:paraId="120B182B" w14:textId="77777777" w:rsidR="008D1E4A" w:rsidRPr="00EF5447" w:rsidRDefault="008D1E4A" w:rsidP="00C620E0">
            <w:pPr>
              <w:pStyle w:val="TAC"/>
              <w:rPr>
                <w:lang w:eastAsia="fi-FI"/>
              </w:rPr>
            </w:pPr>
            <w:r w:rsidRPr="00EF5447">
              <w:t>DC_18A_n77A</w:t>
            </w:r>
          </w:p>
        </w:tc>
      </w:tr>
      <w:tr w:rsidR="008D1E4A" w:rsidRPr="00EF5447" w14:paraId="0946E7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2E63B" w14:textId="77777777" w:rsidR="008D1E4A" w:rsidRPr="00EF5447" w:rsidRDefault="008D1E4A" w:rsidP="00C620E0">
            <w:pPr>
              <w:pStyle w:val="TAC"/>
              <w:rPr>
                <w:lang w:eastAsia="ja-JP"/>
              </w:rPr>
            </w:pPr>
            <w:r w:rsidRPr="00EF5447">
              <w:rPr>
                <w:lang w:eastAsia="ja-JP"/>
              </w:rPr>
              <w:t>DC_18A-42A_n77A</w:t>
            </w:r>
          </w:p>
          <w:p w14:paraId="3D670FFE" w14:textId="77777777" w:rsidR="008D1E4A" w:rsidRPr="00EF5447" w:rsidRDefault="008D1E4A" w:rsidP="00C620E0">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35DD63B5" w14:textId="77777777" w:rsidR="008D1E4A" w:rsidRPr="00EF5447" w:rsidRDefault="008D1E4A" w:rsidP="00C620E0">
            <w:pPr>
              <w:pStyle w:val="TAC"/>
              <w:rPr>
                <w:noProof/>
                <w:lang w:eastAsia="zh-CN"/>
              </w:rPr>
            </w:pPr>
            <w:r w:rsidRPr="00EF5447">
              <w:rPr>
                <w:lang w:eastAsia="ja-JP"/>
              </w:rPr>
              <w:t>DC_18A_n77A</w:t>
            </w:r>
          </w:p>
        </w:tc>
      </w:tr>
      <w:tr w:rsidR="008D1E4A" w:rsidRPr="00EF5447" w14:paraId="558982F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87807" w14:textId="77777777" w:rsidR="008D1E4A" w:rsidRPr="00EF5447" w:rsidRDefault="008D1E4A" w:rsidP="00C620E0">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11614703" w14:textId="77777777" w:rsidR="008D1E4A" w:rsidRPr="00EF5447" w:rsidRDefault="008D1E4A" w:rsidP="00C620E0">
            <w:pPr>
              <w:pStyle w:val="TAC"/>
            </w:pPr>
            <w:r w:rsidRPr="00EF5447">
              <w:t>DC_18A_n41A</w:t>
            </w:r>
          </w:p>
          <w:p w14:paraId="5BEE06D8" w14:textId="77777777" w:rsidR="008D1E4A" w:rsidRPr="00EF5447" w:rsidRDefault="008D1E4A" w:rsidP="00C620E0">
            <w:pPr>
              <w:pStyle w:val="TAC"/>
              <w:rPr>
                <w:lang w:eastAsia="ja-JP"/>
              </w:rPr>
            </w:pPr>
            <w:r w:rsidRPr="00EF5447">
              <w:t>DC_18A_n78A</w:t>
            </w:r>
          </w:p>
        </w:tc>
      </w:tr>
      <w:tr w:rsidR="008D1E4A" w:rsidRPr="00EF5447" w14:paraId="60D7B2B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2ECE5" w14:textId="77777777" w:rsidR="008D1E4A" w:rsidRPr="00EF5447" w:rsidRDefault="008D1E4A" w:rsidP="00C620E0">
            <w:pPr>
              <w:pStyle w:val="TAC"/>
              <w:rPr>
                <w:lang w:eastAsia="ja-JP"/>
              </w:rPr>
            </w:pPr>
            <w:r w:rsidRPr="00EF5447">
              <w:rPr>
                <w:lang w:eastAsia="ja-JP"/>
              </w:rPr>
              <w:t>DC_18A-42A_n78A</w:t>
            </w:r>
          </w:p>
          <w:p w14:paraId="2EF6BD86" w14:textId="77777777" w:rsidR="008D1E4A" w:rsidRPr="00EF5447" w:rsidRDefault="008D1E4A" w:rsidP="00C620E0">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4AD17739" w14:textId="77777777" w:rsidR="008D1E4A" w:rsidRPr="00EF5447" w:rsidRDefault="008D1E4A" w:rsidP="00C620E0">
            <w:pPr>
              <w:pStyle w:val="TAC"/>
              <w:rPr>
                <w:noProof/>
                <w:lang w:eastAsia="zh-CN"/>
              </w:rPr>
            </w:pPr>
            <w:r w:rsidRPr="00EF5447">
              <w:rPr>
                <w:lang w:eastAsia="ja-JP"/>
              </w:rPr>
              <w:t>DC_18A_n78A</w:t>
            </w:r>
          </w:p>
        </w:tc>
      </w:tr>
      <w:tr w:rsidR="008D1E4A" w:rsidRPr="00EF5447" w14:paraId="69E642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06E6C" w14:textId="77777777" w:rsidR="008D1E4A" w:rsidRPr="00EF5447" w:rsidRDefault="008D1E4A" w:rsidP="00C620E0">
            <w:pPr>
              <w:pStyle w:val="TAC"/>
              <w:rPr>
                <w:lang w:eastAsia="ja-JP"/>
              </w:rPr>
            </w:pPr>
            <w:r w:rsidRPr="00EF5447">
              <w:rPr>
                <w:lang w:eastAsia="ja-JP"/>
              </w:rPr>
              <w:t>DC_18A-42A_n79A</w:t>
            </w:r>
          </w:p>
          <w:p w14:paraId="1BC911CF" w14:textId="77777777" w:rsidR="008D1E4A" w:rsidRPr="00EF5447" w:rsidRDefault="008D1E4A" w:rsidP="00C620E0">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0BBCED3F" w14:textId="77777777" w:rsidR="008D1E4A" w:rsidRPr="00EF5447" w:rsidRDefault="008D1E4A" w:rsidP="00C620E0">
            <w:pPr>
              <w:pStyle w:val="TAC"/>
              <w:rPr>
                <w:noProof/>
                <w:lang w:eastAsia="zh-CN"/>
              </w:rPr>
            </w:pPr>
            <w:r w:rsidRPr="00EF5447">
              <w:rPr>
                <w:lang w:eastAsia="ja-JP"/>
              </w:rPr>
              <w:t>DC_18A_n79A</w:t>
            </w:r>
          </w:p>
        </w:tc>
      </w:tr>
      <w:tr w:rsidR="008D1E4A" w:rsidRPr="00EF5447" w14:paraId="0CD607B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9061AA" w14:textId="77777777" w:rsidR="008D1E4A" w:rsidRPr="00EF5447" w:rsidRDefault="008D1E4A" w:rsidP="00C620E0">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5AFF8475" w14:textId="77777777" w:rsidR="008D1E4A" w:rsidRPr="00EF5447" w:rsidRDefault="008D1E4A" w:rsidP="00C620E0">
            <w:pPr>
              <w:pStyle w:val="TAC"/>
            </w:pPr>
            <w:r w:rsidRPr="00EF5447">
              <w:t>DC_19A_n1A</w:t>
            </w:r>
          </w:p>
          <w:p w14:paraId="17896435" w14:textId="77777777" w:rsidR="008D1E4A" w:rsidRPr="00EF5447" w:rsidRDefault="008D1E4A" w:rsidP="00C620E0">
            <w:pPr>
              <w:pStyle w:val="TAC"/>
              <w:rPr>
                <w:noProof/>
                <w:lang w:eastAsia="zh-CN"/>
              </w:rPr>
            </w:pPr>
            <w:r w:rsidRPr="00EF5447">
              <w:t>DC_21A_n1A</w:t>
            </w:r>
          </w:p>
        </w:tc>
      </w:tr>
      <w:tr w:rsidR="008D1E4A" w:rsidRPr="00EF5447" w14:paraId="5C9FDE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F2D5BE"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3FEA0D5" w14:textId="77777777" w:rsidR="008D1E4A" w:rsidRPr="00EF5447" w:rsidRDefault="008D1E4A" w:rsidP="00C620E0">
            <w:pPr>
              <w:pStyle w:val="TAC"/>
              <w:rPr>
                <w:noProof/>
                <w:lang w:eastAsia="zh-CN"/>
              </w:rPr>
            </w:pPr>
            <w:r w:rsidRPr="00EF5447">
              <w:rPr>
                <w:noProof/>
                <w:lang w:eastAsia="zh-CN"/>
              </w:rPr>
              <w:t>DC_19A_n1A</w:t>
            </w:r>
          </w:p>
          <w:p w14:paraId="1A6CD7CF"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D1E4A" w:rsidRPr="00EF5447" w14:paraId="3113617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1AD369"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2C2D6166" w14:textId="77777777" w:rsidR="008D1E4A" w:rsidRPr="00EF5447" w:rsidRDefault="008D1E4A" w:rsidP="00C620E0">
            <w:pPr>
              <w:pStyle w:val="TAC"/>
              <w:rPr>
                <w:noProof/>
                <w:lang w:eastAsia="zh-CN"/>
              </w:rPr>
            </w:pPr>
            <w:r w:rsidRPr="00EF5447">
              <w:rPr>
                <w:noProof/>
                <w:lang w:eastAsia="zh-CN"/>
              </w:rPr>
              <w:t>DC_19A_n1A</w:t>
            </w:r>
          </w:p>
          <w:p w14:paraId="63FE6270"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D1E4A" w:rsidRPr="00EF5447" w14:paraId="2E81CA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8EF8F5"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AF1A9F8" w14:textId="77777777" w:rsidR="008D1E4A" w:rsidRPr="00EF5447" w:rsidRDefault="008D1E4A" w:rsidP="00C620E0">
            <w:pPr>
              <w:pStyle w:val="TAC"/>
              <w:rPr>
                <w:noProof/>
                <w:lang w:eastAsia="zh-CN"/>
              </w:rPr>
            </w:pPr>
            <w:r w:rsidRPr="00EF5447">
              <w:rPr>
                <w:noProof/>
                <w:lang w:eastAsia="zh-CN"/>
              </w:rPr>
              <w:t>DC_19A_n1A</w:t>
            </w:r>
          </w:p>
          <w:p w14:paraId="64125633"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D1E4A" w:rsidRPr="00EF5447" w14:paraId="2CC8D0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EFADC" w14:textId="77777777" w:rsidR="008D1E4A" w:rsidRPr="00EF5447" w:rsidRDefault="008D1E4A" w:rsidP="00C620E0">
            <w:pPr>
              <w:pStyle w:val="TAC"/>
              <w:rPr>
                <w:noProof/>
                <w:lang w:eastAsia="zh-CN"/>
              </w:rPr>
            </w:pPr>
            <w:r w:rsidRPr="00EF5447">
              <w:rPr>
                <w:noProof/>
                <w:lang w:eastAsia="zh-CN"/>
              </w:rPr>
              <w:t>DC_19A-21A_n78A</w:t>
            </w:r>
            <w:r w:rsidRPr="00EF5447">
              <w:rPr>
                <w:noProof/>
                <w:vertAlign w:val="superscript"/>
                <w:lang w:eastAsia="zh-CN"/>
              </w:rPr>
              <w:t>5</w:t>
            </w:r>
          </w:p>
          <w:p w14:paraId="24FAAD94" w14:textId="77777777" w:rsidR="008D1E4A" w:rsidRPr="00EF5447" w:rsidRDefault="008D1E4A" w:rsidP="00C620E0">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E1D092" w14:textId="77777777" w:rsidR="008D1E4A" w:rsidRPr="00EF5447" w:rsidRDefault="008D1E4A" w:rsidP="00C620E0">
            <w:pPr>
              <w:pStyle w:val="TAC"/>
              <w:rPr>
                <w:noProof/>
                <w:lang w:eastAsia="zh-CN"/>
              </w:rPr>
            </w:pPr>
            <w:r w:rsidRPr="00EF5447">
              <w:rPr>
                <w:noProof/>
                <w:lang w:eastAsia="zh-CN"/>
              </w:rPr>
              <w:t>DC_19A_n78A</w:t>
            </w:r>
          </w:p>
          <w:p w14:paraId="550B47A8"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2D2CE1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5AB3D" w14:textId="77777777" w:rsidR="008D1E4A" w:rsidRPr="00EF5447" w:rsidRDefault="008D1E4A" w:rsidP="00C620E0">
            <w:pPr>
              <w:pStyle w:val="TAC"/>
              <w:rPr>
                <w:noProof/>
                <w:lang w:eastAsia="zh-CN"/>
              </w:rPr>
            </w:pPr>
            <w:r w:rsidRPr="00EF5447">
              <w:rPr>
                <w:noProof/>
                <w:lang w:eastAsia="zh-CN"/>
              </w:rPr>
              <w:t>DC_19A-21A_n79A</w:t>
            </w:r>
            <w:r w:rsidRPr="00EF5447">
              <w:rPr>
                <w:noProof/>
                <w:vertAlign w:val="superscript"/>
                <w:lang w:eastAsia="zh-CN"/>
              </w:rPr>
              <w:t>5</w:t>
            </w:r>
          </w:p>
          <w:p w14:paraId="07870148" w14:textId="77777777" w:rsidR="008D1E4A" w:rsidRPr="00EF5447" w:rsidRDefault="008D1E4A" w:rsidP="00C620E0">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48CA85" w14:textId="77777777" w:rsidR="008D1E4A" w:rsidRPr="00EF5447" w:rsidRDefault="008D1E4A" w:rsidP="00C620E0">
            <w:pPr>
              <w:pStyle w:val="TAC"/>
              <w:rPr>
                <w:noProof/>
                <w:lang w:eastAsia="zh-CN"/>
              </w:rPr>
            </w:pPr>
            <w:r w:rsidRPr="00EF5447">
              <w:rPr>
                <w:noProof/>
                <w:lang w:eastAsia="zh-CN"/>
              </w:rPr>
              <w:t>DC_19A_n79A</w:t>
            </w:r>
          </w:p>
          <w:p w14:paraId="408E4654"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0937E03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6B52C" w14:textId="77777777" w:rsidR="008D1E4A" w:rsidRPr="00EF5447" w:rsidRDefault="008D1E4A" w:rsidP="00C620E0">
            <w:pPr>
              <w:pStyle w:val="TAC"/>
              <w:rPr>
                <w:noProof/>
                <w:lang w:eastAsia="zh-CN"/>
              </w:rPr>
            </w:pPr>
            <w:r w:rsidRPr="00EF5447">
              <w:rPr>
                <w:noProof/>
                <w:lang w:eastAsia="zh-CN"/>
              </w:rPr>
              <w:t>DC_19A-21A_n77A</w:t>
            </w:r>
            <w:r w:rsidRPr="00EF5447">
              <w:rPr>
                <w:noProof/>
                <w:vertAlign w:val="superscript"/>
                <w:lang w:eastAsia="zh-CN"/>
              </w:rPr>
              <w:t>5</w:t>
            </w:r>
          </w:p>
          <w:p w14:paraId="20F11AA0" w14:textId="77777777" w:rsidR="008D1E4A" w:rsidRPr="00EF5447" w:rsidRDefault="008D1E4A" w:rsidP="00C620E0">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972418" w14:textId="77777777" w:rsidR="008D1E4A" w:rsidRPr="00EF5447" w:rsidRDefault="008D1E4A" w:rsidP="00C620E0">
            <w:pPr>
              <w:pStyle w:val="TAC"/>
              <w:rPr>
                <w:noProof/>
                <w:lang w:eastAsia="zh-CN"/>
              </w:rPr>
            </w:pPr>
            <w:r w:rsidRPr="00EF5447">
              <w:rPr>
                <w:noProof/>
                <w:lang w:eastAsia="zh-CN"/>
              </w:rPr>
              <w:t>DC_19A_n77A</w:t>
            </w:r>
          </w:p>
          <w:p w14:paraId="2D50A0DC"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23C2D26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A1F5C6" w14:textId="77777777" w:rsidR="008D1E4A" w:rsidRPr="00EF5447" w:rsidRDefault="008D1E4A" w:rsidP="00C620E0">
            <w:pPr>
              <w:pStyle w:val="TAC"/>
              <w:rPr>
                <w:vertAlign w:val="superscript"/>
                <w:lang w:eastAsia="ja-JP"/>
              </w:rPr>
            </w:pPr>
            <w:r w:rsidRPr="00EF5447">
              <w:rPr>
                <w:lang w:eastAsia="ja-JP"/>
              </w:rPr>
              <w:t>DC_19A-42A_n1A</w:t>
            </w:r>
            <w:r w:rsidRPr="00EF5447">
              <w:rPr>
                <w:vertAlign w:val="superscript"/>
                <w:lang w:eastAsia="ja-JP"/>
              </w:rPr>
              <w:t>10,12</w:t>
            </w:r>
          </w:p>
          <w:p w14:paraId="435E8B90" w14:textId="77777777" w:rsidR="008D1E4A" w:rsidRPr="00EF5447" w:rsidRDefault="008D1E4A" w:rsidP="00C620E0">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1D1CFCF7" w14:textId="77777777" w:rsidR="008D1E4A" w:rsidRPr="00EF5447" w:rsidRDefault="008D1E4A" w:rsidP="00C620E0">
            <w:pPr>
              <w:pStyle w:val="TAC"/>
            </w:pPr>
            <w:r w:rsidRPr="00EF5447">
              <w:t>DC_19A_n1A</w:t>
            </w:r>
          </w:p>
          <w:p w14:paraId="7C21478C" w14:textId="77777777" w:rsidR="008D1E4A" w:rsidRPr="00EF5447" w:rsidRDefault="008D1E4A" w:rsidP="00C620E0">
            <w:pPr>
              <w:pStyle w:val="TAC"/>
              <w:rPr>
                <w:noProof/>
                <w:lang w:eastAsia="zh-CN"/>
              </w:rPr>
            </w:pPr>
            <w:r w:rsidRPr="00EF5447">
              <w:t>DC_42A_n1A</w:t>
            </w:r>
          </w:p>
        </w:tc>
      </w:tr>
      <w:tr w:rsidR="008D1E4A" w:rsidRPr="00EF5447" w14:paraId="4216F1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F7026" w14:textId="77777777" w:rsidR="008D1E4A" w:rsidRPr="00EF5447" w:rsidRDefault="008D1E4A" w:rsidP="00C620E0">
            <w:pPr>
              <w:pStyle w:val="TAC"/>
              <w:rPr>
                <w:noProof/>
                <w:lang w:eastAsia="zh-CN"/>
              </w:rPr>
            </w:pPr>
            <w:r w:rsidRPr="00EF5447">
              <w:rPr>
                <w:noProof/>
                <w:lang w:eastAsia="zh-CN"/>
              </w:rPr>
              <w:t>DC_19A-42A_n77A</w:t>
            </w:r>
          </w:p>
          <w:p w14:paraId="5F4E1F65" w14:textId="77777777" w:rsidR="008D1E4A" w:rsidRPr="00EF5447" w:rsidRDefault="008D1E4A" w:rsidP="00C620E0">
            <w:pPr>
              <w:pStyle w:val="TAC"/>
              <w:rPr>
                <w:noProof/>
                <w:lang w:eastAsia="zh-CN"/>
              </w:rPr>
            </w:pPr>
            <w:r w:rsidRPr="00EF5447">
              <w:rPr>
                <w:noProof/>
                <w:lang w:eastAsia="zh-CN"/>
              </w:rPr>
              <w:t>DC_19A-42A_n77C</w:t>
            </w:r>
          </w:p>
          <w:p w14:paraId="53174B5E" w14:textId="77777777" w:rsidR="008D1E4A" w:rsidRPr="00EF5447" w:rsidRDefault="008D1E4A" w:rsidP="00C620E0">
            <w:pPr>
              <w:pStyle w:val="TAC"/>
              <w:rPr>
                <w:lang w:eastAsia="ja-JP"/>
              </w:rPr>
            </w:pPr>
            <w:r w:rsidRPr="00EF5447">
              <w:rPr>
                <w:lang w:eastAsia="ja-JP"/>
              </w:rPr>
              <w:t>DC_19A-42C_n77A</w:t>
            </w:r>
          </w:p>
          <w:p w14:paraId="3FB341A5" w14:textId="77777777" w:rsidR="008D1E4A" w:rsidRPr="00EF5447" w:rsidRDefault="008D1E4A" w:rsidP="00C620E0">
            <w:pPr>
              <w:pStyle w:val="TAC"/>
              <w:rPr>
                <w:lang w:eastAsia="ja-JP"/>
              </w:rPr>
            </w:pPr>
            <w:r w:rsidRPr="00EF5447">
              <w:rPr>
                <w:lang w:eastAsia="ja-JP"/>
              </w:rPr>
              <w:t>DC_19A-42C_n77C</w:t>
            </w:r>
          </w:p>
          <w:p w14:paraId="5AEA3161" w14:textId="77777777" w:rsidR="008D1E4A" w:rsidRPr="00EF5447" w:rsidRDefault="008D1E4A" w:rsidP="00C620E0">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575394B" w14:textId="77777777" w:rsidR="008D1E4A" w:rsidRPr="00EF5447" w:rsidRDefault="008D1E4A" w:rsidP="00C620E0">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D23D107"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63E2C2D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D54EF" w14:textId="77777777" w:rsidR="008D1E4A" w:rsidRPr="00EF5447" w:rsidRDefault="008D1E4A" w:rsidP="00C620E0">
            <w:pPr>
              <w:pStyle w:val="TAC"/>
              <w:rPr>
                <w:noProof/>
                <w:lang w:eastAsia="zh-CN"/>
              </w:rPr>
            </w:pPr>
            <w:r w:rsidRPr="00EF5447">
              <w:rPr>
                <w:noProof/>
                <w:lang w:eastAsia="zh-CN"/>
              </w:rPr>
              <w:t>DC_19A-42A_n78A</w:t>
            </w:r>
          </w:p>
          <w:p w14:paraId="3720156A" w14:textId="77777777" w:rsidR="008D1E4A" w:rsidRPr="00EF5447" w:rsidRDefault="008D1E4A" w:rsidP="00C620E0">
            <w:pPr>
              <w:pStyle w:val="TAC"/>
              <w:rPr>
                <w:noProof/>
                <w:lang w:eastAsia="zh-CN"/>
              </w:rPr>
            </w:pPr>
            <w:r w:rsidRPr="00EF5447">
              <w:rPr>
                <w:noProof/>
                <w:lang w:eastAsia="zh-CN"/>
              </w:rPr>
              <w:t>DC_19A-42A_n78C</w:t>
            </w:r>
          </w:p>
          <w:p w14:paraId="64E24D03" w14:textId="77777777" w:rsidR="008D1E4A" w:rsidRPr="00EF5447" w:rsidRDefault="008D1E4A" w:rsidP="00C620E0">
            <w:pPr>
              <w:pStyle w:val="TAC"/>
              <w:rPr>
                <w:lang w:eastAsia="ja-JP"/>
              </w:rPr>
            </w:pPr>
            <w:r w:rsidRPr="00EF5447">
              <w:rPr>
                <w:lang w:eastAsia="ja-JP"/>
              </w:rPr>
              <w:t>DC_19A-42C_n78A</w:t>
            </w:r>
          </w:p>
          <w:p w14:paraId="58B14D32" w14:textId="77777777" w:rsidR="008D1E4A" w:rsidRPr="00EF5447" w:rsidRDefault="008D1E4A" w:rsidP="00C620E0">
            <w:pPr>
              <w:pStyle w:val="TAC"/>
              <w:rPr>
                <w:lang w:eastAsia="ja-JP"/>
              </w:rPr>
            </w:pPr>
            <w:r w:rsidRPr="00EF5447">
              <w:rPr>
                <w:lang w:eastAsia="ja-JP"/>
              </w:rPr>
              <w:t>DC_19A-42C_n78C</w:t>
            </w:r>
          </w:p>
          <w:p w14:paraId="24EB6097" w14:textId="77777777" w:rsidR="008D1E4A" w:rsidRPr="00EF5447" w:rsidRDefault="008D1E4A" w:rsidP="00C620E0">
            <w:pPr>
              <w:pStyle w:val="TAC"/>
              <w:rPr>
                <w:lang w:eastAsia="ja-JP"/>
              </w:rPr>
            </w:pPr>
            <w:r w:rsidRPr="00EF5447">
              <w:t>DC_19A-42D_n7</w:t>
            </w:r>
            <w:r w:rsidRPr="00EF5447">
              <w:rPr>
                <w:lang w:eastAsia="ja-JP"/>
              </w:rPr>
              <w:t>8</w:t>
            </w:r>
            <w:r w:rsidRPr="00EF5447">
              <w:t>A</w:t>
            </w:r>
          </w:p>
          <w:p w14:paraId="74E54A22" w14:textId="77777777" w:rsidR="008D1E4A" w:rsidRPr="00EF5447" w:rsidRDefault="008D1E4A" w:rsidP="00C620E0">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B59ECEB"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69C732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AB424" w14:textId="77777777" w:rsidR="008D1E4A" w:rsidRPr="00EF5447" w:rsidRDefault="008D1E4A" w:rsidP="00C620E0">
            <w:pPr>
              <w:pStyle w:val="TAC"/>
              <w:rPr>
                <w:noProof/>
                <w:lang w:eastAsia="zh-CN"/>
              </w:rPr>
            </w:pPr>
            <w:r w:rsidRPr="00EF5447">
              <w:rPr>
                <w:noProof/>
                <w:lang w:eastAsia="zh-CN"/>
              </w:rPr>
              <w:lastRenderedPageBreak/>
              <w:t>DC_19A-42A_n79A</w:t>
            </w:r>
          </w:p>
          <w:p w14:paraId="6BBD755C" w14:textId="77777777" w:rsidR="008D1E4A" w:rsidRPr="00EF5447" w:rsidRDefault="008D1E4A" w:rsidP="00C620E0">
            <w:pPr>
              <w:pStyle w:val="TAC"/>
              <w:rPr>
                <w:noProof/>
                <w:lang w:eastAsia="zh-CN"/>
              </w:rPr>
            </w:pPr>
            <w:r w:rsidRPr="00EF5447">
              <w:rPr>
                <w:noProof/>
                <w:lang w:eastAsia="zh-CN"/>
              </w:rPr>
              <w:t>DC_19A-42A_n79C</w:t>
            </w:r>
          </w:p>
          <w:p w14:paraId="5E4C31AC" w14:textId="77777777" w:rsidR="008D1E4A" w:rsidRPr="00EF5447" w:rsidRDefault="008D1E4A" w:rsidP="00C620E0">
            <w:pPr>
              <w:pStyle w:val="TAC"/>
              <w:rPr>
                <w:lang w:eastAsia="ja-JP"/>
              </w:rPr>
            </w:pPr>
            <w:r w:rsidRPr="00EF5447">
              <w:rPr>
                <w:lang w:eastAsia="ja-JP"/>
              </w:rPr>
              <w:t>DC_19A-42C_n79A</w:t>
            </w:r>
          </w:p>
          <w:p w14:paraId="2C1A7904" w14:textId="77777777" w:rsidR="008D1E4A" w:rsidRPr="00EF5447" w:rsidRDefault="008D1E4A" w:rsidP="00C620E0">
            <w:pPr>
              <w:pStyle w:val="TAC"/>
              <w:rPr>
                <w:lang w:eastAsia="ja-JP"/>
              </w:rPr>
            </w:pPr>
            <w:r w:rsidRPr="00EF5447">
              <w:rPr>
                <w:lang w:eastAsia="ja-JP"/>
              </w:rPr>
              <w:t>DC_19A-42C_n79C</w:t>
            </w:r>
          </w:p>
          <w:p w14:paraId="0EA146A7" w14:textId="77777777" w:rsidR="008D1E4A" w:rsidRPr="00EF5447" w:rsidRDefault="008D1E4A" w:rsidP="00C620E0">
            <w:pPr>
              <w:pStyle w:val="TAC"/>
              <w:rPr>
                <w:lang w:eastAsia="ja-JP"/>
              </w:rPr>
            </w:pPr>
            <w:r w:rsidRPr="00EF5447">
              <w:t>DC_19A-42D_n79A</w:t>
            </w:r>
          </w:p>
          <w:p w14:paraId="5C2030FC" w14:textId="77777777" w:rsidR="008D1E4A" w:rsidRPr="00EF5447" w:rsidRDefault="008D1E4A" w:rsidP="00C620E0">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5A0415DA"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5E5E96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6E440" w14:textId="77777777" w:rsidR="008D1E4A" w:rsidRPr="00EF5447" w:rsidRDefault="008D1E4A" w:rsidP="00C620E0">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63FF3D7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DC_19A_n77A</w:t>
            </w:r>
          </w:p>
          <w:p w14:paraId="51E52238" w14:textId="77777777" w:rsidR="008D1E4A" w:rsidRPr="00EF5447" w:rsidRDefault="008D1E4A" w:rsidP="00C620E0">
            <w:pPr>
              <w:pStyle w:val="TAC"/>
              <w:rPr>
                <w:lang w:eastAsia="fi-FI"/>
              </w:rPr>
            </w:pPr>
            <w:r w:rsidRPr="00EF5447">
              <w:rPr>
                <w:rFonts w:eastAsia="Malgun Gothic"/>
                <w:noProof/>
                <w:lang w:eastAsia="ko-KR"/>
              </w:rPr>
              <w:t>DC_19A_n79A</w:t>
            </w:r>
          </w:p>
        </w:tc>
      </w:tr>
      <w:tr w:rsidR="008D1E4A" w:rsidRPr="00EF5447" w14:paraId="0694C7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0985D" w14:textId="77777777" w:rsidR="008D1E4A" w:rsidRPr="00EF5447" w:rsidRDefault="008D1E4A" w:rsidP="00C620E0">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D227D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DC_19A_n78A</w:t>
            </w:r>
          </w:p>
          <w:p w14:paraId="5B4F26EA" w14:textId="77777777" w:rsidR="008D1E4A" w:rsidRPr="00EF5447" w:rsidRDefault="008D1E4A" w:rsidP="00C620E0">
            <w:pPr>
              <w:pStyle w:val="TAC"/>
              <w:rPr>
                <w:lang w:eastAsia="fi-FI"/>
              </w:rPr>
            </w:pPr>
            <w:r w:rsidRPr="00EF5447">
              <w:rPr>
                <w:rFonts w:eastAsia="Malgun Gothic"/>
                <w:noProof/>
                <w:lang w:eastAsia="ko-KR"/>
              </w:rPr>
              <w:t>DC_19A_n79A</w:t>
            </w:r>
          </w:p>
        </w:tc>
      </w:tr>
      <w:tr w:rsidR="008D1E4A" w:rsidRPr="00EF5447" w14:paraId="4F8442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BA7508" w14:textId="77777777" w:rsidR="008D1E4A" w:rsidRPr="00EF5447" w:rsidRDefault="008D1E4A" w:rsidP="00C620E0">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502860B6" w14:textId="77777777" w:rsidR="008D1E4A" w:rsidRPr="00EF5447" w:rsidRDefault="008D1E4A" w:rsidP="00C620E0">
            <w:pPr>
              <w:pStyle w:val="TAC"/>
              <w:rPr>
                <w:rFonts w:cs="Arial"/>
                <w:lang w:eastAsia="zh-TW"/>
              </w:rPr>
            </w:pPr>
            <w:r w:rsidRPr="00EF5447">
              <w:rPr>
                <w:rFonts w:cs="Arial"/>
                <w:lang w:eastAsia="zh-TW"/>
              </w:rPr>
              <w:t>DC_20A_n1A</w:t>
            </w:r>
          </w:p>
          <w:p w14:paraId="381317C9" w14:textId="77777777" w:rsidR="008D1E4A" w:rsidRPr="00EF5447" w:rsidRDefault="008D1E4A" w:rsidP="00C620E0">
            <w:pPr>
              <w:pStyle w:val="TAC"/>
              <w:rPr>
                <w:rFonts w:eastAsia="Malgun Gothic"/>
                <w:noProof/>
                <w:lang w:eastAsia="ko-KR"/>
              </w:rPr>
            </w:pPr>
            <w:r w:rsidRPr="00EF5447">
              <w:rPr>
                <w:rFonts w:cs="Arial"/>
                <w:lang w:eastAsia="zh-TW"/>
              </w:rPr>
              <w:t>DC_20A_n7A</w:t>
            </w:r>
          </w:p>
        </w:tc>
      </w:tr>
      <w:tr w:rsidR="008D1E4A" w:rsidRPr="00EF5447" w14:paraId="5777F31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9EE78" w14:textId="77777777" w:rsidR="008D1E4A" w:rsidRPr="00EF5447" w:rsidRDefault="008D1E4A" w:rsidP="00C620E0">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523E43DD" w14:textId="77777777" w:rsidR="008D1E4A" w:rsidRPr="00EF5447" w:rsidRDefault="008D1E4A" w:rsidP="00C620E0">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9BE600F" w14:textId="77777777" w:rsidR="008D1E4A" w:rsidRPr="00EF5447" w:rsidRDefault="008D1E4A" w:rsidP="00C620E0">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D1E4A" w:rsidRPr="00EF5447" w14:paraId="66ADC67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4C84A" w14:textId="77777777" w:rsidR="008D1E4A" w:rsidRPr="00EF5447" w:rsidRDefault="008D1E4A" w:rsidP="00C620E0">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4574950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DC_20A_n1A</w:t>
            </w:r>
          </w:p>
          <w:p w14:paraId="2486E9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DC_20A_n78A</w:t>
            </w:r>
          </w:p>
        </w:tc>
      </w:tr>
      <w:tr w:rsidR="008D1E4A" w:rsidRPr="00EF5447" w14:paraId="65707A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46547" w14:textId="77777777" w:rsidR="008D1E4A" w:rsidRPr="00EF5447" w:rsidRDefault="008D1E4A" w:rsidP="00C620E0">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4CE33A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DC_20A_n3A</w:t>
            </w:r>
          </w:p>
          <w:p w14:paraId="35A065D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DC_20A_n78A</w:t>
            </w:r>
          </w:p>
        </w:tc>
      </w:tr>
      <w:tr w:rsidR="008D1E4A" w:rsidRPr="00EF5447" w14:paraId="727180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1B25A" w14:textId="77777777" w:rsidR="008D1E4A" w:rsidRPr="00EF5447" w:rsidRDefault="008D1E4A" w:rsidP="00C620E0">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52C3ECA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DC_20A_n7A</w:t>
            </w:r>
          </w:p>
          <w:p w14:paraId="415B9BB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DC_20A_n28A</w:t>
            </w:r>
          </w:p>
        </w:tc>
      </w:tr>
      <w:tr w:rsidR="008D1E4A" w:rsidRPr="00EF5447" w14:paraId="217AAD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8408C" w14:textId="77777777" w:rsidR="008D1E4A" w:rsidRPr="00EF5447" w:rsidRDefault="008D1E4A" w:rsidP="00C620E0">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FB0ECD6" w14:textId="77777777" w:rsidR="008D1E4A" w:rsidRPr="00EF5447" w:rsidRDefault="008D1E4A" w:rsidP="00C620E0">
            <w:pPr>
              <w:pStyle w:val="TAC"/>
              <w:rPr>
                <w:lang w:eastAsia="fi-FI"/>
              </w:rPr>
            </w:pPr>
            <w:r w:rsidRPr="00EF5447">
              <w:rPr>
                <w:rFonts w:eastAsia="Malgun Gothic"/>
                <w:noProof/>
                <w:lang w:eastAsia="ko-KR"/>
              </w:rPr>
              <w:t>DC_20A_n8A</w:t>
            </w:r>
          </w:p>
        </w:tc>
      </w:tr>
      <w:tr w:rsidR="008D1E4A" w:rsidRPr="00EF5447" w14:paraId="0FA688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EE695" w14:textId="77777777" w:rsidR="008D1E4A" w:rsidRPr="00EF5447" w:rsidRDefault="008D1E4A" w:rsidP="00C620E0">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25C0CF3A" w14:textId="77777777" w:rsidR="008D1E4A" w:rsidRPr="00EF5447" w:rsidRDefault="008D1E4A" w:rsidP="00C620E0">
            <w:pPr>
              <w:pStyle w:val="TAC"/>
              <w:rPr>
                <w:lang w:eastAsia="fi-FI"/>
              </w:rPr>
            </w:pPr>
            <w:r w:rsidRPr="00EF5447">
              <w:rPr>
                <w:lang w:eastAsia="fi-FI"/>
              </w:rPr>
              <w:t>DC_20A_</w:t>
            </w:r>
            <w:r w:rsidRPr="00EF5447">
              <w:rPr>
                <w:lang w:eastAsia="ja-JP"/>
              </w:rPr>
              <w:t>n3A</w:t>
            </w:r>
          </w:p>
          <w:p w14:paraId="70DAA987" w14:textId="77777777" w:rsidR="008D1E4A" w:rsidRPr="00EF5447" w:rsidRDefault="008D1E4A" w:rsidP="00C620E0">
            <w:pPr>
              <w:pStyle w:val="TAC"/>
              <w:rPr>
                <w:rFonts w:eastAsia="Malgun Gothic"/>
                <w:noProof/>
                <w:lang w:eastAsia="ko-KR"/>
              </w:rPr>
            </w:pPr>
            <w:r w:rsidRPr="00EF5447">
              <w:rPr>
                <w:lang w:eastAsia="fi-FI"/>
              </w:rPr>
              <w:t>DC_28A_</w:t>
            </w:r>
            <w:r w:rsidRPr="00EF5447">
              <w:rPr>
                <w:lang w:eastAsia="ja-JP"/>
              </w:rPr>
              <w:t>n3A</w:t>
            </w:r>
          </w:p>
        </w:tc>
      </w:tr>
      <w:tr w:rsidR="008D1E4A" w:rsidRPr="00EF5447" w14:paraId="209A18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CF2BB5" w14:textId="77777777" w:rsidR="008D1E4A" w:rsidRPr="00EF5447" w:rsidRDefault="008D1E4A" w:rsidP="00C620E0">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60CC81BD" w14:textId="77777777" w:rsidR="008D1E4A" w:rsidRPr="00EF5447" w:rsidRDefault="008D1E4A" w:rsidP="00C620E0">
            <w:pPr>
              <w:pStyle w:val="TAC"/>
              <w:rPr>
                <w:lang w:eastAsia="fi-FI"/>
              </w:rPr>
            </w:pPr>
            <w:r w:rsidRPr="00EF5447">
              <w:rPr>
                <w:rFonts w:eastAsia="Malgun Gothic"/>
                <w:noProof/>
                <w:lang w:eastAsia="ko-KR"/>
              </w:rPr>
              <w:t>DC_20A_n28A</w:t>
            </w:r>
          </w:p>
        </w:tc>
      </w:tr>
      <w:tr w:rsidR="008D1E4A" w:rsidRPr="00EF5447" w14:paraId="3CD351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8291" w14:textId="77777777" w:rsidR="008D1E4A" w:rsidRPr="00EF5447" w:rsidRDefault="008D1E4A" w:rsidP="00C620E0">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0C31E10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DC_20A_n28A</w:t>
            </w:r>
          </w:p>
          <w:p w14:paraId="70926FAE"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7783A31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EAC644" w14:textId="77777777" w:rsidR="008D1E4A" w:rsidRPr="00EF5447" w:rsidRDefault="008D1E4A" w:rsidP="00C620E0">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76C4D09A" w14:textId="77777777" w:rsidR="008D1E4A" w:rsidRPr="00EF5447" w:rsidRDefault="008D1E4A" w:rsidP="00C620E0">
            <w:pPr>
              <w:pStyle w:val="TAC"/>
              <w:rPr>
                <w:rFonts w:eastAsia="Malgun Gothic"/>
                <w:noProof/>
                <w:lang w:eastAsia="ko-KR"/>
              </w:rPr>
            </w:pPr>
            <w:r w:rsidRPr="00EF5447">
              <w:rPr>
                <w:lang w:eastAsia="ja-JP"/>
              </w:rPr>
              <w:t>DC_20A_n1A</w:t>
            </w:r>
          </w:p>
        </w:tc>
      </w:tr>
      <w:tr w:rsidR="008D1E4A" w:rsidRPr="00EF5447" w14:paraId="576C07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14D95E" w14:textId="77777777" w:rsidR="008D1E4A" w:rsidRPr="00EF5447" w:rsidRDefault="008D1E4A" w:rsidP="00C620E0">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0AE39231" w14:textId="77777777" w:rsidR="008D1E4A" w:rsidRPr="00EF5447" w:rsidRDefault="008D1E4A" w:rsidP="00C620E0">
            <w:pPr>
              <w:pStyle w:val="TAC"/>
              <w:rPr>
                <w:rFonts w:eastAsia="Malgun Gothic"/>
                <w:noProof/>
                <w:lang w:eastAsia="ko-KR"/>
              </w:rPr>
            </w:pPr>
            <w:r w:rsidRPr="00EF5447">
              <w:rPr>
                <w:lang w:eastAsia="ja-JP"/>
              </w:rPr>
              <w:t>DC_20A_n3A</w:t>
            </w:r>
          </w:p>
        </w:tc>
      </w:tr>
      <w:tr w:rsidR="008D1E4A" w:rsidRPr="00EF5447" w14:paraId="70AF881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5F8EA6" w14:textId="77777777" w:rsidR="008D1E4A" w:rsidRPr="00EF5447" w:rsidRDefault="008D1E4A" w:rsidP="00C620E0">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7AF05310" w14:textId="77777777" w:rsidR="008D1E4A" w:rsidRPr="00EF5447" w:rsidRDefault="008D1E4A" w:rsidP="00C620E0">
            <w:pPr>
              <w:pStyle w:val="TAC"/>
              <w:rPr>
                <w:rFonts w:eastAsia="Malgun Gothic"/>
                <w:noProof/>
                <w:lang w:eastAsia="ko-KR"/>
              </w:rPr>
            </w:pPr>
            <w:r w:rsidRPr="00EF5447">
              <w:t>DC_20A_n28A</w:t>
            </w:r>
          </w:p>
        </w:tc>
      </w:tr>
      <w:tr w:rsidR="008D1E4A" w:rsidRPr="00EF5447" w14:paraId="7FFE3E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3ECBD" w14:textId="77777777" w:rsidR="008D1E4A" w:rsidRPr="00EF5447" w:rsidRDefault="008D1E4A" w:rsidP="00C620E0">
            <w:pPr>
              <w:pStyle w:val="TAC"/>
              <w:rPr>
                <w:lang w:eastAsia="ja-JP"/>
              </w:rPr>
            </w:pPr>
            <w:r w:rsidRPr="00EF5447">
              <w:rPr>
                <w:lang w:eastAsia="ja-JP"/>
              </w:rPr>
              <w:t>DC_20A-32A_n78A</w:t>
            </w:r>
          </w:p>
          <w:p w14:paraId="469DCC2D" w14:textId="77777777" w:rsidR="008D1E4A" w:rsidRPr="00EF5447" w:rsidRDefault="008D1E4A" w:rsidP="00C620E0">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2EAEB90F" w14:textId="77777777" w:rsidR="008D1E4A" w:rsidRPr="00EF5447" w:rsidRDefault="008D1E4A" w:rsidP="00C620E0">
            <w:pPr>
              <w:pStyle w:val="TAC"/>
              <w:rPr>
                <w:rFonts w:eastAsia="Malgun Gothic"/>
                <w:noProof/>
                <w:lang w:eastAsia="ko-KR"/>
              </w:rPr>
            </w:pPr>
            <w:r w:rsidRPr="00EF5447">
              <w:rPr>
                <w:lang w:eastAsia="fi-FI"/>
              </w:rPr>
              <w:t>DC_20A_</w:t>
            </w:r>
            <w:r w:rsidRPr="00EF5447">
              <w:rPr>
                <w:lang w:eastAsia="ja-JP"/>
              </w:rPr>
              <w:t>n78A</w:t>
            </w:r>
          </w:p>
        </w:tc>
      </w:tr>
      <w:tr w:rsidR="008D1E4A" w:rsidRPr="00EF5447" w14:paraId="545128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85974" w14:textId="77777777" w:rsidR="008D1E4A" w:rsidRPr="00EF5447" w:rsidRDefault="008D1E4A" w:rsidP="00C620E0">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64C9DDE" w14:textId="77777777" w:rsidR="008D1E4A" w:rsidRPr="00EF5447" w:rsidRDefault="008D1E4A" w:rsidP="00C620E0">
            <w:pPr>
              <w:pStyle w:val="TAC"/>
              <w:rPr>
                <w:rFonts w:eastAsia="Malgun Gothic"/>
                <w:noProof/>
                <w:lang w:eastAsia="ko-KR"/>
              </w:rPr>
            </w:pPr>
            <w:r w:rsidRPr="00EF5447">
              <w:rPr>
                <w:lang w:eastAsia="fi-FI"/>
              </w:rPr>
              <w:t>DC_20A_</w:t>
            </w:r>
            <w:r w:rsidRPr="00EF5447">
              <w:rPr>
                <w:lang w:eastAsia="ja-JP"/>
              </w:rPr>
              <w:t>n38A</w:t>
            </w:r>
          </w:p>
        </w:tc>
      </w:tr>
      <w:tr w:rsidR="008D1E4A" w:rsidRPr="00EF5447" w14:paraId="6705754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FD624" w14:textId="77777777" w:rsidR="008D1E4A" w:rsidRPr="00EF5447" w:rsidRDefault="008D1E4A" w:rsidP="00C620E0">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51170B61" w14:textId="77777777" w:rsidR="008D1E4A" w:rsidRPr="00EF5447" w:rsidRDefault="008D1E4A" w:rsidP="00C620E0">
            <w:pPr>
              <w:pStyle w:val="TAC"/>
              <w:rPr>
                <w:szCs w:val="18"/>
                <w:lang w:eastAsia="ja-JP"/>
              </w:rPr>
            </w:pPr>
            <w:r w:rsidRPr="00EF5447">
              <w:rPr>
                <w:szCs w:val="18"/>
                <w:lang w:eastAsia="ja-JP"/>
              </w:rPr>
              <w:t>DC_20A_n78A</w:t>
            </w:r>
          </w:p>
          <w:p w14:paraId="7C1C5C14" w14:textId="77777777" w:rsidR="008D1E4A" w:rsidRPr="00EF5447" w:rsidRDefault="008D1E4A" w:rsidP="00C620E0">
            <w:pPr>
              <w:pStyle w:val="TAC"/>
              <w:rPr>
                <w:rFonts w:eastAsia="Malgun Gothic"/>
                <w:noProof/>
                <w:lang w:eastAsia="ko-KR"/>
              </w:rPr>
            </w:pPr>
            <w:r w:rsidRPr="00EF5447">
              <w:rPr>
                <w:szCs w:val="18"/>
                <w:lang w:eastAsia="ja-JP"/>
              </w:rPr>
              <w:t>DC_38A_n78A</w:t>
            </w:r>
          </w:p>
        </w:tc>
      </w:tr>
      <w:tr w:rsidR="008D1E4A" w:rsidRPr="00EF5447" w14:paraId="3FE529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713B79" w14:textId="77777777" w:rsidR="008D1E4A" w:rsidRPr="00EF5447" w:rsidRDefault="008D1E4A" w:rsidP="00C620E0">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2E03758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DC_20A_n41A</w:t>
            </w:r>
          </w:p>
          <w:p w14:paraId="55BFF349" w14:textId="77777777" w:rsidR="008D1E4A" w:rsidRPr="00EF5447" w:rsidRDefault="008D1E4A" w:rsidP="00C620E0">
            <w:pPr>
              <w:pStyle w:val="TAC"/>
              <w:rPr>
                <w:szCs w:val="18"/>
                <w:lang w:eastAsia="ja-JP"/>
              </w:rPr>
            </w:pPr>
            <w:r w:rsidRPr="00EF5447">
              <w:rPr>
                <w:rFonts w:eastAsia="Malgun Gothic"/>
                <w:noProof/>
                <w:lang w:eastAsia="ko-KR"/>
              </w:rPr>
              <w:t>DC_20A_n78A</w:t>
            </w:r>
          </w:p>
        </w:tc>
      </w:tr>
      <w:tr w:rsidR="008D1E4A" w:rsidRPr="00EF5447" w14:paraId="2DEE7C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27E94" w14:textId="77777777" w:rsidR="008D1E4A" w:rsidRPr="00EF5447" w:rsidRDefault="008D1E4A" w:rsidP="00C620E0">
            <w:pPr>
              <w:pStyle w:val="TAC"/>
              <w:rPr>
                <w:lang w:eastAsia="ja-JP"/>
              </w:rPr>
            </w:pPr>
            <w:r w:rsidRPr="00EF5447">
              <w:rPr>
                <w:lang w:eastAsia="ja-JP"/>
              </w:rPr>
              <w:t>DC_20A-(n)41AA</w:t>
            </w:r>
          </w:p>
          <w:p w14:paraId="246EE103" w14:textId="77777777" w:rsidR="008D1E4A" w:rsidRPr="00EF5447" w:rsidRDefault="008D1E4A" w:rsidP="00C620E0">
            <w:pPr>
              <w:pStyle w:val="TAC"/>
              <w:rPr>
                <w:lang w:eastAsia="ja-JP"/>
              </w:rPr>
            </w:pPr>
            <w:r w:rsidRPr="00EF5447">
              <w:rPr>
                <w:lang w:eastAsia="ja-JP"/>
              </w:rPr>
              <w:t>DC_20A-(n)41CA</w:t>
            </w:r>
          </w:p>
          <w:p w14:paraId="4CBB037C" w14:textId="77777777" w:rsidR="008D1E4A" w:rsidRPr="00EF5447" w:rsidRDefault="008D1E4A" w:rsidP="00C620E0">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D818C41" w14:textId="77777777" w:rsidR="008D1E4A" w:rsidRPr="00EF5447" w:rsidRDefault="008D1E4A" w:rsidP="00C620E0">
            <w:pPr>
              <w:pStyle w:val="TAC"/>
              <w:rPr>
                <w:szCs w:val="18"/>
                <w:lang w:eastAsia="ja-JP"/>
              </w:rPr>
            </w:pPr>
            <w:r w:rsidRPr="00EF5447">
              <w:rPr>
                <w:lang w:eastAsia="fi-FI"/>
              </w:rPr>
              <w:t>DC_20A_</w:t>
            </w:r>
            <w:r w:rsidRPr="00EF5447">
              <w:rPr>
                <w:lang w:eastAsia="ja-JP"/>
              </w:rPr>
              <w:t>n41A</w:t>
            </w:r>
          </w:p>
        </w:tc>
      </w:tr>
      <w:tr w:rsidR="008D1E4A" w:rsidRPr="00EF5447" w14:paraId="1D3874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1D6BD0" w14:textId="77777777" w:rsidR="008D1E4A" w:rsidRPr="00EF5447" w:rsidRDefault="008D1E4A" w:rsidP="00C620E0">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DD245"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1695A07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5D335" w14:textId="77777777" w:rsidR="008D1E4A" w:rsidRPr="00EF5447" w:rsidRDefault="008D1E4A" w:rsidP="00C620E0">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14588B"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472C16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CD01" w14:textId="77777777" w:rsidR="008D1E4A" w:rsidRPr="00EF5447" w:rsidRDefault="008D1E4A" w:rsidP="00C620E0">
            <w:pPr>
              <w:pStyle w:val="TAC"/>
              <w:rPr>
                <w:rFonts w:eastAsia="Malgun Gothic"/>
                <w:lang w:eastAsia="ko-KR"/>
              </w:rPr>
            </w:pPr>
            <w:r w:rsidRPr="00EF5447">
              <w:rPr>
                <w:kern w:val="2"/>
                <w:szCs w:val="24"/>
                <w:lang w:eastAsia="ja-JP"/>
              </w:rPr>
              <w:lastRenderedPageBreak/>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D760ED" w14:textId="77777777" w:rsidR="008D1E4A" w:rsidRPr="00EF5447" w:rsidRDefault="008D1E4A" w:rsidP="00C620E0">
            <w:pPr>
              <w:pStyle w:val="TAC"/>
            </w:pPr>
            <w:r w:rsidRPr="00EF5447">
              <w:t>DC_20A_n78A</w:t>
            </w:r>
          </w:p>
          <w:p w14:paraId="50AE3B77" w14:textId="77777777" w:rsidR="008D1E4A" w:rsidRPr="00EF5447" w:rsidRDefault="008D1E4A" w:rsidP="00C620E0">
            <w:pPr>
              <w:pStyle w:val="TAC"/>
              <w:rPr>
                <w:rFonts w:eastAsia="Malgun Gothic"/>
                <w:noProof/>
                <w:lang w:eastAsia="ko-KR"/>
              </w:rPr>
            </w:pPr>
            <w:r w:rsidRPr="00EF5447">
              <w:t>DC_20A_n80A</w:t>
            </w:r>
          </w:p>
        </w:tc>
      </w:tr>
      <w:tr w:rsidR="008D1E4A" w:rsidRPr="00EF5447" w14:paraId="3818F7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9B7EC" w14:textId="77777777" w:rsidR="008D1E4A" w:rsidRPr="00EF5447" w:rsidRDefault="008D1E4A" w:rsidP="00C620E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9F19A98" w14:textId="77777777" w:rsidR="008D1E4A" w:rsidRPr="00EF5447" w:rsidRDefault="008D1E4A" w:rsidP="00C620E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4C4AC75" w14:textId="77777777" w:rsidR="008D1E4A" w:rsidRPr="00EF5447" w:rsidRDefault="008D1E4A" w:rsidP="00C620E0">
            <w:pPr>
              <w:pStyle w:val="TAC"/>
              <w:rPr>
                <w:lang w:eastAsia="zh-CN"/>
              </w:rPr>
            </w:pPr>
            <w:r w:rsidRPr="00EF5447">
              <w:rPr>
                <w:lang w:eastAsia="zh-CN"/>
              </w:rPr>
              <w:t>DC_20A_n82A_ULSUP-TDM_n78A</w:t>
            </w:r>
          </w:p>
        </w:tc>
      </w:tr>
      <w:tr w:rsidR="008D1E4A" w:rsidRPr="00EF5447" w14:paraId="72AD0F0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51BF3" w14:textId="77777777" w:rsidR="008D1E4A" w:rsidRPr="00EF5447" w:rsidRDefault="008D1E4A" w:rsidP="00C620E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6E10A4" w14:textId="77777777" w:rsidR="008D1E4A" w:rsidRPr="00EF5447" w:rsidRDefault="008D1E4A" w:rsidP="00C620E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9815BD6" w14:textId="77777777" w:rsidR="008D1E4A" w:rsidRPr="00EF5447" w:rsidRDefault="008D1E4A" w:rsidP="00C620E0">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D1E4A" w:rsidRPr="00EF5447" w14:paraId="5C6B70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26B47E" w14:textId="77777777" w:rsidR="008D1E4A" w:rsidRPr="00EF5447" w:rsidRDefault="008D1E4A" w:rsidP="00C620E0">
            <w:pPr>
              <w:pStyle w:val="TAC"/>
              <w:rPr>
                <w:rFonts w:cs="Arial"/>
                <w:bCs/>
              </w:rPr>
            </w:pPr>
            <w:r w:rsidRPr="00EF5447">
              <w:rPr>
                <w:rFonts w:cs="Arial"/>
                <w:bCs/>
              </w:rPr>
              <w:t>DC_20A_n78A-n92A</w:t>
            </w:r>
          </w:p>
          <w:p w14:paraId="0BE73917" w14:textId="77777777" w:rsidR="008D1E4A" w:rsidRPr="00EF5447" w:rsidRDefault="008D1E4A" w:rsidP="00C620E0">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4085EFD0" w14:textId="77777777" w:rsidR="008D1E4A" w:rsidRPr="00EF5447" w:rsidRDefault="008D1E4A" w:rsidP="00C620E0">
            <w:pPr>
              <w:pStyle w:val="TAC"/>
              <w:rPr>
                <w:rFonts w:cs="Arial"/>
                <w:bCs/>
              </w:rPr>
            </w:pPr>
            <w:r w:rsidRPr="00EF5447">
              <w:rPr>
                <w:rFonts w:cs="Arial"/>
                <w:bCs/>
              </w:rPr>
              <w:t>DC_20A_n78A</w:t>
            </w:r>
          </w:p>
          <w:p w14:paraId="6D4DCAD6" w14:textId="77777777" w:rsidR="008D1E4A" w:rsidRPr="00EF5447" w:rsidRDefault="008D1E4A" w:rsidP="00C620E0">
            <w:pPr>
              <w:pStyle w:val="TAC"/>
              <w:rPr>
                <w:lang w:eastAsia="ja-JP"/>
              </w:rPr>
            </w:pPr>
            <w:r w:rsidRPr="00EF5447">
              <w:rPr>
                <w:rFonts w:cs="Arial"/>
                <w:bCs/>
              </w:rPr>
              <w:t>DC_20A_n92A_ULSUP-TDM_n78A</w:t>
            </w:r>
          </w:p>
        </w:tc>
      </w:tr>
      <w:tr w:rsidR="008D1E4A" w:rsidRPr="00EF5447" w14:paraId="4959F2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7A29D" w14:textId="77777777" w:rsidR="008D1E4A" w:rsidRPr="00EF5447" w:rsidRDefault="008D1E4A" w:rsidP="00C620E0">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25B618C9" w14:textId="77777777" w:rsidR="008D1E4A" w:rsidRPr="00EF5447" w:rsidRDefault="008D1E4A" w:rsidP="00C620E0">
            <w:pPr>
              <w:pStyle w:val="TAC"/>
              <w:rPr>
                <w:lang w:eastAsia="ja-JP"/>
              </w:rPr>
            </w:pPr>
            <w:r w:rsidRPr="00EF5447">
              <w:rPr>
                <w:lang w:eastAsia="ja-JP"/>
              </w:rPr>
              <w:t>DC_21A_n1A</w:t>
            </w:r>
          </w:p>
          <w:p w14:paraId="55E18FE4" w14:textId="77777777" w:rsidR="008D1E4A" w:rsidRPr="00EF5447" w:rsidRDefault="008D1E4A" w:rsidP="00C620E0">
            <w:pPr>
              <w:pStyle w:val="TAC"/>
              <w:rPr>
                <w:bCs/>
              </w:rPr>
            </w:pPr>
            <w:r w:rsidRPr="00EF5447">
              <w:rPr>
                <w:lang w:eastAsia="ja-JP"/>
              </w:rPr>
              <w:t>DC_21A_n77A</w:t>
            </w:r>
          </w:p>
        </w:tc>
      </w:tr>
      <w:tr w:rsidR="008D1E4A" w:rsidRPr="00EF5447" w14:paraId="3EF341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B8D5B8" w14:textId="77777777" w:rsidR="008D1E4A" w:rsidRPr="00EF5447" w:rsidRDefault="008D1E4A" w:rsidP="00C620E0">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FEBB6AE" w14:textId="77777777" w:rsidR="008D1E4A" w:rsidRPr="00EF5447" w:rsidRDefault="008D1E4A" w:rsidP="00C620E0">
            <w:pPr>
              <w:pStyle w:val="TAC"/>
              <w:rPr>
                <w:lang w:eastAsia="ja-JP"/>
              </w:rPr>
            </w:pPr>
            <w:r w:rsidRPr="00EF5447">
              <w:rPr>
                <w:lang w:eastAsia="ja-JP"/>
              </w:rPr>
              <w:t>DC_21A_n1A</w:t>
            </w:r>
          </w:p>
          <w:p w14:paraId="50CC0BF3" w14:textId="77777777" w:rsidR="008D1E4A" w:rsidRPr="00EF5447" w:rsidRDefault="008D1E4A" w:rsidP="00C620E0">
            <w:pPr>
              <w:pStyle w:val="TAC"/>
              <w:rPr>
                <w:bCs/>
              </w:rPr>
            </w:pPr>
            <w:r w:rsidRPr="00EF5447">
              <w:rPr>
                <w:lang w:eastAsia="ja-JP"/>
              </w:rPr>
              <w:t>DC_21A_n78A</w:t>
            </w:r>
          </w:p>
        </w:tc>
      </w:tr>
      <w:tr w:rsidR="008D1E4A" w:rsidRPr="00EF5447" w14:paraId="3700DE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31C9C6" w14:textId="77777777" w:rsidR="008D1E4A" w:rsidRPr="00EF5447" w:rsidRDefault="008D1E4A" w:rsidP="00C620E0">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2165D4A" w14:textId="77777777" w:rsidR="008D1E4A" w:rsidRPr="00EF5447" w:rsidRDefault="008D1E4A" w:rsidP="00C620E0">
            <w:pPr>
              <w:pStyle w:val="TAC"/>
              <w:rPr>
                <w:lang w:eastAsia="ja-JP"/>
              </w:rPr>
            </w:pPr>
            <w:r w:rsidRPr="00EF5447">
              <w:rPr>
                <w:lang w:eastAsia="ja-JP"/>
              </w:rPr>
              <w:t>DC_21A_n1A</w:t>
            </w:r>
          </w:p>
          <w:p w14:paraId="1F05A7BE" w14:textId="77777777" w:rsidR="008D1E4A" w:rsidRPr="00EF5447" w:rsidRDefault="008D1E4A" w:rsidP="00C620E0">
            <w:pPr>
              <w:pStyle w:val="TAC"/>
              <w:rPr>
                <w:bCs/>
              </w:rPr>
            </w:pPr>
            <w:r w:rsidRPr="00EF5447">
              <w:rPr>
                <w:lang w:eastAsia="ja-JP"/>
              </w:rPr>
              <w:t>DC_21A_n79A</w:t>
            </w:r>
          </w:p>
        </w:tc>
      </w:tr>
      <w:tr w:rsidR="008D1E4A" w:rsidRPr="00EF5447" w14:paraId="5FF156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4AE5F" w14:textId="77777777" w:rsidR="008D1E4A" w:rsidRPr="00EF5447" w:rsidRDefault="008D1E4A" w:rsidP="00C620E0">
            <w:pPr>
              <w:pStyle w:val="TAC"/>
            </w:pPr>
            <w:r w:rsidRPr="00EF5447">
              <w:t>DC_21A-28A_n77A</w:t>
            </w:r>
          </w:p>
          <w:p w14:paraId="1252338D" w14:textId="77777777" w:rsidR="008D1E4A" w:rsidRPr="00EF5447" w:rsidRDefault="008D1E4A" w:rsidP="00C620E0">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7690752C" w14:textId="77777777" w:rsidR="008D1E4A" w:rsidRPr="00EF5447" w:rsidRDefault="008D1E4A" w:rsidP="00C620E0">
            <w:pPr>
              <w:pStyle w:val="TAC"/>
              <w:rPr>
                <w:lang w:eastAsia="ja-JP"/>
              </w:rPr>
            </w:pPr>
            <w:r w:rsidRPr="00EF5447">
              <w:rPr>
                <w:lang w:eastAsia="ja-JP"/>
              </w:rPr>
              <w:t>DC_21A_n77A</w:t>
            </w:r>
          </w:p>
          <w:p w14:paraId="1EEC07BB" w14:textId="77777777" w:rsidR="008D1E4A" w:rsidRPr="00EF5447" w:rsidRDefault="008D1E4A" w:rsidP="00C620E0">
            <w:pPr>
              <w:pStyle w:val="TAC"/>
              <w:rPr>
                <w:lang w:eastAsia="fi-FI"/>
              </w:rPr>
            </w:pPr>
            <w:r w:rsidRPr="00EF5447">
              <w:rPr>
                <w:lang w:eastAsia="ja-JP"/>
              </w:rPr>
              <w:t>DC_28A_n77A</w:t>
            </w:r>
          </w:p>
        </w:tc>
      </w:tr>
      <w:tr w:rsidR="008D1E4A" w:rsidRPr="00EF5447" w14:paraId="66321F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C22C7" w14:textId="77777777" w:rsidR="008D1E4A" w:rsidRPr="00EF5447" w:rsidRDefault="008D1E4A" w:rsidP="00C620E0">
            <w:pPr>
              <w:pStyle w:val="TAC"/>
            </w:pPr>
            <w:r w:rsidRPr="00EF5447">
              <w:t>DC_21A-28A_n78A</w:t>
            </w:r>
          </w:p>
          <w:p w14:paraId="431F0E13" w14:textId="77777777" w:rsidR="008D1E4A" w:rsidRPr="00EF5447" w:rsidRDefault="008D1E4A" w:rsidP="00C620E0">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196BCA51" w14:textId="77777777" w:rsidR="008D1E4A" w:rsidRPr="00EF5447" w:rsidRDefault="008D1E4A" w:rsidP="00C620E0">
            <w:pPr>
              <w:pStyle w:val="TAC"/>
              <w:rPr>
                <w:lang w:eastAsia="ja-JP"/>
              </w:rPr>
            </w:pPr>
            <w:r w:rsidRPr="00EF5447">
              <w:rPr>
                <w:lang w:eastAsia="ja-JP"/>
              </w:rPr>
              <w:t>DC_21A_n78A</w:t>
            </w:r>
          </w:p>
          <w:p w14:paraId="573D4FFA" w14:textId="77777777" w:rsidR="008D1E4A" w:rsidRPr="00EF5447" w:rsidRDefault="008D1E4A" w:rsidP="00C620E0">
            <w:pPr>
              <w:pStyle w:val="TAC"/>
              <w:rPr>
                <w:lang w:eastAsia="fi-FI"/>
              </w:rPr>
            </w:pPr>
            <w:r w:rsidRPr="00EF5447">
              <w:rPr>
                <w:lang w:eastAsia="ja-JP"/>
              </w:rPr>
              <w:t>DC_28A_n78A</w:t>
            </w:r>
          </w:p>
        </w:tc>
      </w:tr>
      <w:tr w:rsidR="008D1E4A" w:rsidRPr="00EF5447" w14:paraId="2803766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92B92" w14:textId="77777777" w:rsidR="008D1E4A" w:rsidRPr="00EF5447" w:rsidRDefault="008D1E4A" w:rsidP="00C620E0">
            <w:pPr>
              <w:pStyle w:val="TAC"/>
            </w:pPr>
            <w:r w:rsidRPr="00EF5447">
              <w:t>DC_21A-28A_n79A</w:t>
            </w:r>
          </w:p>
          <w:p w14:paraId="11094E91" w14:textId="77777777" w:rsidR="008D1E4A" w:rsidRPr="00EF5447" w:rsidRDefault="008D1E4A" w:rsidP="00C620E0">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2D17D1F1" w14:textId="77777777" w:rsidR="008D1E4A" w:rsidRPr="00EF5447" w:rsidRDefault="008D1E4A" w:rsidP="00C620E0">
            <w:pPr>
              <w:pStyle w:val="TAC"/>
              <w:rPr>
                <w:lang w:eastAsia="ja-JP"/>
              </w:rPr>
            </w:pPr>
            <w:r w:rsidRPr="00EF5447">
              <w:rPr>
                <w:lang w:eastAsia="ja-JP"/>
              </w:rPr>
              <w:t>DC_21A_n79A</w:t>
            </w:r>
          </w:p>
          <w:p w14:paraId="05DDC60C" w14:textId="77777777" w:rsidR="008D1E4A" w:rsidRPr="00EF5447" w:rsidRDefault="008D1E4A" w:rsidP="00C620E0">
            <w:pPr>
              <w:pStyle w:val="TAC"/>
              <w:rPr>
                <w:lang w:eastAsia="fi-FI"/>
              </w:rPr>
            </w:pPr>
            <w:r w:rsidRPr="00EF5447">
              <w:rPr>
                <w:lang w:eastAsia="ja-JP"/>
              </w:rPr>
              <w:t>DC_28A_n79A</w:t>
            </w:r>
          </w:p>
        </w:tc>
      </w:tr>
      <w:tr w:rsidR="008D1E4A" w:rsidRPr="00EF5447" w14:paraId="282F97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E12DAC" w14:textId="77777777" w:rsidR="008D1E4A" w:rsidRPr="00EF5447" w:rsidRDefault="008D1E4A" w:rsidP="00C620E0">
            <w:pPr>
              <w:pStyle w:val="TAC"/>
              <w:rPr>
                <w:vertAlign w:val="superscript"/>
                <w:lang w:eastAsia="ja-JP"/>
              </w:rPr>
            </w:pPr>
            <w:r w:rsidRPr="00EF5447">
              <w:rPr>
                <w:lang w:eastAsia="ja-JP"/>
              </w:rPr>
              <w:t>DC_21A-42A_n1A</w:t>
            </w:r>
            <w:r w:rsidRPr="00EF5447">
              <w:rPr>
                <w:vertAlign w:val="superscript"/>
                <w:lang w:eastAsia="ja-JP"/>
              </w:rPr>
              <w:t>10,12</w:t>
            </w:r>
          </w:p>
          <w:p w14:paraId="04A1EF70" w14:textId="77777777" w:rsidR="008D1E4A" w:rsidRPr="00EF5447" w:rsidRDefault="008D1E4A" w:rsidP="00C620E0">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536B47E5" w14:textId="77777777" w:rsidR="008D1E4A" w:rsidRPr="00EF5447" w:rsidRDefault="008D1E4A" w:rsidP="00C620E0">
            <w:pPr>
              <w:pStyle w:val="TAC"/>
            </w:pPr>
            <w:r w:rsidRPr="00EF5447">
              <w:t>DC_21A_n1A</w:t>
            </w:r>
          </w:p>
          <w:p w14:paraId="55B1FC79" w14:textId="77777777" w:rsidR="008D1E4A" w:rsidRPr="00EF5447" w:rsidRDefault="008D1E4A" w:rsidP="00C620E0">
            <w:pPr>
              <w:pStyle w:val="TAC"/>
              <w:rPr>
                <w:noProof/>
                <w:lang w:eastAsia="zh-CN"/>
              </w:rPr>
            </w:pPr>
            <w:r w:rsidRPr="00EF5447">
              <w:t>DC_42A_n1A</w:t>
            </w:r>
          </w:p>
        </w:tc>
      </w:tr>
      <w:tr w:rsidR="008D1E4A" w:rsidRPr="00EF5447" w14:paraId="72B5232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233C1" w14:textId="77777777" w:rsidR="008D1E4A" w:rsidRPr="00EF5447" w:rsidRDefault="008D1E4A" w:rsidP="00C620E0">
            <w:pPr>
              <w:pStyle w:val="TAC"/>
              <w:rPr>
                <w:noProof/>
                <w:lang w:eastAsia="zh-CN"/>
              </w:rPr>
            </w:pPr>
            <w:r w:rsidRPr="00EF5447">
              <w:rPr>
                <w:noProof/>
                <w:lang w:eastAsia="zh-CN"/>
              </w:rPr>
              <w:t>DC_21A-42A_n77A</w:t>
            </w:r>
          </w:p>
          <w:p w14:paraId="4F183B32" w14:textId="77777777" w:rsidR="008D1E4A" w:rsidRPr="00EF5447" w:rsidRDefault="008D1E4A" w:rsidP="00C620E0">
            <w:pPr>
              <w:pStyle w:val="TAC"/>
              <w:rPr>
                <w:noProof/>
                <w:lang w:eastAsia="zh-CN"/>
              </w:rPr>
            </w:pPr>
            <w:r w:rsidRPr="00EF5447">
              <w:rPr>
                <w:noProof/>
                <w:lang w:eastAsia="zh-CN"/>
              </w:rPr>
              <w:t>DC_21A-42A_n77C</w:t>
            </w:r>
          </w:p>
          <w:p w14:paraId="6FA3BCF6" w14:textId="77777777" w:rsidR="008D1E4A" w:rsidRPr="00EF5447" w:rsidRDefault="008D1E4A" w:rsidP="00C620E0">
            <w:pPr>
              <w:pStyle w:val="TAC"/>
              <w:rPr>
                <w:lang w:eastAsia="ja-JP"/>
              </w:rPr>
            </w:pPr>
            <w:r w:rsidRPr="00EF5447">
              <w:rPr>
                <w:lang w:eastAsia="ja-JP"/>
              </w:rPr>
              <w:t>DC_21A-42C_n77A</w:t>
            </w:r>
          </w:p>
          <w:p w14:paraId="7795145D" w14:textId="77777777" w:rsidR="008D1E4A" w:rsidRPr="00EF5447" w:rsidRDefault="008D1E4A" w:rsidP="00C620E0">
            <w:pPr>
              <w:pStyle w:val="TAC"/>
              <w:rPr>
                <w:lang w:eastAsia="ja-JP"/>
              </w:rPr>
            </w:pPr>
            <w:r w:rsidRPr="00EF5447">
              <w:rPr>
                <w:lang w:eastAsia="ja-JP"/>
              </w:rPr>
              <w:t>DC_21A-42C_n77C</w:t>
            </w:r>
          </w:p>
          <w:p w14:paraId="2D3B1C50" w14:textId="77777777" w:rsidR="008D1E4A" w:rsidRPr="00EF5447" w:rsidRDefault="008D1E4A" w:rsidP="00C620E0">
            <w:pPr>
              <w:pStyle w:val="TAC"/>
              <w:rPr>
                <w:lang w:eastAsia="ja-JP"/>
              </w:rPr>
            </w:pPr>
            <w:r w:rsidRPr="00EF5447">
              <w:t>DC_21A-42D_n77A</w:t>
            </w:r>
          </w:p>
          <w:p w14:paraId="4FB9EB86" w14:textId="77777777" w:rsidR="008D1E4A" w:rsidRPr="00EF5447" w:rsidRDefault="008D1E4A" w:rsidP="00C620E0">
            <w:pPr>
              <w:pStyle w:val="TAC"/>
            </w:pPr>
            <w:r w:rsidRPr="00EF5447">
              <w:t>DC_21A-42D_n77C</w:t>
            </w:r>
          </w:p>
          <w:p w14:paraId="2A8D51F1" w14:textId="77777777" w:rsidR="008D1E4A" w:rsidRPr="00EF5447" w:rsidRDefault="008D1E4A" w:rsidP="00C620E0">
            <w:pPr>
              <w:pStyle w:val="TAC"/>
              <w:rPr>
                <w:lang w:eastAsia="ja-JP"/>
              </w:rPr>
            </w:pPr>
            <w:r w:rsidRPr="00EF5447">
              <w:t>DC_21A-42</w:t>
            </w:r>
            <w:r w:rsidRPr="00EF5447">
              <w:rPr>
                <w:lang w:eastAsia="ja-JP"/>
              </w:rPr>
              <w:t>E</w:t>
            </w:r>
            <w:r w:rsidRPr="00EF5447">
              <w:t>_n77A</w:t>
            </w:r>
          </w:p>
          <w:p w14:paraId="0A8D515D" w14:textId="77777777" w:rsidR="008D1E4A" w:rsidRPr="00EF5447" w:rsidRDefault="008D1E4A" w:rsidP="00C620E0">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6A7702D9"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0A4425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2BE0D" w14:textId="77777777" w:rsidR="008D1E4A" w:rsidRPr="00EF5447" w:rsidRDefault="008D1E4A" w:rsidP="00C620E0">
            <w:pPr>
              <w:pStyle w:val="TAC"/>
              <w:rPr>
                <w:noProof/>
                <w:lang w:eastAsia="zh-CN"/>
              </w:rPr>
            </w:pPr>
            <w:r w:rsidRPr="00EF5447">
              <w:rPr>
                <w:noProof/>
                <w:lang w:eastAsia="zh-CN"/>
              </w:rPr>
              <w:t>DC_21A-42A_n78A</w:t>
            </w:r>
          </w:p>
          <w:p w14:paraId="2C11D0C4" w14:textId="77777777" w:rsidR="008D1E4A" w:rsidRPr="00EF5447" w:rsidRDefault="008D1E4A" w:rsidP="00C620E0">
            <w:pPr>
              <w:pStyle w:val="TAC"/>
            </w:pPr>
            <w:r w:rsidRPr="00EF5447">
              <w:t>DC_21A-42A_n78C</w:t>
            </w:r>
          </w:p>
          <w:p w14:paraId="4282B317" w14:textId="77777777" w:rsidR="008D1E4A" w:rsidRPr="00EF5447" w:rsidRDefault="008D1E4A" w:rsidP="00C620E0">
            <w:pPr>
              <w:pStyle w:val="TAC"/>
              <w:rPr>
                <w:lang w:eastAsia="fr-FR"/>
              </w:rPr>
            </w:pPr>
            <w:r w:rsidRPr="00EF5447">
              <w:t>DC_21A-42C_n78A</w:t>
            </w:r>
          </w:p>
          <w:p w14:paraId="2B1D4290" w14:textId="77777777" w:rsidR="008D1E4A" w:rsidRPr="00EF5447" w:rsidRDefault="008D1E4A" w:rsidP="00C620E0">
            <w:pPr>
              <w:pStyle w:val="TAC"/>
              <w:rPr>
                <w:lang w:eastAsia="ja-JP"/>
              </w:rPr>
            </w:pPr>
            <w:r w:rsidRPr="00EF5447">
              <w:rPr>
                <w:lang w:eastAsia="ja-JP"/>
              </w:rPr>
              <w:t>DC_21A-42C_n78C</w:t>
            </w:r>
          </w:p>
          <w:p w14:paraId="1C8F538C" w14:textId="77777777" w:rsidR="008D1E4A" w:rsidRPr="00EF5447" w:rsidRDefault="008D1E4A" w:rsidP="00C620E0">
            <w:pPr>
              <w:pStyle w:val="TAC"/>
              <w:rPr>
                <w:lang w:eastAsia="ja-JP"/>
              </w:rPr>
            </w:pPr>
            <w:r w:rsidRPr="00EF5447">
              <w:t>DC_21A-42D_n7</w:t>
            </w:r>
            <w:r w:rsidRPr="00EF5447">
              <w:rPr>
                <w:lang w:eastAsia="ja-JP"/>
              </w:rPr>
              <w:t>8</w:t>
            </w:r>
            <w:r w:rsidRPr="00EF5447">
              <w:t>A</w:t>
            </w:r>
          </w:p>
          <w:p w14:paraId="4184F568" w14:textId="77777777" w:rsidR="008D1E4A" w:rsidRPr="00EF5447" w:rsidRDefault="008D1E4A" w:rsidP="00C620E0">
            <w:pPr>
              <w:pStyle w:val="TAC"/>
            </w:pPr>
            <w:r w:rsidRPr="00EF5447">
              <w:t>DC_21A-42D_n7</w:t>
            </w:r>
            <w:r w:rsidRPr="00EF5447">
              <w:rPr>
                <w:lang w:eastAsia="ja-JP"/>
              </w:rPr>
              <w:t>8</w:t>
            </w:r>
            <w:r w:rsidRPr="00EF5447">
              <w:t>C</w:t>
            </w:r>
          </w:p>
          <w:p w14:paraId="24C75E91" w14:textId="77777777" w:rsidR="008D1E4A" w:rsidRPr="00EF5447" w:rsidRDefault="008D1E4A" w:rsidP="00C620E0">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F83949B" w14:textId="77777777" w:rsidR="008D1E4A" w:rsidRPr="00EF5447" w:rsidRDefault="008D1E4A" w:rsidP="00C620E0">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5E8AD10"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787CCA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C7993" w14:textId="77777777" w:rsidR="008D1E4A" w:rsidRPr="00EF5447" w:rsidRDefault="008D1E4A" w:rsidP="00C620E0">
            <w:pPr>
              <w:pStyle w:val="TAC"/>
              <w:rPr>
                <w:noProof/>
                <w:lang w:eastAsia="zh-CN"/>
              </w:rPr>
            </w:pPr>
            <w:r w:rsidRPr="00EF5447">
              <w:rPr>
                <w:noProof/>
                <w:lang w:eastAsia="zh-CN"/>
              </w:rPr>
              <w:lastRenderedPageBreak/>
              <w:t>DC_21A-42A_n79A</w:t>
            </w:r>
          </w:p>
          <w:p w14:paraId="2380FFC1" w14:textId="77777777" w:rsidR="008D1E4A" w:rsidRPr="00EF5447" w:rsidRDefault="008D1E4A" w:rsidP="00C620E0">
            <w:pPr>
              <w:pStyle w:val="TAC"/>
              <w:rPr>
                <w:noProof/>
                <w:lang w:eastAsia="zh-CN"/>
              </w:rPr>
            </w:pPr>
            <w:r w:rsidRPr="00EF5447">
              <w:rPr>
                <w:noProof/>
                <w:lang w:eastAsia="zh-CN"/>
              </w:rPr>
              <w:t>DC_21A-42A_n79C</w:t>
            </w:r>
          </w:p>
          <w:p w14:paraId="26E052A0" w14:textId="77777777" w:rsidR="008D1E4A" w:rsidRPr="00EF5447" w:rsidRDefault="008D1E4A" w:rsidP="00C620E0">
            <w:pPr>
              <w:pStyle w:val="TAC"/>
              <w:rPr>
                <w:lang w:eastAsia="ja-JP"/>
              </w:rPr>
            </w:pPr>
            <w:r w:rsidRPr="00EF5447">
              <w:rPr>
                <w:lang w:eastAsia="ja-JP"/>
              </w:rPr>
              <w:t>DC_21A-42C_n79A</w:t>
            </w:r>
          </w:p>
          <w:p w14:paraId="06CE90DB" w14:textId="77777777" w:rsidR="008D1E4A" w:rsidRPr="00EF5447" w:rsidRDefault="008D1E4A" w:rsidP="00C620E0">
            <w:pPr>
              <w:pStyle w:val="TAC"/>
              <w:rPr>
                <w:lang w:eastAsia="ja-JP"/>
              </w:rPr>
            </w:pPr>
            <w:r w:rsidRPr="00EF5447">
              <w:rPr>
                <w:lang w:eastAsia="ja-JP"/>
              </w:rPr>
              <w:t>DC_21A-42C_n79C</w:t>
            </w:r>
          </w:p>
          <w:p w14:paraId="3D97D509" w14:textId="77777777" w:rsidR="008D1E4A" w:rsidRPr="00EF5447" w:rsidRDefault="008D1E4A" w:rsidP="00C620E0">
            <w:pPr>
              <w:pStyle w:val="TAC"/>
              <w:rPr>
                <w:lang w:eastAsia="ja-JP"/>
              </w:rPr>
            </w:pPr>
            <w:r w:rsidRPr="00EF5447">
              <w:t>DC_21A-42D_n7</w:t>
            </w:r>
            <w:r w:rsidRPr="00EF5447">
              <w:rPr>
                <w:lang w:eastAsia="ja-JP"/>
              </w:rPr>
              <w:t>9</w:t>
            </w:r>
            <w:r w:rsidRPr="00EF5447">
              <w:t>A</w:t>
            </w:r>
          </w:p>
          <w:p w14:paraId="04D48BF2" w14:textId="77777777" w:rsidR="008D1E4A" w:rsidRPr="00EF5447" w:rsidRDefault="008D1E4A" w:rsidP="00C620E0">
            <w:pPr>
              <w:pStyle w:val="TAC"/>
            </w:pPr>
            <w:r w:rsidRPr="00EF5447">
              <w:t>DC_21A-42D_n7</w:t>
            </w:r>
            <w:r w:rsidRPr="00EF5447">
              <w:rPr>
                <w:lang w:eastAsia="ja-JP"/>
              </w:rPr>
              <w:t>9</w:t>
            </w:r>
            <w:r w:rsidRPr="00EF5447">
              <w:t>C</w:t>
            </w:r>
          </w:p>
          <w:p w14:paraId="690975F0" w14:textId="77777777" w:rsidR="008D1E4A" w:rsidRPr="00EF5447" w:rsidRDefault="008D1E4A" w:rsidP="00C620E0">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FE6CC7" w14:textId="77777777" w:rsidR="008D1E4A" w:rsidRPr="00EF5447" w:rsidRDefault="008D1E4A" w:rsidP="00C620E0">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7D9FDA0B"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49F80A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6B2646" w14:textId="77777777" w:rsidR="008D1E4A" w:rsidRPr="00EF5447" w:rsidRDefault="008D1E4A" w:rsidP="00C620E0">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37A82DF6" w14:textId="77777777" w:rsidR="008D1E4A" w:rsidRPr="00EF5447" w:rsidRDefault="008D1E4A" w:rsidP="00C620E0">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D1E4A" w:rsidRPr="00EF5447" w14:paraId="07A1730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0BC5E" w14:textId="77777777" w:rsidR="008D1E4A" w:rsidRPr="00EF5447" w:rsidRDefault="008D1E4A" w:rsidP="00C620E0">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3C073578" w14:textId="77777777" w:rsidR="008D1E4A" w:rsidRPr="00EF5447" w:rsidRDefault="008D1E4A" w:rsidP="00C620E0">
            <w:pPr>
              <w:pStyle w:val="TAC"/>
              <w:rPr>
                <w:rFonts w:eastAsia="Times New Roman"/>
                <w:b/>
                <w:lang w:eastAsia="ja-JP"/>
              </w:rPr>
            </w:pPr>
            <w:r w:rsidRPr="00EF5447">
              <w:rPr>
                <w:lang w:eastAsia="fi-FI"/>
              </w:rPr>
              <w:t>DC_28A_</w:t>
            </w:r>
            <w:r w:rsidRPr="00EF5447">
              <w:rPr>
                <w:lang w:eastAsia="ja-JP"/>
              </w:rPr>
              <w:t>n66A</w:t>
            </w:r>
          </w:p>
          <w:p w14:paraId="7B9B15D4" w14:textId="77777777" w:rsidR="008D1E4A" w:rsidRPr="00EF5447" w:rsidRDefault="008D1E4A" w:rsidP="00C620E0">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D1E4A" w:rsidRPr="00EF5447" w14:paraId="6241C6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6CE0D" w14:textId="77777777" w:rsidR="008D1E4A" w:rsidRPr="00EF5447" w:rsidRDefault="008D1E4A" w:rsidP="00C620E0">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00DBA1E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DC_21A_n77A</w:t>
            </w:r>
          </w:p>
          <w:p w14:paraId="04DE6127" w14:textId="77777777" w:rsidR="008D1E4A" w:rsidRPr="00EF5447" w:rsidRDefault="008D1E4A" w:rsidP="00C620E0">
            <w:pPr>
              <w:pStyle w:val="TAC"/>
              <w:rPr>
                <w:lang w:eastAsia="fi-FI"/>
              </w:rPr>
            </w:pPr>
            <w:r w:rsidRPr="00EF5447">
              <w:rPr>
                <w:rFonts w:eastAsia="Malgun Gothic"/>
                <w:noProof/>
                <w:lang w:eastAsia="ko-KR"/>
              </w:rPr>
              <w:t>DC_21A_n79A</w:t>
            </w:r>
          </w:p>
        </w:tc>
      </w:tr>
      <w:tr w:rsidR="008D1E4A" w:rsidRPr="00EF5447" w14:paraId="0AF37A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92216" w14:textId="77777777" w:rsidR="008D1E4A" w:rsidRPr="00EF5447" w:rsidRDefault="008D1E4A" w:rsidP="00C620E0">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121D721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DC_21A_n78A</w:t>
            </w:r>
          </w:p>
          <w:p w14:paraId="0EAFD7B9" w14:textId="77777777" w:rsidR="008D1E4A" w:rsidRPr="00EF5447" w:rsidRDefault="008D1E4A" w:rsidP="00C620E0">
            <w:pPr>
              <w:pStyle w:val="TAC"/>
              <w:rPr>
                <w:lang w:eastAsia="fi-FI"/>
              </w:rPr>
            </w:pPr>
            <w:r w:rsidRPr="00EF5447">
              <w:rPr>
                <w:rFonts w:eastAsia="Malgun Gothic"/>
                <w:noProof/>
                <w:lang w:eastAsia="ko-KR"/>
              </w:rPr>
              <w:t>DC_21A_n79A</w:t>
            </w:r>
          </w:p>
        </w:tc>
      </w:tr>
      <w:tr w:rsidR="008D1E4A" w:rsidRPr="00EF5447" w14:paraId="487919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0CDA8" w14:textId="77777777" w:rsidR="008D1E4A" w:rsidRPr="00EF5447" w:rsidRDefault="008D1E4A" w:rsidP="00C620E0">
            <w:pPr>
              <w:pStyle w:val="TAC"/>
            </w:pPr>
            <w:r w:rsidRPr="00EF5447">
              <w:t>DC_25A-41A_n41A</w:t>
            </w:r>
          </w:p>
          <w:p w14:paraId="68FE6A10" w14:textId="77777777" w:rsidR="008D1E4A" w:rsidRPr="00EF5447" w:rsidRDefault="008D1E4A" w:rsidP="00C620E0">
            <w:pPr>
              <w:pStyle w:val="TAC"/>
              <w:rPr>
                <w:lang w:eastAsia="fr-FR"/>
              </w:rPr>
            </w:pPr>
            <w:r w:rsidRPr="00EF5447">
              <w:t>DC_25A-41C_n41A</w:t>
            </w:r>
          </w:p>
          <w:p w14:paraId="0337E552" w14:textId="77777777" w:rsidR="008D1E4A" w:rsidRPr="00EF5447" w:rsidRDefault="008D1E4A" w:rsidP="00C620E0">
            <w:pPr>
              <w:pStyle w:val="TAC"/>
            </w:pPr>
            <w:r w:rsidRPr="00EF5447">
              <w:t>DC_25A-41D_n41A</w:t>
            </w:r>
          </w:p>
          <w:p w14:paraId="126537C9" w14:textId="77777777" w:rsidR="008D1E4A" w:rsidRPr="00EF5447" w:rsidRDefault="008D1E4A" w:rsidP="00C620E0">
            <w:pPr>
              <w:pStyle w:val="TAC"/>
            </w:pPr>
            <w:r w:rsidRPr="00EF5447">
              <w:t>DC_25A-25A-41A_n41A</w:t>
            </w:r>
          </w:p>
          <w:p w14:paraId="5019C7F4" w14:textId="77777777" w:rsidR="008D1E4A" w:rsidRPr="00EF5447" w:rsidRDefault="008D1E4A" w:rsidP="00C620E0">
            <w:pPr>
              <w:pStyle w:val="TAC"/>
            </w:pPr>
            <w:r w:rsidRPr="00EF5447">
              <w:t>DC_25A-25A-41C_n41A</w:t>
            </w:r>
          </w:p>
          <w:p w14:paraId="0818B363" w14:textId="77777777" w:rsidR="008D1E4A" w:rsidRPr="00EF5447" w:rsidRDefault="008D1E4A" w:rsidP="00C620E0">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36A684FA" w14:textId="77777777" w:rsidR="008D1E4A" w:rsidRPr="00EF5447" w:rsidRDefault="008D1E4A" w:rsidP="00C620E0">
            <w:pPr>
              <w:pStyle w:val="TAC"/>
            </w:pPr>
            <w:r w:rsidRPr="00EF5447">
              <w:t>DC_25A_n41A</w:t>
            </w:r>
          </w:p>
          <w:p w14:paraId="2D484483" w14:textId="77777777" w:rsidR="008D1E4A" w:rsidRPr="00EF5447" w:rsidRDefault="008D1E4A" w:rsidP="00C620E0">
            <w:pPr>
              <w:pStyle w:val="TAC"/>
              <w:rPr>
                <w:rFonts w:eastAsia="Malgun Gothic"/>
                <w:noProof/>
                <w:lang w:eastAsia="ko-KR"/>
              </w:rPr>
            </w:pPr>
            <w:r w:rsidRPr="00EF5447">
              <w:t>DC_41A_n41A</w:t>
            </w:r>
          </w:p>
        </w:tc>
      </w:tr>
      <w:tr w:rsidR="008D1E4A" w:rsidRPr="00EF5447" w14:paraId="314E8C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D66C8" w14:textId="77777777" w:rsidR="008D1E4A" w:rsidRPr="00EF5447" w:rsidRDefault="008D1E4A" w:rsidP="00C620E0">
            <w:pPr>
              <w:pStyle w:val="TAC"/>
            </w:pPr>
            <w:r w:rsidRPr="00EF5447">
              <w:t>DC_25A-(n)41AA</w:t>
            </w:r>
          </w:p>
          <w:p w14:paraId="2AECFA7F" w14:textId="77777777" w:rsidR="008D1E4A" w:rsidRPr="00EF5447" w:rsidRDefault="008D1E4A" w:rsidP="00C620E0">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6052ACEE" w14:textId="77777777" w:rsidR="008D1E4A" w:rsidRPr="00EF5447" w:rsidRDefault="008D1E4A" w:rsidP="00C620E0">
            <w:pPr>
              <w:pStyle w:val="TAC"/>
            </w:pPr>
            <w:r w:rsidRPr="00EF5447">
              <w:t>DC_25A_n41A</w:t>
            </w:r>
          </w:p>
          <w:p w14:paraId="5EC11BA6" w14:textId="77777777" w:rsidR="008D1E4A" w:rsidRPr="00EF5447" w:rsidRDefault="008D1E4A" w:rsidP="00C620E0">
            <w:pPr>
              <w:pStyle w:val="TAC"/>
              <w:rPr>
                <w:rFonts w:eastAsia="Malgun Gothic"/>
                <w:noProof/>
                <w:lang w:eastAsia="ko-KR"/>
              </w:rPr>
            </w:pPr>
            <w:r w:rsidRPr="00EF5447">
              <w:t>DC_(n)41AA</w:t>
            </w:r>
          </w:p>
        </w:tc>
      </w:tr>
      <w:tr w:rsidR="008D1E4A" w:rsidRPr="00EF5447" w14:paraId="10470C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E9C6D" w14:textId="77777777" w:rsidR="008D1E4A" w:rsidRPr="00EF5447" w:rsidRDefault="008D1E4A" w:rsidP="00C620E0">
            <w:pPr>
              <w:pStyle w:val="TAC"/>
            </w:pPr>
            <w:r w:rsidRPr="00EF5447">
              <w:t>DC_25A-(n)41CA</w:t>
            </w:r>
          </w:p>
          <w:p w14:paraId="0773BF1E" w14:textId="77777777" w:rsidR="008D1E4A" w:rsidRPr="00EF5447" w:rsidRDefault="008D1E4A" w:rsidP="00C620E0">
            <w:pPr>
              <w:pStyle w:val="TAC"/>
              <w:rPr>
                <w:lang w:eastAsia="fr-FR"/>
              </w:rPr>
            </w:pPr>
            <w:r w:rsidRPr="00EF5447">
              <w:t>DC_25A-(n)41DA</w:t>
            </w:r>
          </w:p>
          <w:p w14:paraId="7E779A3E" w14:textId="77777777" w:rsidR="008D1E4A" w:rsidRPr="00EF5447" w:rsidRDefault="008D1E4A" w:rsidP="00C620E0">
            <w:pPr>
              <w:pStyle w:val="TAC"/>
            </w:pPr>
            <w:r w:rsidRPr="00EF5447">
              <w:t>DC_25A-25A-(n)41CA</w:t>
            </w:r>
          </w:p>
          <w:p w14:paraId="4D652D24" w14:textId="77777777" w:rsidR="008D1E4A" w:rsidRPr="00EF5447" w:rsidRDefault="008D1E4A" w:rsidP="00C620E0">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3D819838" w14:textId="77777777" w:rsidR="008D1E4A" w:rsidRPr="00EF5447" w:rsidRDefault="008D1E4A" w:rsidP="00C620E0">
            <w:pPr>
              <w:pStyle w:val="TAC"/>
            </w:pPr>
            <w:r w:rsidRPr="00EF5447">
              <w:t>DC_25A_n41A</w:t>
            </w:r>
          </w:p>
          <w:p w14:paraId="2FB96387" w14:textId="77777777" w:rsidR="008D1E4A" w:rsidRPr="00EF5447" w:rsidRDefault="008D1E4A" w:rsidP="00C620E0">
            <w:pPr>
              <w:pStyle w:val="TAC"/>
              <w:rPr>
                <w:lang w:eastAsia="fr-FR"/>
              </w:rPr>
            </w:pPr>
            <w:r w:rsidRPr="00EF5447">
              <w:t>DC_(n)41AA</w:t>
            </w:r>
          </w:p>
          <w:p w14:paraId="762BFAF2" w14:textId="77777777" w:rsidR="008D1E4A" w:rsidRPr="00EF5447" w:rsidRDefault="008D1E4A" w:rsidP="00C620E0">
            <w:pPr>
              <w:pStyle w:val="TAC"/>
              <w:rPr>
                <w:rFonts w:eastAsia="Malgun Gothic"/>
                <w:noProof/>
                <w:lang w:eastAsia="ko-KR"/>
              </w:rPr>
            </w:pPr>
            <w:r w:rsidRPr="00EF5447">
              <w:t>DC_41A_n41A</w:t>
            </w:r>
          </w:p>
        </w:tc>
      </w:tr>
      <w:tr w:rsidR="008D1E4A" w:rsidRPr="00EF5447" w14:paraId="1BE02E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44008"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77</w:t>
            </w:r>
            <w:r w:rsidRPr="00EF5447">
              <w:t>A</w:t>
            </w:r>
          </w:p>
          <w:p w14:paraId="08393931"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1653CED1" w14:textId="77777777" w:rsidR="008D1E4A" w:rsidRPr="00EF5447" w:rsidRDefault="008D1E4A" w:rsidP="00C620E0">
            <w:pPr>
              <w:pStyle w:val="TAC"/>
            </w:pPr>
            <w:r w:rsidRPr="00EF5447">
              <w:t>DC_28A_n77A</w:t>
            </w:r>
          </w:p>
          <w:p w14:paraId="2831DC61" w14:textId="77777777" w:rsidR="008D1E4A" w:rsidRPr="00EF5447" w:rsidRDefault="008D1E4A" w:rsidP="00C620E0">
            <w:pPr>
              <w:pStyle w:val="TAC"/>
              <w:rPr>
                <w:rFonts w:eastAsia="Malgun Gothic"/>
                <w:noProof/>
                <w:lang w:eastAsia="ko-KR"/>
              </w:rPr>
            </w:pPr>
            <w:r w:rsidRPr="00EF5447">
              <w:t>DC_41A_n77A</w:t>
            </w:r>
          </w:p>
        </w:tc>
      </w:tr>
      <w:tr w:rsidR="008D1E4A" w:rsidRPr="00EF5447" w14:paraId="6EF85F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13C54"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78</w:t>
            </w:r>
            <w:r w:rsidRPr="00EF5447">
              <w:t>A</w:t>
            </w:r>
          </w:p>
          <w:p w14:paraId="67540F3F"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1ED9CE97" w14:textId="77777777" w:rsidR="008D1E4A" w:rsidRPr="00EF5447" w:rsidRDefault="008D1E4A" w:rsidP="00C620E0">
            <w:pPr>
              <w:pStyle w:val="TAC"/>
            </w:pPr>
            <w:r w:rsidRPr="00EF5447">
              <w:t>DC_28A_n78A</w:t>
            </w:r>
          </w:p>
          <w:p w14:paraId="24D73426" w14:textId="77777777" w:rsidR="008D1E4A" w:rsidRPr="00EF5447" w:rsidRDefault="008D1E4A" w:rsidP="00C620E0">
            <w:pPr>
              <w:pStyle w:val="TAC"/>
              <w:rPr>
                <w:rFonts w:eastAsia="Malgun Gothic"/>
                <w:noProof/>
                <w:lang w:eastAsia="ko-KR"/>
              </w:rPr>
            </w:pPr>
            <w:r w:rsidRPr="00EF5447">
              <w:t>DC_41A_n78A</w:t>
            </w:r>
          </w:p>
        </w:tc>
      </w:tr>
      <w:tr w:rsidR="008D1E4A" w:rsidRPr="00EF5447" w14:paraId="4D028EC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8BA4A"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79</w:t>
            </w:r>
            <w:r w:rsidRPr="00EF5447">
              <w:t>A</w:t>
            </w:r>
          </w:p>
          <w:p w14:paraId="378F81D3"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1774466F" w14:textId="77777777" w:rsidR="008D1E4A" w:rsidRPr="00EF5447" w:rsidRDefault="008D1E4A" w:rsidP="00C620E0">
            <w:pPr>
              <w:pStyle w:val="TAC"/>
            </w:pPr>
            <w:r w:rsidRPr="00EF5447">
              <w:t>DC_28A_n79A</w:t>
            </w:r>
          </w:p>
          <w:p w14:paraId="62BECE70" w14:textId="77777777" w:rsidR="008D1E4A" w:rsidRPr="00EF5447" w:rsidRDefault="008D1E4A" w:rsidP="00C620E0">
            <w:pPr>
              <w:pStyle w:val="TAC"/>
              <w:rPr>
                <w:rFonts w:eastAsia="Malgun Gothic"/>
                <w:noProof/>
                <w:lang w:eastAsia="ko-KR"/>
              </w:rPr>
            </w:pPr>
            <w:r w:rsidRPr="00EF5447">
              <w:t>DC_41A_n79A</w:t>
            </w:r>
          </w:p>
        </w:tc>
      </w:tr>
      <w:tr w:rsidR="008D1E4A" w:rsidRPr="00EF5447" w14:paraId="2AD6A2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2C5E4D" w14:textId="77777777" w:rsidR="008D1E4A" w:rsidRPr="00EF5447" w:rsidRDefault="008D1E4A" w:rsidP="00C620E0">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1F2AB366" w14:textId="77777777" w:rsidR="008D1E4A" w:rsidRPr="00EF5447" w:rsidRDefault="008D1E4A" w:rsidP="00C620E0">
            <w:pPr>
              <w:pStyle w:val="TAC"/>
              <w:rPr>
                <w:lang w:eastAsia="ja-JP"/>
              </w:rPr>
            </w:pPr>
            <w:r w:rsidRPr="00EF5447">
              <w:rPr>
                <w:lang w:eastAsia="ja-JP"/>
              </w:rPr>
              <w:t>DC_28A_n1A</w:t>
            </w:r>
          </w:p>
          <w:p w14:paraId="44311A9C" w14:textId="77777777" w:rsidR="008D1E4A" w:rsidRPr="00EF5447" w:rsidRDefault="008D1E4A" w:rsidP="00C620E0">
            <w:pPr>
              <w:pStyle w:val="TAC"/>
            </w:pPr>
            <w:r w:rsidRPr="00EF5447">
              <w:rPr>
                <w:lang w:eastAsia="ja-JP"/>
              </w:rPr>
              <w:t>DC_28A_n40A</w:t>
            </w:r>
          </w:p>
        </w:tc>
      </w:tr>
      <w:tr w:rsidR="008D1E4A" w:rsidRPr="00EF5447" w14:paraId="06CC99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1B20FC" w14:textId="77777777" w:rsidR="008D1E4A" w:rsidRPr="00EF5447" w:rsidRDefault="008D1E4A" w:rsidP="00C620E0">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36CD0BB6" w14:textId="77777777" w:rsidR="008D1E4A" w:rsidRPr="00EF5447" w:rsidRDefault="008D1E4A" w:rsidP="00C620E0">
            <w:pPr>
              <w:pStyle w:val="TAC"/>
              <w:rPr>
                <w:lang w:eastAsia="ja-JP"/>
              </w:rPr>
            </w:pPr>
            <w:r w:rsidRPr="00EF5447">
              <w:rPr>
                <w:lang w:eastAsia="ja-JP"/>
              </w:rPr>
              <w:t>DC_28A_n1A</w:t>
            </w:r>
          </w:p>
          <w:p w14:paraId="73470660" w14:textId="77777777" w:rsidR="008D1E4A" w:rsidRPr="00EF5447" w:rsidRDefault="008D1E4A" w:rsidP="00C620E0">
            <w:pPr>
              <w:pStyle w:val="TAC"/>
            </w:pPr>
            <w:r w:rsidRPr="00EF5447">
              <w:rPr>
                <w:lang w:eastAsia="ja-JP"/>
              </w:rPr>
              <w:t>DC_28A_n78A</w:t>
            </w:r>
          </w:p>
        </w:tc>
      </w:tr>
      <w:tr w:rsidR="008D1E4A" w:rsidRPr="00EF5447" w14:paraId="540E30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A103F" w14:textId="77777777" w:rsidR="008D1E4A" w:rsidRPr="00EF5447" w:rsidRDefault="008D1E4A" w:rsidP="00C620E0">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6CEE3B9E" w14:textId="77777777" w:rsidR="008D1E4A" w:rsidRPr="00EF5447" w:rsidRDefault="008D1E4A" w:rsidP="00C620E0">
            <w:pPr>
              <w:pStyle w:val="TAC"/>
              <w:rPr>
                <w:rFonts w:cs="Arial"/>
                <w:bCs/>
              </w:rPr>
            </w:pPr>
            <w:r w:rsidRPr="00EF5447">
              <w:rPr>
                <w:rFonts w:cs="Arial"/>
                <w:bCs/>
              </w:rPr>
              <w:t>DC_28A_n3A</w:t>
            </w:r>
          </w:p>
          <w:p w14:paraId="0A720A9F" w14:textId="77777777" w:rsidR="008D1E4A" w:rsidRPr="00EF5447" w:rsidRDefault="008D1E4A" w:rsidP="00C620E0">
            <w:pPr>
              <w:pStyle w:val="TAC"/>
            </w:pPr>
            <w:r w:rsidRPr="00EF5447">
              <w:rPr>
                <w:rFonts w:cs="Arial"/>
                <w:bCs/>
              </w:rPr>
              <w:t>DC_28A_n77A</w:t>
            </w:r>
          </w:p>
        </w:tc>
      </w:tr>
      <w:tr w:rsidR="008D1E4A" w:rsidRPr="00EF5447" w14:paraId="076FA5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04DE6" w14:textId="77777777" w:rsidR="008D1E4A" w:rsidRPr="00EF5447" w:rsidRDefault="008D1E4A" w:rsidP="00C620E0">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526953D5" w14:textId="77777777" w:rsidR="008D1E4A" w:rsidRPr="00EF5447" w:rsidRDefault="008D1E4A" w:rsidP="00C620E0">
            <w:pPr>
              <w:pStyle w:val="TAC"/>
              <w:rPr>
                <w:lang w:eastAsia="fr-FR"/>
              </w:rPr>
            </w:pPr>
            <w:r w:rsidRPr="00EF5447">
              <w:t>DC_28A_n3A</w:t>
            </w:r>
          </w:p>
          <w:p w14:paraId="2DC20612" w14:textId="77777777" w:rsidR="008D1E4A" w:rsidRPr="00EF5447" w:rsidRDefault="008D1E4A" w:rsidP="00C620E0">
            <w:pPr>
              <w:pStyle w:val="TAC"/>
            </w:pPr>
            <w:r w:rsidRPr="00EF5447">
              <w:t>DC_28A_n78A</w:t>
            </w:r>
          </w:p>
        </w:tc>
      </w:tr>
      <w:tr w:rsidR="008D1E4A" w:rsidRPr="00EF5447" w14:paraId="7B3CEF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9111F" w14:textId="77777777" w:rsidR="008D1E4A" w:rsidRPr="00EF5447" w:rsidRDefault="008D1E4A" w:rsidP="00C620E0">
            <w:pPr>
              <w:pStyle w:val="TAC"/>
              <w:rPr>
                <w:lang w:eastAsia="ja-JP"/>
              </w:rPr>
            </w:pPr>
            <w:r w:rsidRPr="00EF5447">
              <w:rPr>
                <w:lang w:eastAsia="zh-CN"/>
              </w:rPr>
              <w:lastRenderedPageBreak/>
              <w:t>DC_28A_n5A-n78A</w:t>
            </w:r>
          </w:p>
        </w:tc>
        <w:tc>
          <w:tcPr>
            <w:tcW w:w="5862" w:type="dxa"/>
            <w:tcBorders>
              <w:top w:val="single" w:sz="4" w:space="0" w:color="auto"/>
              <w:left w:val="single" w:sz="4" w:space="0" w:color="auto"/>
              <w:bottom w:val="single" w:sz="4" w:space="0" w:color="auto"/>
              <w:right w:val="single" w:sz="4" w:space="0" w:color="auto"/>
            </w:tcBorders>
            <w:hideMark/>
          </w:tcPr>
          <w:p w14:paraId="7F82AEA5" w14:textId="77777777" w:rsidR="008D1E4A" w:rsidRPr="00EF5447" w:rsidRDefault="008D1E4A" w:rsidP="00C620E0">
            <w:pPr>
              <w:pStyle w:val="TAC"/>
              <w:rPr>
                <w:lang w:eastAsia="zh-CN"/>
              </w:rPr>
            </w:pPr>
            <w:r w:rsidRPr="00EF5447">
              <w:rPr>
                <w:lang w:eastAsia="zh-CN"/>
              </w:rPr>
              <w:t>DC_28A_n5A</w:t>
            </w:r>
          </w:p>
          <w:p w14:paraId="5372EEB8" w14:textId="77777777" w:rsidR="008D1E4A" w:rsidRPr="00EF5447" w:rsidRDefault="008D1E4A" w:rsidP="00C620E0">
            <w:pPr>
              <w:pStyle w:val="TAC"/>
              <w:rPr>
                <w:lang w:eastAsia="ja-JP"/>
              </w:rPr>
            </w:pPr>
            <w:r w:rsidRPr="00EF5447">
              <w:rPr>
                <w:lang w:eastAsia="zh-CN"/>
              </w:rPr>
              <w:t>DC_28A_n78A</w:t>
            </w:r>
          </w:p>
        </w:tc>
      </w:tr>
      <w:tr w:rsidR="008D1E4A" w:rsidRPr="00EF5447" w14:paraId="223E2F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F8F00" w14:textId="77777777" w:rsidR="008D1E4A" w:rsidRPr="00EF5447" w:rsidRDefault="008D1E4A" w:rsidP="00C620E0">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EDDE09F" w14:textId="77777777" w:rsidR="008D1E4A" w:rsidRPr="00EF5447" w:rsidRDefault="008D1E4A" w:rsidP="00C620E0">
            <w:pPr>
              <w:pStyle w:val="TAC"/>
              <w:rPr>
                <w:szCs w:val="16"/>
                <w:lang w:eastAsia="zh-CN"/>
              </w:rPr>
            </w:pPr>
            <w:r w:rsidRPr="00EF5447">
              <w:rPr>
                <w:szCs w:val="16"/>
                <w:lang w:eastAsia="zh-CN"/>
              </w:rPr>
              <w:t>DC_28A_n7A</w:t>
            </w:r>
          </w:p>
          <w:p w14:paraId="10FF03B7"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621767E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B85338" w14:textId="77777777" w:rsidR="008D1E4A" w:rsidRPr="00EF5447" w:rsidRDefault="008D1E4A" w:rsidP="00C620E0">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285D74D8" w14:textId="77777777" w:rsidR="008D1E4A" w:rsidRPr="00EF5447" w:rsidRDefault="008D1E4A" w:rsidP="00C620E0">
            <w:pPr>
              <w:pStyle w:val="TAC"/>
              <w:rPr>
                <w:szCs w:val="16"/>
                <w:lang w:eastAsia="zh-CN"/>
              </w:rPr>
            </w:pPr>
            <w:r w:rsidRPr="00EF5447">
              <w:rPr>
                <w:szCs w:val="16"/>
                <w:lang w:eastAsia="zh-CN"/>
              </w:rPr>
              <w:t>DC_28A_n7A</w:t>
            </w:r>
          </w:p>
          <w:p w14:paraId="245852B8" w14:textId="77777777" w:rsidR="008D1E4A" w:rsidRPr="00EF5447" w:rsidRDefault="008D1E4A" w:rsidP="00C620E0">
            <w:pPr>
              <w:pStyle w:val="TAC"/>
              <w:rPr>
                <w:szCs w:val="16"/>
                <w:lang w:eastAsia="zh-CN"/>
              </w:rPr>
            </w:pPr>
            <w:r w:rsidRPr="00EF5447">
              <w:rPr>
                <w:szCs w:val="16"/>
                <w:lang w:eastAsia="zh-CN"/>
              </w:rPr>
              <w:t>DC_28A_n7B</w:t>
            </w:r>
          </w:p>
          <w:p w14:paraId="6B6A24EC"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656B78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9A744" w14:textId="77777777" w:rsidR="008D1E4A" w:rsidRPr="00EF5447" w:rsidRDefault="008D1E4A" w:rsidP="00C620E0">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2292A4D6" w14:textId="77777777" w:rsidR="008D1E4A" w:rsidRPr="00EF5447" w:rsidRDefault="008D1E4A" w:rsidP="00C620E0">
            <w:pPr>
              <w:pStyle w:val="TAC"/>
              <w:rPr>
                <w:lang w:eastAsia="ko-KR"/>
              </w:rPr>
            </w:pPr>
            <w:r w:rsidRPr="00EF5447">
              <w:rPr>
                <w:lang w:eastAsia="ko-KR"/>
              </w:rPr>
              <w:t>DC_28A_n8A</w:t>
            </w:r>
          </w:p>
          <w:p w14:paraId="6ECA6401" w14:textId="77777777" w:rsidR="008D1E4A" w:rsidRPr="00EF5447" w:rsidRDefault="008D1E4A" w:rsidP="00C620E0">
            <w:pPr>
              <w:pStyle w:val="TAC"/>
              <w:rPr>
                <w:rFonts w:eastAsia="Malgun Gothic"/>
                <w:noProof/>
                <w:lang w:eastAsia="ko-KR"/>
              </w:rPr>
            </w:pPr>
            <w:r w:rsidRPr="00EF5447">
              <w:rPr>
                <w:lang w:eastAsia="ko-KR"/>
              </w:rPr>
              <w:t>DC_28A_n78A</w:t>
            </w:r>
          </w:p>
        </w:tc>
      </w:tr>
      <w:tr w:rsidR="008D1E4A" w:rsidRPr="00EF5447" w14:paraId="2463F0C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F6823F" w14:textId="77777777" w:rsidR="008D1E4A" w:rsidRPr="00EF5447" w:rsidRDefault="008D1E4A" w:rsidP="00C620E0">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19EF96A3" w14:textId="77777777" w:rsidR="008D1E4A" w:rsidRPr="00EF5447" w:rsidRDefault="008D1E4A" w:rsidP="00C620E0">
            <w:pPr>
              <w:pStyle w:val="TAC"/>
              <w:rPr>
                <w:lang w:eastAsia="ko-KR"/>
              </w:rPr>
            </w:pPr>
            <w:r w:rsidRPr="00EF5447">
              <w:rPr>
                <w:lang w:eastAsia="ko-KR"/>
              </w:rPr>
              <w:t>DC_28A_n40A</w:t>
            </w:r>
          </w:p>
          <w:p w14:paraId="1772A656" w14:textId="77777777" w:rsidR="008D1E4A" w:rsidRPr="00EF5447" w:rsidRDefault="008D1E4A" w:rsidP="00C620E0">
            <w:pPr>
              <w:pStyle w:val="TAC"/>
              <w:rPr>
                <w:lang w:eastAsia="ko-KR"/>
              </w:rPr>
            </w:pPr>
            <w:r w:rsidRPr="00EF5447">
              <w:rPr>
                <w:lang w:eastAsia="ko-KR"/>
              </w:rPr>
              <w:t>DC_28A_n78A</w:t>
            </w:r>
          </w:p>
        </w:tc>
      </w:tr>
      <w:tr w:rsidR="008D1E4A" w:rsidRPr="00EF5447" w14:paraId="650F83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1903B2" w14:textId="77777777" w:rsidR="008D1E4A" w:rsidRPr="00EF5447" w:rsidRDefault="008D1E4A" w:rsidP="00C620E0">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3FAF91BD" w14:textId="77777777" w:rsidR="008D1E4A" w:rsidRPr="00EF5447" w:rsidRDefault="008D1E4A" w:rsidP="00C620E0">
            <w:pPr>
              <w:pStyle w:val="TAC"/>
              <w:rPr>
                <w:lang w:eastAsia="ko-KR"/>
              </w:rPr>
            </w:pPr>
            <w:r w:rsidRPr="00EF5447">
              <w:rPr>
                <w:lang w:eastAsia="ko-KR"/>
              </w:rPr>
              <w:t>DC_28A_n41A</w:t>
            </w:r>
          </w:p>
          <w:p w14:paraId="4D76E3D7" w14:textId="77777777" w:rsidR="008D1E4A" w:rsidRPr="00EF5447" w:rsidRDefault="008D1E4A" w:rsidP="00C620E0">
            <w:pPr>
              <w:pStyle w:val="TAC"/>
              <w:rPr>
                <w:lang w:eastAsia="ko-KR"/>
              </w:rPr>
            </w:pPr>
            <w:r w:rsidRPr="00EF5447">
              <w:rPr>
                <w:lang w:eastAsia="ko-KR"/>
              </w:rPr>
              <w:t>DC_28A_n83A_ULSUP-TDM_n41</w:t>
            </w:r>
          </w:p>
        </w:tc>
      </w:tr>
      <w:tr w:rsidR="008D1E4A" w:rsidRPr="00EF5447" w14:paraId="25D5DB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DE74A"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F0EB715"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3292791F" w14:textId="77777777" w:rsidR="008D1E4A" w:rsidRPr="00EF5447" w:rsidRDefault="008D1E4A" w:rsidP="00C620E0">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383D6198" w14:textId="77777777" w:rsidR="008D1E4A" w:rsidRPr="00EF5447" w:rsidRDefault="008D1E4A" w:rsidP="00C620E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D1E4A" w:rsidRPr="00EF5447" w14:paraId="60A518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1BC4C"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CE16E07"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F46C1C8" w14:textId="77777777" w:rsidR="008D1E4A" w:rsidRPr="00EF5447" w:rsidRDefault="008D1E4A" w:rsidP="00C620E0">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3884FB2F" w14:textId="77777777" w:rsidR="008D1E4A" w:rsidRPr="00EF5447" w:rsidRDefault="008D1E4A" w:rsidP="00C620E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D1E4A" w:rsidRPr="00EF5447" w14:paraId="5505B3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EE188"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80F00B7"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29B2BF1" w14:textId="77777777" w:rsidR="008D1E4A" w:rsidRPr="00EF5447" w:rsidRDefault="008D1E4A" w:rsidP="00C620E0">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75F1B6FB"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D1E4A" w:rsidRPr="00EF5447" w14:paraId="1D7DA0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D63E7" w14:textId="77777777" w:rsidR="008D1E4A" w:rsidRPr="00EF5447" w:rsidRDefault="008D1E4A" w:rsidP="00C620E0">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07E73A1" w14:textId="77777777" w:rsidR="008D1E4A" w:rsidRPr="00EF5447" w:rsidRDefault="008D1E4A" w:rsidP="00C620E0">
            <w:pPr>
              <w:pStyle w:val="TAC"/>
            </w:pPr>
            <w:r w:rsidRPr="00EF5447">
              <w:t>DC_28A_n78A</w:t>
            </w:r>
          </w:p>
          <w:p w14:paraId="2E26B1BE" w14:textId="77777777" w:rsidR="008D1E4A" w:rsidRPr="00EF5447" w:rsidRDefault="008D1E4A" w:rsidP="00C620E0">
            <w:pPr>
              <w:pStyle w:val="TAC"/>
              <w:rPr>
                <w:lang w:eastAsia="zh-CN"/>
              </w:rPr>
            </w:pPr>
            <w:r w:rsidRPr="00EF5447">
              <w:rPr>
                <w:lang w:eastAsia="zh-CN"/>
              </w:rPr>
              <w:t>DC_28A_n83A_ULSUP-TDM_n78A</w:t>
            </w:r>
          </w:p>
        </w:tc>
      </w:tr>
      <w:tr w:rsidR="008D1E4A" w:rsidRPr="00EF5447" w14:paraId="3791F38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35291" w14:textId="77777777" w:rsidR="008D1E4A" w:rsidRPr="00EF5447" w:rsidRDefault="008D1E4A" w:rsidP="00C620E0">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1E337811" w14:textId="77777777" w:rsidR="008D1E4A" w:rsidRPr="00EF5447" w:rsidRDefault="008D1E4A" w:rsidP="00C620E0">
            <w:pPr>
              <w:pStyle w:val="TAC"/>
            </w:pPr>
            <w:r w:rsidRPr="00EF5447">
              <w:rPr>
                <w:lang w:eastAsia="ja-JP"/>
              </w:rPr>
              <w:t>DC_66A_n2A</w:t>
            </w:r>
          </w:p>
        </w:tc>
      </w:tr>
      <w:tr w:rsidR="008D1E4A" w:rsidRPr="00EF5447" w14:paraId="3A0A75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8433A" w14:textId="77777777" w:rsidR="008D1E4A" w:rsidRPr="00EF5447" w:rsidRDefault="008D1E4A" w:rsidP="00C620E0">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A780953" w14:textId="77777777" w:rsidR="008D1E4A" w:rsidRPr="00EF5447" w:rsidRDefault="008D1E4A" w:rsidP="00C620E0">
            <w:pPr>
              <w:pStyle w:val="TAC"/>
            </w:pPr>
            <w:r w:rsidRPr="00EF5447">
              <w:rPr>
                <w:lang w:eastAsia="ja-JP"/>
              </w:rPr>
              <w:t>DC_66A_n2A</w:t>
            </w:r>
          </w:p>
        </w:tc>
      </w:tr>
      <w:tr w:rsidR="008D1E4A" w:rsidRPr="00EF5447" w14:paraId="165B85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5642D" w14:textId="77777777" w:rsidR="008D1E4A" w:rsidRPr="00EF5447" w:rsidRDefault="008D1E4A" w:rsidP="00C620E0">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0720E1B3" w14:textId="77777777" w:rsidR="008D1E4A" w:rsidRPr="00EF5447" w:rsidRDefault="008D1E4A" w:rsidP="00C620E0">
            <w:pPr>
              <w:pStyle w:val="TAC"/>
              <w:rPr>
                <w:lang w:eastAsia="fi-FI"/>
              </w:rPr>
            </w:pPr>
            <w:r w:rsidRPr="00EF5447">
              <w:rPr>
                <w:lang w:eastAsia="fi-FI"/>
              </w:rPr>
              <w:t>DC_30A_n2A</w:t>
            </w:r>
          </w:p>
          <w:p w14:paraId="137F5138" w14:textId="77777777" w:rsidR="008D1E4A" w:rsidRPr="00EF5447" w:rsidRDefault="008D1E4A" w:rsidP="00C620E0">
            <w:pPr>
              <w:pStyle w:val="TAC"/>
            </w:pPr>
            <w:r w:rsidRPr="00EF5447">
              <w:rPr>
                <w:lang w:eastAsia="fi-FI"/>
              </w:rPr>
              <w:t>DC_66A_n2A</w:t>
            </w:r>
          </w:p>
        </w:tc>
      </w:tr>
      <w:tr w:rsidR="008D1E4A" w:rsidRPr="00EF5447" w14:paraId="4388034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B7C26" w14:textId="77777777" w:rsidR="008D1E4A" w:rsidRPr="00EF5447" w:rsidRDefault="008D1E4A" w:rsidP="00C620E0">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F46AA3A" w14:textId="77777777" w:rsidR="008D1E4A" w:rsidRPr="00EF5447" w:rsidRDefault="008D1E4A" w:rsidP="00C620E0">
            <w:pPr>
              <w:pStyle w:val="TAC"/>
              <w:rPr>
                <w:lang w:eastAsia="fi-FI"/>
              </w:rPr>
            </w:pPr>
            <w:r w:rsidRPr="00EF5447">
              <w:rPr>
                <w:lang w:eastAsia="fi-FI"/>
              </w:rPr>
              <w:t>DC_30A_n2A</w:t>
            </w:r>
          </w:p>
          <w:p w14:paraId="44FD468A" w14:textId="77777777" w:rsidR="008D1E4A" w:rsidRPr="00EF5447" w:rsidRDefault="008D1E4A" w:rsidP="00C620E0">
            <w:pPr>
              <w:pStyle w:val="TAC"/>
              <w:rPr>
                <w:lang w:eastAsia="fi-FI"/>
              </w:rPr>
            </w:pPr>
            <w:r w:rsidRPr="00EF5447">
              <w:rPr>
                <w:lang w:eastAsia="fi-FI"/>
              </w:rPr>
              <w:t>DC_66A_n2A</w:t>
            </w:r>
          </w:p>
        </w:tc>
      </w:tr>
      <w:tr w:rsidR="008D1E4A" w:rsidRPr="00EF5447" w14:paraId="25C10DA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3CC1C" w14:textId="77777777" w:rsidR="008D1E4A" w:rsidRPr="00EF5447" w:rsidRDefault="008D1E4A" w:rsidP="00C620E0">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4AEA22EA" w14:textId="77777777" w:rsidR="008D1E4A" w:rsidRPr="00EF5447" w:rsidRDefault="008D1E4A" w:rsidP="00C620E0">
            <w:pPr>
              <w:pStyle w:val="TAC"/>
              <w:rPr>
                <w:lang w:eastAsia="fi-FI"/>
              </w:rPr>
            </w:pPr>
            <w:r w:rsidRPr="00EF5447">
              <w:rPr>
                <w:lang w:eastAsia="fi-FI"/>
              </w:rPr>
              <w:t>DC_30A_n5A</w:t>
            </w:r>
          </w:p>
          <w:p w14:paraId="134A558F" w14:textId="77777777" w:rsidR="008D1E4A" w:rsidRPr="00EF5447" w:rsidRDefault="008D1E4A" w:rsidP="00C620E0">
            <w:pPr>
              <w:pStyle w:val="TAC"/>
            </w:pPr>
            <w:r w:rsidRPr="00EF5447">
              <w:rPr>
                <w:lang w:eastAsia="fi-FI"/>
              </w:rPr>
              <w:t>DC_66A_n5A</w:t>
            </w:r>
          </w:p>
        </w:tc>
      </w:tr>
      <w:tr w:rsidR="008D1E4A" w:rsidRPr="00EF5447" w14:paraId="3C1ADD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60DDE" w14:textId="77777777" w:rsidR="008D1E4A" w:rsidRPr="00EF5447" w:rsidRDefault="008D1E4A" w:rsidP="00C620E0">
            <w:pPr>
              <w:pStyle w:val="TAC"/>
              <w:rPr>
                <w:lang w:eastAsia="fr-FR"/>
              </w:rPr>
            </w:pPr>
            <w:r w:rsidRPr="00EF5447">
              <w:rPr>
                <w:lang w:eastAsia="fi-FI"/>
              </w:rPr>
              <w:t>DC_30A-66A-66A_n5A</w:t>
            </w:r>
          </w:p>
          <w:p w14:paraId="06BEF90F" w14:textId="77777777" w:rsidR="008D1E4A" w:rsidRPr="00EF5447" w:rsidRDefault="008D1E4A" w:rsidP="00C620E0">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7656E38" w14:textId="77777777" w:rsidR="008D1E4A" w:rsidRPr="00EF5447" w:rsidRDefault="008D1E4A" w:rsidP="00C620E0">
            <w:pPr>
              <w:pStyle w:val="TAC"/>
              <w:rPr>
                <w:lang w:eastAsia="fi-FI"/>
              </w:rPr>
            </w:pPr>
            <w:r w:rsidRPr="00EF5447">
              <w:rPr>
                <w:lang w:eastAsia="fi-FI"/>
              </w:rPr>
              <w:t>DC_30A_n5A</w:t>
            </w:r>
          </w:p>
          <w:p w14:paraId="394235E8" w14:textId="77777777" w:rsidR="008D1E4A" w:rsidRPr="00EF5447" w:rsidRDefault="008D1E4A" w:rsidP="00C620E0">
            <w:pPr>
              <w:pStyle w:val="TAC"/>
              <w:rPr>
                <w:lang w:eastAsia="fi-FI"/>
              </w:rPr>
            </w:pPr>
            <w:r w:rsidRPr="00EF5447">
              <w:rPr>
                <w:lang w:eastAsia="fi-FI"/>
              </w:rPr>
              <w:t>DC_66A_n5A</w:t>
            </w:r>
          </w:p>
        </w:tc>
      </w:tr>
      <w:tr w:rsidR="008D1E4A" w:rsidRPr="00EF5447" w14:paraId="661DAB3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ABC42" w14:textId="77777777" w:rsidR="008D1E4A" w:rsidRPr="00EF5447" w:rsidRDefault="008D1E4A" w:rsidP="00C620E0">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2FD52D2F" w14:textId="77777777" w:rsidR="008D1E4A" w:rsidRPr="00EF5447" w:rsidRDefault="008D1E4A" w:rsidP="00C620E0">
            <w:pPr>
              <w:pStyle w:val="TAC"/>
              <w:rPr>
                <w:lang w:eastAsia="fi-FI"/>
              </w:rPr>
            </w:pPr>
            <w:r w:rsidRPr="00EF5447">
              <w:rPr>
                <w:lang w:eastAsia="fi-FI"/>
              </w:rPr>
              <w:t>DC_39A_n40A</w:t>
            </w:r>
          </w:p>
          <w:p w14:paraId="20332BA2" w14:textId="77777777" w:rsidR="008D1E4A" w:rsidRPr="00EF5447" w:rsidRDefault="008D1E4A" w:rsidP="00C620E0">
            <w:pPr>
              <w:pStyle w:val="TAC"/>
              <w:rPr>
                <w:lang w:eastAsia="fi-FI"/>
              </w:rPr>
            </w:pPr>
            <w:r w:rsidRPr="00EF5447">
              <w:rPr>
                <w:lang w:eastAsia="fi-FI"/>
              </w:rPr>
              <w:t>DC_39A_n41A</w:t>
            </w:r>
          </w:p>
        </w:tc>
      </w:tr>
      <w:tr w:rsidR="008D1E4A" w:rsidRPr="00EF5447" w14:paraId="4BD859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3EFE48" w14:textId="77777777" w:rsidR="008D1E4A" w:rsidRPr="00EF5447" w:rsidRDefault="008D1E4A" w:rsidP="00C620E0">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5AADCFB2" w14:textId="77777777" w:rsidR="008D1E4A" w:rsidRPr="00EF5447" w:rsidRDefault="008D1E4A" w:rsidP="00C620E0">
            <w:pPr>
              <w:pStyle w:val="TAC"/>
              <w:rPr>
                <w:lang w:eastAsia="fi-FI"/>
              </w:rPr>
            </w:pPr>
            <w:r w:rsidRPr="00EF5447">
              <w:rPr>
                <w:lang w:eastAsia="fi-FI"/>
              </w:rPr>
              <w:t>DC_39A_n40A</w:t>
            </w:r>
          </w:p>
          <w:p w14:paraId="5905BAB3" w14:textId="77777777" w:rsidR="008D1E4A" w:rsidRPr="00EF5447" w:rsidRDefault="008D1E4A" w:rsidP="00C620E0">
            <w:pPr>
              <w:pStyle w:val="TAC"/>
              <w:rPr>
                <w:lang w:eastAsia="fi-FI"/>
              </w:rPr>
            </w:pPr>
            <w:r w:rsidRPr="00EF5447">
              <w:rPr>
                <w:lang w:eastAsia="fi-FI"/>
              </w:rPr>
              <w:t>DC_39A_n79A</w:t>
            </w:r>
          </w:p>
        </w:tc>
      </w:tr>
      <w:tr w:rsidR="008D1E4A" w:rsidRPr="00EF5447" w14:paraId="58F59BE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ED0E69" w14:textId="77777777" w:rsidR="008D1E4A" w:rsidRPr="00EF5447" w:rsidRDefault="008D1E4A" w:rsidP="00C620E0">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324EA65D" w14:textId="77777777" w:rsidR="008D1E4A" w:rsidRPr="00EF5447" w:rsidRDefault="008D1E4A" w:rsidP="00C620E0">
            <w:pPr>
              <w:pStyle w:val="TAC"/>
              <w:rPr>
                <w:lang w:eastAsia="fi-FI"/>
              </w:rPr>
            </w:pPr>
            <w:r w:rsidRPr="00EF5447">
              <w:rPr>
                <w:lang w:eastAsia="fi-FI"/>
              </w:rPr>
              <w:t>DC_39A_n41A</w:t>
            </w:r>
          </w:p>
          <w:p w14:paraId="0E511DEC" w14:textId="77777777" w:rsidR="008D1E4A" w:rsidRPr="00EF5447" w:rsidRDefault="008D1E4A" w:rsidP="00C620E0">
            <w:pPr>
              <w:pStyle w:val="TAC"/>
              <w:rPr>
                <w:lang w:eastAsia="fi-FI"/>
              </w:rPr>
            </w:pPr>
            <w:r w:rsidRPr="00EF5447">
              <w:rPr>
                <w:lang w:eastAsia="fi-FI"/>
              </w:rPr>
              <w:t>DC_39A_n79A</w:t>
            </w:r>
          </w:p>
        </w:tc>
      </w:tr>
      <w:tr w:rsidR="008D1E4A" w:rsidRPr="00EF5447" w14:paraId="1C1648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BF850" w14:textId="77777777" w:rsidR="008D1E4A" w:rsidRPr="00EF5447" w:rsidRDefault="008D1E4A" w:rsidP="00C620E0">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062202C3" w14:textId="77777777" w:rsidR="008D1E4A" w:rsidRPr="00EF5447" w:rsidRDefault="008D1E4A" w:rsidP="00C620E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1D0A351" w14:textId="77777777" w:rsidR="008D1E4A" w:rsidRPr="00EF5447" w:rsidRDefault="008D1E4A" w:rsidP="00C620E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D1E4A" w:rsidRPr="00EF5447" w14:paraId="71BCF5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DF63D9" w14:textId="77777777" w:rsidR="008D1E4A" w:rsidRPr="00EF5447" w:rsidRDefault="008D1E4A" w:rsidP="00C620E0">
            <w:pPr>
              <w:pStyle w:val="TAC"/>
              <w:rPr>
                <w:szCs w:val="18"/>
              </w:rPr>
            </w:pPr>
            <w:r w:rsidRPr="00EF5447">
              <w:lastRenderedPageBreak/>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1E063B13" w14:textId="77777777" w:rsidR="008D1E4A" w:rsidRPr="00EF5447" w:rsidRDefault="008D1E4A" w:rsidP="00C620E0">
            <w:pPr>
              <w:pStyle w:val="TAC"/>
            </w:pPr>
            <w:r w:rsidRPr="00EF5447">
              <w:t>DC_41A_n</w:t>
            </w:r>
            <w:r w:rsidRPr="00EF5447">
              <w:rPr>
                <w:lang w:eastAsia="zh-CN"/>
              </w:rPr>
              <w:t>3</w:t>
            </w:r>
            <w:r w:rsidRPr="00EF5447">
              <w:t>A</w:t>
            </w:r>
          </w:p>
          <w:p w14:paraId="70150710" w14:textId="77777777" w:rsidR="008D1E4A" w:rsidRPr="00EF5447" w:rsidRDefault="008D1E4A" w:rsidP="00C620E0">
            <w:pPr>
              <w:pStyle w:val="TAC"/>
              <w:rPr>
                <w:szCs w:val="18"/>
              </w:rPr>
            </w:pPr>
            <w:r w:rsidRPr="00EF5447">
              <w:t>DC_41A_n41A</w:t>
            </w:r>
          </w:p>
        </w:tc>
      </w:tr>
      <w:tr w:rsidR="008D1E4A" w:rsidRPr="00EF5447" w14:paraId="1984996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2C1020" w14:textId="77777777" w:rsidR="008D1E4A" w:rsidRPr="00EF5447" w:rsidRDefault="008D1E4A" w:rsidP="00C620E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A738BF2"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2DCC812E" w14:textId="77777777" w:rsidR="008D1E4A" w:rsidRPr="00EF5447" w:rsidRDefault="008D1E4A" w:rsidP="00C620E0">
            <w:pPr>
              <w:pStyle w:val="TAC"/>
              <w:rPr>
                <w:szCs w:val="18"/>
              </w:rPr>
            </w:pPr>
            <w:r w:rsidRPr="00EF5447">
              <w:rPr>
                <w:szCs w:val="16"/>
              </w:rPr>
              <w:t>DC_41A_n7</w:t>
            </w:r>
            <w:r w:rsidRPr="00EF5447">
              <w:rPr>
                <w:szCs w:val="16"/>
                <w:lang w:eastAsia="zh-CN"/>
              </w:rPr>
              <w:t>7</w:t>
            </w:r>
            <w:r w:rsidRPr="00EF5447">
              <w:rPr>
                <w:szCs w:val="16"/>
              </w:rPr>
              <w:t>A</w:t>
            </w:r>
          </w:p>
        </w:tc>
      </w:tr>
      <w:tr w:rsidR="008D1E4A" w:rsidRPr="00EF5447" w14:paraId="231004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CE5A6"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702C8C1"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60DC5779"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7</w:t>
            </w:r>
            <w:r w:rsidRPr="00EF5447">
              <w:rPr>
                <w:szCs w:val="16"/>
              </w:rPr>
              <w:t>A</w:t>
            </w:r>
          </w:p>
          <w:p w14:paraId="0014A21D"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29BEE41"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D1E4A" w:rsidRPr="00EF5447" w14:paraId="41D5DE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8AE9D7" w14:textId="77777777" w:rsidR="008D1E4A" w:rsidRPr="00EF5447" w:rsidRDefault="008D1E4A" w:rsidP="00C620E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4439B06D"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74321ED6" w14:textId="77777777" w:rsidR="008D1E4A" w:rsidRPr="00EF5447" w:rsidRDefault="008D1E4A" w:rsidP="00C620E0">
            <w:pPr>
              <w:pStyle w:val="TAC"/>
              <w:rPr>
                <w:szCs w:val="18"/>
              </w:rPr>
            </w:pPr>
            <w:r w:rsidRPr="00EF5447">
              <w:rPr>
                <w:szCs w:val="16"/>
              </w:rPr>
              <w:t>DC_41A_n7</w:t>
            </w:r>
            <w:r w:rsidRPr="00EF5447">
              <w:rPr>
                <w:szCs w:val="16"/>
                <w:lang w:eastAsia="zh-CN"/>
              </w:rPr>
              <w:t>8</w:t>
            </w:r>
            <w:r w:rsidRPr="00EF5447">
              <w:rPr>
                <w:szCs w:val="16"/>
              </w:rPr>
              <w:t>A</w:t>
            </w:r>
          </w:p>
        </w:tc>
      </w:tr>
      <w:tr w:rsidR="008D1E4A" w:rsidRPr="00EF5447" w14:paraId="3A0F70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C19CD6"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2AA96E8"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756C21F6"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8</w:t>
            </w:r>
            <w:r w:rsidRPr="00EF5447">
              <w:rPr>
                <w:szCs w:val="16"/>
              </w:rPr>
              <w:t>A</w:t>
            </w:r>
          </w:p>
          <w:p w14:paraId="505FD8D8"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80EC7B0"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D1E4A" w:rsidRPr="00EF5447" w14:paraId="4AA883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495BC9" w14:textId="77777777" w:rsidR="008D1E4A" w:rsidRPr="00EF5447" w:rsidRDefault="008D1E4A" w:rsidP="00C620E0">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02532469" w14:textId="77777777" w:rsidR="008D1E4A" w:rsidRPr="00EF5447" w:rsidRDefault="008D1E4A" w:rsidP="00C620E0">
            <w:pPr>
              <w:pStyle w:val="TAC"/>
            </w:pPr>
            <w:r w:rsidRPr="00EF5447">
              <w:t>DC_41A_n</w:t>
            </w:r>
            <w:r w:rsidRPr="00EF5447">
              <w:rPr>
                <w:lang w:eastAsia="zh-CN"/>
              </w:rPr>
              <w:t>28</w:t>
            </w:r>
            <w:r w:rsidRPr="00EF5447">
              <w:t>A</w:t>
            </w:r>
          </w:p>
        </w:tc>
      </w:tr>
      <w:tr w:rsidR="008D1E4A" w:rsidRPr="00EF5447" w14:paraId="302A5B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C2BCF4" w14:textId="77777777" w:rsidR="008D1E4A" w:rsidRPr="00EF5447" w:rsidRDefault="008D1E4A" w:rsidP="00C620E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2D7B727" w14:textId="77777777" w:rsidR="008D1E4A" w:rsidRPr="00EF5447" w:rsidRDefault="008D1E4A" w:rsidP="00C620E0">
            <w:pPr>
              <w:pStyle w:val="TAC"/>
              <w:rPr>
                <w:szCs w:val="16"/>
              </w:rPr>
            </w:pPr>
            <w:r w:rsidRPr="00EF5447">
              <w:rPr>
                <w:szCs w:val="16"/>
              </w:rPr>
              <w:t>DC_41A_n28A</w:t>
            </w:r>
          </w:p>
          <w:p w14:paraId="589A3D31" w14:textId="77777777" w:rsidR="008D1E4A" w:rsidRPr="00EF5447" w:rsidRDefault="008D1E4A" w:rsidP="00C620E0">
            <w:pPr>
              <w:pStyle w:val="TAC"/>
              <w:rPr>
                <w:szCs w:val="18"/>
              </w:rPr>
            </w:pPr>
            <w:r w:rsidRPr="00EF5447">
              <w:rPr>
                <w:szCs w:val="16"/>
              </w:rPr>
              <w:t>DC_41A_n7</w:t>
            </w:r>
            <w:r w:rsidRPr="00EF5447">
              <w:rPr>
                <w:szCs w:val="16"/>
                <w:lang w:eastAsia="zh-CN"/>
              </w:rPr>
              <w:t>7</w:t>
            </w:r>
            <w:r w:rsidRPr="00EF5447">
              <w:rPr>
                <w:szCs w:val="16"/>
              </w:rPr>
              <w:t>A</w:t>
            </w:r>
          </w:p>
        </w:tc>
      </w:tr>
      <w:tr w:rsidR="008D1E4A" w:rsidRPr="00EF5447" w14:paraId="55C8241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0695B2"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BA9C253" w14:textId="77777777" w:rsidR="008D1E4A" w:rsidRPr="00EF5447" w:rsidRDefault="008D1E4A" w:rsidP="00C620E0">
            <w:pPr>
              <w:pStyle w:val="TAC"/>
              <w:rPr>
                <w:szCs w:val="16"/>
              </w:rPr>
            </w:pPr>
            <w:r w:rsidRPr="00EF5447">
              <w:rPr>
                <w:szCs w:val="16"/>
              </w:rPr>
              <w:t>DC_41A_n28A</w:t>
            </w:r>
          </w:p>
          <w:p w14:paraId="6A90E33C"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7</w:t>
            </w:r>
            <w:r w:rsidRPr="00EF5447">
              <w:rPr>
                <w:szCs w:val="16"/>
              </w:rPr>
              <w:t>A</w:t>
            </w:r>
          </w:p>
          <w:p w14:paraId="536A6304"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_n28A</w:t>
            </w:r>
          </w:p>
          <w:p w14:paraId="336571B6"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D1E4A" w:rsidRPr="00EF5447" w14:paraId="35D730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1E53EF" w14:textId="77777777" w:rsidR="008D1E4A" w:rsidRPr="00EF5447" w:rsidRDefault="008D1E4A" w:rsidP="00C620E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886EB23" w14:textId="77777777" w:rsidR="008D1E4A" w:rsidRPr="00EF5447" w:rsidRDefault="008D1E4A" w:rsidP="00C620E0">
            <w:pPr>
              <w:pStyle w:val="TAC"/>
              <w:rPr>
                <w:szCs w:val="16"/>
              </w:rPr>
            </w:pPr>
            <w:r w:rsidRPr="00EF5447">
              <w:rPr>
                <w:szCs w:val="16"/>
              </w:rPr>
              <w:t>DC_41A_n28A</w:t>
            </w:r>
          </w:p>
          <w:p w14:paraId="6AF78C88" w14:textId="77777777" w:rsidR="008D1E4A" w:rsidRPr="00EF5447" w:rsidRDefault="008D1E4A" w:rsidP="00C620E0">
            <w:pPr>
              <w:pStyle w:val="TAC"/>
              <w:rPr>
                <w:szCs w:val="18"/>
              </w:rPr>
            </w:pPr>
            <w:r w:rsidRPr="00EF5447">
              <w:rPr>
                <w:szCs w:val="16"/>
              </w:rPr>
              <w:t>DC_41A_n7</w:t>
            </w:r>
            <w:r w:rsidRPr="00EF5447">
              <w:rPr>
                <w:szCs w:val="16"/>
                <w:lang w:eastAsia="zh-CN"/>
              </w:rPr>
              <w:t>8</w:t>
            </w:r>
            <w:r w:rsidRPr="00EF5447">
              <w:rPr>
                <w:szCs w:val="16"/>
              </w:rPr>
              <w:t>A</w:t>
            </w:r>
          </w:p>
        </w:tc>
      </w:tr>
      <w:tr w:rsidR="008D1E4A" w:rsidRPr="00EF5447" w14:paraId="4E085D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DF2B3" w14:textId="77777777" w:rsidR="008D1E4A" w:rsidRPr="00EF5447" w:rsidRDefault="008D1E4A" w:rsidP="00C620E0">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7E3483E8" w14:textId="77777777" w:rsidR="008D1E4A" w:rsidRPr="00EF5447" w:rsidRDefault="008D1E4A" w:rsidP="00C620E0">
            <w:pPr>
              <w:pStyle w:val="TAC"/>
              <w:rPr>
                <w:szCs w:val="16"/>
              </w:rPr>
            </w:pPr>
            <w:r w:rsidRPr="00EF5447">
              <w:rPr>
                <w:szCs w:val="16"/>
              </w:rPr>
              <w:t>DC_41A_n28A</w:t>
            </w:r>
          </w:p>
          <w:p w14:paraId="3FB5550A"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8</w:t>
            </w:r>
            <w:r w:rsidRPr="00EF5447">
              <w:rPr>
                <w:szCs w:val="16"/>
              </w:rPr>
              <w:t>A</w:t>
            </w:r>
          </w:p>
          <w:p w14:paraId="2A8C40EB"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_n28A</w:t>
            </w:r>
          </w:p>
          <w:p w14:paraId="61A33A81"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D1E4A" w:rsidRPr="00EF5447" w14:paraId="724067B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F6D967" w14:textId="77777777" w:rsidR="008D1E4A" w:rsidRPr="00EF5447" w:rsidRDefault="008D1E4A" w:rsidP="00C620E0">
            <w:pPr>
              <w:pStyle w:val="TAC"/>
              <w:rPr>
                <w:lang w:eastAsia="zh-TW"/>
              </w:rPr>
            </w:pPr>
            <w:r w:rsidRPr="00EF5447">
              <w:rPr>
                <w:lang w:eastAsia="zh-TW"/>
              </w:rPr>
              <w:t>DC_(n)41AA-n78A</w:t>
            </w:r>
          </w:p>
          <w:p w14:paraId="65FF1437" w14:textId="77777777" w:rsidR="008D1E4A" w:rsidRPr="00EF5447" w:rsidRDefault="008D1E4A" w:rsidP="00C620E0">
            <w:pPr>
              <w:pStyle w:val="TAC"/>
              <w:rPr>
                <w:lang w:eastAsia="zh-TW"/>
              </w:rPr>
            </w:pPr>
            <w:r w:rsidRPr="00EF5447">
              <w:rPr>
                <w:lang w:eastAsia="zh-TW"/>
              </w:rPr>
              <w:t>DC_(n)41CA-n78A</w:t>
            </w:r>
          </w:p>
          <w:p w14:paraId="05B76CFB" w14:textId="77777777" w:rsidR="008D1E4A" w:rsidRPr="00EF5447" w:rsidRDefault="008D1E4A" w:rsidP="00C620E0">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68DC9B58" w14:textId="77777777" w:rsidR="008D1E4A" w:rsidRPr="00EF5447" w:rsidRDefault="008D1E4A" w:rsidP="00C620E0">
            <w:pPr>
              <w:pStyle w:val="TAC"/>
              <w:rPr>
                <w:szCs w:val="18"/>
              </w:rPr>
            </w:pPr>
            <w:r w:rsidRPr="00EF5447">
              <w:rPr>
                <w:rFonts w:eastAsia="Malgun Gothic"/>
                <w:szCs w:val="16"/>
                <w:lang w:eastAsia="ko-KR"/>
              </w:rPr>
              <w:t>DC_41A_n78A</w:t>
            </w:r>
          </w:p>
        </w:tc>
      </w:tr>
      <w:tr w:rsidR="008D1E4A" w:rsidRPr="00EF5447" w14:paraId="4DC2E7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7D523" w14:textId="77777777" w:rsidR="008D1E4A" w:rsidRPr="00EF5447" w:rsidRDefault="008D1E4A" w:rsidP="00C620E0">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12186AB9" w14:textId="77777777" w:rsidR="008D1E4A" w:rsidRPr="00EF5447" w:rsidRDefault="008D1E4A" w:rsidP="00C620E0">
            <w:pPr>
              <w:pStyle w:val="TAC"/>
              <w:rPr>
                <w:rFonts w:eastAsia="Malgun Gothic"/>
                <w:szCs w:val="16"/>
                <w:lang w:eastAsia="ko-KR"/>
              </w:rPr>
            </w:pPr>
            <w:r w:rsidRPr="00EF5447">
              <w:rPr>
                <w:rFonts w:eastAsia="Malgun Gothic"/>
                <w:szCs w:val="16"/>
                <w:lang w:eastAsia="ko-KR"/>
              </w:rPr>
              <w:t>DC_41A_n77A</w:t>
            </w:r>
          </w:p>
        </w:tc>
      </w:tr>
      <w:tr w:rsidR="008D1E4A" w:rsidRPr="00EF5447" w14:paraId="67911A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5ED04" w14:textId="77777777" w:rsidR="008D1E4A" w:rsidRPr="00EF5447" w:rsidRDefault="008D1E4A" w:rsidP="00C620E0">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1AA2833A" w14:textId="77777777" w:rsidR="008D1E4A" w:rsidRPr="00EF5447" w:rsidRDefault="008D1E4A" w:rsidP="00C620E0">
            <w:pPr>
              <w:pStyle w:val="TAC"/>
              <w:rPr>
                <w:rFonts w:eastAsia="Malgun Gothic"/>
                <w:szCs w:val="16"/>
                <w:lang w:eastAsia="ko-KR"/>
              </w:rPr>
            </w:pPr>
            <w:r w:rsidRPr="00EF5447">
              <w:rPr>
                <w:rFonts w:eastAsia="Malgun Gothic"/>
                <w:szCs w:val="16"/>
                <w:lang w:eastAsia="ko-KR"/>
              </w:rPr>
              <w:t>DC_41A_n78A</w:t>
            </w:r>
          </w:p>
        </w:tc>
      </w:tr>
      <w:tr w:rsidR="008D1E4A" w:rsidRPr="00EF5447" w14:paraId="3D34ECA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505FE" w14:textId="77777777" w:rsidR="008D1E4A" w:rsidRPr="00EF5447" w:rsidRDefault="008D1E4A" w:rsidP="00C620E0">
            <w:pPr>
              <w:pStyle w:val="TAC"/>
            </w:pPr>
            <w:r w:rsidRPr="00EF5447">
              <w:t>DC_41A-42A_n77A</w:t>
            </w:r>
          </w:p>
          <w:p w14:paraId="6FB3A887" w14:textId="77777777" w:rsidR="008D1E4A" w:rsidRPr="00EF5447" w:rsidRDefault="008D1E4A" w:rsidP="00C620E0">
            <w:pPr>
              <w:pStyle w:val="TAC"/>
              <w:rPr>
                <w:lang w:eastAsia="fr-FR"/>
              </w:rPr>
            </w:pPr>
            <w:r w:rsidRPr="00EF5447">
              <w:t>DC_41A-42C_n77A</w:t>
            </w:r>
          </w:p>
          <w:p w14:paraId="5A553947" w14:textId="77777777" w:rsidR="008D1E4A" w:rsidRPr="00EF5447" w:rsidRDefault="008D1E4A" w:rsidP="00C620E0">
            <w:pPr>
              <w:pStyle w:val="TAC"/>
            </w:pPr>
            <w:r w:rsidRPr="00EF5447">
              <w:t>DC_41C-42A_n77A</w:t>
            </w:r>
          </w:p>
          <w:p w14:paraId="12834AE9" w14:textId="77777777" w:rsidR="008D1E4A" w:rsidRPr="00EF5447" w:rsidRDefault="008D1E4A" w:rsidP="00C620E0">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51DD989F" w14:textId="77777777" w:rsidR="008D1E4A" w:rsidRPr="00EF5447" w:rsidRDefault="008D1E4A" w:rsidP="00C620E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D1E4A" w:rsidRPr="00EF5447" w14:paraId="4033CC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74A76" w14:textId="77777777" w:rsidR="008D1E4A" w:rsidRPr="00EF5447" w:rsidRDefault="008D1E4A" w:rsidP="00C620E0">
            <w:pPr>
              <w:pStyle w:val="TAC"/>
              <w:rPr>
                <w:rFonts w:eastAsiaTheme="minorEastAsia"/>
              </w:rPr>
            </w:pPr>
            <w:r w:rsidRPr="00EF5447">
              <w:t>DC_41A-42A_n77(2A)</w:t>
            </w:r>
          </w:p>
          <w:p w14:paraId="3FA06683" w14:textId="77777777" w:rsidR="008D1E4A" w:rsidRPr="00EF5447" w:rsidRDefault="008D1E4A" w:rsidP="00C620E0">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07897AAC" w14:textId="77777777" w:rsidR="008D1E4A" w:rsidRPr="00EF5447" w:rsidRDefault="008D1E4A" w:rsidP="00C620E0">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D1E4A" w:rsidRPr="00EF5447" w14:paraId="7B9153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2A2DC8" w14:textId="77777777" w:rsidR="008D1E4A" w:rsidRPr="00EF5447" w:rsidRDefault="008D1E4A" w:rsidP="00C620E0">
            <w:pPr>
              <w:pStyle w:val="TAC"/>
            </w:pPr>
            <w:r w:rsidRPr="00EF5447">
              <w:t>DC_41A-42A_n7</w:t>
            </w:r>
            <w:r w:rsidRPr="00EF5447">
              <w:rPr>
                <w:lang w:eastAsia="zh-CN"/>
              </w:rPr>
              <w:t>8</w:t>
            </w:r>
            <w:r w:rsidRPr="00EF5447">
              <w:t>A</w:t>
            </w:r>
          </w:p>
          <w:p w14:paraId="532B22CE" w14:textId="77777777" w:rsidR="008D1E4A" w:rsidRPr="00EF5447" w:rsidRDefault="008D1E4A" w:rsidP="00C620E0">
            <w:pPr>
              <w:pStyle w:val="TAC"/>
            </w:pPr>
            <w:r w:rsidRPr="00EF5447">
              <w:rPr>
                <w:lang w:eastAsia="ja-JP"/>
              </w:rPr>
              <w:t>DC_41A-42C_n78A</w:t>
            </w:r>
          </w:p>
          <w:p w14:paraId="38E307D0" w14:textId="77777777" w:rsidR="008D1E4A" w:rsidRPr="00EF5447" w:rsidRDefault="008D1E4A" w:rsidP="00C620E0">
            <w:pPr>
              <w:pStyle w:val="TAC"/>
              <w:rPr>
                <w:lang w:eastAsia="ja-JP"/>
              </w:rPr>
            </w:pPr>
            <w:r w:rsidRPr="00EF5447">
              <w:rPr>
                <w:lang w:eastAsia="ja-JP"/>
              </w:rPr>
              <w:t>DC_41C-42A_n78A</w:t>
            </w:r>
          </w:p>
          <w:p w14:paraId="78AF7B45" w14:textId="77777777" w:rsidR="008D1E4A" w:rsidRPr="00EF5447" w:rsidRDefault="008D1E4A" w:rsidP="00C620E0">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7F18F58E" w14:textId="77777777" w:rsidR="008D1E4A" w:rsidRPr="00EF5447" w:rsidRDefault="008D1E4A" w:rsidP="00C620E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D1E4A" w:rsidRPr="00EF5447" w14:paraId="1BCC7F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02C83" w14:textId="77777777" w:rsidR="008D1E4A" w:rsidRPr="00EF5447" w:rsidRDefault="008D1E4A" w:rsidP="00C620E0">
            <w:pPr>
              <w:pStyle w:val="TAC"/>
              <w:rPr>
                <w:rFonts w:cs="Malgun Gothic"/>
                <w:lang w:eastAsia="ja-JP"/>
              </w:rPr>
            </w:pPr>
            <w:r w:rsidRPr="00EF5447">
              <w:rPr>
                <w:rFonts w:cs="Malgun Gothic"/>
                <w:lang w:eastAsia="ja-JP"/>
              </w:rPr>
              <w:lastRenderedPageBreak/>
              <w:t>DC_41A-42A_n79A</w:t>
            </w:r>
          </w:p>
          <w:p w14:paraId="65F845AD" w14:textId="77777777" w:rsidR="008D1E4A" w:rsidRPr="00EF5447" w:rsidRDefault="008D1E4A" w:rsidP="00C620E0">
            <w:pPr>
              <w:pStyle w:val="TAC"/>
              <w:rPr>
                <w:lang w:eastAsia="ja-JP"/>
              </w:rPr>
            </w:pPr>
            <w:r w:rsidRPr="00EF5447">
              <w:rPr>
                <w:lang w:eastAsia="ja-JP"/>
              </w:rPr>
              <w:t>DC_41A-42C_n79A</w:t>
            </w:r>
          </w:p>
          <w:p w14:paraId="0095DE82" w14:textId="77777777" w:rsidR="008D1E4A" w:rsidRPr="00EF5447" w:rsidRDefault="008D1E4A" w:rsidP="00C620E0">
            <w:pPr>
              <w:pStyle w:val="TAC"/>
              <w:rPr>
                <w:lang w:eastAsia="ja-JP"/>
              </w:rPr>
            </w:pPr>
            <w:r w:rsidRPr="00EF5447">
              <w:rPr>
                <w:lang w:eastAsia="ja-JP"/>
              </w:rPr>
              <w:t>DC_41C-42A_n79A</w:t>
            </w:r>
          </w:p>
          <w:p w14:paraId="1085E0D8" w14:textId="77777777" w:rsidR="008D1E4A" w:rsidRPr="00EF5447" w:rsidRDefault="008D1E4A" w:rsidP="00C620E0">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7B0F7A1C" w14:textId="77777777" w:rsidR="008D1E4A" w:rsidRPr="00EF5447" w:rsidRDefault="008D1E4A" w:rsidP="00C620E0">
            <w:pPr>
              <w:pStyle w:val="TAC"/>
              <w:rPr>
                <w:lang w:eastAsia="ja-JP"/>
              </w:rPr>
            </w:pPr>
            <w:r w:rsidRPr="00EF5447">
              <w:rPr>
                <w:lang w:eastAsia="ja-JP"/>
              </w:rPr>
              <w:t>DC_41A_n79A</w:t>
            </w:r>
          </w:p>
        </w:tc>
      </w:tr>
      <w:tr w:rsidR="008D1E4A" w:rsidRPr="00EF5447" w14:paraId="18C0424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7003A" w14:textId="77777777" w:rsidR="008D1E4A" w:rsidRPr="00EF5447" w:rsidRDefault="008D1E4A" w:rsidP="00C620E0">
            <w:pPr>
              <w:pStyle w:val="TAC"/>
              <w:rPr>
                <w:lang w:eastAsia="ko-KR"/>
              </w:rPr>
            </w:pPr>
            <w:r w:rsidRPr="00EF5447">
              <w:rPr>
                <w:lang w:eastAsia="ko-KR"/>
              </w:rPr>
              <w:t>DC_42A_n1A-n77A</w:t>
            </w:r>
          </w:p>
          <w:p w14:paraId="17B07974" w14:textId="77777777" w:rsidR="008D1E4A" w:rsidRPr="00EF5447" w:rsidRDefault="008D1E4A" w:rsidP="00C620E0">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68301C72" w14:textId="77777777" w:rsidR="008D1E4A" w:rsidRPr="00EF5447" w:rsidRDefault="008D1E4A" w:rsidP="00C620E0">
            <w:pPr>
              <w:pStyle w:val="TAC"/>
              <w:rPr>
                <w:lang w:eastAsia="ja-JP"/>
              </w:rPr>
            </w:pPr>
            <w:r w:rsidRPr="00EF5447">
              <w:rPr>
                <w:lang w:eastAsia="ko-KR"/>
              </w:rPr>
              <w:t>N/A</w:t>
            </w:r>
          </w:p>
        </w:tc>
      </w:tr>
      <w:tr w:rsidR="008D1E4A" w:rsidRPr="00EF5447" w14:paraId="3E1805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BBFAE9" w14:textId="77777777" w:rsidR="008D1E4A" w:rsidRPr="00EF5447" w:rsidRDefault="008D1E4A" w:rsidP="00C620E0">
            <w:pPr>
              <w:pStyle w:val="TAC"/>
              <w:rPr>
                <w:lang w:eastAsia="ko-KR"/>
              </w:rPr>
            </w:pPr>
            <w:r w:rsidRPr="00EF5447">
              <w:rPr>
                <w:lang w:eastAsia="ko-KR"/>
              </w:rPr>
              <w:t>DC_42A_n1A-n78A</w:t>
            </w:r>
          </w:p>
          <w:p w14:paraId="209570F2" w14:textId="77777777" w:rsidR="008D1E4A" w:rsidRPr="00EF5447" w:rsidRDefault="008D1E4A" w:rsidP="00C620E0">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201AC583" w14:textId="77777777" w:rsidR="008D1E4A" w:rsidRPr="00EF5447" w:rsidRDefault="008D1E4A" w:rsidP="00C620E0">
            <w:pPr>
              <w:pStyle w:val="TAC"/>
              <w:rPr>
                <w:lang w:eastAsia="ja-JP"/>
              </w:rPr>
            </w:pPr>
            <w:r w:rsidRPr="00EF5447">
              <w:rPr>
                <w:lang w:eastAsia="ko-KR"/>
              </w:rPr>
              <w:t>N/A</w:t>
            </w:r>
          </w:p>
        </w:tc>
      </w:tr>
      <w:tr w:rsidR="008D1E4A" w:rsidRPr="00EF5447" w14:paraId="03836C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851670" w14:textId="77777777" w:rsidR="008D1E4A" w:rsidRPr="00EF5447" w:rsidRDefault="008D1E4A" w:rsidP="00C620E0">
            <w:pPr>
              <w:pStyle w:val="TAC"/>
              <w:rPr>
                <w:lang w:eastAsia="ko-KR"/>
              </w:rPr>
            </w:pPr>
            <w:r w:rsidRPr="00EF5447">
              <w:rPr>
                <w:lang w:eastAsia="ko-KR"/>
              </w:rPr>
              <w:t>DC_42A_n1A-n79A</w:t>
            </w:r>
          </w:p>
          <w:p w14:paraId="1EBA9211" w14:textId="77777777" w:rsidR="008D1E4A" w:rsidRPr="00EF5447" w:rsidRDefault="008D1E4A" w:rsidP="00C620E0">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768265AC" w14:textId="77777777" w:rsidR="008D1E4A" w:rsidRPr="00EF5447" w:rsidRDefault="008D1E4A" w:rsidP="00C620E0">
            <w:pPr>
              <w:pStyle w:val="TAC"/>
              <w:rPr>
                <w:lang w:eastAsia="ja-JP"/>
              </w:rPr>
            </w:pPr>
            <w:r w:rsidRPr="00EF5447">
              <w:rPr>
                <w:lang w:eastAsia="ko-KR"/>
              </w:rPr>
              <w:t>N/A</w:t>
            </w:r>
          </w:p>
        </w:tc>
      </w:tr>
      <w:tr w:rsidR="008D1E4A" w:rsidRPr="00EF5447" w14:paraId="7DF887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85F1A" w14:textId="77777777" w:rsidR="008D1E4A" w:rsidRPr="00EF5447" w:rsidRDefault="008D1E4A" w:rsidP="00C620E0">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4A654FB2" w14:textId="77777777" w:rsidR="008D1E4A" w:rsidRPr="00EF5447" w:rsidRDefault="008D1E4A" w:rsidP="00C620E0">
            <w:pPr>
              <w:pStyle w:val="TAC"/>
              <w:rPr>
                <w:rFonts w:cs="Arial"/>
                <w:lang w:eastAsia="zh-CN"/>
              </w:rPr>
            </w:pPr>
            <w:r w:rsidRPr="00EF5447">
              <w:rPr>
                <w:rFonts w:cs="Arial"/>
                <w:lang w:eastAsia="zh-CN"/>
              </w:rPr>
              <w:t>DC_42A_n3A</w:t>
            </w:r>
          </w:p>
          <w:p w14:paraId="2BAF450B" w14:textId="77777777" w:rsidR="008D1E4A" w:rsidRPr="00EF5447" w:rsidRDefault="008D1E4A" w:rsidP="00C620E0">
            <w:pPr>
              <w:pStyle w:val="TAC"/>
              <w:rPr>
                <w:lang w:eastAsia="ja-JP"/>
              </w:rPr>
            </w:pPr>
            <w:r w:rsidRPr="00EF5447">
              <w:rPr>
                <w:rFonts w:cs="Arial"/>
                <w:lang w:eastAsia="zh-CN"/>
              </w:rPr>
              <w:t>DC_42A_n28A</w:t>
            </w:r>
          </w:p>
        </w:tc>
      </w:tr>
      <w:tr w:rsidR="008D1E4A" w:rsidRPr="00EF5447" w14:paraId="087574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7A352" w14:textId="77777777" w:rsidR="008D1E4A" w:rsidRPr="00EF5447" w:rsidRDefault="008D1E4A" w:rsidP="00C620E0">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02C1626D" w14:textId="77777777" w:rsidR="008D1E4A" w:rsidRPr="00EF5447" w:rsidRDefault="008D1E4A" w:rsidP="00C620E0">
            <w:pPr>
              <w:pStyle w:val="TAC"/>
              <w:rPr>
                <w:rFonts w:cs="Arial"/>
                <w:lang w:eastAsia="zh-CN"/>
              </w:rPr>
            </w:pPr>
            <w:r w:rsidRPr="00EF5447">
              <w:rPr>
                <w:rFonts w:cs="Arial"/>
                <w:lang w:eastAsia="zh-CN"/>
              </w:rPr>
              <w:t>DC_42A_n3A</w:t>
            </w:r>
          </w:p>
          <w:p w14:paraId="4FE996B6" w14:textId="77777777" w:rsidR="008D1E4A" w:rsidRPr="00EF5447" w:rsidRDefault="008D1E4A" w:rsidP="00C620E0">
            <w:pPr>
              <w:pStyle w:val="TAC"/>
              <w:rPr>
                <w:rFonts w:cs="Arial"/>
                <w:lang w:eastAsia="zh-CN"/>
              </w:rPr>
            </w:pPr>
            <w:r w:rsidRPr="00EF5447">
              <w:rPr>
                <w:rFonts w:cs="Arial"/>
                <w:lang w:eastAsia="zh-CN"/>
              </w:rPr>
              <w:t>DC_42A_n28A</w:t>
            </w:r>
          </w:p>
          <w:p w14:paraId="4F4796EA" w14:textId="77777777" w:rsidR="008D1E4A" w:rsidRPr="00EF5447" w:rsidRDefault="008D1E4A" w:rsidP="00C620E0">
            <w:pPr>
              <w:pStyle w:val="TAC"/>
              <w:rPr>
                <w:lang w:eastAsia="ja-JP"/>
              </w:rPr>
            </w:pPr>
            <w:r w:rsidRPr="00EF5447">
              <w:rPr>
                <w:rFonts w:cs="Arial"/>
                <w:lang w:eastAsia="zh-CN"/>
              </w:rPr>
              <w:t>DC_42C_n28A</w:t>
            </w:r>
          </w:p>
        </w:tc>
      </w:tr>
      <w:tr w:rsidR="008D1E4A" w:rsidRPr="00EF5447" w14:paraId="4984D1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1009D0" w14:textId="77777777" w:rsidR="008D1E4A" w:rsidRPr="00EF5447" w:rsidRDefault="008D1E4A" w:rsidP="00C620E0">
            <w:pPr>
              <w:pStyle w:val="TAC"/>
              <w:rPr>
                <w:lang w:eastAsia="ko-KR"/>
              </w:rPr>
            </w:pPr>
            <w:r w:rsidRPr="00EF5447">
              <w:rPr>
                <w:lang w:eastAsia="ko-KR"/>
              </w:rPr>
              <w:t>DC_42A_n3A-n77A</w:t>
            </w:r>
          </w:p>
          <w:p w14:paraId="0B5542C3" w14:textId="77777777" w:rsidR="008D1E4A" w:rsidRPr="00EF5447" w:rsidRDefault="008D1E4A" w:rsidP="00C620E0">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60EEF048" w14:textId="77777777" w:rsidR="008D1E4A" w:rsidRPr="00EF5447" w:rsidRDefault="008D1E4A" w:rsidP="00C620E0">
            <w:pPr>
              <w:pStyle w:val="TAC"/>
              <w:rPr>
                <w:lang w:eastAsia="ja-JP"/>
              </w:rPr>
            </w:pPr>
            <w:r w:rsidRPr="00EF5447">
              <w:rPr>
                <w:rFonts w:cs="Arial"/>
                <w:lang w:eastAsia="zh-CN"/>
              </w:rPr>
              <w:t>DC_42A_n3A</w:t>
            </w:r>
          </w:p>
        </w:tc>
      </w:tr>
      <w:tr w:rsidR="008D1E4A" w:rsidRPr="00EF5447" w14:paraId="64262A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532EF" w14:textId="77777777" w:rsidR="008D1E4A" w:rsidRPr="00EF5447" w:rsidRDefault="008D1E4A" w:rsidP="00C620E0">
            <w:pPr>
              <w:pStyle w:val="TAC"/>
              <w:rPr>
                <w:lang w:eastAsia="ko-KR"/>
              </w:rPr>
            </w:pPr>
            <w:r w:rsidRPr="00EF5447">
              <w:rPr>
                <w:lang w:eastAsia="ko-KR"/>
              </w:rPr>
              <w:t>DC_42C_n3A-n77A</w:t>
            </w:r>
          </w:p>
          <w:p w14:paraId="362FAE27" w14:textId="77777777" w:rsidR="008D1E4A" w:rsidRPr="00EF5447" w:rsidRDefault="008D1E4A" w:rsidP="00C620E0">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5E38D1E7" w14:textId="77777777" w:rsidR="008D1E4A" w:rsidRPr="00EF5447" w:rsidRDefault="008D1E4A" w:rsidP="00C620E0">
            <w:pPr>
              <w:pStyle w:val="TAC"/>
              <w:rPr>
                <w:rFonts w:cs="Arial"/>
                <w:lang w:eastAsia="zh-CN"/>
              </w:rPr>
            </w:pPr>
            <w:r w:rsidRPr="00EF5447">
              <w:rPr>
                <w:rFonts w:cs="Arial"/>
                <w:lang w:eastAsia="zh-CN"/>
              </w:rPr>
              <w:t>DC_42A_n3A</w:t>
            </w:r>
          </w:p>
          <w:p w14:paraId="44D96C8D" w14:textId="77777777" w:rsidR="008D1E4A" w:rsidRPr="00EF5447" w:rsidRDefault="008D1E4A" w:rsidP="00C620E0">
            <w:pPr>
              <w:pStyle w:val="TAC"/>
              <w:rPr>
                <w:lang w:eastAsia="ja-JP"/>
              </w:rPr>
            </w:pPr>
            <w:r w:rsidRPr="00EF5447">
              <w:rPr>
                <w:rFonts w:cs="Arial"/>
                <w:lang w:eastAsia="zh-CN"/>
              </w:rPr>
              <w:t>DC_42C_n3A</w:t>
            </w:r>
          </w:p>
        </w:tc>
      </w:tr>
      <w:tr w:rsidR="008D1E4A" w:rsidRPr="00EF5447" w14:paraId="27F11D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40E7D3" w14:textId="77777777" w:rsidR="008D1E4A" w:rsidRPr="00EF5447" w:rsidRDefault="008D1E4A" w:rsidP="00C620E0">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000A587B" w14:textId="77777777" w:rsidR="008D1E4A" w:rsidRPr="00EF5447" w:rsidRDefault="008D1E4A" w:rsidP="00C620E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D1E4A" w:rsidRPr="00EF5447" w14:paraId="0946B7C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3E2E0" w14:textId="77777777" w:rsidR="008D1E4A" w:rsidRPr="00EF5447" w:rsidRDefault="008D1E4A" w:rsidP="00C620E0">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78239CE3" w14:textId="77777777" w:rsidR="008D1E4A" w:rsidRPr="00EF5447" w:rsidRDefault="008D1E4A" w:rsidP="00C620E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D1E4A" w:rsidRPr="00EF5447" w14:paraId="134DA3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0575A7" w14:textId="77777777" w:rsidR="008D1E4A" w:rsidRPr="00EF5447" w:rsidRDefault="008D1E4A" w:rsidP="00C620E0">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617F8D7D" w14:textId="77777777" w:rsidR="008D1E4A" w:rsidRPr="00EF5447" w:rsidRDefault="008D1E4A" w:rsidP="00C620E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563DE22" w14:textId="77777777" w:rsidR="008D1E4A" w:rsidRPr="00EF5447" w:rsidRDefault="008D1E4A" w:rsidP="00C620E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D1E4A" w:rsidRPr="00EF5447" w14:paraId="4100EED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866E19" w14:textId="77777777" w:rsidR="008D1E4A" w:rsidRPr="00EF5447" w:rsidRDefault="008D1E4A" w:rsidP="00C620E0">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543A6D94" w14:textId="77777777" w:rsidR="008D1E4A" w:rsidRPr="00EF5447" w:rsidRDefault="008D1E4A" w:rsidP="00C620E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08A9EF4" w14:textId="77777777" w:rsidR="008D1E4A" w:rsidRPr="00EF5447" w:rsidRDefault="008D1E4A" w:rsidP="00C620E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D1E4A" w:rsidRPr="00EF5447" w14:paraId="3A0652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6FBFA" w14:textId="77777777" w:rsidR="008D1E4A" w:rsidRPr="00EF5447" w:rsidRDefault="008D1E4A" w:rsidP="00C620E0">
            <w:pPr>
              <w:pStyle w:val="TAC"/>
              <w:rPr>
                <w:rFonts w:eastAsia="MS Mincho"/>
                <w:lang w:eastAsia="ja-JP"/>
              </w:rPr>
            </w:pPr>
            <w:r w:rsidRPr="00EF5447">
              <w:rPr>
                <w:lang w:eastAsia="ja-JP"/>
              </w:rPr>
              <w:t>DC_46A-66A_n5A</w:t>
            </w:r>
          </w:p>
          <w:p w14:paraId="618D922A" w14:textId="77777777" w:rsidR="008D1E4A" w:rsidRPr="00EF5447" w:rsidRDefault="008D1E4A" w:rsidP="00C620E0">
            <w:pPr>
              <w:pStyle w:val="TAC"/>
              <w:rPr>
                <w:lang w:eastAsia="ja-JP"/>
              </w:rPr>
            </w:pPr>
            <w:r w:rsidRPr="00EF5447">
              <w:rPr>
                <w:lang w:eastAsia="ja-JP"/>
              </w:rPr>
              <w:t>DC_46C-66A_n5A</w:t>
            </w:r>
          </w:p>
          <w:p w14:paraId="0F2D4820" w14:textId="77777777" w:rsidR="008D1E4A" w:rsidRPr="00EF5447" w:rsidRDefault="008D1E4A" w:rsidP="00C620E0">
            <w:pPr>
              <w:pStyle w:val="TAC"/>
              <w:rPr>
                <w:lang w:eastAsia="ja-JP"/>
              </w:rPr>
            </w:pPr>
            <w:r w:rsidRPr="00EF5447">
              <w:rPr>
                <w:lang w:eastAsia="ja-JP"/>
              </w:rPr>
              <w:t>DC_46D-66A_n5A</w:t>
            </w:r>
          </w:p>
          <w:p w14:paraId="5734B88F" w14:textId="77777777" w:rsidR="008D1E4A" w:rsidRPr="00EF5447" w:rsidRDefault="008D1E4A" w:rsidP="00C620E0">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1C9923FD" w14:textId="77777777" w:rsidR="008D1E4A" w:rsidRPr="00EF5447" w:rsidRDefault="008D1E4A" w:rsidP="00C620E0">
            <w:pPr>
              <w:pStyle w:val="TAC"/>
              <w:rPr>
                <w:lang w:eastAsia="ja-JP"/>
              </w:rPr>
            </w:pPr>
            <w:r w:rsidRPr="00EF5447">
              <w:rPr>
                <w:lang w:eastAsia="ja-JP"/>
              </w:rPr>
              <w:t>DC_66A_n5A</w:t>
            </w:r>
          </w:p>
        </w:tc>
      </w:tr>
      <w:tr w:rsidR="008D1E4A" w:rsidRPr="00EF5447" w14:paraId="49174B9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3CE5B" w14:textId="77777777" w:rsidR="008D1E4A" w:rsidRPr="00EF5447" w:rsidRDefault="008D1E4A" w:rsidP="00C620E0">
            <w:pPr>
              <w:pStyle w:val="TAC"/>
            </w:pPr>
            <w:r w:rsidRPr="00EF5447">
              <w:t>DC_46A-66A_n25A</w:t>
            </w:r>
          </w:p>
          <w:p w14:paraId="6A3035E6" w14:textId="77777777" w:rsidR="008D1E4A" w:rsidRPr="00EF5447" w:rsidRDefault="008D1E4A" w:rsidP="00C620E0">
            <w:pPr>
              <w:pStyle w:val="TAC"/>
              <w:rPr>
                <w:lang w:eastAsia="fr-FR"/>
              </w:rPr>
            </w:pPr>
            <w:r w:rsidRPr="00EF5447">
              <w:t>DC_46C-66A_n25A</w:t>
            </w:r>
          </w:p>
          <w:p w14:paraId="5690A546" w14:textId="77777777" w:rsidR="008D1E4A" w:rsidRPr="00EF5447" w:rsidRDefault="008D1E4A" w:rsidP="00C620E0">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06215DC7" w14:textId="77777777" w:rsidR="008D1E4A" w:rsidRPr="00EF5447" w:rsidRDefault="008D1E4A" w:rsidP="00C620E0">
            <w:pPr>
              <w:pStyle w:val="TAC"/>
              <w:rPr>
                <w:lang w:eastAsia="ja-JP"/>
              </w:rPr>
            </w:pPr>
            <w:r w:rsidRPr="00EF5447">
              <w:t>DC_66A_n25A</w:t>
            </w:r>
          </w:p>
        </w:tc>
      </w:tr>
      <w:tr w:rsidR="008D1E4A" w:rsidRPr="00EF5447" w14:paraId="53ED530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CF2AC" w14:textId="77777777" w:rsidR="008D1E4A" w:rsidRPr="00EF5447" w:rsidRDefault="008D1E4A" w:rsidP="00C620E0">
            <w:pPr>
              <w:pStyle w:val="TAC"/>
              <w:rPr>
                <w:lang w:eastAsia="ja-JP"/>
              </w:rPr>
            </w:pPr>
            <w:r w:rsidRPr="00EF5447">
              <w:rPr>
                <w:lang w:eastAsia="ja-JP"/>
              </w:rPr>
              <w:t>DC_46A-66A_n41A</w:t>
            </w:r>
          </w:p>
          <w:p w14:paraId="74B67724" w14:textId="77777777" w:rsidR="008D1E4A" w:rsidRPr="00EF5447" w:rsidRDefault="008D1E4A" w:rsidP="00C620E0">
            <w:pPr>
              <w:pStyle w:val="TAC"/>
              <w:rPr>
                <w:lang w:eastAsia="ja-JP"/>
              </w:rPr>
            </w:pPr>
            <w:r w:rsidRPr="00EF5447">
              <w:rPr>
                <w:lang w:eastAsia="ja-JP"/>
              </w:rPr>
              <w:t>DC_46C-66A_n41A</w:t>
            </w:r>
          </w:p>
          <w:p w14:paraId="170584EF" w14:textId="77777777" w:rsidR="008D1E4A" w:rsidRPr="00EF5447" w:rsidRDefault="008D1E4A" w:rsidP="00C620E0">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49C98B2E" w14:textId="77777777" w:rsidR="008D1E4A" w:rsidRPr="00EF5447" w:rsidRDefault="008D1E4A" w:rsidP="00C620E0">
            <w:pPr>
              <w:pStyle w:val="TAC"/>
              <w:rPr>
                <w:lang w:eastAsia="ja-JP"/>
              </w:rPr>
            </w:pPr>
            <w:r w:rsidRPr="00EF5447">
              <w:rPr>
                <w:lang w:eastAsia="ja-JP"/>
              </w:rPr>
              <w:t>DC_66A_n41A</w:t>
            </w:r>
          </w:p>
        </w:tc>
      </w:tr>
      <w:tr w:rsidR="008D1E4A" w:rsidRPr="00EF5447" w14:paraId="16AC7E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816C7" w14:textId="77777777" w:rsidR="008D1E4A" w:rsidRPr="00EF5447" w:rsidRDefault="008D1E4A" w:rsidP="00C620E0">
            <w:pPr>
              <w:pStyle w:val="TAC"/>
              <w:rPr>
                <w:lang w:eastAsia="ja-JP"/>
              </w:rPr>
            </w:pPr>
            <w:r w:rsidRPr="00EF5447">
              <w:rPr>
                <w:lang w:eastAsia="ja-JP"/>
              </w:rPr>
              <w:t>DC_46A-66A_n41(2A)</w:t>
            </w:r>
          </w:p>
          <w:p w14:paraId="2FAEB034" w14:textId="77777777" w:rsidR="008D1E4A" w:rsidRPr="00EF5447" w:rsidRDefault="008D1E4A" w:rsidP="00C620E0">
            <w:pPr>
              <w:pStyle w:val="TAC"/>
              <w:rPr>
                <w:lang w:eastAsia="ja-JP"/>
              </w:rPr>
            </w:pPr>
            <w:r w:rsidRPr="00EF5447">
              <w:rPr>
                <w:lang w:eastAsia="ja-JP"/>
              </w:rPr>
              <w:t>DC_46C-66A_n41(2A)</w:t>
            </w:r>
          </w:p>
          <w:p w14:paraId="5BAA818C" w14:textId="77777777" w:rsidR="008D1E4A" w:rsidRPr="00EF5447" w:rsidRDefault="008D1E4A" w:rsidP="00C620E0">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3738BCB7" w14:textId="77777777" w:rsidR="008D1E4A" w:rsidRPr="00EF5447" w:rsidRDefault="008D1E4A" w:rsidP="00C620E0">
            <w:pPr>
              <w:pStyle w:val="TAC"/>
              <w:rPr>
                <w:lang w:eastAsia="ja-JP"/>
              </w:rPr>
            </w:pPr>
            <w:r w:rsidRPr="00EF5447">
              <w:rPr>
                <w:lang w:eastAsia="ja-JP"/>
              </w:rPr>
              <w:t>DC_66A_n41A</w:t>
            </w:r>
          </w:p>
        </w:tc>
      </w:tr>
      <w:tr w:rsidR="008D1E4A" w:rsidRPr="00EF5447" w14:paraId="31F073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50757" w14:textId="77777777" w:rsidR="008D1E4A" w:rsidRPr="00EF5447" w:rsidRDefault="008D1E4A" w:rsidP="00C620E0">
            <w:pPr>
              <w:pStyle w:val="TAC"/>
              <w:rPr>
                <w:lang w:eastAsia="ja-JP"/>
              </w:rPr>
            </w:pPr>
            <w:r w:rsidRPr="00EF5447">
              <w:rPr>
                <w:lang w:eastAsia="ja-JP"/>
              </w:rPr>
              <w:t>DC_46A-66A_n71A</w:t>
            </w:r>
          </w:p>
          <w:p w14:paraId="747799E6" w14:textId="77777777" w:rsidR="008D1E4A" w:rsidRPr="00EF5447" w:rsidRDefault="008D1E4A" w:rsidP="00C620E0">
            <w:pPr>
              <w:pStyle w:val="TAC"/>
              <w:rPr>
                <w:lang w:eastAsia="ja-JP"/>
              </w:rPr>
            </w:pPr>
            <w:r w:rsidRPr="00EF5447">
              <w:rPr>
                <w:lang w:eastAsia="ja-JP"/>
              </w:rPr>
              <w:t>DC_46C-66A_n71A</w:t>
            </w:r>
          </w:p>
          <w:p w14:paraId="2B581227" w14:textId="77777777" w:rsidR="008D1E4A" w:rsidRPr="00EF5447" w:rsidRDefault="008D1E4A" w:rsidP="00C620E0">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CBD36E9" w14:textId="77777777" w:rsidR="008D1E4A" w:rsidRPr="00EF5447" w:rsidRDefault="008D1E4A" w:rsidP="00C620E0">
            <w:pPr>
              <w:pStyle w:val="TAC"/>
              <w:rPr>
                <w:lang w:eastAsia="ja-JP"/>
              </w:rPr>
            </w:pPr>
            <w:r w:rsidRPr="00EF5447">
              <w:rPr>
                <w:lang w:eastAsia="ja-JP"/>
              </w:rPr>
              <w:t>DC_66A_n71A</w:t>
            </w:r>
          </w:p>
        </w:tc>
      </w:tr>
      <w:tr w:rsidR="008D1E4A" w:rsidRPr="00EF5447" w14:paraId="176E95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00407" w14:textId="20FFE2A0" w:rsidR="008D1E4A" w:rsidRPr="00EF5447" w:rsidRDefault="008D1E4A" w:rsidP="00C620E0">
            <w:pPr>
              <w:pStyle w:val="TAC"/>
              <w:rPr>
                <w:lang w:eastAsia="ja-JP"/>
              </w:rPr>
            </w:pPr>
            <w:r w:rsidRPr="00EF5447">
              <w:rPr>
                <w:lang w:eastAsia="fi-FI"/>
              </w:rPr>
              <w:lastRenderedPageBreak/>
              <w:t>DC_48A</w:t>
            </w:r>
            <w:ins w:id="47" w:author="Apple" w:date="2021-01-14T18:54:00Z">
              <w:r w:rsidR="009B63C5">
                <w:rPr>
                  <w:lang w:eastAsia="fi-FI"/>
                </w:rPr>
                <w:t>-</w:t>
              </w:r>
            </w:ins>
            <w:del w:id="48" w:author="Apple" w:date="2021-01-14T18:54:00Z">
              <w:r w:rsidRPr="00EF5447" w:rsidDel="009B63C5">
                <w:rPr>
                  <w:lang w:eastAsia="fi-FI"/>
                </w:rPr>
                <w:delText>_</w:delText>
              </w:r>
            </w:del>
            <w:r w:rsidRPr="00EF5447">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7A276997" w14:textId="77777777" w:rsidR="008D1E4A" w:rsidRPr="00EF5447" w:rsidRDefault="008D1E4A" w:rsidP="00C620E0">
            <w:pPr>
              <w:pStyle w:val="TAC"/>
              <w:rPr>
                <w:lang w:eastAsia="fi-FI"/>
              </w:rPr>
            </w:pPr>
            <w:r w:rsidRPr="00EF5447">
              <w:rPr>
                <w:lang w:eastAsia="fi-FI"/>
              </w:rPr>
              <w:t>DC_48A_n5A</w:t>
            </w:r>
          </w:p>
          <w:p w14:paraId="550AB92B" w14:textId="77777777" w:rsidR="008D1E4A" w:rsidRPr="00EF5447" w:rsidRDefault="008D1E4A" w:rsidP="00C620E0">
            <w:pPr>
              <w:pStyle w:val="TAC"/>
              <w:rPr>
                <w:lang w:eastAsia="ja-JP"/>
              </w:rPr>
            </w:pPr>
            <w:r w:rsidRPr="00EF5447">
              <w:rPr>
                <w:lang w:eastAsia="fi-FI"/>
              </w:rPr>
              <w:t>DC_(n)5AA</w:t>
            </w:r>
            <w:r w:rsidRPr="00EF5447">
              <w:rPr>
                <w:vertAlign w:val="superscript"/>
                <w:lang w:eastAsia="fi-FI"/>
              </w:rPr>
              <w:t>2</w:t>
            </w:r>
          </w:p>
        </w:tc>
      </w:tr>
      <w:tr w:rsidR="008D1E4A" w:rsidRPr="00EF5447" w14:paraId="50E6385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7DC55" w14:textId="65A5B439" w:rsidR="008D1E4A" w:rsidRPr="00EF5447" w:rsidRDefault="008D1E4A" w:rsidP="00C620E0">
            <w:pPr>
              <w:pStyle w:val="TAC"/>
              <w:rPr>
                <w:lang w:eastAsia="ja-JP"/>
              </w:rPr>
            </w:pPr>
            <w:r w:rsidRPr="00EF5447">
              <w:rPr>
                <w:lang w:eastAsia="fi-FI"/>
              </w:rPr>
              <w:t>DC_48A</w:t>
            </w:r>
            <w:ins w:id="49" w:author="Apple" w:date="2021-01-14T18:54:00Z">
              <w:r w:rsidR="009B63C5">
                <w:rPr>
                  <w:lang w:eastAsia="fi-FI"/>
                </w:rPr>
                <w:t>-</w:t>
              </w:r>
            </w:ins>
            <w:del w:id="50" w:author="Apple" w:date="2021-01-14T18:54:00Z">
              <w:r w:rsidRPr="00EF5447" w:rsidDel="009B63C5">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37C58E9" w14:textId="77777777" w:rsidR="008D1E4A" w:rsidRPr="00EF5447" w:rsidRDefault="008D1E4A" w:rsidP="00C620E0">
            <w:pPr>
              <w:pStyle w:val="TAC"/>
              <w:rPr>
                <w:lang w:eastAsia="fi-FI"/>
              </w:rPr>
            </w:pPr>
            <w:r w:rsidRPr="00EF5447">
              <w:rPr>
                <w:lang w:eastAsia="fi-FI"/>
              </w:rPr>
              <w:t>DC_48A_n12A</w:t>
            </w:r>
          </w:p>
          <w:p w14:paraId="246BA6AE" w14:textId="77777777" w:rsidR="008D1E4A" w:rsidRPr="00EF5447" w:rsidRDefault="008D1E4A" w:rsidP="00C620E0">
            <w:pPr>
              <w:pStyle w:val="TAC"/>
              <w:rPr>
                <w:lang w:eastAsia="ja-JP"/>
              </w:rPr>
            </w:pPr>
            <w:r w:rsidRPr="00EF5447">
              <w:rPr>
                <w:lang w:eastAsia="fi-FI"/>
              </w:rPr>
              <w:t>DC_(n)12AA</w:t>
            </w:r>
            <w:r w:rsidRPr="00EF5447">
              <w:rPr>
                <w:vertAlign w:val="superscript"/>
                <w:lang w:eastAsia="fi-FI"/>
              </w:rPr>
              <w:t>2</w:t>
            </w:r>
          </w:p>
        </w:tc>
      </w:tr>
      <w:tr w:rsidR="008D1E4A" w:rsidRPr="00EF5447" w14:paraId="19CA438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0CB80D" w14:textId="77777777" w:rsidR="008D1E4A" w:rsidRPr="00EF5447" w:rsidRDefault="008D1E4A" w:rsidP="00C620E0">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21FD9F05" w14:textId="77777777" w:rsidR="008D1E4A" w:rsidRPr="00EF5447" w:rsidRDefault="008D1E4A" w:rsidP="00C620E0">
            <w:pPr>
              <w:pStyle w:val="TAC"/>
              <w:rPr>
                <w:lang w:eastAsia="fi-FI"/>
              </w:rPr>
            </w:pPr>
            <w:r w:rsidRPr="00EF5447">
              <w:rPr>
                <w:lang w:eastAsia="ja-JP"/>
              </w:rPr>
              <w:t>DC_48A_n25A</w:t>
            </w:r>
          </w:p>
        </w:tc>
      </w:tr>
      <w:tr w:rsidR="008D1E4A" w:rsidRPr="00EF5447" w14:paraId="5D1F571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8E7606" w14:textId="77777777" w:rsidR="008D1E4A" w:rsidRPr="00EF5447" w:rsidRDefault="008D1E4A" w:rsidP="00C620E0">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1752C369" w14:textId="77777777" w:rsidR="008D1E4A" w:rsidRPr="00EF5447" w:rsidRDefault="008D1E4A" w:rsidP="00C620E0">
            <w:pPr>
              <w:pStyle w:val="TAC"/>
              <w:rPr>
                <w:lang w:eastAsia="fi-FI"/>
              </w:rPr>
            </w:pPr>
            <w:r w:rsidRPr="00EF5447">
              <w:rPr>
                <w:lang w:eastAsia="ja-JP"/>
              </w:rPr>
              <w:t>DC_48A_n66A</w:t>
            </w:r>
          </w:p>
        </w:tc>
      </w:tr>
      <w:tr w:rsidR="008D1E4A" w:rsidRPr="00EF5447" w14:paraId="57B23FE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D76FC" w14:textId="77777777" w:rsidR="008D1E4A" w:rsidRPr="00EF5447" w:rsidRDefault="008D1E4A" w:rsidP="00C620E0">
            <w:pPr>
              <w:pStyle w:val="TAC"/>
              <w:rPr>
                <w:lang w:eastAsia="zh-CN"/>
              </w:rPr>
            </w:pPr>
            <w:r w:rsidRPr="00EF5447">
              <w:rPr>
                <w:lang w:eastAsia="zh-CN"/>
              </w:rPr>
              <w:t>DC_48A-66A_n5A</w:t>
            </w:r>
          </w:p>
          <w:p w14:paraId="1AAA62AA" w14:textId="77777777" w:rsidR="008D1E4A" w:rsidRPr="00EF5447" w:rsidRDefault="008D1E4A" w:rsidP="00C620E0">
            <w:pPr>
              <w:pStyle w:val="TAC"/>
              <w:rPr>
                <w:lang w:eastAsia="zh-CN"/>
              </w:rPr>
            </w:pPr>
            <w:r w:rsidRPr="00EF5447">
              <w:rPr>
                <w:rFonts w:cs="Arial"/>
                <w:color w:val="222222"/>
                <w:shd w:val="clear" w:color="auto" w:fill="FFFFFF"/>
              </w:rPr>
              <w:t>DC_48C-66A_n5A</w:t>
            </w:r>
          </w:p>
          <w:p w14:paraId="1597C151" w14:textId="77777777" w:rsidR="008D1E4A" w:rsidRPr="00EF5447" w:rsidRDefault="008D1E4A" w:rsidP="00C620E0">
            <w:pPr>
              <w:pStyle w:val="TAC"/>
              <w:rPr>
                <w:lang w:eastAsia="zh-CN"/>
              </w:rPr>
            </w:pPr>
            <w:r w:rsidRPr="00EF5447">
              <w:rPr>
                <w:lang w:eastAsia="zh-CN"/>
              </w:rPr>
              <w:t>DC_48D-66A_n5A</w:t>
            </w:r>
          </w:p>
          <w:p w14:paraId="79E004AF" w14:textId="77777777" w:rsidR="008D1E4A" w:rsidRPr="00EF5447" w:rsidRDefault="008D1E4A" w:rsidP="00C620E0">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2220999F" w14:textId="77777777" w:rsidR="008D1E4A" w:rsidRPr="00EF5447" w:rsidRDefault="008D1E4A" w:rsidP="00C620E0">
            <w:pPr>
              <w:pStyle w:val="TAC"/>
              <w:rPr>
                <w:lang w:eastAsia="ja-JP"/>
              </w:rPr>
            </w:pPr>
            <w:r w:rsidRPr="00EF5447">
              <w:rPr>
                <w:color w:val="000000"/>
                <w:szCs w:val="18"/>
                <w:lang w:eastAsia="zh-CN"/>
              </w:rPr>
              <w:t>DC_66A_n5A</w:t>
            </w:r>
          </w:p>
        </w:tc>
      </w:tr>
      <w:tr w:rsidR="008D1E4A" w:rsidRPr="00EF5447" w14:paraId="134D3B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A6445" w14:textId="77777777" w:rsidR="008D1E4A" w:rsidRPr="00EF5447" w:rsidRDefault="008D1E4A" w:rsidP="00C620E0">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7CF5A5B8" w14:textId="77777777" w:rsidR="008D1E4A" w:rsidRPr="00EF5447" w:rsidRDefault="008D1E4A" w:rsidP="00C620E0">
            <w:pPr>
              <w:pStyle w:val="TAC"/>
              <w:rPr>
                <w:lang w:eastAsia="ja-JP"/>
              </w:rPr>
            </w:pPr>
            <w:r w:rsidRPr="00EF5447">
              <w:rPr>
                <w:lang w:eastAsia="ja-JP"/>
              </w:rPr>
              <w:t>DC_48A_n12A</w:t>
            </w:r>
          </w:p>
          <w:p w14:paraId="76E39161" w14:textId="77777777" w:rsidR="008D1E4A" w:rsidRPr="00EF5447" w:rsidRDefault="008D1E4A" w:rsidP="00C620E0">
            <w:pPr>
              <w:pStyle w:val="TAC"/>
              <w:rPr>
                <w:color w:val="000000"/>
                <w:szCs w:val="18"/>
                <w:lang w:eastAsia="zh-CN"/>
              </w:rPr>
            </w:pPr>
            <w:r w:rsidRPr="00EF5447">
              <w:rPr>
                <w:lang w:eastAsia="ja-JP"/>
              </w:rPr>
              <w:t>DC_66A_n12A</w:t>
            </w:r>
          </w:p>
        </w:tc>
      </w:tr>
      <w:tr w:rsidR="008D1E4A" w:rsidRPr="00EF5447" w14:paraId="36C0B5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E096C8" w14:textId="77777777" w:rsidR="008D1E4A" w:rsidRPr="00EF5447" w:rsidRDefault="008D1E4A" w:rsidP="00C620E0">
            <w:pPr>
              <w:pStyle w:val="TAC"/>
              <w:rPr>
                <w:b/>
                <w:lang w:eastAsia="fi-FI"/>
              </w:rPr>
            </w:pPr>
            <w:r w:rsidRPr="00EF5447">
              <w:rPr>
                <w:lang w:eastAsia="fi-FI"/>
              </w:rPr>
              <w:t>DC_48A-66A_n25A</w:t>
            </w:r>
          </w:p>
          <w:p w14:paraId="07053DB1" w14:textId="77777777" w:rsidR="008D1E4A" w:rsidRPr="00EF5447" w:rsidRDefault="008D1E4A" w:rsidP="00C620E0">
            <w:pPr>
              <w:pStyle w:val="TAC"/>
              <w:rPr>
                <w:b/>
                <w:lang w:eastAsia="fi-FI"/>
              </w:rPr>
            </w:pPr>
            <w:r w:rsidRPr="00EF5447">
              <w:rPr>
                <w:lang w:eastAsia="fi-FI"/>
              </w:rPr>
              <w:t>DC_48C-66A_n25A</w:t>
            </w:r>
          </w:p>
          <w:p w14:paraId="6F1C6A44" w14:textId="77777777" w:rsidR="008D1E4A" w:rsidRPr="00EF5447" w:rsidRDefault="008D1E4A" w:rsidP="00C620E0">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3025B109" w14:textId="77777777" w:rsidR="008D1E4A" w:rsidRPr="00EF5447" w:rsidRDefault="008D1E4A" w:rsidP="00C620E0">
            <w:pPr>
              <w:pStyle w:val="TAC"/>
              <w:rPr>
                <w:b/>
                <w:lang w:eastAsia="fi-FI"/>
              </w:rPr>
            </w:pPr>
            <w:r w:rsidRPr="00EF5447">
              <w:rPr>
                <w:lang w:eastAsia="fi-FI"/>
              </w:rPr>
              <w:t>DC_48A_n25A</w:t>
            </w:r>
          </w:p>
          <w:p w14:paraId="31056356" w14:textId="77777777" w:rsidR="008D1E4A" w:rsidRPr="00EF5447" w:rsidRDefault="008D1E4A" w:rsidP="00C620E0">
            <w:pPr>
              <w:pStyle w:val="TAC"/>
              <w:rPr>
                <w:lang w:eastAsia="ja-JP"/>
              </w:rPr>
            </w:pPr>
            <w:r w:rsidRPr="00EF5447">
              <w:rPr>
                <w:lang w:eastAsia="fi-FI"/>
              </w:rPr>
              <w:t>DC_66A_n25A</w:t>
            </w:r>
          </w:p>
        </w:tc>
      </w:tr>
      <w:tr w:rsidR="008D1E4A" w:rsidRPr="00EF5447" w14:paraId="1C9A1BD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FFF8D9" w14:textId="77777777" w:rsidR="008D1E4A" w:rsidRPr="00EF5447" w:rsidRDefault="008D1E4A" w:rsidP="00C620E0">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0BFA4E4A" w14:textId="77777777" w:rsidR="008D1E4A" w:rsidRPr="00EF5447" w:rsidRDefault="008D1E4A" w:rsidP="00C620E0">
            <w:pPr>
              <w:pStyle w:val="TAC"/>
              <w:rPr>
                <w:lang w:eastAsia="ja-JP"/>
              </w:rPr>
            </w:pPr>
            <w:r w:rsidRPr="00EF5447">
              <w:rPr>
                <w:lang w:eastAsia="fi-FI"/>
              </w:rPr>
              <w:t>DC_66A_n48A</w:t>
            </w:r>
          </w:p>
        </w:tc>
      </w:tr>
      <w:tr w:rsidR="008D1E4A" w:rsidRPr="00EF5447" w14:paraId="48FB43A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BC2DA" w14:textId="77777777" w:rsidR="008D1E4A" w:rsidRPr="00EF5447" w:rsidRDefault="008D1E4A" w:rsidP="00C620E0">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CDF0FAB" w14:textId="77777777" w:rsidR="008D1E4A" w:rsidRPr="00EF5447" w:rsidRDefault="008D1E4A" w:rsidP="00C620E0">
            <w:pPr>
              <w:pStyle w:val="TAC"/>
              <w:rPr>
                <w:lang w:eastAsia="ja-JP"/>
              </w:rPr>
            </w:pPr>
            <w:r w:rsidRPr="00EF5447">
              <w:rPr>
                <w:lang w:eastAsia="ja-JP"/>
              </w:rPr>
              <w:t>DC_48A_n71A</w:t>
            </w:r>
          </w:p>
          <w:p w14:paraId="0468F13C" w14:textId="77777777" w:rsidR="008D1E4A" w:rsidRPr="00EF5447" w:rsidRDefault="008D1E4A" w:rsidP="00C620E0">
            <w:pPr>
              <w:pStyle w:val="TAC"/>
              <w:rPr>
                <w:color w:val="000000"/>
                <w:szCs w:val="18"/>
                <w:lang w:eastAsia="zh-CN"/>
              </w:rPr>
            </w:pPr>
            <w:r w:rsidRPr="00EF5447">
              <w:rPr>
                <w:lang w:eastAsia="ja-JP"/>
              </w:rPr>
              <w:t>DC_66A_n71A</w:t>
            </w:r>
          </w:p>
        </w:tc>
      </w:tr>
      <w:tr w:rsidR="008D1E4A" w:rsidRPr="00EF5447" w14:paraId="247CE2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5FCBCA" w14:textId="77777777" w:rsidR="008D1E4A" w:rsidRPr="00EF5447" w:rsidRDefault="008D1E4A" w:rsidP="00C620E0">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819E7F6" w14:textId="77777777" w:rsidR="008D1E4A" w:rsidRPr="00EF5447" w:rsidRDefault="008D1E4A" w:rsidP="00C620E0">
            <w:pPr>
              <w:pStyle w:val="TAC"/>
              <w:rPr>
                <w:noProof/>
              </w:rPr>
            </w:pPr>
            <w:r w:rsidRPr="00EF5447">
              <w:rPr>
                <w:noProof/>
              </w:rPr>
              <w:t>DC_66A_n5A</w:t>
            </w:r>
          </w:p>
          <w:p w14:paraId="14E4B192" w14:textId="77777777" w:rsidR="008D1E4A" w:rsidRPr="00EF5447" w:rsidRDefault="008D1E4A" w:rsidP="00C620E0">
            <w:pPr>
              <w:pStyle w:val="TAC"/>
              <w:rPr>
                <w:lang w:eastAsia="ja-JP"/>
              </w:rPr>
            </w:pPr>
            <w:r w:rsidRPr="00EF5447">
              <w:rPr>
                <w:noProof/>
              </w:rPr>
              <w:t>DC_(n)5AA</w:t>
            </w:r>
            <w:r w:rsidRPr="00EF5447">
              <w:rPr>
                <w:noProof/>
                <w:vertAlign w:val="superscript"/>
              </w:rPr>
              <w:t>2</w:t>
            </w:r>
          </w:p>
        </w:tc>
      </w:tr>
      <w:tr w:rsidR="008D1E4A" w:rsidRPr="00EF5447" w14:paraId="4B0E9F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D512" w14:textId="77777777" w:rsidR="008D1E4A" w:rsidRPr="00EF5447" w:rsidRDefault="008D1E4A" w:rsidP="00C620E0">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2F290834" w14:textId="77777777" w:rsidR="008D1E4A" w:rsidRPr="00EF5447" w:rsidRDefault="008D1E4A" w:rsidP="00C620E0">
            <w:pPr>
              <w:pStyle w:val="TAC"/>
            </w:pPr>
            <w:r w:rsidRPr="00EF5447">
              <w:t>DC_66A_n2A</w:t>
            </w:r>
          </w:p>
          <w:p w14:paraId="542C859C" w14:textId="77777777" w:rsidR="008D1E4A" w:rsidRPr="00EF5447" w:rsidRDefault="008D1E4A" w:rsidP="00C620E0">
            <w:pPr>
              <w:pStyle w:val="TAC"/>
              <w:rPr>
                <w:lang w:eastAsia="ja-JP"/>
              </w:rPr>
            </w:pPr>
            <w:r w:rsidRPr="00EF5447">
              <w:t>DC_66A_n77A</w:t>
            </w:r>
          </w:p>
        </w:tc>
      </w:tr>
      <w:tr w:rsidR="008D1E4A" w:rsidRPr="00EF5447" w14:paraId="461ABE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18CF17" w14:textId="77777777" w:rsidR="008D1E4A" w:rsidRPr="00EF5447" w:rsidRDefault="008D1E4A" w:rsidP="00C620E0">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51CD4FFD" w14:textId="77777777" w:rsidR="008D1E4A" w:rsidRPr="00EF5447" w:rsidRDefault="008D1E4A" w:rsidP="00C620E0">
            <w:pPr>
              <w:pStyle w:val="TAC"/>
            </w:pPr>
            <w:r w:rsidRPr="00EF5447">
              <w:t>DC_66A_n5A</w:t>
            </w:r>
          </w:p>
          <w:p w14:paraId="4C828450" w14:textId="77777777" w:rsidR="008D1E4A" w:rsidRPr="00EF5447" w:rsidRDefault="008D1E4A" w:rsidP="00C620E0">
            <w:pPr>
              <w:pStyle w:val="TAC"/>
              <w:rPr>
                <w:lang w:eastAsia="ja-JP"/>
              </w:rPr>
            </w:pPr>
            <w:r w:rsidRPr="00EF5447">
              <w:t>DC_66A_n48A</w:t>
            </w:r>
          </w:p>
        </w:tc>
      </w:tr>
      <w:tr w:rsidR="008D1E4A" w:rsidRPr="00EF5447" w14:paraId="5C787D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F867D6" w14:textId="77777777" w:rsidR="008D1E4A" w:rsidRPr="00EF5447" w:rsidRDefault="008D1E4A" w:rsidP="00C620E0">
            <w:pPr>
              <w:pStyle w:val="TAC"/>
            </w:pPr>
            <w:r w:rsidRPr="00EF5447">
              <w:t>DC_66A_n5A-n77A</w:t>
            </w:r>
          </w:p>
          <w:p w14:paraId="76B4420C" w14:textId="77777777" w:rsidR="008D1E4A" w:rsidRPr="00EF5447" w:rsidRDefault="008D1E4A" w:rsidP="00C620E0">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7C56C73C" w14:textId="77777777" w:rsidR="008D1E4A" w:rsidRPr="00EF5447" w:rsidRDefault="008D1E4A" w:rsidP="00C620E0">
            <w:pPr>
              <w:pStyle w:val="TAC"/>
            </w:pPr>
            <w:r w:rsidRPr="00EF5447">
              <w:t>DC_66A_n5A</w:t>
            </w:r>
          </w:p>
          <w:p w14:paraId="282632D2" w14:textId="77777777" w:rsidR="008D1E4A" w:rsidRPr="00EF5447" w:rsidRDefault="008D1E4A" w:rsidP="00C620E0">
            <w:pPr>
              <w:pStyle w:val="TAC"/>
              <w:rPr>
                <w:lang w:eastAsia="ja-JP"/>
              </w:rPr>
            </w:pPr>
            <w:r w:rsidRPr="00EF5447">
              <w:t>DC_66A_ n77A</w:t>
            </w:r>
          </w:p>
        </w:tc>
      </w:tr>
      <w:tr w:rsidR="008D1E4A" w:rsidRPr="00EF5447" w14:paraId="18483E6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14E1C" w14:textId="77777777" w:rsidR="008D1E4A" w:rsidRPr="00EF5447" w:rsidRDefault="008D1E4A" w:rsidP="00C620E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0FE5679" w14:textId="77777777" w:rsidR="008D1E4A" w:rsidRPr="00EF5447" w:rsidRDefault="008D1E4A" w:rsidP="00C620E0">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84832AD" w14:textId="77777777" w:rsidR="008D1E4A" w:rsidRPr="00EF5447" w:rsidRDefault="008D1E4A" w:rsidP="00C620E0">
            <w:pPr>
              <w:pStyle w:val="TAC"/>
              <w:rPr>
                <w:lang w:eastAsia="zh-CN"/>
              </w:rPr>
            </w:pPr>
            <w:r w:rsidRPr="00EF5447">
              <w:rPr>
                <w:lang w:eastAsia="zh-CN"/>
              </w:rPr>
              <w:t>DC_66A_n7A</w:t>
            </w:r>
          </w:p>
          <w:p w14:paraId="14CD0512" w14:textId="77777777" w:rsidR="008D1E4A" w:rsidRPr="00EF5447" w:rsidRDefault="008D1E4A" w:rsidP="00C620E0">
            <w:pPr>
              <w:pStyle w:val="TAC"/>
              <w:rPr>
                <w:noProof/>
                <w:lang w:eastAsia="zh-CN"/>
              </w:rPr>
            </w:pPr>
            <w:r w:rsidRPr="00EF5447">
              <w:rPr>
                <w:lang w:eastAsia="zh-CN"/>
              </w:rPr>
              <w:t>DC_66A_n78A</w:t>
            </w:r>
          </w:p>
        </w:tc>
      </w:tr>
      <w:tr w:rsidR="008D1E4A" w:rsidRPr="00EF5447" w14:paraId="48E493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FF953" w14:textId="77777777" w:rsidR="008D1E4A" w:rsidRPr="00EF5447" w:rsidRDefault="008D1E4A" w:rsidP="00C620E0">
            <w:pPr>
              <w:pStyle w:val="TAC"/>
              <w:rPr>
                <w:rFonts w:cs="Arial"/>
                <w:lang w:eastAsia="ja-JP"/>
              </w:rPr>
            </w:pPr>
            <w:r w:rsidRPr="00EF5447">
              <w:rPr>
                <w:rFonts w:cs="Arial"/>
                <w:lang w:eastAsia="ja-JP"/>
              </w:rPr>
              <w:t>DC_66A_n7(2A)-n78A</w:t>
            </w:r>
          </w:p>
          <w:p w14:paraId="7C5CA630" w14:textId="77777777" w:rsidR="008D1E4A" w:rsidRPr="00EF5447" w:rsidRDefault="008D1E4A" w:rsidP="00C620E0">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096072C1" w14:textId="77777777" w:rsidR="008D1E4A" w:rsidRPr="00EF5447" w:rsidRDefault="008D1E4A" w:rsidP="00C620E0">
            <w:pPr>
              <w:pStyle w:val="TAC"/>
              <w:rPr>
                <w:rFonts w:cs="Arial"/>
                <w:lang w:eastAsia="zh-CN"/>
              </w:rPr>
            </w:pPr>
            <w:r w:rsidRPr="00EF5447">
              <w:rPr>
                <w:rFonts w:cs="Arial"/>
                <w:lang w:eastAsia="zh-CN"/>
              </w:rPr>
              <w:t>DC_66A_n7A</w:t>
            </w:r>
          </w:p>
          <w:p w14:paraId="541F1E91"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08CAD3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F460D2" w14:textId="77777777" w:rsidR="008D1E4A" w:rsidRPr="00EF5447" w:rsidRDefault="008D1E4A" w:rsidP="00C620E0">
            <w:pPr>
              <w:pStyle w:val="TAC"/>
              <w:rPr>
                <w:rFonts w:cs="Arial"/>
                <w:lang w:eastAsia="ja-JP"/>
              </w:rPr>
            </w:pPr>
            <w:r w:rsidRPr="00EF5447">
              <w:rPr>
                <w:rFonts w:cs="Arial"/>
                <w:lang w:eastAsia="ja-JP"/>
              </w:rPr>
              <w:t>DC_66A_n7A-n78(2A)</w:t>
            </w:r>
          </w:p>
          <w:p w14:paraId="51331C53" w14:textId="77777777" w:rsidR="008D1E4A" w:rsidRPr="00EF5447" w:rsidRDefault="008D1E4A" w:rsidP="00C620E0">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30D2734C" w14:textId="77777777" w:rsidR="008D1E4A" w:rsidRPr="00EF5447" w:rsidRDefault="008D1E4A" w:rsidP="00C620E0">
            <w:pPr>
              <w:pStyle w:val="TAC"/>
              <w:rPr>
                <w:rFonts w:cs="Arial"/>
                <w:lang w:eastAsia="zh-CN"/>
              </w:rPr>
            </w:pPr>
            <w:r w:rsidRPr="00EF5447">
              <w:rPr>
                <w:rFonts w:cs="Arial"/>
                <w:lang w:eastAsia="zh-CN"/>
              </w:rPr>
              <w:t>DC_66A_n7A</w:t>
            </w:r>
          </w:p>
          <w:p w14:paraId="149DE79B"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6C68EC0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16B242" w14:textId="77777777" w:rsidR="008D1E4A" w:rsidRPr="00EF5447" w:rsidRDefault="008D1E4A" w:rsidP="00C620E0">
            <w:pPr>
              <w:pStyle w:val="TAC"/>
              <w:rPr>
                <w:rFonts w:cs="Arial"/>
                <w:lang w:eastAsia="ja-JP"/>
              </w:rPr>
            </w:pPr>
            <w:r w:rsidRPr="00EF5447">
              <w:rPr>
                <w:rFonts w:cs="Arial"/>
                <w:lang w:eastAsia="ja-JP"/>
              </w:rPr>
              <w:t>DC_66A_n7(2A)-n78(2A)</w:t>
            </w:r>
          </w:p>
          <w:p w14:paraId="49C18BC8" w14:textId="77777777" w:rsidR="008D1E4A" w:rsidRPr="00EF5447" w:rsidRDefault="008D1E4A" w:rsidP="00C620E0">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211C5086" w14:textId="77777777" w:rsidR="008D1E4A" w:rsidRPr="00EF5447" w:rsidRDefault="008D1E4A" w:rsidP="00C620E0">
            <w:pPr>
              <w:pStyle w:val="TAC"/>
              <w:rPr>
                <w:rFonts w:cs="Arial"/>
                <w:lang w:eastAsia="zh-CN"/>
              </w:rPr>
            </w:pPr>
            <w:r w:rsidRPr="00EF5447">
              <w:rPr>
                <w:rFonts w:cs="Arial"/>
                <w:lang w:eastAsia="zh-CN"/>
              </w:rPr>
              <w:t>DC_66A_n7A</w:t>
            </w:r>
          </w:p>
          <w:p w14:paraId="5649E87D"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2301D5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2F873" w14:textId="77777777" w:rsidR="008D1E4A" w:rsidRPr="00EF5447" w:rsidRDefault="008D1E4A" w:rsidP="00C620E0">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0E7200AA" w14:textId="77777777" w:rsidR="008D1E4A" w:rsidRPr="00EF5447" w:rsidRDefault="008D1E4A" w:rsidP="00C620E0">
            <w:pPr>
              <w:pStyle w:val="TAC"/>
              <w:rPr>
                <w:lang w:eastAsia="ja-JP"/>
              </w:rPr>
            </w:pPr>
            <w:r w:rsidRPr="00EF5447">
              <w:rPr>
                <w:lang w:eastAsia="ja-JP"/>
              </w:rPr>
              <w:t>DC_66A_n25A</w:t>
            </w:r>
          </w:p>
          <w:p w14:paraId="469025AA" w14:textId="77777777" w:rsidR="008D1E4A" w:rsidRPr="00EF5447" w:rsidRDefault="008D1E4A" w:rsidP="00C620E0">
            <w:pPr>
              <w:pStyle w:val="TAC"/>
              <w:rPr>
                <w:lang w:eastAsia="zh-CN"/>
              </w:rPr>
            </w:pPr>
            <w:r w:rsidRPr="00EF5447">
              <w:rPr>
                <w:lang w:eastAsia="ja-JP"/>
              </w:rPr>
              <w:t>DC_66A_n71A</w:t>
            </w:r>
          </w:p>
        </w:tc>
      </w:tr>
      <w:tr w:rsidR="008D1E4A" w:rsidRPr="00EF5447" w14:paraId="7C7D7FF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699607" w14:textId="77777777" w:rsidR="008D1E4A" w:rsidRPr="00EF5447" w:rsidRDefault="008D1E4A" w:rsidP="00C620E0">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25AD594B" w14:textId="77777777" w:rsidR="008D1E4A" w:rsidRPr="00EF5447" w:rsidRDefault="008D1E4A" w:rsidP="00C620E0">
            <w:pPr>
              <w:pStyle w:val="TAC"/>
              <w:rPr>
                <w:lang w:eastAsia="zh-CN"/>
              </w:rPr>
            </w:pPr>
            <w:r w:rsidRPr="00EF5447">
              <w:rPr>
                <w:lang w:eastAsia="zh-CN"/>
              </w:rPr>
              <w:t>DC_66A_n38A</w:t>
            </w:r>
          </w:p>
          <w:p w14:paraId="0647686B" w14:textId="77777777" w:rsidR="008D1E4A" w:rsidRPr="00EF5447" w:rsidRDefault="008D1E4A" w:rsidP="00C620E0">
            <w:pPr>
              <w:pStyle w:val="TAC"/>
              <w:rPr>
                <w:lang w:eastAsia="ja-JP"/>
              </w:rPr>
            </w:pPr>
            <w:r w:rsidRPr="00EF5447">
              <w:rPr>
                <w:lang w:eastAsia="zh-CN"/>
              </w:rPr>
              <w:t>DC_66A_n66A</w:t>
            </w:r>
            <w:r w:rsidRPr="00EF5447">
              <w:rPr>
                <w:vertAlign w:val="superscript"/>
                <w:lang w:eastAsia="zh-CN"/>
              </w:rPr>
              <w:t>2</w:t>
            </w:r>
          </w:p>
        </w:tc>
      </w:tr>
      <w:tr w:rsidR="008D1E4A" w:rsidRPr="00EF5447" w14:paraId="523F3ED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A46380"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3E8A2E18" w14:textId="77777777" w:rsidR="008D1E4A" w:rsidRPr="00EF5447" w:rsidRDefault="008D1E4A" w:rsidP="00C620E0">
            <w:pPr>
              <w:pStyle w:val="TAC"/>
              <w:rPr>
                <w:rFonts w:cs="Arial"/>
                <w:lang w:eastAsia="zh-CN"/>
              </w:rPr>
            </w:pPr>
            <w:r w:rsidRPr="00EF5447">
              <w:rPr>
                <w:rFonts w:cs="Arial"/>
                <w:lang w:eastAsia="zh-CN"/>
              </w:rPr>
              <w:t>DC_66A_n38A</w:t>
            </w:r>
          </w:p>
          <w:p w14:paraId="56172DA7" w14:textId="77777777" w:rsidR="008D1E4A" w:rsidRPr="00EF5447" w:rsidRDefault="008D1E4A" w:rsidP="00C620E0">
            <w:pPr>
              <w:pStyle w:val="TAC"/>
              <w:rPr>
                <w:lang w:eastAsia="ja-JP"/>
              </w:rPr>
            </w:pPr>
            <w:r w:rsidRPr="00EF5447">
              <w:rPr>
                <w:rFonts w:cs="Arial"/>
                <w:lang w:eastAsia="zh-CN"/>
              </w:rPr>
              <w:t>DC_66A_n78A</w:t>
            </w:r>
          </w:p>
        </w:tc>
      </w:tr>
      <w:tr w:rsidR="008D1E4A" w:rsidRPr="00EF5447" w14:paraId="3EA7298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5A18B7" w14:textId="77777777" w:rsidR="008D1E4A" w:rsidRPr="00EF5447" w:rsidRDefault="008D1E4A" w:rsidP="00C620E0">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1E730C2F" w14:textId="77777777" w:rsidR="008D1E4A" w:rsidRPr="00EF5447" w:rsidRDefault="008D1E4A" w:rsidP="00C620E0">
            <w:pPr>
              <w:pStyle w:val="TAC"/>
              <w:rPr>
                <w:lang w:eastAsia="zh-CN"/>
              </w:rPr>
            </w:pPr>
            <w:r w:rsidRPr="00EF5447">
              <w:t>DC_66A_n77A</w:t>
            </w:r>
          </w:p>
        </w:tc>
      </w:tr>
      <w:tr w:rsidR="008D1E4A" w:rsidRPr="00EF5447" w14:paraId="0037F8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4B08" w14:textId="77777777" w:rsidR="008D1E4A" w:rsidRPr="00EF5447" w:rsidRDefault="008D1E4A" w:rsidP="00C620E0">
            <w:pPr>
              <w:pStyle w:val="TAC"/>
              <w:rPr>
                <w:lang w:eastAsia="ja-JP"/>
              </w:rPr>
            </w:pPr>
            <w:r w:rsidRPr="00EF5447">
              <w:rPr>
                <w:rFonts w:eastAsia="Calibri Light"/>
                <w:lang w:eastAsia="ko-KR"/>
              </w:rPr>
              <w:lastRenderedPageBreak/>
              <w:t>DC_66A_n66A-n78A</w:t>
            </w:r>
          </w:p>
        </w:tc>
        <w:tc>
          <w:tcPr>
            <w:tcW w:w="5862" w:type="dxa"/>
            <w:tcBorders>
              <w:top w:val="single" w:sz="4" w:space="0" w:color="auto"/>
              <w:left w:val="single" w:sz="4" w:space="0" w:color="auto"/>
              <w:bottom w:val="single" w:sz="4" w:space="0" w:color="auto"/>
              <w:right w:val="single" w:sz="4" w:space="0" w:color="auto"/>
            </w:tcBorders>
            <w:hideMark/>
          </w:tcPr>
          <w:p w14:paraId="1CD838B7"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E0490E9" w14:textId="77777777" w:rsidR="008D1E4A" w:rsidRPr="00EF5447" w:rsidRDefault="008D1E4A" w:rsidP="00C620E0">
            <w:pPr>
              <w:pStyle w:val="TAC"/>
              <w:rPr>
                <w:lang w:eastAsia="zh-CN"/>
              </w:rPr>
            </w:pPr>
            <w:r w:rsidRPr="00EF5447">
              <w:t>DC_</w:t>
            </w:r>
            <w:r w:rsidRPr="00EF5447">
              <w:rPr>
                <w:lang w:eastAsia="zh-CN"/>
              </w:rPr>
              <w:t>66</w:t>
            </w:r>
            <w:r w:rsidRPr="00EF5447">
              <w:t>A_n78A</w:t>
            </w:r>
          </w:p>
        </w:tc>
      </w:tr>
      <w:tr w:rsidR="008D1E4A" w:rsidRPr="00EF5447" w14:paraId="2C4CBDB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95AD3" w14:textId="54D0B467" w:rsidR="008D1E4A" w:rsidRPr="00EF5447" w:rsidRDefault="008D1E4A" w:rsidP="00C620E0">
            <w:pPr>
              <w:pStyle w:val="TAC"/>
              <w:rPr>
                <w:lang w:eastAsia="ja-JP"/>
              </w:rPr>
            </w:pPr>
            <w:r w:rsidRPr="00EF5447">
              <w:rPr>
                <w:lang w:eastAsia="fi-FI"/>
              </w:rPr>
              <w:t>DC_66A</w:t>
            </w:r>
            <w:ins w:id="51" w:author="Apple" w:date="2021-01-14T18:53:00Z">
              <w:r w:rsidR="009B63C5">
                <w:rPr>
                  <w:lang w:eastAsia="fi-FI"/>
                </w:rPr>
                <w:t>-</w:t>
              </w:r>
            </w:ins>
            <w:del w:id="52" w:author="Apple" w:date="2021-01-14T18:53:00Z">
              <w:r w:rsidRPr="00EF5447" w:rsidDel="009B63C5">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F2E4EE8" w14:textId="77777777" w:rsidR="008D1E4A" w:rsidRPr="00EF5447" w:rsidRDefault="008D1E4A" w:rsidP="00C620E0">
            <w:pPr>
              <w:pStyle w:val="TAC"/>
              <w:rPr>
                <w:lang w:eastAsia="fi-FI"/>
              </w:rPr>
            </w:pPr>
            <w:r w:rsidRPr="00EF5447">
              <w:rPr>
                <w:lang w:eastAsia="fi-FI"/>
              </w:rPr>
              <w:t>DC_66A_n12A</w:t>
            </w:r>
          </w:p>
          <w:p w14:paraId="0E96050F" w14:textId="77777777" w:rsidR="008D1E4A" w:rsidRPr="00EF5447" w:rsidRDefault="008D1E4A" w:rsidP="00C620E0">
            <w:pPr>
              <w:pStyle w:val="TAC"/>
              <w:rPr>
                <w:lang w:eastAsia="zh-CN"/>
              </w:rPr>
            </w:pPr>
            <w:r w:rsidRPr="00EF5447">
              <w:rPr>
                <w:lang w:eastAsia="fi-FI"/>
              </w:rPr>
              <w:t>DC_(n)12AA</w:t>
            </w:r>
            <w:r w:rsidRPr="00EF5447">
              <w:rPr>
                <w:vertAlign w:val="superscript"/>
                <w:lang w:eastAsia="fi-FI"/>
              </w:rPr>
              <w:t>2</w:t>
            </w:r>
          </w:p>
        </w:tc>
      </w:tr>
      <w:tr w:rsidR="008D1E4A" w:rsidRPr="00EF5447" w14:paraId="1F3DB2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69782" w14:textId="77777777" w:rsidR="008D1E4A" w:rsidRPr="006E2D1D" w:rsidRDefault="008D1E4A" w:rsidP="00C620E0">
            <w:pPr>
              <w:pStyle w:val="TAC"/>
              <w:rPr>
                <w:lang w:val="fi-FI" w:eastAsia="ja-JP"/>
              </w:rPr>
            </w:pPr>
            <w:r w:rsidRPr="006E2D1D">
              <w:rPr>
                <w:lang w:val="fi-FI" w:eastAsia="ja-JP"/>
              </w:rPr>
              <w:t>DC_66A-(n)71AA</w:t>
            </w:r>
          </w:p>
          <w:p w14:paraId="58BF0608" w14:textId="77777777" w:rsidR="008D1E4A" w:rsidRPr="006E2D1D" w:rsidRDefault="008D1E4A" w:rsidP="00C620E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33573667" w14:textId="77777777" w:rsidR="008D1E4A" w:rsidRPr="00EF5447" w:rsidRDefault="008D1E4A" w:rsidP="00C620E0">
            <w:pPr>
              <w:pStyle w:val="TAC"/>
              <w:rPr>
                <w:noProof/>
                <w:lang w:eastAsia="zh-CN"/>
              </w:rPr>
            </w:pPr>
            <w:r w:rsidRPr="00EF5447">
              <w:rPr>
                <w:noProof/>
                <w:lang w:eastAsia="zh-CN"/>
              </w:rPr>
              <w:t>DC_66A_n71A</w:t>
            </w:r>
          </w:p>
          <w:p w14:paraId="33CECA8F" w14:textId="77777777" w:rsidR="008D1E4A" w:rsidRPr="00EF5447" w:rsidRDefault="008D1E4A" w:rsidP="00C620E0">
            <w:pPr>
              <w:pStyle w:val="TAC"/>
              <w:rPr>
                <w:noProof/>
                <w:lang w:eastAsia="zh-CN"/>
              </w:rPr>
            </w:pPr>
            <w:r w:rsidRPr="00EF5447">
              <w:rPr>
                <w:noProof/>
                <w:lang w:eastAsia="zh-CN"/>
              </w:rPr>
              <w:t>DC_(n)71AA</w:t>
            </w:r>
          </w:p>
        </w:tc>
      </w:tr>
      <w:tr w:rsidR="008D1E4A" w:rsidRPr="00EF5447" w14:paraId="702BC2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96D93" w14:textId="77777777" w:rsidR="008D1E4A" w:rsidRPr="00EF5447" w:rsidRDefault="008D1E4A" w:rsidP="00C620E0">
            <w:pPr>
              <w:pStyle w:val="TAC"/>
              <w:rPr>
                <w:lang w:eastAsia="ko-KR"/>
              </w:rPr>
            </w:pPr>
            <w:r w:rsidRPr="00EF5447">
              <w:rPr>
                <w:lang w:eastAsia="ko-KR"/>
              </w:rPr>
              <w:t>DC_66A_n25A-n41A</w:t>
            </w:r>
          </w:p>
          <w:p w14:paraId="421D523B" w14:textId="77777777" w:rsidR="008D1E4A" w:rsidRPr="00EF5447" w:rsidRDefault="008D1E4A" w:rsidP="00C620E0">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79E87341"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DC_66A_n25A</w:t>
            </w:r>
          </w:p>
          <w:p w14:paraId="659A6BF0" w14:textId="77777777" w:rsidR="008D1E4A" w:rsidRPr="00EF5447" w:rsidRDefault="008D1E4A" w:rsidP="00C620E0">
            <w:pPr>
              <w:pStyle w:val="TAC"/>
              <w:rPr>
                <w:noProof/>
                <w:lang w:eastAsia="zh-CN"/>
              </w:rPr>
            </w:pPr>
            <w:r w:rsidRPr="00EF5447">
              <w:rPr>
                <w:rFonts w:eastAsia="Malgun Gothic"/>
                <w:szCs w:val="18"/>
                <w:lang w:eastAsia="ko-KR"/>
              </w:rPr>
              <w:t>DC_66A_n41A</w:t>
            </w:r>
          </w:p>
        </w:tc>
      </w:tr>
      <w:tr w:rsidR="008D1E4A" w:rsidRPr="00EF5447" w14:paraId="3C8F4CD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D5AE24" w14:textId="77777777" w:rsidR="008D1E4A" w:rsidRPr="00EF5447" w:rsidRDefault="008D1E4A" w:rsidP="00C620E0">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5868267"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DC_66A_n25A</w:t>
            </w:r>
          </w:p>
          <w:p w14:paraId="444595C4"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DC_66A_n41A</w:t>
            </w:r>
          </w:p>
        </w:tc>
      </w:tr>
      <w:tr w:rsidR="008D1E4A" w:rsidRPr="00EF5447" w14:paraId="7EE32D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84406D" w14:textId="77777777" w:rsidR="008D1E4A" w:rsidRPr="00EF5447" w:rsidRDefault="008D1E4A" w:rsidP="00C620E0">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4CA891C1" w14:textId="77777777" w:rsidR="008D1E4A" w:rsidRPr="00EF5447" w:rsidRDefault="008D1E4A" w:rsidP="00C620E0">
            <w:pPr>
              <w:pStyle w:val="TAC"/>
              <w:rPr>
                <w:lang w:eastAsia="ja-JP"/>
              </w:rPr>
            </w:pPr>
            <w:r w:rsidRPr="00EF5447">
              <w:rPr>
                <w:lang w:eastAsia="ja-JP"/>
              </w:rPr>
              <w:t>DC_66A_n25A</w:t>
            </w:r>
          </w:p>
          <w:p w14:paraId="79EC7220" w14:textId="77777777" w:rsidR="008D1E4A" w:rsidRPr="00EF5447" w:rsidRDefault="008D1E4A" w:rsidP="00C620E0">
            <w:pPr>
              <w:pStyle w:val="TAC"/>
              <w:rPr>
                <w:rFonts w:eastAsia="Malgun Gothic"/>
                <w:szCs w:val="18"/>
                <w:lang w:eastAsia="ko-KR"/>
              </w:rPr>
            </w:pPr>
            <w:r w:rsidRPr="00EF5447">
              <w:rPr>
                <w:lang w:eastAsia="ja-JP"/>
              </w:rPr>
              <w:t>DC_66A_n48A</w:t>
            </w:r>
          </w:p>
        </w:tc>
      </w:tr>
      <w:tr w:rsidR="008D1E4A" w:rsidRPr="00EF5447" w14:paraId="0866B1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E65BA" w14:textId="77777777" w:rsidR="008D1E4A" w:rsidRPr="00EF5447" w:rsidRDefault="008D1E4A" w:rsidP="00C620E0">
            <w:pPr>
              <w:pStyle w:val="TAC"/>
              <w:rPr>
                <w:rFonts w:eastAsia="Malgun Gothic" w:cs="Malgun Gothic"/>
                <w:lang w:eastAsia="ko-KR"/>
              </w:rPr>
            </w:pPr>
            <w:r w:rsidRPr="00EF5447">
              <w:rPr>
                <w:rFonts w:eastAsia="Malgun Gothic" w:cs="Malgun Gothic"/>
                <w:lang w:eastAsia="ko-KR"/>
              </w:rPr>
              <w:t>DC_66A_n41A-n71A</w:t>
            </w:r>
          </w:p>
          <w:p w14:paraId="7C718814" w14:textId="77777777" w:rsidR="008D1E4A" w:rsidRPr="00EF5447" w:rsidRDefault="008D1E4A" w:rsidP="00C620E0">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A7E5CAE" w14:textId="77777777" w:rsidR="008D1E4A" w:rsidRPr="00EF5447" w:rsidRDefault="008D1E4A" w:rsidP="00C620E0">
            <w:pPr>
              <w:pStyle w:val="TAC"/>
              <w:rPr>
                <w:rFonts w:eastAsia="Malgun Gothic"/>
                <w:lang w:eastAsia="ko-KR"/>
              </w:rPr>
            </w:pPr>
            <w:r w:rsidRPr="00EF5447">
              <w:rPr>
                <w:rFonts w:eastAsia="Malgun Gothic"/>
                <w:lang w:eastAsia="ko-KR"/>
              </w:rPr>
              <w:t>DC_66A_n41A</w:t>
            </w:r>
          </w:p>
          <w:p w14:paraId="4CB64AF7" w14:textId="77777777" w:rsidR="008D1E4A" w:rsidRPr="00EF5447" w:rsidRDefault="008D1E4A" w:rsidP="00C620E0">
            <w:pPr>
              <w:pStyle w:val="TAC"/>
              <w:rPr>
                <w:rFonts w:eastAsia="Malgun Gothic"/>
                <w:szCs w:val="18"/>
                <w:lang w:eastAsia="ko-KR"/>
              </w:rPr>
            </w:pPr>
            <w:r w:rsidRPr="00EF5447">
              <w:rPr>
                <w:rFonts w:eastAsia="Malgun Gothic"/>
                <w:lang w:eastAsia="ko-KR"/>
              </w:rPr>
              <w:t>DC_66A_n71A</w:t>
            </w:r>
          </w:p>
        </w:tc>
      </w:tr>
      <w:tr w:rsidR="008D1E4A" w:rsidRPr="00EF5447" w14:paraId="744ECF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C4DA2" w14:textId="77777777" w:rsidR="008D1E4A" w:rsidRPr="00EF5447" w:rsidRDefault="008D1E4A" w:rsidP="00C620E0">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0FB3ABB" w14:textId="77777777" w:rsidR="008D1E4A" w:rsidRPr="00EF5447" w:rsidRDefault="008D1E4A" w:rsidP="00C620E0">
            <w:pPr>
              <w:pStyle w:val="TAC"/>
              <w:rPr>
                <w:rFonts w:eastAsia="Malgun Gothic"/>
                <w:lang w:eastAsia="ko-KR"/>
              </w:rPr>
            </w:pPr>
            <w:r w:rsidRPr="00EF5447">
              <w:rPr>
                <w:rFonts w:eastAsia="Malgun Gothic"/>
                <w:lang w:eastAsia="ko-KR"/>
              </w:rPr>
              <w:t>DC_66A_n41A</w:t>
            </w:r>
          </w:p>
          <w:p w14:paraId="210913F1" w14:textId="77777777" w:rsidR="008D1E4A" w:rsidRPr="00EF5447" w:rsidRDefault="008D1E4A" w:rsidP="00C620E0">
            <w:pPr>
              <w:pStyle w:val="TAC"/>
              <w:rPr>
                <w:rFonts w:eastAsia="Malgun Gothic"/>
                <w:lang w:eastAsia="ko-KR"/>
              </w:rPr>
            </w:pPr>
            <w:r w:rsidRPr="00EF5447">
              <w:rPr>
                <w:rFonts w:eastAsia="Malgun Gothic"/>
                <w:lang w:eastAsia="ko-KR"/>
              </w:rPr>
              <w:t>DC_66A_n71A</w:t>
            </w:r>
          </w:p>
        </w:tc>
      </w:tr>
      <w:tr w:rsidR="008D1E4A" w:rsidRPr="00EF5447" w14:paraId="0332C8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02D7B" w14:textId="77777777" w:rsidR="008D1E4A" w:rsidRPr="00EF5447" w:rsidRDefault="008D1E4A" w:rsidP="00C620E0">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665D8100" w14:textId="77777777" w:rsidR="008D1E4A" w:rsidRPr="00EF5447" w:rsidRDefault="008D1E4A" w:rsidP="00C620E0">
            <w:pPr>
              <w:pStyle w:val="TAC"/>
              <w:rPr>
                <w:lang w:eastAsia="ja-JP"/>
              </w:rPr>
            </w:pPr>
            <w:r w:rsidRPr="00EF5447">
              <w:rPr>
                <w:lang w:eastAsia="ja-JP"/>
              </w:rPr>
              <w:t>DC_71A_n38A</w:t>
            </w:r>
          </w:p>
          <w:p w14:paraId="2C2ADB7B" w14:textId="77777777" w:rsidR="008D1E4A" w:rsidRPr="00EF5447" w:rsidRDefault="008D1E4A" w:rsidP="00C620E0">
            <w:pPr>
              <w:pStyle w:val="TAC"/>
              <w:rPr>
                <w:rFonts w:eastAsia="Malgun Gothic"/>
                <w:lang w:eastAsia="ko-KR"/>
              </w:rPr>
            </w:pPr>
            <w:r w:rsidRPr="00EF5447">
              <w:rPr>
                <w:lang w:eastAsia="ja-JP"/>
              </w:rPr>
              <w:t>DC_66A_n38A</w:t>
            </w:r>
          </w:p>
        </w:tc>
      </w:tr>
      <w:tr w:rsidR="008D1E4A" w:rsidRPr="00EF5447" w14:paraId="4B1763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41B37" w14:textId="77777777" w:rsidR="008D1E4A" w:rsidRPr="00EF5447" w:rsidRDefault="008D1E4A" w:rsidP="00C620E0">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25D4F8F5" w14:textId="77777777" w:rsidR="008D1E4A" w:rsidRPr="00EF5447" w:rsidRDefault="008D1E4A" w:rsidP="00C620E0">
            <w:pPr>
              <w:pStyle w:val="TAC"/>
              <w:rPr>
                <w:lang w:eastAsia="ja-JP"/>
              </w:rPr>
            </w:pPr>
            <w:r w:rsidRPr="00EF5447">
              <w:rPr>
                <w:lang w:eastAsia="ja-JP"/>
              </w:rPr>
              <w:t>DC_71A_n66A</w:t>
            </w:r>
          </w:p>
          <w:p w14:paraId="765F8FAA" w14:textId="77777777" w:rsidR="008D1E4A" w:rsidRPr="00EF5447" w:rsidRDefault="008D1E4A" w:rsidP="00C620E0">
            <w:pPr>
              <w:pStyle w:val="TAC"/>
              <w:rPr>
                <w:rFonts w:eastAsia="Malgun Gothic"/>
                <w:lang w:eastAsia="ko-KR"/>
              </w:rPr>
            </w:pPr>
            <w:r w:rsidRPr="00EF5447">
              <w:rPr>
                <w:lang w:eastAsia="ja-JP"/>
              </w:rPr>
              <w:t>DC_66A_n66A</w:t>
            </w:r>
            <w:r w:rsidRPr="00EF5447">
              <w:rPr>
                <w:vertAlign w:val="superscript"/>
                <w:lang w:eastAsia="fi-FI"/>
              </w:rPr>
              <w:t>2</w:t>
            </w:r>
          </w:p>
        </w:tc>
      </w:tr>
      <w:tr w:rsidR="008D1E4A" w:rsidRPr="00EF5447" w14:paraId="31CE36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49B5A" w14:textId="77777777" w:rsidR="008D1E4A" w:rsidRPr="00EF5447" w:rsidRDefault="008D1E4A" w:rsidP="00C620E0">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57D8C36E" w14:textId="77777777" w:rsidR="008D1E4A" w:rsidRPr="00EF5447" w:rsidRDefault="008D1E4A" w:rsidP="00C620E0">
            <w:pPr>
              <w:pStyle w:val="TAC"/>
              <w:rPr>
                <w:lang w:eastAsia="ja-JP"/>
              </w:rPr>
            </w:pPr>
            <w:r w:rsidRPr="00B677E8">
              <w:rPr>
                <w:lang w:eastAsia="fi-FI"/>
              </w:rPr>
              <w:t>DC_66A_n71A</w:t>
            </w:r>
          </w:p>
        </w:tc>
      </w:tr>
      <w:tr w:rsidR="008D1E4A" w:rsidRPr="00EF5447" w14:paraId="6DFE18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AB4D0" w14:textId="77777777" w:rsidR="008D1E4A" w:rsidRPr="00EF5447" w:rsidRDefault="008D1E4A" w:rsidP="00C620E0">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4E97802E" w14:textId="77777777" w:rsidR="008D1E4A" w:rsidRPr="00EF5447" w:rsidRDefault="008D1E4A" w:rsidP="00C620E0">
            <w:pPr>
              <w:pStyle w:val="TAC"/>
              <w:rPr>
                <w:lang w:eastAsia="ja-JP"/>
              </w:rPr>
            </w:pPr>
            <w:r w:rsidRPr="00EF5447">
              <w:rPr>
                <w:lang w:eastAsia="ja-JP"/>
              </w:rPr>
              <w:t>DC_71A_n78A</w:t>
            </w:r>
          </w:p>
          <w:p w14:paraId="251D3EC7" w14:textId="77777777" w:rsidR="008D1E4A" w:rsidRPr="00EF5447" w:rsidRDefault="008D1E4A" w:rsidP="00C620E0">
            <w:pPr>
              <w:pStyle w:val="TAC"/>
              <w:rPr>
                <w:rFonts w:eastAsia="Malgun Gothic"/>
                <w:lang w:eastAsia="ko-KR"/>
              </w:rPr>
            </w:pPr>
            <w:r w:rsidRPr="00EF5447">
              <w:rPr>
                <w:lang w:eastAsia="ja-JP"/>
              </w:rPr>
              <w:t>DC_66A_n78A</w:t>
            </w:r>
          </w:p>
        </w:tc>
      </w:tr>
      <w:tr w:rsidR="008D1E4A" w:rsidRPr="00EF5447" w14:paraId="5AFFF4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F0041" w14:textId="77777777" w:rsidR="008D1E4A" w:rsidRPr="00EF5447" w:rsidRDefault="008D1E4A" w:rsidP="00C620E0">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CB98CF7" w14:textId="77777777" w:rsidR="008D1E4A" w:rsidRPr="00EF5447" w:rsidRDefault="008D1E4A" w:rsidP="00C620E0">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561A0EC" w14:textId="77777777" w:rsidR="008D1E4A" w:rsidRPr="00EF5447" w:rsidRDefault="008D1E4A" w:rsidP="00C620E0">
            <w:pPr>
              <w:pStyle w:val="TAC"/>
              <w:rPr>
                <w:lang w:eastAsia="zh-CN"/>
              </w:rPr>
            </w:pPr>
            <w:r w:rsidRPr="00EF5447">
              <w:rPr>
                <w:lang w:eastAsia="zh-CN"/>
              </w:rPr>
              <w:t>DC_66A_n78A</w:t>
            </w:r>
          </w:p>
          <w:p w14:paraId="5D673242" w14:textId="77777777" w:rsidR="008D1E4A" w:rsidRPr="00EF5447" w:rsidRDefault="008D1E4A" w:rsidP="00C620E0">
            <w:pPr>
              <w:pStyle w:val="TAC"/>
              <w:rPr>
                <w:lang w:eastAsia="zh-CN"/>
              </w:rPr>
            </w:pPr>
            <w:r w:rsidRPr="00EF5447">
              <w:rPr>
                <w:lang w:eastAsia="zh-CN"/>
              </w:rPr>
              <w:t>DC_66A_n86A_ULSUP-TDM_n78A</w:t>
            </w:r>
          </w:p>
        </w:tc>
      </w:tr>
      <w:tr w:rsidR="008D1E4A" w:rsidRPr="00EF5447" w14:paraId="1DEFFCC9" w14:textId="77777777" w:rsidTr="00C620E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852D8BE" w14:textId="77777777" w:rsidR="008D1E4A" w:rsidRPr="00EF5447" w:rsidRDefault="008D1E4A" w:rsidP="00C620E0">
            <w:pPr>
              <w:pStyle w:val="TAN"/>
            </w:pPr>
            <w:r w:rsidRPr="00EF5447">
              <w:lastRenderedPageBreak/>
              <w:t>NOTE 1:</w:t>
            </w:r>
            <w:r w:rsidRPr="00EF5447">
              <w:tab/>
              <w:t>Uplink EN-DC configurations are the configurations supported by the present release of specifications.</w:t>
            </w:r>
          </w:p>
          <w:p w14:paraId="0D51C47F" w14:textId="77777777" w:rsidR="008D1E4A" w:rsidRPr="00EF5447" w:rsidRDefault="008D1E4A" w:rsidP="00C620E0">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14EBFCF4" w14:textId="77777777" w:rsidR="008D1E4A" w:rsidRPr="00EF5447" w:rsidRDefault="008D1E4A" w:rsidP="00C620E0">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3C53D4B0" w14:textId="77777777" w:rsidR="008D1E4A" w:rsidRPr="00EF5447" w:rsidRDefault="008D1E4A" w:rsidP="00C620E0">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71338AE" w14:textId="77777777" w:rsidR="008D1E4A" w:rsidRPr="00EF5447" w:rsidRDefault="008D1E4A" w:rsidP="00C620E0">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377255C3" w14:textId="77777777" w:rsidR="008D1E4A" w:rsidRPr="00EF5447" w:rsidRDefault="008D1E4A" w:rsidP="00C620E0">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850D8B5" w14:textId="77777777" w:rsidR="008D1E4A" w:rsidRPr="00EF5447" w:rsidRDefault="008D1E4A" w:rsidP="00C620E0">
            <w:pPr>
              <w:pStyle w:val="TAN"/>
              <w:rPr>
                <w:rFonts w:eastAsia="PMingLiU" w:cs="Arial"/>
                <w:lang w:eastAsia="zh-TW"/>
              </w:rPr>
            </w:pPr>
            <w:r w:rsidRPr="00EF5447">
              <w:rPr>
                <w:rFonts w:eastAsia="PMingLiU"/>
                <w:lang w:eastAsia="zh-TW"/>
              </w:rPr>
              <w:t>NOTE 7:</w:t>
            </w:r>
            <w:r w:rsidRPr="00EF5447">
              <w:tab/>
              <w:t>Void.</w:t>
            </w:r>
          </w:p>
          <w:p w14:paraId="10965A71" w14:textId="77777777" w:rsidR="008D1E4A" w:rsidRPr="00EF5447" w:rsidRDefault="008D1E4A" w:rsidP="00C620E0">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3186DD9" w14:textId="77777777" w:rsidR="008D1E4A" w:rsidRPr="00EF5447" w:rsidRDefault="008D1E4A" w:rsidP="00C620E0">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B3B2502" w14:textId="77777777" w:rsidR="008D1E4A" w:rsidRPr="00EF5447" w:rsidRDefault="008D1E4A" w:rsidP="00C620E0">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70764E9" w14:textId="77777777" w:rsidR="008D1E4A" w:rsidRPr="00EF5447" w:rsidRDefault="008D1E4A" w:rsidP="00C620E0">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1B73EC5" w14:textId="77777777" w:rsidR="008D1E4A" w:rsidRPr="00EF5447" w:rsidRDefault="008D1E4A" w:rsidP="00C620E0">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1AC1702E" w14:textId="77777777" w:rsidR="008D1E4A" w:rsidRPr="00EF5447" w:rsidRDefault="008D1E4A" w:rsidP="008D1E4A"/>
    <w:p w14:paraId="09F9614B" w14:textId="77777777" w:rsidR="008D1E4A" w:rsidRPr="00EF5447" w:rsidRDefault="008D1E4A" w:rsidP="008D1E4A">
      <w:pPr>
        <w:pStyle w:val="Heading4"/>
      </w:pPr>
      <w:bookmarkStart w:id="53" w:name="_Toc61378102"/>
      <w:bookmarkStart w:id="54" w:name="_Toc61378577"/>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53"/>
      <w:bookmarkEnd w:id="54"/>
    </w:p>
    <w:p w14:paraId="3F161FC9" w14:textId="77777777" w:rsidR="008D1E4A" w:rsidRPr="00EF5447" w:rsidRDefault="008D1E4A" w:rsidP="008D1E4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D1E4A" w:rsidRPr="00EF5447" w14:paraId="1A2D3296"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CE3BEF" w14:textId="77777777" w:rsidR="008D1E4A" w:rsidRPr="00EF5447" w:rsidRDefault="008D1E4A" w:rsidP="00C620E0">
            <w:pPr>
              <w:pStyle w:val="TAH"/>
              <w:rPr>
                <w:lang w:eastAsia="fi-FI"/>
              </w:rPr>
            </w:pPr>
            <w:r w:rsidRPr="00EF5447">
              <w:rPr>
                <w:lang w:eastAsia="fi-FI"/>
              </w:rPr>
              <w:t>NE-DC</w:t>
            </w:r>
          </w:p>
          <w:p w14:paraId="58DE1877" w14:textId="77777777" w:rsidR="008D1E4A" w:rsidRPr="00EF5447" w:rsidRDefault="008D1E4A" w:rsidP="00C620E0">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B5D627F" w14:textId="77777777" w:rsidR="008D1E4A" w:rsidRPr="00EF5447" w:rsidRDefault="008D1E4A" w:rsidP="00C620E0">
            <w:pPr>
              <w:pStyle w:val="TAH"/>
              <w:rPr>
                <w:lang w:eastAsia="fi-FI"/>
              </w:rPr>
            </w:pPr>
            <w:r w:rsidRPr="00EF5447">
              <w:rPr>
                <w:lang w:eastAsia="fi-FI"/>
              </w:rPr>
              <w:t>Uplink NE-DC</w:t>
            </w:r>
          </w:p>
          <w:p w14:paraId="2898971A" w14:textId="77777777" w:rsidR="008D1E4A" w:rsidRPr="00EF5447" w:rsidRDefault="008D1E4A" w:rsidP="00C620E0">
            <w:pPr>
              <w:pStyle w:val="TAH"/>
              <w:rPr>
                <w:lang w:eastAsia="fi-FI"/>
              </w:rPr>
            </w:pPr>
            <w:r w:rsidRPr="00EF5447">
              <w:rPr>
                <w:lang w:eastAsia="fi-FI"/>
              </w:rPr>
              <w:t>configuration</w:t>
            </w:r>
          </w:p>
          <w:p w14:paraId="00E988AE" w14:textId="77777777" w:rsidR="008D1E4A" w:rsidRPr="00EF5447" w:rsidRDefault="008D1E4A" w:rsidP="00C620E0">
            <w:pPr>
              <w:pStyle w:val="TAH"/>
              <w:rPr>
                <w:lang w:eastAsia="fi-FI"/>
              </w:rPr>
            </w:pPr>
            <w:r w:rsidRPr="00EF5447">
              <w:rPr>
                <w:lang w:eastAsia="fi-FI"/>
              </w:rPr>
              <w:t>(NOTE 1)</w:t>
            </w:r>
          </w:p>
        </w:tc>
      </w:tr>
      <w:tr w:rsidR="008D1E4A" w:rsidRPr="00EF5447" w14:paraId="52E5E9B9"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2FA60E2" w14:textId="77777777" w:rsidR="008D1E4A" w:rsidRPr="00EF5447" w:rsidRDefault="008D1E4A" w:rsidP="00C620E0">
            <w:pPr>
              <w:pStyle w:val="TAC"/>
              <w:rPr>
                <w:lang w:eastAsia="fi-FI"/>
              </w:rPr>
            </w:pPr>
            <w:r w:rsidRPr="00EF5447">
              <w:rPr>
                <w:lang w:eastAsia="zh-CN"/>
              </w:rPr>
              <w:t>DC_n78A_1A-3A</w:t>
            </w:r>
          </w:p>
        </w:tc>
        <w:tc>
          <w:tcPr>
            <w:tcW w:w="3604" w:type="dxa"/>
            <w:tcBorders>
              <w:top w:val="single" w:sz="4" w:space="0" w:color="auto"/>
              <w:left w:val="single" w:sz="4" w:space="0" w:color="auto"/>
              <w:bottom w:val="single" w:sz="4" w:space="0" w:color="auto"/>
              <w:right w:val="single" w:sz="4" w:space="0" w:color="auto"/>
            </w:tcBorders>
            <w:hideMark/>
          </w:tcPr>
          <w:p w14:paraId="6A63B2E0" w14:textId="77777777" w:rsidR="008D1E4A" w:rsidRPr="00EF5447" w:rsidRDefault="008D1E4A" w:rsidP="00C620E0">
            <w:pPr>
              <w:pStyle w:val="TAC"/>
              <w:rPr>
                <w:lang w:eastAsia="zh-CN"/>
              </w:rPr>
            </w:pPr>
            <w:r w:rsidRPr="00EF5447">
              <w:rPr>
                <w:lang w:eastAsia="zh-CN"/>
              </w:rPr>
              <w:t>DC_n78A_1A</w:t>
            </w:r>
          </w:p>
          <w:p w14:paraId="0DD22BC5" w14:textId="77777777" w:rsidR="008D1E4A" w:rsidRPr="00EF5447" w:rsidRDefault="008D1E4A" w:rsidP="00C620E0">
            <w:pPr>
              <w:pStyle w:val="TAC"/>
              <w:rPr>
                <w:lang w:eastAsia="fi-FI"/>
              </w:rPr>
            </w:pPr>
            <w:r w:rsidRPr="00EF5447">
              <w:rPr>
                <w:lang w:eastAsia="zh-CN"/>
              </w:rPr>
              <w:t>DC_n78A_3A</w:t>
            </w:r>
          </w:p>
        </w:tc>
      </w:tr>
      <w:tr w:rsidR="008D1E4A" w:rsidRPr="00EF5447" w14:paraId="730CA7C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9445125" w14:textId="77777777" w:rsidR="008D1E4A" w:rsidRPr="00EF5447" w:rsidRDefault="008D1E4A" w:rsidP="00C620E0">
            <w:pPr>
              <w:pStyle w:val="TAC"/>
              <w:rPr>
                <w:lang w:eastAsia="zh-CN"/>
              </w:rPr>
            </w:pPr>
            <w:r w:rsidRPr="00EF5447">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2CE9EAB5" w14:textId="77777777" w:rsidR="008D1E4A" w:rsidRPr="00EF5447" w:rsidRDefault="008D1E4A" w:rsidP="00C620E0">
            <w:pPr>
              <w:pStyle w:val="TAC"/>
              <w:rPr>
                <w:lang w:eastAsia="zh-CN"/>
              </w:rPr>
            </w:pPr>
            <w:r w:rsidRPr="00EF5447">
              <w:rPr>
                <w:lang w:eastAsia="zh-CN"/>
              </w:rPr>
              <w:t>DC_n78A_1A</w:t>
            </w:r>
          </w:p>
          <w:p w14:paraId="24DDFBAB" w14:textId="77777777" w:rsidR="008D1E4A" w:rsidRPr="00EF5447" w:rsidRDefault="008D1E4A" w:rsidP="00C620E0">
            <w:pPr>
              <w:pStyle w:val="TAC"/>
              <w:rPr>
                <w:lang w:eastAsia="zh-CN"/>
              </w:rPr>
            </w:pPr>
            <w:r w:rsidRPr="00EF5447">
              <w:rPr>
                <w:lang w:eastAsia="zh-CN"/>
              </w:rPr>
              <w:t>DC_n78A_3A</w:t>
            </w:r>
          </w:p>
        </w:tc>
      </w:tr>
      <w:tr w:rsidR="008D1E4A" w:rsidRPr="00EF5447" w14:paraId="41E49790"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78CB91C" w14:textId="77777777" w:rsidR="008D1E4A" w:rsidRPr="00EF5447" w:rsidRDefault="008D1E4A" w:rsidP="00C620E0">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7CA635EB" w14:textId="77777777" w:rsidR="008D1E4A" w:rsidRPr="00EF5447" w:rsidRDefault="008D1E4A" w:rsidP="00C620E0">
            <w:pPr>
              <w:pStyle w:val="TAC"/>
              <w:rPr>
                <w:lang w:eastAsia="zh-CN"/>
              </w:rPr>
            </w:pPr>
            <w:r w:rsidRPr="00EF5447">
              <w:rPr>
                <w:lang w:eastAsia="zh-CN"/>
              </w:rPr>
              <w:t>DC_n78A_1A</w:t>
            </w:r>
          </w:p>
          <w:p w14:paraId="0F6F74E8" w14:textId="77777777" w:rsidR="008D1E4A" w:rsidRPr="00EF5447" w:rsidRDefault="008D1E4A" w:rsidP="00C620E0">
            <w:pPr>
              <w:pStyle w:val="TAC"/>
              <w:rPr>
                <w:lang w:eastAsia="fi-FI"/>
              </w:rPr>
            </w:pPr>
            <w:r w:rsidRPr="00EF5447">
              <w:rPr>
                <w:lang w:eastAsia="zh-CN"/>
              </w:rPr>
              <w:t>DC_n78A_5A</w:t>
            </w:r>
          </w:p>
        </w:tc>
      </w:tr>
      <w:tr w:rsidR="008D1E4A" w:rsidRPr="00EF5447" w14:paraId="7CB64949"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973A63" w14:textId="77777777" w:rsidR="008D1E4A" w:rsidRPr="00EF5447" w:rsidRDefault="008D1E4A" w:rsidP="00C620E0">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39A7E851" w14:textId="77777777" w:rsidR="008D1E4A" w:rsidRPr="00EF5447" w:rsidRDefault="008D1E4A" w:rsidP="00C620E0">
            <w:pPr>
              <w:pStyle w:val="TAC"/>
              <w:rPr>
                <w:lang w:eastAsia="zh-CN"/>
              </w:rPr>
            </w:pPr>
            <w:r w:rsidRPr="00EF5447">
              <w:rPr>
                <w:lang w:eastAsia="zh-CN"/>
              </w:rPr>
              <w:t>DC_n78A_1A</w:t>
            </w:r>
          </w:p>
          <w:p w14:paraId="79884B1B" w14:textId="77777777" w:rsidR="008D1E4A" w:rsidRPr="00EF5447" w:rsidRDefault="008D1E4A" w:rsidP="00C620E0">
            <w:pPr>
              <w:pStyle w:val="TAC"/>
              <w:rPr>
                <w:lang w:eastAsia="zh-CN"/>
              </w:rPr>
            </w:pPr>
            <w:r w:rsidRPr="00EF5447">
              <w:rPr>
                <w:lang w:eastAsia="zh-CN"/>
              </w:rPr>
              <w:t>DC_n78A_7A</w:t>
            </w:r>
          </w:p>
        </w:tc>
      </w:tr>
      <w:tr w:rsidR="008D1E4A" w:rsidRPr="00EF5447" w14:paraId="490BB17F"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2666BC" w14:textId="77777777" w:rsidR="008D1E4A" w:rsidRPr="00EF5447" w:rsidRDefault="008D1E4A" w:rsidP="00C620E0">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744025D1" w14:textId="77777777" w:rsidR="008D1E4A" w:rsidRPr="00EF5447" w:rsidRDefault="008D1E4A" w:rsidP="00C620E0">
            <w:pPr>
              <w:pStyle w:val="TAC"/>
              <w:rPr>
                <w:lang w:eastAsia="zh-CN"/>
              </w:rPr>
            </w:pPr>
            <w:r w:rsidRPr="00EF5447">
              <w:rPr>
                <w:lang w:eastAsia="zh-CN"/>
              </w:rPr>
              <w:t>DC_n78A_1A</w:t>
            </w:r>
          </w:p>
          <w:p w14:paraId="5BF7B5F0" w14:textId="77777777" w:rsidR="008D1E4A" w:rsidRPr="00EF5447" w:rsidRDefault="008D1E4A" w:rsidP="00C620E0">
            <w:pPr>
              <w:pStyle w:val="TAC"/>
              <w:rPr>
                <w:lang w:eastAsia="zh-CN"/>
              </w:rPr>
            </w:pPr>
            <w:r w:rsidRPr="00EF5447">
              <w:rPr>
                <w:lang w:eastAsia="zh-CN"/>
              </w:rPr>
              <w:t>DC_n78A_7A</w:t>
            </w:r>
          </w:p>
        </w:tc>
      </w:tr>
      <w:tr w:rsidR="008D1E4A" w:rsidRPr="00EF5447" w14:paraId="36C8AE6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0A531E5" w14:textId="77777777" w:rsidR="008D1E4A" w:rsidRPr="00EF5447" w:rsidRDefault="008D1E4A" w:rsidP="00C620E0">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3C781973" w14:textId="77777777" w:rsidR="008D1E4A" w:rsidRPr="00EF5447" w:rsidRDefault="008D1E4A" w:rsidP="00C620E0">
            <w:pPr>
              <w:pStyle w:val="TAC"/>
              <w:rPr>
                <w:lang w:eastAsia="zh-CN"/>
              </w:rPr>
            </w:pPr>
            <w:r w:rsidRPr="00EF5447">
              <w:rPr>
                <w:lang w:eastAsia="zh-CN"/>
              </w:rPr>
              <w:t>DC_n78A_1A</w:t>
            </w:r>
          </w:p>
          <w:p w14:paraId="667522E6" w14:textId="77777777" w:rsidR="008D1E4A" w:rsidRPr="00EF5447" w:rsidRDefault="008D1E4A" w:rsidP="00C620E0">
            <w:pPr>
              <w:pStyle w:val="TAC"/>
              <w:rPr>
                <w:lang w:eastAsia="zh-CN"/>
              </w:rPr>
            </w:pPr>
            <w:r w:rsidRPr="00EF5447">
              <w:rPr>
                <w:lang w:eastAsia="zh-CN"/>
              </w:rPr>
              <w:t>DC_n78A_8A</w:t>
            </w:r>
          </w:p>
        </w:tc>
      </w:tr>
      <w:tr w:rsidR="008D1E4A" w:rsidRPr="00EF5447" w14:paraId="375F85EA"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D70E31" w14:textId="77777777" w:rsidR="008D1E4A" w:rsidRPr="00EF5447" w:rsidRDefault="008D1E4A" w:rsidP="00C620E0">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14483BCE" w14:textId="77777777" w:rsidR="008D1E4A" w:rsidRPr="00EF5447" w:rsidRDefault="008D1E4A" w:rsidP="00C620E0">
            <w:pPr>
              <w:pStyle w:val="TAC"/>
              <w:rPr>
                <w:lang w:eastAsia="zh-CN"/>
              </w:rPr>
            </w:pPr>
            <w:r w:rsidRPr="00EF5447">
              <w:rPr>
                <w:lang w:eastAsia="zh-CN"/>
              </w:rPr>
              <w:t>DC_n78A_3A</w:t>
            </w:r>
          </w:p>
          <w:p w14:paraId="322B04AF" w14:textId="77777777" w:rsidR="008D1E4A" w:rsidRPr="00EF5447" w:rsidRDefault="008D1E4A" w:rsidP="00C620E0">
            <w:pPr>
              <w:pStyle w:val="TAC"/>
              <w:rPr>
                <w:lang w:eastAsia="fi-FI"/>
              </w:rPr>
            </w:pPr>
            <w:r w:rsidRPr="00EF5447">
              <w:rPr>
                <w:lang w:eastAsia="zh-CN"/>
              </w:rPr>
              <w:t>DC_n78A_5A</w:t>
            </w:r>
          </w:p>
        </w:tc>
      </w:tr>
      <w:tr w:rsidR="008D1E4A" w:rsidRPr="00EF5447" w14:paraId="527CAEDB"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A141C4" w14:textId="77777777" w:rsidR="008D1E4A" w:rsidRPr="00EF5447" w:rsidRDefault="008D1E4A" w:rsidP="00C620E0">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5364DB49" w14:textId="77777777" w:rsidR="008D1E4A" w:rsidRPr="00EF5447" w:rsidRDefault="008D1E4A" w:rsidP="00C620E0">
            <w:pPr>
              <w:pStyle w:val="TAC"/>
              <w:rPr>
                <w:lang w:eastAsia="zh-CN"/>
              </w:rPr>
            </w:pPr>
            <w:r w:rsidRPr="00EF5447">
              <w:rPr>
                <w:lang w:eastAsia="zh-CN"/>
              </w:rPr>
              <w:t>DC_n78A_3A</w:t>
            </w:r>
          </w:p>
          <w:p w14:paraId="5F3D6C9D" w14:textId="77777777" w:rsidR="008D1E4A" w:rsidRPr="00EF5447" w:rsidRDefault="008D1E4A" w:rsidP="00C620E0">
            <w:pPr>
              <w:pStyle w:val="TAC"/>
              <w:rPr>
                <w:lang w:eastAsia="zh-CN"/>
              </w:rPr>
            </w:pPr>
            <w:r w:rsidRPr="00EF5447">
              <w:rPr>
                <w:lang w:eastAsia="zh-CN"/>
              </w:rPr>
              <w:t>DC_n78A_7A</w:t>
            </w:r>
          </w:p>
        </w:tc>
      </w:tr>
      <w:tr w:rsidR="008D1E4A" w:rsidRPr="00EF5447" w14:paraId="5DF86A21"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4CF003" w14:textId="77777777" w:rsidR="008D1E4A" w:rsidRPr="00EF5447" w:rsidRDefault="008D1E4A" w:rsidP="00C620E0">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66A05E82" w14:textId="77777777" w:rsidR="008D1E4A" w:rsidRPr="00EF5447" w:rsidRDefault="008D1E4A" w:rsidP="00C620E0">
            <w:pPr>
              <w:pStyle w:val="TAC"/>
              <w:rPr>
                <w:lang w:eastAsia="zh-CN"/>
              </w:rPr>
            </w:pPr>
            <w:r w:rsidRPr="00EF5447">
              <w:rPr>
                <w:lang w:eastAsia="zh-CN"/>
              </w:rPr>
              <w:t>DC_n78A_3A</w:t>
            </w:r>
          </w:p>
          <w:p w14:paraId="31567CA4" w14:textId="77777777" w:rsidR="008D1E4A" w:rsidRPr="00EF5447" w:rsidRDefault="008D1E4A" w:rsidP="00C620E0">
            <w:pPr>
              <w:pStyle w:val="TAC"/>
              <w:rPr>
                <w:lang w:eastAsia="zh-CN"/>
              </w:rPr>
            </w:pPr>
            <w:r w:rsidRPr="00EF5447">
              <w:rPr>
                <w:lang w:eastAsia="zh-CN"/>
              </w:rPr>
              <w:t>DC_n78A_7A</w:t>
            </w:r>
          </w:p>
        </w:tc>
      </w:tr>
      <w:tr w:rsidR="008D1E4A" w:rsidRPr="00EF5447" w14:paraId="73BDDCC6"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E0C69EE" w14:textId="77777777" w:rsidR="008D1E4A" w:rsidRPr="00EF5447" w:rsidRDefault="008D1E4A" w:rsidP="00C620E0">
            <w:pPr>
              <w:pStyle w:val="TAC"/>
              <w:rPr>
                <w:lang w:eastAsia="zh-CN"/>
              </w:rPr>
            </w:pPr>
            <w:r w:rsidRPr="00EF5447">
              <w:rPr>
                <w:lang w:eastAsia="zh-CN"/>
              </w:rPr>
              <w:t>DC_n78A_3A-8A</w:t>
            </w:r>
          </w:p>
        </w:tc>
        <w:tc>
          <w:tcPr>
            <w:tcW w:w="3604" w:type="dxa"/>
            <w:tcBorders>
              <w:top w:val="single" w:sz="4" w:space="0" w:color="auto"/>
              <w:left w:val="single" w:sz="4" w:space="0" w:color="auto"/>
              <w:bottom w:val="single" w:sz="4" w:space="0" w:color="auto"/>
              <w:right w:val="single" w:sz="4" w:space="0" w:color="auto"/>
            </w:tcBorders>
            <w:hideMark/>
          </w:tcPr>
          <w:p w14:paraId="5D487F30" w14:textId="77777777" w:rsidR="008D1E4A" w:rsidRPr="00EF5447" w:rsidRDefault="008D1E4A" w:rsidP="00C620E0">
            <w:pPr>
              <w:pStyle w:val="TAC"/>
              <w:rPr>
                <w:lang w:eastAsia="zh-CN"/>
              </w:rPr>
            </w:pPr>
            <w:r w:rsidRPr="00EF5447">
              <w:rPr>
                <w:lang w:eastAsia="zh-CN"/>
              </w:rPr>
              <w:t>DC_n78A_3A</w:t>
            </w:r>
          </w:p>
          <w:p w14:paraId="41444953" w14:textId="77777777" w:rsidR="008D1E4A" w:rsidRPr="00EF5447" w:rsidRDefault="008D1E4A" w:rsidP="00C620E0">
            <w:pPr>
              <w:pStyle w:val="TAC"/>
              <w:rPr>
                <w:lang w:eastAsia="zh-CN"/>
              </w:rPr>
            </w:pPr>
            <w:r w:rsidRPr="00EF5447">
              <w:rPr>
                <w:lang w:eastAsia="zh-CN"/>
              </w:rPr>
              <w:t>DC_n78A_8A</w:t>
            </w:r>
          </w:p>
        </w:tc>
      </w:tr>
      <w:tr w:rsidR="008D1E4A" w:rsidRPr="00EF5447" w14:paraId="4B7A1DE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5CBA026" w14:textId="77777777" w:rsidR="008D1E4A" w:rsidRPr="00EF5447" w:rsidRDefault="008D1E4A" w:rsidP="00C620E0">
            <w:pPr>
              <w:pStyle w:val="TAC"/>
              <w:rPr>
                <w:lang w:eastAsia="zh-CN"/>
              </w:rPr>
            </w:pPr>
            <w:r w:rsidRPr="00EF5447">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7FCBB455" w14:textId="77777777" w:rsidR="008D1E4A" w:rsidRPr="00EF5447" w:rsidRDefault="008D1E4A" w:rsidP="00C620E0">
            <w:pPr>
              <w:pStyle w:val="TAC"/>
              <w:rPr>
                <w:lang w:eastAsia="zh-CN"/>
              </w:rPr>
            </w:pPr>
            <w:r w:rsidRPr="00EF5447">
              <w:rPr>
                <w:lang w:eastAsia="zh-CN"/>
              </w:rPr>
              <w:t>DC_n78A_3A</w:t>
            </w:r>
          </w:p>
          <w:p w14:paraId="44D21B9D" w14:textId="77777777" w:rsidR="008D1E4A" w:rsidRPr="00EF5447" w:rsidRDefault="008D1E4A" w:rsidP="00C620E0">
            <w:pPr>
              <w:pStyle w:val="TAC"/>
              <w:rPr>
                <w:lang w:eastAsia="zh-CN"/>
              </w:rPr>
            </w:pPr>
            <w:r w:rsidRPr="00EF5447">
              <w:rPr>
                <w:lang w:eastAsia="zh-CN"/>
              </w:rPr>
              <w:t>DC_n78A_8A</w:t>
            </w:r>
          </w:p>
        </w:tc>
      </w:tr>
      <w:tr w:rsidR="008D1E4A" w:rsidRPr="00EF5447" w14:paraId="1D8E9C0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6D99516" w14:textId="77777777" w:rsidR="008D1E4A" w:rsidRPr="00EF5447" w:rsidRDefault="008D1E4A" w:rsidP="00C620E0">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4393DFE" w14:textId="77777777" w:rsidR="008D1E4A" w:rsidRPr="00EF5447" w:rsidRDefault="008D1E4A" w:rsidP="00C620E0">
            <w:pPr>
              <w:pStyle w:val="TAC"/>
              <w:rPr>
                <w:lang w:eastAsia="zh-CN"/>
              </w:rPr>
            </w:pPr>
            <w:r w:rsidRPr="00EF5447">
              <w:rPr>
                <w:lang w:eastAsia="zh-CN"/>
              </w:rPr>
              <w:t>DC_n78A_5A</w:t>
            </w:r>
          </w:p>
          <w:p w14:paraId="230BFA50" w14:textId="77777777" w:rsidR="008D1E4A" w:rsidRPr="00EF5447" w:rsidRDefault="008D1E4A" w:rsidP="00C620E0">
            <w:pPr>
              <w:pStyle w:val="TAC"/>
              <w:rPr>
                <w:lang w:eastAsia="fi-FI"/>
              </w:rPr>
            </w:pPr>
            <w:r w:rsidRPr="00EF5447">
              <w:rPr>
                <w:lang w:eastAsia="zh-CN"/>
              </w:rPr>
              <w:t>DC_n78A_7A</w:t>
            </w:r>
          </w:p>
        </w:tc>
      </w:tr>
      <w:tr w:rsidR="008D1E4A" w:rsidRPr="00EF5447" w14:paraId="6C1087D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3040DD7" w14:textId="77777777" w:rsidR="008D1E4A" w:rsidRPr="00EF5447" w:rsidRDefault="008D1E4A" w:rsidP="00C620E0">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4D93900D" w14:textId="77777777" w:rsidR="008D1E4A" w:rsidRPr="00EF5447" w:rsidRDefault="008D1E4A" w:rsidP="00C620E0">
            <w:pPr>
              <w:pStyle w:val="TAC"/>
              <w:rPr>
                <w:lang w:eastAsia="zh-CN"/>
              </w:rPr>
            </w:pPr>
            <w:r w:rsidRPr="00EF5447">
              <w:rPr>
                <w:lang w:eastAsia="zh-CN"/>
              </w:rPr>
              <w:t>DC_n78A_5A</w:t>
            </w:r>
          </w:p>
          <w:p w14:paraId="310A1D3D" w14:textId="77777777" w:rsidR="008D1E4A" w:rsidRPr="00EF5447" w:rsidRDefault="008D1E4A" w:rsidP="00C620E0">
            <w:pPr>
              <w:pStyle w:val="TAC"/>
              <w:rPr>
                <w:lang w:eastAsia="zh-CN"/>
              </w:rPr>
            </w:pPr>
            <w:r w:rsidRPr="00EF5447">
              <w:rPr>
                <w:lang w:eastAsia="zh-CN"/>
              </w:rPr>
              <w:t>DC_n78A_7A</w:t>
            </w:r>
          </w:p>
        </w:tc>
      </w:tr>
      <w:tr w:rsidR="008D1E4A" w:rsidRPr="00EF5447" w14:paraId="588018BF" w14:textId="77777777" w:rsidTr="00C620E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1377B40" w14:textId="77777777" w:rsidR="008D1E4A" w:rsidRPr="00EF5447" w:rsidRDefault="008D1E4A" w:rsidP="00C620E0">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54230B4" w14:textId="77777777" w:rsidR="008D1E4A" w:rsidRPr="00EF5447" w:rsidRDefault="008D1E4A" w:rsidP="008D1E4A"/>
    <w:p w14:paraId="175330A6" w14:textId="77777777" w:rsidR="008D1E4A" w:rsidRPr="00EF5447" w:rsidRDefault="008D1E4A" w:rsidP="008D1E4A">
      <w:pPr>
        <w:pStyle w:val="Heading4"/>
      </w:pPr>
      <w:bookmarkStart w:id="55" w:name="_Toc21351524"/>
      <w:bookmarkStart w:id="56" w:name="_Toc29807106"/>
      <w:bookmarkStart w:id="57" w:name="_Toc36648820"/>
      <w:bookmarkStart w:id="58" w:name="_Toc36651545"/>
      <w:bookmarkStart w:id="59" w:name="_Toc37256479"/>
      <w:bookmarkStart w:id="60" w:name="_Toc37256820"/>
      <w:bookmarkStart w:id="61" w:name="_Toc45890517"/>
      <w:bookmarkStart w:id="62" w:name="_Toc45891741"/>
      <w:bookmarkStart w:id="63" w:name="_Toc45892151"/>
      <w:bookmarkStart w:id="64" w:name="_Toc45892561"/>
      <w:bookmarkStart w:id="65" w:name="_Toc52352974"/>
      <w:bookmarkStart w:id="66" w:name="_Toc53174797"/>
      <w:bookmarkStart w:id="67" w:name="_Toc61378103"/>
      <w:bookmarkStart w:id="68"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D7E202D" w14:textId="77777777" w:rsidR="008D1E4A" w:rsidRPr="00EF5447" w:rsidRDefault="008D1E4A" w:rsidP="008D1E4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D1E4A" w:rsidRPr="00EF5447" w14:paraId="557538AF" w14:textId="77777777" w:rsidTr="00C620E0">
        <w:trPr>
          <w:trHeight w:val="187"/>
          <w:tblHeader/>
          <w:jc w:val="center"/>
        </w:trPr>
        <w:tc>
          <w:tcPr>
            <w:tcW w:w="3461" w:type="dxa"/>
            <w:shd w:val="clear" w:color="auto" w:fill="auto"/>
            <w:hideMark/>
          </w:tcPr>
          <w:p w14:paraId="1AA55051" w14:textId="77777777" w:rsidR="008D1E4A" w:rsidRPr="00EF5447" w:rsidRDefault="008D1E4A" w:rsidP="00C620E0">
            <w:pPr>
              <w:pStyle w:val="TAH"/>
              <w:rPr>
                <w:lang w:eastAsia="fi-FI"/>
              </w:rPr>
            </w:pPr>
            <w:r w:rsidRPr="00EF5447">
              <w:rPr>
                <w:lang w:eastAsia="fi-FI"/>
              </w:rPr>
              <w:lastRenderedPageBreak/>
              <w:t>EN-DC</w:t>
            </w:r>
          </w:p>
          <w:p w14:paraId="5306F18A" w14:textId="77777777" w:rsidR="008D1E4A" w:rsidRPr="00EF5447" w:rsidRDefault="008D1E4A" w:rsidP="00C620E0">
            <w:pPr>
              <w:pStyle w:val="TAH"/>
              <w:rPr>
                <w:lang w:eastAsia="fi-FI"/>
              </w:rPr>
            </w:pPr>
            <w:r w:rsidRPr="00EF5447">
              <w:rPr>
                <w:lang w:eastAsia="fi-FI"/>
              </w:rPr>
              <w:t>configuration</w:t>
            </w:r>
          </w:p>
        </w:tc>
        <w:tc>
          <w:tcPr>
            <w:tcW w:w="3514" w:type="dxa"/>
          </w:tcPr>
          <w:p w14:paraId="4C6D2B3A" w14:textId="77777777" w:rsidR="008D1E4A" w:rsidRPr="00EF5447" w:rsidRDefault="008D1E4A" w:rsidP="00C620E0">
            <w:pPr>
              <w:pStyle w:val="TAH"/>
              <w:rPr>
                <w:lang w:eastAsia="fi-FI"/>
              </w:rPr>
            </w:pPr>
            <w:r w:rsidRPr="00EF5447">
              <w:rPr>
                <w:lang w:eastAsia="fi-FI"/>
              </w:rPr>
              <w:t>Uplink EN-DC</w:t>
            </w:r>
          </w:p>
          <w:p w14:paraId="13201FB9" w14:textId="77777777" w:rsidR="008D1E4A" w:rsidRPr="00EF5447" w:rsidRDefault="008D1E4A" w:rsidP="00C620E0">
            <w:pPr>
              <w:pStyle w:val="TAH"/>
              <w:rPr>
                <w:lang w:eastAsia="fi-FI"/>
              </w:rPr>
            </w:pPr>
            <w:r w:rsidRPr="00EF5447">
              <w:rPr>
                <w:lang w:eastAsia="fi-FI"/>
              </w:rPr>
              <w:t>configuration</w:t>
            </w:r>
          </w:p>
          <w:p w14:paraId="526DB2E7" w14:textId="77777777" w:rsidR="008D1E4A" w:rsidRPr="00EF5447" w:rsidRDefault="008D1E4A" w:rsidP="00C620E0">
            <w:pPr>
              <w:pStyle w:val="TAH"/>
              <w:rPr>
                <w:lang w:eastAsia="fi-FI"/>
              </w:rPr>
            </w:pPr>
            <w:r w:rsidRPr="00EF5447">
              <w:rPr>
                <w:lang w:eastAsia="fi-FI"/>
              </w:rPr>
              <w:t>(NOTE 1)</w:t>
            </w:r>
          </w:p>
        </w:tc>
      </w:tr>
      <w:tr w:rsidR="008D1E4A" w:rsidRPr="00EF5447" w14:paraId="7048A374" w14:textId="77777777" w:rsidTr="00C620E0">
        <w:trPr>
          <w:trHeight w:val="187"/>
          <w:jc w:val="center"/>
        </w:trPr>
        <w:tc>
          <w:tcPr>
            <w:tcW w:w="3461" w:type="dxa"/>
            <w:shd w:val="clear" w:color="auto" w:fill="auto"/>
            <w:noWrap/>
          </w:tcPr>
          <w:p w14:paraId="0D0C7994"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A0DABD" w14:textId="77777777" w:rsidR="008D1E4A" w:rsidRPr="00EF5447" w:rsidRDefault="008D1E4A" w:rsidP="00C620E0">
            <w:pPr>
              <w:pStyle w:val="TAC"/>
            </w:pPr>
            <w:r w:rsidRPr="00EF5447">
              <w:t>DC_</w:t>
            </w:r>
            <w:r w:rsidRPr="00EF5447">
              <w:rPr>
                <w:lang w:eastAsia="zh-CN"/>
              </w:rPr>
              <w:t>1</w:t>
            </w:r>
            <w:r w:rsidRPr="00EF5447">
              <w:t>A_n3A</w:t>
            </w:r>
          </w:p>
          <w:p w14:paraId="5FF4526F"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B0B5AFE"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DAEA6FA" w14:textId="77777777" w:rsidR="008D1E4A" w:rsidRPr="00EF5447" w:rsidRDefault="008D1E4A" w:rsidP="00C620E0">
            <w:pPr>
              <w:pStyle w:val="TAC"/>
              <w:rPr>
                <w:lang w:eastAsia="fi-FI"/>
              </w:rPr>
            </w:pPr>
            <w:r w:rsidRPr="00EF5447">
              <w:t>DC_</w:t>
            </w:r>
            <w:r w:rsidRPr="00EF5447">
              <w:rPr>
                <w:lang w:eastAsia="zh-CN"/>
              </w:rPr>
              <w:t>3</w:t>
            </w:r>
            <w:r w:rsidRPr="00EF5447">
              <w:t>A_n41A</w:t>
            </w:r>
          </w:p>
        </w:tc>
      </w:tr>
      <w:tr w:rsidR="008D1E4A" w:rsidRPr="00EF5447" w14:paraId="10128F60" w14:textId="77777777" w:rsidTr="00C620E0">
        <w:trPr>
          <w:trHeight w:val="187"/>
          <w:jc w:val="center"/>
        </w:trPr>
        <w:tc>
          <w:tcPr>
            <w:tcW w:w="3461" w:type="dxa"/>
            <w:shd w:val="clear" w:color="auto" w:fill="auto"/>
            <w:noWrap/>
          </w:tcPr>
          <w:p w14:paraId="2DB382CA"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AAD5DB7" w14:textId="77777777" w:rsidR="008D1E4A" w:rsidRPr="00EF5447" w:rsidRDefault="008D1E4A" w:rsidP="00C620E0">
            <w:pPr>
              <w:pStyle w:val="TAC"/>
            </w:pPr>
            <w:r w:rsidRPr="00EF5447">
              <w:t>DC_</w:t>
            </w:r>
            <w:r w:rsidRPr="00EF5447">
              <w:rPr>
                <w:lang w:eastAsia="zh-CN"/>
              </w:rPr>
              <w:t>1</w:t>
            </w:r>
            <w:r w:rsidRPr="00EF5447">
              <w:t>A_n3A</w:t>
            </w:r>
          </w:p>
          <w:p w14:paraId="47F1299F"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09D68112"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5224DE2" w14:textId="77777777" w:rsidR="008D1E4A" w:rsidRPr="00EF5447" w:rsidRDefault="008D1E4A" w:rsidP="00C620E0">
            <w:pPr>
              <w:pStyle w:val="TAC"/>
              <w:rPr>
                <w:lang w:eastAsia="fi-FI"/>
              </w:rPr>
            </w:pPr>
            <w:r w:rsidRPr="00EF5447">
              <w:t>DC_</w:t>
            </w:r>
            <w:r w:rsidRPr="00EF5447">
              <w:rPr>
                <w:lang w:eastAsia="zh-CN"/>
              </w:rPr>
              <w:t>3</w:t>
            </w:r>
            <w:r w:rsidRPr="00EF5447">
              <w:t>A_n77A</w:t>
            </w:r>
          </w:p>
        </w:tc>
      </w:tr>
      <w:tr w:rsidR="008D1E4A" w:rsidRPr="00EF5447" w14:paraId="024EDA97" w14:textId="77777777" w:rsidTr="00C620E0">
        <w:trPr>
          <w:trHeight w:val="187"/>
          <w:jc w:val="center"/>
        </w:trPr>
        <w:tc>
          <w:tcPr>
            <w:tcW w:w="3461" w:type="dxa"/>
            <w:shd w:val="clear" w:color="auto" w:fill="auto"/>
            <w:noWrap/>
          </w:tcPr>
          <w:p w14:paraId="33131929"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EB91813" w14:textId="77777777" w:rsidR="008D1E4A" w:rsidRPr="00EF5447" w:rsidRDefault="008D1E4A" w:rsidP="00C620E0">
            <w:pPr>
              <w:pStyle w:val="TAC"/>
            </w:pPr>
            <w:r w:rsidRPr="00EF5447">
              <w:t>DC_</w:t>
            </w:r>
            <w:r w:rsidRPr="00EF5447">
              <w:rPr>
                <w:lang w:eastAsia="zh-CN"/>
              </w:rPr>
              <w:t>1</w:t>
            </w:r>
            <w:r w:rsidRPr="00EF5447">
              <w:t>A_n3A</w:t>
            </w:r>
          </w:p>
          <w:p w14:paraId="1DDD9D78"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59EED524"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73AA08" w14:textId="77777777" w:rsidR="008D1E4A" w:rsidRPr="00EF5447" w:rsidRDefault="008D1E4A" w:rsidP="00C620E0">
            <w:pPr>
              <w:pStyle w:val="TAC"/>
              <w:rPr>
                <w:lang w:eastAsia="fi-FI"/>
              </w:rPr>
            </w:pPr>
            <w:r w:rsidRPr="00EF5447">
              <w:t>DC_</w:t>
            </w:r>
            <w:r w:rsidRPr="00EF5447">
              <w:rPr>
                <w:lang w:eastAsia="zh-CN"/>
              </w:rPr>
              <w:t>3</w:t>
            </w:r>
            <w:r w:rsidRPr="00EF5447">
              <w:t>A_n78A</w:t>
            </w:r>
          </w:p>
        </w:tc>
      </w:tr>
      <w:tr w:rsidR="008D1E4A" w:rsidRPr="00EF5447" w14:paraId="50AC626A" w14:textId="77777777" w:rsidTr="00C620E0">
        <w:trPr>
          <w:trHeight w:val="187"/>
          <w:jc w:val="center"/>
        </w:trPr>
        <w:tc>
          <w:tcPr>
            <w:tcW w:w="3461" w:type="dxa"/>
            <w:shd w:val="clear" w:color="auto" w:fill="auto"/>
            <w:noWrap/>
          </w:tcPr>
          <w:p w14:paraId="262472A1" w14:textId="77777777" w:rsidR="008D1E4A" w:rsidRDefault="008D1E4A" w:rsidP="00C620E0">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F4E3E90" w14:textId="77777777" w:rsidR="008D1E4A" w:rsidRDefault="008D1E4A" w:rsidP="00C620E0">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7C3145F" w14:textId="77777777" w:rsidR="008D1E4A" w:rsidRDefault="008D1E4A" w:rsidP="00C620E0">
            <w:pPr>
              <w:pStyle w:val="TAC"/>
              <w:rPr>
                <w:lang w:eastAsia="fi-FI"/>
              </w:rPr>
            </w:pPr>
            <w:r w:rsidRPr="00F04E6C">
              <w:rPr>
                <w:lang w:eastAsia="fi-FI"/>
              </w:rPr>
              <w:t>DC_1A-3C-5A_n78A</w:t>
            </w:r>
          </w:p>
          <w:p w14:paraId="71F1563A" w14:textId="77777777" w:rsidR="008D1E4A" w:rsidRDefault="008D1E4A" w:rsidP="00C620E0">
            <w:pPr>
              <w:pStyle w:val="TAC"/>
              <w:rPr>
                <w:lang w:eastAsia="fi-FI"/>
              </w:rPr>
            </w:pPr>
            <w:r w:rsidRPr="00F04E6C">
              <w:rPr>
                <w:lang w:eastAsia="fi-FI"/>
              </w:rPr>
              <w:t>DC_1A-1A-3A-5A_n78A</w:t>
            </w:r>
          </w:p>
          <w:p w14:paraId="5285E77B" w14:textId="77777777" w:rsidR="008D1E4A" w:rsidRPr="00EF5447" w:rsidRDefault="008D1E4A" w:rsidP="00C620E0">
            <w:pPr>
              <w:pStyle w:val="TAC"/>
              <w:rPr>
                <w:lang w:eastAsia="fi-FI"/>
              </w:rPr>
            </w:pPr>
            <w:r w:rsidRPr="00F04E6C">
              <w:rPr>
                <w:lang w:eastAsia="fi-FI"/>
              </w:rPr>
              <w:t>DC_1A-1A-3C-5A_n78A</w:t>
            </w:r>
          </w:p>
        </w:tc>
        <w:tc>
          <w:tcPr>
            <w:tcW w:w="3514" w:type="dxa"/>
          </w:tcPr>
          <w:p w14:paraId="760E2FA0" w14:textId="77777777" w:rsidR="008D1E4A" w:rsidRPr="00EF5447" w:rsidRDefault="008D1E4A" w:rsidP="00C620E0">
            <w:pPr>
              <w:pStyle w:val="TAC"/>
              <w:rPr>
                <w:lang w:eastAsia="fi-FI"/>
              </w:rPr>
            </w:pPr>
            <w:r w:rsidRPr="00EF5447">
              <w:rPr>
                <w:lang w:eastAsia="fi-FI"/>
              </w:rPr>
              <w:t>DC_1A_n78A</w:t>
            </w:r>
          </w:p>
          <w:p w14:paraId="1945F414" w14:textId="77777777" w:rsidR="008D1E4A" w:rsidRPr="00EF5447" w:rsidRDefault="008D1E4A" w:rsidP="00C620E0">
            <w:pPr>
              <w:pStyle w:val="TAC"/>
              <w:rPr>
                <w:lang w:eastAsia="fi-FI"/>
              </w:rPr>
            </w:pPr>
            <w:r w:rsidRPr="00EF5447">
              <w:rPr>
                <w:lang w:eastAsia="fi-FI"/>
              </w:rPr>
              <w:t>DC_3A_n78A</w:t>
            </w:r>
          </w:p>
          <w:p w14:paraId="2BB16CEC" w14:textId="77777777" w:rsidR="008D1E4A" w:rsidRPr="00EF5447" w:rsidRDefault="008D1E4A" w:rsidP="00C620E0">
            <w:pPr>
              <w:pStyle w:val="TAC"/>
              <w:rPr>
                <w:lang w:eastAsia="fi-FI"/>
              </w:rPr>
            </w:pPr>
            <w:r w:rsidRPr="00EF5447">
              <w:rPr>
                <w:lang w:eastAsia="fi-FI"/>
              </w:rPr>
              <w:t>DC_5A_n78A</w:t>
            </w:r>
          </w:p>
        </w:tc>
      </w:tr>
      <w:tr w:rsidR="008D1E4A" w:rsidRPr="00EF5447" w14:paraId="5F9633EE" w14:textId="77777777" w:rsidTr="00C620E0">
        <w:trPr>
          <w:trHeight w:val="187"/>
          <w:jc w:val="center"/>
        </w:trPr>
        <w:tc>
          <w:tcPr>
            <w:tcW w:w="3461" w:type="dxa"/>
            <w:shd w:val="clear" w:color="auto" w:fill="auto"/>
            <w:noWrap/>
          </w:tcPr>
          <w:p w14:paraId="00485DB2" w14:textId="77777777" w:rsidR="008D1E4A" w:rsidRPr="00EF5447" w:rsidRDefault="008D1E4A" w:rsidP="00C620E0">
            <w:pPr>
              <w:pStyle w:val="TAC"/>
              <w:rPr>
                <w:lang w:eastAsia="zh-CN"/>
              </w:rPr>
            </w:pPr>
            <w:r w:rsidRPr="00EF5447">
              <w:rPr>
                <w:lang w:eastAsia="zh-CN"/>
              </w:rPr>
              <w:t>DC_1A-3A_n5A-n78A</w:t>
            </w:r>
          </w:p>
          <w:p w14:paraId="733F1954" w14:textId="77777777" w:rsidR="008D1E4A" w:rsidRPr="00EF5447" w:rsidRDefault="008D1E4A" w:rsidP="00C620E0">
            <w:pPr>
              <w:pStyle w:val="TAC"/>
              <w:rPr>
                <w:lang w:eastAsia="fi-FI"/>
              </w:rPr>
            </w:pPr>
            <w:r w:rsidRPr="00EF5447">
              <w:rPr>
                <w:lang w:eastAsia="zh-CN"/>
              </w:rPr>
              <w:t>DC_1A-3C_n5A-n78A</w:t>
            </w:r>
          </w:p>
        </w:tc>
        <w:tc>
          <w:tcPr>
            <w:tcW w:w="3514" w:type="dxa"/>
          </w:tcPr>
          <w:p w14:paraId="56BB970A" w14:textId="77777777" w:rsidR="008D1E4A" w:rsidRPr="00EF5447" w:rsidRDefault="008D1E4A" w:rsidP="00C620E0">
            <w:pPr>
              <w:pStyle w:val="TAC"/>
              <w:rPr>
                <w:lang w:eastAsia="zh-CN"/>
              </w:rPr>
            </w:pPr>
            <w:r w:rsidRPr="00EF5447">
              <w:rPr>
                <w:lang w:eastAsia="zh-CN"/>
              </w:rPr>
              <w:t>DC_1A_n5A</w:t>
            </w:r>
          </w:p>
          <w:p w14:paraId="759E35AB" w14:textId="77777777" w:rsidR="008D1E4A" w:rsidRPr="00EF5447" w:rsidRDefault="008D1E4A" w:rsidP="00C620E0">
            <w:pPr>
              <w:pStyle w:val="TAC"/>
              <w:rPr>
                <w:lang w:eastAsia="zh-CN"/>
              </w:rPr>
            </w:pPr>
            <w:r w:rsidRPr="00EF5447">
              <w:rPr>
                <w:lang w:eastAsia="zh-CN"/>
              </w:rPr>
              <w:t>DC_1A_n78A</w:t>
            </w:r>
          </w:p>
          <w:p w14:paraId="517DD58F" w14:textId="77777777" w:rsidR="008D1E4A" w:rsidRPr="00EF5447" w:rsidRDefault="008D1E4A" w:rsidP="00C620E0">
            <w:pPr>
              <w:pStyle w:val="TAC"/>
              <w:rPr>
                <w:lang w:eastAsia="zh-CN"/>
              </w:rPr>
            </w:pPr>
            <w:r w:rsidRPr="00EF5447">
              <w:rPr>
                <w:lang w:eastAsia="zh-CN"/>
              </w:rPr>
              <w:t>DC_3A_n5A</w:t>
            </w:r>
          </w:p>
          <w:p w14:paraId="6376B347" w14:textId="77777777" w:rsidR="008D1E4A" w:rsidRPr="00EF5447" w:rsidRDefault="008D1E4A" w:rsidP="00C620E0">
            <w:pPr>
              <w:pStyle w:val="TAC"/>
              <w:rPr>
                <w:lang w:eastAsia="zh-CN"/>
              </w:rPr>
            </w:pPr>
            <w:r w:rsidRPr="00EF5447">
              <w:rPr>
                <w:lang w:eastAsia="zh-CN"/>
              </w:rPr>
              <w:t>DC_3A_n78A</w:t>
            </w:r>
          </w:p>
          <w:p w14:paraId="5BC88CF3" w14:textId="77777777" w:rsidR="008D1E4A" w:rsidRPr="00EF5447" w:rsidRDefault="008D1E4A" w:rsidP="00C620E0">
            <w:pPr>
              <w:pStyle w:val="TAC"/>
              <w:rPr>
                <w:lang w:eastAsia="zh-CN"/>
              </w:rPr>
            </w:pPr>
            <w:r w:rsidRPr="00EF5447">
              <w:rPr>
                <w:lang w:eastAsia="zh-CN"/>
              </w:rPr>
              <w:t>DC_3C_n5A</w:t>
            </w:r>
          </w:p>
          <w:p w14:paraId="37D41E2B" w14:textId="77777777" w:rsidR="008D1E4A" w:rsidRPr="00EF5447" w:rsidRDefault="008D1E4A" w:rsidP="00C620E0">
            <w:pPr>
              <w:pStyle w:val="TAC"/>
              <w:rPr>
                <w:lang w:eastAsia="fi-FI"/>
              </w:rPr>
            </w:pPr>
            <w:r w:rsidRPr="00EF5447">
              <w:rPr>
                <w:lang w:eastAsia="zh-CN"/>
              </w:rPr>
              <w:t>DC_3C_n78A</w:t>
            </w:r>
          </w:p>
        </w:tc>
      </w:tr>
      <w:tr w:rsidR="008D1E4A" w:rsidRPr="00EF5447" w14:paraId="111D072A" w14:textId="77777777" w:rsidTr="00C620E0">
        <w:trPr>
          <w:trHeight w:val="187"/>
          <w:jc w:val="center"/>
        </w:trPr>
        <w:tc>
          <w:tcPr>
            <w:tcW w:w="3461" w:type="dxa"/>
            <w:shd w:val="clear" w:color="auto" w:fill="auto"/>
            <w:noWrap/>
          </w:tcPr>
          <w:p w14:paraId="20532946" w14:textId="77777777" w:rsidR="008D1E4A" w:rsidRPr="00EF5447" w:rsidRDefault="008D1E4A" w:rsidP="00C620E0">
            <w:pPr>
              <w:pStyle w:val="TAC"/>
              <w:rPr>
                <w:lang w:eastAsia="fi-FI"/>
              </w:rPr>
            </w:pPr>
            <w:r w:rsidRPr="00EF5447">
              <w:rPr>
                <w:noProof/>
                <w:lang w:eastAsia="zh-CN"/>
              </w:rPr>
              <w:t>DC_1A-3A-5A_n79A</w:t>
            </w:r>
          </w:p>
        </w:tc>
        <w:tc>
          <w:tcPr>
            <w:tcW w:w="3514" w:type="dxa"/>
          </w:tcPr>
          <w:p w14:paraId="316326EA" w14:textId="77777777" w:rsidR="008D1E4A" w:rsidRPr="00EF5447" w:rsidRDefault="008D1E4A" w:rsidP="00C620E0">
            <w:pPr>
              <w:pStyle w:val="TAC"/>
              <w:rPr>
                <w:noProof/>
                <w:lang w:eastAsia="zh-CN"/>
              </w:rPr>
            </w:pPr>
            <w:r w:rsidRPr="00EF5447">
              <w:rPr>
                <w:noProof/>
                <w:lang w:eastAsia="zh-CN"/>
              </w:rPr>
              <w:t>DC_1A_n79A</w:t>
            </w:r>
          </w:p>
          <w:p w14:paraId="43D8B999" w14:textId="77777777" w:rsidR="008D1E4A" w:rsidRPr="00EF5447" w:rsidRDefault="008D1E4A" w:rsidP="00C620E0">
            <w:pPr>
              <w:pStyle w:val="TAC"/>
              <w:rPr>
                <w:noProof/>
                <w:lang w:eastAsia="zh-CN"/>
              </w:rPr>
            </w:pPr>
            <w:r w:rsidRPr="00EF5447">
              <w:rPr>
                <w:noProof/>
                <w:lang w:eastAsia="zh-CN"/>
              </w:rPr>
              <w:t>DC_3A_n79A</w:t>
            </w:r>
          </w:p>
          <w:p w14:paraId="6C54ED35" w14:textId="77777777" w:rsidR="008D1E4A" w:rsidRPr="00EF5447" w:rsidRDefault="008D1E4A" w:rsidP="00C620E0">
            <w:pPr>
              <w:pStyle w:val="TAC"/>
              <w:rPr>
                <w:lang w:eastAsia="fi-FI"/>
              </w:rPr>
            </w:pPr>
            <w:r w:rsidRPr="00EF5447">
              <w:rPr>
                <w:noProof/>
                <w:lang w:eastAsia="zh-CN"/>
              </w:rPr>
              <w:t>DC_5A_n79A</w:t>
            </w:r>
          </w:p>
        </w:tc>
      </w:tr>
      <w:tr w:rsidR="008D1E4A" w:rsidRPr="00EF5447" w14:paraId="3892C470" w14:textId="77777777" w:rsidTr="00C620E0">
        <w:trPr>
          <w:trHeight w:val="187"/>
          <w:jc w:val="center"/>
        </w:trPr>
        <w:tc>
          <w:tcPr>
            <w:tcW w:w="3461" w:type="dxa"/>
            <w:shd w:val="clear" w:color="auto" w:fill="auto"/>
            <w:noWrap/>
          </w:tcPr>
          <w:p w14:paraId="21A881F1" w14:textId="77777777" w:rsidR="008D1E4A" w:rsidRPr="00EF5447" w:rsidRDefault="008D1E4A" w:rsidP="00C620E0">
            <w:pPr>
              <w:pStyle w:val="TAC"/>
              <w:rPr>
                <w:lang w:eastAsia="fi-FI"/>
              </w:rPr>
            </w:pPr>
            <w:r w:rsidRPr="00EF5447">
              <w:rPr>
                <w:lang w:eastAsia="fi-FI"/>
              </w:rPr>
              <w:t>DC_1A-3A-7A_n5A</w:t>
            </w:r>
          </w:p>
          <w:p w14:paraId="588DD06B" w14:textId="77777777" w:rsidR="008D1E4A" w:rsidRPr="00EF5447" w:rsidRDefault="008D1E4A" w:rsidP="00C620E0">
            <w:pPr>
              <w:pStyle w:val="TAC"/>
              <w:rPr>
                <w:lang w:eastAsia="fi-FI"/>
              </w:rPr>
            </w:pPr>
            <w:r w:rsidRPr="00EF5447">
              <w:rPr>
                <w:lang w:eastAsia="fi-FI"/>
              </w:rPr>
              <w:t>DC_1A-3A-7C_n5A</w:t>
            </w:r>
          </w:p>
          <w:p w14:paraId="538178DA" w14:textId="77777777" w:rsidR="008D1E4A" w:rsidRPr="00EF5447" w:rsidRDefault="008D1E4A" w:rsidP="00C620E0">
            <w:pPr>
              <w:pStyle w:val="TAC"/>
              <w:rPr>
                <w:lang w:eastAsia="fi-FI"/>
              </w:rPr>
            </w:pPr>
            <w:r w:rsidRPr="00EF5447">
              <w:rPr>
                <w:lang w:eastAsia="fi-FI"/>
              </w:rPr>
              <w:t>DC_1A-3C-7A_n5A</w:t>
            </w:r>
          </w:p>
          <w:p w14:paraId="29063730" w14:textId="77777777" w:rsidR="008D1E4A" w:rsidRPr="00EF5447" w:rsidRDefault="008D1E4A" w:rsidP="00C620E0">
            <w:pPr>
              <w:pStyle w:val="TAC"/>
              <w:rPr>
                <w:lang w:eastAsia="fi-FI"/>
              </w:rPr>
            </w:pPr>
            <w:r w:rsidRPr="00EF5447">
              <w:rPr>
                <w:lang w:eastAsia="fi-FI"/>
              </w:rPr>
              <w:t>DC_1A-3C-7C_n5A</w:t>
            </w:r>
          </w:p>
        </w:tc>
        <w:tc>
          <w:tcPr>
            <w:tcW w:w="3514" w:type="dxa"/>
          </w:tcPr>
          <w:p w14:paraId="6E7FE6CE" w14:textId="77777777" w:rsidR="008D1E4A" w:rsidRPr="00EF5447" w:rsidRDefault="008D1E4A" w:rsidP="00C620E0">
            <w:pPr>
              <w:pStyle w:val="TAC"/>
              <w:rPr>
                <w:lang w:eastAsia="fi-FI"/>
              </w:rPr>
            </w:pPr>
            <w:r w:rsidRPr="00EF5447">
              <w:rPr>
                <w:lang w:eastAsia="fi-FI"/>
              </w:rPr>
              <w:t>DC_1A_n5A</w:t>
            </w:r>
          </w:p>
          <w:p w14:paraId="3BC659C8" w14:textId="77777777" w:rsidR="008D1E4A" w:rsidRPr="00EF5447" w:rsidRDefault="008D1E4A" w:rsidP="00C620E0">
            <w:pPr>
              <w:pStyle w:val="TAC"/>
              <w:rPr>
                <w:lang w:eastAsia="fi-FI"/>
              </w:rPr>
            </w:pPr>
            <w:r w:rsidRPr="00EF5447">
              <w:rPr>
                <w:lang w:eastAsia="fi-FI"/>
              </w:rPr>
              <w:t>DC_3A_n5A</w:t>
            </w:r>
          </w:p>
          <w:p w14:paraId="436F2BB1" w14:textId="77777777" w:rsidR="008D1E4A" w:rsidRPr="00EF5447" w:rsidRDefault="008D1E4A" w:rsidP="00C620E0">
            <w:pPr>
              <w:pStyle w:val="TAC"/>
              <w:rPr>
                <w:lang w:eastAsia="fi-FI"/>
              </w:rPr>
            </w:pPr>
            <w:r w:rsidRPr="00EF5447">
              <w:rPr>
                <w:lang w:eastAsia="fi-FI"/>
              </w:rPr>
              <w:t>DC_3C_n5A</w:t>
            </w:r>
          </w:p>
          <w:p w14:paraId="1AEBFD92" w14:textId="77777777" w:rsidR="008D1E4A" w:rsidRPr="00EF5447" w:rsidRDefault="008D1E4A" w:rsidP="00C620E0">
            <w:pPr>
              <w:pStyle w:val="TAC"/>
              <w:rPr>
                <w:lang w:eastAsia="fi-FI"/>
              </w:rPr>
            </w:pPr>
            <w:r w:rsidRPr="00EF5447">
              <w:rPr>
                <w:lang w:eastAsia="fi-FI"/>
              </w:rPr>
              <w:t>DC_7A_n5A</w:t>
            </w:r>
          </w:p>
          <w:p w14:paraId="6A6B7C77" w14:textId="77777777" w:rsidR="008D1E4A" w:rsidRPr="00EF5447" w:rsidRDefault="008D1E4A" w:rsidP="00C620E0">
            <w:pPr>
              <w:pStyle w:val="TAC"/>
              <w:rPr>
                <w:lang w:eastAsia="fi-FI"/>
              </w:rPr>
            </w:pPr>
            <w:r w:rsidRPr="00EF5447">
              <w:rPr>
                <w:lang w:eastAsia="fi-FI"/>
              </w:rPr>
              <w:t>DC_7C_n5A</w:t>
            </w:r>
          </w:p>
        </w:tc>
      </w:tr>
      <w:tr w:rsidR="008D1E4A" w:rsidRPr="00EF5447" w14:paraId="123A60B8" w14:textId="77777777" w:rsidTr="00C620E0">
        <w:trPr>
          <w:trHeight w:val="187"/>
          <w:jc w:val="center"/>
        </w:trPr>
        <w:tc>
          <w:tcPr>
            <w:tcW w:w="3461" w:type="dxa"/>
            <w:shd w:val="clear" w:color="auto" w:fill="auto"/>
            <w:noWrap/>
          </w:tcPr>
          <w:p w14:paraId="7186C30B" w14:textId="77777777" w:rsidR="008D1E4A" w:rsidRPr="00EF5447" w:rsidRDefault="008D1E4A" w:rsidP="00C620E0">
            <w:pPr>
              <w:pStyle w:val="TAC"/>
              <w:rPr>
                <w:lang w:eastAsia="ja-JP"/>
              </w:rPr>
            </w:pPr>
            <w:r w:rsidRPr="00EF5447">
              <w:rPr>
                <w:lang w:eastAsia="ja-JP"/>
              </w:rPr>
              <w:t>DC_1A-3A-7A_n7A</w:t>
            </w:r>
          </w:p>
          <w:p w14:paraId="59F56C57" w14:textId="77777777" w:rsidR="008D1E4A" w:rsidRPr="00EF5447" w:rsidRDefault="008D1E4A" w:rsidP="00C620E0">
            <w:pPr>
              <w:pStyle w:val="TAC"/>
              <w:rPr>
                <w:lang w:eastAsia="fi-FI"/>
              </w:rPr>
            </w:pPr>
            <w:r w:rsidRPr="00EF5447">
              <w:rPr>
                <w:lang w:eastAsia="ja-JP"/>
              </w:rPr>
              <w:t>DC_1A-3C-7A_n7A</w:t>
            </w:r>
          </w:p>
        </w:tc>
        <w:tc>
          <w:tcPr>
            <w:tcW w:w="3514" w:type="dxa"/>
          </w:tcPr>
          <w:p w14:paraId="374A1C73" w14:textId="77777777" w:rsidR="008D1E4A" w:rsidRPr="00EF5447" w:rsidRDefault="008D1E4A" w:rsidP="00C620E0">
            <w:pPr>
              <w:pStyle w:val="TAC"/>
              <w:rPr>
                <w:lang w:eastAsia="zh-TW"/>
              </w:rPr>
            </w:pPr>
            <w:r w:rsidRPr="00EF5447">
              <w:rPr>
                <w:lang w:eastAsia="zh-TW"/>
              </w:rPr>
              <w:t>DC_1A_n7A</w:t>
            </w:r>
          </w:p>
          <w:p w14:paraId="31322F43" w14:textId="77777777" w:rsidR="008D1E4A" w:rsidRPr="00EF5447" w:rsidRDefault="008D1E4A" w:rsidP="00C620E0">
            <w:pPr>
              <w:pStyle w:val="TAC"/>
              <w:rPr>
                <w:lang w:eastAsia="zh-TW"/>
              </w:rPr>
            </w:pPr>
            <w:r w:rsidRPr="00EF5447">
              <w:rPr>
                <w:lang w:eastAsia="zh-TW"/>
              </w:rPr>
              <w:t>DC_3A_n7A</w:t>
            </w:r>
          </w:p>
          <w:p w14:paraId="6D4BDBC1" w14:textId="77777777" w:rsidR="008D1E4A" w:rsidRPr="00EF5447" w:rsidRDefault="008D1E4A" w:rsidP="00C620E0">
            <w:pPr>
              <w:pStyle w:val="TAC"/>
              <w:rPr>
                <w:lang w:eastAsia="fi-FI"/>
              </w:rPr>
            </w:pPr>
            <w:r w:rsidRPr="00EF5447">
              <w:rPr>
                <w:lang w:eastAsia="zh-TW"/>
              </w:rPr>
              <w:t>DC_7A_n7A</w:t>
            </w:r>
            <w:r w:rsidRPr="00EF5447">
              <w:rPr>
                <w:vertAlign w:val="superscript"/>
                <w:lang w:eastAsia="zh-TW"/>
              </w:rPr>
              <w:t>4</w:t>
            </w:r>
          </w:p>
        </w:tc>
      </w:tr>
      <w:tr w:rsidR="008D1E4A" w:rsidRPr="00EF5447" w14:paraId="2C484FCE" w14:textId="77777777" w:rsidTr="00C620E0">
        <w:trPr>
          <w:trHeight w:val="187"/>
          <w:jc w:val="center"/>
        </w:trPr>
        <w:tc>
          <w:tcPr>
            <w:tcW w:w="3461" w:type="dxa"/>
            <w:shd w:val="clear" w:color="auto" w:fill="auto"/>
            <w:noWrap/>
          </w:tcPr>
          <w:p w14:paraId="649D3202" w14:textId="77777777" w:rsidR="008D1E4A" w:rsidRPr="00EF5447" w:rsidRDefault="008D1E4A" w:rsidP="00C620E0">
            <w:pPr>
              <w:pStyle w:val="TAC"/>
              <w:rPr>
                <w:lang w:eastAsia="ja-JP"/>
              </w:rPr>
            </w:pPr>
            <w:r w:rsidRPr="00EF5447">
              <w:rPr>
                <w:lang w:eastAsia="ja-JP"/>
              </w:rPr>
              <w:t>DC_1A-1A-3A-7A_n7A</w:t>
            </w:r>
          </w:p>
          <w:p w14:paraId="7D945548" w14:textId="77777777" w:rsidR="008D1E4A" w:rsidRPr="00EF5447" w:rsidRDefault="008D1E4A" w:rsidP="00C620E0">
            <w:pPr>
              <w:pStyle w:val="TAC"/>
              <w:rPr>
                <w:lang w:eastAsia="ja-JP"/>
              </w:rPr>
            </w:pPr>
            <w:r w:rsidRPr="00EF5447">
              <w:rPr>
                <w:lang w:eastAsia="ja-JP"/>
              </w:rPr>
              <w:t>DC_1A-1A-3C-7A_n7A</w:t>
            </w:r>
          </w:p>
          <w:p w14:paraId="3E98B433" w14:textId="77777777" w:rsidR="008D1E4A" w:rsidRPr="00EF5447" w:rsidRDefault="008D1E4A" w:rsidP="00C620E0">
            <w:pPr>
              <w:pStyle w:val="TAC"/>
              <w:rPr>
                <w:lang w:eastAsia="fi-FI"/>
              </w:rPr>
            </w:pPr>
            <w:r w:rsidRPr="00EF5447">
              <w:rPr>
                <w:lang w:eastAsia="ja-JP"/>
              </w:rPr>
              <w:t>DC_1A-3A-3A-7A_n7A</w:t>
            </w:r>
          </w:p>
        </w:tc>
        <w:tc>
          <w:tcPr>
            <w:tcW w:w="3514" w:type="dxa"/>
          </w:tcPr>
          <w:p w14:paraId="0345EAEA" w14:textId="77777777" w:rsidR="008D1E4A" w:rsidRPr="00EF5447" w:rsidRDefault="008D1E4A" w:rsidP="00C620E0">
            <w:pPr>
              <w:pStyle w:val="TAC"/>
              <w:rPr>
                <w:lang w:eastAsia="zh-TW"/>
              </w:rPr>
            </w:pPr>
            <w:r w:rsidRPr="00EF5447">
              <w:rPr>
                <w:lang w:eastAsia="zh-TW"/>
              </w:rPr>
              <w:t>DC_1A_n7A</w:t>
            </w:r>
          </w:p>
          <w:p w14:paraId="2C51B314" w14:textId="77777777" w:rsidR="008D1E4A" w:rsidRPr="00EF5447" w:rsidRDefault="008D1E4A" w:rsidP="00C620E0">
            <w:pPr>
              <w:pStyle w:val="TAC"/>
              <w:rPr>
                <w:lang w:eastAsia="zh-TW"/>
              </w:rPr>
            </w:pPr>
            <w:r w:rsidRPr="00EF5447">
              <w:rPr>
                <w:lang w:eastAsia="zh-TW"/>
              </w:rPr>
              <w:t>DC_3A_n7A</w:t>
            </w:r>
          </w:p>
          <w:p w14:paraId="554FD637" w14:textId="77777777" w:rsidR="008D1E4A" w:rsidRPr="00EF5447" w:rsidRDefault="008D1E4A" w:rsidP="00C620E0">
            <w:pPr>
              <w:pStyle w:val="TAC"/>
              <w:rPr>
                <w:lang w:eastAsia="zh-TW"/>
              </w:rPr>
            </w:pPr>
            <w:r w:rsidRPr="00EF5447">
              <w:rPr>
                <w:lang w:eastAsia="zh-TW"/>
              </w:rPr>
              <w:t>DC_3C_n7A</w:t>
            </w:r>
          </w:p>
          <w:p w14:paraId="72D9E58D" w14:textId="77777777" w:rsidR="008D1E4A" w:rsidRPr="00EF5447" w:rsidRDefault="008D1E4A" w:rsidP="00C620E0">
            <w:pPr>
              <w:pStyle w:val="TAC"/>
              <w:rPr>
                <w:lang w:eastAsia="fi-FI"/>
              </w:rPr>
            </w:pPr>
            <w:r w:rsidRPr="00EF5447">
              <w:rPr>
                <w:lang w:eastAsia="zh-TW"/>
              </w:rPr>
              <w:t>DC_7A_n7A</w:t>
            </w:r>
            <w:r w:rsidRPr="00EF5447">
              <w:rPr>
                <w:vertAlign w:val="superscript"/>
                <w:lang w:eastAsia="zh-TW"/>
              </w:rPr>
              <w:t>4</w:t>
            </w:r>
          </w:p>
        </w:tc>
      </w:tr>
      <w:tr w:rsidR="008D1E4A" w:rsidRPr="00EF5447" w14:paraId="227FFDF9" w14:textId="77777777" w:rsidTr="00C620E0">
        <w:trPr>
          <w:trHeight w:val="187"/>
          <w:jc w:val="center"/>
        </w:trPr>
        <w:tc>
          <w:tcPr>
            <w:tcW w:w="3461" w:type="dxa"/>
            <w:shd w:val="clear" w:color="auto" w:fill="auto"/>
            <w:noWrap/>
          </w:tcPr>
          <w:p w14:paraId="6D2A55CB" w14:textId="77777777" w:rsidR="008D1E4A" w:rsidRPr="00EF5447" w:rsidRDefault="008D1E4A" w:rsidP="00C620E0">
            <w:pPr>
              <w:pStyle w:val="TAC"/>
              <w:rPr>
                <w:lang w:eastAsia="ja-JP"/>
              </w:rPr>
            </w:pPr>
            <w:r w:rsidRPr="00EF5447">
              <w:rPr>
                <w:rFonts w:cs="Arial"/>
                <w:lang w:eastAsia="ja-JP"/>
              </w:rPr>
              <w:t>DC_1A-3A-7A_n8A</w:t>
            </w:r>
          </w:p>
        </w:tc>
        <w:tc>
          <w:tcPr>
            <w:tcW w:w="3514" w:type="dxa"/>
          </w:tcPr>
          <w:p w14:paraId="0C2A4349"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C6408C8"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34B1C283" w14:textId="77777777" w:rsidR="008D1E4A" w:rsidRPr="00EF5447" w:rsidRDefault="008D1E4A" w:rsidP="00C620E0">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45DF56B7" w14:textId="77777777" w:rsidTr="00C620E0">
        <w:trPr>
          <w:trHeight w:val="187"/>
          <w:jc w:val="center"/>
        </w:trPr>
        <w:tc>
          <w:tcPr>
            <w:tcW w:w="3461" w:type="dxa"/>
            <w:shd w:val="clear" w:color="auto" w:fill="auto"/>
            <w:noWrap/>
          </w:tcPr>
          <w:p w14:paraId="233EFFE4" w14:textId="77777777" w:rsidR="008D1E4A" w:rsidRPr="00EF5447" w:rsidRDefault="008D1E4A" w:rsidP="00C620E0">
            <w:pPr>
              <w:pStyle w:val="TAC"/>
              <w:rPr>
                <w:lang w:eastAsia="fi-FI"/>
              </w:rPr>
            </w:pPr>
            <w:r w:rsidRPr="00EF5447">
              <w:rPr>
                <w:lang w:eastAsia="fi-FI"/>
              </w:rPr>
              <w:lastRenderedPageBreak/>
              <w:t>DC_1A-3A-7A_n28A</w:t>
            </w:r>
          </w:p>
          <w:p w14:paraId="42EB9DC7" w14:textId="77777777" w:rsidR="008D1E4A" w:rsidRPr="00EF5447" w:rsidRDefault="008D1E4A" w:rsidP="00C620E0">
            <w:pPr>
              <w:pStyle w:val="TAC"/>
              <w:rPr>
                <w:noProof/>
              </w:rPr>
            </w:pPr>
            <w:r w:rsidRPr="00EF5447">
              <w:rPr>
                <w:noProof/>
              </w:rPr>
              <w:t>DC_1A-3A-7C_n28A</w:t>
            </w:r>
          </w:p>
          <w:p w14:paraId="6410ADDD" w14:textId="77777777" w:rsidR="008D1E4A" w:rsidRPr="00EF5447" w:rsidRDefault="008D1E4A" w:rsidP="00C620E0">
            <w:pPr>
              <w:pStyle w:val="TAC"/>
              <w:rPr>
                <w:noProof/>
              </w:rPr>
            </w:pPr>
            <w:r w:rsidRPr="00EF5447">
              <w:rPr>
                <w:noProof/>
              </w:rPr>
              <w:t>DC_1A-3C-7A_n28A</w:t>
            </w:r>
          </w:p>
          <w:p w14:paraId="6EEAD791" w14:textId="77777777" w:rsidR="008D1E4A" w:rsidRDefault="008D1E4A" w:rsidP="00C620E0">
            <w:pPr>
              <w:pStyle w:val="TAC"/>
              <w:keepNext w:val="0"/>
              <w:rPr>
                <w:noProof/>
              </w:rPr>
            </w:pPr>
            <w:r w:rsidRPr="00EF5447">
              <w:rPr>
                <w:noProof/>
              </w:rPr>
              <w:t>DC_1A-3C-7C_n28A</w:t>
            </w:r>
          </w:p>
          <w:p w14:paraId="425CBF2D" w14:textId="77777777" w:rsidR="008D1E4A" w:rsidRPr="00EF5447" w:rsidRDefault="008D1E4A" w:rsidP="00C620E0">
            <w:pPr>
              <w:pStyle w:val="TAC"/>
              <w:rPr>
                <w:lang w:eastAsia="fi-FI"/>
              </w:rPr>
            </w:pPr>
            <w:r w:rsidRPr="00F04E6C">
              <w:rPr>
                <w:lang w:val="en-US" w:eastAsia="fi-FI"/>
              </w:rPr>
              <w:t>DC_1A-1A-3C-7A_n28A</w:t>
            </w:r>
          </w:p>
        </w:tc>
        <w:tc>
          <w:tcPr>
            <w:tcW w:w="3514" w:type="dxa"/>
          </w:tcPr>
          <w:p w14:paraId="7B1EF198" w14:textId="77777777" w:rsidR="008D1E4A" w:rsidRPr="00EF5447" w:rsidRDefault="008D1E4A" w:rsidP="00C620E0">
            <w:pPr>
              <w:pStyle w:val="TAC"/>
              <w:rPr>
                <w:lang w:eastAsia="fi-FI"/>
              </w:rPr>
            </w:pPr>
            <w:r w:rsidRPr="00EF5447">
              <w:rPr>
                <w:lang w:eastAsia="fi-FI"/>
              </w:rPr>
              <w:t>DC_1A_n28A</w:t>
            </w:r>
          </w:p>
          <w:p w14:paraId="6D2742A9" w14:textId="77777777" w:rsidR="008D1E4A" w:rsidRPr="00EF5447" w:rsidRDefault="008D1E4A" w:rsidP="00C620E0">
            <w:pPr>
              <w:pStyle w:val="TAC"/>
              <w:rPr>
                <w:lang w:eastAsia="fi-FI"/>
              </w:rPr>
            </w:pPr>
            <w:r w:rsidRPr="00EF5447">
              <w:rPr>
                <w:lang w:eastAsia="fi-FI"/>
              </w:rPr>
              <w:t>DC_3A_n28A</w:t>
            </w:r>
          </w:p>
          <w:p w14:paraId="163543B6" w14:textId="77777777" w:rsidR="008D1E4A" w:rsidRPr="00EF5447" w:rsidRDefault="008D1E4A" w:rsidP="00C620E0">
            <w:pPr>
              <w:pStyle w:val="TAC"/>
              <w:rPr>
                <w:lang w:eastAsia="fi-FI"/>
              </w:rPr>
            </w:pPr>
            <w:r w:rsidRPr="00EF5447">
              <w:rPr>
                <w:lang w:eastAsia="fi-FI"/>
              </w:rPr>
              <w:t>DC_3C_n28A</w:t>
            </w:r>
          </w:p>
          <w:p w14:paraId="14734967" w14:textId="77777777" w:rsidR="008D1E4A" w:rsidRPr="00EF5447" w:rsidRDefault="008D1E4A" w:rsidP="00C620E0">
            <w:pPr>
              <w:pStyle w:val="TAC"/>
              <w:rPr>
                <w:lang w:eastAsia="fi-FI"/>
              </w:rPr>
            </w:pPr>
            <w:r w:rsidRPr="00EF5447">
              <w:rPr>
                <w:lang w:eastAsia="fi-FI"/>
              </w:rPr>
              <w:t>DC_7A_n28A</w:t>
            </w:r>
          </w:p>
          <w:p w14:paraId="25D3B54F" w14:textId="77777777" w:rsidR="008D1E4A" w:rsidRPr="00EF5447" w:rsidRDefault="008D1E4A" w:rsidP="00C620E0">
            <w:pPr>
              <w:pStyle w:val="TAC"/>
              <w:rPr>
                <w:lang w:eastAsia="fi-FI"/>
              </w:rPr>
            </w:pPr>
            <w:r w:rsidRPr="00EF5447">
              <w:rPr>
                <w:lang w:eastAsia="fi-FI"/>
              </w:rPr>
              <w:t>DC_7C_n28A</w:t>
            </w:r>
          </w:p>
        </w:tc>
      </w:tr>
      <w:tr w:rsidR="008D1E4A" w:rsidRPr="00EF5447" w14:paraId="1B63D942" w14:textId="77777777" w:rsidTr="00C620E0">
        <w:trPr>
          <w:trHeight w:val="187"/>
          <w:jc w:val="center"/>
        </w:trPr>
        <w:tc>
          <w:tcPr>
            <w:tcW w:w="3461" w:type="dxa"/>
            <w:shd w:val="clear" w:color="auto" w:fill="auto"/>
            <w:noWrap/>
          </w:tcPr>
          <w:p w14:paraId="240E7B1B" w14:textId="77777777" w:rsidR="008D1E4A" w:rsidRPr="00EF5447" w:rsidRDefault="008D1E4A" w:rsidP="00C620E0">
            <w:pPr>
              <w:pStyle w:val="TAC"/>
              <w:rPr>
                <w:lang w:eastAsia="fi-FI"/>
              </w:rPr>
            </w:pPr>
            <w:r w:rsidRPr="00EF5447">
              <w:rPr>
                <w:lang w:eastAsia="fi-FI"/>
              </w:rPr>
              <w:t>DC_1A-3A-7A_n40A</w:t>
            </w:r>
          </w:p>
        </w:tc>
        <w:tc>
          <w:tcPr>
            <w:tcW w:w="3514" w:type="dxa"/>
          </w:tcPr>
          <w:p w14:paraId="5A957F5E" w14:textId="77777777" w:rsidR="008D1E4A" w:rsidRPr="00EF5447" w:rsidRDefault="008D1E4A" w:rsidP="00C620E0">
            <w:pPr>
              <w:pStyle w:val="TAC"/>
              <w:rPr>
                <w:lang w:eastAsia="fi-FI"/>
              </w:rPr>
            </w:pPr>
            <w:r w:rsidRPr="00EF5447">
              <w:rPr>
                <w:lang w:eastAsia="fi-FI"/>
              </w:rPr>
              <w:t>DC_1A_n40A</w:t>
            </w:r>
          </w:p>
          <w:p w14:paraId="34441AB5" w14:textId="77777777" w:rsidR="008D1E4A" w:rsidRPr="00EF5447" w:rsidRDefault="008D1E4A" w:rsidP="00C620E0">
            <w:pPr>
              <w:pStyle w:val="TAC"/>
              <w:rPr>
                <w:lang w:eastAsia="fi-FI"/>
              </w:rPr>
            </w:pPr>
            <w:r w:rsidRPr="00EF5447">
              <w:rPr>
                <w:lang w:eastAsia="fi-FI"/>
              </w:rPr>
              <w:t>DC_3A_n40A</w:t>
            </w:r>
          </w:p>
          <w:p w14:paraId="33C15843" w14:textId="77777777" w:rsidR="008D1E4A" w:rsidRPr="00EF5447" w:rsidRDefault="008D1E4A" w:rsidP="00C620E0">
            <w:pPr>
              <w:pStyle w:val="TAC"/>
              <w:rPr>
                <w:lang w:eastAsia="fi-FI"/>
              </w:rPr>
            </w:pPr>
            <w:r w:rsidRPr="00EF5447">
              <w:rPr>
                <w:lang w:eastAsia="fi-FI"/>
              </w:rPr>
              <w:t>DC_7A_n40A</w:t>
            </w:r>
          </w:p>
        </w:tc>
      </w:tr>
      <w:tr w:rsidR="008D1E4A" w:rsidRPr="00EF5447" w14:paraId="200F2371" w14:textId="77777777" w:rsidTr="00C620E0">
        <w:trPr>
          <w:trHeight w:val="187"/>
          <w:jc w:val="center"/>
        </w:trPr>
        <w:tc>
          <w:tcPr>
            <w:tcW w:w="3461" w:type="dxa"/>
            <w:shd w:val="clear" w:color="auto" w:fill="auto"/>
            <w:noWrap/>
          </w:tcPr>
          <w:p w14:paraId="6092876D" w14:textId="77777777" w:rsidR="008D1E4A" w:rsidRPr="00EF5447" w:rsidRDefault="008D1E4A" w:rsidP="00C620E0">
            <w:pPr>
              <w:pStyle w:val="TAC"/>
              <w:rPr>
                <w:vertAlign w:val="superscript"/>
                <w:lang w:eastAsia="fi-FI"/>
              </w:rPr>
            </w:pPr>
            <w:r w:rsidRPr="00EF5447">
              <w:rPr>
                <w:lang w:eastAsia="fi-FI"/>
              </w:rPr>
              <w:t>DC_1A-3A-7A_n78A</w:t>
            </w:r>
            <w:r w:rsidRPr="00EF5447">
              <w:rPr>
                <w:vertAlign w:val="superscript"/>
                <w:lang w:eastAsia="fi-FI"/>
              </w:rPr>
              <w:t>2</w:t>
            </w:r>
          </w:p>
          <w:p w14:paraId="70624141" w14:textId="77777777" w:rsidR="008D1E4A" w:rsidRPr="00EF5447" w:rsidRDefault="008D1E4A" w:rsidP="00C620E0">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46E4098" w14:textId="77777777" w:rsidR="008D1E4A" w:rsidRPr="00EF5447" w:rsidRDefault="008D1E4A" w:rsidP="00C620E0">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4B0C2F1" w14:textId="77777777" w:rsidR="008D1E4A" w:rsidRPr="0021563F" w:rsidRDefault="008D1E4A" w:rsidP="00C620E0">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C33421C" w14:textId="77777777" w:rsidR="008D1E4A" w:rsidRPr="00EF5447" w:rsidRDefault="008D1E4A" w:rsidP="00C620E0">
            <w:pPr>
              <w:pStyle w:val="TAC"/>
              <w:rPr>
                <w:lang w:eastAsia="fi-FI"/>
              </w:rPr>
            </w:pPr>
            <w:r w:rsidRPr="0086505C">
              <w:rPr>
                <w:lang w:eastAsia="zh-CN"/>
              </w:rPr>
              <w:t>DC_1A-3A-7A_n78C</w:t>
            </w:r>
            <w:r>
              <w:rPr>
                <w:rFonts w:hint="eastAsia"/>
                <w:vertAlign w:val="superscript"/>
                <w:lang w:eastAsia="zh-CN"/>
              </w:rPr>
              <w:t>2</w:t>
            </w:r>
          </w:p>
        </w:tc>
        <w:tc>
          <w:tcPr>
            <w:tcW w:w="3514" w:type="dxa"/>
          </w:tcPr>
          <w:p w14:paraId="357C0C9B" w14:textId="77777777" w:rsidR="008D1E4A" w:rsidRPr="00EF5447" w:rsidRDefault="008D1E4A" w:rsidP="00C620E0">
            <w:pPr>
              <w:pStyle w:val="TAC"/>
              <w:rPr>
                <w:lang w:eastAsia="fi-FI"/>
              </w:rPr>
            </w:pPr>
            <w:r w:rsidRPr="00EF5447">
              <w:rPr>
                <w:lang w:eastAsia="fi-FI"/>
              </w:rPr>
              <w:t>DC_1A_n78A</w:t>
            </w:r>
          </w:p>
          <w:p w14:paraId="72FC6761" w14:textId="77777777" w:rsidR="008D1E4A" w:rsidRPr="00EF5447" w:rsidRDefault="008D1E4A" w:rsidP="00C620E0">
            <w:pPr>
              <w:pStyle w:val="TAC"/>
              <w:rPr>
                <w:lang w:eastAsia="fi-FI"/>
              </w:rPr>
            </w:pPr>
            <w:r w:rsidRPr="00EF5447">
              <w:rPr>
                <w:lang w:eastAsia="fi-FI"/>
              </w:rPr>
              <w:t>DC_3A_n78A</w:t>
            </w:r>
          </w:p>
          <w:p w14:paraId="5816E29B" w14:textId="77777777" w:rsidR="008D1E4A" w:rsidRPr="00EF5447" w:rsidRDefault="008D1E4A" w:rsidP="00C620E0">
            <w:pPr>
              <w:pStyle w:val="TAC"/>
              <w:rPr>
                <w:lang w:eastAsia="fi-FI"/>
              </w:rPr>
            </w:pPr>
            <w:r w:rsidRPr="00EF5447">
              <w:rPr>
                <w:lang w:eastAsia="fi-FI"/>
              </w:rPr>
              <w:t>DC_3C_n78A</w:t>
            </w:r>
          </w:p>
          <w:p w14:paraId="01004395" w14:textId="77777777" w:rsidR="008D1E4A" w:rsidRPr="00EF5447" w:rsidRDefault="008D1E4A" w:rsidP="00C620E0">
            <w:pPr>
              <w:pStyle w:val="TAC"/>
              <w:rPr>
                <w:lang w:eastAsia="fi-FI"/>
              </w:rPr>
            </w:pPr>
            <w:r w:rsidRPr="00EF5447">
              <w:rPr>
                <w:lang w:eastAsia="fi-FI"/>
              </w:rPr>
              <w:t>DC_7A_n78A</w:t>
            </w:r>
          </w:p>
          <w:p w14:paraId="022D547E" w14:textId="77777777" w:rsidR="008D1E4A" w:rsidRPr="00EF5447" w:rsidRDefault="008D1E4A" w:rsidP="00C620E0">
            <w:pPr>
              <w:pStyle w:val="TAC"/>
              <w:rPr>
                <w:lang w:eastAsia="fi-FI"/>
              </w:rPr>
            </w:pPr>
            <w:r w:rsidRPr="00EF5447">
              <w:rPr>
                <w:lang w:eastAsia="fi-FI"/>
              </w:rPr>
              <w:t>DC_7C_n78A</w:t>
            </w:r>
          </w:p>
        </w:tc>
      </w:tr>
      <w:tr w:rsidR="008D1E4A" w:rsidRPr="00EF5447" w14:paraId="36360874" w14:textId="77777777" w:rsidTr="00C620E0">
        <w:trPr>
          <w:trHeight w:val="187"/>
          <w:jc w:val="center"/>
        </w:trPr>
        <w:tc>
          <w:tcPr>
            <w:tcW w:w="3461" w:type="dxa"/>
            <w:shd w:val="clear" w:color="auto" w:fill="auto"/>
            <w:noWrap/>
          </w:tcPr>
          <w:p w14:paraId="7FCF77D4" w14:textId="77777777" w:rsidR="008D1E4A" w:rsidRPr="00EF5447" w:rsidRDefault="008D1E4A" w:rsidP="00C620E0">
            <w:pPr>
              <w:pStyle w:val="TAC"/>
              <w:rPr>
                <w:rFonts w:cs="Arial"/>
                <w:lang w:eastAsia="ja-JP"/>
              </w:rPr>
            </w:pPr>
            <w:r w:rsidRPr="00EF5447">
              <w:rPr>
                <w:rFonts w:cs="Arial"/>
                <w:lang w:eastAsia="ja-JP"/>
              </w:rPr>
              <w:t>DC_1A-3A-7A_n78(2A)</w:t>
            </w:r>
          </w:p>
          <w:p w14:paraId="55350666" w14:textId="77777777" w:rsidR="008D1E4A" w:rsidRPr="00EF5447" w:rsidRDefault="008D1E4A" w:rsidP="00C620E0">
            <w:pPr>
              <w:pStyle w:val="TAC"/>
              <w:rPr>
                <w:rFonts w:cs="Arial"/>
                <w:lang w:eastAsia="ja-JP"/>
              </w:rPr>
            </w:pPr>
            <w:r w:rsidRPr="00EF5447">
              <w:rPr>
                <w:rFonts w:cs="Arial"/>
                <w:lang w:eastAsia="ja-JP"/>
              </w:rPr>
              <w:t>DC_1A-3C-7A_n78(2A)</w:t>
            </w:r>
          </w:p>
          <w:p w14:paraId="6E435B62" w14:textId="77777777" w:rsidR="008D1E4A" w:rsidRPr="00EF5447" w:rsidRDefault="008D1E4A" w:rsidP="00C620E0">
            <w:pPr>
              <w:pStyle w:val="TAC"/>
              <w:rPr>
                <w:rFonts w:cs="Arial"/>
                <w:lang w:eastAsia="ja-JP"/>
              </w:rPr>
            </w:pPr>
            <w:r w:rsidRPr="00EF5447">
              <w:rPr>
                <w:rFonts w:cs="Arial"/>
                <w:lang w:eastAsia="ja-JP"/>
              </w:rPr>
              <w:t>DC_1A-3A-7C_n78(2A)</w:t>
            </w:r>
          </w:p>
          <w:p w14:paraId="2915A0C2" w14:textId="77777777" w:rsidR="008D1E4A" w:rsidRDefault="008D1E4A" w:rsidP="00C620E0">
            <w:pPr>
              <w:pStyle w:val="TAC"/>
              <w:keepNext w:val="0"/>
              <w:rPr>
                <w:rFonts w:cs="Arial"/>
                <w:lang w:eastAsia="ja-JP"/>
              </w:rPr>
            </w:pPr>
            <w:r w:rsidRPr="00EF5447">
              <w:rPr>
                <w:rFonts w:cs="Arial"/>
                <w:lang w:eastAsia="ja-JP"/>
              </w:rPr>
              <w:t>DC_1A-3C-7C_n78(2A)</w:t>
            </w:r>
          </w:p>
          <w:p w14:paraId="3DC50A85" w14:textId="77777777" w:rsidR="008D1E4A" w:rsidRPr="00EF5447" w:rsidRDefault="008D1E4A" w:rsidP="00C620E0">
            <w:pPr>
              <w:pStyle w:val="TAC"/>
              <w:rPr>
                <w:lang w:eastAsia="fi-FI"/>
              </w:rPr>
            </w:pPr>
            <w:r w:rsidRPr="00F04E6C">
              <w:rPr>
                <w:lang w:eastAsia="fi-FI"/>
              </w:rPr>
              <w:t>DC_1A-1A-3A-7A_n78A</w:t>
            </w:r>
          </w:p>
        </w:tc>
        <w:tc>
          <w:tcPr>
            <w:tcW w:w="3514" w:type="dxa"/>
          </w:tcPr>
          <w:p w14:paraId="4B315433" w14:textId="77777777" w:rsidR="008D1E4A" w:rsidRPr="00EF5447" w:rsidRDefault="008D1E4A" w:rsidP="00C620E0">
            <w:pPr>
              <w:pStyle w:val="TAC"/>
              <w:rPr>
                <w:rFonts w:cs="Arial"/>
                <w:lang w:eastAsia="ja-JP"/>
              </w:rPr>
            </w:pPr>
            <w:r w:rsidRPr="00EF5447">
              <w:rPr>
                <w:rFonts w:cs="Arial"/>
                <w:lang w:eastAsia="ja-JP"/>
              </w:rPr>
              <w:t>DC_1A_n78A</w:t>
            </w:r>
          </w:p>
          <w:p w14:paraId="3E781819" w14:textId="77777777" w:rsidR="008D1E4A" w:rsidRPr="00EF5447" w:rsidRDefault="008D1E4A" w:rsidP="00C620E0">
            <w:pPr>
              <w:pStyle w:val="TAC"/>
              <w:rPr>
                <w:rFonts w:cs="Arial"/>
                <w:lang w:eastAsia="ja-JP"/>
              </w:rPr>
            </w:pPr>
            <w:r w:rsidRPr="00EF5447">
              <w:rPr>
                <w:rFonts w:cs="Arial"/>
                <w:lang w:eastAsia="ja-JP"/>
              </w:rPr>
              <w:t>DC_3A_n78A</w:t>
            </w:r>
          </w:p>
          <w:p w14:paraId="20413C51" w14:textId="77777777" w:rsidR="008D1E4A" w:rsidRPr="00EF5447" w:rsidRDefault="008D1E4A" w:rsidP="00C620E0">
            <w:pPr>
              <w:pStyle w:val="TAC"/>
              <w:rPr>
                <w:rFonts w:cs="Arial"/>
                <w:lang w:eastAsia="ja-JP"/>
              </w:rPr>
            </w:pPr>
            <w:r w:rsidRPr="00EF5447">
              <w:rPr>
                <w:rFonts w:cs="Arial"/>
                <w:lang w:eastAsia="ja-JP"/>
              </w:rPr>
              <w:t>DC_3C_n78A</w:t>
            </w:r>
          </w:p>
          <w:p w14:paraId="01B3C2FA" w14:textId="77777777" w:rsidR="008D1E4A" w:rsidRPr="00EF5447" w:rsidRDefault="008D1E4A" w:rsidP="00C620E0">
            <w:pPr>
              <w:pStyle w:val="TAC"/>
              <w:rPr>
                <w:rFonts w:cs="Arial"/>
                <w:lang w:eastAsia="ja-JP"/>
              </w:rPr>
            </w:pPr>
            <w:r w:rsidRPr="00EF5447">
              <w:rPr>
                <w:rFonts w:cs="Arial"/>
                <w:lang w:eastAsia="ja-JP"/>
              </w:rPr>
              <w:t>DC_7A_n78A</w:t>
            </w:r>
          </w:p>
          <w:p w14:paraId="684B923C" w14:textId="77777777" w:rsidR="008D1E4A" w:rsidRPr="00EF5447" w:rsidRDefault="008D1E4A" w:rsidP="00C620E0">
            <w:pPr>
              <w:pStyle w:val="TAC"/>
              <w:rPr>
                <w:lang w:eastAsia="fi-FI"/>
              </w:rPr>
            </w:pPr>
            <w:r w:rsidRPr="00EF5447">
              <w:rPr>
                <w:rFonts w:cs="Arial"/>
                <w:lang w:eastAsia="ja-JP"/>
              </w:rPr>
              <w:t>DC_7C_n78A</w:t>
            </w:r>
          </w:p>
        </w:tc>
      </w:tr>
      <w:tr w:rsidR="008D1E4A" w:rsidRPr="00EF5447" w14:paraId="5517525D" w14:textId="77777777" w:rsidTr="00C620E0">
        <w:trPr>
          <w:trHeight w:val="187"/>
          <w:jc w:val="center"/>
        </w:trPr>
        <w:tc>
          <w:tcPr>
            <w:tcW w:w="3461" w:type="dxa"/>
            <w:shd w:val="clear" w:color="auto" w:fill="auto"/>
            <w:noWrap/>
          </w:tcPr>
          <w:p w14:paraId="51EF0FE6" w14:textId="77777777" w:rsidR="008D1E4A" w:rsidRPr="00EF5447" w:rsidRDefault="008D1E4A" w:rsidP="00C620E0">
            <w:pPr>
              <w:pStyle w:val="TAC"/>
              <w:rPr>
                <w:rFonts w:cs="Arial"/>
                <w:szCs w:val="18"/>
                <w:lang w:eastAsia="ko-KR"/>
              </w:rPr>
            </w:pPr>
            <w:r w:rsidRPr="00EF5447">
              <w:rPr>
                <w:rFonts w:cs="Arial"/>
                <w:szCs w:val="18"/>
                <w:lang w:eastAsia="ko-KR"/>
              </w:rPr>
              <w:t>DC_1A-3A_n7A-n78A</w:t>
            </w:r>
          </w:p>
          <w:p w14:paraId="5B41C883" w14:textId="77777777" w:rsidR="008D1E4A" w:rsidRPr="00EF5447" w:rsidRDefault="008D1E4A" w:rsidP="00C620E0">
            <w:pPr>
              <w:pStyle w:val="TAC"/>
              <w:rPr>
                <w:rFonts w:cs="Arial"/>
                <w:szCs w:val="18"/>
                <w:lang w:eastAsia="ja-JP"/>
              </w:rPr>
            </w:pPr>
            <w:r w:rsidRPr="00EF5447">
              <w:rPr>
                <w:rFonts w:cs="Arial"/>
                <w:szCs w:val="18"/>
                <w:lang w:eastAsia="ko-KR"/>
              </w:rPr>
              <w:t>DC_1A-3A_n7B-n78A</w:t>
            </w:r>
          </w:p>
        </w:tc>
        <w:tc>
          <w:tcPr>
            <w:tcW w:w="3514" w:type="dxa"/>
          </w:tcPr>
          <w:p w14:paraId="05B64141" w14:textId="77777777" w:rsidR="008D1E4A" w:rsidRPr="00EF5447" w:rsidRDefault="008D1E4A" w:rsidP="00C620E0">
            <w:pPr>
              <w:pStyle w:val="TAC"/>
              <w:rPr>
                <w:lang w:eastAsia="fi-FI"/>
              </w:rPr>
            </w:pPr>
            <w:r w:rsidRPr="00EF5447">
              <w:rPr>
                <w:lang w:eastAsia="fi-FI"/>
              </w:rPr>
              <w:t>DC_1A_n7A</w:t>
            </w:r>
          </w:p>
          <w:p w14:paraId="3BF21129" w14:textId="77777777" w:rsidR="008D1E4A" w:rsidRPr="00EF5447" w:rsidRDefault="008D1E4A" w:rsidP="00C620E0">
            <w:pPr>
              <w:pStyle w:val="TAC"/>
              <w:rPr>
                <w:lang w:eastAsia="fi-FI"/>
              </w:rPr>
            </w:pPr>
            <w:r w:rsidRPr="00EF5447">
              <w:rPr>
                <w:lang w:eastAsia="fi-FI"/>
              </w:rPr>
              <w:t>DC_1A_n78A</w:t>
            </w:r>
          </w:p>
          <w:p w14:paraId="508934B9" w14:textId="77777777" w:rsidR="008D1E4A" w:rsidRPr="00EF5447" w:rsidRDefault="008D1E4A" w:rsidP="00C620E0">
            <w:pPr>
              <w:pStyle w:val="TAC"/>
              <w:rPr>
                <w:lang w:eastAsia="fi-FI"/>
              </w:rPr>
            </w:pPr>
            <w:r w:rsidRPr="00EF5447">
              <w:rPr>
                <w:lang w:eastAsia="fi-FI"/>
              </w:rPr>
              <w:t>DC_3A_n7A</w:t>
            </w:r>
          </w:p>
          <w:p w14:paraId="3AB88D73" w14:textId="77777777" w:rsidR="008D1E4A" w:rsidRPr="00EF5447" w:rsidRDefault="008D1E4A" w:rsidP="00C620E0">
            <w:pPr>
              <w:pStyle w:val="TAC"/>
              <w:rPr>
                <w:lang w:eastAsia="fi-FI"/>
              </w:rPr>
            </w:pPr>
            <w:r w:rsidRPr="00EF5447">
              <w:rPr>
                <w:lang w:eastAsia="fi-FI"/>
              </w:rPr>
              <w:t>DC_3A_n78A</w:t>
            </w:r>
          </w:p>
        </w:tc>
      </w:tr>
      <w:tr w:rsidR="008D1E4A" w:rsidRPr="00EF5447" w14:paraId="52CCFFE4" w14:textId="77777777" w:rsidTr="00C620E0">
        <w:trPr>
          <w:trHeight w:val="187"/>
          <w:jc w:val="center"/>
        </w:trPr>
        <w:tc>
          <w:tcPr>
            <w:tcW w:w="3461" w:type="dxa"/>
            <w:shd w:val="clear" w:color="auto" w:fill="auto"/>
            <w:noWrap/>
          </w:tcPr>
          <w:p w14:paraId="7ABF8E9A" w14:textId="77777777" w:rsidR="008D1E4A" w:rsidRPr="00EF5447" w:rsidRDefault="008D1E4A" w:rsidP="00C620E0">
            <w:pPr>
              <w:pStyle w:val="TAC"/>
              <w:rPr>
                <w:rFonts w:cs="Arial"/>
                <w:szCs w:val="18"/>
                <w:lang w:eastAsia="ko-KR"/>
              </w:rPr>
            </w:pPr>
            <w:r w:rsidRPr="00EF5447">
              <w:rPr>
                <w:rFonts w:cs="Arial"/>
                <w:szCs w:val="18"/>
                <w:lang w:eastAsia="ko-KR"/>
              </w:rPr>
              <w:t>DC_1A-3A_n7A-n78(2A)</w:t>
            </w:r>
          </w:p>
          <w:p w14:paraId="21CE9B77" w14:textId="77777777" w:rsidR="008D1E4A" w:rsidRPr="00EF5447" w:rsidRDefault="008D1E4A" w:rsidP="00C620E0">
            <w:pPr>
              <w:pStyle w:val="TAC"/>
              <w:rPr>
                <w:rFonts w:cs="Arial"/>
                <w:szCs w:val="18"/>
                <w:lang w:eastAsia="ko-KR"/>
              </w:rPr>
            </w:pPr>
            <w:r w:rsidRPr="00EF5447">
              <w:rPr>
                <w:rFonts w:cs="Arial"/>
                <w:szCs w:val="18"/>
                <w:lang w:eastAsia="ko-KR"/>
              </w:rPr>
              <w:t>DC_1A-3C_n7A-n78(2A)</w:t>
            </w:r>
          </w:p>
        </w:tc>
        <w:tc>
          <w:tcPr>
            <w:tcW w:w="3514" w:type="dxa"/>
          </w:tcPr>
          <w:p w14:paraId="0E2EDEE7" w14:textId="77777777" w:rsidR="008D1E4A" w:rsidRPr="00EF5447" w:rsidRDefault="008D1E4A" w:rsidP="00C620E0">
            <w:pPr>
              <w:pStyle w:val="TAC"/>
              <w:rPr>
                <w:lang w:eastAsia="fi-FI"/>
              </w:rPr>
            </w:pPr>
            <w:r w:rsidRPr="00EF5447">
              <w:rPr>
                <w:lang w:eastAsia="fi-FI"/>
              </w:rPr>
              <w:t>DC_1A_n7A</w:t>
            </w:r>
          </w:p>
          <w:p w14:paraId="372A0003" w14:textId="77777777" w:rsidR="008D1E4A" w:rsidRPr="00EF5447" w:rsidRDefault="008D1E4A" w:rsidP="00C620E0">
            <w:pPr>
              <w:pStyle w:val="TAC"/>
              <w:rPr>
                <w:lang w:eastAsia="fi-FI"/>
              </w:rPr>
            </w:pPr>
            <w:r w:rsidRPr="00EF5447">
              <w:rPr>
                <w:lang w:eastAsia="fi-FI"/>
              </w:rPr>
              <w:t>DC_1A_n78A</w:t>
            </w:r>
          </w:p>
          <w:p w14:paraId="614F407D" w14:textId="77777777" w:rsidR="008D1E4A" w:rsidRPr="00EF5447" w:rsidRDefault="008D1E4A" w:rsidP="00C620E0">
            <w:pPr>
              <w:pStyle w:val="TAC"/>
              <w:rPr>
                <w:lang w:eastAsia="fi-FI"/>
              </w:rPr>
            </w:pPr>
            <w:r w:rsidRPr="00EF5447">
              <w:rPr>
                <w:lang w:eastAsia="fi-FI"/>
              </w:rPr>
              <w:t>DC_3A_n7A</w:t>
            </w:r>
          </w:p>
          <w:p w14:paraId="3869ED9A" w14:textId="77777777" w:rsidR="008D1E4A" w:rsidRPr="00EF5447" w:rsidRDefault="008D1E4A" w:rsidP="00C620E0">
            <w:pPr>
              <w:pStyle w:val="TAC"/>
              <w:rPr>
                <w:lang w:eastAsia="fi-FI"/>
              </w:rPr>
            </w:pPr>
            <w:r w:rsidRPr="00EF5447">
              <w:rPr>
                <w:lang w:eastAsia="fi-FI"/>
              </w:rPr>
              <w:t>DC_3A_n78A</w:t>
            </w:r>
          </w:p>
        </w:tc>
      </w:tr>
      <w:tr w:rsidR="008D1E4A" w:rsidRPr="00EF5447" w14:paraId="7400E7BA" w14:textId="77777777" w:rsidTr="00C620E0">
        <w:trPr>
          <w:trHeight w:val="187"/>
          <w:jc w:val="center"/>
        </w:trPr>
        <w:tc>
          <w:tcPr>
            <w:tcW w:w="3461" w:type="dxa"/>
            <w:shd w:val="clear" w:color="auto" w:fill="auto"/>
            <w:noWrap/>
          </w:tcPr>
          <w:p w14:paraId="1D81AA97" w14:textId="77777777" w:rsidR="008D1E4A" w:rsidRPr="00EF5447" w:rsidRDefault="008D1E4A" w:rsidP="00C620E0">
            <w:pPr>
              <w:pStyle w:val="TAC"/>
              <w:rPr>
                <w:rFonts w:cs="Arial"/>
                <w:szCs w:val="18"/>
                <w:lang w:eastAsia="ko-KR"/>
              </w:rPr>
            </w:pPr>
            <w:r w:rsidRPr="00EF5447">
              <w:rPr>
                <w:rFonts w:cs="Arial"/>
                <w:szCs w:val="18"/>
                <w:lang w:eastAsia="ko-KR"/>
              </w:rPr>
              <w:t>DC_1A-3C_n7A-n78A</w:t>
            </w:r>
          </w:p>
        </w:tc>
        <w:tc>
          <w:tcPr>
            <w:tcW w:w="3514" w:type="dxa"/>
          </w:tcPr>
          <w:p w14:paraId="127A37C1" w14:textId="77777777" w:rsidR="008D1E4A" w:rsidRPr="00EF5447" w:rsidRDefault="008D1E4A" w:rsidP="00C620E0">
            <w:pPr>
              <w:pStyle w:val="TAC"/>
              <w:rPr>
                <w:lang w:eastAsia="fi-FI"/>
              </w:rPr>
            </w:pPr>
            <w:r w:rsidRPr="00EF5447">
              <w:rPr>
                <w:lang w:eastAsia="fi-FI"/>
              </w:rPr>
              <w:t>DC_1A_n7A</w:t>
            </w:r>
          </w:p>
          <w:p w14:paraId="75B992DE" w14:textId="77777777" w:rsidR="008D1E4A" w:rsidRPr="00EF5447" w:rsidRDefault="008D1E4A" w:rsidP="00C620E0">
            <w:pPr>
              <w:pStyle w:val="TAC"/>
              <w:rPr>
                <w:lang w:eastAsia="fi-FI"/>
              </w:rPr>
            </w:pPr>
            <w:r w:rsidRPr="00EF5447">
              <w:rPr>
                <w:lang w:eastAsia="fi-FI"/>
              </w:rPr>
              <w:t>DC_1A_n78A</w:t>
            </w:r>
          </w:p>
          <w:p w14:paraId="6B4451D8" w14:textId="77777777" w:rsidR="008D1E4A" w:rsidRPr="00EF5447" w:rsidRDefault="008D1E4A" w:rsidP="00C620E0">
            <w:pPr>
              <w:pStyle w:val="TAC"/>
              <w:rPr>
                <w:lang w:eastAsia="fi-FI"/>
              </w:rPr>
            </w:pPr>
            <w:r w:rsidRPr="00EF5447">
              <w:rPr>
                <w:lang w:eastAsia="fi-FI"/>
              </w:rPr>
              <w:t>DC_3A_n7A</w:t>
            </w:r>
          </w:p>
          <w:p w14:paraId="3704CDC5" w14:textId="77777777" w:rsidR="008D1E4A" w:rsidRPr="00EF5447" w:rsidRDefault="008D1E4A" w:rsidP="00C620E0">
            <w:pPr>
              <w:pStyle w:val="TAC"/>
              <w:rPr>
                <w:lang w:eastAsia="fi-FI"/>
              </w:rPr>
            </w:pPr>
            <w:r w:rsidRPr="00EF5447">
              <w:rPr>
                <w:lang w:eastAsia="fi-FI"/>
              </w:rPr>
              <w:t>DC_3A_n78A</w:t>
            </w:r>
          </w:p>
          <w:p w14:paraId="4E56D39C" w14:textId="77777777" w:rsidR="008D1E4A" w:rsidRPr="00EF5447" w:rsidRDefault="008D1E4A" w:rsidP="00C620E0">
            <w:pPr>
              <w:pStyle w:val="TAC"/>
              <w:rPr>
                <w:lang w:eastAsia="fi-FI"/>
              </w:rPr>
            </w:pPr>
            <w:r w:rsidRPr="00EF5447">
              <w:rPr>
                <w:lang w:eastAsia="fi-FI"/>
              </w:rPr>
              <w:t>DC_3C_n7A</w:t>
            </w:r>
          </w:p>
        </w:tc>
      </w:tr>
      <w:tr w:rsidR="008D1E4A" w:rsidRPr="00EF5447" w14:paraId="7E9B2D7D" w14:textId="77777777" w:rsidTr="00C620E0">
        <w:trPr>
          <w:trHeight w:val="187"/>
          <w:jc w:val="center"/>
        </w:trPr>
        <w:tc>
          <w:tcPr>
            <w:tcW w:w="3461" w:type="dxa"/>
            <w:shd w:val="clear" w:color="auto" w:fill="auto"/>
            <w:noWrap/>
          </w:tcPr>
          <w:p w14:paraId="61C6C587" w14:textId="77777777" w:rsidR="008D1E4A" w:rsidRDefault="008D1E4A" w:rsidP="00C620E0">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194A8BB" w14:textId="77777777" w:rsidR="008D1E4A" w:rsidRDefault="008D1E4A" w:rsidP="00C620E0">
            <w:pPr>
              <w:pStyle w:val="TAC"/>
              <w:rPr>
                <w:vertAlign w:val="superscript"/>
                <w:lang w:eastAsia="zh-CN"/>
              </w:rPr>
            </w:pPr>
            <w:r w:rsidRPr="00554792">
              <w:rPr>
                <w:lang w:eastAsia="fi-FI"/>
              </w:rPr>
              <w:t>DC_1A-1A-3C-7A_n78A</w:t>
            </w:r>
          </w:p>
          <w:p w14:paraId="5F19DBDC" w14:textId="77777777" w:rsidR="008D1E4A" w:rsidRPr="00EF5447" w:rsidRDefault="008D1E4A" w:rsidP="00C620E0">
            <w:pPr>
              <w:pStyle w:val="TAC"/>
              <w:rPr>
                <w:lang w:eastAsia="fi-FI"/>
              </w:rPr>
            </w:pPr>
            <w:r w:rsidRPr="00F27F4E">
              <w:rPr>
                <w:lang w:eastAsia="zh-CN"/>
              </w:rPr>
              <w:t>DC_1A-3A-7A-7A_n78C</w:t>
            </w:r>
            <w:r>
              <w:rPr>
                <w:rFonts w:hint="eastAsia"/>
                <w:vertAlign w:val="superscript"/>
                <w:lang w:eastAsia="zh-CN"/>
              </w:rPr>
              <w:t>2</w:t>
            </w:r>
          </w:p>
        </w:tc>
        <w:tc>
          <w:tcPr>
            <w:tcW w:w="3514" w:type="dxa"/>
          </w:tcPr>
          <w:p w14:paraId="7E145D29" w14:textId="77777777" w:rsidR="008D1E4A" w:rsidRPr="00EF5447" w:rsidRDefault="008D1E4A" w:rsidP="00C620E0">
            <w:pPr>
              <w:pStyle w:val="TAC"/>
              <w:rPr>
                <w:lang w:eastAsia="fi-FI"/>
              </w:rPr>
            </w:pPr>
            <w:r w:rsidRPr="00EF5447">
              <w:rPr>
                <w:lang w:eastAsia="fi-FI"/>
              </w:rPr>
              <w:t>DC_1A_n78A</w:t>
            </w:r>
          </w:p>
          <w:p w14:paraId="6E46F0B8" w14:textId="77777777" w:rsidR="008D1E4A" w:rsidRPr="00EF5447" w:rsidRDefault="008D1E4A" w:rsidP="00C620E0">
            <w:pPr>
              <w:pStyle w:val="TAC"/>
              <w:rPr>
                <w:lang w:eastAsia="fi-FI"/>
              </w:rPr>
            </w:pPr>
            <w:r w:rsidRPr="00EF5447">
              <w:rPr>
                <w:lang w:eastAsia="fi-FI"/>
              </w:rPr>
              <w:t>DC_3A_n78A</w:t>
            </w:r>
          </w:p>
          <w:p w14:paraId="328DA261" w14:textId="77777777" w:rsidR="008D1E4A" w:rsidRPr="00EF5447" w:rsidRDefault="008D1E4A" w:rsidP="00C620E0">
            <w:pPr>
              <w:pStyle w:val="TAC"/>
              <w:rPr>
                <w:lang w:eastAsia="fi-FI"/>
              </w:rPr>
            </w:pPr>
            <w:r w:rsidRPr="00EF5447">
              <w:rPr>
                <w:lang w:eastAsia="fi-FI"/>
              </w:rPr>
              <w:t>DC_7A_n78A</w:t>
            </w:r>
          </w:p>
        </w:tc>
      </w:tr>
      <w:tr w:rsidR="008D1E4A" w:rsidRPr="00EF5447" w14:paraId="5F087462" w14:textId="77777777" w:rsidTr="00C620E0">
        <w:trPr>
          <w:trHeight w:val="187"/>
          <w:jc w:val="center"/>
        </w:trPr>
        <w:tc>
          <w:tcPr>
            <w:tcW w:w="3461" w:type="dxa"/>
            <w:shd w:val="clear" w:color="auto" w:fill="auto"/>
            <w:noWrap/>
          </w:tcPr>
          <w:p w14:paraId="222D14D7" w14:textId="77777777" w:rsidR="008D1E4A" w:rsidRPr="00EF5447" w:rsidRDefault="008D1E4A" w:rsidP="00C620E0">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36853C78" w14:textId="77777777" w:rsidR="008D1E4A" w:rsidRPr="00EF5447" w:rsidRDefault="008D1E4A" w:rsidP="00C620E0">
            <w:pPr>
              <w:pStyle w:val="TAC"/>
              <w:rPr>
                <w:lang w:eastAsia="zh-CN"/>
              </w:rPr>
            </w:pPr>
            <w:r w:rsidRPr="00EF5447">
              <w:rPr>
                <w:lang w:eastAsia="zh-CN"/>
              </w:rPr>
              <w:t>DC_1A_n28A</w:t>
            </w:r>
          </w:p>
          <w:p w14:paraId="306DA28F" w14:textId="77777777" w:rsidR="008D1E4A" w:rsidRPr="00EF5447" w:rsidRDefault="008D1E4A" w:rsidP="00C620E0">
            <w:pPr>
              <w:pStyle w:val="TAC"/>
              <w:rPr>
                <w:lang w:eastAsia="zh-CN"/>
              </w:rPr>
            </w:pPr>
            <w:r w:rsidRPr="00EF5447">
              <w:rPr>
                <w:lang w:eastAsia="zh-CN"/>
              </w:rPr>
              <w:t>DC_3A_n28A</w:t>
            </w:r>
          </w:p>
          <w:p w14:paraId="79020F0E" w14:textId="77777777" w:rsidR="008D1E4A" w:rsidRPr="00EF5447" w:rsidRDefault="008D1E4A" w:rsidP="00C620E0">
            <w:pPr>
              <w:pStyle w:val="TAC"/>
              <w:rPr>
                <w:lang w:eastAsia="fi-FI"/>
              </w:rPr>
            </w:pPr>
            <w:r w:rsidRPr="00EF5447">
              <w:rPr>
                <w:lang w:eastAsia="zh-CN"/>
              </w:rPr>
              <w:t>DC_8A_n28A</w:t>
            </w:r>
          </w:p>
        </w:tc>
      </w:tr>
      <w:tr w:rsidR="008D1E4A" w:rsidRPr="00EF5447" w14:paraId="42B27234" w14:textId="77777777" w:rsidTr="00C620E0">
        <w:trPr>
          <w:trHeight w:val="187"/>
          <w:jc w:val="center"/>
        </w:trPr>
        <w:tc>
          <w:tcPr>
            <w:tcW w:w="3461" w:type="dxa"/>
            <w:shd w:val="clear" w:color="auto" w:fill="auto"/>
            <w:noWrap/>
          </w:tcPr>
          <w:p w14:paraId="6265CDCF" w14:textId="77777777" w:rsidR="008D1E4A" w:rsidRDefault="008D1E4A" w:rsidP="00C620E0">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769561DA" w14:textId="77777777" w:rsidR="008D1E4A" w:rsidRPr="00EF5447" w:rsidRDefault="008D1E4A" w:rsidP="00C620E0">
            <w:pPr>
              <w:pStyle w:val="TAC"/>
              <w:rPr>
                <w:lang w:eastAsia="ja-JP"/>
              </w:rPr>
            </w:pPr>
            <w:r w:rsidRPr="002253BE">
              <w:rPr>
                <w:lang w:eastAsia="zh-CN"/>
              </w:rPr>
              <w:t>DC_1A-3C-8A_n77A</w:t>
            </w:r>
          </w:p>
        </w:tc>
        <w:tc>
          <w:tcPr>
            <w:tcW w:w="3514" w:type="dxa"/>
          </w:tcPr>
          <w:p w14:paraId="5BD7D85D" w14:textId="77777777" w:rsidR="008D1E4A" w:rsidRPr="001F078B" w:rsidRDefault="008D1E4A" w:rsidP="00C620E0">
            <w:pPr>
              <w:pStyle w:val="TAC"/>
            </w:pPr>
            <w:r w:rsidRPr="001F078B">
              <w:t>DC_1A_n77A</w:t>
            </w:r>
          </w:p>
          <w:p w14:paraId="02943E7B" w14:textId="77777777" w:rsidR="008D1E4A" w:rsidRDefault="008D1E4A" w:rsidP="00C620E0">
            <w:pPr>
              <w:pStyle w:val="TAC"/>
              <w:rPr>
                <w:lang w:eastAsia="zh-CN"/>
              </w:rPr>
            </w:pPr>
            <w:r w:rsidRPr="001F078B">
              <w:t>DC_3A_n77A</w:t>
            </w:r>
          </w:p>
          <w:p w14:paraId="0C2DAE3B" w14:textId="77777777" w:rsidR="008D1E4A" w:rsidRPr="001F078B" w:rsidRDefault="008D1E4A" w:rsidP="00C620E0">
            <w:pPr>
              <w:pStyle w:val="TAC"/>
            </w:pPr>
            <w:r w:rsidRPr="002253BE">
              <w:rPr>
                <w:lang w:eastAsia="zh-CN"/>
              </w:rPr>
              <w:t>DC_3C_n77A</w:t>
            </w:r>
          </w:p>
          <w:p w14:paraId="4F81D418" w14:textId="77777777" w:rsidR="008D1E4A" w:rsidRPr="00EF5447" w:rsidRDefault="008D1E4A" w:rsidP="00C620E0">
            <w:pPr>
              <w:pStyle w:val="TAC"/>
              <w:rPr>
                <w:lang w:eastAsia="fi-FI"/>
              </w:rPr>
            </w:pPr>
            <w:r w:rsidRPr="001F078B">
              <w:t>DC_8A_n77A</w:t>
            </w:r>
          </w:p>
        </w:tc>
      </w:tr>
      <w:tr w:rsidR="008D1E4A" w:rsidRPr="00EF5447" w14:paraId="0EA35225" w14:textId="77777777" w:rsidTr="00C620E0">
        <w:trPr>
          <w:trHeight w:val="187"/>
          <w:jc w:val="center"/>
        </w:trPr>
        <w:tc>
          <w:tcPr>
            <w:tcW w:w="3461" w:type="dxa"/>
            <w:shd w:val="clear" w:color="auto" w:fill="auto"/>
            <w:noWrap/>
          </w:tcPr>
          <w:p w14:paraId="52D4091C" w14:textId="77777777" w:rsidR="008D1E4A" w:rsidRDefault="008D1E4A" w:rsidP="00C620E0">
            <w:pPr>
              <w:pStyle w:val="TAC"/>
              <w:rPr>
                <w:lang w:eastAsia="zh-CN"/>
              </w:rPr>
            </w:pPr>
            <w:r>
              <w:lastRenderedPageBreak/>
              <w:t>DC_1A-3</w:t>
            </w:r>
            <w:r>
              <w:rPr>
                <w:rFonts w:eastAsia="Malgun Gothic"/>
              </w:rPr>
              <w:t>A-8A_</w:t>
            </w:r>
            <w:r>
              <w:t>n</w:t>
            </w:r>
            <w:r>
              <w:rPr>
                <w:rFonts w:eastAsia="Malgun Gothic"/>
              </w:rPr>
              <w:t>77(2</w:t>
            </w:r>
            <w:r>
              <w:t>A)</w:t>
            </w:r>
          </w:p>
          <w:p w14:paraId="2B6E574E" w14:textId="77777777" w:rsidR="008D1E4A" w:rsidRPr="00EF5447" w:rsidRDefault="008D1E4A" w:rsidP="00C620E0">
            <w:pPr>
              <w:pStyle w:val="TAC"/>
            </w:pPr>
            <w:r w:rsidRPr="002253BE">
              <w:rPr>
                <w:lang w:eastAsia="zh-CN"/>
              </w:rPr>
              <w:t>DC_1A-3C-8A_n77(2A)</w:t>
            </w:r>
          </w:p>
        </w:tc>
        <w:tc>
          <w:tcPr>
            <w:tcW w:w="3514" w:type="dxa"/>
          </w:tcPr>
          <w:p w14:paraId="431826E6" w14:textId="77777777" w:rsidR="008D1E4A" w:rsidRDefault="008D1E4A" w:rsidP="00C620E0">
            <w:pPr>
              <w:pStyle w:val="TAC"/>
            </w:pPr>
            <w:r>
              <w:t>DC_1A_n77A</w:t>
            </w:r>
          </w:p>
          <w:p w14:paraId="10991E0C" w14:textId="77777777" w:rsidR="008D1E4A" w:rsidRDefault="008D1E4A" w:rsidP="00C620E0">
            <w:pPr>
              <w:pStyle w:val="TAC"/>
              <w:rPr>
                <w:lang w:eastAsia="zh-CN"/>
              </w:rPr>
            </w:pPr>
            <w:r>
              <w:t>DC_3A_n77A</w:t>
            </w:r>
          </w:p>
          <w:p w14:paraId="5D2279B1" w14:textId="77777777" w:rsidR="008D1E4A" w:rsidRPr="00EF5447" w:rsidRDefault="008D1E4A" w:rsidP="00C620E0">
            <w:pPr>
              <w:pStyle w:val="TAC"/>
            </w:pPr>
            <w:r w:rsidRPr="002253BE">
              <w:rPr>
                <w:lang w:eastAsia="zh-CN"/>
              </w:rPr>
              <w:t>DC_3C_n77A</w:t>
            </w:r>
            <w:r>
              <w:t>DC_8A_n77A</w:t>
            </w:r>
          </w:p>
        </w:tc>
      </w:tr>
      <w:tr w:rsidR="008D1E4A" w:rsidRPr="00EF5447" w14:paraId="0F95C314" w14:textId="77777777" w:rsidTr="00C620E0">
        <w:trPr>
          <w:trHeight w:val="187"/>
          <w:jc w:val="center"/>
        </w:trPr>
        <w:tc>
          <w:tcPr>
            <w:tcW w:w="3461" w:type="dxa"/>
            <w:shd w:val="clear" w:color="auto" w:fill="auto"/>
            <w:noWrap/>
          </w:tcPr>
          <w:p w14:paraId="2A931CED" w14:textId="77777777" w:rsidR="008D1E4A" w:rsidRDefault="008D1E4A" w:rsidP="00C620E0">
            <w:pPr>
              <w:pStyle w:val="TAC"/>
            </w:pPr>
            <w:r>
              <w:t>DC_1A_n3A-n28A-n77A</w:t>
            </w:r>
          </w:p>
        </w:tc>
        <w:tc>
          <w:tcPr>
            <w:tcW w:w="3514" w:type="dxa"/>
          </w:tcPr>
          <w:p w14:paraId="68C96E83" w14:textId="77777777" w:rsidR="008D1E4A" w:rsidRDefault="008D1E4A" w:rsidP="00C620E0">
            <w:pPr>
              <w:pStyle w:val="TAC"/>
            </w:pPr>
            <w:r>
              <w:rPr>
                <w:rFonts w:hint="eastAsia"/>
              </w:rPr>
              <w:t>D</w:t>
            </w:r>
            <w:r>
              <w:t>C_1A_n3A</w:t>
            </w:r>
          </w:p>
          <w:p w14:paraId="12A17D32" w14:textId="77777777" w:rsidR="008D1E4A" w:rsidRDefault="008D1E4A" w:rsidP="00C620E0">
            <w:pPr>
              <w:pStyle w:val="TAC"/>
            </w:pPr>
            <w:r>
              <w:rPr>
                <w:rFonts w:hint="eastAsia"/>
              </w:rPr>
              <w:t>D</w:t>
            </w:r>
            <w:r>
              <w:t>C_1A_n28A</w:t>
            </w:r>
          </w:p>
          <w:p w14:paraId="584CA654" w14:textId="77777777" w:rsidR="008D1E4A" w:rsidRDefault="008D1E4A" w:rsidP="00C620E0">
            <w:pPr>
              <w:pStyle w:val="TAC"/>
            </w:pPr>
            <w:r>
              <w:rPr>
                <w:rFonts w:hint="eastAsia"/>
              </w:rPr>
              <w:t>D</w:t>
            </w:r>
            <w:r>
              <w:t>C_1A_n77A</w:t>
            </w:r>
          </w:p>
        </w:tc>
      </w:tr>
      <w:tr w:rsidR="008D1E4A" w:rsidRPr="00EF5447" w14:paraId="10CC7A5C" w14:textId="77777777" w:rsidTr="00C620E0">
        <w:trPr>
          <w:trHeight w:val="187"/>
          <w:jc w:val="center"/>
        </w:trPr>
        <w:tc>
          <w:tcPr>
            <w:tcW w:w="3461" w:type="dxa"/>
            <w:shd w:val="clear" w:color="auto" w:fill="auto"/>
            <w:noWrap/>
          </w:tcPr>
          <w:p w14:paraId="7F699294" w14:textId="77777777" w:rsidR="008D1E4A" w:rsidRDefault="008D1E4A" w:rsidP="00C620E0">
            <w:pPr>
              <w:pStyle w:val="TAC"/>
            </w:pPr>
            <w:r>
              <w:t>DC_1A_n3A-n28A-n77(2A)</w:t>
            </w:r>
          </w:p>
        </w:tc>
        <w:tc>
          <w:tcPr>
            <w:tcW w:w="3514" w:type="dxa"/>
          </w:tcPr>
          <w:p w14:paraId="10294070" w14:textId="77777777" w:rsidR="008D1E4A" w:rsidRDefault="008D1E4A" w:rsidP="00C620E0">
            <w:pPr>
              <w:pStyle w:val="TAC"/>
            </w:pPr>
            <w:r>
              <w:rPr>
                <w:rFonts w:hint="eastAsia"/>
              </w:rPr>
              <w:t>D</w:t>
            </w:r>
            <w:r>
              <w:t>C_1A_n3A</w:t>
            </w:r>
          </w:p>
          <w:p w14:paraId="1999C828" w14:textId="77777777" w:rsidR="008D1E4A" w:rsidRDefault="008D1E4A" w:rsidP="00C620E0">
            <w:pPr>
              <w:pStyle w:val="TAC"/>
            </w:pPr>
            <w:r>
              <w:rPr>
                <w:rFonts w:hint="eastAsia"/>
              </w:rPr>
              <w:t>D</w:t>
            </w:r>
            <w:r>
              <w:t>C_1A_n28A</w:t>
            </w:r>
          </w:p>
          <w:p w14:paraId="3BA0543D" w14:textId="77777777" w:rsidR="008D1E4A" w:rsidRDefault="008D1E4A" w:rsidP="00C620E0">
            <w:pPr>
              <w:pStyle w:val="TAC"/>
            </w:pPr>
            <w:r>
              <w:rPr>
                <w:rFonts w:hint="eastAsia"/>
              </w:rPr>
              <w:t>D</w:t>
            </w:r>
            <w:r>
              <w:t>C_1A_n77A</w:t>
            </w:r>
          </w:p>
        </w:tc>
      </w:tr>
      <w:tr w:rsidR="008D1E4A" w:rsidRPr="00EF5447" w14:paraId="79272A7D" w14:textId="77777777" w:rsidTr="00C620E0">
        <w:trPr>
          <w:trHeight w:val="187"/>
          <w:jc w:val="center"/>
        </w:trPr>
        <w:tc>
          <w:tcPr>
            <w:tcW w:w="3461" w:type="dxa"/>
            <w:shd w:val="clear" w:color="auto" w:fill="auto"/>
            <w:noWrap/>
          </w:tcPr>
          <w:p w14:paraId="0F7ED8DE" w14:textId="77777777" w:rsidR="008D1E4A" w:rsidRPr="00EF5447" w:rsidRDefault="008D1E4A" w:rsidP="00C620E0">
            <w:pPr>
              <w:pStyle w:val="TAC"/>
              <w:rPr>
                <w:lang w:eastAsia="fi-FI"/>
              </w:rPr>
            </w:pPr>
            <w:r w:rsidRPr="00EF5447">
              <w:rPr>
                <w:lang w:eastAsia="fi-FI"/>
              </w:rPr>
              <w:t>DC_1A-3A-8A_n78A</w:t>
            </w:r>
            <w:r w:rsidRPr="00EF5447">
              <w:rPr>
                <w:vertAlign w:val="superscript"/>
                <w:lang w:eastAsia="fi-FI"/>
              </w:rPr>
              <w:t>2</w:t>
            </w:r>
          </w:p>
          <w:p w14:paraId="10526E08" w14:textId="77777777" w:rsidR="008D1E4A" w:rsidRPr="00EF5447" w:rsidRDefault="008D1E4A" w:rsidP="00C620E0">
            <w:pPr>
              <w:pStyle w:val="TAC"/>
              <w:rPr>
                <w:lang w:eastAsia="fi-FI"/>
              </w:rPr>
            </w:pPr>
            <w:r w:rsidRPr="00EF5447">
              <w:rPr>
                <w:rFonts w:cs="Arial"/>
                <w:lang w:eastAsia="ja-JP"/>
              </w:rPr>
              <w:t>DC_1A-3C-8A_n78A</w:t>
            </w:r>
          </w:p>
        </w:tc>
        <w:tc>
          <w:tcPr>
            <w:tcW w:w="3514" w:type="dxa"/>
          </w:tcPr>
          <w:p w14:paraId="4553D0EB" w14:textId="77777777" w:rsidR="008D1E4A" w:rsidRPr="00EF5447" w:rsidRDefault="008D1E4A" w:rsidP="00C620E0">
            <w:pPr>
              <w:pStyle w:val="TAC"/>
              <w:rPr>
                <w:lang w:eastAsia="fi-FI"/>
              </w:rPr>
            </w:pPr>
            <w:r w:rsidRPr="00EF5447">
              <w:rPr>
                <w:lang w:eastAsia="fi-FI"/>
              </w:rPr>
              <w:t>DC_1A_n78A</w:t>
            </w:r>
          </w:p>
          <w:p w14:paraId="3B82A110" w14:textId="77777777" w:rsidR="008D1E4A" w:rsidRPr="00EF5447" w:rsidRDefault="008D1E4A" w:rsidP="00C620E0">
            <w:pPr>
              <w:pStyle w:val="TAC"/>
              <w:rPr>
                <w:lang w:eastAsia="fi-FI"/>
              </w:rPr>
            </w:pPr>
            <w:r w:rsidRPr="00EF5447">
              <w:rPr>
                <w:lang w:eastAsia="fi-FI"/>
              </w:rPr>
              <w:t>DC_3A_n78A</w:t>
            </w:r>
          </w:p>
          <w:p w14:paraId="1D69A68D" w14:textId="77777777" w:rsidR="008D1E4A" w:rsidRPr="00EF5447" w:rsidRDefault="008D1E4A" w:rsidP="00C620E0">
            <w:pPr>
              <w:pStyle w:val="TAC"/>
              <w:rPr>
                <w:lang w:eastAsia="fi-FI"/>
              </w:rPr>
            </w:pPr>
            <w:r w:rsidRPr="00EF5447">
              <w:rPr>
                <w:lang w:eastAsia="fi-FI"/>
              </w:rPr>
              <w:t>DC_8A_n78A</w:t>
            </w:r>
          </w:p>
        </w:tc>
      </w:tr>
      <w:tr w:rsidR="008D1E4A" w:rsidRPr="00EF5447" w14:paraId="2B26C149" w14:textId="77777777" w:rsidTr="00C620E0">
        <w:trPr>
          <w:trHeight w:val="187"/>
          <w:jc w:val="center"/>
        </w:trPr>
        <w:tc>
          <w:tcPr>
            <w:tcW w:w="3461" w:type="dxa"/>
            <w:shd w:val="clear" w:color="auto" w:fill="auto"/>
            <w:noWrap/>
          </w:tcPr>
          <w:p w14:paraId="6E95F13F" w14:textId="77777777" w:rsidR="008D1E4A" w:rsidRPr="00EF5447" w:rsidRDefault="008D1E4A" w:rsidP="00C620E0">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0954F733" w14:textId="77777777" w:rsidR="008D1E4A" w:rsidRPr="00EF5447" w:rsidRDefault="008D1E4A" w:rsidP="00C620E0">
            <w:pPr>
              <w:pStyle w:val="TAC"/>
            </w:pPr>
            <w:r w:rsidRPr="00EF5447">
              <w:t>DC_1A_n79A</w:t>
            </w:r>
          </w:p>
          <w:p w14:paraId="1B9C1601" w14:textId="77777777" w:rsidR="008D1E4A" w:rsidRPr="00EF5447" w:rsidRDefault="008D1E4A" w:rsidP="00C620E0">
            <w:pPr>
              <w:pStyle w:val="TAC"/>
            </w:pPr>
            <w:r w:rsidRPr="00EF5447">
              <w:t>DC_3A_n79A</w:t>
            </w:r>
          </w:p>
          <w:p w14:paraId="4E04D9DD" w14:textId="77777777" w:rsidR="008D1E4A" w:rsidRPr="00EF5447" w:rsidRDefault="008D1E4A" w:rsidP="00C620E0">
            <w:pPr>
              <w:pStyle w:val="TAC"/>
              <w:rPr>
                <w:lang w:eastAsia="fi-FI"/>
              </w:rPr>
            </w:pPr>
            <w:r w:rsidRPr="00EF5447">
              <w:t>DC_8A_n79A</w:t>
            </w:r>
          </w:p>
        </w:tc>
      </w:tr>
      <w:tr w:rsidR="008D1E4A" w:rsidRPr="00EF5447" w14:paraId="2B93D028" w14:textId="77777777" w:rsidTr="00C620E0">
        <w:trPr>
          <w:trHeight w:val="187"/>
          <w:jc w:val="center"/>
        </w:trPr>
        <w:tc>
          <w:tcPr>
            <w:tcW w:w="3461" w:type="dxa"/>
            <w:shd w:val="clear" w:color="auto" w:fill="auto"/>
            <w:noWrap/>
          </w:tcPr>
          <w:p w14:paraId="08D1EABC" w14:textId="77777777" w:rsidR="008D1E4A" w:rsidRPr="00EF5447" w:rsidRDefault="008D1E4A" w:rsidP="00C620E0">
            <w:pPr>
              <w:pStyle w:val="TAC"/>
            </w:pPr>
            <w:r>
              <w:t>DC_1A-3A-11A_n28</w:t>
            </w:r>
            <w:r>
              <w:rPr>
                <w:lang w:val="fi-FI"/>
              </w:rPr>
              <w:t>A</w:t>
            </w:r>
          </w:p>
        </w:tc>
        <w:tc>
          <w:tcPr>
            <w:tcW w:w="3514" w:type="dxa"/>
          </w:tcPr>
          <w:p w14:paraId="7826E045" w14:textId="77777777" w:rsidR="008D1E4A" w:rsidRDefault="008D1E4A" w:rsidP="00C620E0">
            <w:pPr>
              <w:pStyle w:val="TAC"/>
            </w:pPr>
            <w:r>
              <w:t>DC_1A_n</w:t>
            </w:r>
            <w:r w:rsidRPr="00B40B93">
              <w:t>28</w:t>
            </w:r>
            <w:r>
              <w:t>A</w:t>
            </w:r>
          </w:p>
          <w:p w14:paraId="0676BD31" w14:textId="77777777" w:rsidR="008D1E4A" w:rsidRDefault="008D1E4A" w:rsidP="00C620E0">
            <w:pPr>
              <w:pStyle w:val="TAC"/>
            </w:pPr>
            <w:r>
              <w:t>DC_3A_n</w:t>
            </w:r>
            <w:r w:rsidRPr="00B40B93">
              <w:t>28</w:t>
            </w:r>
            <w:r>
              <w:t>A</w:t>
            </w:r>
          </w:p>
          <w:p w14:paraId="1444B9AD" w14:textId="77777777" w:rsidR="008D1E4A" w:rsidRPr="00EF5447" w:rsidRDefault="008D1E4A" w:rsidP="00C620E0">
            <w:pPr>
              <w:pStyle w:val="TAC"/>
            </w:pPr>
            <w:r>
              <w:t>DC_11A_n28A</w:t>
            </w:r>
          </w:p>
        </w:tc>
      </w:tr>
      <w:tr w:rsidR="008D1E4A" w:rsidRPr="00EF5447" w14:paraId="53BB5E4D" w14:textId="77777777" w:rsidTr="00C620E0">
        <w:trPr>
          <w:trHeight w:val="187"/>
          <w:jc w:val="center"/>
        </w:trPr>
        <w:tc>
          <w:tcPr>
            <w:tcW w:w="3461" w:type="dxa"/>
            <w:shd w:val="clear" w:color="auto" w:fill="auto"/>
            <w:noWrap/>
          </w:tcPr>
          <w:p w14:paraId="60A54BBF" w14:textId="77777777" w:rsidR="008D1E4A" w:rsidRPr="00EF5447" w:rsidRDefault="008D1E4A" w:rsidP="00C620E0">
            <w:pPr>
              <w:pStyle w:val="TAC"/>
            </w:pPr>
            <w:r w:rsidRPr="001C07C6">
              <w:t>DC_1A-3A-11A_n77</w:t>
            </w:r>
            <w:r w:rsidRPr="001C07C6">
              <w:rPr>
                <w:lang w:val="fi-FI"/>
              </w:rPr>
              <w:t>A</w:t>
            </w:r>
          </w:p>
        </w:tc>
        <w:tc>
          <w:tcPr>
            <w:tcW w:w="3514" w:type="dxa"/>
          </w:tcPr>
          <w:p w14:paraId="4057C796" w14:textId="77777777" w:rsidR="008D1E4A" w:rsidRPr="00B40B93" w:rsidRDefault="008D1E4A" w:rsidP="00C620E0">
            <w:pPr>
              <w:pStyle w:val="TAC"/>
            </w:pPr>
            <w:r w:rsidRPr="00B40B93">
              <w:t>DC_1A_n77A</w:t>
            </w:r>
          </w:p>
          <w:p w14:paraId="0290A03C" w14:textId="77777777" w:rsidR="008D1E4A" w:rsidRPr="00B40B93" w:rsidRDefault="008D1E4A" w:rsidP="00C620E0">
            <w:pPr>
              <w:pStyle w:val="TAC"/>
            </w:pPr>
            <w:r w:rsidRPr="00B40B93">
              <w:t>DC_3A_n77A</w:t>
            </w:r>
          </w:p>
          <w:p w14:paraId="015FD001" w14:textId="77777777" w:rsidR="008D1E4A" w:rsidRPr="00EF5447" w:rsidRDefault="008D1E4A" w:rsidP="00C620E0">
            <w:pPr>
              <w:pStyle w:val="TAC"/>
            </w:pPr>
            <w:r w:rsidRPr="001C07C6">
              <w:t>DC_11A_n77A</w:t>
            </w:r>
          </w:p>
        </w:tc>
      </w:tr>
      <w:tr w:rsidR="008D1E4A" w:rsidRPr="00EF5447" w14:paraId="0E72904B" w14:textId="77777777" w:rsidTr="00C620E0">
        <w:trPr>
          <w:trHeight w:val="187"/>
          <w:jc w:val="center"/>
        </w:trPr>
        <w:tc>
          <w:tcPr>
            <w:tcW w:w="3461" w:type="dxa"/>
            <w:shd w:val="clear" w:color="auto" w:fill="auto"/>
            <w:noWrap/>
          </w:tcPr>
          <w:p w14:paraId="561D99B1" w14:textId="77777777" w:rsidR="008D1E4A" w:rsidRPr="00EF5447" w:rsidRDefault="008D1E4A" w:rsidP="00C620E0">
            <w:pPr>
              <w:pStyle w:val="TAC"/>
            </w:pPr>
            <w:r w:rsidRPr="006D35A9">
              <w:t>DC_1A-3A-11A_n77(2</w:t>
            </w:r>
            <w:r w:rsidRPr="006D35A9">
              <w:rPr>
                <w:lang w:val="fi-FI"/>
              </w:rPr>
              <w:t>A)</w:t>
            </w:r>
          </w:p>
        </w:tc>
        <w:tc>
          <w:tcPr>
            <w:tcW w:w="3514" w:type="dxa"/>
          </w:tcPr>
          <w:p w14:paraId="489DED59" w14:textId="77777777" w:rsidR="008D1E4A" w:rsidRPr="00B40B93" w:rsidRDefault="008D1E4A" w:rsidP="00C620E0">
            <w:pPr>
              <w:pStyle w:val="TAC"/>
            </w:pPr>
            <w:r w:rsidRPr="00B40B93">
              <w:t>DC_1A_n77A</w:t>
            </w:r>
          </w:p>
          <w:p w14:paraId="6DA74533" w14:textId="77777777" w:rsidR="008D1E4A" w:rsidRPr="00B40B93" w:rsidRDefault="008D1E4A" w:rsidP="00C620E0">
            <w:pPr>
              <w:pStyle w:val="TAC"/>
            </w:pPr>
            <w:r w:rsidRPr="00B40B93">
              <w:t>DC_3A_n77A</w:t>
            </w:r>
          </w:p>
          <w:p w14:paraId="45169583" w14:textId="77777777" w:rsidR="008D1E4A" w:rsidRPr="00EF5447" w:rsidRDefault="008D1E4A" w:rsidP="00C620E0">
            <w:pPr>
              <w:pStyle w:val="TAC"/>
            </w:pPr>
            <w:r w:rsidRPr="001C07C6">
              <w:t>DC_11A_n77A</w:t>
            </w:r>
          </w:p>
        </w:tc>
      </w:tr>
      <w:tr w:rsidR="008D1E4A" w:rsidRPr="00EF5447" w14:paraId="586537FF" w14:textId="77777777" w:rsidTr="00C620E0">
        <w:trPr>
          <w:trHeight w:val="187"/>
          <w:jc w:val="center"/>
        </w:trPr>
        <w:tc>
          <w:tcPr>
            <w:tcW w:w="3461" w:type="dxa"/>
            <w:shd w:val="clear" w:color="auto" w:fill="auto"/>
            <w:noWrap/>
          </w:tcPr>
          <w:p w14:paraId="5C164E95" w14:textId="77777777" w:rsidR="008D1E4A" w:rsidRPr="00EF5447" w:rsidRDefault="008D1E4A" w:rsidP="00C620E0">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ED192F4"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1A_n3A</w:t>
            </w:r>
          </w:p>
          <w:p w14:paraId="28FF78E7" w14:textId="77777777" w:rsidR="008D1E4A" w:rsidRPr="00B40B93" w:rsidRDefault="008D1E4A" w:rsidP="00C620E0">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BCDFCB9" w14:textId="77777777" w:rsidR="008D1E4A" w:rsidRPr="00EF5447" w:rsidRDefault="008D1E4A" w:rsidP="00C620E0">
            <w:pPr>
              <w:pStyle w:val="TAC"/>
            </w:pPr>
            <w:r>
              <w:rPr>
                <w:rFonts w:hint="eastAsia"/>
                <w:lang w:val="fi-FI" w:eastAsia="zh-CN"/>
              </w:rPr>
              <w:t>DC_18A_n3A</w:t>
            </w:r>
          </w:p>
        </w:tc>
      </w:tr>
      <w:tr w:rsidR="008D1E4A" w:rsidRPr="00EF5447" w14:paraId="48F38AF6" w14:textId="77777777" w:rsidTr="00C620E0">
        <w:trPr>
          <w:trHeight w:val="187"/>
          <w:jc w:val="center"/>
        </w:trPr>
        <w:tc>
          <w:tcPr>
            <w:tcW w:w="3461" w:type="dxa"/>
            <w:shd w:val="clear" w:color="auto" w:fill="auto"/>
            <w:noWrap/>
          </w:tcPr>
          <w:p w14:paraId="3E2215F7" w14:textId="77777777" w:rsidR="008D1E4A" w:rsidRPr="00B677E8" w:rsidRDefault="008D1E4A" w:rsidP="00C620E0">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3CB186E3" w14:textId="77777777" w:rsidR="008D1E4A" w:rsidRPr="00B677E8" w:rsidRDefault="008D1E4A" w:rsidP="00C620E0">
            <w:pPr>
              <w:pStyle w:val="TAC"/>
              <w:rPr>
                <w:b/>
                <w:lang w:eastAsia="ja-JP"/>
              </w:rPr>
            </w:pPr>
            <w:r w:rsidRPr="00B677E8">
              <w:rPr>
                <w:lang w:eastAsia="fi-FI"/>
              </w:rPr>
              <w:t>DC_1A_</w:t>
            </w:r>
            <w:r w:rsidRPr="00B677E8">
              <w:rPr>
                <w:rFonts w:hint="eastAsia"/>
                <w:lang w:eastAsia="ja-JP"/>
              </w:rPr>
              <w:t>n28A</w:t>
            </w:r>
          </w:p>
          <w:p w14:paraId="01908A5C" w14:textId="77777777" w:rsidR="008D1E4A" w:rsidRPr="00B677E8" w:rsidRDefault="008D1E4A" w:rsidP="00C620E0">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118A15F" w14:textId="77777777" w:rsidR="008D1E4A" w:rsidRPr="00B677E8" w:rsidRDefault="008D1E4A" w:rsidP="00C620E0">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D1E4A" w:rsidRPr="00EF5447" w14:paraId="534B2CD8" w14:textId="77777777" w:rsidTr="00C620E0">
        <w:trPr>
          <w:trHeight w:val="187"/>
          <w:jc w:val="center"/>
        </w:trPr>
        <w:tc>
          <w:tcPr>
            <w:tcW w:w="3461" w:type="dxa"/>
            <w:shd w:val="clear" w:color="auto" w:fill="auto"/>
            <w:noWrap/>
          </w:tcPr>
          <w:p w14:paraId="4226CF5A" w14:textId="77777777" w:rsidR="008D1E4A" w:rsidRPr="00B677E8" w:rsidRDefault="008D1E4A" w:rsidP="00C620E0">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5ED98E5" w14:textId="77777777" w:rsidR="008D1E4A" w:rsidRPr="00B677E8" w:rsidRDefault="008D1E4A" w:rsidP="00C620E0">
            <w:pPr>
              <w:pStyle w:val="TAC"/>
              <w:rPr>
                <w:b/>
                <w:lang w:eastAsia="ja-JP"/>
              </w:rPr>
            </w:pPr>
            <w:r w:rsidRPr="00B677E8">
              <w:rPr>
                <w:lang w:eastAsia="fi-FI"/>
              </w:rPr>
              <w:t>DC_1A_</w:t>
            </w:r>
            <w:r w:rsidRPr="00B677E8">
              <w:rPr>
                <w:rFonts w:hint="eastAsia"/>
                <w:lang w:eastAsia="ja-JP"/>
              </w:rPr>
              <w:t>n41A</w:t>
            </w:r>
          </w:p>
          <w:p w14:paraId="670F63ED" w14:textId="77777777" w:rsidR="008D1E4A" w:rsidRPr="00B677E8" w:rsidRDefault="008D1E4A" w:rsidP="00C620E0">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4797A06" w14:textId="77777777" w:rsidR="008D1E4A" w:rsidRPr="00B677E8" w:rsidRDefault="008D1E4A" w:rsidP="00C620E0">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D1E4A" w:rsidRPr="00EF5447" w14:paraId="5E7EE023" w14:textId="77777777" w:rsidTr="00C620E0">
        <w:trPr>
          <w:trHeight w:val="187"/>
          <w:jc w:val="center"/>
        </w:trPr>
        <w:tc>
          <w:tcPr>
            <w:tcW w:w="3461" w:type="dxa"/>
            <w:shd w:val="clear" w:color="auto" w:fill="auto"/>
            <w:noWrap/>
          </w:tcPr>
          <w:p w14:paraId="06042D32" w14:textId="77777777" w:rsidR="008D1E4A" w:rsidRPr="00EF5447" w:rsidRDefault="008D1E4A" w:rsidP="00C620E0">
            <w:pPr>
              <w:pStyle w:val="TAC"/>
              <w:rPr>
                <w:lang w:eastAsia="fi-FI"/>
              </w:rPr>
            </w:pPr>
            <w:r w:rsidRPr="00EF5447">
              <w:rPr>
                <w:lang w:eastAsia="fi-FI"/>
              </w:rPr>
              <w:t>DC_1A-3A-18A_n77A</w:t>
            </w:r>
          </w:p>
        </w:tc>
        <w:tc>
          <w:tcPr>
            <w:tcW w:w="3514" w:type="dxa"/>
          </w:tcPr>
          <w:p w14:paraId="694678A8" w14:textId="77777777" w:rsidR="008D1E4A" w:rsidRPr="00EF5447" w:rsidRDefault="008D1E4A" w:rsidP="00C620E0">
            <w:pPr>
              <w:pStyle w:val="TAC"/>
              <w:rPr>
                <w:lang w:eastAsia="fi-FI"/>
              </w:rPr>
            </w:pPr>
            <w:r w:rsidRPr="00EF5447">
              <w:rPr>
                <w:lang w:eastAsia="fi-FI"/>
              </w:rPr>
              <w:t>DC_1A_n77A</w:t>
            </w:r>
          </w:p>
          <w:p w14:paraId="4F8FA64A" w14:textId="77777777" w:rsidR="008D1E4A" w:rsidRPr="00EF5447" w:rsidRDefault="008D1E4A" w:rsidP="00C620E0">
            <w:pPr>
              <w:pStyle w:val="TAC"/>
              <w:rPr>
                <w:lang w:eastAsia="fi-FI"/>
              </w:rPr>
            </w:pPr>
            <w:r w:rsidRPr="00EF5447">
              <w:rPr>
                <w:lang w:eastAsia="fi-FI"/>
              </w:rPr>
              <w:t>DC_3A_n77A</w:t>
            </w:r>
          </w:p>
          <w:p w14:paraId="54EB35E1" w14:textId="77777777" w:rsidR="008D1E4A" w:rsidRPr="00EF5447" w:rsidRDefault="008D1E4A" w:rsidP="00C620E0">
            <w:pPr>
              <w:pStyle w:val="TAC"/>
              <w:rPr>
                <w:lang w:eastAsia="fi-FI"/>
              </w:rPr>
            </w:pPr>
            <w:r w:rsidRPr="00EF5447">
              <w:rPr>
                <w:lang w:eastAsia="fi-FI"/>
              </w:rPr>
              <w:t>DC_18A_n77A</w:t>
            </w:r>
          </w:p>
        </w:tc>
      </w:tr>
      <w:tr w:rsidR="008D1E4A" w:rsidRPr="00EF5447" w14:paraId="604EE616" w14:textId="77777777" w:rsidTr="00C620E0">
        <w:trPr>
          <w:trHeight w:val="187"/>
          <w:jc w:val="center"/>
        </w:trPr>
        <w:tc>
          <w:tcPr>
            <w:tcW w:w="3461" w:type="dxa"/>
            <w:shd w:val="clear" w:color="auto" w:fill="auto"/>
            <w:noWrap/>
          </w:tcPr>
          <w:p w14:paraId="44699208" w14:textId="77777777" w:rsidR="008D1E4A" w:rsidRPr="00EF5447" w:rsidRDefault="008D1E4A" w:rsidP="00C620E0">
            <w:pPr>
              <w:pStyle w:val="TAC"/>
              <w:rPr>
                <w:lang w:eastAsia="fi-FI"/>
              </w:rPr>
            </w:pPr>
            <w:r w:rsidRPr="007870B7">
              <w:rPr>
                <w:lang w:eastAsia="zh-CN"/>
              </w:rPr>
              <w:t>DC_1A-3A-18A_n77(2A)</w:t>
            </w:r>
          </w:p>
        </w:tc>
        <w:tc>
          <w:tcPr>
            <w:tcW w:w="3514" w:type="dxa"/>
          </w:tcPr>
          <w:p w14:paraId="2114054A" w14:textId="77777777" w:rsidR="008D1E4A" w:rsidRPr="00E062F1" w:rsidRDefault="008D1E4A" w:rsidP="00C620E0">
            <w:pPr>
              <w:pStyle w:val="TAC"/>
              <w:rPr>
                <w:lang w:eastAsia="fi-FI"/>
              </w:rPr>
            </w:pPr>
            <w:r w:rsidRPr="00E062F1">
              <w:rPr>
                <w:lang w:eastAsia="fi-FI"/>
              </w:rPr>
              <w:t>DC_1A_n77A</w:t>
            </w:r>
          </w:p>
          <w:p w14:paraId="181BAD32" w14:textId="77777777" w:rsidR="008D1E4A" w:rsidRPr="00E062F1" w:rsidRDefault="008D1E4A" w:rsidP="00C620E0">
            <w:pPr>
              <w:pStyle w:val="TAC"/>
              <w:rPr>
                <w:lang w:eastAsia="fi-FI"/>
              </w:rPr>
            </w:pPr>
            <w:r w:rsidRPr="00E062F1">
              <w:rPr>
                <w:lang w:eastAsia="fi-FI"/>
              </w:rPr>
              <w:t>DC_3A_n77A</w:t>
            </w:r>
          </w:p>
          <w:p w14:paraId="78D00B50" w14:textId="77777777" w:rsidR="008D1E4A" w:rsidRPr="00EF5447" w:rsidRDefault="008D1E4A" w:rsidP="00C620E0">
            <w:pPr>
              <w:pStyle w:val="TAC"/>
              <w:rPr>
                <w:lang w:eastAsia="fi-FI"/>
              </w:rPr>
            </w:pPr>
            <w:r w:rsidRPr="00E062F1">
              <w:rPr>
                <w:lang w:eastAsia="fi-FI"/>
              </w:rPr>
              <w:t>DC_18A_n77A</w:t>
            </w:r>
          </w:p>
        </w:tc>
      </w:tr>
      <w:tr w:rsidR="008D1E4A" w:rsidRPr="00EF5447" w14:paraId="1258EB06" w14:textId="77777777" w:rsidTr="00C620E0">
        <w:trPr>
          <w:trHeight w:val="187"/>
          <w:jc w:val="center"/>
        </w:trPr>
        <w:tc>
          <w:tcPr>
            <w:tcW w:w="3461" w:type="dxa"/>
            <w:shd w:val="clear" w:color="auto" w:fill="auto"/>
            <w:noWrap/>
          </w:tcPr>
          <w:p w14:paraId="4DDDB4BB" w14:textId="77777777" w:rsidR="008D1E4A" w:rsidRPr="00EF5447" w:rsidRDefault="008D1E4A" w:rsidP="00C620E0">
            <w:pPr>
              <w:pStyle w:val="TAC"/>
              <w:rPr>
                <w:lang w:eastAsia="fi-FI"/>
              </w:rPr>
            </w:pPr>
            <w:r w:rsidRPr="00EF5447">
              <w:rPr>
                <w:lang w:eastAsia="fi-FI"/>
              </w:rPr>
              <w:t>DC_1A-3A-18A_n78A</w:t>
            </w:r>
          </w:p>
        </w:tc>
        <w:tc>
          <w:tcPr>
            <w:tcW w:w="3514" w:type="dxa"/>
          </w:tcPr>
          <w:p w14:paraId="4D6B4280" w14:textId="77777777" w:rsidR="008D1E4A" w:rsidRPr="00EF5447" w:rsidRDefault="008D1E4A" w:rsidP="00C620E0">
            <w:pPr>
              <w:pStyle w:val="TAC"/>
              <w:rPr>
                <w:lang w:eastAsia="fi-FI"/>
              </w:rPr>
            </w:pPr>
            <w:r w:rsidRPr="00EF5447">
              <w:rPr>
                <w:lang w:eastAsia="fi-FI"/>
              </w:rPr>
              <w:t>DC_1A_n78A</w:t>
            </w:r>
          </w:p>
          <w:p w14:paraId="26E2F6CD" w14:textId="77777777" w:rsidR="008D1E4A" w:rsidRPr="00EF5447" w:rsidRDefault="008D1E4A" w:rsidP="00C620E0">
            <w:pPr>
              <w:pStyle w:val="TAC"/>
              <w:rPr>
                <w:lang w:eastAsia="fi-FI"/>
              </w:rPr>
            </w:pPr>
            <w:r w:rsidRPr="00EF5447">
              <w:rPr>
                <w:lang w:eastAsia="fi-FI"/>
              </w:rPr>
              <w:t>DC_3A_n78A</w:t>
            </w:r>
          </w:p>
          <w:p w14:paraId="6C22E931" w14:textId="77777777" w:rsidR="008D1E4A" w:rsidRPr="00EF5447" w:rsidRDefault="008D1E4A" w:rsidP="00C620E0">
            <w:pPr>
              <w:pStyle w:val="TAC"/>
              <w:rPr>
                <w:lang w:eastAsia="fi-FI"/>
              </w:rPr>
            </w:pPr>
            <w:r w:rsidRPr="00EF5447">
              <w:rPr>
                <w:lang w:eastAsia="fi-FI"/>
              </w:rPr>
              <w:t>DC_18A_n78A</w:t>
            </w:r>
          </w:p>
        </w:tc>
      </w:tr>
      <w:tr w:rsidR="008D1E4A" w:rsidRPr="00EF5447" w14:paraId="6E87DC88" w14:textId="77777777" w:rsidTr="00C620E0">
        <w:trPr>
          <w:trHeight w:val="187"/>
          <w:jc w:val="center"/>
        </w:trPr>
        <w:tc>
          <w:tcPr>
            <w:tcW w:w="3461" w:type="dxa"/>
            <w:shd w:val="clear" w:color="auto" w:fill="auto"/>
            <w:noWrap/>
          </w:tcPr>
          <w:p w14:paraId="783D0025" w14:textId="77777777" w:rsidR="008D1E4A" w:rsidRPr="00EF5447" w:rsidRDefault="008D1E4A" w:rsidP="00C620E0">
            <w:pPr>
              <w:pStyle w:val="TAC"/>
              <w:rPr>
                <w:lang w:eastAsia="fi-FI"/>
              </w:rPr>
            </w:pPr>
            <w:r w:rsidRPr="007870B7">
              <w:rPr>
                <w:lang w:eastAsia="zh-CN"/>
              </w:rPr>
              <w:lastRenderedPageBreak/>
              <w:t>DC_1A-3A-18A_n7</w:t>
            </w:r>
            <w:r>
              <w:rPr>
                <w:rFonts w:hint="eastAsia"/>
                <w:lang w:eastAsia="zh-CN"/>
              </w:rPr>
              <w:t>8</w:t>
            </w:r>
            <w:r w:rsidRPr="007870B7">
              <w:rPr>
                <w:lang w:eastAsia="zh-CN"/>
              </w:rPr>
              <w:t>(2A)</w:t>
            </w:r>
          </w:p>
        </w:tc>
        <w:tc>
          <w:tcPr>
            <w:tcW w:w="3514" w:type="dxa"/>
          </w:tcPr>
          <w:p w14:paraId="573B89C5" w14:textId="77777777" w:rsidR="008D1E4A" w:rsidRPr="00E062F1" w:rsidRDefault="008D1E4A" w:rsidP="00C620E0">
            <w:pPr>
              <w:pStyle w:val="TAC"/>
              <w:rPr>
                <w:lang w:eastAsia="fi-FI"/>
              </w:rPr>
            </w:pPr>
            <w:r w:rsidRPr="00E062F1">
              <w:rPr>
                <w:lang w:eastAsia="fi-FI"/>
              </w:rPr>
              <w:t>DC_1A_n78A</w:t>
            </w:r>
          </w:p>
          <w:p w14:paraId="22212E00" w14:textId="77777777" w:rsidR="008D1E4A" w:rsidRPr="00E062F1" w:rsidRDefault="008D1E4A" w:rsidP="00C620E0">
            <w:pPr>
              <w:pStyle w:val="TAC"/>
              <w:rPr>
                <w:lang w:eastAsia="fi-FI"/>
              </w:rPr>
            </w:pPr>
            <w:r w:rsidRPr="00E062F1">
              <w:rPr>
                <w:lang w:eastAsia="fi-FI"/>
              </w:rPr>
              <w:t>DC_3A_n78A</w:t>
            </w:r>
          </w:p>
          <w:p w14:paraId="6DEE6AE6" w14:textId="77777777" w:rsidR="008D1E4A" w:rsidRPr="00EF5447" w:rsidRDefault="008D1E4A" w:rsidP="00C620E0">
            <w:pPr>
              <w:pStyle w:val="TAC"/>
              <w:rPr>
                <w:lang w:eastAsia="fi-FI"/>
              </w:rPr>
            </w:pPr>
            <w:r w:rsidRPr="00E062F1">
              <w:rPr>
                <w:lang w:eastAsia="fi-FI"/>
              </w:rPr>
              <w:t>DC_18A_n78A</w:t>
            </w:r>
          </w:p>
        </w:tc>
      </w:tr>
      <w:tr w:rsidR="008D1E4A" w:rsidRPr="00EF5447" w14:paraId="3CEE498F" w14:textId="77777777" w:rsidTr="00C620E0">
        <w:trPr>
          <w:trHeight w:val="187"/>
          <w:jc w:val="center"/>
        </w:trPr>
        <w:tc>
          <w:tcPr>
            <w:tcW w:w="3461" w:type="dxa"/>
            <w:shd w:val="clear" w:color="auto" w:fill="auto"/>
            <w:noWrap/>
          </w:tcPr>
          <w:p w14:paraId="6D244BA8" w14:textId="77777777" w:rsidR="008D1E4A" w:rsidRPr="00EF5447" w:rsidRDefault="008D1E4A" w:rsidP="00C620E0">
            <w:pPr>
              <w:pStyle w:val="TAC"/>
              <w:rPr>
                <w:lang w:eastAsia="fi-FI"/>
              </w:rPr>
            </w:pPr>
            <w:r w:rsidRPr="00EF5447">
              <w:rPr>
                <w:lang w:eastAsia="fi-FI"/>
              </w:rPr>
              <w:t>DC_1A-3A-18A_n79A</w:t>
            </w:r>
          </w:p>
        </w:tc>
        <w:tc>
          <w:tcPr>
            <w:tcW w:w="3514" w:type="dxa"/>
          </w:tcPr>
          <w:p w14:paraId="24776EC8" w14:textId="77777777" w:rsidR="008D1E4A" w:rsidRPr="00EF5447" w:rsidRDefault="008D1E4A" w:rsidP="00C620E0">
            <w:pPr>
              <w:pStyle w:val="TAC"/>
              <w:rPr>
                <w:lang w:eastAsia="fi-FI"/>
              </w:rPr>
            </w:pPr>
            <w:r w:rsidRPr="00EF5447">
              <w:rPr>
                <w:lang w:eastAsia="fi-FI"/>
              </w:rPr>
              <w:t>DC_1A_n79A</w:t>
            </w:r>
          </w:p>
          <w:p w14:paraId="14E1C726" w14:textId="77777777" w:rsidR="008D1E4A" w:rsidRPr="00EF5447" w:rsidRDefault="008D1E4A" w:rsidP="00C620E0">
            <w:pPr>
              <w:pStyle w:val="TAC"/>
              <w:rPr>
                <w:lang w:eastAsia="fi-FI"/>
              </w:rPr>
            </w:pPr>
            <w:r w:rsidRPr="00EF5447">
              <w:rPr>
                <w:lang w:eastAsia="fi-FI"/>
              </w:rPr>
              <w:t>DC_3A_n79A</w:t>
            </w:r>
          </w:p>
          <w:p w14:paraId="34A1C423" w14:textId="77777777" w:rsidR="008D1E4A" w:rsidRPr="00EF5447" w:rsidRDefault="008D1E4A" w:rsidP="00C620E0">
            <w:pPr>
              <w:pStyle w:val="TAC"/>
              <w:rPr>
                <w:lang w:eastAsia="fi-FI"/>
              </w:rPr>
            </w:pPr>
            <w:r w:rsidRPr="00EF5447">
              <w:rPr>
                <w:lang w:eastAsia="fi-FI"/>
              </w:rPr>
              <w:t>DC_18A_n79A</w:t>
            </w:r>
          </w:p>
        </w:tc>
      </w:tr>
      <w:tr w:rsidR="008D1E4A" w:rsidRPr="00EF5447" w14:paraId="6FD6BBCD" w14:textId="77777777" w:rsidTr="00C620E0">
        <w:trPr>
          <w:trHeight w:val="187"/>
          <w:jc w:val="center"/>
        </w:trPr>
        <w:tc>
          <w:tcPr>
            <w:tcW w:w="3461" w:type="dxa"/>
            <w:shd w:val="clear" w:color="auto" w:fill="auto"/>
            <w:noWrap/>
          </w:tcPr>
          <w:p w14:paraId="1C88BA6F" w14:textId="77777777" w:rsidR="008D1E4A" w:rsidRPr="00EF5447" w:rsidRDefault="008D1E4A" w:rsidP="00C620E0">
            <w:pPr>
              <w:pStyle w:val="TAC"/>
              <w:rPr>
                <w:lang w:eastAsia="fi-FI"/>
              </w:rPr>
            </w:pPr>
            <w:r w:rsidRPr="00EF5447">
              <w:rPr>
                <w:lang w:eastAsia="fi-FI"/>
              </w:rPr>
              <w:t>DC_1A-3A-19A_n77A</w:t>
            </w:r>
            <w:r w:rsidRPr="00EF5447">
              <w:rPr>
                <w:vertAlign w:val="superscript"/>
                <w:lang w:eastAsia="fi-FI"/>
              </w:rPr>
              <w:t>2</w:t>
            </w:r>
          </w:p>
          <w:p w14:paraId="4464F2BD" w14:textId="77777777" w:rsidR="008D1E4A" w:rsidRPr="00EF5447" w:rsidRDefault="008D1E4A" w:rsidP="00C620E0">
            <w:pPr>
              <w:pStyle w:val="TAC"/>
              <w:rPr>
                <w:lang w:eastAsia="fi-FI"/>
              </w:rPr>
            </w:pPr>
            <w:r w:rsidRPr="00EF5447">
              <w:rPr>
                <w:lang w:eastAsia="fi-FI"/>
              </w:rPr>
              <w:t>DC_1A-3A-19A_n77C</w:t>
            </w:r>
            <w:r w:rsidRPr="00EF5447">
              <w:rPr>
                <w:vertAlign w:val="superscript"/>
                <w:lang w:eastAsia="fi-FI"/>
              </w:rPr>
              <w:t>2</w:t>
            </w:r>
          </w:p>
        </w:tc>
        <w:tc>
          <w:tcPr>
            <w:tcW w:w="3514" w:type="dxa"/>
          </w:tcPr>
          <w:p w14:paraId="6FC12243" w14:textId="77777777" w:rsidR="008D1E4A" w:rsidRPr="00EF5447" w:rsidRDefault="008D1E4A" w:rsidP="00C620E0">
            <w:pPr>
              <w:pStyle w:val="TAC"/>
              <w:rPr>
                <w:lang w:eastAsia="fi-FI"/>
              </w:rPr>
            </w:pPr>
            <w:r w:rsidRPr="00EF5447">
              <w:rPr>
                <w:lang w:eastAsia="fi-FI"/>
              </w:rPr>
              <w:t>DC_1A_n77A</w:t>
            </w:r>
          </w:p>
          <w:p w14:paraId="5F4C49DE" w14:textId="77777777" w:rsidR="008D1E4A" w:rsidRPr="00EF5447" w:rsidRDefault="008D1E4A" w:rsidP="00C620E0">
            <w:pPr>
              <w:pStyle w:val="TAC"/>
              <w:rPr>
                <w:lang w:eastAsia="fi-FI"/>
              </w:rPr>
            </w:pPr>
            <w:r w:rsidRPr="00EF5447">
              <w:rPr>
                <w:lang w:eastAsia="fi-FI"/>
              </w:rPr>
              <w:t>DC_3A_n77A</w:t>
            </w:r>
          </w:p>
          <w:p w14:paraId="0CBAA849" w14:textId="77777777" w:rsidR="008D1E4A" w:rsidRPr="00EF5447" w:rsidRDefault="008D1E4A" w:rsidP="00C620E0">
            <w:pPr>
              <w:pStyle w:val="TAC"/>
              <w:rPr>
                <w:lang w:eastAsia="fi-FI"/>
              </w:rPr>
            </w:pPr>
            <w:r w:rsidRPr="00EF5447">
              <w:rPr>
                <w:lang w:eastAsia="fi-FI"/>
              </w:rPr>
              <w:t>DC_19A_n77A</w:t>
            </w:r>
          </w:p>
        </w:tc>
      </w:tr>
      <w:tr w:rsidR="008D1E4A" w:rsidRPr="00EF5447" w14:paraId="0BBF3C1C" w14:textId="77777777" w:rsidTr="00C620E0">
        <w:trPr>
          <w:trHeight w:val="187"/>
          <w:jc w:val="center"/>
        </w:trPr>
        <w:tc>
          <w:tcPr>
            <w:tcW w:w="3461" w:type="dxa"/>
            <w:shd w:val="clear" w:color="auto" w:fill="auto"/>
            <w:noWrap/>
          </w:tcPr>
          <w:p w14:paraId="1BEFAC06" w14:textId="77777777" w:rsidR="008D1E4A" w:rsidRPr="00EF5447" w:rsidRDefault="008D1E4A" w:rsidP="00C620E0">
            <w:pPr>
              <w:pStyle w:val="TAC"/>
              <w:rPr>
                <w:lang w:eastAsia="fi-FI"/>
              </w:rPr>
            </w:pPr>
            <w:r w:rsidRPr="00EF5447">
              <w:rPr>
                <w:lang w:eastAsia="fi-FI"/>
              </w:rPr>
              <w:t>DC_1A-3A-19A_n78A</w:t>
            </w:r>
            <w:r w:rsidRPr="00EF5447">
              <w:rPr>
                <w:vertAlign w:val="superscript"/>
                <w:lang w:eastAsia="fi-FI"/>
              </w:rPr>
              <w:t>2</w:t>
            </w:r>
          </w:p>
          <w:p w14:paraId="54A72218" w14:textId="77777777" w:rsidR="008D1E4A" w:rsidRPr="00EF5447" w:rsidRDefault="008D1E4A" w:rsidP="00C620E0">
            <w:pPr>
              <w:pStyle w:val="TAC"/>
              <w:rPr>
                <w:lang w:eastAsia="fi-FI"/>
              </w:rPr>
            </w:pPr>
            <w:r w:rsidRPr="00EF5447">
              <w:rPr>
                <w:lang w:eastAsia="fi-FI"/>
              </w:rPr>
              <w:t>DC_1A-3A-19A_n78C</w:t>
            </w:r>
            <w:r w:rsidRPr="00EF5447">
              <w:rPr>
                <w:vertAlign w:val="superscript"/>
                <w:lang w:eastAsia="fi-FI"/>
              </w:rPr>
              <w:t>2</w:t>
            </w:r>
          </w:p>
        </w:tc>
        <w:tc>
          <w:tcPr>
            <w:tcW w:w="3514" w:type="dxa"/>
          </w:tcPr>
          <w:p w14:paraId="2AD3CA3D" w14:textId="77777777" w:rsidR="008D1E4A" w:rsidRPr="00EF5447" w:rsidRDefault="008D1E4A" w:rsidP="00C620E0">
            <w:pPr>
              <w:pStyle w:val="TAC"/>
              <w:rPr>
                <w:lang w:eastAsia="fi-FI"/>
              </w:rPr>
            </w:pPr>
            <w:r w:rsidRPr="00EF5447">
              <w:rPr>
                <w:lang w:eastAsia="fi-FI"/>
              </w:rPr>
              <w:t>DC_1A_n78A</w:t>
            </w:r>
          </w:p>
          <w:p w14:paraId="1A023FA2" w14:textId="77777777" w:rsidR="008D1E4A" w:rsidRPr="00EF5447" w:rsidRDefault="008D1E4A" w:rsidP="00C620E0">
            <w:pPr>
              <w:pStyle w:val="TAC"/>
              <w:rPr>
                <w:lang w:eastAsia="fi-FI"/>
              </w:rPr>
            </w:pPr>
            <w:r w:rsidRPr="00EF5447">
              <w:rPr>
                <w:lang w:eastAsia="fi-FI"/>
              </w:rPr>
              <w:t>DC_3A_n78A</w:t>
            </w:r>
          </w:p>
          <w:p w14:paraId="634FE98A" w14:textId="77777777" w:rsidR="008D1E4A" w:rsidRPr="00EF5447" w:rsidRDefault="008D1E4A" w:rsidP="00C620E0">
            <w:pPr>
              <w:pStyle w:val="TAC"/>
              <w:rPr>
                <w:lang w:eastAsia="fi-FI"/>
              </w:rPr>
            </w:pPr>
            <w:r w:rsidRPr="00EF5447">
              <w:rPr>
                <w:lang w:eastAsia="fi-FI"/>
              </w:rPr>
              <w:t>DC_19A_n78A</w:t>
            </w:r>
          </w:p>
        </w:tc>
      </w:tr>
      <w:tr w:rsidR="008D1E4A" w:rsidRPr="00EF5447" w14:paraId="0DC55BC4" w14:textId="77777777" w:rsidTr="00C620E0">
        <w:trPr>
          <w:trHeight w:val="187"/>
          <w:jc w:val="center"/>
        </w:trPr>
        <w:tc>
          <w:tcPr>
            <w:tcW w:w="3461" w:type="dxa"/>
            <w:shd w:val="clear" w:color="auto" w:fill="auto"/>
            <w:noWrap/>
          </w:tcPr>
          <w:p w14:paraId="4271C401" w14:textId="77777777" w:rsidR="008D1E4A" w:rsidRPr="00EF5447" w:rsidRDefault="008D1E4A" w:rsidP="00C620E0">
            <w:pPr>
              <w:pStyle w:val="TAC"/>
              <w:rPr>
                <w:lang w:eastAsia="fi-FI"/>
              </w:rPr>
            </w:pPr>
            <w:r w:rsidRPr="00EF5447">
              <w:rPr>
                <w:lang w:eastAsia="fi-FI"/>
              </w:rPr>
              <w:t>DC_1A-3A-19A_n79A</w:t>
            </w:r>
            <w:r w:rsidRPr="00EF5447">
              <w:rPr>
                <w:vertAlign w:val="superscript"/>
                <w:lang w:eastAsia="fi-FI"/>
              </w:rPr>
              <w:t>2</w:t>
            </w:r>
          </w:p>
          <w:p w14:paraId="21793F4B" w14:textId="77777777" w:rsidR="008D1E4A" w:rsidRPr="00EF5447" w:rsidRDefault="008D1E4A" w:rsidP="00C620E0">
            <w:pPr>
              <w:pStyle w:val="TAC"/>
              <w:rPr>
                <w:lang w:eastAsia="fi-FI"/>
              </w:rPr>
            </w:pPr>
            <w:r w:rsidRPr="00EF5447">
              <w:rPr>
                <w:lang w:eastAsia="fi-FI"/>
              </w:rPr>
              <w:t>DC_1A-3A-19A_n79C</w:t>
            </w:r>
            <w:r w:rsidRPr="00EF5447">
              <w:rPr>
                <w:vertAlign w:val="superscript"/>
                <w:lang w:eastAsia="fi-FI"/>
              </w:rPr>
              <w:t>2</w:t>
            </w:r>
          </w:p>
        </w:tc>
        <w:tc>
          <w:tcPr>
            <w:tcW w:w="3514" w:type="dxa"/>
          </w:tcPr>
          <w:p w14:paraId="437DED6C" w14:textId="77777777" w:rsidR="008D1E4A" w:rsidRPr="00EF5447" w:rsidRDefault="008D1E4A" w:rsidP="00C620E0">
            <w:pPr>
              <w:pStyle w:val="TAC"/>
              <w:rPr>
                <w:lang w:eastAsia="fi-FI"/>
              </w:rPr>
            </w:pPr>
            <w:r w:rsidRPr="00EF5447">
              <w:rPr>
                <w:lang w:eastAsia="fi-FI"/>
              </w:rPr>
              <w:t>DC_1A_n79A</w:t>
            </w:r>
          </w:p>
          <w:p w14:paraId="510A2585" w14:textId="77777777" w:rsidR="008D1E4A" w:rsidRPr="00EF5447" w:rsidRDefault="008D1E4A" w:rsidP="00C620E0">
            <w:pPr>
              <w:pStyle w:val="TAC"/>
              <w:rPr>
                <w:lang w:eastAsia="fi-FI"/>
              </w:rPr>
            </w:pPr>
            <w:r w:rsidRPr="00EF5447">
              <w:rPr>
                <w:lang w:eastAsia="fi-FI"/>
              </w:rPr>
              <w:t>DC_3A_n79A</w:t>
            </w:r>
          </w:p>
          <w:p w14:paraId="0D4E3EA1" w14:textId="77777777" w:rsidR="008D1E4A" w:rsidRPr="00EF5447" w:rsidRDefault="008D1E4A" w:rsidP="00C620E0">
            <w:pPr>
              <w:pStyle w:val="TAC"/>
              <w:rPr>
                <w:lang w:eastAsia="fi-FI"/>
              </w:rPr>
            </w:pPr>
            <w:r w:rsidRPr="00EF5447">
              <w:rPr>
                <w:lang w:eastAsia="fi-FI"/>
              </w:rPr>
              <w:t>DC_19A_n79A</w:t>
            </w:r>
          </w:p>
        </w:tc>
      </w:tr>
      <w:tr w:rsidR="008D1E4A" w:rsidRPr="00EF5447" w14:paraId="3199E86E" w14:textId="77777777" w:rsidTr="00C620E0">
        <w:trPr>
          <w:trHeight w:val="187"/>
          <w:jc w:val="center"/>
        </w:trPr>
        <w:tc>
          <w:tcPr>
            <w:tcW w:w="3461" w:type="dxa"/>
            <w:shd w:val="clear" w:color="auto" w:fill="auto"/>
            <w:noWrap/>
          </w:tcPr>
          <w:p w14:paraId="675E274C" w14:textId="77777777" w:rsidR="008D1E4A" w:rsidRPr="00EF5447" w:rsidRDefault="008D1E4A" w:rsidP="00C620E0">
            <w:pPr>
              <w:pStyle w:val="TAC"/>
              <w:rPr>
                <w:lang w:eastAsia="fi-FI"/>
              </w:rPr>
            </w:pPr>
            <w:r w:rsidRPr="00EF5447">
              <w:rPr>
                <w:lang w:eastAsia="ja-JP"/>
              </w:rPr>
              <w:t>DC_1A-3A-20A_n8A</w:t>
            </w:r>
          </w:p>
        </w:tc>
        <w:tc>
          <w:tcPr>
            <w:tcW w:w="3514" w:type="dxa"/>
          </w:tcPr>
          <w:p w14:paraId="2216782F"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30D7A4A"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47195335" w14:textId="77777777" w:rsidR="008D1E4A" w:rsidRPr="00EF5447" w:rsidRDefault="008D1E4A" w:rsidP="00C620E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7F75DE29" w14:textId="77777777" w:rsidTr="00C620E0">
        <w:trPr>
          <w:trHeight w:val="187"/>
          <w:jc w:val="center"/>
        </w:trPr>
        <w:tc>
          <w:tcPr>
            <w:tcW w:w="3461" w:type="dxa"/>
            <w:shd w:val="clear" w:color="auto" w:fill="auto"/>
            <w:noWrap/>
          </w:tcPr>
          <w:p w14:paraId="78768512" w14:textId="77777777" w:rsidR="008D1E4A" w:rsidRPr="00EF5447" w:rsidRDefault="008D1E4A" w:rsidP="00C620E0">
            <w:pPr>
              <w:pStyle w:val="TAC"/>
              <w:rPr>
                <w:lang w:eastAsia="fi-FI"/>
              </w:rPr>
            </w:pPr>
            <w:r w:rsidRPr="00EF5447">
              <w:rPr>
                <w:lang w:eastAsia="fi-FI"/>
              </w:rPr>
              <w:t>DC_1A-3A-20A_n28A</w:t>
            </w:r>
            <w:r w:rsidRPr="00EF5447">
              <w:rPr>
                <w:vertAlign w:val="superscript"/>
                <w:lang w:eastAsia="fi-FI"/>
              </w:rPr>
              <w:t>3</w:t>
            </w:r>
          </w:p>
        </w:tc>
        <w:tc>
          <w:tcPr>
            <w:tcW w:w="3514" w:type="dxa"/>
          </w:tcPr>
          <w:p w14:paraId="75DBFDD2" w14:textId="77777777" w:rsidR="008D1E4A" w:rsidRPr="00EF5447" w:rsidRDefault="008D1E4A" w:rsidP="00C620E0">
            <w:pPr>
              <w:pStyle w:val="TAC"/>
              <w:rPr>
                <w:lang w:eastAsia="fi-FI"/>
              </w:rPr>
            </w:pPr>
            <w:r w:rsidRPr="00EF5447">
              <w:rPr>
                <w:lang w:eastAsia="fi-FI"/>
              </w:rPr>
              <w:t>DC_1A_n28A</w:t>
            </w:r>
          </w:p>
          <w:p w14:paraId="13A54BEA" w14:textId="77777777" w:rsidR="008D1E4A" w:rsidRPr="00EF5447" w:rsidRDefault="008D1E4A" w:rsidP="00C620E0">
            <w:pPr>
              <w:pStyle w:val="TAC"/>
              <w:rPr>
                <w:lang w:eastAsia="fi-FI"/>
              </w:rPr>
            </w:pPr>
            <w:r w:rsidRPr="00EF5447">
              <w:rPr>
                <w:lang w:eastAsia="fi-FI"/>
              </w:rPr>
              <w:t>DC_3A_n28A</w:t>
            </w:r>
          </w:p>
          <w:p w14:paraId="475E15C4" w14:textId="77777777" w:rsidR="008D1E4A" w:rsidRPr="00EF5447" w:rsidRDefault="008D1E4A" w:rsidP="00C620E0">
            <w:pPr>
              <w:pStyle w:val="TAC"/>
              <w:rPr>
                <w:lang w:eastAsia="fi-FI"/>
              </w:rPr>
            </w:pPr>
            <w:r w:rsidRPr="00EF5447">
              <w:rPr>
                <w:lang w:eastAsia="fi-FI"/>
              </w:rPr>
              <w:t>DC_20A_n28A</w:t>
            </w:r>
          </w:p>
        </w:tc>
      </w:tr>
      <w:tr w:rsidR="008D1E4A" w:rsidRPr="00EF5447" w14:paraId="43FA6DDE" w14:textId="77777777" w:rsidTr="00C620E0">
        <w:trPr>
          <w:trHeight w:val="187"/>
          <w:jc w:val="center"/>
        </w:trPr>
        <w:tc>
          <w:tcPr>
            <w:tcW w:w="3461" w:type="dxa"/>
            <w:shd w:val="clear" w:color="auto" w:fill="auto"/>
            <w:noWrap/>
          </w:tcPr>
          <w:p w14:paraId="67D8C28E" w14:textId="77777777" w:rsidR="008D1E4A" w:rsidRPr="00EF5447" w:rsidRDefault="008D1E4A" w:rsidP="00C620E0">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1AC9E93" w14:textId="77777777" w:rsidR="008D1E4A" w:rsidRPr="00EF5447" w:rsidRDefault="008D1E4A" w:rsidP="00C620E0">
            <w:pPr>
              <w:pStyle w:val="TAC"/>
              <w:rPr>
                <w:rFonts w:cs="Arial"/>
                <w:szCs w:val="22"/>
                <w:lang w:eastAsia="zh-CN"/>
              </w:rPr>
            </w:pPr>
            <w:r w:rsidRPr="00EF5447">
              <w:rPr>
                <w:rFonts w:cs="Arial"/>
                <w:szCs w:val="22"/>
                <w:lang w:eastAsia="zh-CN"/>
              </w:rPr>
              <w:t>DC_3A_n38A</w:t>
            </w:r>
          </w:p>
          <w:p w14:paraId="564C30D6" w14:textId="77777777" w:rsidR="008D1E4A" w:rsidRPr="00EF5447" w:rsidRDefault="008D1E4A" w:rsidP="00C620E0">
            <w:pPr>
              <w:pStyle w:val="TAC"/>
              <w:rPr>
                <w:lang w:eastAsia="fi-FI"/>
              </w:rPr>
            </w:pPr>
            <w:r w:rsidRPr="00EF5447">
              <w:rPr>
                <w:rFonts w:cs="Arial"/>
                <w:szCs w:val="22"/>
                <w:lang w:eastAsia="zh-CN"/>
              </w:rPr>
              <w:t>DC_20A_n38A</w:t>
            </w:r>
          </w:p>
        </w:tc>
      </w:tr>
      <w:tr w:rsidR="008D1E4A" w:rsidRPr="00EF5447" w14:paraId="7C0FEC48" w14:textId="77777777" w:rsidTr="00C620E0">
        <w:trPr>
          <w:trHeight w:val="187"/>
          <w:jc w:val="center"/>
        </w:trPr>
        <w:tc>
          <w:tcPr>
            <w:tcW w:w="3461" w:type="dxa"/>
            <w:shd w:val="clear" w:color="auto" w:fill="auto"/>
            <w:noWrap/>
          </w:tcPr>
          <w:p w14:paraId="7955AC3F" w14:textId="77777777" w:rsidR="008D1E4A" w:rsidRPr="00EF5447" w:rsidRDefault="008D1E4A" w:rsidP="00C620E0">
            <w:pPr>
              <w:pStyle w:val="TAC"/>
              <w:rPr>
                <w:lang w:eastAsia="ja-JP"/>
              </w:rPr>
            </w:pPr>
            <w:r w:rsidRPr="00EF5447">
              <w:rPr>
                <w:lang w:eastAsia="zh-CN"/>
              </w:rPr>
              <w:t>DC_1A-3A-20A_n41A</w:t>
            </w:r>
          </w:p>
          <w:p w14:paraId="66BDDB7B" w14:textId="77777777" w:rsidR="008D1E4A" w:rsidRPr="00EF5447" w:rsidRDefault="008D1E4A" w:rsidP="00C620E0">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1C99DB6C" w14:textId="77777777" w:rsidR="008D1E4A" w:rsidRPr="00EF5447" w:rsidRDefault="008D1E4A" w:rsidP="00C620E0">
            <w:pPr>
              <w:pStyle w:val="TAC"/>
              <w:rPr>
                <w:lang w:eastAsia="zh-CN"/>
              </w:rPr>
            </w:pPr>
            <w:r w:rsidRPr="00EF5447">
              <w:rPr>
                <w:lang w:eastAsia="zh-CN"/>
              </w:rPr>
              <w:t>DC_1A_n41A</w:t>
            </w:r>
          </w:p>
          <w:p w14:paraId="55837AA0" w14:textId="77777777" w:rsidR="008D1E4A" w:rsidRPr="00EF5447" w:rsidRDefault="008D1E4A" w:rsidP="00C620E0">
            <w:pPr>
              <w:pStyle w:val="TAC"/>
              <w:rPr>
                <w:lang w:eastAsia="zh-CN"/>
              </w:rPr>
            </w:pPr>
            <w:r w:rsidRPr="00EF5447">
              <w:rPr>
                <w:lang w:eastAsia="zh-CN"/>
              </w:rPr>
              <w:t>DC_3A_n41A</w:t>
            </w:r>
          </w:p>
          <w:p w14:paraId="30043567" w14:textId="77777777" w:rsidR="008D1E4A" w:rsidRPr="00EF5447" w:rsidRDefault="008D1E4A" w:rsidP="00C620E0">
            <w:pPr>
              <w:pStyle w:val="TAC"/>
              <w:rPr>
                <w:szCs w:val="22"/>
                <w:lang w:eastAsia="zh-CN"/>
              </w:rPr>
            </w:pPr>
            <w:r w:rsidRPr="00EF5447">
              <w:rPr>
                <w:szCs w:val="22"/>
                <w:lang w:eastAsia="zh-CN"/>
              </w:rPr>
              <w:t>DC_3C_n41A</w:t>
            </w:r>
          </w:p>
          <w:p w14:paraId="2C816BC3" w14:textId="77777777" w:rsidR="008D1E4A" w:rsidRPr="00EF5447" w:rsidRDefault="008D1E4A" w:rsidP="00C620E0">
            <w:pPr>
              <w:pStyle w:val="TAC"/>
              <w:rPr>
                <w:szCs w:val="22"/>
                <w:lang w:eastAsia="zh-CN"/>
              </w:rPr>
            </w:pPr>
            <w:r w:rsidRPr="00EF5447">
              <w:rPr>
                <w:lang w:eastAsia="zh-CN"/>
              </w:rPr>
              <w:t>DC_20A_n41A</w:t>
            </w:r>
          </w:p>
        </w:tc>
      </w:tr>
      <w:tr w:rsidR="008D1E4A" w:rsidRPr="00EF5447" w14:paraId="09B44A3C" w14:textId="77777777" w:rsidTr="00C620E0">
        <w:trPr>
          <w:trHeight w:val="187"/>
          <w:jc w:val="center"/>
        </w:trPr>
        <w:tc>
          <w:tcPr>
            <w:tcW w:w="3461" w:type="dxa"/>
            <w:shd w:val="clear" w:color="auto" w:fill="auto"/>
            <w:noWrap/>
          </w:tcPr>
          <w:p w14:paraId="09E87B33" w14:textId="77777777" w:rsidR="008D1E4A" w:rsidRPr="00EF5447" w:rsidRDefault="008D1E4A" w:rsidP="00C620E0">
            <w:pPr>
              <w:pStyle w:val="TAC"/>
              <w:rPr>
                <w:lang w:eastAsia="fi-FI"/>
              </w:rPr>
            </w:pPr>
            <w:r w:rsidRPr="00EF5447">
              <w:rPr>
                <w:lang w:eastAsia="fi-FI"/>
              </w:rPr>
              <w:t>DC_1A-3A-20A_n78A</w:t>
            </w:r>
            <w:r w:rsidRPr="00EF5447">
              <w:rPr>
                <w:vertAlign w:val="superscript"/>
                <w:lang w:eastAsia="fi-FI"/>
              </w:rPr>
              <w:t>2</w:t>
            </w:r>
          </w:p>
        </w:tc>
        <w:tc>
          <w:tcPr>
            <w:tcW w:w="3514" w:type="dxa"/>
          </w:tcPr>
          <w:p w14:paraId="36CAFC84" w14:textId="77777777" w:rsidR="008D1E4A" w:rsidRPr="00EF5447" w:rsidRDefault="008D1E4A" w:rsidP="00C620E0">
            <w:pPr>
              <w:pStyle w:val="TAC"/>
              <w:rPr>
                <w:lang w:eastAsia="fi-FI"/>
              </w:rPr>
            </w:pPr>
            <w:r w:rsidRPr="00EF5447">
              <w:rPr>
                <w:lang w:eastAsia="fi-FI"/>
              </w:rPr>
              <w:t>DC_1A_n78A</w:t>
            </w:r>
          </w:p>
          <w:p w14:paraId="24461525" w14:textId="77777777" w:rsidR="008D1E4A" w:rsidRPr="00EF5447" w:rsidRDefault="008D1E4A" w:rsidP="00C620E0">
            <w:pPr>
              <w:pStyle w:val="TAC"/>
              <w:rPr>
                <w:lang w:eastAsia="fi-FI"/>
              </w:rPr>
            </w:pPr>
            <w:r w:rsidRPr="00EF5447">
              <w:rPr>
                <w:lang w:eastAsia="fi-FI"/>
              </w:rPr>
              <w:t>DC_3A_n78A</w:t>
            </w:r>
          </w:p>
          <w:p w14:paraId="2FA5E0F8" w14:textId="77777777" w:rsidR="008D1E4A" w:rsidRPr="00EF5447" w:rsidRDefault="008D1E4A" w:rsidP="00C620E0">
            <w:pPr>
              <w:pStyle w:val="TAC"/>
              <w:rPr>
                <w:lang w:eastAsia="fi-FI"/>
              </w:rPr>
            </w:pPr>
            <w:r w:rsidRPr="00EF5447">
              <w:rPr>
                <w:lang w:eastAsia="fi-FI"/>
              </w:rPr>
              <w:t>DC_20A_n78A</w:t>
            </w:r>
          </w:p>
        </w:tc>
      </w:tr>
      <w:tr w:rsidR="008D1E4A" w:rsidRPr="00EF5447" w14:paraId="2600859C" w14:textId="77777777" w:rsidTr="00C620E0">
        <w:trPr>
          <w:trHeight w:val="187"/>
          <w:jc w:val="center"/>
        </w:trPr>
        <w:tc>
          <w:tcPr>
            <w:tcW w:w="3461" w:type="dxa"/>
            <w:shd w:val="clear" w:color="auto" w:fill="auto"/>
            <w:noWrap/>
          </w:tcPr>
          <w:p w14:paraId="6490A5DA" w14:textId="77777777" w:rsidR="008D1E4A" w:rsidRPr="00EF5447" w:rsidRDefault="008D1E4A" w:rsidP="00C620E0">
            <w:pPr>
              <w:pStyle w:val="TAC"/>
              <w:rPr>
                <w:lang w:eastAsia="fi-FI"/>
              </w:rPr>
            </w:pPr>
            <w:r w:rsidRPr="00EF5447">
              <w:rPr>
                <w:lang w:eastAsia="fi-FI"/>
              </w:rPr>
              <w:t>DC_1A-3A-21A_n77A</w:t>
            </w:r>
            <w:r w:rsidRPr="00EF5447">
              <w:rPr>
                <w:vertAlign w:val="superscript"/>
                <w:lang w:eastAsia="fi-FI"/>
              </w:rPr>
              <w:t>2</w:t>
            </w:r>
          </w:p>
          <w:p w14:paraId="1C379608" w14:textId="77777777" w:rsidR="008D1E4A" w:rsidRPr="00EF5447" w:rsidRDefault="008D1E4A" w:rsidP="00C620E0">
            <w:pPr>
              <w:pStyle w:val="TAC"/>
              <w:rPr>
                <w:lang w:eastAsia="fi-FI"/>
              </w:rPr>
            </w:pPr>
            <w:r w:rsidRPr="00EF5447">
              <w:rPr>
                <w:lang w:eastAsia="fi-FI"/>
              </w:rPr>
              <w:t>DC_1A-3A-21A_n77C</w:t>
            </w:r>
            <w:r w:rsidRPr="00EF5447">
              <w:rPr>
                <w:vertAlign w:val="superscript"/>
                <w:lang w:eastAsia="fi-FI"/>
              </w:rPr>
              <w:t>2</w:t>
            </w:r>
          </w:p>
        </w:tc>
        <w:tc>
          <w:tcPr>
            <w:tcW w:w="3514" w:type="dxa"/>
          </w:tcPr>
          <w:p w14:paraId="1B8371B9" w14:textId="77777777" w:rsidR="008D1E4A" w:rsidRPr="00EF5447" w:rsidRDefault="008D1E4A" w:rsidP="00C620E0">
            <w:pPr>
              <w:pStyle w:val="TAC"/>
              <w:rPr>
                <w:lang w:eastAsia="fi-FI"/>
              </w:rPr>
            </w:pPr>
            <w:r w:rsidRPr="00EF5447">
              <w:rPr>
                <w:lang w:eastAsia="fi-FI"/>
              </w:rPr>
              <w:t>DC_1A_n77A</w:t>
            </w:r>
          </w:p>
          <w:p w14:paraId="1CAE7E42" w14:textId="77777777" w:rsidR="008D1E4A" w:rsidRPr="00EF5447" w:rsidRDefault="008D1E4A" w:rsidP="00C620E0">
            <w:pPr>
              <w:pStyle w:val="TAC"/>
              <w:rPr>
                <w:lang w:eastAsia="fi-FI"/>
              </w:rPr>
            </w:pPr>
            <w:r w:rsidRPr="00EF5447">
              <w:rPr>
                <w:lang w:eastAsia="fi-FI"/>
              </w:rPr>
              <w:t>DC_3A_n77A</w:t>
            </w:r>
          </w:p>
          <w:p w14:paraId="6D2E585B" w14:textId="77777777" w:rsidR="008D1E4A" w:rsidRPr="00EF5447" w:rsidRDefault="008D1E4A" w:rsidP="00C620E0">
            <w:pPr>
              <w:pStyle w:val="TAC"/>
              <w:rPr>
                <w:lang w:eastAsia="fi-FI"/>
              </w:rPr>
            </w:pPr>
            <w:r w:rsidRPr="00EF5447">
              <w:rPr>
                <w:lang w:eastAsia="fi-FI"/>
              </w:rPr>
              <w:t>DC_21A_n77A</w:t>
            </w:r>
          </w:p>
        </w:tc>
      </w:tr>
      <w:tr w:rsidR="008D1E4A" w:rsidRPr="00EF5447" w14:paraId="12CFDB5F" w14:textId="77777777" w:rsidTr="00C620E0">
        <w:trPr>
          <w:trHeight w:val="187"/>
          <w:jc w:val="center"/>
        </w:trPr>
        <w:tc>
          <w:tcPr>
            <w:tcW w:w="3461" w:type="dxa"/>
            <w:shd w:val="clear" w:color="auto" w:fill="auto"/>
            <w:noWrap/>
          </w:tcPr>
          <w:p w14:paraId="7D127089" w14:textId="77777777" w:rsidR="008D1E4A" w:rsidRPr="00EF5447" w:rsidRDefault="008D1E4A" w:rsidP="00C620E0">
            <w:pPr>
              <w:pStyle w:val="TAC"/>
              <w:rPr>
                <w:lang w:eastAsia="fi-FI"/>
              </w:rPr>
            </w:pPr>
            <w:r w:rsidRPr="00EF5447">
              <w:rPr>
                <w:lang w:eastAsia="fi-FI"/>
              </w:rPr>
              <w:t>DC_1A-3A-21A_n78A</w:t>
            </w:r>
            <w:r w:rsidRPr="00EF5447">
              <w:rPr>
                <w:vertAlign w:val="superscript"/>
                <w:lang w:eastAsia="fi-FI"/>
              </w:rPr>
              <w:t>2</w:t>
            </w:r>
          </w:p>
          <w:p w14:paraId="477420D2" w14:textId="77777777" w:rsidR="008D1E4A" w:rsidRPr="00EF5447" w:rsidRDefault="008D1E4A" w:rsidP="00C620E0">
            <w:pPr>
              <w:pStyle w:val="TAC"/>
              <w:rPr>
                <w:lang w:eastAsia="fi-FI"/>
              </w:rPr>
            </w:pPr>
            <w:r w:rsidRPr="00EF5447">
              <w:rPr>
                <w:lang w:eastAsia="fi-FI"/>
              </w:rPr>
              <w:t>DC_1A-3A-21A_n78C</w:t>
            </w:r>
            <w:r w:rsidRPr="00EF5447">
              <w:rPr>
                <w:vertAlign w:val="superscript"/>
                <w:lang w:eastAsia="fi-FI"/>
              </w:rPr>
              <w:t>2</w:t>
            </w:r>
          </w:p>
        </w:tc>
        <w:tc>
          <w:tcPr>
            <w:tcW w:w="3514" w:type="dxa"/>
          </w:tcPr>
          <w:p w14:paraId="4D1BE53D" w14:textId="77777777" w:rsidR="008D1E4A" w:rsidRPr="00EF5447" w:rsidRDefault="008D1E4A" w:rsidP="00C620E0">
            <w:pPr>
              <w:pStyle w:val="TAC"/>
              <w:rPr>
                <w:lang w:eastAsia="fi-FI"/>
              </w:rPr>
            </w:pPr>
            <w:r w:rsidRPr="00EF5447">
              <w:rPr>
                <w:lang w:eastAsia="fi-FI"/>
              </w:rPr>
              <w:t>DC_1A_n78A</w:t>
            </w:r>
          </w:p>
          <w:p w14:paraId="423643E8" w14:textId="77777777" w:rsidR="008D1E4A" w:rsidRPr="00EF5447" w:rsidRDefault="008D1E4A" w:rsidP="00C620E0">
            <w:pPr>
              <w:pStyle w:val="TAC"/>
              <w:rPr>
                <w:lang w:eastAsia="fi-FI"/>
              </w:rPr>
            </w:pPr>
            <w:r w:rsidRPr="00EF5447">
              <w:rPr>
                <w:lang w:eastAsia="fi-FI"/>
              </w:rPr>
              <w:t>DC_3A_n78A</w:t>
            </w:r>
          </w:p>
          <w:p w14:paraId="36D7E097" w14:textId="77777777" w:rsidR="008D1E4A" w:rsidRPr="00EF5447" w:rsidRDefault="008D1E4A" w:rsidP="00C620E0">
            <w:pPr>
              <w:pStyle w:val="TAC"/>
              <w:rPr>
                <w:lang w:eastAsia="fi-FI"/>
              </w:rPr>
            </w:pPr>
            <w:r w:rsidRPr="00EF5447">
              <w:rPr>
                <w:lang w:eastAsia="fi-FI"/>
              </w:rPr>
              <w:t>DC_21A_n78A</w:t>
            </w:r>
          </w:p>
        </w:tc>
      </w:tr>
      <w:tr w:rsidR="008D1E4A" w:rsidRPr="00EF5447" w14:paraId="2E04C505" w14:textId="77777777" w:rsidTr="00C620E0">
        <w:trPr>
          <w:trHeight w:val="187"/>
          <w:jc w:val="center"/>
        </w:trPr>
        <w:tc>
          <w:tcPr>
            <w:tcW w:w="3461" w:type="dxa"/>
            <w:shd w:val="clear" w:color="auto" w:fill="auto"/>
            <w:noWrap/>
          </w:tcPr>
          <w:p w14:paraId="4B1F8F2C" w14:textId="77777777" w:rsidR="008D1E4A" w:rsidRPr="00EF5447" w:rsidRDefault="008D1E4A" w:rsidP="00C620E0">
            <w:pPr>
              <w:pStyle w:val="TAC"/>
              <w:rPr>
                <w:lang w:eastAsia="fi-FI"/>
              </w:rPr>
            </w:pPr>
            <w:r w:rsidRPr="00EF5447">
              <w:rPr>
                <w:lang w:eastAsia="fi-FI"/>
              </w:rPr>
              <w:t>DC_1A-3A-21A_n79A</w:t>
            </w:r>
            <w:r w:rsidRPr="00EF5447">
              <w:rPr>
                <w:vertAlign w:val="superscript"/>
                <w:lang w:eastAsia="fi-FI"/>
              </w:rPr>
              <w:t>2</w:t>
            </w:r>
          </w:p>
          <w:p w14:paraId="14C465A7" w14:textId="77777777" w:rsidR="008D1E4A" w:rsidRPr="00EF5447" w:rsidRDefault="008D1E4A" w:rsidP="00C620E0">
            <w:pPr>
              <w:pStyle w:val="TAC"/>
              <w:rPr>
                <w:lang w:eastAsia="fi-FI"/>
              </w:rPr>
            </w:pPr>
            <w:r w:rsidRPr="00EF5447">
              <w:rPr>
                <w:lang w:eastAsia="fi-FI"/>
              </w:rPr>
              <w:t>DC_1A-3A-21A_n79C</w:t>
            </w:r>
            <w:r w:rsidRPr="00EF5447">
              <w:rPr>
                <w:vertAlign w:val="superscript"/>
                <w:lang w:eastAsia="fi-FI"/>
              </w:rPr>
              <w:t>2</w:t>
            </w:r>
          </w:p>
        </w:tc>
        <w:tc>
          <w:tcPr>
            <w:tcW w:w="3514" w:type="dxa"/>
          </w:tcPr>
          <w:p w14:paraId="4D7C62E7" w14:textId="77777777" w:rsidR="008D1E4A" w:rsidRPr="00EF5447" w:rsidRDefault="008D1E4A" w:rsidP="00C620E0">
            <w:pPr>
              <w:pStyle w:val="TAC"/>
              <w:rPr>
                <w:lang w:eastAsia="fi-FI"/>
              </w:rPr>
            </w:pPr>
            <w:r w:rsidRPr="00EF5447">
              <w:rPr>
                <w:lang w:eastAsia="fi-FI"/>
              </w:rPr>
              <w:t>DC_1A_n79A</w:t>
            </w:r>
          </w:p>
          <w:p w14:paraId="37EB0A57" w14:textId="77777777" w:rsidR="008D1E4A" w:rsidRPr="00EF5447" w:rsidRDefault="008D1E4A" w:rsidP="00C620E0">
            <w:pPr>
              <w:pStyle w:val="TAC"/>
              <w:rPr>
                <w:lang w:eastAsia="fi-FI"/>
              </w:rPr>
            </w:pPr>
            <w:r w:rsidRPr="00EF5447">
              <w:rPr>
                <w:lang w:eastAsia="fi-FI"/>
              </w:rPr>
              <w:t>DC_3A_n79A</w:t>
            </w:r>
          </w:p>
          <w:p w14:paraId="4EF87DF3" w14:textId="77777777" w:rsidR="008D1E4A" w:rsidRPr="00EF5447" w:rsidRDefault="008D1E4A" w:rsidP="00C620E0">
            <w:pPr>
              <w:pStyle w:val="TAC"/>
              <w:rPr>
                <w:lang w:eastAsia="fi-FI"/>
              </w:rPr>
            </w:pPr>
            <w:r w:rsidRPr="00EF5447">
              <w:rPr>
                <w:lang w:eastAsia="fi-FI"/>
              </w:rPr>
              <w:t>DC_21A_n79A</w:t>
            </w:r>
          </w:p>
        </w:tc>
      </w:tr>
      <w:tr w:rsidR="008D1E4A" w:rsidRPr="00EF5447" w14:paraId="77471D55" w14:textId="77777777" w:rsidTr="00C620E0">
        <w:trPr>
          <w:trHeight w:val="187"/>
          <w:jc w:val="center"/>
        </w:trPr>
        <w:tc>
          <w:tcPr>
            <w:tcW w:w="3461" w:type="dxa"/>
            <w:shd w:val="clear" w:color="auto" w:fill="auto"/>
            <w:noWrap/>
          </w:tcPr>
          <w:p w14:paraId="08072052" w14:textId="77777777" w:rsidR="008D1E4A" w:rsidRPr="00EF5447" w:rsidRDefault="008D1E4A" w:rsidP="00C620E0">
            <w:pPr>
              <w:pStyle w:val="TAC"/>
              <w:rPr>
                <w:lang w:eastAsia="fi-FI"/>
              </w:rPr>
            </w:pPr>
            <w:r w:rsidRPr="00EF5447">
              <w:rPr>
                <w:lang w:eastAsia="fi-FI"/>
              </w:rPr>
              <w:lastRenderedPageBreak/>
              <w:t>DC_1A-3A-28A_n5A</w:t>
            </w:r>
          </w:p>
          <w:p w14:paraId="146F928E" w14:textId="77777777" w:rsidR="008D1E4A" w:rsidRPr="00EF5447" w:rsidRDefault="008D1E4A" w:rsidP="00C620E0">
            <w:pPr>
              <w:pStyle w:val="TAC"/>
              <w:rPr>
                <w:lang w:eastAsia="fi-FI"/>
              </w:rPr>
            </w:pPr>
            <w:r w:rsidRPr="00EF5447">
              <w:rPr>
                <w:lang w:eastAsia="fi-FI"/>
              </w:rPr>
              <w:t>DC_1A-3C-28A_n5A</w:t>
            </w:r>
          </w:p>
        </w:tc>
        <w:tc>
          <w:tcPr>
            <w:tcW w:w="3514" w:type="dxa"/>
          </w:tcPr>
          <w:p w14:paraId="1755FDDF" w14:textId="77777777" w:rsidR="008D1E4A" w:rsidRPr="00EF5447" w:rsidRDefault="008D1E4A" w:rsidP="00C620E0">
            <w:pPr>
              <w:pStyle w:val="TAC"/>
              <w:rPr>
                <w:lang w:eastAsia="fi-FI"/>
              </w:rPr>
            </w:pPr>
            <w:r w:rsidRPr="00EF5447">
              <w:rPr>
                <w:lang w:eastAsia="fi-FI"/>
              </w:rPr>
              <w:t>DC_1A_n5A</w:t>
            </w:r>
          </w:p>
          <w:p w14:paraId="58F914E6" w14:textId="77777777" w:rsidR="008D1E4A" w:rsidRPr="00EF5447" w:rsidRDefault="008D1E4A" w:rsidP="00C620E0">
            <w:pPr>
              <w:pStyle w:val="TAC"/>
              <w:rPr>
                <w:lang w:eastAsia="fi-FI"/>
              </w:rPr>
            </w:pPr>
            <w:r w:rsidRPr="00EF5447">
              <w:rPr>
                <w:lang w:eastAsia="fi-FI"/>
              </w:rPr>
              <w:t>DC_3A_n5A</w:t>
            </w:r>
          </w:p>
          <w:p w14:paraId="66A3A0EE" w14:textId="77777777" w:rsidR="008D1E4A" w:rsidRPr="00EF5447" w:rsidRDefault="008D1E4A" w:rsidP="00C620E0">
            <w:pPr>
              <w:pStyle w:val="TAC"/>
              <w:rPr>
                <w:lang w:eastAsia="fi-FI"/>
              </w:rPr>
            </w:pPr>
            <w:r w:rsidRPr="00EF5447">
              <w:rPr>
                <w:lang w:eastAsia="fi-FI"/>
              </w:rPr>
              <w:t>DC_3C_n5A</w:t>
            </w:r>
          </w:p>
          <w:p w14:paraId="2E61C173" w14:textId="77777777" w:rsidR="008D1E4A" w:rsidRPr="00EF5447" w:rsidRDefault="008D1E4A" w:rsidP="00C620E0">
            <w:pPr>
              <w:pStyle w:val="TAC"/>
              <w:rPr>
                <w:lang w:eastAsia="fi-FI"/>
              </w:rPr>
            </w:pPr>
            <w:r w:rsidRPr="00EF5447">
              <w:rPr>
                <w:lang w:eastAsia="fi-FI"/>
              </w:rPr>
              <w:t>DC_28A_n5A</w:t>
            </w:r>
          </w:p>
        </w:tc>
      </w:tr>
      <w:tr w:rsidR="008D1E4A" w:rsidRPr="00EF5447" w14:paraId="4C971ECF" w14:textId="77777777" w:rsidTr="00C620E0">
        <w:trPr>
          <w:trHeight w:val="187"/>
          <w:jc w:val="center"/>
        </w:trPr>
        <w:tc>
          <w:tcPr>
            <w:tcW w:w="3461" w:type="dxa"/>
            <w:shd w:val="clear" w:color="auto" w:fill="auto"/>
            <w:noWrap/>
          </w:tcPr>
          <w:p w14:paraId="7E3D4DCC" w14:textId="77777777" w:rsidR="008D1E4A" w:rsidRPr="00EF5447" w:rsidRDefault="008D1E4A" w:rsidP="00C620E0">
            <w:pPr>
              <w:pStyle w:val="TAC"/>
              <w:rPr>
                <w:lang w:eastAsia="fi-FI"/>
              </w:rPr>
            </w:pPr>
            <w:r w:rsidRPr="00EF5447">
              <w:rPr>
                <w:lang w:eastAsia="fi-FI"/>
              </w:rPr>
              <w:t>DC_1A-3A-28A_n7A</w:t>
            </w:r>
          </w:p>
          <w:p w14:paraId="10DE7822" w14:textId="77777777" w:rsidR="008D1E4A" w:rsidRPr="00EF5447" w:rsidRDefault="008D1E4A" w:rsidP="00C620E0">
            <w:pPr>
              <w:pStyle w:val="TAC"/>
              <w:rPr>
                <w:lang w:eastAsia="fi-FI"/>
              </w:rPr>
            </w:pPr>
            <w:r w:rsidRPr="00EF5447">
              <w:rPr>
                <w:lang w:eastAsia="fi-FI"/>
              </w:rPr>
              <w:t>DC_1A-3C-28A_n7A</w:t>
            </w:r>
          </w:p>
          <w:p w14:paraId="41B36EEB" w14:textId="77777777" w:rsidR="008D1E4A" w:rsidRPr="00EF5447" w:rsidRDefault="008D1E4A" w:rsidP="00C620E0">
            <w:pPr>
              <w:pStyle w:val="TAC"/>
              <w:rPr>
                <w:lang w:eastAsia="fi-FI"/>
              </w:rPr>
            </w:pPr>
            <w:r w:rsidRPr="00EF5447">
              <w:rPr>
                <w:lang w:eastAsia="fi-FI"/>
              </w:rPr>
              <w:t>DC_1A-3A-28A_n7B</w:t>
            </w:r>
          </w:p>
          <w:p w14:paraId="1BB2FA8D" w14:textId="77777777" w:rsidR="008D1E4A" w:rsidRPr="00EF5447" w:rsidRDefault="008D1E4A" w:rsidP="00C620E0">
            <w:pPr>
              <w:pStyle w:val="TAC"/>
              <w:rPr>
                <w:lang w:eastAsia="fi-FI"/>
              </w:rPr>
            </w:pPr>
            <w:r w:rsidRPr="00EF5447">
              <w:rPr>
                <w:lang w:eastAsia="fi-FI"/>
              </w:rPr>
              <w:t>DC_1A-3C-28A_n7B</w:t>
            </w:r>
          </w:p>
        </w:tc>
        <w:tc>
          <w:tcPr>
            <w:tcW w:w="3514" w:type="dxa"/>
          </w:tcPr>
          <w:p w14:paraId="3C42AA25" w14:textId="77777777" w:rsidR="008D1E4A" w:rsidRPr="00EF5447" w:rsidRDefault="008D1E4A" w:rsidP="00C620E0">
            <w:pPr>
              <w:pStyle w:val="TAC"/>
              <w:rPr>
                <w:lang w:eastAsia="zh-TW"/>
              </w:rPr>
            </w:pPr>
            <w:r w:rsidRPr="00EF5447">
              <w:rPr>
                <w:lang w:eastAsia="zh-TW"/>
              </w:rPr>
              <w:t>DC_1A_n7A</w:t>
            </w:r>
          </w:p>
          <w:p w14:paraId="64862CC0" w14:textId="77777777" w:rsidR="008D1E4A" w:rsidRPr="00EF5447" w:rsidRDefault="008D1E4A" w:rsidP="00C620E0">
            <w:pPr>
              <w:pStyle w:val="TAC"/>
              <w:rPr>
                <w:lang w:eastAsia="zh-TW"/>
              </w:rPr>
            </w:pPr>
            <w:r w:rsidRPr="00EF5447">
              <w:rPr>
                <w:lang w:eastAsia="zh-TW"/>
              </w:rPr>
              <w:t>DC_3A_n7A</w:t>
            </w:r>
          </w:p>
          <w:p w14:paraId="0A6F9D64" w14:textId="77777777" w:rsidR="008D1E4A" w:rsidRPr="00EF5447" w:rsidRDefault="008D1E4A" w:rsidP="00C620E0">
            <w:pPr>
              <w:pStyle w:val="TAC"/>
              <w:rPr>
                <w:lang w:eastAsia="zh-TW"/>
              </w:rPr>
            </w:pPr>
            <w:r w:rsidRPr="00EF5447">
              <w:rPr>
                <w:lang w:eastAsia="zh-TW"/>
              </w:rPr>
              <w:t>DC_3C_n7A</w:t>
            </w:r>
          </w:p>
          <w:p w14:paraId="76F5BE6C" w14:textId="77777777" w:rsidR="008D1E4A" w:rsidRPr="00EF5447" w:rsidRDefault="008D1E4A" w:rsidP="00C620E0">
            <w:pPr>
              <w:pStyle w:val="TAC"/>
              <w:rPr>
                <w:lang w:eastAsia="fi-FI"/>
              </w:rPr>
            </w:pPr>
            <w:r w:rsidRPr="00EF5447">
              <w:rPr>
                <w:lang w:eastAsia="zh-TW"/>
              </w:rPr>
              <w:t>DC_28A_n7A</w:t>
            </w:r>
          </w:p>
        </w:tc>
      </w:tr>
      <w:tr w:rsidR="008D1E4A" w:rsidRPr="00EF5447" w14:paraId="5B0353C6" w14:textId="77777777" w:rsidTr="00C620E0">
        <w:trPr>
          <w:trHeight w:val="187"/>
          <w:jc w:val="center"/>
        </w:trPr>
        <w:tc>
          <w:tcPr>
            <w:tcW w:w="3461" w:type="dxa"/>
            <w:shd w:val="clear" w:color="auto" w:fill="auto"/>
            <w:noWrap/>
          </w:tcPr>
          <w:p w14:paraId="5C85C27D" w14:textId="77777777" w:rsidR="008D1E4A" w:rsidRPr="00EF5447" w:rsidRDefault="008D1E4A" w:rsidP="00C620E0">
            <w:pPr>
              <w:pStyle w:val="TAC"/>
              <w:rPr>
                <w:lang w:eastAsia="fi-FI"/>
              </w:rPr>
            </w:pPr>
            <w:r w:rsidRPr="00EF5447">
              <w:rPr>
                <w:lang w:eastAsia="fi-FI"/>
              </w:rPr>
              <w:t>DC_1A-3A-3A-28A_n7A</w:t>
            </w:r>
          </w:p>
          <w:p w14:paraId="128326B4" w14:textId="77777777" w:rsidR="008D1E4A" w:rsidRPr="00EF5447" w:rsidRDefault="008D1E4A" w:rsidP="00C620E0">
            <w:pPr>
              <w:pStyle w:val="TAC"/>
              <w:rPr>
                <w:lang w:eastAsia="fi-FI"/>
              </w:rPr>
            </w:pPr>
            <w:r w:rsidRPr="00EF5447">
              <w:rPr>
                <w:lang w:eastAsia="fi-FI"/>
              </w:rPr>
              <w:t>DC_1A-1A-3A-28A_n7A</w:t>
            </w:r>
          </w:p>
          <w:p w14:paraId="4C709371" w14:textId="77777777" w:rsidR="008D1E4A" w:rsidRPr="00EF5447" w:rsidRDefault="008D1E4A" w:rsidP="00C620E0">
            <w:pPr>
              <w:pStyle w:val="TAC"/>
              <w:rPr>
                <w:lang w:eastAsia="fi-FI"/>
              </w:rPr>
            </w:pPr>
            <w:r w:rsidRPr="00EF5447">
              <w:rPr>
                <w:lang w:eastAsia="fi-FI"/>
              </w:rPr>
              <w:t>DC_1A-1A-3C-28A_n7A</w:t>
            </w:r>
          </w:p>
          <w:p w14:paraId="15D53DE7" w14:textId="77777777" w:rsidR="008D1E4A" w:rsidRPr="00EF5447" w:rsidRDefault="008D1E4A" w:rsidP="00C620E0">
            <w:pPr>
              <w:pStyle w:val="TAC"/>
              <w:rPr>
                <w:lang w:eastAsia="fi-FI"/>
              </w:rPr>
            </w:pPr>
            <w:r w:rsidRPr="00EF5447">
              <w:rPr>
                <w:lang w:eastAsia="fi-FI"/>
              </w:rPr>
              <w:t>DC_1A-1A-3A-3A-28A_n7A</w:t>
            </w:r>
          </w:p>
          <w:p w14:paraId="30B49751" w14:textId="77777777" w:rsidR="008D1E4A" w:rsidRPr="00EF5447" w:rsidRDefault="008D1E4A" w:rsidP="00C620E0">
            <w:pPr>
              <w:pStyle w:val="TAC"/>
              <w:rPr>
                <w:lang w:eastAsia="fi-FI"/>
              </w:rPr>
            </w:pPr>
            <w:r w:rsidRPr="00EF5447">
              <w:rPr>
                <w:lang w:eastAsia="fi-FI"/>
              </w:rPr>
              <w:t>DC_1A-3A-3A-28A_n7B</w:t>
            </w:r>
          </w:p>
          <w:p w14:paraId="1B1DD472" w14:textId="77777777" w:rsidR="008D1E4A" w:rsidRPr="00EF5447" w:rsidRDefault="008D1E4A" w:rsidP="00C620E0">
            <w:pPr>
              <w:pStyle w:val="TAC"/>
              <w:rPr>
                <w:lang w:eastAsia="fi-FI"/>
              </w:rPr>
            </w:pPr>
            <w:r w:rsidRPr="00EF5447">
              <w:rPr>
                <w:lang w:eastAsia="fi-FI"/>
              </w:rPr>
              <w:t>DC_1A-1A-3A-28A_n7B</w:t>
            </w:r>
          </w:p>
          <w:p w14:paraId="626BE0F8" w14:textId="77777777" w:rsidR="008D1E4A" w:rsidRPr="00EF5447" w:rsidRDefault="008D1E4A" w:rsidP="00C620E0">
            <w:pPr>
              <w:pStyle w:val="TAC"/>
              <w:rPr>
                <w:lang w:eastAsia="fi-FI"/>
              </w:rPr>
            </w:pPr>
            <w:r w:rsidRPr="00EF5447">
              <w:rPr>
                <w:lang w:eastAsia="fi-FI"/>
              </w:rPr>
              <w:t>DC_1A-1A-3C-28A_n7B</w:t>
            </w:r>
          </w:p>
          <w:p w14:paraId="5FA275D7" w14:textId="77777777" w:rsidR="008D1E4A" w:rsidRPr="00EF5447" w:rsidRDefault="008D1E4A" w:rsidP="00C620E0">
            <w:pPr>
              <w:pStyle w:val="TAC"/>
              <w:rPr>
                <w:lang w:eastAsia="fi-FI"/>
              </w:rPr>
            </w:pPr>
            <w:r w:rsidRPr="00EF5447">
              <w:rPr>
                <w:lang w:eastAsia="fi-FI"/>
              </w:rPr>
              <w:t>DC_1A-1A-3A-3A-28A_n7B</w:t>
            </w:r>
          </w:p>
        </w:tc>
        <w:tc>
          <w:tcPr>
            <w:tcW w:w="3514" w:type="dxa"/>
          </w:tcPr>
          <w:p w14:paraId="768F9A96" w14:textId="77777777" w:rsidR="008D1E4A" w:rsidRPr="00EF5447" w:rsidRDefault="008D1E4A" w:rsidP="00C620E0">
            <w:pPr>
              <w:pStyle w:val="TAC"/>
              <w:rPr>
                <w:lang w:eastAsia="zh-TW"/>
              </w:rPr>
            </w:pPr>
            <w:r w:rsidRPr="00EF5447">
              <w:rPr>
                <w:lang w:eastAsia="zh-TW"/>
              </w:rPr>
              <w:t>DC_1A_n7A</w:t>
            </w:r>
          </w:p>
          <w:p w14:paraId="7E2A5264" w14:textId="77777777" w:rsidR="008D1E4A" w:rsidRPr="00EF5447" w:rsidRDefault="008D1E4A" w:rsidP="00C620E0">
            <w:pPr>
              <w:pStyle w:val="TAC"/>
              <w:rPr>
                <w:lang w:eastAsia="zh-TW"/>
              </w:rPr>
            </w:pPr>
            <w:r w:rsidRPr="00EF5447">
              <w:rPr>
                <w:lang w:eastAsia="zh-TW"/>
              </w:rPr>
              <w:t>DC_3A_n7A</w:t>
            </w:r>
          </w:p>
          <w:p w14:paraId="38A7C7BB" w14:textId="77777777" w:rsidR="008D1E4A" w:rsidRPr="00EF5447" w:rsidRDefault="008D1E4A" w:rsidP="00C620E0">
            <w:pPr>
              <w:pStyle w:val="TAC"/>
              <w:rPr>
                <w:lang w:eastAsia="zh-TW"/>
              </w:rPr>
            </w:pPr>
            <w:r w:rsidRPr="00EF5447">
              <w:rPr>
                <w:lang w:eastAsia="zh-TW"/>
              </w:rPr>
              <w:t>DC_3C_n7A</w:t>
            </w:r>
          </w:p>
          <w:p w14:paraId="17A61F16" w14:textId="77777777" w:rsidR="008D1E4A" w:rsidRPr="00EF5447" w:rsidRDefault="008D1E4A" w:rsidP="00C620E0">
            <w:pPr>
              <w:pStyle w:val="TAC"/>
              <w:rPr>
                <w:lang w:eastAsia="fi-FI"/>
              </w:rPr>
            </w:pPr>
            <w:r w:rsidRPr="00EF5447">
              <w:rPr>
                <w:lang w:eastAsia="zh-TW"/>
              </w:rPr>
              <w:t>DC_28A_n7A</w:t>
            </w:r>
          </w:p>
        </w:tc>
      </w:tr>
      <w:tr w:rsidR="008D1E4A" w:rsidRPr="00EF5447" w14:paraId="0BEFA6C9" w14:textId="77777777" w:rsidTr="00C620E0">
        <w:trPr>
          <w:trHeight w:val="187"/>
          <w:jc w:val="center"/>
        </w:trPr>
        <w:tc>
          <w:tcPr>
            <w:tcW w:w="3461" w:type="dxa"/>
            <w:shd w:val="clear" w:color="auto" w:fill="auto"/>
            <w:noWrap/>
          </w:tcPr>
          <w:p w14:paraId="29B1C965" w14:textId="77777777" w:rsidR="008D1E4A" w:rsidRPr="00EF5447" w:rsidRDefault="008D1E4A" w:rsidP="00C620E0">
            <w:pPr>
              <w:pStyle w:val="TAC"/>
              <w:rPr>
                <w:lang w:eastAsia="fi-FI"/>
              </w:rPr>
            </w:pPr>
            <w:r w:rsidRPr="00EF5447">
              <w:rPr>
                <w:lang w:eastAsia="fi-FI"/>
              </w:rPr>
              <w:t>DC_</w:t>
            </w:r>
            <w:r w:rsidRPr="00EF5447">
              <w:t>1A-3A-28A_n40A</w:t>
            </w:r>
          </w:p>
        </w:tc>
        <w:tc>
          <w:tcPr>
            <w:tcW w:w="3514" w:type="dxa"/>
          </w:tcPr>
          <w:p w14:paraId="2487E1D6" w14:textId="77777777" w:rsidR="008D1E4A" w:rsidRPr="00EF5447" w:rsidRDefault="008D1E4A" w:rsidP="00C620E0">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8D1E4A" w:rsidRPr="00EF5447" w14:paraId="56AD6AF6" w14:textId="77777777" w:rsidTr="00C620E0">
        <w:trPr>
          <w:trHeight w:val="187"/>
          <w:jc w:val="center"/>
        </w:trPr>
        <w:tc>
          <w:tcPr>
            <w:tcW w:w="3461" w:type="dxa"/>
            <w:shd w:val="clear" w:color="auto" w:fill="auto"/>
            <w:noWrap/>
          </w:tcPr>
          <w:p w14:paraId="03DE30E9" w14:textId="77777777" w:rsidR="008D1E4A" w:rsidRPr="00EF5447" w:rsidRDefault="008D1E4A" w:rsidP="00C620E0">
            <w:pPr>
              <w:pStyle w:val="TAC"/>
              <w:rPr>
                <w:lang w:eastAsia="fi-FI"/>
              </w:rPr>
            </w:pPr>
            <w:r w:rsidRPr="00EF5447">
              <w:rPr>
                <w:lang w:eastAsia="zh-CN"/>
              </w:rPr>
              <w:t>DC_1A-3A_n28A-n41A</w:t>
            </w:r>
          </w:p>
        </w:tc>
        <w:tc>
          <w:tcPr>
            <w:tcW w:w="3514" w:type="dxa"/>
          </w:tcPr>
          <w:p w14:paraId="7E06FD7C" w14:textId="77777777" w:rsidR="008D1E4A" w:rsidRPr="00EF5447" w:rsidRDefault="008D1E4A" w:rsidP="00C620E0">
            <w:pPr>
              <w:pStyle w:val="TAC"/>
              <w:rPr>
                <w:lang w:eastAsia="zh-CN"/>
              </w:rPr>
            </w:pPr>
            <w:r w:rsidRPr="00EF5447">
              <w:rPr>
                <w:lang w:eastAsia="zh-CN"/>
              </w:rPr>
              <w:t>DC_1A_n28A</w:t>
            </w:r>
          </w:p>
          <w:p w14:paraId="6D3769A4"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1DCB27E"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AB82D45" w14:textId="77777777" w:rsidR="008D1E4A" w:rsidRPr="00EF5447" w:rsidRDefault="008D1E4A" w:rsidP="00C620E0">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D1E4A" w:rsidRPr="00EF5447" w14:paraId="1EF92344" w14:textId="77777777" w:rsidTr="00C620E0">
        <w:trPr>
          <w:trHeight w:val="187"/>
          <w:jc w:val="center"/>
        </w:trPr>
        <w:tc>
          <w:tcPr>
            <w:tcW w:w="3461" w:type="dxa"/>
            <w:shd w:val="clear" w:color="auto" w:fill="auto"/>
            <w:noWrap/>
          </w:tcPr>
          <w:p w14:paraId="55ED475B" w14:textId="77777777" w:rsidR="008D1E4A" w:rsidRPr="00EF5447" w:rsidRDefault="008D1E4A" w:rsidP="00C620E0">
            <w:pPr>
              <w:pStyle w:val="TAC"/>
              <w:rPr>
                <w:lang w:eastAsia="fi-FI"/>
              </w:rPr>
            </w:pPr>
            <w:r w:rsidRPr="00EF5447">
              <w:rPr>
                <w:lang w:eastAsia="fi-FI"/>
              </w:rPr>
              <w:t>DC_1A-3A-28A_n77A</w:t>
            </w:r>
            <w:r w:rsidRPr="00EF5447">
              <w:rPr>
                <w:vertAlign w:val="superscript"/>
                <w:lang w:eastAsia="fi-FI"/>
              </w:rPr>
              <w:t>2</w:t>
            </w:r>
          </w:p>
          <w:p w14:paraId="0AD7637A" w14:textId="77777777" w:rsidR="008D1E4A" w:rsidRPr="00EF5447" w:rsidRDefault="008D1E4A" w:rsidP="00C620E0">
            <w:pPr>
              <w:pStyle w:val="TAC"/>
              <w:rPr>
                <w:lang w:eastAsia="fi-FI"/>
              </w:rPr>
            </w:pPr>
            <w:r w:rsidRPr="00EF5447">
              <w:rPr>
                <w:lang w:eastAsia="fi-FI"/>
              </w:rPr>
              <w:t>DC_1A-3A-28A_n77C</w:t>
            </w:r>
          </w:p>
        </w:tc>
        <w:tc>
          <w:tcPr>
            <w:tcW w:w="3514" w:type="dxa"/>
          </w:tcPr>
          <w:p w14:paraId="040FE4A3" w14:textId="77777777" w:rsidR="008D1E4A" w:rsidRPr="00EF5447" w:rsidRDefault="008D1E4A" w:rsidP="00C620E0">
            <w:pPr>
              <w:pStyle w:val="TAC"/>
              <w:rPr>
                <w:lang w:eastAsia="fi-FI"/>
              </w:rPr>
            </w:pPr>
            <w:r w:rsidRPr="00EF5447">
              <w:rPr>
                <w:lang w:eastAsia="fi-FI"/>
              </w:rPr>
              <w:t>DC_1A_n77A</w:t>
            </w:r>
          </w:p>
          <w:p w14:paraId="70C30639" w14:textId="77777777" w:rsidR="008D1E4A" w:rsidRPr="00EF5447" w:rsidRDefault="008D1E4A" w:rsidP="00C620E0">
            <w:pPr>
              <w:pStyle w:val="TAC"/>
              <w:rPr>
                <w:lang w:eastAsia="fi-FI"/>
              </w:rPr>
            </w:pPr>
            <w:r w:rsidRPr="00EF5447">
              <w:rPr>
                <w:lang w:eastAsia="fi-FI"/>
              </w:rPr>
              <w:t>DC_3A_n77A</w:t>
            </w:r>
          </w:p>
          <w:p w14:paraId="04D29DB7" w14:textId="77777777" w:rsidR="008D1E4A" w:rsidRPr="00EF5447" w:rsidRDefault="008D1E4A" w:rsidP="00C620E0">
            <w:pPr>
              <w:pStyle w:val="TAC"/>
              <w:rPr>
                <w:lang w:eastAsia="fi-FI"/>
              </w:rPr>
            </w:pPr>
            <w:r w:rsidRPr="00EF5447">
              <w:rPr>
                <w:lang w:eastAsia="fi-FI"/>
              </w:rPr>
              <w:t>DC_28A_n77A</w:t>
            </w:r>
          </w:p>
        </w:tc>
      </w:tr>
      <w:tr w:rsidR="008D1E4A" w:rsidRPr="00EF5447" w14:paraId="1C8F0C6F" w14:textId="77777777" w:rsidTr="00C620E0">
        <w:trPr>
          <w:trHeight w:val="187"/>
          <w:jc w:val="center"/>
        </w:trPr>
        <w:tc>
          <w:tcPr>
            <w:tcW w:w="3461" w:type="dxa"/>
            <w:shd w:val="clear" w:color="auto" w:fill="auto"/>
            <w:noWrap/>
          </w:tcPr>
          <w:p w14:paraId="56CA9A81" w14:textId="77777777" w:rsidR="008D1E4A" w:rsidRPr="00EF5447" w:rsidRDefault="008D1E4A" w:rsidP="00C620E0">
            <w:pPr>
              <w:pStyle w:val="TAC"/>
              <w:rPr>
                <w:lang w:eastAsia="fi-FI"/>
              </w:rPr>
            </w:pPr>
            <w:r w:rsidRPr="00EF5447">
              <w:rPr>
                <w:rFonts w:cs="Arial"/>
                <w:szCs w:val="18"/>
              </w:rPr>
              <w:t>DC_1A-3A_n28A-n77A</w:t>
            </w:r>
          </w:p>
        </w:tc>
        <w:tc>
          <w:tcPr>
            <w:tcW w:w="3514" w:type="dxa"/>
          </w:tcPr>
          <w:p w14:paraId="3596268C"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C51A0F9" w14:textId="77777777" w:rsidR="008D1E4A" w:rsidRPr="00EF5447" w:rsidRDefault="008D1E4A" w:rsidP="00C620E0">
            <w:pPr>
              <w:pStyle w:val="TAC"/>
              <w:rPr>
                <w:rFonts w:cs="Arial"/>
                <w:lang w:eastAsia="zh-CN"/>
              </w:rPr>
            </w:pPr>
            <w:r w:rsidRPr="00EF5447">
              <w:rPr>
                <w:rFonts w:cs="Arial"/>
                <w:lang w:eastAsia="zh-CN"/>
              </w:rPr>
              <w:t>DC_1A_n77A</w:t>
            </w:r>
          </w:p>
          <w:p w14:paraId="429961AD"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144EEEF" w14:textId="77777777" w:rsidR="008D1E4A" w:rsidRPr="00EF5447" w:rsidRDefault="008D1E4A" w:rsidP="00C620E0">
            <w:pPr>
              <w:pStyle w:val="TAC"/>
              <w:rPr>
                <w:lang w:eastAsia="fi-FI"/>
              </w:rPr>
            </w:pPr>
            <w:r w:rsidRPr="00EF5447">
              <w:rPr>
                <w:rFonts w:cs="Arial"/>
                <w:lang w:eastAsia="zh-CN"/>
              </w:rPr>
              <w:t>DC_3A_n77A</w:t>
            </w:r>
          </w:p>
        </w:tc>
      </w:tr>
      <w:tr w:rsidR="008D1E4A" w:rsidRPr="00EF5447" w14:paraId="60C6AF24" w14:textId="77777777" w:rsidTr="00C620E0">
        <w:trPr>
          <w:trHeight w:val="187"/>
          <w:jc w:val="center"/>
        </w:trPr>
        <w:tc>
          <w:tcPr>
            <w:tcW w:w="3461" w:type="dxa"/>
            <w:shd w:val="clear" w:color="auto" w:fill="auto"/>
            <w:noWrap/>
          </w:tcPr>
          <w:p w14:paraId="36DCCE59" w14:textId="77777777" w:rsidR="008D1E4A" w:rsidRPr="00EF5447" w:rsidRDefault="008D1E4A" w:rsidP="00C620E0">
            <w:pPr>
              <w:pStyle w:val="TAC"/>
              <w:rPr>
                <w:lang w:eastAsia="fi-FI"/>
              </w:rPr>
            </w:pPr>
            <w:r w:rsidRPr="00EF5447">
              <w:rPr>
                <w:rFonts w:cs="Arial"/>
                <w:szCs w:val="18"/>
              </w:rPr>
              <w:t>DC_1A-3A_n28A-n77(2A)</w:t>
            </w:r>
          </w:p>
        </w:tc>
        <w:tc>
          <w:tcPr>
            <w:tcW w:w="3514" w:type="dxa"/>
          </w:tcPr>
          <w:p w14:paraId="4FE505DF"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01F182D" w14:textId="77777777" w:rsidR="008D1E4A" w:rsidRPr="00EF5447" w:rsidRDefault="008D1E4A" w:rsidP="00C620E0">
            <w:pPr>
              <w:pStyle w:val="TAC"/>
              <w:rPr>
                <w:rFonts w:cs="Arial"/>
                <w:lang w:eastAsia="zh-CN"/>
              </w:rPr>
            </w:pPr>
            <w:r w:rsidRPr="00EF5447">
              <w:rPr>
                <w:rFonts w:cs="Arial"/>
                <w:lang w:eastAsia="zh-CN"/>
              </w:rPr>
              <w:t>DC_1A_n77A</w:t>
            </w:r>
          </w:p>
          <w:p w14:paraId="63EF39DB"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B8B79A5" w14:textId="77777777" w:rsidR="008D1E4A" w:rsidRPr="00EF5447" w:rsidRDefault="008D1E4A" w:rsidP="00C620E0">
            <w:pPr>
              <w:pStyle w:val="TAC"/>
              <w:rPr>
                <w:lang w:eastAsia="fi-FI"/>
              </w:rPr>
            </w:pPr>
            <w:r w:rsidRPr="00EF5447">
              <w:rPr>
                <w:rFonts w:cs="Arial"/>
                <w:lang w:eastAsia="zh-CN"/>
              </w:rPr>
              <w:t>DC_3A_n77A</w:t>
            </w:r>
          </w:p>
        </w:tc>
      </w:tr>
      <w:tr w:rsidR="008D1E4A" w:rsidRPr="00EF5447" w14:paraId="1ED3B78B" w14:textId="77777777" w:rsidTr="00C620E0">
        <w:trPr>
          <w:trHeight w:val="187"/>
          <w:jc w:val="center"/>
        </w:trPr>
        <w:tc>
          <w:tcPr>
            <w:tcW w:w="3461" w:type="dxa"/>
            <w:shd w:val="clear" w:color="auto" w:fill="auto"/>
            <w:noWrap/>
          </w:tcPr>
          <w:p w14:paraId="4139F030" w14:textId="77777777" w:rsidR="008D1E4A" w:rsidRPr="00EF5447" w:rsidRDefault="008D1E4A" w:rsidP="00C620E0">
            <w:pPr>
              <w:pStyle w:val="TAC"/>
              <w:rPr>
                <w:vertAlign w:val="superscript"/>
                <w:lang w:eastAsia="fi-FI"/>
              </w:rPr>
            </w:pPr>
            <w:r w:rsidRPr="00EF5447">
              <w:rPr>
                <w:lang w:eastAsia="fi-FI"/>
              </w:rPr>
              <w:t>DC_1A-3A-28A_n78A</w:t>
            </w:r>
            <w:r w:rsidRPr="00EF5447">
              <w:rPr>
                <w:vertAlign w:val="superscript"/>
                <w:lang w:eastAsia="fi-FI"/>
              </w:rPr>
              <w:t>2</w:t>
            </w:r>
          </w:p>
          <w:p w14:paraId="66C041CB" w14:textId="77777777" w:rsidR="008D1E4A" w:rsidRPr="00EF5447" w:rsidRDefault="008D1E4A" w:rsidP="00C620E0">
            <w:pPr>
              <w:pStyle w:val="TAC"/>
              <w:rPr>
                <w:lang w:eastAsia="fi-FI"/>
              </w:rPr>
            </w:pPr>
            <w:r w:rsidRPr="00EF5447">
              <w:rPr>
                <w:lang w:eastAsia="fi-FI"/>
              </w:rPr>
              <w:t>DC_1A-3C-28A_n78A</w:t>
            </w:r>
          </w:p>
          <w:p w14:paraId="78A8F936" w14:textId="77777777" w:rsidR="008D1E4A" w:rsidRDefault="008D1E4A" w:rsidP="00C620E0">
            <w:pPr>
              <w:pStyle w:val="TAC"/>
              <w:keepNext w:val="0"/>
              <w:rPr>
                <w:lang w:eastAsia="fi-FI"/>
              </w:rPr>
            </w:pPr>
            <w:r w:rsidRPr="00EF5447">
              <w:rPr>
                <w:lang w:eastAsia="fi-FI"/>
              </w:rPr>
              <w:t>DC_1A-3A-28A_n78C</w:t>
            </w:r>
          </w:p>
          <w:p w14:paraId="056D7F1D" w14:textId="77777777" w:rsidR="008D1E4A" w:rsidRDefault="008D1E4A" w:rsidP="00C620E0">
            <w:pPr>
              <w:pStyle w:val="TAC"/>
              <w:rPr>
                <w:lang w:eastAsia="fi-FI"/>
              </w:rPr>
            </w:pPr>
            <w:r w:rsidRPr="00F04E6C">
              <w:rPr>
                <w:lang w:eastAsia="fi-FI"/>
              </w:rPr>
              <w:t>DC_1A-1A-3A-28A_n78A</w:t>
            </w:r>
          </w:p>
          <w:p w14:paraId="54B21DA0" w14:textId="77777777" w:rsidR="008D1E4A" w:rsidRPr="00EF5447" w:rsidRDefault="008D1E4A" w:rsidP="00C620E0">
            <w:pPr>
              <w:pStyle w:val="TAC"/>
              <w:rPr>
                <w:lang w:eastAsia="fi-FI"/>
              </w:rPr>
            </w:pPr>
            <w:r w:rsidRPr="00F04E6C">
              <w:rPr>
                <w:lang w:eastAsia="fi-FI"/>
              </w:rPr>
              <w:t>DC_1A-1A-3C-28A_n78A</w:t>
            </w:r>
          </w:p>
        </w:tc>
        <w:tc>
          <w:tcPr>
            <w:tcW w:w="3514" w:type="dxa"/>
          </w:tcPr>
          <w:p w14:paraId="502775C4" w14:textId="77777777" w:rsidR="008D1E4A" w:rsidRPr="00EF5447" w:rsidRDefault="008D1E4A" w:rsidP="00C620E0">
            <w:pPr>
              <w:pStyle w:val="TAC"/>
              <w:rPr>
                <w:lang w:eastAsia="fi-FI"/>
              </w:rPr>
            </w:pPr>
            <w:r w:rsidRPr="00EF5447">
              <w:rPr>
                <w:lang w:eastAsia="fi-FI"/>
              </w:rPr>
              <w:t>DC_1A_n78A</w:t>
            </w:r>
          </w:p>
          <w:p w14:paraId="14DDB699" w14:textId="77777777" w:rsidR="008D1E4A" w:rsidRPr="00EF5447" w:rsidRDefault="008D1E4A" w:rsidP="00C620E0">
            <w:pPr>
              <w:pStyle w:val="TAC"/>
              <w:rPr>
                <w:lang w:eastAsia="fi-FI"/>
              </w:rPr>
            </w:pPr>
            <w:r w:rsidRPr="00EF5447">
              <w:rPr>
                <w:lang w:eastAsia="fi-FI"/>
              </w:rPr>
              <w:t>DC_3A_n78A</w:t>
            </w:r>
          </w:p>
          <w:p w14:paraId="18B2CF9F" w14:textId="77777777" w:rsidR="008D1E4A" w:rsidRPr="00EF5447" w:rsidRDefault="008D1E4A" w:rsidP="00C620E0">
            <w:pPr>
              <w:pStyle w:val="TAC"/>
              <w:rPr>
                <w:lang w:eastAsia="fi-FI"/>
              </w:rPr>
            </w:pPr>
            <w:r w:rsidRPr="00EF5447">
              <w:rPr>
                <w:lang w:eastAsia="fi-FI"/>
              </w:rPr>
              <w:t>DC_28A_n78A</w:t>
            </w:r>
          </w:p>
        </w:tc>
      </w:tr>
      <w:tr w:rsidR="008D1E4A" w:rsidRPr="00EF5447" w14:paraId="4497C2A4" w14:textId="77777777" w:rsidTr="00C620E0">
        <w:trPr>
          <w:trHeight w:val="187"/>
          <w:jc w:val="center"/>
        </w:trPr>
        <w:tc>
          <w:tcPr>
            <w:tcW w:w="3461" w:type="dxa"/>
            <w:shd w:val="clear" w:color="auto" w:fill="auto"/>
            <w:noWrap/>
          </w:tcPr>
          <w:p w14:paraId="3B350C7D" w14:textId="77777777" w:rsidR="008D1E4A" w:rsidRPr="00EF5447" w:rsidRDefault="008D1E4A" w:rsidP="00C620E0">
            <w:pPr>
              <w:pStyle w:val="TAC"/>
              <w:rPr>
                <w:lang w:eastAsia="fi-FI"/>
              </w:rPr>
            </w:pPr>
            <w:r w:rsidRPr="00EF5447">
              <w:rPr>
                <w:lang w:eastAsia="fi-FI"/>
              </w:rPr>
              <w:t>DC_1A-3A-28A_n79A</w:t>
            </w:r>
            <w:r w:rsidRPr="00EF5447">
              <w:rPr>
                <w:vertAlign w:val="superscript"/>
                <w:lang w:eastAsia="fi-FI"/>
              </w:rPr>
              <w:t>2</w:t>
            </w:r>
          </w:p>
          <w:p w14:paraId="7D2CEBB3" w14:textId="77777777" w:rsidR="008D1E4A" w:rsidRPr="00EF5447" w:rsidRDefault="008D1E4A" w:rsidP="00C620E0">
            <w:pPr>
              <w:pStyle w:val="TAC"/>
              <w:rPr>
                <w:lang w:eastAsia="fi-FI"/>
              </w:rPr>
            </w:pPr>
            <w:r w:rsidRPr="00EF5447">
              <w:rPr>
                <w:lang w:eastAsia="fi-FI"/>
              </w:rPr>
              <w:t>DC_1A-3A-28A_n79C</w:t>
            </w:r>
          </w:p>
        </w:tc>
        <w:tc>
          <w:tcPr>
            <w:tcW w:w="3514" w:type="dxa"/>
          </w:tcPr>
          <w:p w14:paraId="3F5B3F7E" w14:textId="77777777" w:rsidR="008D1E4A" w:rsidRPr="00EF5447" w:rsidRDefault="008D1E4A" w:rsidP="00C620E0">
            <w:pPr>
              <w:pStyle w:val="TAC"/>
              <w:rPr>
                <w:lang w:eastAsia="fi-FI"/>
              </w:rPr>
            </w:pPr>
            <w:r w:rsidRPr="00EF5447">
              <w:rPr>
                <w:lang w:eastAsia="fi-FI"/>
              </w:rPr>
              <w:t>DC_1A_n79A</w:t>
            </w:r>
          </w:p>
          <w:p w14:paraId="2A9F9C37" w14:textId="77777777" w:rsidR="008D1E4A" w:rsidRPr="00EF5447" w:rsidRDefault="008D1E4A" w:rsidP="00C620E0">
            <w:pPr>
              <w:pStyle w:val="TAC"/>
              <w:rPr>
                <w:lang w:eastAsia="fi-FI"/>
              </w:rPr>
            </w:pPr>
            <w:r w:rsidRPr="00EF5447">
              <w:rPr>
                <w:lang w:eastAsia="fi-FI"/>
              </w:rPr>
              <w:t>DC_3A_n79A</w:t>
            </w:r>
          </w:p>
          <w:p w14:paraId="4838C2D8" w14:textId="77777777" w:rsidR="008D1E4A" w:rsidRPr="00EF5447" w:rsidRDefault="008D1E4A" w:rsidP="00C620E0">
            <w:pPr>
              <w:pStyle w:val="TAC"/>
              <w:rPr>
                <w:lang w:eastAsia="fi-FI"/>
              </w:rPr>
            </w:pPr>
            <w:r w:rsidRPr="00EF5447">
              <w:rPr>
                <w:lang w:eastAsia="fi-FI"/>
              </w:rPr>
              <w:t>DC_28A_n79A</w:t>
            </w:r>
          </w:p>
        </w:tc>
      </w:tr>
      <w:tr w:rsidR="008D1E4A" w:rsidRPr="00EF5447" w14:paraId="5D774008" w14:textId="77777777" w:rsidTr="00C620E0">
        <w:trPr>
          <w:trHeight w:val="187"/>
          <w:jc w:val="center"/>
        </w:trPr>
        <w:tc>
          <w:tcPr>
            <w:tcW w:w="3461" w:type="dxa"/>
            <w:shd w:val="clear" w:color="auto" w:fill="auto"/>
            <w:noWrap/>
          </w:tcPr>
          <w:p w14:paraId="0D12F62E" w14:textId="77777777" w:rsidR="008D1E4A" w:rsidRPr="00EF5447" w:rsidRDefault="008D1E4A" w:rsidP="00C620E0">
            <w:pPr>
              <w:pStyle w:val="TAC"/>
              <w:rPr>
                <w:vertAlign w:val="superscript"/>
                <w:lang w:eastAsia="fi-FI"/>
              </w:rPr>
            </w:pPr>
            <w:r w:rsidRPr="00EF5447">
              <w:rPr>
                <w:rFonts w:eastAsia="Malgun Gothic"/>
                <w:lang w:eastAsia="ko-KR"/>
              </w:rPr>
              <w:lastRenderedPageBreak/>
              <w:t>DC_1A-3A_n28A-n78A</w:t>
            </w:r>
            <w:r w:rsidRPr="00EF5447">
              <w:rPr>
                <w:vertAlign w:val="superscript"/>
                <w:lang w:eastAsia="fi-FI"/>
              </w:rPr>
              <w:t>2</w:t>
            </w:r>
          </w:p>
          <w:p w14:paraId="2B7B0C11" w14:textId="77777777" w:rsidR="008D1E4A" w:rsidRPr="00EF5447" w:rsidRDefault="008D1E4A" w:rsidP="00C620E0">
            <w:pPr>
              <w:pStyle w:val="TAC"/>
              <w:rPr>
                <w:lang w:eastAsia="fi-FI"/>
              </w:rPr>
            </w:pPr>
            <w:r w:rsidRPr="00EF5447">
              <w:rPr>
                <w:rFonts w:eastAsia="Malgun Gothic"/>
                <w:lang w:eastAsia="ko-KR"/>
              </w:rPr>
              <w:t>DC_1A-3C_n28A-n78A</w:t>
            </w:r>
          </w:p>
        </w:tc>
        <w:tc>
          <w:tcPr>
            <w:tcW w:w="3514" w:type="dxa"/>
          </w:tcPr>
          <w:p w14:paraId="2A8ABB59"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274210A3"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2C8505BF"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63A43A3"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04417020" w14:textId="77777777" w:rsidR="008D1E4A" w:rsidRPr="00EF5447" w:rsidRDefault="008D1E4A" w:rsidP="00C620E0">
            <w:pPr>
              <w:pStyle w:val="TAC"/>
              <w:rPr>
                <w:lang w:eastAsia="fi-FI"/>
              </w:rPr>
            </w:pPr>
            <w:r w:rsidRPr="00EF5447">
              <w:rPr>
                <w:rFonts w:eastAsia="Malgun Gothic"/>
                <w:lang w:eastAsia="ko-KR"/>
              </w:rPr>
              <w:t>DC_3C_n28A</w:t>
            </w:r>
          </w:p>
        </w:tc>
      </w:tr>
      <w:tr w:rsidR="008D1E4A" w:rsidRPr="00EF5447" w14:paraId="733CB8EE" w14:textId="77777777" w:rsidTr="00C620E0">
        <w:trPr>
          <w:trHeight w:val="187"/>
          <w:jc w:val="center"/>
        </w:trPr>
        <w:tc>
          <w:tcPr>
            <w:tcW w:w="3461" w:type="dxa"/>
            <w:shd w:val="clear" w:color="auto" w:fill="auto"/>
            <w:noWrap/>
          </w:tcPr>
          <w:p w14:paraId="42E06CE4" w14:textId="77777777" w:rsidR="008D1E4A" w:rsidRPr="00EF5447" w:rsidRDefault="008D1E4A" w:rsidP="00C620E0">
            <w:pPr>
              <w:pStyle w:val="TAC"/>
              <w:rPr>
                <w:lang w:eastAsia="ja-JP"/>
              </w:rPr>
            </w:pPr>
            <w:r w:rsidRPr="00EF5447">
              <w:rPr>
                <w:lang w:eastAsia="ja-JP"/>
              </w:rPr>
              <w:t>DC_1A-3A-32A_n78A</w:t>
            </w:r>
          </w:p>
          <w:p w14:paraId="36BE3594" w14:textId="77777777" w:rsidR="008D1E4A" w:rsidRPr="00EF5447" w:rsidRDefault="008D1E4A" w:rsidP="00C620E0">
            <w:pPr>
              <w:pStyle w:val="TAC"/>
              <w:rPr>
                <w:rFonts w:eastAsia="Malgun Gothic"/>
                <w:lang w:eastAsia="ko-KR"/>
              </w:rPr>
            </w:pPr>
            <w:r w:rsidRPr="00EF5447">
              <w:rPr>
                <w:lang w:eastAsia="ja-JP"/>
              </w:rPr>
              <w:t>DC_1A-3A-32A_n78(2A)</w:t>
            </w:r>
          </w:p>
        </w:tc>
        <w:tc>
          <w:tcPr>
            <w:tcW w:w="3514" w:type="dxa"/>
          </w:tcPr>
          <w:p w14:paraId="3A1A44EF"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CD35A52" w14:textId="77777777" w:rsidR="008D1E4A" w:rsidRPr="00EF5447" w:rsidRDefault="008D1E4A" w:rsidP="00C620E0">
            <w:pPr>
              <w:pStyle w:val="TAC"/>
              <w:rPr>
                <w:rFonts w:eastAsia="Malgun Gothic"/>
                <w:lang w:eastAsia="ko-KR"/>
              </w:rPr>
            </w:pPr>
            <w:r w:rsidRPr="00EF5447">
              <w:rPr>
                <w:lang w:eastAsia="fi-FI"/>
              </w:rPr>
              <w:t>DC_3A_</w:t>
            </w:r>
            <w:r w:rsidRPr="00EF5447">
              <w:rPr>
                <w:lang w:eastAsia="ja-JP"/>
              </w:rPr>
              <w:t>n78A</w:t>
            </w:r>
          </w:p>
        </w:tc>
      </w:tr>
      <w:tr w:rsidR="008D1E4A" w:rsidRPr="00EF5447" w14:paraId="4F399193" w14:textId="77777777" w:rsidTr="00C620E0">
        <w:trPr>
          <w:trHeight w:val="187"/>
          <w:jc w:val="center"/>
        </w:trPr>
        <w:tc>
          <w:tcPr>
            <w:tcW w:w="3461" w:type="dxa"/>
            <w:shd w:val="clear" w:color="auto" w:fill="auto"/>
            <w:noWrap/>
          </w:tcPr>
          <w:p w14:paraId="7B8F64B0" w14:textId="77777777" w:rsidR="008D1E4A" w:rsidRPr="00EF5447" w:rsidRDefault="008D1E4A" w:rsidP="00C620E0">
            <w:pPr>
              <w:pStyle w:val="TAC"/>
              <w:rPr>
                <w:rFonts w:eastAsia="Malgun Gothic"/>
                <w:lang w:eastAsia="ko-KR"/>
              </w:rPr>
            </w:pPr>
            <w:r w:rsidRPr="00EF5447">
              <w:rPr>
                <w:rFonts w:eastAsia="Malgun Gothic"/>
                <w:lang w:eastAsia="ko-KR"/>
              </w:rPr>
              <w:t>DC_1A-3A_n38A-n78A</w:t>
            </w:r>
          </w:p>
        </w:tc>
        <w:tc>
          <w:tcPr>
            <w:tcW w:w="3514" w:type="dxa"/>
          </w:tcPr>
          <w:p w14:paraId="4716B93C" w14:textId="77777777" w:rsidR="008D1E4A" w:rsidRPr="00EF5447" w:rsidRDefault="008D1E4A" w:rsidP="00C620E0">
            <w:pPr>
              <w:pStyle w:val="TAC"/>
            </w:pPr>
            <w:r w:rsidRPr="00EF5447">
              <w:t>DC_3A_n</w:t>
            </w:r>
            <w:r w:rsidRPr="00EF5447">
              <w:rPr>
                <w:lang w:eastAsia="zh-CN"/>
              </w:rPr>
              <w:t>3</w:t>
            </w:r>
            <w:r w:rsidRPr="00EF5447">
              <w:t>8A</w:t>
            </w:r>
          </w:p>
          <w:p w14:paraId="4DCD1208" w14:textId="77777777" w:rsidR="008D1E4A" w:rsidRPr="00EF5447" w:rsidRDefault="008D1E4A" w:rsidP="00C620E0">
            <w:pPr>
              <w:pStyle w:val="TAC"/>
              <w:rPr>
                <w:rFonts w:eastAsia="Malgun Gothic"/>
                <w:lang w:eastAsia="ko-KR"/>
              </w:rPr>
            </w:pPr>
            <w:r w:rsidRPr="00EF5447">
              <w:t>DC_3A_n78A</w:t>
            </w:r>
          </w:p>
        </w:tc>
      </w:tr>
      <w:tr w:rsidR="008D1E4A" w:rsidRPr="00EF5447" w14:paraId="0B91263E" w14:textId="77777777" w:rsidTr="00C620E0">
        <w:trPr>
          <w:trHeight w:val="187"/>
          <w:jc w:val="center"/>
        </w:trPr>
        <w:tc>
          <w:tcPr>
            <w:tcW w:w="3461" w:type="dxa"/>
            <w:shd w:val="clear" w:color="auto" w:fill="auto"/>
            <w:noWrap/>
          </w:tcPr>
          <w:p w14:paraId="6E9297FB"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8DD6163"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1A_n40A</w:t>
            </w:r>
          </w:p>
          <w:p w14:paraId="2FEDC75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50052D2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3A_n40A</w:t>
            </w:r>
          </w:p>
          <w:p w14:paraId="71A2BF48" w14:textId="77777777" w:rsidR="008D1E4A" w:rsidRPr="00EF5447" w:rsidRDefault="008D1E4A" w:rsidP="00C620E0">
            <w:pPr>
              <w:pStyle w:val="TAC"/>
            </w:pPr>
            <w:r w:rsidRPr="00EF5447">
              <w:rPr>
                <w:lang w:eastAsia="ja-JP"/>
              </w:rPr>
              <w:t>DC_3A_n78A</w:t>
            </w:r>
          </w:p>
        </w:tc>
      </w:tr>
      <w:tr w:rsidR="008D1E4A" w:rsidRPr="00EF5447" w14:paraId="75F3E7A1" w14:textId="77777777" w:rsidTr="00C620E0">
        <w:trPr>
          <w:trHeight w:val="187"/>
          <w:jc w:val="center"/>
        </w:trPr>
        <w:tc>
          <w:tcPr>
            <w:tcW w:w="3461" w:type="dxa"/>
            <w:shd w:val="clear" w:color="auto" w:fill="auto"/>
            <w:noWrap/>
          </w:tcPr>
          <w:p w14:paraId="5A74E061"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0D0CA7F" w14:textId="77777777" w:rsidR="008D1E4A" w:rsidRPr="00EF5447" w:rsidRDefault="008D1E4A" w:rsidP="00C620E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4F53B22"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EEA6EC0" w14:textId="77777777" w:rsidR="008D1E4A" w:rsidRDefault="008D1E4A" w:rsidP="00C620E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2A7AF12" w14:textId="77777777" w:rsidR="008D1E4A" w:rsidRPr="00EF5447" w:rsidRDefault="008D1E4A" w:rsidP="00C620E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0B9F9FC3" w14:textId="77777777" w:rsidTr="00C620E0">
        <w:trPr>
          <w:trHeight w:val="187"/>
          <w:jc w:val="center"/>
        </w:trPr>
        <w:tc>
          <w:tcPr>
            <w:tcW w:w="3461" w:type="dxa"/>
            <w:shd w:val="clear" w:color="auto" w:fill="auto"/>
            <w:noWrap/>
          </w:tcPr>
          <w:p w14:paraId="2909FE22"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F672574" w14:textId="77777777" w:rsidR="008D1E4A" w:rsidRPr="00EF5447" w:rsidRDefault="008D1E4A" w:rsidP="00C620E0">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3314E1CE"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1A_n3A</w:t>
            </w:r>
          </w:p>
          <w:p w14:paraId="43276FAE" w14:textId="77777777" w:rsidR="008D1E4A" w:rsidRPr="00B40B93" w:rsidRDefault="008D1E4A" w:rsidP="00C620E0">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AF449DD" w14:textId="77777777" w:rsidR="008D1E4A" w:rsidRPr="00B40B93" w:rsidRDefault="008D1E4A" w:rsidP="00C620E0">
            <w:pPr>
              <w:pStyle w:val="TAC"/>
              <w:rPr>
                <w:b/>
                <w:lang w:eastAsia="zh-CN"/>
              </w:rPr>
            </w:pPr>
            <w:r w:rsidRPr="00B40B93">
              <w:rPr>
                <w:rFonts w:hint="eastAsia"/>
                <w:lang w:eastAsia="zh-CN"/>
              </w:rPr>
              <w:t>DC_41A_n3A</w:t>
            </w:r>
          </w:p>
          <w:p w14:paraId="68C29373" w14:textId="77777777" w:rsidR="008D1E4A" w:rsidRPr="00EF5447" w:rsidRDefault="008D1E4A" w:rsidP="00C620E0">
            <w:pPr>
              <w:pStyle w:val="TAC"/>
              <w:rPr>
                <w:lang w:eastAsia="ja-JP"/>
              </w:rPr>
            </w:pPr>
            <w:r w:rsidRPr="00B40B93">
              <w:rPr>
                <w:rFonts w:hint="eastAsia"/>
                <w:lang w:eastAsia="zh-CN"/>
              </w:rPr>
              <w:t>DC_41C_n3A</w:t>
            </w:r>
          </w:p>
        </w:tc>
      </w:tr>
      <w:tr w:rsidR="008D1E4A" w:rsidRPr="00EF5447" w14:paraId="2631F54E" w14:textId="77777777" w:rsidTr="00C620E0">
        <w:trPr>
          <w:trHeight w:val="187"/>
          <w:jc w:val="center"/>
        </w:trPr>
        <w:tc>
          <w:tcPr>
            <w:tcW w:w="3461" w:type="dxa"/>
            <w:shd w:val="clear" w:color="auto" w:fill="auto"/>
            <w:noWrap/>
          </w:tcPr>
          <w:p w14:paraId="05C0AE6C" w14:textId="77777777" w:rsidR="008D1E4A" w:rsidRDefault="008D1E4A" w:rsidP="00C620E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4BF009A6" w14:textId="77777777" w:rsidR="008D1E4A" w:rsidRPr="00EF5447" w:rsidRDefault="008D1E4A" w:rsidP="00C620E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52AF09C8"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n28A</w:t>
            </w:r>
          </w:p>
          <w:p w14:paraId="20172DC0" w14:textId="77777777" w:rsidR="008D1E4A" w:rsidRPr="001A40C9" w:rsidRDefault="008D1E4A" w:rsidP="00C620E0">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442EE66" w14:textId="77777777" w:rsidR="008D1E4A" w:rsidRPr="001A40C9" w:rsidRDefault="008D1E4A" w:rsidP="00C620E0">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6C09C1F" w14:textId="77777777" w:rsidR="008D1E4A" w:rsidRPr="00EF5447" w:rsidRDefault="008D1E4A" w:rsidP="00C620E0">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D1E4A" w:rsidRPr="00EF5447" w14:paraId="68514D40" w14:textId="77777777" w:rsidTr="00C620E0">
        <w:trPr>
          <w:trHeight w:val="187"/>
          <w:jc w:val="center"/>
        </w:trPr>
        <w:tc>
          <w:tcPr>
            <w:tcW w:w="3461" w:type="dxa"/>
            <w:shd w:val="clear" w:color="auto" w:fill="auto"/>
            <w:noWrap/>
          </w:tcPr>
          <w:p w14:paraId="659C72F9" w14:textId="77777777" w:rsidR="008D1E4A" w:rsidRDefault="008D1E4A" w:rsidP="00C620E0">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3DF398CB" w14:textId="77777777" w:rsidR="008D1E4A" w:rsidRPr="00EF5447" w:rsidRDefault="008D1E4A" w:rsidP="00C620E0">
            <w:pPr>
              <w:pStyle w:val="TAC"/>
              <w:rPr>
                <w:lang w:eastAsia="ja-JP"/>
              </w:rPr>
            </w:pPr>
          </w:p>
        </w:tc>
        <w:tc>
          <w:tcPr>
            <w:tcW w:w="3514" w:type="dxa"/>
          </w:tcPr>
          <w:p w14:paraId="45397186"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1A_n41A</w:t>
            </w:r>
          </w:p>
          <w:p w14:paraId="47C4E9FC" w14:textId="77777777" w:rsidR="008D1E4A" w:rsidRPr="00EF5447" w:rsidRDefault="008D1E4A" w:rsidP="00C620E0">
            <w:pPr>
              <w:pStyle w:val="TAC"/>
              <w:rPr>
                <w:lang w:eastAsia="ja-JP"/>
              </w:rPr>
            </w:pPr>
            <w:r w:rsidRPr="00B40B93">
              <w:rPr>
                <w:lang w:eastAsia="fi-FI"/>
              </w:rPr>
              <w:t>DC_</w:t>
            </w:r>
            <w:r w:rsidRPr="00B40B93">
              <w:rPr>
                <w:rFonts w:hint="eastAsia"/>
                <w:lang w:eastAsia="zh-CN"/>
              </w:rPr>
              <w:t>3A_n41A</w:t>
            </w:r>
          </w:p>
        </w:tc>
      </w:tr>
      <w:tr w:rsidR="008D1E4A" w:rsidRPr="00EF5447" w14:paraId="035B5308" w14:textId="77777777" w:rsidTr="00C620E0">
        <w:trPr>
          <w:trHeight w:val="187"/>
          <w:jc w:val="center"/>
        </w:trPr>
        <w:tc>
          <w:tcPr>
            <w:tcW w:w="3461" w:type="dxa"/>
            <w:shd w:val="clear" w:color="auto" w:fill="auto"/>
            <w:noWrap/>
          </w:tcPr>
          <w:p w14:paraId="120D6EE3" w14:textId="6C5B18C2" w:rsidR="008D1E4A" w:rsidRPr="00EF5447" w:rsidRDefault="008D1E4A" w:rsidP="00C620E0">
            <w:pPr>
              <w:pStyle w:val="TAC"/>
              <w:rPr>
                <w:lang w:eastAsia="ja-JP"/>
              </w:rPr>
            </w:pPr>
            <w:r>
              <w:rPr>
                <w:lang w:eastAsia="ja-JP"/>
              </w:rPr>
              <w:t>DC_1A-3A</w:t>
            </w:r>
            <w:ins w:id="69" w:author="Apple" w:date="2021-01-14T18:56:00Z">
              <w:r w:rsidR="00906207">
                <w:rPr>
                  <w:lang w:eastAsia="ja-JP"/>
                </w:rPr>
                <w:t>-</w:t>
              </w:r>
            </w:ins>
            <w:del w:id="70" w:author="Apple" w:date="2021-01-14T18:56:00Z">
              <w:r w:rsidDel="00906207">
                <w:rPr>
                  <w:lang w:eastAsia="ja-JP"/>
                </w:rPr>
                <w:delText>_</w:delText>
              </w:r>
            </w:del>
            <w:r>
              <w:rPr>
                <w:lang w:eastAsia="ja-JP"/>
              </w:rPr>
              <w:t>(n)41AA</w:t>
            </w:r>
          </w:p>
        </w:tc>
        <w:tc>
          <w:tcPr>
            <w:tcW w:w="3514" w:type="dxa"/>
          </w:tcPr>
          <w:p w14:paraId="2863BDC1" w14:textId="77777777" w:rsidR="008D1E4A" w:rsidRDefault="008D1E4A" w:rsidP="00C620E0">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5734CF0" w14:textId="77777777" w:rsidR="008D1E4A" w:rsidRPr="00EF5447" w:rsidRDefault="008D1E4A" w:rsidP="00C620E0">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D1E4A" w:rsidRPr="00EF5447" w14:paraId="1A1F523A" w14:textId="77777777" w:rsidTr="00C620E0">
        <w:trPr>
          <w:trHeight w:val="187"/>
          <w:jc w:val="center"/>
        </w:trPr>
        <w:tc>
          <w:tcPr>
            <w:tcW w:w="3461" w:type="dxa"/>
            <w:shd w:val="clear" w:color="auto" w:fill="auto"/>
            <w:noWrap/>
          </w:tcPr>
          <w:p w14:paraId="618D0417"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9E2CA4E" w14:textId="77777777" w:rsidR="008D1E4A" w:rsidRPr="00EF5447" w:rsidRDefault="008D1E4A" w:rsidP="00C620E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0C781E61"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7323571" w14:textId="77777777" w:rsidR="008D1E4A" w:rsidRDefault="008D1E4A" w:rsidP="00C620E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5C3937D2" w14:textId="77777777" w:rsidR="008D1E4A" w:rsidRPr="00EF5447" w:rsidRDefault="008D1E4A" w:rsidP="00C620E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70F89EE2" w14:textId="77777777" w:rsidTr="00C620E0">
        <w:trPr>
          <w:trHeight w:val="187"/>
          <w:jc w:val="center"/>
        </w:trPr>
        <w:tc>
          <w:tcPr>
            <w:tcW w:w="3461" w:type="dxa"/>
            <w:shd w:val="clear" w:color="auto" w:fill="auto"/>
            <w:noWrap/>
          </w:tcPr>
          <w:p w14:paraId="3EA233DE"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1A-3A-41A_n77A</w:t>
            </w:r>
          </w:p>
          <w:p w14:paraId="6FAC9959"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B83D308"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1A_n77A</w:t>
            </w:r>
          </w:p>
          <w:p w14:paraId="1B43C2BC"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3A_n77A</w:t>
            </w:r>
          </w:p>
          <w:p w14:paraId="11925E32" w14:textId="77777777" w:rsidR="008D1E4A" w:rsidRDefault="008D1E4A" w:rsidP="00C620E0">
            <w:pPr>
              <w:pStyle w:val="TAC"/>
              <w:rPr>
                <w:lang w:eastAsia="zh-CN"/>
              </w:rPr>
            </w:pPr>
            <w:r w:rsidRPr="00E062F1">
              <w:rPr>
                <w:lang w:eastAsia="ja-JP"/>
              </w:rPr>
              <w:t>DC</w:t>
            </w:r>
            <w:r w:rsidRPr="00E062F1">
              <w:t>_</w:t>
            </w:r>
            <w:r w:rsidRPr="00E062F1">
              <w:rPr>
                <w:lang w:eastAsia="ja-JP"/>
              </w:rPr>
              <w:t>41A_n77A</w:t>
            </w:r>
            <w:del w:id="71" w:author="Apple" w:date="2021-01-14T19:16:00Z">
              <w:r w:rsidDel="004C1D38">
                <w:rPr>
                  <w:rFonts w:hint="eastAsia"/>
                  <w:lang w:eastAsia="zh-CN"/>
                </w:rPr>
                <w:delText xml:space="preserve"> </w:delText>
              </w:r>
            </w:del>
          </w:p>
          <w:p w14:paraId="37346AF9" w14:textId="77777777" w:rsidR="008D1E4A" w:rsidRPr="00EF5447" w:rsidRDefault="008D1E4A" w:rsidP="00C620E0">
            <w:pPr>
              <w:pStyle w:val="TAC"/>
              <w:rPr>
                <w:rFonts w:eastAsia="Malgun Gothic"/>
                <w:lang w:eastAsia="ko-KR"/>
              </w:rPr>
            </w:pPr>
            <w:r w:rsidRPr="007870B7">
              <w:rPr>
                <w:rFonts w:eastAsia="Malgun Gothic"/>
                <w:lang w:eastAsia="zh-CN"/>
              </w:rPr>
              <w:t>DC_41C_n77A</w:t>
            </w:r>
          </w:p>
        </w:tc>
      </w:tr>
      <w:tr w:rsidR="008D1E4A" w:rsidRPr="00EF5447" w14:paraId="4AB41763" w14:textId="77777777" w:rsidTr="00C620E0">
        <w:trPr>
          <w:trHeight w:val="187"/>
          <w:jc w:val="center"/>
        </w:trPr>
        <w:tc>
          <w:tcPr>
            <w:tcW w:w="3461" w:type="dxa"/>
            <w:shd w:val="clear" w:color="auto" w:fill="auto"/>
            <w:noWrap/>
          </w:tcPr>
          <w:p w14:paraId="0CF4286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1A-3A-41A_n77(2A)</w:t>
            </w:r>
          </w:p>
          <w:p w14:paraId="0DBFE63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1A-3A-41C_n77(2A)</w:t>
            </w:r>
          </w:p>
        </w:tc>
        <w:tc>
          <w:tcPr>
            <w:tcW w:w="3514" w:type="dxa"/>
          </w:tcPr>
          <w:p w14:paraId="15EEC4AA"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03FB5F9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3A_n77A</w:t>
            </w:r>
          </w:p>
          <w:p w14:paraId="5D8ECF5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8D1E4A" w:rsidRPr="00EF5447" w14:paraId="065A1BD0" w14:textId="77777777" w:rsidTr="00C620E0">
        <w:trPr>
          <w:trHeight w:val="187"/>
          <w:jc w:val="center"/>
        </w:trPr>
        <w:tc>
          <w:tcPr>
            <w:tcW w:w="3461" w:type="dxa"/>
            <w:shd w:val="clear" w:color="auto" w:fill="auto"/>
            <w:noWrap/>
          </w:tcPr>
          <w:p w14:paraId="79F21D4F" w14:textId="77777777" w:rsidR="008D1E4A" w:rsidRPr="00EF5447" w:rsidRDefault="008D1E4A" w:rsidP="00C620E0">
            <w:pPr>
              <w:pStyle w:val="TAC"/>
              <w:rPr>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85B5290" w14:textId="77777777" w:rsidR="008D1E4A" w:rsidRPr="00EF5447" w:rsidRDefault="008D1E4A" w:rsidP="00C620E0">
            <w:pPr>
              <w:pStyle w:val="TAC"/>
            </w:pPr>
            <w:r w:rsidRPr="00EF5447">
              <w:t>DC_</w:t>
            </w:r>
            <w:r w:rsidRPr="00EF5447">
              <w:rPr>
                <w:lang w:eastAsia="zh-CN"/>
              </w:rPr>
              <w:t>1</w:t>
            </w:r>
            <w:r w:rsidRPr="00EF5447">
              <w:t>A_n41A</w:t>
            </w:r>
          </w:p>
          <w:p w14:paraId="427B49AF"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0EC6A395" w14:textId="77777777" w:rsidR="008D1E4A" w:rsidRPr="00EF5447" w:rsidRDefault="008D1E4A" w:rsidP="00C620E0">
            <w:pPr>
              <w:pStyle w:val="TAC"/>
            </w:pPr>
            <w:r w:rsidRPr="00EF5447">
              <w:t>DC_</w:t>
            </w:r>
            <w:r w:rsidRPr="00EF5447">
              <w:rPr>
                <w:lang w:eastAsia="zh-CN"/>
              </w:rPr>
              <w:t>3</w:t>
            </w:r>
            <w:r w:rsidRPr="00EF5447">
              <w:t>A_n41A</w:t>
            </w:r>
          </w:p>
          <w:p w14:paraId="757E38E8" w14:textId="77777777" w:rsidR="008D1E4A" w:rsidRPr="00EF5447" w:rsidRDefault="008D1E4A" w:rsidP="00C620E0">
            <w:pPr>
              <w:pStyle w:val="TAC"/>
              <w:rPr>
                <w:lang w:eastAsia="ja-JP"/>
              </w:rPr>
            </w:pPr>
            <w:r w:rsidRPr="00EF5447">
              <w:t>DC_</w:t>
            </w:r>
            <w:r w:rsidRPr="00EF5447">
              <w:rPr>
                <w:lang w:eastAsia="zh-CN"/>
              </w:rPr>
              <w:t>3</w:t>
            </w:r>
            <w:r w:rsidRPr="00EF5447">
              <w:t>A_n77A</w:t>
            </w:r>
          </w:p>
        </w:tc>
      </w:tr>
      <w:tr w:rsidR="008D1E4A" w:rsidRPr="00EF5447" w14:paraId="1ABB3395" w14:textId="77777777" w:rsidTr="00C620E0">
        <w:trPr>
          <w:trHeight w:val="187"/>
          <w:jc w:val="center"/>
        </w:trPr>
        <w:tc>
          <w:tcPr>
            <w:tcW w:w="3461" w:type="dxa"/>
            <w:shd w:val="clear" w:color="auto" w:fill="auto"/>
            <w:noWrap/>
          </w:tcPr>
          <w:p w14:paraId="49E9B40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1A-3A-41A_n78A</w:t>
            </w:r>
          </w:p>
          <w:p w14:paraId="25AC7CF6"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6542ABFA"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1A_n78A</w:t>
            </w:r>
          </w:p>
          <w:p w14:paraId="49CC8204"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3A_n78A</w:t>
            </w:r>
          </w:p>
          <w:p w14:paraId="45A4B862" w14:textId="77777777" w:rsidR="008D1E4A" w:rsidRDefault="008D1E4A" w:rsidP="00C620E0">
            <w:pPr>
              <w:pStyle w:val="TAC"/>
              <w:rPr>
                <w:lang w:eastAsia="zh-CN"/>
              </w:rPr>
            </w:pPr>
            <w:r w:rsidRPr="00E062F1">
              <w:rPr>
                <w:lang w:eastAsia="ja-JP"/>
              </w:rPr>
              <w:t>DC</w:t>
            </w:r>
            <w:r w:rsidRPr="00E062F1">
              <w:t>_</w:t>
            </w:r>
            <w:r w:rsidRPr="00E062F1">
              <w:rPr>
                <w:lang w:eastAsia="ja-JP"/>
              </w:rPr>
              <w:t>41A_n78A</w:t>
            </w:r>
            <w:del w:id="72" w:author="Apple" w:date="2021-01-14T19:16:00Z">
              <w:r w:rsidDel="004C1D38">
                <w:rPr>
                  <w:rFonts w:hint="eastAsia"/>
                  <w:lang w:eastAsia="zh-CN"/>
                </w:rPr>
                <w:delText xml:space="preserve"> </w:delText>
              </w:r>
            </w:del>
          </w:p>
          <w:p w14:paraId="5B4254C7" w14:textId="77777777" w:rsidR="008D1E4A" w:rsidRPr="00EF5447" w:rsidRDefault="008D1E4A" w:rsidP="00C620E0">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D1E4A" w:rsidRPr="00EF5447" w14:paraId="169DC28B" w14:textId="77777777" w:rsidTr="00C620E0">
        <w:trPr>
          <w:trHeight w:val="187"/>
          <w:jc w:val="center"/>
        </w:trPr>
        <w:tc>
          <w:tcPr>
            <w:tcW w:w="3461" w:type="dxa"/>
            <w:shd w:val="clear" w:color="auto" w:fill="auto"/>
            <w:noWrap/>
          </w:tcPr>
          <w:p w14:paraId="1AB69414" w14:textId="77777777" w:rsidR="008D1E4A" w:rsidRPr="00EF5447" w:rsidRDefault="008D1E4A" w:rsidP="00C620E0">
            <w:pPr>
              <w:pStyle w:val="TAC"/>
              <w:rPr>
                <w:lang w:eastAsia="ja-JP"/>
              </w:rPr>
            </w:pPr>
            <w:r w:rsidRPr="00EF5447">
              <w:rPr>
                <w:rFonts w:eastAsia="Malgun Gothic"/>
                <w:lang w:eastAsia="ko-KR"/>
              </w:rPr>
              <w:t>DC_1A-3A_n41A-n78A</w:t>
            </w:r>
          </w:p>
        </w:tc>
        <w:tc>
          <w:tcPr>
            <w:tcW w:w="3514" w:type="dxa"/>
          </w:tcPr>
          <w:p w14:paraId="695B788A" w14:textId="77777777" w:rsidR="008D1E4A" w:rsidRPr="00EF5447" w:rsidRDefault="008D1E4A" w:rsidP="00C620E0">
            <w:pPr>
              <w:pStyle w:val="TAC"/>
              <w:rPr>
                <w:rFonts w:eastAsia="Malgun Gothic"/>
                <w:lang w:eastAsia="ko-KR"/>
              </w:rPr>
            </w:pPr>
            <w:r w:rsidRPr="00EF5447">
              <w:rPr>
                <w:rFonts w:eastAsia="Malgun Gothic"/>
                <w:lang w:eastAsia="ko-KR"/>
              </w:rPr>
              <w:t>DC_1A_n41A</w:t>
            </w:r>
          </w:p>
          <w:p w14:paraId="752C2597"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39AAFB6E"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6F7C8240" w14:textId="77777777" w:rsidR="008D1E4A" w:rsidRPr="00EF5447" w:rsidRDefault="008D1E4A" w:rsidP="00C620E0">
            <w:pPr>
              <w:pStyle w:val="TAC"/>
              <w:rPr>
                <w:lang w:eastAsia="ja-JP"/>
              </w:rPr>
            </w:pPr>
            <w:r w:rsidRPr="00EF5447">
              <w:rPr>
                <w:rFonts w:eastAsia="Malgun Gothic"/>
                <w:lang w:eastAsia="ko-KR"/>
              </w:rPr>
              <w:t>DC_3A_n78A</w:t>
            </w:r>
          </w:p>
        </w:tc>
      </w:tr>
      <w:tr w:rsidR="008D1E4A" w:rsidRPr="00EF5447" w14:paraId="60A20C6D" w14:textId="77777777" w:rsidTr="00C620E0">
        <w:trPr>
          <w:trHeight w:val="187"/>
          <w:jc w:val="center"/>
        </w:trPr>
        <w:tc>
          <w:tcPr>
            <w:tcW w:w="3461" w:type="dxa"/>
            <w:shd w:val="clear" w:color="auto" w:fill="auto"/>
            <w:noWrap/>
          </w:tcPr>
          <w:p w14:paraId="3D3D1A8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1A-3A-41A_n78(2A)</w:t>
            </w:r>
          </w:p>
          <w:p w14:paraId="6C3054B5"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152E9A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37EA900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3A_n78A</w:t>
            </w:r>
          </w:p>
          <w:p w14:paraId="3CA4EAE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41A_n78A</w:t>
            </w:r>
          </w:p>
          <w:p w14:paraId="1DD3C7BB"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41C_n78A</w:t>
            </w:r>
          </w:p>
        </w:tc>
      </w:tr>
      <w:tr w:rsidR="008D1E4A" w:rsidRPr="00EF5447" w14:paraId="27741707" w14:textId="77777777" w:rsidTr="00C620E0">
        <w:trPr>
          <w:trHeight w:val="187"/>
          <w:jc w:val="center"/>
        </w:trPr>
        <w:tc>
          <w:tcPr>
            <w:tcW w:w="3461" w:type="dxa"/>
            <w:shd w:val="clear" w:color="auto" w:fill="auto"/>
            <w:noWrap/>
          </w:tcPr>
          <w:p w14:paraId="43C393FB"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1A-3A-41A_n79A</w:t>
            </w:r>
          </w:p>
          <w:p w14:paraId="4110CA9E"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3C39DF59"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133A2BE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3A_n79A</w:t>
            </w:r>
          </w:p>
          <w:p w14:paraId="39B31D34"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41A_n79A</w:t>
            </w:r>
          </w:p>
        </w:tc>
      </w:tr>
      <w:tr w:rsidR="008D1E4A" w:rsidRPr="00EF5447" w:rsidDel="00522FC8" w14:paraId="79C05249" w14:textId="77777777" w:rsidTr="00C620E0">
        <w:trPr>
          <w:trHeight w:val="187"/>
          <w:jc w:val="center"/>
        </w:trPr>
        <w:tc>
          <w:tcPr>
            <w:tcW w:w="3461" w:type="dxa"/>
            <w:shd w:val="clear" w:color="auto" w:fill="auto"/>
            <w:noWrap/>
          </w:tcPr>
          <w:p w14:paraId="2BA437CB"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1A-3A-42A_n77A</w:t>
            </w:r>
          </w:p>
          <w:p w14:paraId="55FD2ED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CFA4AD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1A-3A-42C_n77A</w:t>
            </w:r>
          </w:p>
          <w:p w14:paraId="5914F88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4906E7A" w14:textId="77777777" w:rsidR="008D1E4A" w:rsidRPr="00EF5447" w:rsidDel="00522FC8" w:rsidRDefault="008D1E4A" w:rsidP="00C620E0">
            <w:pPr>
              <w:pStyle w:val="TAC"/>
              <w:rPr>
                <w:lang w:eastAsia="fi-FI"/>
              </w:rPr>
            </w:pPr>
            <w:r w:rsidRPr="00EF5447">
              <w:rPr>
                <w:lang w:eastAsia="fi-FI"/>
              </w:rPr>
              <w:t>DC_1A-3A-42D_n77A</w:t>
            </w:r>
          </w:p>
        </w:tc>
        <w:tc>
          <w:tcPr>
            <w:tcW w:w="3514" w:type="dxa"/>
          </w:tcPr>
          <w:p w14:paraId="03EB00B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6986F70B"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3A_n77A</w:t>
            </w:r>
          </w:p>
        </w:tc>
      </w:tr>
      <w:tr w:rsidR="008D1E4A" w:rsidRPr="00EF5447" w:rsidDel="00522FC8" w14:paraId="1B4FB31E" w14:textId="77777777" w:rsidTr="00C620E0">
        <w:trPr>
          <w:trHeight w:val="187"/>
          <w:jc w:val="center"/>
        </w:trPr>
        <w:tc>
          <w:tcPr>
            <w:tcW w:w="3461" w:type="dxa"/>
            <w:shd w:val="clear" w:color="auto" w:fill="auto"/>
            <w:noWrap/>
          </w:tcPr>
          <w:p w14:paraId="6221ACEF" w14:textId="77777777" w:rsidR="008D1E4A" w:rsidRDefault="008D1E4A" w:rsidP="00C620E0">
            <w:pPr>
              <w:pStyle w:val="TAC"/>
              <w:rPr>
                <w:lang w:eastAsia="ja-JP"/>
              </w:rPr>
            </w:pPr>
            <w:r>
              <w:rPr>
                <w:lang w:eastAsia="ja-JP"/>
              </w:rPr>
              <w:t>DC</w:t>
            </w:r>
            <w:r>
              <w:t>_</w:t>
            </w:r>
            <w:r>
              <w:rPr>
                <w:lang w:eastAsia="ja-JP"/>
              </w:rPr>
              <w:t>1A-3A-42A_n77(2A)</w:t>
            </w:r>
          </w:p>
          <w:p w14:paraId="40F434C0" w14:textId="77777777" w:rsidR="008D1E4A" w:rsidRPr="00EF5447" w:rsidRDefault="008D1E4A" w:rsidP="00C620E0">
            <w:pPr>
              <w:pStyle w:val="TAC"/>
              <w:rPr>
                <w:lang w:eastAsia="ja-JP"/>
              </w:rPr>
            </w:pPr>
            <w:r>
              <w:rPr>
                <w:lang w:eastAsia="ja-JP"/>
              </w:rPr>
              <w:t>DC</w:t>
            </w:r>
            <w:r>
              <w:t>_</w:t>
            </w:r>
            <w:r>
              <w:rPr>
                <w:lang w:eastAsia="ja-JP"/>
              </w:rPr>
              <w:t>1A-3A-42C_n77(2A)</w:t>
            </w:r>
          </w:p>
        </w:tc>
        <w:tc>
          <w:tcPr>
            <w:tcW w:w="3514" w:type="dxa"/>
          </w:tcPr>
          <w:p w14:paraId="7398811D" w14:textId="77777777" w:rsidR="008D1E4A" w:rsidRDefault="008D1E4A" w:rsidP="00C620E0">
            <w:pPr>
              <w:pStyle w:val="TAC"/>
              <w:rPr>
                <w:lang w:eastAsia="ja-JP"/>
              </w:rPr>
            </w:pPr>
            <w:r>
              <w:rPr>
                <w:lang w:eastAsia="ja-JP"/>
              </w:rPr>
              <w:t>DC</w:t>
            </w:r>
            <w:r>
              <w:t>_</w:t>
            </w:r>
            <w:r>
              <w:rPr>
                <w:lang w:eastAsia="ja-JP"/>
              </w:rPr>
              <w:t>1A_n77A</w:t>
            </w:r>
          </w:p>
          <w:p w14:paraId="3C9E2DCC" w14:textId="77777777" w:rsidR="008D1E4A" w:rsidRPr="00EF5447" w:rsidRDefault="008D1E4A" w:rsidP="00C620E0">
            <w:pPr>
              <w:pStyle w:val="TAC"/>
              <w:rPr>
                <w:lang w:eastAsia="ja-JP"/>
              </w:rPr>
            </w:pPr>
            <w:r>
              <w:rPr>
                <w:lang w:eastAsia="ja-JP"/>
              </w:rPr>
              <w:t>DC</w:t>
            </w:r>
            <w:r>
              <w:t>_</w:t>
            </w:r>
            <w:r>
              <w:rPr>
                <w:lang w:eastAsia="ja-JP"/>
              </w:rPr>
              <w:t>3A_n77A</w:t>
            </w:r>
          </w:p>
        </w:tc>
      </w:tr>
      <w:tr w:rsidR="008D1E4A" w:rsidRPr="00EF5447" w:rsidDel="00522FC8" w14:paraId="2882E53D" w14:textId="77777777" w:rsidTr="00C620E0">
        <w:trPr>
          <w:trHeight w:val="187"/>
          <w:jc w:val="center"/>
        </w:trPr>
        <w:tc>
          <w:tcPr>
            <w:tcW w:w="3461" w:type="dxa"/>
            <w:shd w:val="clear" w:color="auto" w:fill="auto"/>
            <w:noWrap/>
          </w:tcPr>
          <w:p w14:paraId="5B974EBA"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1A-3A-42A_n78A</w:t>
            </w:r>
          </w:p>
          <w:p w14:paraId="56B424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7F05C1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1A-3A-42C_n78A</w:t>
            </w:r>
          </w:p>
          <w:p w14:paraId="3B09A44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7BEF8A3C" w14:textId="77777777" w:rsidR="008D1E4A" w:rsidRPr="00EF5447" w:rsidDel="00522FC8" w:rsidRDefault="008D1E4A" w:rsidP="00C620E0">
            <w:pPr>
              <w:pStyle w:val="TAC"/>
              <w:rPr>
                <w:lang w:eastAsia="fi-FI"/>
              </w:rPr>
            </w:pPr>
            <w:r w:rsidRPr="00EF5447">
              <w:rPr>
                <w:lang w:eastAsia="ja-JP"/>
              </w:rPr>
              <w:t>DC_1A-3A-42D_n78A</w:t>
            </w:r>
          </w:p>
        </w:tc>
        <w:tc>
          <w:tcPr>
            <w:tcW w:w="3514" w:type="dxa"/>
          </w:tcPr>
          <w:p w14:paraId="2F970F3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512F8EB7"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3A_n78A</w:t>
            </w:r>
          </w:p>
        </w:tc>
      </w:tr>
      <w:tr w:rsidR="008D1E4A" w:rsidRPr="00EF5447" w:rsidDel="00522FC8" w14:paraId="328E2D4E" w14:textId="77777777" w:rsidTr="00C620E0">
        <w:trPr>
          <w:trHeight w:val="187"/>
          <w:jc w:val="center"/>
        </w:trPr>
        <w:tc>
          <w:tcPr>
            <w:tcW w:w="3461" w:type="dxa"/>
            <w:shd w:val="clear" w:color="auto" w:fill="auto"/>
            <w:noWrap/>
          </w:tcPr>
          <w:p w14:paraId="40A1181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1A-3A-42A_n79A</w:t>
            </w:r>
          </w:p>
          <w:p w14:paraId="7F254C3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4EAE154"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1A-3A-42C_n79A</w:t>
            </w:r>
          </w:p>
          <w:p w14:paraId="51D348A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1961EA8" w14:textId="77777777" w:rsidR="008D1E4A" w:rsidRPr="00EF5447" w:rsidDel="00522FC8" w:rsidRDefault="008D1E4A" w:rsidP="00C620E0">
            <w:pPr>
              <w:pStyle w:val="TAC"/>
              <w:rPr>
                <w:lang w:eastAsia="fi-FI"/>
              </w:rPr>
            </w:pPr>
            <w:r w:rsidRPr="00EF5447">
              <w:rPr>
                <w:lang w:eastAsia="fi-FI"/>
              </w:rPr>
              <w:t>DC_1A-3A-42D_n79A</w:t>
            </w:r>
          </w:p>
        </w:tc>
        <w:tc>
          <w:tcPr>
            <w:tcW w:w="3514" w:type="dxa"/>
          </w:tcPr>
          <w:p w14:paraId="6722E88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413F402F"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3A_n79A</w:t>
            </w:r>
          </w:p>
        </w:tc>
      </w:tr>
      <w:tr w:rsidR="008D1E4A" w:rsidRPr="00EF5447" w:rsidDel="00522FC8" w14:paraId="1858D48D" w14:textId="77777777" w:rsidTr="00C620E0">
        <w:trPr>
          <w:trHeight w:val="187"/>
          <w:jc w:val="center"/>
        </w:trPr>
        <w:tc>
          <w:tcPr>
            <w:tcW w:w="3461" w:type="dxa"/>
            <w:shd w:val="clear" w:color="auto" w:fill="auto"/>
            <w:noWrap/>
          </w:tcPr>
          <w:p w14:paraId="136CE833" w14:textId="77777777" w:rsidR="008D1E4A" w:rsidRPr="00EF5447" w:rsidRDefault="008D1E4A" w:rsidP="00C620E0">
            <w:pPr>
              <w:pStyle w:val="TAC"/>
              <w:rPr>
                <w:lang w:eastAsia="ja-JP"/>
              </w:rPr>
            </w:pPr>
            <w:r w:rsidRPr="00EF5447">
              <w:rPr>
                <w:rFonts w:cs="Arial"/>
                <w:lang w:eastAsia="ko-KR"/>
              </w:rPr>
              <w:t>DC_1A-3A_n77A-n79A</w:t>
            </w:r>
          </w:p>
        </w:tc>
        <w:tc>
          <w:tcPr>
            <w:tcW w:w="3514" w:type="dxa"/>
          </w:tcPr>
          <w:p w14:paraId="54149E5B" w14:textId="77777777" w:rsidR="008D1E4A" w:rsidRPr="00EF5447" w:rsidRDefault="008D1E4A" w:rsidP="00C620E0">
            <w:pPr>
              <w:pStyle w:val="TAC"/>
              <w:rPr>
                <w:lang w:eastAsia="ko-KR"/>
              </w:rPr>
            </w:pPr>
            <w:r w:rsidRPr="00EF5447">
              <w:rPr>
                <w:lang w:eastAsia="ko-KR"/>
              </w:rPr>
              <w:t>DC_1A_n77A</w:t>
            </w:r>
          </w:p>
          <w:p w14:paraId="360BDAE2" w14:textId="77777777" w:rsidR="008D1E4A" w:rsidRPr="00EF5447" w:rsidRDefault="008D1E4A" w:rsidP="00C620E0">
            <w:pPr>
              <w:pStyle w:val="TAC"/>
              <w:rPr>
                <w:lang w:eastAsia="ko-KR"/>
              </w:rPr>
            </w:pPr>
            <w:r w:rsidRPr="00EF5447">
              <w:rPr>
                <w:lang w:eastAsia="ko-KR"/>
              </w:rPr>
              <w:t>DC_1A_n79A</w:t>
            </w:r>
          </w:p>
          <w:p w14:paraId="7FD8D110" w14:textId="77777777" w:rsidR="008D1E4A" w:rsidRPr="00EF5447" w:rsidRDefault="008D1E4A" w:rsidP="00C620E0">
            <w:pPr>
              <w:pStyle w:val="TAC"/>
              <w:rPr>
                <w:lang w:eastAsia="ko-KR"/>
              </w:rPr>
            </w:pPr>
            <w:r w:rsidRPr="00EF5447">
              <w:rPr>
                <w:lang w:eastAsia="ko-KR"/>
              </w:rPr>
              <w:t>DC_3A_n77A</w:t>
            </w:r>
          </w:p>
          <w:p w14:paraId="3BD93F29" w14:textId="77777777" w:rsidR="008D1E4A" w:rsidRPr="00EF5447" w:rsidRDefault="008D1E4A" w:rsidP="00C620E0">
            <w:pPr>
              <w:pStyle w:val="TAC"/>
              <w:rPr>
                <w:lang w:eastAsia="ja-JP"/>
              </w:rPr>
            </w:pPr>
            <w:r w:rsidRPr="00EF5447">
              <w:rPr>
                <w:lang w:eastAsia="ko-KR"/>
              </w:rPr>
              <w:t>DC_3A_n79A</w:t>
            </w:r>
          </w:p>
        </w:tc>
      </w:tr>
      <w:tr w:rsidR="008D1E4A" w:rsidRPr="00EF5447" w:rsidDel="00522FC8" w14:paraId="3C51B86C" w14:textId="77777777" w:rsidTr="00C620E0">
        <w:trPr>
          <w:trHeight w:val="187"/>
          <w:jc w:val="center"/>
        </w:trPr>
        <w:tc>
          <w:tcPr>
            <w:tcW w:w="3461" w:type="dxa"/>
            <w:shd w:val="clear" w:color="auto" w:fill="auto"/>
            <w:noWrap/>
          </w:tcPr>
          <w:p w14:paraId="22DED1BB" w14:textId="77777777" w:rsidR="008D1E4A" w:rsidRPr="00EF5447" w:rsidRDefault="008D1E4A" w:rsidP="00C620E0">
            <w:pPr>
              <w:pStyle w:val="TAC"/>
              <w:rPr>
                <w:lang w:eastAsia="ja-JP"/>
              </w:rPr>
            </w:pPr>
            <w:r w:rsidRPr="00EF5447">
              <w:rPr>
                <w:rFonts w:cs="Arial"/>
                <w:lang w:eastAsia="ko-KR"/>
              </w:rPr>
              <w:lastRenderedPageBreak/>
              <w:t>DC_1A-3A_n78A-n79A</w:t>
            </w:r>
          </w:p>
        </w:tc>
        <w:tc>
          <w:tcPr>
            <w:tcW w:w="3514" w:type="dxa"/>
          </w:tcPr>
          <w:p w14:paraId="5920C8BA" w14:textId="77777777" w:rsidR="008D1E4A" w:rsidRPr="00EF5447" w:rsidRDefault="008D1E4A" w:rsidP="00C620E0">
            <w:pPr>
              <w:pStyle w:val="TAC"/>
              <w:rPr>
                <w:lang w:eastAsia="ko-KR"/>
              </w:rPr>
            </w:pPr>
            <w:r w:rsidRPr="00EF5447">
              <w:rPr>
                <w:lang w:eastAsia="ko-KR"/>
              </w:rPr>
              <w:t>DC_1A_n78A</w:t>
            </w:r>
          </w:p>
          <w:p w14:paraId="59C16095" w14:textId="77777777" w:rsidR="008D1E4A" w:rsidRPr="00EF5447" w:rsidRDefault="008D1E4A" w:rsidP="00C620E0">
            <w:pPr>
              <w:pStyle w:val="TAC"/>
              <w:rPr>
                <w:lang w:eastAsia="ko-KR"/>
              </w:rPr>
            </w:pPr>
            <w:r w:rsidRPr="00EF5447">
              <w:rPr>
                <w:lang w:eastAsia="ko-KR"/>
              </w:rPr>
              <w:t>DC_1A_n79A</w:t>
            </w:r>
          </w:p>
          <w:p w14:paraId="6AA32C3D" w14:textId="77777777" w:rsidR="008D1E4A" w:rsidRPr="00EF5447" w:rsidRDefault="008D1E4A" w:rsidP="00C620E0">
            <w:pPr>
              <w:pStyle w:val="TAC"/>
              <w:rPr>
                <w:lang w:eastAsia="ko-KR"/>
              </w:rPr>
            </w:pPr>
            <w:r w:rsidRPr="00EF5447">
              <w:rPr>
                <w:lang w:eastAsia="ko-KR"/>
              </w:rPr>
              <w:t>DC_3A_n78A</w:t>
            </w:r>
          </w:p>
          <w:p w14:paraId="10E50085" w14:textId="77777777" w:rsidR="008D1E4A" w:rsidRPr="00EF5447" w:rsidRDefault="008D1E4A" w:rsidP="00C620E0">
            <w:pPr>
              <w:pStyle w:val="TAC"/>
              <w:rPr>
                <w:lang w:eastAsia="ja-JP"/>
              </w:rPr>
            </w:pPr>
            <w:r w:rsidRPr="00EF5447">
              <w:rPr>
                <w:lang w:eastAsia="ko-KR"/>
              </w:rPr>
              <w:t>DC_3A_n79A</w:t>
            </w:r>
          </w:p>
        </w:tc>
      </w:tr>
      <w:tr w:rsidR="008D1E4A" w:rsidRPr="00EF5447" w:rsidDel="00522FC8" w14:paraId="683273B7" w14:textId="77777777" w:rsidTr="00C620E0">
        <w:trPr>
          <w:trHeight w:val="187"/>
          <w:jc w:val="center"/>
        </w:trPr>
        <w:tc>
          <w:tcPr>
            <w:tcW w:w="3461" w:type="dxa"/>
            <w:shd w:val="clear" w:color="auto" w:fill="auto"/>
            <w:noWrap/>
          </w:tcPr>
          <w:p w14:paraId="261CD35D" w14:textId="77777777" w:rsidR="008D1E4A" w:rsidRPr="00EF5447" w:rsidRDefault="008D1E4A" w:rsidP="00C620E0">
            <w:pPr>
              <w:pStyle w:val="TAC"/>
              <w:rPr>
                <w:lang w:eastAsia="ja-JP"/>
              </w:rPr>
            </w:pPr>
            <w:r w:rsidRPr="00EF5447">
              <w:rPr>
                <w:rFonts w:cs="Arial"/>
                <w:kern w:val="2"/>
                <w:szCs w:val="24"/>
                <w:lang w:eastAsia="ja-JP"/>
              </w:rPr>
              <w:t>DC_1A-3A_SUL_n78A-n80A</w:t>
            </w:r>
          </w:p>
        </w:tc>
        <w:tc>
          <w:tcPr>
            <w:tcW w:w="3514" w:type="dxa"/>
          </w:tcPr>
          <w:p w14:paraId="3AE55F3E" w14:textId="77777777" w:rsidR="008D1E4A" w:rsidRPr="00EF5447" w:rsidRDefault="008D1E4A" w:rsidP="00C620E0">
            <w:pPr>
              <w:pStyle w:val="TAC"/>
              <w:rPr>
                <w:rFonts w:cs="Arial"/>
                <w:szCs w:val="18"/>
              </w:rPr>
            </w:pPr>
            <w:r w:rsidRPr="00EF5447">
              <w:rPr>
                <w:rFonts w:cs="Arial"/>
                <w:szCs w:val="18"/>
              </w:rPr>
              <w:t>DC_1A_n78A</w:t>
            </w:r>
          </w:p>
          <w:p w14:paraId="0C8399CE" w14:textId="77777777" w:rsidR="008D1E4A" w:rsidRPr="00EF5447" w:rsidRDefault="008D1E4A" w:rsidP="00C620E0">
            <w:pPr>
              <w:pStyle w:val="TAC"/>
              <w:rPr>
                <w:rFonts w:cs="Arial"/>
                <w:szCs w:val="18"/>
              </w:rPr>
            </w:pPr>
            <w:r w:rsidRPr="00EF5447">
              <w:rPr>
                <w:rFonts w:cs="Arial"/>
                <w:szCs w:val="18"/>
              </w:rPr>
              <w:t>DC_1A_n80A</w:t>
            </w:r>
          </w:p>
          <w:p w14:paraId="2FB023DE" w14:textId="77777777" w:rsidR="008D1E4A" w:rsidRPr="00EF5447" w:rsidRDefault="008D1E4A" w:rsidP="00C620E0">
            <w:pPr>
              <w:pStyle w:val="TAC"/>
              <w:rPr>
                <w:rFonts w:cs="Arial"/>
                <w:szCs w:val="18"/>
              </w:rPr>
            </w:pPr>
            <w:r w:rsidRPr="00EF5447">
              <w:rPr>
                <w:rFonts w:cs="Arial"/>
                <w:szCs w:val="18"/>
              </w:rPr>
              <w:t>DC_3A_n78A</w:t>
            </w:r>
          </w:p>
          <w:p w14:paraId="135CBFB0" w14:textId="77777777" w:rsidR="008D1E4A" w:rsidRPr="00EF5447" w:rsidRDefault="008D1E4A" w:rsidP="00C620E0">
            <w:pPr>
              <w:pStyle w:val="TAC"/>
              <w:rPr>
                <w:rFonts w:cs="Arial"/>
                <w:szCs w:val="18"/>
              </w:rPr>
            </w:pPr>
            <w:r w:rsidRPr="00EF5447">
              <w:rPr>
                <w:rFonts w:cs="Arial"/>
                <w:szCs w:val="18"/>
              </w:rPr>
              <w:t>DC_3A_n80A_ULSUP-TDM_n78A</w:t>
            </w:r>
          </w:p>
        </w:tc>
      </w:tr>
      <w:tr w:rsidR="008D1E4A" w:rsidRPr="00EF5447" w14:paraId="0A6A033F" w14:textId="77777777" w:rsidTr="00C620E0">
        <w:trPr>
          <w:trHeight w:val="187"/>
          <w:jc w:val="center"/>
        </w:trPr>
        <w:tc>
          <w:tcPr>
            <w:tcW w:w="3461" w:type="dxa"/>
            <w:shd w:val="clear" w:color="auto" w:fill="auto"/>
            <w:noWrap/>
          </w:tcPr>
          <w:p w14:paraId="728E16D5" w14:textId="77777777" w:rsidR="008D1E4A" w:rsidRDefault="008D1E4A" w:rsidP="00C620E0">
            <w:pPr>
              <w:pStyle w:val="TAC"/>
              <w:rPr>
                <w:lang w:eastAsia="zh-CN"/>
              </w:rPr>
            </w:pPr>
            <w:r w:rsidRPr="00E062F1">
              <w:rPr>
                <w:lang w:eastAsia="fi-FI"/>
              </w:rPr>
              <w:t>DC_1A-5A-7A_n78A</w:t>
            </w:r>
          </w:p>
          <w:p w14:paraId="500EE409" w14:textId="77777777" w:rsidR="008D1E4A" w:rsidRPr="00EF5447" w:rsidRDefault="008D1E4A" w:rsidP="00C620E0">
            <w:pPr>
              <w:pStyle w:val="TAC"/>
              <w:rPr>
                <w:lang w:eastAsia="fi-FI"/>
              </w:rPr>
            </w:pPr>
            <w:r w:rsidRPr="00F27F4E">
              <w:rPr>
                <w:lang w:eastAsia="zh-CN"/>
              </w:rPr>
              <w:t>DC_1A-5A-7A_n78C</w:t>
            </w:r>
          </w:p>
        </w:tc>
        <w:tc>
          <w:tcPr>
            <w:tcW w:w="3514" w:type="dxa"/>
          </w:tcPr>
          <w:p w14:paraId="664F1472" w14:textId="77777777" w:rsidR="008D1E4A" w:rsidRPr="00EF5447" w:rsidRDefault="008D1E4A" w:rsidP="00C620E0">
            <w:pPr>
              <w:pStyle w:val="TAC"/>
              <w:rPr>
                <w:lang w:eastAsia="fi-FI"/>
              </w:rPr>
            </w:pPr>
            <w:r w:rsidRPr="00EF5447">
              <w:rPr>
                <w:lang w:eastAsia="fi-FI"/>
              </w:rPr>
              <w:t>DC_1A_n78A</w:t>
            </w:r>
          </w:p>
          <w:p w14:paraId="02D037D4" w14:textId="77777777" w:rsidR="008D1E4A" w:rsidRPr="00EF5447" w:rsidRDefault="008D1E4A" w:rsidP="00C620E0">
            <w:pPr>
              <w:pStyle w:val="TAC"/>
              <w:rPr>
                <w:lang w:eastAsia="fi-FI"/>
              </w:rPr>
            </w:pPr>
            <w:r w:rsidRPr="00EF5447">
              <w:rPr>
                <w:lang w:eastAsia="fi-FI"/>
              </w:rPr>
              <w:t>DC_5A_n78A</w:t>
            </w:r>
          </w:p>
          <w:p w14:paraId="08FA6E66" w14:textId="77777777" w:rsidR="008D1E4A" w:rsidRPr="00EF5447" w:rsidRDefault="008D1E4A" w:rsidP="00C620E0">
            <w:pPr>
              <w:pStyle w:val="TAC"/>
              <w:rPr>
                <w:lang w:eastAsia="fi-FI"/>
              </w:rPr>
            </w:pPr>
            <w:r w:rsidRPr="00EF5447">
              <w:rPr>
                <w:lang w:eastAsia="fi-FI"/>
              </w:rPr>
              <w:t>DC_7A_n78A</w:t>
            </w:r>
          </w:p>
        </w:tc>
      </w:tr>
      <w:tr w:rsidR="008D1E4A" w:rsidRPr="00EF5447" w14:paraId="56F497E9" w14:textId="77777777" w:rsidTr="00C620E0">
        <w:trPr>
          <w:trHeight w:val="187"/>
          <w:jc w:val="center"/>
        </w:trPr>
        <w:tc>
          <w:tcPr>
            <w:tcW w:w="3461" w:type="dxa"/>
            <w:shd w:val="clear" w:color="auto" w:fill="auto"/>
            <w:noWrap/>
          </w:tcPr>
          <w:p w14:paraId="200B373C" w14:textId="77777777" w:rsidR="008D1E4A" w:rsidRDefault="008D1E4A" w:rsidP="00C620E0">
            <w:pPr>
              <w:pStyle w:val="TAC"/>
              <w:rPr>
                <w:lang w:eastAsia="zh-CN"/>
              </w:rPr>
            </w:pPr>
            <w:r w:rsidRPr="00E062F1">
              <w:rPr>
                <w:lang w:eastAsia="fi-FI"/>
              </w:rPr>
              <w:t>DC_1A-5A-7A-7A_n78A</w:t>
            </w:r>
          </w:p>
          <w:p w14:paraId="6952BB95" w14:textId="77777777" w:rsidR="008D1E4A" w:rsidRPr="00EF5447" w:rsidRDefault="008D1E4A" w:rsidP="00C620E0">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5F344AF" w14:textId="77777777" w:rsidR="008D1E4A" w:rsidRPr="00EF5447" w:rsidRDefault="008D1E4A" w:rsidP="00C620E0">
            <w:pPr>
              <w:pStyle w:val="TAC"/>
              <w:rPr>
                <w:lang w:eastAsia="fi-FI"/>
              </w:rPr>
            </w:pPr>
            <w:r w:rsidRPr="00EF5447">
              <w:rPr>
                <w:lang w:eastAsia="fi-FI"/>
              </w:rPr>
              <w:t>DC_1A_n78A</w:t>
            </w:r>
          </w:p>
          <w:p w14:paraId="009EA33A" w14:textId="77777777" w:rsidR="008D1E4A" w:rsidRPr="00EF5447" w:rsidRDefault="008D1E4A" w:rsidP="00C620E0">
            <w:pPr>
              <w:pStyle w:val="TAC"/>
              <w:rPr>
                <w:lang w:eastAsia="fi-FI"/>
              </w:rPr>
            </w:pPr>
            <w:r w:rsidRPr="00EF5447">
              <w:rPr>
                <w:lang w:eastAsia="fi-FI"/>
              </w:rPr>
              <w:t>DC_5A_n78A</w:t>
            </w:r>
          </w:p>
          <w:p w14:paraId="60E89DA4" w14:textId="77777777" w:rsidR="008D1E4A" w:rsidRPr="00EF5447" w:rsidRDefault="008D1E4A" w:rsidP="00C620E0">
            <w:pPr>
              <w:pStyle w:val="TAC"/>
              <w:rPr>
                <w:lang w:eastAsia="fi-FI"/>
              </w:rPr>
            </w:pPr>
            <w:r w:rsidRPr="00EF5447">
              <w:rPr>
                <w:lang w:eastAsia="fi-FI"/>
              </w:rPr>
              <w:t>DC_7A_n78A</w:t>
            </w:r>
          </w:p>
        </w:tc>
      </w:tr>
      <w:tr w:rsidR="008D1E4A" w:rsidRPr="00EF5447" w14:paraId="6EC6F0E2" w14:textId="77777777" w:rsidTr="00C620E0">
        <w:trPr>
          <w:trHeight w:val="187"/>
          <w:jc w:val="center"/>
        </w:trPr>
        <w:tc>
          <w:tcPr>
            <w:tcW w:w="3461" w:type="dxa"/>
            <w:shd w:val="clear" w:color="auto" w:fill="auto"/>
            <w:noWrap/>
          </w:tcPr>
          <w:p w14:paraId="0074AA34" w14:textId="77777777" w:rsidR="008D1E4A" w:rsidRPr="00EF5447" w:rsidRDefault="008D1E4A" w:rsidP="00C620E0">
            <w:pPr>
              <w:pStyle w:val="TAC"/>
              <w:rPr>
                <w:lang w:eastAsia="fi-FI"/>
              </w:rPr>
            </w:pPr>
            <w:r w:rsidRPr="00EF5447">
              <w:rPr>
                <w:noProof/>
                <w:kern w:val="2"/>
                <w:lang w:eastAsia="zh-CN"/>
              </w:rPr>
              <w:t>DC_1A-5A-41A_n79A</w:t>
            </w:r>
          </w:p>
        </w:tc>
        <w:tc>
          <w:tcPr>
            <w:tcW w:w="3514" w:type="dxa"/>
          </w:tcPr>
          <w:p w14:paraId="16B2373A" w14:textId="77777777" w:rsidR="008D1E4A" w:rsidRPr="00EF5447" w:rsidRDefault="008D1E4A" w:rsidP="00C620E0">
            <w:pPr>
              <w:pStyle w:val="TAC"/>
              <w:rPr>
                <w:noProof/>
                <w:kern w:val="2"/>
                <w:lang w:eastAsia="zh-CN"/>
              </w:rPr>
            </w:pPr>
            <w:r w:rsidRPr="00EF5447">
              <w:rPr>
                <w:noProof/>
                <w:kern w:val="2"/>
                <w:lang w:eastAsia="zh-CN"/>
              </w:rPr>
              <w:t>DC_1A_n79A</w:t>
            </w:r>
          </w:p>
          <w:p w14:paraId="4DFD7799" w14:textId="77777777" w:rsidR="008D1E4A" w:rsidRPr="00EF5447" w:rsidRDefault="008D1E4A" w:rsidP="00C620E0">
            <w:pPr>
              <w:pStyle w:val="TAC"/>
              <w:rPr>
                <w:noProof/>
                <w:lang w:eastAsia="zh-CN"/>
              </w:rPr>
            </w:pPr>
            <w:r w:rsidRPr="00EF5447">
              <w:rPr>
                <w:noProof/>
                <w:lang w:eastAsia="zh-CN"/>
              </w:rPr>
              <w:t>DC_5A_n79A</w:t>
            </w:r>
          </w:p>
          <w:p w14:paraId="0FE21186" w14:textId="77777777" w:rsidR="008D1E4A" w:rsidRPr="00EF5447" w:rsidRDefault="008D1E4A" w:rsidP="00C620E0">
            <w:pPr>
              <w:pStyle w:val="TAC"/>
              <w:rPr>
                <w:lang w:eastAsia="fi-FI"/>
              </w:rPr>
            </w:pPr>
            <w:r w:rsidRPr="00EF5447">
              <w:rPr>
                <w:noProof/>
                <w:lang w:eastAsia="zh-CN"/>
              </w:rPr>
              <w:t>DC_41A_n79A</w:t>
            </w:r>
          </w:p>
        </w:tc>
      </w:tr>
      <w:tr w:rsidR="008D1E4A" w:rsidRPr="00EF5447" w14:paraId="013B87B9" w14:textId="77777777" w:rsidTr="00C620E0">
        <w:trPr>
          <w:trHeight w:val="187"/>
          <w:jc w:val="center"/>
        </w:trPr>
        <w:tc>
          <w:tcPr>
            <w:tcW w:w="3461" w:type="dxa"/>
            <w:shd w:val="clear" w:color="auto" w:fill="auto"/>
            <w:noWrap/>
          </w:tcPr>
          <w:p w14:paraId="6113F893" w14:textId="77777777" w:rsidR="008D1E4A" w:rsidRPr="00EF5447" w:rsidRDefault="008D1E4A" w:rsidP="00C620E0">
            <w:pPr>
              <w:pStyle w:val="TAC"/>
              <w:rPr>
                <w:noProof/>
                <w:kern w:val="2"/>
                <w:lang w:eastAsia="zh-CN"/>
              </w:rPr>
            </w:pPr>
            <w:r w:rsidRPr="00EF5447">
              <w:rPr>
                <w:lang w:eastAsia="zh-CN"/>
              </w:rPr>
              <w:t>DC_1A-7A_n3A-n78A</w:t>
            </w:r>
          </w:p>
        </w:tc>
        <w:tc>
          <w:tcPr>
            <w:tcW w:w="3514" w:type="dxa"/>
          </w:tcPr>
          <w:p w14:paraId="5633FD96" w14:textId="77777777" w:rsidR="008D1E4A" w:rsidRPr="00EF5447" w:rsidRDefault="008D1E4A" w:rsidP="00C620E0">
            <w:pPr>
              <w:pStyle w:val="TAC"/>
              <w:rPr>
                <w:lang w:eastAsia="zh-CN"/>
              </w:rPr>
            </w:pPr>
            <w:r w:rsidRPr="00EF5447">
              <w:rPr>
                <w:lang w:eastAsia="zh-CN"/>
              </w:rPr>
              <w:t>DC_1A_n3A</w:t>
            </w:r>
          </w:p>
          <w:p w14:paraId="239449B2" w14:textId="77777777" w:rsidR="008D1E4A" w:rsidRPr="00EF5447" w:rsidRDefault="008D1E4A" w:rsidP="00C620E0">
            <w:pPr>
              <w:pStyle w:val="TAC"/>
              <w:rPr>
                <w:lang w:eastAsia="zh-CN"/>
              </w:rPr>
            </w:pPr>
            <w:r w:rsidRPr="00EF5447">
              <w:rPr>
                <w:lang w:eastAsia="zh-CN"/>
              </w:rPr>
              <w:t>DC_1A_n78A</w:t>
            </w:r>
          </w:p>
          <w:p w14:paraId="0ADC0237" w14:textId="77777777" w:rsidR="008D1E4A" w:rsidRPr="00EF5447" w:rsidRDefault="008D1E4A" w:rsidP="00C620E0">
            <w:pPr>
              <w:pStyle w:val="TAC"/>
              <w:rPr>
                <w:lang w:eastAsia="zh-CN"/>
              </w:rPr>
            </w:pPr>
            <w:r w:rsidRPr="00EF5447">
              <w:rPr>
                <w:lang w:eastAsia="zh-CN"/>
              </w:rPr>
              <w:t>DC_7A_n3A</w:t>
            </w:r>
          </w:p>
          <w:p w14:paraId="354DB593" w14:textId="77777777" w:rsidR="008D1E4A" w:rsidRPr="00EF5447" w:rsidRDefault="008D1E4A" w:rsidP="00C620E0">
            <w:pPr>
              <w:pStyle w:val="TAC"/>
              <w:rPr>
                <w:noProof/>
                <w:kern w:val="2"/>
                <w:lang w:eastAsia="zh-CN"/>
              </w:rPr>
            </w:pPr>
            <w:r w:rsidRPr="00EF5447">
              <w:rPr>
                <w:lang w:eastAsia="zh-CN"/>
              </w:rPr>
              <w:t>DC_7A_n78A</w:t>
            </w:r>
          </w:p>
        </w:tc>
      </w:tr>
      <w:tr w:rsidR="008D1E4A" w:rsidRPr="00EF5447" w14:paraId="1F31744A" w14:textId="77777777" w:rsidTr="00C620E0">
        <w:trPr>
          <w:trHeight w:val="187"/>
          <w:jc w:val="center"/>
        </w:trPr>
        <w:tc>
          <w:tcPr>
            <w:tcW w:w="3461" w:type="dxa"/>
            <w:shd w:val="clear" w:color="auto" w:fill="auto"/>
            <w:noWrap/>
          </w:tcPr>
          <w:p w14:paraId="63D263FA" w14:textId="77777777" w:rsidR="008D1E4A" w:rsidRPr="00EF5447" w:rsidRDefault="008D1E4A" w:rsidP="00C620E0">
            <w:pPr>
              <w:pStyle w:val="TAC"/>
              <w:rPr>
                <w:lang w:eastAsia="zh-CN"/>
              </w:rPr>
            </w:pPr>
            <w:r w:rsidRPr="00EF5447">
              <w:rPr>
                <w:lang w:eastAsia="zh-CN"/>
              </w:rPr>
              <w:t>DC_1A-7A_n5A-n78A</w:t>
            </w:r>
          </w:p>
          <w:p w14:paraId="19524843" w14:textId="77777777" w:rsidR="008D1E4A" w:rsidRPr="00EF5447" w:rsidRDefault="008D1E4A" w:rsidP="00C620E0">
            <w:pPr>
              <w:pStyle w:val="TAC"/>
              <w:rPr>
                <w:noProof/>
                <w:kern w:val="2"/>
                <w:lang w:eastAsia="zh-CN"/>
              </w:rPr>
            </w:pPr>
            <w:r w:rsidRPr="00EF5447">
              <w:rPr>
                <w:lang w:eastAsia="zh-CN"/>
              </w:rPr>
              <w:t>DC_1A-7C_n5A-n78A</w:t>
            </w:r>
          </w:p>
        </w:tc>
        <w:tc>
          <w:tcPr>
            <w:tcW w:w="3514" w:type="dxa"/>
          </w:tcPr>
          <w:p w14:paraId="04AAFA80" w14:textId="77777777" w:rsidR="008D1E4A" w:rsidRPr="00EF5447" w:rsidRDefault="008D1E4A" w:rsidP="00C620E0">
            <w:pPr>
              <w:pStyle w:val="TAC"/>
              <w:rPr>
                <w:lang w:eastAsia="zh-CN"/>
              </w:rPr>
            </w:pPr>
            <w:r w:rsidRPr="00EF5447">
              <w:rPr>
                <w:lang w:eastAsia="zh-CN"/>
              </w:rPr>
              <w:t>DC_1A_n5A</w:t>
            </w:r>
          </w:p>
          <w:p w14:paraId="2E58B0E8" w14:textId="77777777" w:rsidR="008D1E4A" w:rsidRPr="00EF5447" w:rsidRDefault="008D1E4A" w:rsidP="00C620E0">
            <w:pPr>
              <w:pStyle w:val="TAC"/>
              <w:rPr>
                <w:lang w:eastAsia="zh-CN"/>
              </w:rPr>
            </w:pPr>
            <w:r w:rsidRPr="00EF5447">
              <w:rPr>
                <w:lang w:eastAsia="zh-CN"/>
              </w:rPr>
              <w:t>DC_1A_n78A</w:t>
            </w:r>
          </w:p>
          <w:p w14:paraId="1B8774CC" w14:textId="77777777" w:rsidR="008D1E4A" w:rsidRPr="00EF5447" w:rsidRDefault="008D1E4A" w:rsidP="00C620E0">
            <w:pPr>
              <w:pStyle w:val="TAC"/>
              <w:rPr>
                <w:lang w:eastAsia="zh-CN"/>
              </w:rPr>
            </w:pPr>
            <w:r w:rsidRPr="00EF5447">
              <w:rPr>
                <w:lang w:eastAsia="zh-CN"/>
              </w:rPr>
              <w:t>DC_7A_n5A</w:t>
            </w:r>
          </w:p>
          <w:p w14:paraId="369878A6" w14:textId="77777777" w:rsidR="008D1E4A" w:rsidRPr="00EF5447" w:rsidRDefault="008D1E4A" w:rsidP="00C620E0">
            <w:pPr>
              <w:pStyle w:val="TAC"/>
              <w:rPr>
                <w:lang w:eastAsia="zh-CN"/>
              </w:rPr>
            </w:pPr>
            <w:r w:rsidRPr="00EF5447">
              <w:rPr>
                <w:lang w:eastAsia="zh-CN"/>
              </w:rPr>
              <w:t>DC_7A_n78A</w:t>
            </w:r>
          </w:p>
          <w:p w14:paraId="1259372C" w14:textId="77777777" w:rsidR="008D1E4A" w:rsidRPr="00EF5447" w:rsidRDefault="008D1E4A" w:rsidP="00C620E0">
            <w:pPr>
              <w:pStyle w:val="TAC"/>
              <w:rPr>
                <w:lang w:eastAsia="zh-CN"/>
              </w:rPr>
            </w:pPr>
            <w:r w:rsidRPr="00EF5447">
              <w:rPr>
                <w:lang w:eastAsia="zh-CN"/>
              </w:rPr>
              <w:t>DC_7C_n5A</w:t>
            </w:r>
          </w:p>
          <w:p w14:paraId="03A655AD" w14:textId="77777777" w:rsidR="008D1E4A" w:rsidRPr="00EF5447" w:rsidRDefault="008D1E4A" w:rsidP="00C620E0">
            <w:pPr>
              <w:pStyle w:val="TAC"/>
              <w:rPr>
                <w:noProof/>
                <w:kern w:val="2"/>
                <w:lang w:eastAsia="zh-CN"/>
              </w:rPr>
            </w:pPr>
            <w:r w:rsidRPr="00EF5447">
              <w:rPr>
                <w:lang w:eastAsia="zh-CN"/>
              </w:rPr>
              <w:t>DC_7C_n78A</w:t>
            </w:r>
          </w:p>
        </w:tc>
      </w:tr>
      <w:tr w:rsidR="008D1E4A" w:rsidRPr="00EF5447" w14:paraId="5D12291F" w14:textId="77777777" w:rsidTr="00C620E0">
        <w:trPr>
          <w:trHeight w:val="187"/>
          <w:jc w:val="center"/>
        </w:trPr>
        <w:tc>
          <w:tcPr>
            <w:tcW w:w="3461" w:type="dxa"/>
            <w:shd w:val="clear" w:color="auto" w:fill="auto"/>
            <w:noWrap/>
          </w:tcPr>
          <w:p w14:paraId="4746F554" w14:textId="77777777" w:rsidR="008D1E4A" w:rsidRPr="00EF5447" w:rsidRDefault="008D1E4A" w:rsidP="00C620E0">
            <w:pPr>
              <w:pStyle w:val="TAC"/>
              <w:rPr>
                <w:lang w:eastAsia="zh-CN"/>
              </w:rPr>
            </w:pPr>
            <w:r w:rsidRPr="00EF5447">
              <w:rPr>
                <w:lang w:eastAsia="ja-JP"/>
              </w:rPr>
              <w:t>DC_1A-7A-8A_n3A</w:t>
            </w:r>
          </w:p>
        </w:tc>
        <w:tc>
          <w:tcPr>
            <w:tcW w:w="3514" w:type="dxa"/>
          </w:tcPr>
          <w:p w14:paraId="083E6512"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CB816F0" w14:textId="77777777" w:rsidR="008D1E4A" w:rsidRPr="00EF5447" w:rsidRDefault="008D1E4A" w:rsidP="00C620E0">
            <w:pPr>
              <w:pStyle w:val="TAC"/>
              <w:rPr>
                <w:lang w:eastAsia="ja-JP"/>
              </w:rPr>
            </w:pPr>
            <w:r w:rsidRPr="00EF5447">
              <w:rPr>
                <w:lang w:eastAsia="fi-FI"/>
              </w:rPr>
              <w:t>DC_7A_</w:t>
            </w:r>
            <w:r w:rsidRPr="00EF5447">
              <w:rPr>
                <w:lang w:eastAsia="ja-JP"/>
              </w:rPr>
              <w:t>n3A</w:t>
            </w:r>
          </w:p>
          <w:p w14:paraId="1D54E642" w14:textId="77777777" w:rsidR="008D1E4A" w:rsidRPr="00EF5447" w:rsidRDefault="008D1E4A" w:rsidP="00C620E0">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D1E4A" w:rsidRPr="00EF5447" w14:paraId="1F149FD0" w14:textId="77777777" w:rsidTr="00C620E0">
        <w:trPr>
          <w:trHeight w:val="187"/>
          <w:jc w:val="center"/>
        </w:trPr>
        <w:tc>
          <w:tcPr>
            <w:tcW w:w="3461" w:type="dxa"/>
            <w:shd w:val="clear" w:color="auto" w:fill="auto"/>
            <w:noWrap/>
          </w:tcPr>
          <w:p w14:paraId="1CC07E7A" w14:textId="77777777" w:rsidR="008D1E4A" w:rsidRPr="00EF5447" w:rsidRDefault="008D1E4A" w:rsidP="00C620E0">
            <w:pPr>
              <w:pStyle w:val="TAC"/>
              <w:rPr>
                <w:lang w:eastAsia="ja-JP"/>
              </w:rPr>
            </w:pPr>
            <w:r w:rsidRPr="00C25292">
              <w:rPr>
                <w:lang w:val="fi-FI" w:eastAsia="fi-FI"/>
              </w:rPr>
              <w:t>DC_1A-7A-8A_n28A</w:t>
            </w:r>
          </w:p>
        </w:tc>
        <w:tc>
          <w:tcPr>
            <w:tcW w:w="3514" w:type="dxa"/>
          </w:tcPr>
          <w:p w14:paraId="1FC0DD99" w14:textId="77777777" w:rsidR="008D1E4A" w:rsidRDefault="008D1E4A" w:rsidP="00C620E0">
            <w:pPr>
              <w:pStyle w:val="TAC"/>
              <w:rPr>
                <w:rFonts w:cs="Arial"/>
                <w:color w:val="000000"/>
                <w:szCs w:val="18"/>
              </w:rPr>
            </w:pPr>
            <w:r>
              <w:rPr>
                <w:rFonts w:cs="Arial"/>
                <w:color w:val="000000"/>
                <w:szCs w:val="18"/>
              </w:rPr>
              <w:t>DC_1A_n28A</w:t>
            </w:r>
          </w:p>
          <w:p w14:paraId="4501F0CD" w14:textId="77777777" w:rsidR="008D1E4A" w:rsidRDefault="008D1E4A" w:rsidP="00C620E0">
            <w:pPr>
              <w:pStyle w:val="TAC"/>
              <w:rPr>
                <w:rFonts w:cs="Arial"/>
                <w:color w:val="000000"/>
                <w:szCs w:val="18"/>
              </w:rPr>
            </w:pPr>
            <w:r>
              <w:rPr>
                <w:rFonts w:cs="Arial"/>
                <w:color w:val="000000"/>
                <w:szCs w:val="18"/>
              </w:rPr>
              <w:t>DC_7A_n28A</w:t>
            </w:r>
          </w:p>
          <w:p w14:paraId="767FC77B" w14:textId="77777777" w:rsidR="008D1E4A" w:rsidRPr="00EF5447" w:rsidRDefault="008D1E4A" w:rsidP="00C620E0">
            <w:pPr>
              <w:pStyle w:val="TAC"/>
              <w:rPr>
                <w:lang w:eastAsia="fi-FI"/>
              </w:rPr>
            </w:pPr>
            <w:r>
              <w:rPr>
                <w:rFonts w:cs="Arial"/>
                <w:color w:val="000000"/>
                <w:szCs w:val="18"/>
              </w:rPr>
              <w:t>DC_8A_n28A</w:t>
            </w:r>
          </w:p>
        </w:tc>
      </w:tr>
      <w:tr w:rsidR="008D1E4A" w:rsidRPr="00EF5447" w14:paraId="01A00CB8" w14:textId="77777777" w:rsidTr="00C620E0">
        <w:trPr>
          <w:trHeight w:val="187"/>
          <w:jc w:val="center"/>
        </w:trPr>
        <w:tc>
          <w:tcPr>
            <w:tcW w:w="3461" w:type="dxa"/>
            <w:shd w:val="clear" w:color="auto" w:fill="auto"/>
            <w:noWrap/>
          </w:tcPr>
          <w:p w14:paraId="7543B837" w14:textId="77777777" w:rsidR="008D1E4A" w:rsidRPr="00EF5447" w:rsidRDefault="008D1E4A" w:rsidP="00C620E0">
            <w:pPr>
              <w:pStyle w:val="TAC"/>
              <w:rPr>
                <w:lang w:eastAsia="zh-CN"/>
              </w:rPr>
            </w:pPr>
            <w:r w:rsidRPr="00EF5447">
              <w:rPr>
                <w:rFonts w:eastAsia="Malgun Gothic" w:cs="Arial"/>
                <w:szCs w:val="18"/>
                <w:lang w:eastAsia="ko-KR"/>
              </w:rPr>
              <w:t>DC_1A-7A_n7A-n78A</w:t>
            </w:r>
          </w:p>
        </w:tc>
        <w:tc>
          <w:tcPr>
            <w:tcW w:w="3514" w:type="dxa"/>
          </w:tcPr>
          <w:p w14:paraId="41FF0506" w14:textId="77777777" w:rsidR="008D1E4A" w:rsidRPr="00EF5447" w:rsidRDefault="008D1E4A" w:rsidP="00C620E0">
            <w:pPr>
              <w:pStyle w:val="TAC"/>
              <w:rPr>
                <w:rFonts w:cs="Arial"/>
                <w:lang w:eastAsia="zh-CN"/>
              </w:rPr>
            </w:pPr>
            <w:r w:rsidRPr="00EF5447">
              <w:rPr>
                <w:rFonts w:cs="Arial"/>
                <w:lang w:eastAsia="zh-CN"/>
              </w:rPr>
              <w:t>DC_1A_n7A</w:t>
            </w:r>
          </w:p>
          <w:p w14:paraId="6F709882"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4D97B18E" w14:textId="77777777" w:rsidR="008D1E4A" w:rsidRPr="00EF5447" w:rsidRDefault="008D1E4A" w:rsidP="00C620E0">
            <w:pPr>
              <w:pStyle w:val="TAC"/>
              <w:rPr>
                <w:rFonts w:cs="Arial"/>
                <w:lang w:eastAsia="zh-CN"/>
              </w:rPr>
            </w:pPr>
            <w:r w:rsidRPr="00EF5447">
              <w:rPr>
                <w:rFonts w:cs="Arial"/>
                <w:lang w:eastAsia="zh-CN"/>
              </w:rPr>
              <w:t>DC_1A_n78A</w:t>
            </w:r>
          </w:p>
          <w:p w14:paraId="4F837804" w14:textId="77777777" w:rsidR="008D1E4A" w:rsidRPr="00EF5447" w:rsidRDefault="008D1E4A" w:rsidP="00C620E0">
            <w:pPr>
              <w:pStyle w:val="TAC"/>
              <w:rPr>
                <w:lang w:eastAsia="zh-CN"/>
              </w:rPr>
            </w:pPr>
            <w:r w:rsidRPr="00EF5447">
              <w:rPr>
                <w:rFonts w:cs="Arial"/>
                <w:lang w:eastAsia="zh-CN"/>
              </w:rPr>
              <w:t>DC_7A_n78A</w:t>
            </w:r>
          </w:p>
        </w:tc>
      </w:tr>
      <w:tr w:rsidR="008D1E4A" w:rsidRPr="00EF5447" w14:paraId="54BE27D2" w14:textId="77777777" w:rsidTr="00C620E0">
        <w:trPr>
          <w:trHeight w:val="187"/>
          <w:jc w:val="center"/>
        </w:trPr>
        <w:tc>
          <w:tcPr>
            <w:tcW w:w="3461" w:type="dxa"/>
            <w:shd w:val="clear" w:color="auto" w:fill="auto"/>
            <w:noWrap/>
          </w:tcPr>
          <w:p w14:paraId="7414AB75" w14:textId="77777777" w:rsidR="008D1E4A" w:rsidRPr="00EF5447" w:rsidRDefault="008D1E4A" w:rsidP="00C620E0">
            <w:pPr>
              <w:pStyle w:val="TAC"/>
              <w:rPr>
                <w:rFonts w:cs="Arial"/>
                <w:lang w:eastAsia="zh-CN"/>
              </w:rPr>
            </w:pPr>
            <w:r w:rsidRPr="00EF5447">
              <w:rPr>
                <w:lang w:eastAsia="fi-FI"/>
              </w:rPr>
              <w:t>DC_</w:t>
            </w:r>
            <w:r w:rsidRPr="00EF5447">
              <w:rPr>
                <w:lang w:eastAsia="ja-JP"/>
              </w:rPr>
              <w:t>1A-7A-8A_n78A</w:t>
            </w:r>
          </w:p>
        </w:tc>
        <w:tc>
          <w:tcPr>
            <w:tcW w:w="3514" w:type="dxa"/>
          </w:tcPr>
          <w:p w14:paraId="5802A5AF" w14:textId="77777777" w:rsidR="008D1E4A" w:rsidRPr="00EF5447" w:rsidRDefault="008D1E4A" w:rsidP="00C620E0">
            <w:pPr>
              <w:pStyle w:val="TAC"/>
              <w:rPr>
                <w:lang w:eastAsia="fi-FI"/>
              </w:rPr>
            </w:pPr>
            <w:r w:rsidRPr="00EF5447">
              <w:rPr>
                <w:lang w:eastAsia="fi-FI"/>
              </w:rPr>
              <w:t>DC_1A_n78A</w:t>
            </w:r>
          </w:p>
          <w:p w14:paraId="789B0B74" w14:textId="77777777" w:rsidR="008D1E4A" w:rsidRPr="00EF5447" w:rsidRDefault="008D1E4A" w:rsidP="00C620E0">
            <w:pPr>
              <w:pStyle w:val="TAC"/>
              <w:rPr>
                <w:lang w:eastAsia="fi-FI"/>
              </w:rPr>
            </w:pPr>
            <w:r w:rsidRPr="00EF5447">
              <w:rPr>
                <w:lang w:eastAsia="fi-FI"/>
              </w:rPr>
              <w:t>DC_7A_n78A</w:t>
            </w:r>
          </w:p>
          <w:p w14:paraId="6F135C05" w14:textId="77777777" w:rsidR="008D1E4A" w:rsidRPr="00EF5447" w:rsidRDefault="008D1E4A" w:rsidP="00C620E0">
            <w:pPr>
              <w:pStyle w:val="TAC"/>
              <w:rPr>
                <w:rFonts w:cs="Arial"/>
                <w:lang w:eastAsia="zh-CN"/>
              </w:rPr>
            </w:pPr>
            <w:r w:rsidRPr="00EF5447">
              <w:rPr>
                <w:lang w:eastAsia="fi-FI"/>
              </w:rPr>
              <w:t>DC_8A_n78A</w:t>
            </w:r>
          </w:p>
        </w:tc>
      </w:tr>
      <w:tr w:rsidR="008D1E4A" w:rsidRPr="00EF5447" w14:paraId="5C464146" w14:textId="77777777" w:rsidTr="00C620E0">
        <w:trPr>
          <w:trHeight w:val="187"/>
          <w:jc w:val="center"/>
        </w:trPr>
        <w:tc>
          <w:tcPr>
            <w:tcW w:w="3461" w:type="dxa"/>
            <w:shd w:val="clear" w:color="auto" w:fill="auto"/>
            <w:noWrap/>
          </w:tcPr>
          <w:p w14:paraId="1E0A94CF" w14:textId="77777777" w:rsidR="008D1E4A" w:rsidRPr="00EF5447" w:rsidRDefault="008D1E4A" w:rsidP="00C620E0">
            <w:pPr>
              <w:pStyle w:val="TAC"/>
              <w:rPr>
                <w:rFonts w:cs="Arial"/>
                <w:szCs w:val="22"/>
                <w:lang w:eastAsia="zh-CN"/>
              </w:rPr>
            </w:pPr>
            <w:r w:rsidRPr="00EF5447">
              <w:rPr>
                <w:rFonts w:cs="Arial"/>
                <w:szCs w:val="22"/>
                <w:lang w:eastAsia="zh-CN"/>
              </w:rPr>
              <w:lastRenderedPageBreak/>
              <w:t>DC_1A-7A-20A_n3A</w:t>
            </w:r>
          </w:p>
          <w:p w14:paraId="16FB83CC" w14:textId="77777777" w:rsidR="008D1E4A" w:rsidRPr="00EF5447" w:rsidRDefault="008D1E4A" w:rsidP="00C620E0">
            <w:pPr>
              <w:pStyle w:val="TAC"/>
              <w:rPr>
                <w:rFonts w:cs="Arial"/>
                <w:lang w:eastAsia="zh-CN"/>
              </w:rPr>
            </w:pPr>
            <w:r w:rsidRPr="00EF5447">
              <w:rPr>
                <w:rFonts w:cs="Arial"/>
                <w:lang w:eastAsia="zh-CN"/>
              </w:rPr>
              <w:t>DC_1A-7C-20A_n3A</w:t>
            </w:r>
          </w:p>
        </w:tc>
        <w:tc>
          <w:tcPr>
            <w:tcW w:w="3514" w:type="dxa"/>
          </w:tcPr>
          <w:p w14:paraId="49FBDE3C" w14:textId="77777777" w:rsidR="008D1E4A" w:rsidRPr="00EF5447" w:rsidRDefault="008D1E4A" w:rsidP="00C620E0">
            <w:pPr>
              <w:pStyle w:val="TAC"/>
              <w:rPr>
                <w:rFonts w:cs="Arial"/>
                <w:szCs w:val="22"/>
                <w:lang w:eastAsia="zh-CN"/>
              </w:rPr>
            </w:pPr>
            <w:r w:rsidRPr="00EF5447">
              <w:rPr>
                <w:rFonts w:cs="Arial"/>
                <w:szCs w:val="22"/>
                <w:lang w:eastAsia="zh-CN"/>
              </w:rPr>
              <w:t>DC_1A_n3A</w:t>
            </w:r>
          </w:p>
          <w:p w14:paraId="5E897551" w14:textId="77777777" w:rsidR="008D1E4A" w:rsidRPr="00EF5447" w:rsidRDefault="008D1E4A" w:rsidP="00C620E0">
            <w:pPr>
              <w:pStyle w:val="TAC"/>
              <w:rPr>
                <w:rFonts w:cs="Arial"/>
                <w:szCs w:val="22"/>
                <w:lang w:eastAsia="zh-CN"/>
              </w:rPr>
            </w:pPr>
            <w:r w:rsidRPr="00EF5447">
              <w:rPr>
                <w:rFonts w:cs="Arial"/>
                <w:szCs w:val="22"/>
                <w:lang w:eastAsia="zh-CN"/>
              </w:rPr>
              <w:t>DC_7A_n3A</w:t>
            </w:r>
          </w:p>
          <w:p w14:paraId="5A66963E" w14:textId="77777777" w:rsidR="008D1E4A" w:rsidRPr="00EF5447" w:rsidRDefault="008D1E4A" w:rsidP="00C620E0">
            <w:pPr>
              <w:pStyle w:val="TAC"/>
              <w:rPr>
                <w:rFonts w:cs="Arial"/>
                <w:szCs w:val="22"/>
                <w:lang w:eastAsia="zh-CN"/>
              </w:rPr>
            </w:pPr>
            <w:r w:rsidRPr="00EF5447">
              <w:rPr>
                <w:rFonts w:cs="Arial"/>
                <w:szCs w:val="22"/>
                <w:lang w:eastAsia="zh-CN"/>
              </w:rPr>
              <w:t>DC_7C_n3A</w:t>
            </w:r>
          </w:p>
          <w:p w14:paraId="2C9E9EFE" w14:textId="77777777" w:rsidR="008D1E4A" w:rsidRPr="00EF5447" w:rsidRDefault="008D1E4A" w:rsidP="00C620E0">
            <w:pPr>
              <w:pStyle w:val="TAC"/>
              <w:rPr>
                <w:rFonts w:cs="Arial"/>
                <w:lang w:eastAsia="zh-CN"/>
              </w:rPr>
            </w:pPr>
            <w:r w:rsidRPr="00EF5447">
              <w:rPr>
                <w:rFonts w:cs="Arial"/>
                <w:szCs w:val="22"/>
                <w:lang w:eastAsia="zh-CN"/>
              </w:rPr>
              <w:t>DC_20A_n3A</w:t>
            </w:r>
          </w:p>
        </w:tc>
      </w:tr>
      <w:tr w:rsidR="008D1E4A" w:rsidRPr="00EF5447" w14:paraId="3EE7AC61" w14:textId="77777777" w:rsidTr="00C620E0">
        <w:trPr>
          <w:trHeight w:val="187"/>
          <w:jc w:val="center"/>
        </w:trPr>
        <w:tc>
          <w:tcPr>
            <w:tcW w:w="3461" w:type="dxa"/>
            <w:shd w:val="clear" w:color="auto" w:fill="auto"/>
            <w:noWrap/>
          </w:tcPr>
          <w:p w14:paraId="0E4313D1" w14:textId="77777777" w:rsidR="008D1E4A" w:rsidRPr="00EF5447" w:rsidRDefault="008D1E4A" w:rsidP="00C620E0">
            <w:pPr>
              <w:pStyle w:val="TAC"/>
              <w:rPr>
                <w:szCs w:val="22"/>
                <w:lang w:eastAsia="zh-CN"/>
              </w:rPr>
            </w:pPr>
            <w:r w:rsidRPr="00EF5447">
              <w:rPr>
                <w:lang w:eastAsia="ja-JP"/>
              </w:rPr>
              <w:t>DC_1A-7A-20A_n8A</w:t>
            </w:r>
          </w:p>
        </w:tc>
        <w:tc>
          <w:tcPr>
            <w:tcW w:w="3514" w:type="dxa"/>
          </w:tcPr>
          <w:p w14:paraId="3E5BF64B"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9046C04"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69B0CE4F" w14:textId="77777777" w:rsidR="008D1E4A" w:rsidRPr="00EF5447" w:rsidRDefault="008D1E4A" w:rsidP="00C620E0">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6E06D683" w14:textId="77777777" w:rsidTr="00C620E0">
        <w:trPr>
          <w:trHeight w:val="187"/>
          <w:jc w:val="center"/>
        </w:trPr>
        <w:tc>
          <w:tcPr>
            <w:tcW w:w="3461" w:type="dxa"/>
            <w:shd w:val="clear" w:color="auto" w:fill="auto"/>
            <w:noWrap/>
          </w:tcPr>
          <w:p w14:paraId="58CCCC7E" w14:textId="77777777" w:rsidR="008D1E4A" w:rsidRPr="00EF5447" w:rsidRDefault="008D1E4A" w:rsidP="00C620E0">
            <w:pPr>
              <w:pStyle w:val="TAC"/>
              <w:rPr>
                <w:lang w:eastAsia="fi-FI"/>
              </w:rPr>
            </w:pPr>
            <w:r w:rsidRPr="00EF5447">
              <w:rPr>
                <w:lang w:eastAsia="fi-FI"/>
              </w:rPr>
              <w:t>DC_1A-7A-20A_n28A</w:t>
            </w:r>
            <w:r w:rsidRPr="00EF5447">
              <w:rPr>
                <w:vertAlign w:val="superscript"/>
                <w:lang w:eastAsia="fi-FI"/>
              </w:rPr>
              <w:t>3</w:t>
            </w:r>
          </w:p>
        </w:tc>
        <w:tc>
          <w:tcPr>
            <w:tcW w:w="3514" w:type="dxa"/>
          </w:tcPr>
          <w:p w14:paraId="43CDF403" w14:textId="77777777" w:rsidR="008D1E4A" w:rsidRPr="00EF5447" w:rsidRDefault="008D1E4A" w:rsidP="00C620E0">
            <w:pPr>
              <w:pStyle w:val="TAC"/>
              <w:rPr>
                <w:lang w:eastAsia="fi-FI"/>
              </w:rPr>
            </w:pPr>
            <w:r w:rsidRPr="00EF5447">
              <w:rPr>
                <w:lang w:eastAsia="fi-FI"/>
              </w:rPr>
              <w:t>DC_1A_n28A</w:t>
            </w:r>
          </w:p>
          <w:p w14:paraId="4F16E2B1" w14:textId="77777777" w:rsidR="008D1E4A" w:rsidRPr="00EF5447" w:rsidRDefault="008D1E4A" w:rsidP="00C620E0">
            <w:pPr>
              <w:pStyle w:val="TAC"/>
              <w:rPr>
                <w:lang w:eastAsia="fi-FI"/>
              </w:rPr>
            </w:pPr>
            <w:r w:rsidRPr="00EF5447">
              <w:rPr>
                <w:lang w:eastAsia="fi-FI"/>
              </w:rPr>
              <w:t>DC_7A_n28A</w:t>
            </w:r>
          </w:p>
          <w:p w14:paraId="3C0384B5" w14:textId="77777777" w:rsidR="008D1E4A" w:rsidRPr="00EF5447" w:rsidRDefault="008D1E4A" w:rsidP="00C620E0">
            <w:pPr>
              <w:pStyle w:val="TAC"/>
              <w:rPr>
                <w:lang w:eastAsia="fi-FI"/>
              </w:rPr>
            </w:pPr>
            <w:r w:rsidRPr="00EF5447">
              <w:rPr>
                <w:lang w:eastAsia="fi-FI"/>
              </w:rPr>
              <w:t>DC_20A_n28A</w:t>
            </w:r>
          </w:p>
        </w:tc>
      </w:tr>
      <w:tr w:rsidR="008D1E4A" w:rsidRPr="00EF5447" w14:paraId="5121ABF2" w14:textId="77777777" w:rsidTr="00C620E0">
        <w:trPr>
          <w:trHeight w:val="187"/>
          <w:jc w:val="center"/>
        </w:trPr>
        <w:tc>
          <w:tcPr>
            <w:tcW w:w="3461" w:type="dxa"/>
            <w:shd w:val="clear" w:color="auto" w:fill="auto"/>
            <w:noWrap/>
          </w:tcPr>
          <w:p w14:paraId="176059BA" w14:textId="77777777" w:rsidR="008D1E4A" w:rsidRPr="00EF5447" w:rsidRDefault="008D1E4A" w:rsidP="00C620E0">
            <w:pPr>
              <w:pStyle w:val="TAC"/>
              <w:rPr>
                <w:lang w:eastAsia="fi-FI"/>
              </w:rPr>
            </w:pPr>
            <w:r w:rsidRPr="00EF5447">
              <w:rPr>
                <w:lang w:eastAsia="fi-FI"/>
              </w:rPr>
              <w:t>DC_1A-7A-20A_n78A</w:t>
            </w:r>
            <w:r w:rsidRPr="00EF5447">
              <w:rPr>
                <w:vertAlign w:val="superscript"/>
                <w:lang w:eastAsia="fi-FI"/>
              </w:rPr>
              <w:t>2</w:t>
            </w:r>
          </w:p>
        </w:tc>
        <w:tc>
          <w:tcPr>
            <w:tcW w:w="3514" w:type="dxa"/>
          </w:tcPr>
          <w:p w14:paraId="665EEB0B" w14:textId="77777777" w:rsidR="008D1E4A" w:rsidRPr="00EF5447" w:rsidRDefault="008D1E4A" w:rsidP="00C620E0">
            <w:pPr>
              <w:pStyle w:val="TAC"/>
              <w:rPr>
                <w:lang w:eastAsia="fi-FI"/>
              </w:rPr>
            </w:pPr>
            <w:r w:rsidRPr="00EF5447">
              <w:rPr>
                <w:lang w:eastAsia="fi-FI"/>
              </w:rPr>
              <w:t>DC_1A_n78A</w:t>
            </w:r>
          </w:p>
          <w:p w14:paraId="626BE0DB" w14:textId="77777777" w:rsidR="008D1E4A" w:rsidRPr="00EF5447" w:rsidRDefault="008D1E4A" w:rsidP="00C620E0">
            <w:pPr>
              <w:pStyle w:val="TAC"/>
              <w:rPr>
                <w:lang w:eastAsia="fi-FI"/>
              </w:rPr>
            </w:pPr>
            <w:r w:rsidRPr="00EF5447">
              <w:rPr>
                <w:lang w:eastAsia="fi-FI"/>
              </w:rPr>
              <w:t>DC_7A_n78A</w:t>
            </w:r>
          </w:p>
          <w:p w14:paraId="5F9E25EC" w14:textId="77777777" w:rsidR="008D1E4A" w:rsidRPr="00EF5447" w:rsidRDefault="008D1E4A" w:rsidP="00C620E0">
            <w:pPr>
              <w:pStyle w:val="TAC"/>
              <w:rPr>
                <w:lang w:eastAsia="fi-FI"/>
              </w:rPr>
            </w:pPr>
            <w:r w:rsidRPr="00EF5447">
              <w:rPr>
                <w:lang w:eastAsia="fi-FI"/>
              </w:rPr>
              <w:t>DC_20A_n78A</w:t>
            </w:r>
          </w:p>
        </w:tc>
      </w:tr>
      <w:tr w:rsidR="008D1E4A" w:rsidRPr="00EF5447" w14:paraId="5234BBE2" w14:textId="77777777" w:rsidTr="00C620E0">
        <w:trPr>
          <w:trHeight w:val="187"/>
          <w:jc w:val="center"/>
        </w:trPr>
        <w:tc>
          <w:tcPr>
            <w:tcW w:w="3461" w:type="dxa"/>
            <w:shd w:val="clear" w:color="auto" w:fill="auto"/>
            <w:noWrap/>
          </w:tcPr>
          <w:p w14:paraId="13CE3B42" w14:textId="77777777" w:rsidR="008D1E4A" w:rsidRPr="00EF5447" w:rsidRDefault="008D1E4A" w:rsidP="00C620E0">
            <w:pPr>
              <w:pStyle w:val="TAC"/>
              <w:rPr>
                <w:lang w:eastAsia="fi-FI"/>
              </w:rPr>
            </w:pPr>
            <w:r>
              <w:rPr>
                <w:lang w:val="fi-FI" w:eastAsia="fi-FI"/>
              </w:rPr>
              <w:t>DC_1A-7A-28A_n3A</w:t>
            </w:r>
          </w:p>
        </w:tc>
        <w:tc>
          <w:tcPr>
            <w:tcW w:w="3514" w:type="dxa"/>
          </w:tcPr>
          <w:p w14:paraId="69C40C5F" w14:textId="77777777" w:rsidR="008D1E4A" w:rsidRDefault="008D1E4A" w:rsidP="00C620E0">
            <w:pPr>
              <w:pStyle w:val="TAC"/>
              <w:rPr>
                <w:rFonts w:cs="Arial"/>
                <w:color w:val="000000"/>
                <w:szCs w:val="18"/>
              </w:rPr>
            </w:pPr>
            <w:r>
              <w:rPr>
                <w:rFonts w:cs="Arial"/>
                <w:color w:val="000000"/>
                <w:szCs w:val="18"/>
              </w:rPr>
              <w:t>DC_1A_n3A</w:t>
            </w:r>
          </w:p>
          <w:p w14:paraId="211B7799" w14:textId="77777777" w:rsidR="008D1E4A" w:rsidRDefault="008D1E4A" w:rsidP="00C620E0">
            <w:pPr>
              <w:pStyle w:val="TAC"/>
              <w:rPr>
                <w:rFonts w:cs="Arial"/>
                <w:color w:val="000000"/>
                <w:szCs w:val="18"/>
              </w:rPr>
            </w:pPr>
            <w:r>
              <w:rPr>
                <w:rFonts w:cs="Arial"/>
                <w:color w:val="000000"/>
                <w:szCs w:val="18"/>
              </w:rPr>
              <w:t>DC_7A_n3A</w:t>
            </w:r>
          </w:p>
          <w:p w14:paraId="35C7EF51" w14:textId="77777777" w:rsidR="008D1E4A" w:rsidRPr="00EF5447" w:rsidRDefault="008D1E4A" w:rsidP="00C620E0">
            <w:pPr>
              <w:pStyle w:val="TAC"/>
              <w:rPr>
                <w:lang w:eastAsia="fi-FI"/>
              </w:rPr>
            </w:pPr>
            <w:r>
              <w:rPr>
                <w:rFonts w:cs="Arial"/>
                <w:color w:val="000000"/>
                <w:szCs w:val="18"/>
              </w:rPr>
              <w:t>DC_28A_n3A</w:t>
            </w:r>
          </w:p>
        </w:tc>
      </w:tr>
      <w:tr w:rsidR="008D1E4A" w:rsidRPr="00EF5447" w14:paraId="29E843A5" w14:textId="77777777" w:rsidTr="00C620E0">
        <w:trPr>
          <w:trHeight w:val="187"/>
          <w:jc w:val="center"/>
        </w:trPr>
        <w:tc>
          <w:tcPr>
            <w:tcW w:w="3461" w:type="dxa"/>
            <w:shd w:val="clear" w:color="auto" w:fill="auto"/>
            <w:noWrap/>
          </w:tcPr>
          <w:p w14:paraId="4C18B58D" w14:textId="77777777" w:rsidR="008D1E4A" w:rsidRPr="00EF5447" w:rsidRDefault="008D1E4A" w:rsidP="00C620E0">
            <w:pPr>
              <w:pStyle w:val="TAC"/>
              <w:rPr>
                <w:lang w:eastAsia="fi-FI"/>
              </w:rPr>
            </w:pPr>
            <w:r w:rsidRPr="00EF5447">
              <w:rPr>
                <w:lang w:eastAsia="fi-FI"/>
              </w:rPr>
              <w:t>DC_1A-7A-28A_n5A</w:t>
            </w:r>
          </w:p>
          <w:p w14:paraId="6AF9C400" w14:textId="77777777" w:rsidR="008D1E4A" w:rsidRPr="00EF5447" w:rsidRDefault="008D1E4A" w:rsidP="00C620E0">
            <w:pPr>
              <w:pStyle w:val="TAC"/>
              <w:rPr>
                <w:lang w:eastAsia="fi-FI"/>
              </w:rPr>
            </w:pPr>
            <w:r w:rsidRPr="00EF5447">
              <w:rPr>
                <w:lang w:eastAsia="fi-FI"/>
              </w:rPr>
              <w:t>DC_1A-7C-28A_n5A</w:t>
            </w:r>
          </w:p>
        </w:tc>
        <w:tc>
          <w:tcPr>
            <w:tcW w:w="3514" w:type="dxa"/>
          </w:tcPr>
          <w:p w14:paraId="0AE135C8" w14:textId="77777777" w:rsidR="008D1E4A" w:rsidRPr="00EF5447" w:rsidRDefault="008D1E4A" w:rsidP="00C620E0">
            <w:pPr>
              <w:pStyle w:val="TAC"/>
              <w:rPr>
                <w:lang w:eastAsia="fi-FI"/>
              </w:rPr>
            </w:pPr>
            <w:r w:rsidRPr="00EF5447">
              <w:rPr>
                <w:lang w:eastAsia="fi-FI"/>
              </w:rPr>
              <w:t>DC_1A_n5A</w:t>
            </w:r>
          </w:p>
          <w:p w14:paraId="7CD8DDD8" w14:textId="77777777" w:rsidR="008D1E4A" w:rsidRPr="00EF5447" w:rsidRDefault="008D1E4A" w:rsidP="00C620E0">
            <w:pPr>
              <w:pStyle w:val="TAC"/>
              <w:rPr>
                <w:lang w:eastAsia="fi-FI"/>
              </w:rPr>
            </w:pPr>
            <w:r w:rsidRPr="00EF5447">
              <w:rPr>
                <w:lang w:eastAsia="fi-FI"/>
              </w:rPr>
              <w:t>DC_7A_n5A</w:t>
            </w:r>
          </w:p>
          <w:p w14:paraId="26C39D68" w14:textId="77777777" w:rsidR="008D1E4A" w:rsidRPr="00EF5447" w:rsidRDefault="008D1E4A" w:rsidP="00C620E0">
            <w:pPr>
              <w:pStyle w:val="TAC"/>
              <w:rPr>
                <w:lang w:eastAsia="fi-FI"/>
              </w:rPr>
            </w:pPr>
            <w:r w:rsidRPr="00EF5447">
              <w:rPr>
                <w:lang w:eastAsia="fi-FI"/>
              </w:rPr>
              <w:t>DC_7C_n5A</w:t>
            </w:r>
          </w:p>
          <w:p w14:paraId="397A7506" w14:textId="77777777" w:rsidR="008D1E4A" w:rsidRPr="00EF5447" w:rsidRDefault="008D1E4A" w:rsidP="00C620E0">
            <w:pPr>
              <w:pStyle w:val="TAC"/>
              <w:rPr>
                <w:lang w:eastAsia="fi-FI"/>
              </w:rPr>
            </w:pPr>
            <w:r w:rsidRPr="00EF5447">
              <w:rPr>
                <w:lang w:eastAsia="fi-FI"/>
              </w:rPr>
              <w:t>DC_28A_n5A</w:t>
            </w:r>
          </w:p>
        </w:tc>
      </w:tr>
      <w:tr w:rsidR="008D1E4A" w:rsidRPr="00EF5447" w14:paraId="1580F85D" w14:textId="77777777" w:rsidTr="00C620E0">
        <w:trPr>
          <w:trHeight w:val="187"/>
          <w:jc w:val="center"/>
        </w:trPr>
        <w:tc>
          <w:tcPr>
            <w:tcW w:w="3461" w:type="dxa"/>
            <w:shd w:val="clear" w:color="auto" w:fill="auto"/>
            <w:noWrap/>
          </w:tcPr>
          <w:p w14:paraId="4E77C9F6" w14:textId="77777777" w:rsidR="008D1E4A" w:rsidRPr="00EF5447" w:rsidRDefault="008D1E4A" w:rsidP="00C620E0">
            <w:pPr>
              <w:pStyle w:val="TAC"/>
              <w:rPr>
                <w:lang w:eastAsia="fi-FI"/>
              </w:rPr>
            </w:pPr>
            <w:r w:rsidRPr="00EF5447">
              <w:rPr>
                <w:lang w:eastAsia="ja-JP"/>
              </w:rPr>
              <w:t>DC_1A-7A-28A_n7A</w:t>
            </w:r>
          </w:p>
        </w:tc>
        <w:tc>
          <w:tcPr>
            <w:tcW w:w="3514" w:type="dxa"/>
          </w:tcPr>
          <w:p w14:paraId="648BC4F9" w14:textId="77777777" w:rsidR="008D1E4A" w:rsidRPr="00EF5447" w:rsidRDefault="008D1E4A" w:rsidP="00C620E0">
            <w:pPr>
              <w:pStyle w:val="TAC"/>
              <w:rPr>
                <w:lang w:eastAsia="zh-TW"/>
              </w:rPr>
            </w:pPr>
            <w:r w:rsidRPr="00EF5447">
              <w:rPr>
                <w:lang w:eastAsia="zh-TW"/>
              </w:rPr>
              <w:t>DC_1A_n7A</w:t>
            </w:r>
          </w:p>
          <w:p w14:paraId="61105FCB"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4C37D8B2" w14:textId="77777777" w:rsidR="008D1E4A" w:rsidRPr="00EF5447" w:rsidRDefault="008D1E4A" w:rsidP="00C620E0">
            <w:pPr>
              <w:pStyle w:val="TAC"/>
              <w:rPr>
                <w:lang w:eastAsia="fi-FI"/>
              </w:rPr>
            </w:pPr>
            <w:r w:rsidRPr="00EF5447">
              <w:rPr>
                <w:lang w:eastAsia="zh-TW"/>
              </w:rPr>
              <w:t>DC_28A_n7A</w:t>
            </w:r>
          </w:p>
        </w:tc>
      </w:tr>
      <w:tr w:rsidR="008D1E4A" w:rsidRPr="00EF5447" w14:paraId="0C9AE01B" w14:textId="77777777" w:rsidTr="00C620E0">
        <w:trPr>
          <w:trHeight w:val="187"/>
          <w:jc w:val="center"/>
        </w:trPr>
        <w:tc>
          <w:tcPr>
            <w:tcW w:w="3461" w:type="dxa"/>
            <w:shd w:val="clear" w:color="auto" w:fill="auto"/>
            <w:noWrap/>
          </w:tcPr>
          <w:p w14:paraId="0FC4B725" w14:textId="77777777" w:rsidR="008D1E4A" w:rsidRPr="00EF5447" w:rsidRDefault="008D1E4A" w:rsidP="00C620E0">
            <w:pPr>
              <w:pStyle w:val="TAC"/>
              <w:rPr>
                <w:lang w:eastAsia="fi-FI"/>
              </w:rPr>
            </w:pPr>
            <w:r w:rsidRPr="00EF5447">
              <w:rPr>
                <w:lang w:eastAsia="ja-JP"/>
              </w:rPr>
              <w:t>DC_1A-1A-7A-28A_n7A</w:t>
            </w:r>
          </w:p>
        </w:tc>
        <w:tc>
          <w:tcPr>
            <w:tcW w:w="3514" w:type="dxa"/>
          </w:tcPr>
          <w:p w14:paraId="08B2B221" w14:textId="77777777" w:rsidR="008D1E4A" w:rsidRPr="00EF5447" w:rsidRDefault="008D1E4A" w:rsidP="00C620E0">
            <w:pPr>
              <w:pStyle w:val="TAC"/>
              <w:rPr>
                <w:lang w:eastAsia="zh-TW"/>
              </w:rPr>
            </w:pPr>
            <w:r w:rsidRPr="00EF5447">
              <w:rPr>
                <w:lang w:eastAsia="zh-TW"/>
              </w:rPr>
              <w:t>DC_1A_n7A</w:t>
            </w:r>
          </w:p>
          <w:p w14:paraId="4A684B7E"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1E2500C2" w14:textId="77777777" w:rsidR="008D1E4A" w:rsidRPr="00EF5447" w:rsidRDefault="008D1E4A" w:rsidP="00C620E0">
            <w:pPr>
              <w:pStyle w:val="TAC"/>
              <w:rPr>
                <w:lang w:eastAsia="fi-FI"/>
              </w:rPr>
            </w:pPr>
            <w:r w:rsidRPr="00EF5447">
              <w:rPr>
                <w:lang w:eastAsia="zh-TW"/>
              </w:rPr>
              <w:t>DC_28A_n7A</w:t>
            </w:r>
          </w:p>
        </w:tc>
      </w:tr>
      <w:tr w:rsidR="008D1E4A" w:rsidRPr="00EF5447" w14:paraId="65459E3E" w14:textId="77777777" w:rsidTr="00C620E0">
        <w:trPr>
          <w:trHeight w:val="187"/>
          <w:jc w:val="center"/>
        </w:trPr>
        <w:tc>
          <w:tcPr>
            <w:tcW w:w="3461" w:type="dxa"/>
            <w:shd w:val="clear" w:color="auto" w:fill="auto"/>
            <w:noWrap/>
          </w:tcPr>
          <w:p w14:paraId="2C94262E" w14:textId="77777777" w:rsidR="008D1E4A" w:rsidRPr="00EF5447" w:rsidRDefault="008D1E4A" w:rsidP="00C620E0">
            <w:pPr>
              <w:pStyle w:val="TAC"/>
              <w:rPr>
                <w:lang w:eastAsia="ja-JP"/>
              </w:rPr>
            </w:pPr>
            <w:r w:rsidRPr="00EF5447">
              <w:rPr>
                <w:lang w:eastAsia="fi-FI"/>
              </w:rPr>
              <w:t>DC_1A-7A-28A_n40A</w:t>
            </w:r>
          </w:p>
        </w:tc>
        <w:tc>
          <w:tcPr>
            <w:tcW w:w="3514" w:type="dxa"/>
          </w:tcPr>
          <w:p w14:paraId="4A89794B" w14:textId="77777777" w:rsidR="008D1E4A" w:rsidRPr="00EF5447" w:rsidRDefault="008D1E4A" w:rsidP="00C620E0">
            <w:pPr>
              <w:pStyle w:val="TAC"/>
              <w:rPr>
                <w:lang w:eastAsia="fi-FI"/>
              </w:rPr>
            </w:pPr>
            <w:r w:rsidRPr="00EF5447">
              <w:rPr>
                <w:lang w:eastAsia="fi-FI"/>
              </w:rPr>
              <w:t>DC_1A_n40A</w:t>
            </w:r>
          </w:p>
          <w:p w14:paraId="16FF1022" w14:textId="77777777" w:rsidR="008D1E4A" w:rsidRPr="00EF5447" w:rsidRDefault="008D1E4A" w:rsidP="00C620E0">
            <w:pPr>
              <w:pStyle w:val="TAC"/>
              <w:rPr>
                <w:lang w:eastAsia="fi-FI"/>
              </w:rPr>
            </w:pPr>
            <w:r w:rsidRPr="00EF5447">
              <w:rPr>
                <w:lang w:eastAsia="fi-FI"/>
              </w:rPr>
              <w:t>DC_7A_n40A</w:t>
            </w:r>
          </w:p>
          <w:p w14:paraId="521AB2AE" w14:textId="77777777" w:rsidR="008D1E4A" w:rsidRPr="00EF5447" w:rsidRDefault="008D1E4A" w:rsidP="00C620E0">
            <w:pPr>
              <w:pStyle w:val="TAC"/>
              <w:rPr>
                <w:lang w:eastAsia="zh-TW"/>
              </w:rPr>
            </w:pPr>
            <w:r w:rsidRPr="00EF5447">
              <w:rPr>
                <w:lang w:eastAsia="fi-FI"/>
              </w:rPr>
              <w:t>DC_28A_n40A</w:t>
            </w:r>
          </w:p>
        </w:tc>
      </w:tr>
      <w:tr w:rsidR="008D1E4A" w:rsidRPr="00EF5447" w14:paraId="63A36D17" w14:textId="77777777" w:rsidTr="00C620E0">
        <w:trPr>
          <w:trHeight w:val="187"/>
          <w:jc w:val="center"/>
        </w:trPr>
        <w:tc>
          <w:tcPr>
            <w:tcW w:w="3461" w:type="dxa"/>
            <w:shd w:val="clear" w:color="auto" w:fill="auto"/>
            <w:noWrap/>
          </w:tcPr>
          <w:p w14:paraId="3AD492FB" w14:textId="77777777" w:rsidR="008D1E4A" w:rsidRPr="00EF5447" w:rsidRDefault="008D1E4A" w:rsidP="00C620E0">
            <w:pPr>
              <w:pStyle w:val="TAC"/>
              <w:rPr>
                <w:lang w:eastAsia="fi-FI"/>
              </w:rPr>
            </w:pPr>
            <w:r w:rsidRPr="00EF5447">
              <w:rPr>
                <w:lang w:eastAsia="fi-FI"/>
              </w:rPr>
              <w:t>DC_1A-7A-28A_n78A</w:t>
            </w:r>
          </w:p>
          <w:p w14:paraId="08177497" w14:textId="77777777" w:rsidR="008D1E4A" w:rsidRPr="00EF5447" w:rsidRDefault="008D1E4A" w:rsidP="00C620E0">
            <w:pPr>
              <w:pStyle w:val="TAC"/>
              <w:rPr>
                <w:lang w:eastAsia="fi-FI"/>
              </w:rPr>
            </w:pPr>
            <w:r w:rsidRPr="00EF5447">
              <w:rPr>
                <w:lang w:eastAsia="fi-FI"/>
              </w:rPr>
              <w:t>DC_1A-7C-28A_n78A</w:t>
            </w:r>
          </w:p>
        </w:tc>
        <w:tc>
          <w:tcPr>
            <w:tcW w:w="3514" w:type="dxa"/>
          </w:tcPr>
          <w:p w14:paraId="06E06A53" w14:textId="77777777" w:rsidR="008D1E4A" w:rsidRPr="00EF5447" w:rsidRDefault="008D1E4A" w:rsidP="00C620E0">
            <w:pPr>
              <w:pStyle w:val="TAC"/>
              <w:rPr>
                <w:lang w:eastAsia="fi-FI"/>
              </w:rPr>
            </w:pPr>
            <w:r w:rsidRPr="00EF5447">
              <w:rPr>
                <w:lang w:eastAsia="fi-FI"/>
              </w:rPr>
              <w:t>DC_1A_n78A</w:t>
            </w:r>
          </w:p>
          <w:p w14:paraId="6A5B9EBC" w14:textId="77777777" w:rsidR="008D1E4A" w:rsidRPr="00EF5447" w:rsidRDefault="008D1E4A" w:rsidP="00C620E0">
            <w:pPr>
              <w:pStyle w:val="TAC"/>
              <w:rPr>
                <w:lang w:eastAsia="fi-FI"/>
              </w:rPr>
            </w:pPr>
            <w:r w:rsidRPr="00EF5447">
              <w:rPr>
                <w:lang w:eastAsia="fi-FI"/>
              </w:rPr>
              <w:t>DC_7A_n78A</w:t>
            </w:r>
          </w:p>
          <w:p w14:paraId="57E56F0F" w14:textId="77777777" w:rsidR="008D1E4A" w:rsidRPr="00EF5447" w:rsidRDefault="008D1E4A" w:rsidP="00C620E0">
            <w:pPr>
              <w:pStyle w:val="TAC"/>
              <w:rPr>
                <w:lang w:eastAsia="fi-FI"/>
              </w:rPr>
            </w:pPr>
            <w:r w:rsidRPr="00EF5447">
              <w:rPr>
                <w:lang w:eastAsia="fi-FI"/>
              </w:rPr>
              <w:t>DC_7C_n78A</w:t>
            </w:r>
          </w:p>
          <w:p w14:paraId="17E26759" w14:textId="77777777" w:rsidR="008D1E4A" w:rsidRPr="00EF5447" w:rsidRDefault="008D1E4A" w:rsidP="00C620E0">
            <w:pPr>
              <w:pStyle w:val="TAC"/>
              <w:rPr>
                <w:lang w:eastAsia="fi-FI"/>
              </w:rPr>
            </w:pPr>
            <w:r w:rsidRPr="00EF5447">
              <w:rPr>
                <w:lang w:eastAsia="fi-FI"/>
              </w:rPr>
              <w:t>DC_28A_n78A</w:t>
            </w:r>
          </w:p>
        </w:tc>
      </w:tr>
      <w:tr w:rsidR="008D1E4A" w:rsidRPr="00EF5447" w14:paraId="1D91BAE1" w14:textId="77777777" w:rsidTr="00C620E0">
        <w:trPr>
          <w:trHeight w:val="187"/>
          <w:jc w:val="center"/>
        </w:trPr>
        <w:tc>
          <w:tcPr>
            <w:tcW w:w="3461" w:type="dxa"/>
            <w:shd w:val="clear" w:color="auto" w:fill="auto"/>
            <w:noWrap/>
          </w:tcPr>
          <w:p w14:paraId="0F9CE832" w14:textId="77777777" w:rsidR="008D1E4A" w:rsidRPr="00EF5447" w:rsidRDefault="008D1E4A" w:rsidP="00C620E0">
            <w:pPr>
              <w:pStyle w:val="TAC"/>
              <w:rPr>
                <w:vertAlign w:val="superscript"/>
                <w:lang w:eastAsia="fi-FI"/>
              </w:rPr>
            </w:pPr>
            <w:r w:rsidRPr="00EF5447">
              <w:rPr>
                <w:lang w:eastAsia="ko-KR"/>
              </w:rPr>
              <w:t>DC_1A-7A_n28A-n78A</w:t>
            </w:r>
            <w:r w:rsidRPr="00EF5447">
              <w:rPr>
                <w:vertAlign w:val="superscript"/>
                <w:lang w:eastAsia="fi-FI"/>
              </w:rPr>
              <w:t>2</w:t>
            </w:r>
          </w:p>
          <w:p w14:paraId="11847BAB" w14:textId="77777777" w:rsidR="008D1E4A" w:rsidRPr="00EF5447" w:rsidRDefault="008D1E4A" w:rsidP="00C620E0">
            <w:pPr>
              <w:pStyle w:val="TAC"/>
              <w:rPr>
                <w:lang w:eastAsia="ja-JP"/>
              </w:rPr>
            </w:pPr>
            <w:r w:rsidRPr="00EF5447">
              <w:rPr>
                <w:lang w:eastAsia="ko-KR"/>
              </w:rPr>
              <w:t>DC_1A-7C_n28A-n78A</w:t>
            </w:r>
          </w:p>
        </w:tc>
        <w:tc>
          <w:tcPr>
            <w:tcW w:w="3514" w:type="dxa"/>
          </w:tcPr>
          <w:p w14:paraId="2288F6C3" w14:textId="77777777" w:rsidR="008D1E4A" w:rsidRPr="00EF5447" w:rsidRDefault="008D1E4A" w:rsidP="00C620E0">
            <w:pPr>
              <w:pStyle w:val="TAC"/>
              <w:rPr>
                <w:lang w:eastAsia="ko-KR"/>
              </w:rPr>
            </w:pPr>
            <w:r w:rsidRPr="00EF5447">
              <w:rPr>
                <w:lang w:eastAsia="ko-KR"/>
              </w:rPr>
              <w:t>DC_1A_n28A</w:t>
            </w:r>
          </w:p>
          <w:p w14:paraId="7B6F4DAF" w14:textId="77777777" w:rsidR="008D1E4A" w:rsidRPr="00EF5447" w:rsidRDefault="008D1E4A" w:rsidP="00C620E0">
            <w:pPr>
              <w:pStyle w:val="TAC"/>
              <w:rPr>
                <w:lang w:eastAsia="ko-KR"/>
              </w:rPr>
            </w:pPr>
            <w:r w:rsidRPr="00EF5447">
              <w:rPr>
                <w:lang w:eastAsia="ko-KR"/>
              </w:rPr>
              <w:t>DC_1A_n78A</w:t>
            </w:r>
          </w:p>
          <w:p w14:paraId="78043146" w14:textId="77777777" w:rsidR="008D1E4A" w:rsidRPr="00EF5447" w:rsidRDefault="008D1E4A" w:rsidP="00C620E0">
            <w:pPr>
              <w:pStyle w:val="TAC"/>
              <w:rPr>
                <w:lang w:eastAsia="ko-KR"/>
              </w:rPr>
            </w:pPr>
            <w:r w:rsidRPr="00EF5447">
              <w:rPr>
                <w:lang w:eastAsia="ko-KR"/>
              </w:rPr>
              <w:t>DC_7A_n28A</w:t>
            </w:r>
          </w:p>
          <w:p w14:paraId="53E350A0" w14:textId="77777777" w:rsidR="008D1E4A" w:rsidRPr="00EF5447" w:rsidRDefault="008D1E4A" w:rsidP="00C620E0">
            <w:pPr>
              <w:pStyle w:val="TAC"/>
              <w:rPr>
                <w:lang w:eastAsia="ko-KR"/>
              </w:rPr>
            </w:pPr>
            <w:r w:rsidRPr="00EF5447">
              <w:rPr>
                <w:lang w:eastAsia="ko-KR"/>
              </w:rPr>
              <w:t>DC_7A_n78A</w:t>
            </w:r>
          </w:p>
          <w:p w14:paraId="5298F040" w14:textId="77777777" w:rsidR="008D1E4A" w:rsidRPr="00EF5447" w:rsidRDefault="008D1E4A" w:rsidP="00C620E0">
            <w:pPr>
              <w:pStyle w:val="TAC"/>
              <w:rPr>
                <w:lang w:eastAsia="ko-KR"/>
              </w:rPr>
            </w:pPr>
            <w:r w:rsidRPr="00EF5447">
              <w:rPr>
                <w:lang w:eastAsia="ko-KR"/>
              </w:rPr>
              <w:t>DC_7C_n28A</w:t>
            </w:r>
          </w:p>
          <w:p w14:paraId="5045B731" w14:textId="77777777" w:rsidR="008D1E4A" w:rsidRPr="00EF5447" w:rsidRDefault="008D1E4A" w:rsidP="00C620E0">
            <w:pPr>
              <w:pStyle w:val="TAC"/>
              <w:rPr>
                <w:lang w:eastAsia="ja-JP"/>
              </w:rPr>
            </w:pPr>
            <w:r w:rsidRPr="00EF5447">
              <w:rPr>
                <w:lang w:eastAsia="ko-KR"/>
              </w:rPr>
              <w:t>DC_7C_n78A</w:t>
            </w:r>
          </w:p>
        </w:tc>
      </w:tr>
      <w:tr w:rsidR="008D1E4A" w:rsidRPr="00EF5447" w14:paraId="129AF4A5" w14:textId="77777777" w:rsidTr="00C620E0">
        <w:trPr>
          <w:trHeight w:val="187"/>
          <w:jc w:val="center"/>
        </w:trPr>
        <w:tc>
          <w:tcPr>
            <w:tcW w:w="3461" w:type="dxa"/>
            <w:shd w:val="clear" w:color="auto" w:fill="auto"/>
            <w:noWrap/>
          </w:tcPr>
          <w:p w14:paraId="7ABB08AD" w14:textId="77777777" w:rsidR="008D1E4A" w:rsidRPr="00EF5447" w:rsidRDefault="008D1E4A" w:rsidP="00C620E0">
            <w:pPr>
              <w:pStyle w:val="TAC"/>
              <w:rPr>
                <w:lang w:eastAsia="ko-KR"/>
              </w:rPr>
            </w:pPr>
            <w:r w:rsidRPr="00F463CE">
              <w:t>DC_1A-7A-32A_n</w:t>
            </w:r>
            <w:r w:rsidRPr="00F463CE">
              <w:rPr>
                <w:lang w:val="fi-FI"/>
              </w:rPr>
              <w:t>28A</w:t>
            </w:r>
          </w:p>
        </w:tc>
        <w:tc>
          <w:tcPr>
            <w:tcW w:w="3514" w:type="dxa"/>
          </w:tcPr>
          <w:p w14:paraId="7448C4DD" w14:textId="77777777" w:rsidR="008D1E4A" w:rsidRPr="00F463CE" w:rsidRDefault="008D1E4A" w:rsidP="00C620E0">
            <w:pPr>
              <w:pStyle w:val="TAC"/>
            </w:pPr>
            <w:r w:rsidRPr="00F463CE">
              <w:t>DC_1A_n28A</w:t>
            </w:r>
          </w:p>
          <w:p w14:paraId="26B54168" w14:textId="77777777" w:rsidR="008D1E4A" w:rsidRPr="00EF5447" w:rsidRDefault="008D1E4A" w:rsidP="00C620E0">
            <w:pPr>
              <w:pStyle w:val="TAC"/>
              <w:rPr>
                <w:lang w:eastAsia="ko-KR"/>
              </w:rPr>
            </w:pPr>
            <w:r w:rsidRPr="00F463CE">
              <w:t>DC_7A_n28A</w:t>
            </w:r>
          </w:p>
        </w:tc>
      </w:tr>
      <w:tr w:rsidR="008D1E4A" w:rsidRPr="00EF5447" w14:paraId="5FE34258" w14:textId="77777777" w:rsidTr="00C620E0">
        <w:trPr>
          <w:trHeight w:val="187"/>
          <w:jc w:val="center"/>
        </w:trPr>
        <w:tc>
          <w:tcPr>
            <w:tcW w:w="3461" w:type="dxa"/>
            <w:shd w:val="clear" w:color="auto" w:fill="auto"/>
            <w:noWrap/>
          </w:tcPr>
          <w:p w14:paraId="5DA82AD1" w14:textId="77777777" w:rsidR="008D1E4A" w:rsidRDefault="008D1E4A" w:rsidP="00C620E0">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77F7BB4" w14:textId="77777777" w:rsidR="008D1E4A" w:rsidRPr="00EF5447" w:rsidRDefault="008D1E4A" w:rsidP="00C620E0">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0B971D3" w14:textId="77777777" w:rsidR="008D1E4A" w:rsidRPr="007C6316" w:rsidRDefault="008D1E4A" w:rsidP="00C620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5505F6E" w14:textId="77777777" w:rsidR="008D1E4A" w:rsidRDefault="008D1E4A" w:rsidP="00C620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69C624" w14:textId="77777777" w:rsidR="008D1E4A" w:rsidRPr="00EF5447" w:rsidRDefault="008D1E4A" w:rsidP="00C620E0">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38C7075F" w14:textId="77777777" w:rsidTr="00C620E0">
        <w:trPr>
          <w:trHeight w:val="187"/>
          <w:jc w:val="center"/>
        </w:trPr>
        <w:tc>
          <w:tcPr>
            <w:tcW w:w="3461" w:type="dxa"/>
            <w:shd w:val="clear" w:color="auto" w:fill="auto"/>
            <w:noWrap/>
          </w:tcPr>
          <w:p w14:paraId="2C75200F" w14:textId="77777777" w:rsidR="008D1E4A" w:rsidRPr="00EF5447" w:rsidRDefault="008D1E4A" w:rsidP="00C620E0">
            <w:pPr>
              <w:pStyle w:val="TAC"/>
              <w:rPr>
                <w:lang w:eastAsia="ko-KR"/>
              </w:rPr>
            </w:pPr>
            <w:r w:rsidRPr="00EF5447">
              <w:t>DC_1A-7A_n40A-n78A</w:t>
            </w:r>
          </w:p>
        </w:tc>
        <w:tc>
          <w:tcPr>
            <w:tcW w:w="3514" w:type="dxa"/>
          </w:tcPr>
          <w:p w14:paraId="245B9D1E" w14:textId="77777777" w:rsidR="008D1E4A" w:rsidRPr="00EF5447" w:rsidRDefault="008D1E4A" w:rsidP="00C620E0">
            <w:pPr>
              <w:pStyle w:val="TAC"/>
            </w:pPr>
            <w:r w:rsidRPr="00EF5447">
              <w:t>DC_1A_n40A</w:t>
            </w:r>
          </w:p>
          <w:p w14:paraId="69A74E2E" w14:textId="77777777" w:rsidR="008D1E4A" w:rsidRPr="00EF5447" w:rsidRDefault="008D1E4A" w:rsidP="00C620E0">
            <w:pPr>
              <w:pStyle w:val="TAC"/>
            </w:pPr>
            <w:r w:rsidRPr="00EF5447">
              <w:t>DC_1A_n78A</w:t>
            </w:r>
          </w:p>
          <w:p w14:paraId="526F2316" w14:textId="77777777" w:rsidR="008D1E4A" w:rsidRPr="00EF5447" w:rsidRDefault="008D1E4A" w:rsidP="00C620E0">
            <w:pPr>
              <w:pStyle w:val="TAC"/>
            </w:pPr>
            <w:r w:rsidRPr="00EF5447">
              <w:t>DC_7A_n40A</w:t>
            </w:r>
          </w:p>
          <w:p w14:paraId="0CA1DDCF" w14:textId="77777777" w:rsidR="008D1E4A" w:rsidRPr="00EF5447" w:rsidRDefault="008D1E4A" w:rsidP="00C620E0">
            <w:pPr>
              <w:pStyle w:val="TAC"/>
              <w:rPr>
                <w:lang w:eastAsia="ko-KR"/>
              </w:rPr>
            </w:pPr>
            <w:r w:rsidRPr="00EF5447">
              <w:t>DC_7A_n78A</w:t>
            </w:r>
          </w:p>
        </w:tc>
      </w:tr>
      <w:tr w:rsidR="008D1E4A" w:rsidRPr="00EF5447" w14:paraId="2DA8CDE1" w14:textId="77777777" w:rsidTr="00C620E0">
        <w:trPr>
          <w:trHeight w:val="187"/>
          <w:jc w:val="center"/>
        </w:trPr>
        <w:tc>
          <w:tcPr>
            <w:tcW w:w="3461" w:type="dxa"/>
            <w:shd w:val="clear" w:color="auto" w:fill="auto"/>
            <w:noWrap/>
          </w:tcPr>
          <w:p w14:paraId="467291B1" w14:textId="77777777" w:rsidR="008D1E4A" w:rsidRPr="00EF5447" w:rsidRDefault="008D1E4A" w:rsidP="00C620E0">
            <w:pPr>
              <w:pStyle w:val="TAC"/>
              <w:rPr>
                <w:rFonts w:eastAsia="Malgun Gothic"/>
                <w:lang w:eastAsia="ko-KR"/>
              </w:rPr>
            </w:pPr>
            <w:r w:rsidRPr="00EF5447">
              <w:rPr>
                <w:rFonts w:eastAsia="MS Mincho" w:cs="Arial"/>
                <w:szCs w:val="18"/>
              </w:rPr>
              <w:t>DC_1A-8A_n3A-n28A</w:t>
            </w:r>
          </w:p>
        </w:tc>
        <w:tc>
          <w:tcPr>
            <w:tcW w:w="3514" w:type="dxa"/>
          </w:tcPr>
          <w:p w14:paraId="344C0666" w14:textId="77777777" w:rsidR="008D1E4A" w:rsidRPr="00EF5447" w:rsidRDefault="008D1E4A" w:rsidP="00C620E0">
            <w:pPr>
              <w:pStyle w:val="TAC"/>
            </w:pPr>
            <w:r w:rsidRPr="00EF5447">
              <w:t>DC_1A_n3A</w:t>
            </w:r>
          </w:p>
          <w:p w14:paraId="639E3B63" w14:textId="77777777" w:rsidR="008D1E4A" w:rsidRPr="00EF5447" w:rsidRDefault="008D1E4A" w:rsidP="00C620E0">
            <w:pPr>
              <w:pStyle w:val="TAC"/>
            </w:pPr>
            <w:r w:rsidRPr="00EF5447">
              <w:t>DC_1A_n28A</w:t>
            </w:r>
          </w:p>
          <w:p w14:paraId="485937FB" w14:textId="77777777" w:rsidR="008D1E4A" w:rsidRPr="00EF5447" w:rsidRDefault="008D1E4A" w:rsidP="00C620E0">
            <w:pPr>
              <w:pStyle w:val="TAC"/>
            </w:pPr>
            <w:r w:rsidRPr="00EF5447">
              <w:t>DC_8A_n3A</w:t>
            </w:r>
          </w:p>
          <w:p w14:paraId="21C56B0E" w14:textId="77777777" w:rsidR="008D1E4A" w:rsidRPr="00EF5447" w:rsidRDefault="008D1E4A" w:rsidP="00C620E0">
            <w:pPr>
              <w:pStyle w:val="TAC"/>
              <w:rPr>
                <w:rFonts w:eastAsia="Malgun Gothic"/>
                <w:lang w:eastAsia="ko-KR"/>
              </w:rPr>
            </w:pPr>
            <w:r w:rsidRPr="00EF5447">
              <w:t>DC_8A_n28A</w:t>
            </w:r>
          </w:p>
        </w:tc>
      </w:tr>
      <w:tr w:rsidR="008D1E4A" w:rsidRPr="00EF5447" w14:paraId="47C30F00" w14:textId="77777777" w:rsidTr="00C620E0">
        <w:trPr>
          <w:trHeight w:val="187"/>
          <w:jc w:val="center"/>
        </w:trPr>
        <w:tc>
          <w:tcPr>
            <w:tcW w:w="3461" w:type="dxa"/>
            <w:shd w:val="clear" w:color="auto" w:fill="auto"/>
            <w:noWrap/>
          </w:tcPr>
          <w:p w14:paraId="3FEF09C1" w14:textId="77777777" w:rsidR="008D1E4A" w:rsidRPr="00EF5447" w:rsidRDefault="008D1E4A" w:rsidP="00C620E0">
            <w:pPr>
              <w:pStyle w:val="TAC"/>
            </w:pPr>
            <w:r w:rsidRPr="00EF5447">
              <w:t>DC_1A-8A_n3A-n77A</w:t>
            </w:r>
          </w:p>
          <w:p w14:paraId="505602DC" w14:textId="77777777" w:rsidR="008D1E4A" w:rsidRPr="00EF5447" w:rsidRDefault="008D1E4A" w:rsidP="00C620E0">
            <w:pPr>
              <w:pStyle w:val="TAC"/>
            </w:pPr>
            <w:r w:rsidRPr="00EF5447">
              <w:t>DC_1A-8A_n3A-n77(2A)</w:t>
            </w:r>
          </w:p>
        </w:tc>
        <w:tc>
          <w:tcPr>
            <w:tcW w:w="3514" w:type="dxa"/>
          </w:tcPr>
          <w:p w14:paraId="0EB89248" w14:textId="77777777" w:rsidR="008D1E4A" w:rsidRPr="00EF5447" w:rsidRDefault="008D1E4A" w:rsidP="00C620E0">
            <w:pPr>
              <w:pStyle w:val="TAC"/>
            </w:pPr>
            <w:r w:rsidRPr="00EF5447">
              <w:t>DC_1A_n3A</w:t>
            </w:r>
          </w:p>
          <w:p w14:paraId="59D09E42" w14:textId="77777777" w:rsidR="008D1E4A" w:rsidRPr="00EF5447" w:rsidRDefault="008D1E4A" w:rsidP="00C620E0">
            <w:pPr>
              <w:pStyle w:val="TAC"/>
            </w:pPr>
            <w:r w:rsidRPr="00EF5447">
              <w:t>DC_1A_n77A</w:t>
            </w:r>
          </w:p>
          <w:p w14:paraId="33543C78" w14:textId="77777777" w:rsidR="008D1E4A" w:rsidRPr="00EF5447" w:rsidRDefault="008D1E4A" w:rsidP="00C620E0">
            <w:pPr>
              <w:pStyle w:val="TAC"/>
            </w:pPr>
            <w:r w:rsidRPr="00EF5447">
              <w:t>DC_8A_n3A</w:t>
            </w:r>
          </w:p>
          <w:p w14:paraId="41A0900D" w14:textId="77777777" w:rsidR="008D1E4A" w:rsidRPr="00EF5447" w:rsidRDefault="008D1E4A" w:rsidP="00C620E0">
            <w:pPr>
              <w:pStyle w:val="TAC"/>
            </w:pPr>
            <w:r w:rsidRPr="00EF5447">
              <w:t>DC_8A_n77A</w:t>
            </w:r>
          </w:p>
        </w:tc>
      </w:tr>
      <w:tr w:rsidR="008D1E4A" w:rsidRPr="00EF5447" w14:paraId="5F89D840" w14:textId="77777777" w:rsidTr="00C620E0">
        <w:trPr>
          <w:trHeight w:val="187"/>
          <w:jc w:val="center"/>
        </w:trPr>
        <w:tc>
          <w:tcPr>
            <w:tcW w:w="3461" w:type="dxa"/>
            <w:shd w:val="clear" w:color="auto" w:fill="auto"/>
            <w:noWrap/>
          </w:tcPr>
          <w:p w14:paraId="21234965" w14:textId="77777777" w:rsidR="008D1E4A" w:rsidRPr="00EF5447" w:rsidRDefault="008D1E4A" w:rsidP="00C620E0">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1C36BB9" w14:textId="77777777" w:rsidR="008D1E4A" w:rsidRPr="00EF06B2" w:rsidRDefault="008D1E4A" w:rsidP="00C620E0">
            <w:pPr>
              <w:pStyle w:val="TAC"/>
            </w:pPr>
            <w:r w:rsidRPr="00EF06B2">
              <w:t>DC_1A_n3A</w:t>
            </w:r>
          </w:p>
          <w:p w14:paraId="210895B7" w14:textId="77777777" w:rsidR="008D1E4A" w:rsidRPr="00EF06B2" w:rsidRDefault="008D1E4A" w:rsidP="00C620E0">
            <w:pPr>
              <w:pStyle w:val="TAC"/>
            </w:pPr>
            <w:r w:rsidRPr="00EF06B2">
              <w:t>DC_8A_n3A</w:t>
            </w:r>
          </w:p>
          <w:p w14:paraId="61644A78" w14:textId="77777777" w:rsidR="008D1E4A" w:rsidRPr="00EF5447" w:rsidRDefault="008D1E4A" w:rsidP="00C620E0">
            <w:pPr>
              <w:pStyle w:val="TAC"/>
            </w:pPr>
            <w:r w:rsidRPr="00EF06B2">
              <w:rPr>
                <w:rFonts w:hint="eastAsia"/>
              </w:rPr>
              <w:t>D</w:t>
            </w:r>
            <w:r w:rsidRPr="00EF06B2">
              <w:t>C_11A_n3A</w:t>
            </w:r>
          </w:p>
        </w:tc>
      </w:tr>
      <w:tr w:rsidR="008D1E4A" w:rsidRPr="00EF5447" w14:paraId="2DF8C3CA" w14:textId="77777777" w:rsidTr="00C620E0">
        <w:trPr>
          <w:trHeight w:val="187"/>
          <w:jc w:val="center"/>
        </w:trPr>
        <w:tc>
          <w:tcPr>
            <w:tcW w:w="3461" w:type="dxa"/>
            <w:shd w:val="clear" w:color="auto" w:fill="auto"/>
            <w:noWrap/>
          </w:tcPr>
          <w:p w14:paraId="4639F65A" w14:textId="77777777" w:rsidR="008D1E4A" w:rsidRPr="00EF5447" w:rsidRDefault="008D1E4A" w:rsidP="00C620E0">
            <w:pPr>
              <w:pStyle w:val="TAC"/>
            </w:pPr>
            <w:r>
              <w:t>DC_1A-8A-11A_n28</w:t>
            </w:r>
            <w:r>
              <w:rPr>
                <w:lang w:val="fi-FI"/>
              </w:rPr>
              <w:t>A</w:t>
            </w:r>
          </w:p>
        </w:tc>
        <w:tc>
          <w:tcPr>
            <w:tcW w:w="3514" w:type="dxa"/>
          </w:tcPr>
          <w:p w14:paraId="38ACB223" w14:textId="77777777" w:rsidR="008D1E4A" w:rsidRDefault="008D1E4A" w:rsidP="00C620E0">
            <w:pPr>
              <w:pStyle w:val="TAC"/>
            </w:pPr>
            <w:r w:rsidRPr="007C6316">
              <w:t>DC_1</w:t>
            </w:r>
            <w:r>
              <w:t>A_n</w:t>
            </w:r>
            <w:r w:rsidRPr="007C6316">
              <w:t>28</w:t>
            </w:r>
            <w:r>
              <w:t>A</w:t>
            </w:r>
          </w:p>
          <w:p w14:paraId="543AC194" w14:textId="77777777" w:rsidR="008D1E4A" w:rsidRDefault="008D1E4A" w:rsidP="00C620E0">
            <w:pPr>
              <w:pStyle w:val="TAC"/>
            </w:pPr>
            <w:r>
              <w:t>DC_</w:t>
            </w:r>
            <w:r w:rsidRPr="007C6316">
              <w:t>8</w:t>
            </w:r>
            <w:r>
              <w:t>A_n</w:t>
            </w:r>
            <w:r w:rsidRPr="007C6316">
              <w:t>28</w:t>
            </w:r>
            <w:r>
              <w:t>A</w:t>
            </w:r>
          </w:p>
          <w:p w14:paraId="6D2134F0" w14:textId="77777777" w:rsidR="008D1E4A" w:rsidRPr="00EF5447" w:rsidRDefault="008D1E4A" w:rsidP="00C620E0">
            <w:pPr>
              <w:pStyle w:val="TAC"/>
            </w:pPr>
            <w:r>
              <w:t>DC_11A_n28A</w:t>
            </w:r>
          </w:p>
        </w:tc>
      </w:tr>
      <w:tr w:rsidR="008D1E4A" w:rsidRPr="00EF5447" w14:paraId="1A002D0E" w14:textId="77777777" w:rsidTr="00C620E0">
        <w:trPr>
          <w:trHeight w:val="187"/>
          <w:jc w:val="center"/>
        </w:trPr>
        <w:tc>
          <w:tcPr>
            <w:tcW w:w="3461" w:type="dxa"/>
            <w:shd w:val="clear" w:color="auto" w:fill="auto"/>
            <w:noWrap/>
          </w:tcPr>
          <w:p w14:paraId="3B7BE5BD" w14:textId="77777777" w:rsidR="008D1E4A" w:rsidRPr="00EF5447" w:rsidRDefault="008D1E4A" w:rsidP="00C620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1B2956D5" w14:textId="77777777" w:rsidR="008D1E4A" w:rsidRPr="00EF5447" w:rsidRDefault="008D1E4A" w:rsidP="00C620E0">
            <w:pPr>
              <w:pStyle w:val="TAC"/>
            </w:pPr>
            <w:r w:rsidRPr="00EF5447">
              <w:t>DC_1A_n77A</w:t>
            </w:r>
          </w:p>
          <w:p w14:paraId="1BF4F4AF" w14:textId="77777777" w:rsidR="008D1E4A" w:rsidRPr="00EF5447" w:rsidRDefault="008D1E4A" w:rsidP="00C620E0">
            <w:pPr>
              <w:pStyle w:val="TAC"/>
            </w:pPr>
            <w:r w:rsidRPr="00EF5447">
              <w:t>DC_8A_n77A</w:t>
            </w:r>
          </w:p>
          <w:p w14:paraId="1F5BA61B" w14:textId="77777777" w:rsidR="008D1E4A" w:rsidRPr="00EF5447" w:rsidRDefault="008D1E4A" w:rsidP="00C620E0">
            <w:pPr>
              <w:pStyle w:val="TAC"/>
              <w:rPr>
                <w:rFonts w:eastAsia="Malgun Gothic"/>
                <w:lang w:eastAsia="ko-KR"/>
              </w:rPr>
            </w:pPr>
            <w:r w:rsidRPr="00EF5447">
              <w:t>DC_11A_n77A</w:t>
            </w:r>
          </w:p>
        </w:tc>
      </w:tr>
      <w:tr w:rsidR="008D1E4A" w:rsidRPr="00EF5447" w14:paraId="7326ADEA" w14:textId="77777777" w:rsidTr="00C620E0">
        <w:trPr>
          <w:trHeight w:val="187"/>
          <w:jc w:val="center"/>
        </w:trPr>
        <w:tc>
          <w:tcPr>
            <w:tcW w:w="3461" w:type="dxa"/>
            <w:shd w:val="clear" w:color="auto" w:fill="auto"/>
            <w:noWrap/>
          </w:tcPr>
          <w:p w14:paraId="13CD445C"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44C441D5" w14:textId="77777777" w:rsidR="008D1E4A" w:rsidRPr="00EF5447" w:rsidRDefault="008D1E4A" w:rsidP="00C620E0">
            <w:pPr>
              <w:pStyle w:val="TAC"/>
            </w:pPr>
            <w:r w:rsidRPr="00EF5447">
              <w:t>DC_1A_n77A</w:t>
            </w:r>
          </w:p>
          <w:p w14:paraId="381E5C00" w14:textId="77777777" w:rsidR="008D1E4A" w:rsidRPr="00EF5447" w:rsidRDefault="008D1E4A" w:rsidP="00C620E0">
            <w:pPr>
              <w:pStyle w:val="TAC"/>
            </w:pPr>
            <w:r w:rsidRPr="00EF5447">
              <w:t>DC_8A_n77A</w:t>
            </w:r>
          </w:p>
          <w:p w14:paraId="7FBC3ABF" w14:textId="77777777" w:rsidR="008D1E4A" w:rsidRPr="00EF5447" w:rsidRDefault="008D1E4A" w:rsidP="00C620E0">
            <w:pPr>
              <w:pStyle w:val="TAC"/>
            </w:pPr>
            <w:r w:rsidRPr="00EF5447">
              <w:t>DC_11A_n77A</w:t>
            </w:r>
          </w:p>
        </w:tc>
      </w:tr>
      <w:tr w:rsidR="008D1E4A" w:rsidRPr="00EF5447" w14:paraId="23367266" w14:textId="77777777" w:rsidTr="00C620E0">
        <w:trPr>
          <w:trHeight w:val="187"/>
          <w:jc w:val="center"/>
        </w:trPr>
        <w:tc>
          <w:tcPr>
            <w:tcW w:w="3461" w:type="dxa"/>
            <w:shd w:val="clear" w:color="auto" w:fill="auto"/>
            <w:noWrap/>
          </w:tcPr>
          <w:p w14:paraId="2DEAE604" w14:textId="77777777" w:rsidR="008D1E4A" w:rsidRPr="00EF5447" w:rsidRDefault="008D1E4A" w:rsidP="00C620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786F29C" w14:textId="77777777" w:rsidR="008D1E4A" w:rsidRPr="00EF5447" w:rsidRDefault="008D1E4A" w:rsidP="00C620E0">
            <w:pPr>
              <w:pStyle w:val="TAC"/>
            </w:pPr>
            <w:r w:rsidRPr="00EF5447">
              <w:t>DC_1A_n78A</w:t>
            </w:r>
          </w:p>
          <w:p w14:paraId="7F160543" w14:textId="77777777" w:rsidR="008D1E4A" w:rsidRPr="00EF5447" w:rsidRDefault="008D1E4A" w:rsidP="00C620E0">
            <w:pPr>
              <w:pStyle w:val="TAC"/>
            </w:pPr>
            <w:r w:rsidRPr="00EF5447">
              <w:t>DC_8A_n78A</w:t>
            </w:r>
          </w:p>
          <w:p w14:paraId="0AD4DD32" w14:textId="77777777" w:rsidR="008D1E4A" w:rsidRPr="00EF5447" w:rsidRDefault="008D1E4A" w:rsidP="00C620E0">
            <w:pPr>
              <w:pStyle w:val="TAC"/>
              <w:rPr>
                <w:rFonts w:eastAsia="Malgun Gothic"/>
                <w:lang w:eastAsia="ko-KR"/>
              </w:rPr>
            </w:pPr>
            <w:r w:rsidRPr="00EF5447">
              <w:t>DC_11A_n78A</w:t>
            </w:r>
          </w:p>
        </w:tc>
      </w:tr>
      <w:tr w:rsidR="008D1E4A" w:rsidRPr="00EF5447" w14:paraId="4AA9992A" w14:textId="77777777" w:rsidTr="00C620E0">
        <w:trPr>
          <w:trHeight w:val="187"/>
          <w:jc w:val="center"/>
        </w:trPr>
        <w:tc>
          <w:tcPr>
            <w:tcW w:w="3461" w:type="dxa"/>
            <w:shd w:val="clear" w:color="auto" w:fill="auto"/>
            <w:noWrap/>
          </w:tcPr>
          <w:p w14:paraId="7ACF8579" w14:textId="77777777" w:rsidR="008D1E4A" w:rsidRPr="00EF5447" w:rsidRDefault="008D1E4A" w:rsidP="00C620E0">
            <w:pPr>
              <w:pStyle w:val="TAC"/>
              <w:rPr>
                <w:rFonts w:eastAsia="Malgun Gothic"/>
                <w:lang w:eastAsia="ko-KR"/>
              </w:rPr>
            </w:pPr>
            <w:r w:rsidRPr="00EF5447">
              <w:rPr>
                <w:rFonts w:cs="Arial"/>
                <w:szCs w:val="18"/>
                <w:lang w:eastAsia="ja-JP"/>
              </w:rPr>
              <w:t>DC_1A-8A-20A_n78A</w:t>
            </w:r>
          </w:p>
        </w:tc>
        <w:tc>
          <w:tcPr>
            <w:tcW w:w="3514" w:type="dxa"/>
          </w:tcPr>
          <w:p w14:paraId="06406BAC" w14:textId="77777777" w:rsidR="008D1E4A" w:rsidRPr="00EF5447" w:rsidRDefault="008D1E4A" w:rsidP="00C620E0">
            <w:pPr>
              <w:pStyle w:val="TAC"/>
              <w:rPr>
                <w:szCs w:val="18"/>
                <w:lang w:eastAsia="ja-JP"/>
              </w:rPr>
            </w:pPr>
            <w:r w:rsidRPr="00EF5447">
              <w:rPr>
                <w:szCs w:val="18"/>
                <w:lang w:eastAsia="ja-JP"/>
              </w:rPr>
              <w:t>DC_1A_n78A</w:t>
            </w:r>
          </w:p>
          <w:p w14:paraId="706F4A92" w14:textId="77777777" w:rsidR="008D1E4A" w:rsidRPr="00EF5447" w:rsidRDefault="008D1E4A" w:rsidP="00C620E0">
            <w:pPr>
              <w:pStyle w:val="TAC"/>
              <w:rPr>
                <w:szCs w:val="18"/>
                <w:lang w:eastAsia="ja-JP"/>
              </w:rPr>
            </w:pPr>
            <w:r w:rsidRPr="00EF5447">
              <w:rPr>
                <w:szCs w:val="18"/>
                <w:lang w:eastAsia="ja-JP"/>
              </w:rPr>
              <w:t>DC_8A_n78A</w:t>
            </w:r>
          </w:p>
          <w:p w14:paraId="788CBFDE" w14:textId="77777777" w:rsidR="008D1E4A" w:rsidRPr="00EF5447" w:rsidRDefault="008D1E4A" w:rsidP="00C620E0">
            <w:pPr>
              <w:pStyle w:val="TAC"/>
              <w:rPr>
                <w:rFonts w:eastAsia="Malgun Gothic"/>
                <w:lang w:eastAsia="ko-KR"/>
              </w:rPr>
            </w:pPr>
            <w:r w:rsidRPr="00EF5447">
              <w:rPr>
                <w:szCs w:val="18"/>
                <w:lang w:eastAsia="ja-JP"/>
              </w:rPr>
              <w:t>DC_20A_n78A</w:t>
            </w:r>
          </w:p>
        </w:tc>
      </w:tr>
      <w:tr w:rsidR="008D1E4A" w:rsidRPr="00EF5447" w14:paraId="478AB12B" w14:textId="77777777" w:rsidTr="00C620E0">
        <w:trPr>
          <w:trHeight w:val="187"/>
          <w:jc w:val="center"/>
        </w:trPr>
        <w:tc>
          <w:tcPr>
            <w:tcW w:w="3461" w:type="dxa"/>
            <w:shd w:val="clear" w:color="auto" w:fill="auto"/>
            <w:noWrap/>
          </w:tcPr>
          <w:p w14:paraId="6765C14A" w14:textId="77777777" w:rsidR="008D1E4A" w:rsidRPr="00EF5447" w:rsidRDefault="008D1E4A" w:rsidP="00C620E0">
            <w:pPr>
              <w:pStyle w:val="TAC"/>
              <w:rPr>
                <w:rFonts w:cs="Arial"/>
                <w:szCs w:val="18"/>
                <w:lang w:eastAsia="ja-JP"/>
              </w:rPr>
            </w:pPr>
            <w:r w:rsidRPr="00EF5447">
              <w:rPr>
                <w:rFonts w:cs="Arial"/>
                <w:szCs w:val="18"/>
              </w:rPr>
              <w:t>DC_1A-8A_n28A-n77A</w:t>
            </w:r>
          </w:p>
        </w:tc>
        <w:tc>
          <w:tcPr>
            <w:tcW w:w="3514" w:type="dxa"/>
          </w:tcPr>
          <w:p w14:paraId="45B51657"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F26D501" w14:textId="77777777" w:rsidR="008D1E4A" w:rsidRPr="00EF5447" w:rsidRDefault="008D1E4A" w:rsidP="00C620E0">
            <w:pPr>
              <w:pStyle w:val="TAC"/>
              <w:rPr>
                <w:rFonts w:cs="Arial"/>
                <w:lang w:eastAsia="zh-CN"/>
              </w:rPr>
            </w:pPr>
            <w:r w:rsidRPr="00EF5447">
              <w:rPr>
                <w:rFonts w:cs="Arial"/>
                <w:lang w:eastAsia="zh-CN"/>
              </w:rPr>
              <w:t>DC_1A_n77A</w:t>
            </w:r>
          </w:p>
          <w:p w14:paraId="1FC6798E"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320F89"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3F1BEC50" w14:textId="77777777" w:rsidTr="00C620E0">
        <w:trPr>
          <w:trHeight w:val="187"/>
          <w:jc w:val="center"/>
        </w:trPr>
        <w:tc>
          <w:tcPr>
            <w:tcW w:w="3461" w:type="dxa"/>
            <w:shd w:val="clear" w:color="auto" w:fill="auto"/>
            <w:noWrap/>
          </w:tcPr>
          <w:p w14:paraId="2EBB9384" w14:textId="77777777" w:rsidR="008D1E4A" w:rsidRPr="00EF5447" w:rsidRDefault="008D1E4A" w:rsidP="00C620E0">
            <w:pPr>
              <w:pStyle w:val="TAC"/>
              <w:rPr>
                <w:rFonts w:cs="Arial"/>
                <w:szCs w:val="18"/>
                <w:lang w:eastAsia="ja-JP"/>
              </w:rPr>
            </w:pPr>
            <w:r w:rsidRPr="00EF5447">
              <w:rPr>
                <w:rFonts w:cs="Arial"/>
                <w:szCs w:val="18"/>
              </w:rPr>
              <w:t>DC_1A-8A_n28A-n77(2A)</w:t>
            </w:r>
          </w:p>
        </w:tc>
        <w:tc>
          <w:tcPr>
            <w:tcW w:w="3514" w:type="dxa"/>
          </w:tcPr>
          <w:p w14:paraId="6D170112"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69112BE" w14:textId="77777777" w:rsidR="008D1E4A" w:rsidRPr="00EF5447" w:rsidRDefault="008D1E4A" w:rsidP="00C620E0">
            <w:pPr>
              <w:pStyle w:val="TAC"/>
              <w:rPr>
                <w:rFonts w:cs="Arial"/>
                <w:lang w:eastAsia="zh-CN"/>
              </w:rPr>
            </w:pPr>
            <w:r w:rsidRPr="00EF5447">
              <w:rPr>
                <w:rFonts w:cs="Arial"/>
                <w:lang w:eastAsia="zh-CN"/>
              </w:rPr>
              <w:t>DC_1A_n77A</w:t>
            </w:r>
          </w:p>
          <w:p w14:paraId="2688B899"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1E9A8C"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20AAAD44" w14:textId="77777777" w:rsidTr="00C620E0">
        <w:trPr>
          <w:trHeight w:val="187"/>
          <w:jc w:val="center"/>
        </w:trPr>
        <w:tc>
          <w:tcPr>
            <w:tcW w:w="3461" w:type="dxa"/>
            <w:shd w:val="clear" w:color="auto" w:fill="auto"/>
            <w:noWrap/>
          </w:tcPr>
          <w:p w14:paraId="2D4591C7" w14:textId="77777777" w:rsidR="008D1E4A" w:rsidRPr="00EF5447" w:rsidRDefault="008D1E4A" w:rsidP="00C620E0">
            <w:pPr>
              <w:pStyle w:val="TAC"/>
              <w:rPr>
                <w:szCs w:val="18"/>
              </w:rPr>
            </w:pPr>
            <w:r w:rsidRPr="00EF5447">
              <w:rPr>
                <w:lang w:eastAsia="zh-CN"/>
              </w:rPr>
              <w:lastRenderedPageBreak/>
              <w:t>DC_1A-8A_n40A-n78A</w:t>
            </w:r>
          </w:p>
        </w:tc>
        <w:tc>
          <w:tcPr>
            <w:tcW w:w="3514" w:type="dxa"/>
          </w:tcPr>
          <w:p w14:paraId="60F65B87" w14:textId="77777777" w:rsidR="008D1E4A" w:rsidRPr="00EF5447" w:rsidRDefault="008D1E4A" w:rsidP="00C620E0">
            <w:pPr>
              <w:pStyle w:val="TAC"/>
              <w:rPr>
                <w:lang w:eastAsia="zh-CN"/>
              </w:rPr>
            </w:pPr>
            <w:r w:rsidRPr="00EF5447">
              <w:rPr>
                <w:lang w:eastAsia="zh-CN"/>
              </w:rPr>
              <w:t>DC_1A_n40A</w:t>
            </w:r>
          </w:p>
          <w:p w14:paraId="66223AE2" w14:textId="77777777" w:rsidR="008D1E4A" w:rsidRPr="00EF5447" w:rsidRDefault="008D1E4A" w:rsidP="00C620E0">
            <w:pPr>
              <w:pStyle w:val="TAC"/>
              <w:rPr>
                <w:lang w:eastAsia="zh-CN"/>
              </w:rPr>
            </w:pPr>
            <w:r w:rsidRPr="00EF5447">
              <w:rPr>
                <w:lang w:eastAsia="zh-CN"/>
              </w:rPr>
              <w:t>DC_1A_n78A</w:t>
            </w:r>
          </w:p>
          <w:p w14:paraId="4A39DF12" w14:textId="77777777" w:rsidR="008D1E4A" w:rsidRPr="00EF5447" w:rsidRDefault="008D1E4A" w:rsidP="00C620E0">
            <w:pPr>
              <w:pStyle w:val="TAC"/>
              <w:rPr>
                <w:lang w:eastAsia="zh-CN"/>
              </w:rPr>
            </w:pPr>
            <w:r w:rsidRPr="00EF5447">
              <w:rPr>
                <w:lang w:eastAsia="zh-CN"/>
              </w:rPr>
              <w:t>DC_8A_n40A</w:t>
            </w:r>
          </w:p>
          <w:p w14:paraId="292F8FC1" w14:textId="77777777" w:rsidR="008D1E4A" w:rsidRPr="00EF5447" w:rsidRDefault="008D1E4A" w:rsidP="00C620E0">
            <w:pPr>
              <w:pStyle w:val="TAC"/>
              <w:rPr>
                <w:lang w:eastAsia="zh-CN"/>
              </w:rPr>
            </w:pPr>
            <w:r w:rsidRPr="00EF5447">
              <w:rPr>
                <w:lang w:eastAsia="zh-CN"/>
              </w:rPr>
              <w:t>DC_8A_n78A</w:t>
            </w:r>
          </w:p>
        </w:tc>
      </w:tr>
      <w:tr w:rsidR="008D1E4A" w:rsidRPr="00EF5447" w14:paraId="18E43FFB" w14:textId="77777777" w:rsidTr="00C620E0">
        <w:trPr>
          <w:trHeight w:val="187"/>
          <w:jc w:val="center"/>
        </w:trPr>
        <w:tc>
          <w:tcPr>
            <w:tcW w:w="3461" w:type="dxa"/>
            <w:shd w:val="clear" w:color="auto" w:fill="auto"/>
            <w:noWrap/>
          </w:tcPr>
          <w:p w14:paraId="4EC5CE7D"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8F6183" w14:textId="77777777" w:rsidR="008D1E4A" w:rsidRPr="00EF5447" w:rsidRDefault="008D1E4A" w:rsidP="00C620E0">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89C98BC" w14:textId="77777777" w:rsidR="008D1E4A" w:rsidRPr="007C6316" w:rsidRDefault="008D1E4A" w:rsidP="00C620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A9C3C56" w14:textId="77777777" w:rsidR="008D1E4A" w:rsidRDefault="008D1E4A" w:rsidP="00C620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6C3997F" w14:textId="77777777" w:rsidR="008D1E4A" w:rsidRPr="00EF5447" w:rsidRDefault="008D1E4A" w:rsidP="00C620E0">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D1E4A" w:rsidRPr="00EF5447" w14:paraId="3573486F" w14:textId="77777777" w:rsidTr="00C620E0">
        <w:trPr>
          <w:trHeight w:val="187"/>
          <w:jc w:val="center"/>
        </w:trPr>
        <w:tc>
          <w:tcPr>
            <w:tcW w:w="3461" w:type="dxa"/>
            <w:shd w:val="clear" w:color="auto" w:fill="auto"/>
            <w:noWrap/>
          </w:tcPr>
          <w:p w14:paraId="0777456C" w14:textId="77777777" w:rsidR="008D1E4A" w:rsidRDefault="008D1E4A" w:rsidP="00C620E0">
            <w:pPr>
              <w:pStyle w:val="TAC"/>
            </w:pPr>
            <w:r w:rsidRPr="00F463CE">
              <w:t>DC_1A-8</w:t>
            </w:r>
            <w:r w:rsidRPr="00F463CE">
              <w:rPr>
                <w:rFonts w:eastAsia="Malgun Gothic"/>
              </w:rPr>
              <w:t>A-42A_</w:t>
            </w:r>
            <w:r w:rsidRPr="00F463CE">
              <w:t>n</w:t>
            </w:r>
            <w:r w:rsidRPr="00F463CE">
              <w:rPr>
                <w:rFonts w:eastAsia="Malgun Gothic"/>
              </w:rPr>
              <w:t>28</w:t>
            </w:r>
            <w:r w:rsidRPr="00F463CE">
              <w:t>A</w:t>
            </w:r>
          </w:p>
          <w:p w14:paraId="05AEED6C" w14:textId="77777777" w:rsidR="008D1E4A" w:rsidRPr="00EF5447" w:rsidRDefault="008D1E4A" w:rsidP="00C620E0">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22D6E9A8" w14:textId="77777777" w:rsidR="008D1E4A" w:rsidRPr="00F463CE" w:rsidRDefault="008D1E4A" w:rsidP="00C620E0">
            <w:pPr>
              <w:pStyle w:val="TAC"/>
            </w:pPr>
            <w:r w:rsidRPr="00F463CE">
              <w:t>DC_1A_n28A</w:t>
            </w:r>
          </w:p>
          <w:p w14:paraId="29CE85F5" w14:textId="77777777" w:rsidR="008D1E4A" w:rsidRPr="00F463CE" w:rsidRDefault="008D1E4A" w:rsidP="00C620E0">
            <w:pPr>
              <w:pStyle w:val="TAC"/>
            </w:pPr>
            <w:r w:rsidRPr="00F463CE">
              <w:t>DC_8A_n28A</w:t>
            </w:r>
          </w:p>
          <w:p w14:paraId="72F5DD1F" w14:textId="77777777" w:rsidR="008D1E4A" w:rsidRPr="00F463CE" w:rsidRDefault="008D1E4A" w:rsidP="00C620E0">
            <w:pPr>
              <w:pStyle w:val="TAC"/>
            </w:pPr>
            <w:r w:rsidRPr="00F463CE">
              <w:rPr>
                <w:rFonts w:hint="eastAsia"/>
              </w:rPr>
              <w:t>D</w:t>
            </w:r>
            <w:r w:rsidRPr="00F463CE">
              <w:t>C_42A_n28A</w:t>
            </w:r>
          </w:p>
          <w:p w14:paraId="5D30D549" w14:textId="77777777" w:rsidR="008D1E4A" w:rsidRPr="00EF5447" w:rsidRDefault="008D1E4A" w:rsidP="00C620E0">
            <w:pPr>
              <w:pStyle w:val="TAC"/>
            </w:pPr>
            <w:r w:rsidRPr="00F463CE">
              <w:rPr>
                <w:rFonts w:hint="eastAsia"/>
              </w:rPr>
              <w:t>D</w:t>
            </w:r>
            <w:r w:rsidRPr="00F463CE">
              <w:t>C_42C_n28A</w:t>
            </w:r>
          </w:p>
        </w:tc>
      </w:tr>
      <w:tr w:rsidR="008D1E4A" w:rsidRPr="00EF5447" w14:paraId="7C5810DF" w14:textId="77777777" w:rsidTr="00C620E0">
        <w:trPr>
          <w:trHeight w:val="187"/>
          <w:jc w:val="center"/>
        </w:trPr>
        <w:tc>
          <w:tcPr>
            <w:tcW w:w="3461" w:type="dxa"/>
            <w:shd w:val="clear" w:color="auto" w:fill="auto"/>
            <w:noWrap/>
          </w:tcPr>
          <w:p w14:paraId="22AE87EB" w14:textId="77777777" w:rsidR="008D1E4A" w:rsidRPr="00EF5447" w:rsidRDefault="008D1E4A" w:rsidP="00C620E0">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CA101B0" w14:textId="77777777" w:rsidR="008D1E4A" w:rsidRPr="00EF5447" w:rsidRDefault="008D1E4A" w:rsidP="00C620E0">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67CA8311" w14:textId="77777777" w:rsidR="008D1E4A" w:rsidRPr="00EF5447" w:rsidRDefault="008D1E4A" w:rsidP="00C620E0">
            <w:pPr>
              <w:pStyle w:val="TAC"/>
            </w:pPr>
            <w:r w:rsidRPr="00EF5447">
              <w:t>DC_1A</w:t>
            </w:r>
            <w:r w:rsidRPr="00EF5447">
              <w:rPr>
                <w:rFonts w:eastAsia="Malgun Gothic"/>
              </w:rPr>
              <w:t>_</w:t>
            </w:r>
            <w:r w:rsidRPr="00EF5447">
              <w:t>n</w:t>
            </w:r>
            <w:r w:rsidRPr="00EF5447">
              <w:rPr>
                <w:rFonts w:eastAsia="Malgun Gothic"/>
              </w:rPr>
              <w:t>77</w:t>
            </w:r>
            <w:r w:rsidRPr="00EF5447">
              <w:t>A</w:t>
            </w:r>
          </w:p>
          <w:p w14:paraId="5F1323FA" w14:textId="77777777" w:rsidR="008D1E4A" w:rsidRPr="00EF5447" w:rsidRDefault="008D1E4A" w:rsidP="00C620E0">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D1E4A" w:rsidRPr="00EF5447" w14:paraId="0AC79E29" w14:textId="77777777" w:rsidTr="00C620E0">
        <w:trPr>
          <w:trHeight w:val="187"/>
          <w:jc w:val="center"/>
        </w:trPr>
        <w:tc>
          <w:tcPr>
            <w:tcW w:w="3461" w:type="dxa"/>
            <w:shd w:val="clear" w:color="auto" w:fill="auto"/>
            <w:noWrap/>
          </w:tcPr>
          <w:p w14:paraId="598C4028" w14:textId="77777777" w:rsidR="008D1E4A" w:rsidRPr="00EF5447" w:rsidRDefault="008D1E4A" w:rsidP="00C620E0">
            <w:pPr>
              <w:pStyle w:val="TAC"/>
            </w:pPr>
            <w:r w:rsidRPr="00EF5447">
              <w:t>DC_1A-8A-42A_n77(2A)</w:t>
            </w:r>
          </w:p>
          <w:p w14:paraId="74863630" w14:textId="77777777" w:rsidR="008D1E4A" w:rsidRPr="00EF5447" w:rsidRDefault="008D1E4A" w:rsidP="00C620E0">
            <w:pPr>
              <w:pStyle w:val="TAC"/>
            </w:pPr>
            <w:r w:rsidRPr="00EF5447">
              <w:t>DC_1A-8A-42C_n77(2A)</w:t>
            </w:r>
          </w:p>
        </w:tc>
        <w:tc>
          <w:tcPr>
            <w:tcW w:w="3514" w:type="dxa"/>
          </w:tcPr>
          <w:p w14:paraId="5BD9D2B6" w14:textId="77777777" w:rsidR="008D1E4A" w:rsidRPr="00EF5447" w:rsidRDefault="008D1E4A" w:rsidP="00C620E0">
            <w:pPr>
              <w:pStyle w:val="TAC"/>
            </w:pPr>
            <w:r w:rsidRPr="00EF5447">
              <w:t>DC_1A_n77A</w:t>
            </w:r>
          </w:p>
          <w:p w14:paraId="4E7572F2" w14:textId="77777777" w:rsidR="008D1E4A" w:rsidRPr="00EF5447" w:rsidRDefault="008D1E4A" w:rsidP="00C620E0">
            <w:pPr>
              <w:pStyle w:val="TAC"/>
            </w:pPr>
            <w:r w:rsidRPr="00EF5447">
              <w:t>DC_8A_n77A</w:t>
            </w:r>
          </w:p>
        </w:tc>
      </w:tr>
      <w:tr w:rsidR="008D1E4A" w:rsidRPr="00EF5447" w14:paraId="5A63F22A" w14:textId="77777777" w:rsidTr="00C620E0">
        <w:trPr>
          <w:trHeight w:val="187"/>
          <w:jc w:val="center"/>
        </w:trPr>
        <w:tc>
          <w:tcPr>
            <w:tcW w:w="3461" w:type="dxa"/>
            <w:shd w:val="clear" w:color="auto" w:fill="auto"/>
            <w:noWrap/>
          </w:tcPr>
          <w:p w14:paraId="270B421E" w14:textId="77777777" w:rsidR="008D1E4A" w:rsidRPr="00EF5447" w:rsidRDefault="008D1E4A" w:rsidP="00C620E0">
            <w:pPr>
              <w:pStyle w:val="TAC"/>
            </w:pPr>
            <w:r w:rsidRPr="00EF5447">
              <w:rPr>
                <w:lang w:eastAsia="ko-KR"/>
              </w:rPr>
              <w:t>DC_1A-11A_n3A-n28A</w:t>
            </w:r>
            <w:del w:id="73" w:author="Apple" w:date="2021-01-14T19:17:00Z">
              <w:r w:rsidRPr="00EF5447" w:rsidDel="004C1D38">
                <w:rPr>
                  <w:lang w:eastAsia="ko-KR"/>
                </w:rPr>
                <w:delText>_</w:delText>
              </w:r>
            </w:del>
          </w:p>
        </w:tc>
        <w:tc>
          <w:tcPr>
            <w:tcW w:w="3514" w:type="dxa"/>
          </w:tcPr>
          <w:p w14:paraId="75F44DB7" w14:textId="77777777" w:rsidR="008D1E4A" w:rsidRPr="00EF5447" w:rsidRDefault="008D1E4A" w:rsidP="00C620E0">
            <w:pPr>
              <w:pStyle w:val="TAC"/>
              <w:rPr>
                <w:lang w:eastAsia="ko-KR"/>
              </w:rPr>
            </w:pPr>
            <w:r w:rsidRPr="00EF5447">
              <w:rPr>
                <w:lang w:eastAsia="ko-KR"/>
              </w:rPr>
              <w:t>DC_1A_n3A</w:t>
            </w:r>
          </w:p>
          <w:p w14:paraId="385656FF" w14:textId="77777777" w:rsidR="008D1E4A" w:rsidRPr="00EF5447" w:rsidRDefault="008D1E4A" w:rsidP="00C620E0">
            <w:pPr>
              <w:pStyle w:val="TAC"/>
              <w:rPr>
                <w:lang w:eastAsia="ko-KR"/>
              </w:rPr>
            </w:pPr>
            <w:r w:rsidRPr="00EF5447">
              <w:rPr>
                <w:lang w:eastAsia="ko-KR"/>
              </w:rPr>
              <w:t>DC_1A_n28A</w:t>
            </w:r>
          </w:p>
          <w:p w14:paraId="635455AB" w14:textId="77777777" w:rsidR="008D1E4A" w:rsidRPr="00EF5447" w:rsidRDefault="008D1E4A" w:rsidP="00C620E0">
            <w:pPr>
              <w:pStyle w:val="TAC"/>
              <w:rPr>
                <w:lang w:eastAsia="ko-KR"/>
              </w:rPr>
            </w:pPr>
            <w:r w:rsidRPr="00EF5447">
              <w:rPr>
                <w:lang w:eastAsia="ko-KR"/>
              </w:rPr>
              <w:t>DC_11A_n3A</w:t>
            </w:r>
          </w:p>
          <w:p w14:paraId="35676394" w14:textId="77777777" w:rsidR="008D1E4A" w:rsidRPr="00EF5447" w:rsidRDefault="008D1E4A" w:rsidP="00C620E0">
            <w:pPr>
              <w:pStyle w:val="TAC"/>
            </w:pPr>
            <w:r w:rsidRPr="00EF5447">
              <w:rPr>
                <w:lang w:eastAsia="ko-KR"/>
              </w:rPr>
              <w:t>DC_11A_n28A</w:t>
            </w:r>
          </w:p>
        </w:tc>
      </w:tr>
      <w:tr w:rsidR="008D1E4A" w:rsidRPr="00EF5447" w14:paraId="70F31C07" w14:textId="77777777" w:rsidTr="00C620E0">
        <w:trPr>
          <w:trHeight w:val="187"/>
          <w:jc w:val="center"/>
        </w:trPr>
        <w:tc>
          <w:tcPr>
            <w:tcW w:w="3461" w:type="dxa"/>
            <w:shd w:val="clear" w:color="auto" w:fill="auto"/>
            <w:noWrap/>
          </w:tcPr>
          <w:p w14:paraId="474E2773" w14:textId="77777777" w:rsidR="008D1E4A" w:rsidRPr="00EF5447" w:rsidRDefault="008D1E4A" w:rsidP="00C620E0">
            <w:pPr>
              <w:pStyle w:val="TAC"/>
            </w:pPr>
            <w:r w:rsidRPr="00EF5447">
              <w:rPr>
                <w:rFonts w:cs="Arial"/>
                <w:lang w:eastAsia="ja-JP"/>
              </w:rPr>
              <w:t>DC_1A-11A-18A_n77</w:t>
            </w:r>
            <w:r w:rsidRPr="00EF5447">
              <w:rPr>
                <w:rFonts w:cs="Arial"/>
                <w:lang w:eastAsia="zh-CN"/>
              </w:rPr>
              <w:t>A</w:t>
            </w:r>
          </w:p>
        </w:tc>
        <w:tc>
          <w:tcPr>
            <w:tcW w:w="3514" w:type="dxa"/>
          </w:tcPr>
          <w:p w14:paraId="1C4C39BA"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A_n77A</w:t>
            </w:r>
          </w:p>
          <w:p w14:paraId="334F4AF8"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A_n77A</w:t>
            </w:r>
          </w:p>
          <w:p w14:paraId="03FBE0FE"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A_n77A</w:t>
            </w:r>
          </w:p>
        </w:tc>
      </w:tr>
      <w:tr w:rsidR="008D1E4A" w:rsidRPr="00EF5447" w14:paraId="6B5C7297" w14:textId="77777777" w:rsidTr="00C620E0">
        <w:trPr>
          <w:trHeight w:val="187"/>
          <w:jc w:val="center"/>
        </w:trPr>
        <w:tc>
          <w:tcPr>
            <w:tcW w:w="3461" w:type="dxa"/>
            <w:shd w:val="clear" w:color="auto" w:fill="auto"/>
            <w:noWrap/>
          </w:tcPr>
          <w:p w14:paraId="39873BBE" w14:textId="77777777" w:rsidR="008D1E4A" w:rsidRPr="00EF5447" w:rsidRDefault="008D1E4A" w:rsidP="00C620E0">
            <w:pPr>
              <w:pStyle w:val="TAC"/>
            </w:pPr>
            <w:r w:rsidRPr="00EF5447">
              <w:rPr>
                <w:rFonts w:cs="Arial"/>
                <w:lang w:eastAsia="ja-JP"/>
              </w:rPr>
              <w:t>DC_1A-11A-18A_n78</w:t>
            </w:r>
            <w:r w:rsidRPr="00EF5447">
              <w:rPr>
                <w:rFonts w:cs="Arial"/>
                <w:lang w:eastAsia="zh-CN"/>
              </w:rPr>
              <w:t>A</w:t>
            </w:r>
          </w:p>
        </w:tc>
        <w:tc>
          <w:tcPr>
            <w:tcW w:w="3514" w:type="dxa"/>
          </w:tcPr>
          <w:p w14:paraId="140BC3F7"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A_n78A</w:t>
            </w:r>
          </w:p>
          <w:p w14:paraId="22698957"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A_n78A</w:t>
            </w:r>
          </w:p>
          <w:p w14:paraId="45C68155"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A_n78A</w:t>
            </w:r>
          </w:p>
        </w:tc>
      </w:tr>
      <w:tr w:rsidR="008D1E4A" w:rsidRPr="00EF5447" w14:paraId="54E44A23" w14:textId="77777777" w:rsidTr="00C620E0">
        <w:trPr>
          <w:trHeight w:val="187"/>
          <w:jc w:val="center"/>
        </w:trPr>
        <w:tc>
          <w:tcPr>
            <w:tcW w:w="3461" w:type="dxa"/>
            <w:shd w:val="clear" w:color="auto" w:fill="auto"/>
            <w:noWrap/>
          </w:tcPr>
          <w:p w14:paraId="54A50D74" w14:textId="77777777" w:rsidR="008D1E4A" w:rsidRPr="00EF5447" w:rsidRDefault="008D1E4A" w:rsidP="00C620E0">
            <w:pPr>
              <w:pStyle w:val="TAC"/>
              <w:rPr>
                <w:lang w:eastAsia="ja-JP"/>
              </w:rPr>
            </w:pPr>
            <w:r w:rsidRPr="00EF5447">
              <w:rPr>
                <w:lang w:eastAsia="zh-CN"/>
              </w:rPr>
              <w:t>DC_1A-18A_n3A-n41A</w:t>
            </w:r>
          </w:p>
        </w:tc>
        <w:tc>
          <w:tcPr>
            <w:tcW w:w="3514" w:type="dxa"/>
          </w:tcPr>
          <w:p w14:paraId="5B020C0E" w14:textId="77777777" w:rsidR="008D1E4A" w:rsidRPr="00EF5447" w:rsidRDefault="008D1E4A" w:rsidP="00C620E0">
            <w:pPr>
              <w:pStyle w:val="TAC"/>
              <w:rPr>
                <w:lang w:eastAsia="zh-CN"/>
              </w:rPr>
            </w:pPr>
            <w:r w:rsidRPr="00EF5447">
              <w:rPr>
                <w:lang w:eastAsia="zh-CN"/>
              </w:rPr>
              <w:t>DC_1A_n3A</w:t>
            </w:r>
          </w:p>
          <w:p w14:paraId="78956B05"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7379B4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B4C9B07"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62D9C9AC" w14:textId="77777777" w:rsidTr="00C620E0">
        <w:trPr>
          <w:trHeight w:val="187"/>
          <w:jc w:val="center"/>
        </w:trPr>
        <w:tc>
          <w:tcPr>
            <w:tcW w:w="3461" w:type="dxa"/>
            <w:shd w:val="clear" w:color="auto" w:fill="auto"/>
            <w:noWrap/>
          </w:tcPr>
          <w:p w14:paraId="54FCFE73" w14:textId="77777777" w:rsidR="008D1E4A" w:rsidRPr="00EF5447" w:rsidRDefault="008D1E4A" w:rsidP="00C620E0">
            <w:pPr>
              <w:pStyle w:val="TAC"/>
            </w:pPr>
            <w:r w:rsidRPr="00EF5447">
              <w:t>DC_1A-18A_n3A-n77A</w:t>
            </w:r>
          </w:p>
        </w:tc>
        <w:tc>
          <w:tcPr>
            <w:tcW w:w="3514" w:type="dxa"/>
          </w:tcPr>
          <w:p w14:paraId="08BA6489" w14:textId="77777777" w:rsidR="008D1E4A" w:rsidRPr="00EF5447" w:rsidRDefault="008D1E4A" w:rsidP="00C620E0">
            <w:pPr>
              <w:pStyle w:val="TAC"/>
              <w:rPr>
                <w:bCs/>
                <w:lang w:eastAsia="ko-KR"/>
              </w:rPr>
            </w:pPr>
            <w:r w:rsidRPr="00EF5447">
              <w:rPr>
                <w:bCs/>
                <w:lang w:eastAsia="ko-KR"/>
              </w:rPr>
              <w:t>DC_1A_n3A</w:t>
            </w:r>
          </w:p>
          <w:p w14:paraId="71AF9EAE" w14:textId="77777777" w:rsidR="008D1E4A" w:rsidRPr="00EF5447" w:rsidRDefault="008D1E4A" w:rsidP="00C620E0">
            <w:pPr>
              <w:pStyle w:val="TAC"/>
              <w:rPr>
                <w:bCs/>
                <w:lang w:eastAsia="ko-KR"/>
              </w:rPr>
            </w:pPr>
            <w:r w:rsidRPr="00EF5447">
              <w:rPr>
                <w:bCs/>
                <w:lang w:eastAsia="ko-KR"/>
              </w:rPr>
              <w:t>DC_1A_n77A</w:t>
            </w:r>
          </w:p>
          <w:p w14:paraId="79675AEA" w14:textId="77777777" w:rsidR="008D1E4A" w:rsidRPr="00EF5447" w:rsidRDefault="008D1E4A" w:rsidP="00C620E0">
            <w:pPr>
              <w:pStyle w:val="TAC"/>
            </w:pPr>
            <w:r w:rsidRPr="00EF5447">
              <w:t>DC_18A_n3A</w:t>
            </w:r>
          </w:p>
          <w:p w14:paraId="0D17BDD2" w14:textId="77777777" w:rsidR="008D1E4A" w:rsidRPr="00EF5447" w:rsidRDefault="008D1E4A" w:rsidP="00C620E0">
            <w:pPr>
              <w:pStyle w:val="TAC"/>
            </w:pPr>
            <w:r w:rsidRPr="00EF5447">
              <w:t>DC_18A_n77A</w:t>
            </w:r>
          </w:p>
        </w:tc>
      </w:tr>
      <w:tr w:rsidR="008D1E4A" w:rsidRPr="00EF5447" w14:paraId="61CCF8AD" w14:textId="77777777" w:rsidTr="00C620E0">
        <w:trPr>
          <w:trHeight w:val="187"/>
          <w:jc w:val="center"/>
        </w:trPr>
        <w:tc>
          <w:tcPr>
            <w:tcW w:w="3461" w:type="dxa"/>
            <w:shd w:val="clear" w:color="auto" w:fill="auto"/>
            <w:noWrap/>
          </w:tcPr>
          <w:p w14:paraId="581AC804" w14:textId="77777777" w:rsidR="008D1E4A" w:rsidRPr="00EF5447" w:rsidRDefault="008D1E4A" w:rsidP="00C620E0">
            <w:pPr>
              <w:pStyle w:val="TAC"/>
              <w:rPr>
                <w:rFonts w:cs="Arial"/>
                <w:szCs w:val="18"/>
                <w:lang w:eastAsia="ja-JP"/>
              </w:rPr>
            </w:pPr>
            <w:r w:rsidRPr="00EF5447">
              <w:rPr>
                <w:rFonts w:cs="Arial"/>
              </w:rPr>
              <w:t>DC_1A-18A_n3A-n78A</w:t>
            </w:r>
          </w:p>
        </w:tc>
        <w:tc>
          <w:tcPr>
            <w:tcW w:w="3514" w:type="dxa"/>
          </w:tcPr>
          <w:p w14:paraId="167816F3" w14:textId="77777777" w:rsidR="008D1E4A" w:rsidRPr="00EF5447" w:rsidRDefault="008D1E4A" w:rsidP="00C620E0">
            <w:pPr>
              <w:pStyle w:val="TAC"/>
              <w:rPr>
                <w:rFonts w:cs="Arial"/>
              </w:rPr>
            </w:pPr>
            <w:r w:rsidRPr="00EF5447">
              <w:rPr>
                <w:rFonts w:cs="Arial"/>
              </w:rPr>
              <w:t>DC_1A_n3A</w:t>
            </w:r>
          </w:p>
          <w:p w14:paraId="1815256C" w14:textId="77777777" w:rsidR="008D1E4A" w:rsidRPr="00EF5447" w:rsidRDefault="008D1E4A" w:rsidP="00C620E0">
            <w:pPr>
              <w:pStyle w:val="TAC"/>
              <w:rPr>
                <w:rFonts w:cs="Arial"/>
              </w:rPr>
            </w:pPr>
            <w:r w:rsidRPr="00EF5447">
              <w:rPr>
                <w:rFonts w:cs="Arial"/>
              </w:rPr>
              <w:t>DC_1A_n78A</w:t>
            </w:r>
          </w:p>
          <w:p w14:paraId="7E495C19" w14:textId="77777777" w:rsidR="008D1E4A" w:rsidRPr="00EF5447" w:rsidRDefault="008D1E4A" w:rsidP="00C620E0">
            <w:pPr>
              <w:pStyle w:val="TAC"/>
              <w:rPr>
                <w:rFonts w:cs="Arial"/>
              </w:rPr>
            </w:pPr>
            <w:r w:rsidRPr="00EF5447">
              <w:rPr>
                <w:rFonts w:cs="Arial"/>
              </w:rPr>
              <w:t>DC_18A_n3A</w:t>
            </w:r>
          </w:p>
          <w:p w14:paraId="5F5F304E" w14:textId="77777777" w:rsidR="008D1E4A" w:rsidRPr="00EF5447" w:rsidRDefault="008D1E4A" w:rsidP="00C620E0">
            <w:pPr>
              <w:pStyle w:val="TAC"/>
              <w:rPr>
                <w:szCs w:val="18"/>
                <w:lang w:eastAsia="ja-JP"/>
              </w:rPr>
            </w:pPr>
            <w:r w:rsidRPr="00EF5447">
              <w:rPr>
                <w:rFonts w:cs="Arial"/>
              </w:rPr>
              <w:t>DC_18A_n78A</w:t>
            </w:r>
          </w:p>
        </w:tc>
      </w:tr>
      <w:tr w:rsidR="008D1E4A" w:rsidRPr="00EF5447" w14:paraId="7BE0E36B" w14:textId="77777777" w:rsidTr="00C620E0">
        <w:trPr>
          <w:trHeight w:val="187"/>
          <w:jc w:val="center"/>
        </w:trPr>
        <w:tc>
          <w:tcPr>
            <w:tcW w:w="3461" w:type="dxa"/>
            <w:shd w:val="clear" w:color="auto" w:fill="auto"/>
            <w:noWrap/>
          </w:tcPr>
          <w:p w14:paraId="0F6CE49C" w14:textId="77777777" w:rsidR="008D1E4A" w:rsidRPr="00EF5447" w:rsidRDefault="008D1E4A" w:rsidP="00C620E0">
            <w:pPr>
              <w:pStyle w:val="TAC"/>
            </w:pPr>
            <w:r w:rsidRPr="00EF5447">
              <w:rPr>
                <w:lang w:eastAsia="zh-CN"/>
              </w:rPr>
              <w:t>DC_1A-18A_n28A-n41A</w:t>
            </w:r>
          </w:p>
        </w:tc>
        <w:tc>
          <w:tcPr>
            <w:tcW w:w="3514" w:type="dxa"/>
          </w:tcPr>
          <w:p w14:paraId="5F8AED64" w14:textId="77777777" w:rsidR="008D1E4A" w:rsidRPr="00EF5447" w:rsidRDefault="008D1E4A" w:rsidP="00C620E0">
            <w:pPr>
              <w:pStyle w:val="TAC"/>
              <w:rPr>
                <w:lang w:eastAsia="zh-CN"/>
              </w:rPr>
            </w:pPr>
            <w:r w:rsidRPr="00EF5447">
              <w:rPr>
                <w:lang w:eastAsia="zh-CN"/>
              </w:rPr>
              <w:t>DC_1A_n28A</w:t>
            </w:r>
          </w:p>
          <w:p w14:paraId="6FC2026C"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0E3D50F"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F71629C"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0F1B8A4A" w14:textId="77777777" w:rsidTr="00C620E0">
        <w:trPr>
          <w:trHeight w:val="187"/>
          <w:jc w:val="center"/>
        </w:trPr>
        <w:tc>
          <w:tcPr>
            <w:tcW w:w="3461" w:type="dxa"/>
            <w:shd w:val="clear" w:color="auto" w:fill="auto"/>
            <w:noWrap/>
          </w:tcPr>
          <w:p w14:paraId="7D8188FD" w14:textId="77777777" w:rsidR="008D1E4A" w:rsidRPr="00EF5447" w:rsidRDefault="008D1E4A" w:rsidP="00C620E0">
            <w:pPr>
              <w:pStyle w:val="TAC"/>
              <w:rPr>
                <w:lang w:eastAsia="ja-JP"/>
              </w:rPr>
            </w:pPr>
            <w:r w:rsidRPr="00EF5447">
              <w:rPr>
                <w:lang w:eastAsia="ja-JP"/>
              </w:rPr>
              <w:lastRenderedPageBreak/>
              <w:t>DC</w:t>
            </w:r>
            <w:r w:rsidRPr="00EF5447">
              <w:t>_</w:t>
            </w:r>
            <w:r w:rsidRPr="00EF5447">
              <w:rPr>
                <w:lang w:eastAsia="ja-JP"/>
              </w:rPr>
              <w:t>1A-18A-28A_n77A</w:t>
            </w:r>
          </w:p>
        </w:tc>
        <w:tc>
          <w:tcPr>
            <w:tcW w:w="3514" w:type="dxa"/>
          </w:tcPr>
          <w:p w14:paraId="6D713B5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2BFE1B99"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A_n77A</w:t>
            </w:r>
          </w:p>
          <w:p w14:paraId="4E758FD4" w14:textId="77777777" w:rsidR="008D1E4A" w:rsidRPr="00EF5447" w:rsidRDefault="008D1E4A" w:rsidP="00C620E0">
            <w:pPr>
              <w:pStyle w:val="TAC"/>
              <w:rPr>
                <w:lang w:eastAsia="ja-JP"/>
              </w:rPr>
            </w:pPr>
            <w:r w:rsidRPr="00EF5447">
              <w:rPr>
                <w:lang w:eastAsia="ja-JP"/>
              </w:rPr>
              <w:t>DC</w:t>
            </w:r>
            <w:r w:rsidRPr="00EF5447">
              <w:t>_28</w:t>
            </w:r>
            <w:r w:rsidRPr="00EF5447">
              <w:rPr>
                <w:lang w:eastAsia="ja-JP"/>
              </w:rPr>
              <w:t>A_n77A</w:t>
            </w:r>
          </w:p>
        </w:tc>
      </w:tr>
      <w:tr w:rsidR="008D1E4A" w:rsidRPr="00EF5447" w14:paraId="479D6708" w14:textId="77777777" w:rsidTr="00C620E0">
        <w:trPr>
          <w:trHeight w:val="187"/>
          <w:jc w:val="center"/>
        </w:trPr>
        <w:tc>
          <w:tcPr>
            <w:tcW w:w="3461" w:type="dxa"/>
            <w:shd w:val="clear" w:color="auto" w:fill="auto"/>
            <w:noWrap/>
          </w:tcPr>
          <w:p w14:paraId="2E94FD4B" w14:textId="77777777" w:rsidR="008D1E4A" w:rsidRPr="00EF5447" w:rsidRDefault="008D1E4A" w:rsidP="00C620E0">
            <w:pPr>
              <w:pStyle w:val="TAC"/>
              <w:rPr>
                <w:lang w:eastAsia="ja-JP"/>
              </w:rPr>
            </w:pPr>
            <w:r w:rsidRPr="00EF5447">
              <w:rPr>
                <w:lang w:eastAsia="zh-CN"/>
              </w:rPr>
              <w:t>DC_1A-18A_n28A-n77A</w:t>
            </w:r>
          </w:p>
        </w:tc>
        <w:tc>
          <w:tcPr>
            <w:tcW w:w="3514" w:type="dxa"/>
          </w:tcPr>
          <w:p w14:paraId="24C5F9DE" w14:textId="77777777" w:rsidR="008D1E4A" w:rsidRPr="00EF5447" w:rsidRDefault="008D1E4A" w:rsidP="00C620E0">
            <w:pPr>
              <w:pStyle w:val="TAC"/>
              <w:rPr>
                <w:lang w:eastAsia="zh-CN"/>
              </w:rPr>
            </w:pPr>
            <w:r w:rsidRPr="00EF5447">
              <w:rPr>
                <w:lang w:eastAsia="zh-CN"/>
              </w:rPr>
              <w:t>DC_1A_n28A</w:t>
            </w:r>
          </w:p>
          <w:p w14:paraId="5A0F8866"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0F08739"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6806B33"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D1E4A" w:rsidRPr="00EF5447" w14:paraId="6694F7BD" w14:textId="77777777" w:rsidTr="00C620E0">
        <w:trPr>
          <w:trHeight w:val="187"/>
          <w:jc w:val="center"/>
        </w:trPr>
        <w:tc>
          <w:tcPr>
            <w:tcW w:w="3461" w:type="dxa"/>
            <w:shd w:val="clear" w:color="auto" w:fill="auto"/>
            <w:noWrap/>
          </w:tcPr>
          <w:p w14:paraId="7C86802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1A-18A-28A_n78A</w:t>
            </w:r>
          </w:p>
        </w:tc>
        <w:tc>
          <w:tcPr>
            <w:tcW w:w="3514" w:type="dxa"/>
          </w:tcPr>
          <w:p w14:paraId="4EEE9D93"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331FE8BE"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A_n78A</w:t>
            </w:r>
          </w:p>
          <w:p w14:paraId="6A30A0C8" w14:textId="77777777" w:rsidR="008D1E4A" w:rsidRPr="00EF5447" w:rsidRDefault="008D1E4A" w:rsidP="00C620E0">
            <w:pPr>
              <w:pStyle w:val="TAC"/>
              <w:rPr>
                <w:lang w:eastAsia="ja-JP"/>
              </w:rPr>
            </w:pPr>
            <w:r w:rsidRPr="00EF5447">
              <w:rPr>
                <w:lang w:eastAsia="ja-JP"/>
              </w:rPr>
              <w:t>DC</w:t>
            </w:r>
            <w:r w:rsidRPr="00EF5447">
              <w:t>_28</w:t>
            </w:r>
            <w:r w:rsidRPr="00EF5447">
              <w:rPr>
                <w:lang w:eastAsia="ja-JP"/>
              </w:rPr>
              <w:t>A_n78A</w:t>
            </w:r>
          </w:p>
        </w:tc>
      </w:tr>
      <w:tr w:rsidR="008D1E4A" w:rsidRPr="00EF5447" w14:paraId="105F8168" w14:textId="77777777" w:rsidTr="00C620E0">
        <w:trPr>
          <w:trHeight w:val="187"/>
          <w:jc w:val="center"/>
        </w:trPr>
        <w:tc>
          <w:tcPr>
            <w:tcW w:w="3461" w:type="dxa"/>
            <w:shd w:val="clear" w:color="auto" w:fill="auto"/>
            <w:noWrap/>
          </w:tcPr>
          <w:p w14:paraId="7BF0FAC1" w14:textId="77777777" w:rsidR="008D1E4A" w:rsidRPr="00EF5447" w:rsidRDefault="008D1E4A" w:rsidP="00C620E0">
            <w:pPr>
              <w:pStyle w:val="TAC"/>
              <w:rPr>
                <w:lang w:eastAsia="ja-JP"/>
              </w:rPr>
            </w:pPr>
            <w:r w:rsidRPr="00EF5447">
              <w:rPr>
                <w:lang w:eastAsia="zh-CN"/>
              </w:rPr>
              <w:t>DC_1A-18A_n28A-n78A</w:t>
            </w:r>
          </w:p>
        </w:tc>
        <w:tc>
          <w:tcPr>
            <w:tcW w:w="3514" w:type="dxa"/>
          </w:tcPr>
          <w:p w14:paraId="66D0A9EF" w14:textId="77777777" w:rsidR="008D1E4A" w:rsidRPr="00EF5447" w:rsidRDefault="008D1E4A" w:rsidP="00C620E0">
            <w:pPr>
              <w:pStyle w:val="TAC"/>
              <w:rPr>
                <w:lang w:eastAsia="zh-CN"/>
              </w:rPr>
            </w:pPr>
            <w:r w:rsidRPr="00EF5447">
              <w:rPr>
                <w:lang w:eastAsia="zh-CN"/>
              </w:rPr>
              <w:t>DC_1A_n28A</w:t>
            </w:r>
          </w:p>
          <w:p w14:paraId="6E141E59"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14DD251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2E46E13"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D1E4A" w:rsidRPr="00EF5447" w14:paraId="2FC7AD46" w14:textId="77777777" w:rsidTr="00C620E0">
        <w:trPr>
          <w:trHeight w:val="187"/>
          <w:jc w:val="center"/>
        </w:trPr>
        <w:tc>
          <w:tcPr>
            <w:tcW w:w="3461" w:type="dxa"/>
            <w:shd w:val="clear" w:color="auto" w:fill="auto"/>
            <w:noWrap/>
          </w:tcPr>
          <w:p w14:paraId="3AF43698"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45DF3E7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206BF528"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A_n79A</w:t>
            </w:r>
          </w:p>
          <w:p w14:paraId="68A8D386" w14:textId="77777777" w:rsidR="008D1E4A" w:rsidRPr="00EF5447" w:rsidRDefault="008D1E4A" w:rsidP="00C620E0">
            <w:pPr>
              <w:pStyle w:val="TAC"/>
              <w:rPr>
                <w:lang w:eastAsia="fi-FI"/>
              </w:rPr>
            </w:pPr>
            <w:r w:rsidRPr="00EF5447">
              <w:rPr>
                <w:lang w:eastAsia="ja-JP"/>
              </w:rPr>
              <w:t>DC</w:t>
            </w:r>
            <w:r w:rsidRPr="00EF5447">
              <w:t>_28</w:t>
            </w:r>
            <w:r w:rsidRPr="00EF5447">
              <w:rPr>
                <w:lang w:eastAsia="ja-JP"/>
              </w:rPr>
              <w:t>A_n79A</w:t>
            </w:r>
          </w:p>
        </w:tc>
      </w:tr>
      <w:tr w:rsidR="008D1E4A" w:rsidRPr="00EF5447" w14:paraId="5E5C9CF0" w14:textId="77777777" w:rsidTr="00C620E0">
        <w:trPr>
          <w:trHeight w:val="187"/>
          <w:jc w:val="center"/>
        </w:trPr>
        <w:tc>
          <w:tcPr>
            <w:tcW w:w="3461" w:type="dxa"/>
            <w:shd w:val="clear" w:color="auto" w:fill="auto"/>
            <w:noWrap/>
          </w:tcPr>
          <w:p w14:paraId="1A4F17FF" w14:textId="77777777" w:rsidR="008D1E4A" w:rsidRPr="00EF5447" w:rsidRDefault="008D1E4A" w:rsidP="00C620E0">
            <w:pPr>
              <w:pStyle w:val="TAC"/>
              <w:rPr>
                <w:lang w:eastAsia="zh-CN"/>
              </w:rPr>
            </w:pPr>
            <w:r w:rsidRPr="00EF5447">
              <w:rPr>
                <w:rFonts w:cs="Arial"/>
                <w:lang w:eastAsia="ja-JP"/>
              </w:rPr>
              <w:t>DC_1A-18A-41A_n3</w:t>
            </w:r>
            <w:r w:rsidRPr="00EF5447">
              <w:rPr>
                <w:rFonts w:cs="Arial"/>
                <w:lang w:eastAsia="zh-CN"/>
              </w:rPr>
              <w:t>A</w:t>
            </w:r>
          </w:p>
          <w:p w14:paraId="675842A3"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0015F7A"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A_n3A</w:t>
            </w:r>
          </w:p>
          <w:p w14:paraId="0FB89341"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A_n3A</w:t>
            </w:r>
          </w:p>
          <w:p w14:paraId="36F5E67A"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A_n3A</w:t>
            </w:r>
          </w:p>
          <w:p w14:paraId="1297A333"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_n3A</w:t>
            </w:r>
          </w:p>
        </w:tc>
      </w:tr>
      <w:tr w:rsidR="008D1E4A" w:rsidRPr="00EF5447" w14:paraId="5A8CDB2F" w14:textId="77777777" w:rsidTr="00C620E0">
        <w:trPr>
          <w:trHeight w:val="187"/>
          <w:jc w:val="center"/>
        </w:trPr>
        <w:tc>
          <w:tcPr>
            <w:tcW w:w="3461" w:type="dxa"/>
            <w:shd w:val="clear" w:color="auto" w:fill="auto"/>
            <w:noWrap/>
          </w:tcPr>
          <w:p w14:paraId="21FD92FC" w14:textId="77777777" w:rsidR="008D1E4A" w:rsidRPr="00EF5447" w:rsidRDefault="008D1E4A" w:rsidP="00C620E0">
            <w:pPr>
              <w:pStyle w:val="TAC"/>
              <w:rPr>
                <w:lang w:eastAsia="zh-CN"/>
              </w:rPr>
            </w:pPr>
            <w:r w:rsidRPr="00EF5447">
              <w:rPr>
                <w:rFonts w:cs="Arial"/>
                <w:lang w:eastAsia="ja-JP"/>
              </w:rPr>
              <w:t>DC_1A-18A-41A_n77</w:t>
            </w:r>
            <w:r w:rsidRPr="00EF5447">
              <w:rPr>
                <w:rFonts w:cs="Arial"/>
                <w:lang w:eastAsia="zh-CN"/>
              </w:rPr>
              <w:t>A</w:t>
            </w:r>
          </w:p>
          <w:p w14:paraId="17FC8153"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CFA1455"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A_n77A</w:t>
            </w:r>
          </w:p>
          <w:p w14:paraId="30EAF026"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A_n77A</w:t>
            </w:r>
          </w:p>
          <w:p w14:paraId="400BB187"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A_n77A</w:t>
            </w:r>
          </w:p>
          <w:p w14:paraId="1BA66C13"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_n77A</w:t>
            </w:r>
          </w:p>
        </w:tc>
      </w:tr>
      <w:tr w:rsidR="008D1E4A" w:rsidRPr="00EF5447" w14:paraId="7A1ED07C" w14:textId="77777777" w:rsidTr="00C620E0">
        <w:trPr>
          <w:trHeight w:val="187"/>
          <w:jc w:val="center"/>
        </w:trPr>
        <w:tc>
          <w:tcPr>
            <w:tcW w:w="3461" w:type="dxa"/>
            <w:shd w:val="clear" w:color="auto" w:fill="auto"/>
            <w:noWrap/>
          </w:tcPr>
          <w:p w14:paraId="68C18272" w14:textId="77777777" w:rsidR="008D1E4A" w:rsidRPr="00EF5447" w:rsidRDefault="008D1E4A" w:rsidP="00C620E0">
            <w:pPr>
              <w:pStyle w:val="TAC"/>
              <w:rPr>
                <w:lang w:eastAsia="ja-JP"/>
              </w:rPr>
            </w:pPr>
            <w:r w:rsidRPr="00EF5447">
              <w:rPr>
                <w:lang w:eastAsia="zh-CN"/>
              </w:rPr>
              <w:t>DC_1A-18A_n41A-n77A</w:t>
            </w:r>
          </w:p>
        </w:tc>
        <w:tc>
          <w:tcPr>
            <w:tcW w:w="3514" w:type="dxa"/>
          </w:tcPr>
          <w:p w14:paraId="62B65097" w14:textId="77777777" w:rsidR="008D1E4A" w:rsidRPr="00EF5447" w:rsidRDefault="008D1E4A" w:rsidP="00C620E0">
            <w:pPr>
              <w:pStyle w:val="TAC"/>
              <w:rPr>
                <w:lang w:eastAsia="zh-CN"/>
              </w:rPr>
            </w:pPr>
            <w:r w:rsidRPr="00EF5447">
              <w:rPr>
                <w:lang w:eastAsia="zh-CN"/>
              </w:rPr>
              <w:t>DC_1A_n41A</w:t>
            </w:r>
          </w:p>
          <w:p w14:paraId="073E9065" w14:textId="77777777" w:rsidR="008D1E4A" w:rsidRPr="00EF5447" w:rsidRDefault="008D1E4A" w:rsidP="00C620E0">
            <w:pPr>
              <w:pStyle w:val="TAC"/>
              <w:rPr>
                <w:rFonts w:eastAsia="DengXian"/>
                <w:lang w:eastAsia="zh-CN"/>
              </w:rPr>
            </w:pPr>
            <w:r w:rsidRPr="00EF5447">
              <w:rPr>
                <w:lang w:eastAsia="zh-CN"/>
              </w:rPr>
              <w:t>DC_1A_n77A</w:t>
            </w:r>
          </w:p>
          <w:p w14:paraId="06361683"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40A4C52"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D1E4A" w:rsidRPr="00EF5447" w14:paraId="3CDE73A0" w14:textId="77777777" w:rsidTr="00C620E0">
        <w:trPr>
          <w:trHeight w:val="187"/>
          <w:jc w:val="center"/>
        </w:trPr>
        <w:tc>
          <w:tcPr>
            <w:tcW w:w="3461" w:type="dxa"/>
            <w:shd w:val="clear" w:color="auto" w:fill="auto"/>
            <w:noWrap/>
          </w:tcPr>
          <w:p w14:paraId="0B311811" w14:textId="77777777" w:rsidR="008D1E4A" w:rsidRPr="00EF5447" w:rsidRDefault="008D1E4A" w:rsidP="00C620E0">
            <w:pPr>
              <w:pStyle w:val="TAC"/>
              <w:rPr>
                <w:lang w:eastAsia="zh-CN"/>
              </w:rPr>
            </w:pPr>
            <w:r w:rsidRPr="00EF5447">
              <w:rPr>
                <w:rFonts w:cs="Arial"/>
                <w:lang w:eastAsia="ja-JP"/>
              </w:rPr>
              <w:t>DC_1A-18A-41A_n78</w:t>
            </w:r>
            <w:r w:rsidRPr="00EF5447">
              <w:rPr>
                <w:rFonts w:cs="Arial"/>
                <w:lang w:eastAsia="zh-CN"/>
              </w:rPr>
              <w:t>A</w:t>
            </w:r>
          </w:p>
          <w:p w14:paraId="7574F0C1"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22451F3D"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A_n78A</w:t>
            </w:r>
          </w:p>
          <w:p w14:paraId="50CC3C34"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A_n78A</w:t>
            </w:r>
          </w:p>
          <w:p w14:paraId="462E76F3"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A_n78A</w:t>
            </w:r>
          </w:p>
          <w:p w14:paraId="7F961CDE"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_n78A</w:t>
            </w:r>
          </w:p>
        </w:tc>
      </w:tr>
      <w:tr w:rsidR="008D1E4A" w:rsidRPr="00EF5447" w14:paraId="7C7EF33F" w14:textId="77777777" w:rsidTr="00C620E0">
        <w:trPr>
          <w:trHeight w:val="187"/>
          <w:jc w:val="center"/>
        </w:trPr>
        <w:tc>
          <w:tcPr>
            <w:tcW w:w="3461" w:type="dxa"/>
            <w:shd w:val="clear" w:color="auto" w:fill="auto"/>
            <w:noWrap/>
          </w:tcPr>
          <w:p w14:paraId="3D068815" w14:textId="77777777" w:rsidR="008D1E4A" w:rsidRPr="00EF5447" w:rsidRDefault="008D1E4A" w:rsidP="00C620E0">
            <w:pPr>
              <w:pStyle w:val="TAC"/>
              <w:rPr>
                <w:lang w:eastAsia="ja-JP"/>
              </w:rPr>
            </w:pPr>
            <w:r w:rsidRPr="00EF5447">
              <w:rPr>
                <w:lang w:eastAsia="zh-CN"/>
              </w:rPr>
              <w:t>DC_1A-18A_n41A-n78A</w:t>
            </w:r>
          </w:p>
        </w:tc>
        <w:tc>
          <w:tcPr>
            <w:tcW w:w="3514" w:type="dxa"/>
          </w:tcPr>
          <w:p w14:paraId="3E9F67FE" w14:textId="77777777" w:rsidR="008D1E4A" w:rsidRPr="00EF5447" w:rsidRDefault="008D1E4A" w:rsidP="00C620E0">
            <w:pPr>
              <w:pStyle w:val="TAC"/>
              <w:rPr>
                <w:lang w:eastAsia="zh-CN"/>
              </w:rPr>
            </w:pPr>
            <w:r w:rsidRPr="00EF5447">
              <w:rPr>
                <w:lang w:eastAsia="zh-CN"/>
              </w:rPr>
              <w:t>DC_1A_n41A</w:t>
            </w:r>
          </w:p>
          <w:p w14:paraId="0465575D" w14:textId="77777777" w:rsidR="008D1E4A" w:rsidRPr="00EF5447" w:rsidRDefault="008D1E4A" w:rsidP="00C620E0">
            <w:pPr>
              <w:pStyle w:val="TAC"/>
              <w:rPr>
                <w:rFonts w:eastAsia="DengXian"/>
                <w:lang w:eastAsia="zh-CN"/>
              </w:rPr>
            </w:pPr>
            <w:r w:rsidRPr="00EF5447">
              <w:rPr>
                <w:lang w:eastAsia="zh-CN"/>
              </w:rPr>
              <w:t>DC_1A_n78A</w:t>
            </w:r>
          </w:p>
          <w:p w14:paraId="3ED54754"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71E325E"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D1E4A" w:rsidRPr="00EF5447" w14:paraId="29DA01CD" w14:textId="77777777" w:rsidTr="00C620E0">
        <w:trPr>
          <w:trHeight w:val="187"/>
          <w:jc w:val="center"/>
        </w:trPr>
        <w:tc>
          <w:tcPr>
            <w:tcW w:w="3461" w:type="dxa"/>
            <w:shd w:val="clear" w:color="auto" w:fill="auto"/>
            <w:noWrap/>
          </w:tcPr>
          <w:p w14:paraId="2D46B372" w14:textId="77777777" w:rsidR="008D1E4A" w:rsidRPr="00EF5447" w:rsidRDefault="008D1E4A" w:rsidP="00C620E0">
            <w:pPr>
              <w:pStyle w:val="TAC"/>
              <w:rPr>
                <w:rFonts w:cs="Arial"/>
                <w:lang w:eastAsia="ja-JP"/>
              </w:rPr>
            </w:pPr>
            <w:r w:rsidRPr="00EF5447">
              <w:rPr>
                <w:rFonts w:cs="Arial"/>
                <w:lang w:eastAsia="ja-JP"/>
              </w:rPr>
              <w:t>DC_1A-18A-42A_n77A</w:t>
            </w:r>
          </w:p>
          <w:p w14:paraId="0C5EE420" w14:textId="77777777" w:rsidR="008D1E4A" w:rsidRPr="00EF5447" w:rsidRDefault="008D1E4A" w:rsidP="00C620E0">
            <w:pPr>
              <w:pStyle w:val="TAC"/>
              <w:rPr>
                <w:lang w:eastAsia="ja-JP"/>
              </w:rPr>
            </w:pPr>
            <w:r w:rsidRPr="00EF5447">
              <w:rPr>
                <w:rFonts w:cs="Arial"/>
                <w:lang w:eastAsia="ja-JP"/>
              </w:rPr>
              <w:t>DC_1A-18A-42C_n77A</w:t>
            </w:r>
          </w:p>
        </w:tc>
        <w:tc>
          <w:tcPr>
            <w:tcW w:w="3514" w:type="dxa"/>
          </w:tcPr>
          <w:p w14:paraId="2F624C95" w14:textId="77777777" w:rsidR="008D1E4A" w:rsidRPr="00EF5447" w:rsidRDefault="008D1E4A" w:rsidP="00C620E0">
            <w:pPr>
              <w:pStyle w:val="TAC"/>
              <w:rPr>
                <w:lang w:eastAsia="ja-JP"/>
              </w:rPr>
            </w:pPr>
            <w:r w:rsidRPr="00EF5447">
              <w:rPr>
                <w:lang w:eastAsia="fi-FI"/>
              </w:rPr>
              <w:t>DC_1A_</w:t>
            </w:r>
            <w:r w:rsidRPr="00EF5447">
              <w:rPr>
                <w:lang w:eastAsia="ja-JP"/>
              </w:rPr>
              <w:t>n77A</w:t>
            </w:r>
          </w:p>
          <w:p w14:paraId="6920C95E"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D1E4A" w:rsidRPr="00EF5447" w14:paraId="4955202D" w14:textId="77777777" w:rsidTr="00C620E0">
        <w:trPr>
          <w:trHeight w:val="187"/>
          <w:jc w:val="center"/>
        </w:trPr>
        <w:tc>
          <w:tcPr>
            <w:tcW w:w="3461" w:type="dxa"/>
            <w:shd w:val="clear" w:color="auto" w:fill="auto"/>
            <w:noWrap/>
          </w:tcPr>
          <w:p w14:paraId="2B83E978" w14:textId="77777777" w:rsidR="008D1E4A" w:rsidRPr="00EF5447" w:rsidRDefault="008D1E4A" w:rsidP="00C620E0">
            <w:pPr>
              <w:pStyle w:val="TAC"/>
              <w:rPr>
                <w:rFonts w:cs="Arial"/>
                <w:lang w:eastAsia="ja-JP"/>
              </w:rPr>
            </w:pPr>
            <w:r w:rsidRPr="00EF5447">
              <w:rPr>
                <w:rFonts w:cs="Arial"/>
                <w:lang w:eastAsia="ja-JP"/>
              </w:rPr>
              <w:t>DC_1A-18A-42A_n78A</w:t>
            </w:r>
          </w:p>
          <w:p w14:paraId="7EA06BD1" w14:textId="77777777" w:rsidR="008D1E4A" w:rsidRPr="00EF5447" w:rsidRDefault="008D1E4A" w:rsidP="00C620E0">
            <w:pPr>
              <w:pStyle w:val="TAC"/>
              <w:rPr>
                <w:lang w:eastAsia="ja-JP"/>
              </w:rPr>
            </w:pPr>
            <w:r w:rsidRPr="00EF5447">
              <w:rPr>
                <w:rFonts w:cs="Arial"/>
                <w:lang w:eastAsia="ja-JP"/>
              </w:rPr>
              <w:t>DC_1A-18A-42C_n78A</w:t>
            </w:r>
          </w:p>
        </w:tc>
        <w:tc>
          <w:tcPr>
            <w:tcW w:w="3514" w:type="dxa"/>
          </w:tcPr>
          <w:p w14:paraId="6B553F36" w14:textId="77777777" w:rsidR="008D1E4A" w:rsidRPr="00EF5447" w:rsidRDefault="008D1E4A" w:rsidP="00C620E0">
            <w:pPr>
              <w:pStyle w:val="TAC"/>
              <w:rPr>
                <w:lang w:eastAsia="ja-JP"/>
              </w:rPr>
            </w:pPr>
            <w:r w:rsidRPr="00EF5447">
              <w:rPr>
                <w:lang w:eastAsia="fi-FI"/>
              </w:rPr>
              <w:t>DC_1A_</w:t>
            </w:r>
            <w:r w:rsidRPr="00EF5447">
              <w:rPr>
                <w:lang w:eastAsia="ja-JP"/>
              </w:rPr>
              <w:t>n78A</w:t>
            </w:r>
          </w:p>
          <w:p w14:paraId="4066F86C"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D1E4A" w:rsidRPr="00EF5447" w14:paraId="2E9464B8" w14:textId="77777777" w:rsidTr="00C620E0">
        <w:trPr>
          <w:trHeight w:val="187"/>
          <w:jc w:val="center"/>
        </w:trPr>
        <w:tc>
          <w:tcPr>
            <w:tcW w:w="3461" w:type="dxa"/>
            <w:shd w:val="clear" w:color="auto" w:fill="auto"/>
            <w:noWrap/>
          </w:tcPr>
          <w:p w14:paraId="61C02920" w14:textId="77777777" w:rsidR="008D1E4A" w:rsidRPr="00EF5447" w:rsidRDefault="008D1E4A" w:rsidP="00C620E0">
            <w:pPr>
              <w:pStyle w:val="TAC"/>
              <w:rPr>
                <w:lang w:eastAsia="ja-JP"/>
              </w:rPr>
            </w:pPr>
            <w:r w:rsidRPr="00EF5447">
              <w:rPr>
                <w:lang w:eastAsia="ja-JP"/>
              </w:rPr>
              <w:lastRenderedPageBreak/>
              <w:t>DC_1A-18A-42A_n79A</w:t>
            </w:r>
          </w:p>
          <w:p w14:paraId="23F6951B" w14:textId="77777777" w:rsidR="008D1E4A" w:rsidRPr="00EF5447" w:rsidRDefault="008D1E4A" w:rsidP="00C620E0">
            <w:pPr>
              <w:pStyle w:val="TAC"/>
              <w:rPr>
                <w:lang w:eastAsia="ja-JP"/>
              </w:rPr>
            </w:pPr>
            <w:r w:rsidRPr="00EF5447">
              <w:rPr>
                <w:lang w:eastAsia="ja-JP"/>
              </w:rPr>
              <w:t>DC_1A-18A-42C_n79A</w:t>
            </w:r>
          </w:p>
        </w:tc>
        <w:tc>
          <w:tcPr>
            <w:tcW w:w="3514" w:type="dxa"/>
          </w:tcPr>
          <w:p w14:paraId="45C2F68A" w14:textId="77777777" w:rsidR="008D1E4A" w:rsidRPr="00EF5447" w:rsidRDefault="008D1E4A" w:rsidP="00C620E0">
            <w:pPr>
              <w:pStyle w:val="TAC"/>
              <w:rPr>
                <w:lang w:eastAsia="ja-JP"/>
              </w:rPr>
            </w:pPr>
            <w:r w:rsidRPr="00EF5447">
              <w:rPr>
                <w:lang w:eastAsia="fi-FI"/>
              </w:rPr>
              <w:t>DC_1A_</w:t>
            </w:r>
            <w:r w:rsidRPr="00EF5447">
              <w:rPr>
                <w:lang w:eastAsia="ja-JP"/>
              </w:rPr>
              <w:t>n79A</w:t>
            </w:r>
          </w:p>
          <w:p w14:paraId="6378DBC8"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D1E4A" w:rsidRPr="00EF5447" w14:paraId="4EFF044A" w14:textId="77777777" w:rsidTr="00C620E0">
        <w:trPr>
          <w:trHeight w:val="187"/>
          <w:jc w:val="center"/>
        </w:trPr>
        <w:tc>
          <w:tcPr>
            <w:tcW w:w="3461" w:type="dxa"/>
            <w:shd w:val="clear" w:color="auto" w:fill="auto"/>
            <w:noWrap/>
          </w:tcPr>
          <w:p w14:paraId="0DE8B140" w14:textId="77777777" w:rsidR="008D1E4A" w:rsidRPr="00EF5447" w:rsidRDefault="008D1E4A" w:rsidP="00C620E0">
            <w:pPr>
              <w:pStyle w:val="TAC"/>
              <w:rPr>
                <w:lang w:eastAsia="ja-JP"/>
              </w:rPr>
            </w:pPr>
            <w:r w:rsidRPr="00EF5447">
              <w:rPr>
                <w:lang w:eastAsia="ja-JP"/>
              </w:rPr>
              <w:t>DC_1A-19A-21A_n77A</w:t>
            </w:r>
          </w:p>
          <w:p w14:paraId="32E4A5E3" w14:textId="77777777" w:rsidR="008D1E4A" w:rsidRPr="00EF5447" w:rsidRDefault="008D1E4A" w:rsidP="00C620E0">
            <w:pPr>
              <w:pStyle w:val="TAC"/>
              <w:rPr>
                <w:lang w:eastAsia="ja-JP"/>
              </w:rPr>
            </w:pPr>
            <w:r w:rsidRPr="00EF5447">
              <w:rPr>
                <w:lang w:eastAsia="ja-JP"/>
              </w:rPr>
              <w:t>DC_1A-19A-21A_n77C</w:t>
            </w:r>
          </w:p>
        </w:tc>
        <w:tc>
          <w:tcPr>
            <w:tcW w:w="3514" w:type="dxa"/>
          </w:tcPr>
          <w:p w14:paraId="08BCD3CE" w14:textId="77777777" w:rsidR="008D1E4A" w:rsidRPr="00EF5447" w:rsidRDefault="008D1E4A" w:rsidP="00C620E0">
            <w:pPr>
              <w:pStyle w:val="TAC"/>
              <w:rPr>
                <w:lang w:eastAsia="ja-JP"/>
              </w:rPr>
            </w:pPr>
            <w:r w:rsidRPr="00EF5447">
              <w:rPr>
                <w:lang w:eastAsia="ja-JP"/>
              </w:rPr>
              <w:t>DC_1A_n77A</w:t>
            </w:r>
          </w:p>
          <w:p w14:paraId="4F162D3F" w14:textId="77777777" w:rsidR="008D1E4A" w:rsidRPr="00EF5447" w:rsidRDefault="008D1E4A" w:rsidP="00C620E0">
            <w:pPr>
              <w:pStyle w:val="TAC"/>
              <w:rPr>
                <w:lang w:eastAsia="ja-JP"/>
              </w:rPr>
            </w:pPr>
            <w:r w:rsidRPr="00EF5447">
              <w:rPr>
                <w:lang w:eastAsia="ja-JP"/>
              </w:rPr>
              <w:t>DC_19A_n77A</w:t>
            </w:r>
          </w:p>
          <w:p w14:paraId="20D2B88F" w14:textId="77777777" w:rsidR="008D1E4A" w:rsidRPr="00EF5447" w:rsidRDefault="008D1E4A" w:rsidP="00C620E0">
            <w:pPr>
              <w:pStyle w:val="TAC"/>
              <w:rPr>
                <w:lang w:eastAsia="ja-JP"/>
              </w:rPr>
            </w:pPr>
            <w:r w:rsidRPr="00EF5447">
              <w:rPr>
                <w:lang w:eastAsia="ja-JP"/>
              </w:rPr>
              <w:t>DC_21A_n77A</w:t>
            </w:r>
          </w:p>
        </w:tc>
      </w:tr>
      <w:tr w:rsidR="008D1E4A" w:rsidRPr="00EF5447" w14:paraId="35C3CA4A" w14:textId="77777777" w:rsidTr="00C620E0">
        <w:trPr>
          <w:trHeight w:val="187"/>
          <w:jc w:val="center"/>
        </w:trPr>
        <w:tc>
          <w:tcPr>
            <w:tcW w:w="3461" w:type="dxa"/>
            <w:shd w:val="clear" w:color="auto" w:fill="auto"/>
            <w:noWrap/>
          </w:tcPr>
          <w:p w14:paraId="28546985" w14:textId="77777777" w:rsidR="008D1E4A" w:rsidRPr="00EF5447" w:rsidRDefault="008D1E4A" w:rsidP="00C620E0">
            <w:pPr>
              <w:pStyle w:val="TAC"/>
              <w:rPr>
                <w:lang w:eastAsia="ja-JP"/>
              </w:rPr>
            </w:pPr>
            <w:r w:rsidRPr="00EF5447">
              <w:rPr>
                <w:lang w:eastAsia="ja-JP"/>
              </w:rPr>
              <w:t>DC_1A-19A-21A_n78A</w:t>
            </w:r>
          </w:p>
          <w:p w14:paraId="4960D69A" w14:textId="77777777" w:rsidR="008D1E4A" w:rsidRPr="00EF5447" w:rsidRDefault="008D1E4A" w:rsidP="00C620E0">
            <w:pPr>
              <w:pStyle w:val="TAC"/>
              <w:rPr>
                <w:lang w:eastAsia="ja-JP"/>
              </w:rPr>
            </w:pPr>
            <w:r w:rsidRPr="00EF5447">
              <w:rPr>
                <w:lang w:eastAsia="ja-JP"/>
              </w:rPr>
              <w:t>DC_1A-19A-21A_n78C</w:t>
            </w:r>
          </w:p>
        </w:tc>
        <w:tc>
          <w:tcPr>
            <w:tcW w:w="3514" w:type="dxa"/>
          </w:tcPr>
          <w:p w14:paraId="2315B022" w14:textId="77777777" w:rsidR="008D1E4A" w:rsidRPr="00EF5447" w:rsidRDefault="008D1E4A" w:rsidP="00C620E0">
            <w:pPr>
              <w:pStyle w:val="TAC"/>
              <w:rPr>
                <w:lang w:eastAsia="ja-JP"/>
              </w:rPr>
            </w:pPr>
            <w:r w:rsidRPr="00EF5447">
              <w:rPr>
                <w:lang w:eastAsia="ja-JP"/>
              </w:rPr>
              <w:t>DC_1A_n78A</w:t>
            </w:r>
          </w:p>
          <w:p w14:paraId="1212C832" w14:textId="77777777" w:rsidR="008D1E4A" w:rsidRPr="00EF5447" w:rsidRDefault="008D1E4A" w:rsidP="00C620E0">
            <w:pPr>
              <w:pStyle w:val="TAC"/>
              <w:rPr>
                <w:lang w:eastAsia="ja-JP"/>
              </w:rPr>
            </w:pPr>
            <w:r w:rsidRPr="00EF5447">
              <w:rPr>
                <w:lang w:eastAsia="ja-JP"/>
              </w:rPr>
              <w:t>DC_19A_n78A</w:t>
            </w:r>
          </w:p>
          <w:p w14:paraId="7596D059" w14:textId="77777777" w:rsidR="008D1E4A" w:rsidRPr="00EF5447" w:rsidRDefault="008D1E4A" w:rsidP="00C620E0">
            <w:pPr>
              <w:pStyle w:val="TAC"/>
              <w:rPr>
                <w:lang w:eastAsia="ja-JP"/>
              </w:rPr>
            </w:pPr>
            <w:r w:rsidRPr="00EF5447">
              <w:rPr>
                <w:lang w:eastAsia="ja-JP"/>
              </w:rPr>
              <w:t>DC_21A_n78A</w:t>
            </w:r>
          </w:p>
        </w:tc>
      </w:tr>
      <w:tr w:rsidR="008D1E4A" w:rsidRPr="00EF5447" w14:paraId="45F4D119" w14:textId="77777777" w:rsidTr="00C620E0">
        <w:trPr>
          <w:trHeight w:val="187"/>
          <w:jc w:val="center"/>
        </w:trPr>
        <w:tc>
          <w:tcPr>
            <w:tcW w:w="3461" w:type="dxa"/>
            <w:shd w:val="clear" w:color="auto" w:fill="auto"/>
            <w:noWrap/>
          </w:tcPr>
          <w:p w14:paraId="33343859" w14:textId="77777777" w:rsidR="008D1E4A" w:rsidRPr="00EF5447" w:rsidRDefault="008D1E4A" w:rsidP="00C620E0">
            <w:pPr>
              <w:pStyle w:val="TAC"/>
              <w:rPr>
                <w:lang w:eastAsia="ja-JP"/>
              </w:rPr>
            </w:pPr>
            <w:r w:rsidRPr="00EF5447">
              <w:rPr>
                <w:lang w:eastAsia="ja-JP"/>
              </w:rPr>
              <w:t>DC_1A-19A-21A_n79A</w:t>
            </w:r>
          </w:p>
          <w:p w14:paraId="75628266" w14:textId="77777777" w:rsidR="008D1E4A" w:rsidRPr="00EF5447" w:rsidRDefault="008D1E4A" w:rsidP="00C620E0">
            <w:pPr>
              <w:pStyle w:val="TAC"/>
              <w:rPr>
                <w:lang w:eastAsia="ja-JP"/>
              </w:rPr>
            </w:pPr>
            <w:r w:rsidRPr="00EF5447">
              <w:rPr>
                <w:lang w:eastAsia="ja-JP"/>
              </w:rPr>
              <w:t>DC_1A-19A-21A_n79C</w:t>
            </w:r>
          </w:p>
        </w:tc>
        <w:tc>
          <w:tcPr>
            <w:tcW w:w="3514" w:type="dxa"/>
          </w:tcPr>
          <w:p w14:paraId="5F317B9D" w14:textId="77777777" w:rsidR="008D1E4A" w:rsidRPr="00EF5447" w:rsidRDefault="008D1E4A" w:rsidP="00C620E0">
            <w:pPr>
              <w:pStyle w:val="TAC"/>
              <w:rPr>
                <w:lang w:eastAsia="ja-JP"/>
              </w:rPr>
            </w:pPr>
            <w:r w:rsidRPr="00EF5447">
              <w:rPr>
                <w:lang w:eastAsia="ja-JP"/>
              </w:rPr>
              <w:t>DC_1A_n79A</w:t>
            </w:r>
          </w:p>
          <w:p w14:paraId="086019EB" w14:textId="77777777" w:rsidR="008D1E4A" w:rsidRPr="00EF5447" w:rsidRDefault="008D1E4A" w:rsidP="00C620E0">
            <w:pPr>
              <w:pStyle w:val="TAC"/>
              <w:rPr>
                <w:lang w:eastAsia="ja-JP"/>
              </w:rPr>
            </w:pPr>
            <w:r w:rsidRPr="00EF5447">
              <w:rPr>
                <w:lang w:eastAsia="ja-JP"/>
              </w:rPr>
              <w:t>DC_19A_n79A</w:t>
            </w:r>
          </w:p>
          <w:p w14:paraId="69CF04B7" w14:textId="77777777" w:rsidR="008D1E4A" w:rsidRPr="00EF5447" w:rsidRDefault="008D1E4A" w:rsidP="00C620E0">
            <w:pPr>
              <w:pStyle w:val="TAC"/>
              <w:rPr>
                <w:lang w:eastAsia="ja-JP"/>
              </w:rPr>
            </w:pPr>
            <w:r w:rsidRPr="00EF5447">
              <w:rPr>
                <w:lang w:eastAsia="ja-JP"/>
              </w:rPr>
              <w:t>DC_21A_n79A</w:t>
            </w:r>
          </w:p>
        </w:tc>
      </w:tr>
      <w:tr w:rsidR="008D1E4A" w:rsidRPr="00EF5447" w14:paraId="72356606" w14:textId="77777777" w:rsidTr="00C620E0">
        <w:trPr>
          <w:trHeight w:val="187"/>
          <w:jc w:val="center"/>
        </w:trPr>
        <w:tc>
          <w:tcPr>
            <w:tcW w:w="3461" w:type="dxa"/>
            <w:shd w:val="clear" w:color="auto" w:fill="auto"/>
            <w:noWrap/>
          </w:tcPr>
          <w:p w14:paraId="5C068625" w14:textId="77777777" w:rsidR="008D1E4A" w:rsidRPr="00EF5447" w:rsidRDefault="008D1E4A" w:rsidP="00C620E0">
            <w:pPr>
              <w:pStyle w:val="TAC"/>
            </w:pPr>
            <w:r w:rsidRPr="00EF5447">
              <w:t>DC_1A-19A-42A_n77A</w:t>
            </w:r>
          </w:p>
          <w:p w14:paraId="01552006" w14:textId="77777777" w:rsidR="008D1E4A" w:rsidRPr="00EF5447" w:rsidRDefault="008D1E4A" w:rsidP="00C620E0">
            <w:pPr>
              <w:pStyle w:val="TAC"/>
            </w:pPr>
            <w:r w:rsidRPr="00EF5447">
              <w:t>DC_1A-19A-42A_n77C</w:t>
            </w:r>
          </w:p>
          <w:p w14:paraId="39BA2CD8" w14:textId="77777777" w:rsidR="008D1E4A" w:rsidRPr="00EF5447" w:rsidRDefault="008D1E4A" w:rsidP="00C620E0">
            <w:pPr>
              <w:pStyle w:val="TAC"/>
            </w:pPr>
            <w:r w:rsidRPr="00EF5447">
              <w:t>DC_1A-19A-42C_n77A</w:t>
            </w:r>
          </w:p>
          <w:p w14:paraId="365729D2" w14:textId="77777777" w:rsidR="008D1E4A" w:rsidRPr="00EF5447" w:rsidRDefault="008D1E4A" w:rsidP="00C620E0">
            <w:pPr>
              <w:pStyle w:val="TAC"/>
              <w:rPr>
                <w:lang w:eastAsia="fi-FI"/>
              </w:rPr>
            </w:pPr>
            <w:r w:rsidRPr="00EF5447">
              <w:rPr>
                <w:rFonts w:cs="Arial"/>
                <w:lang w:eastAsia="ja-JP"/>
              </w:rPr>
              <w:t>DC_1A-19A-42C_n77C</w:t>
            </w:r>
          </w:p>
        </w:tc>
        <w:tc>
          <w:tcPr>
            <w:tcW w:w="3514" w:type="dxa"/>
          </w:tcPr>
          <w:p w14:paraId="48EC29F1" w14:textId="77777777" w:rsidR="008D1E4A" w:rsidRPr="00EF5447" w:rsidRDefault="008D1E4A" w:rsidP="00C620E0">
            <w:pPr>
              <w:pStyle w:val="TAC"/>
            </w:pPr>
            <w:r w:rsidRPr="00EF5447">
              <w:t>DC_1A_n77A</w:t>
            </w:r>
          </w:p>
          <w:p w14:paraId="2711D56C" w14:textId="77777777" w:rsidR="008D1E4A" w:rsidRPr="00EF5447" w:rsidRDefault="008D1E4A" w:rsidP="00C620E0">
            <w:pPr>
              <w:pStyle w:val="TAC"/>
              <w:rPr>
                <w:lang w:eastAsia="fi-FI"/>
              </w:rPr>
            </w:pPr>
            <w:r w:rsidRPr="00EF5447">
              <w:t>DC_19A_n77A</w:t>
            </w:r>
          </w:p>
        </w:tc>
      </w:tr>
      <w:tr w:rsidR="008D1E4A" w:rsidRPr="00EF5447" w14:paraId="6185AE01" w14:textId="77777777" w:rsidTr="00C620E0">
        <w:trPr>
          <w:trHeight w:val="187"/>
          <w:jc w:val="center"/>
        </w:trPr>
        <w:tc>
          <w:tcPr>
            <w:tcW w:w="3461" w:type="dxa"/>
            <w:shd w:val="clear" w:color="auto" w:fill="auto"/>
            <w:noWrap/>
          </w:tcPr>
          <w:p w14:paraId="0597F390" w14:textId="77777777" w:rsidR="008D1E4A" w:rsidRPr="00EF5447" w:rsidRDefault="008D1E4A" w:rsidP="00C620E0">
            <w:pPr>
              <w:pStyle w:val="TAC"/>
            </w:pPr>
            <w:r w:rsidRPr="00EF5447">
              <w:t>DC_1A-19A-42A_n78A</w:t>
            </w:r>
          </w:p>
          <w:p w14:paraId="316786B2" w14:textId="77777777" w:rsidR="008D1E4A" w:rsidRPr="00EF5447" w:rsidRDefault="008D1E4A" w:rsidP="00C620E0">
            <w:pPr>
              <w:pStyle w:val="TAC"/>
            </w:pPr>
            <w:r w:rsidRPr="00EF5447">
              <w:t>DC_1A-19A-42A_n78C</w:t>
            </w:r>
          </w:p>
          <w:p w14:paraId="6BA73B05" w14:textId="77777777" w:rsidR="008D1E4A" w:rsidRPr="00EF5447" w:rsidRDefault="008D1E4A" w:rsidP="00C620E0">
            <w:pPr>
              <w:pStyle w:val="TAC"/>
            </w:pPr>
            <w:r w:rsidRPr="00EF5447">
              <w:t>DC_1A-19A-42C_n78A</w:t>
            </w:r>
          </w:p>
          <w:p w14:paraId="09901F4A" w14:textId="77777777" w:rsidR="008D1E4A" w:rsidRPr="00EF5447" w:rsidRDefault="008D1E4A" w:rsidP="00C620E0">
            <w:pPr>
              <w:pStyle w:val="TAC"/>
              <w:rPr>
                <w:lang w:eastAsia="fi-FI"/>
              </w:rPr>
            </w:pPr>
            <w:r w:rsidRPr="00EF5447">
              <w:rPr>
                <w:rFonts w:cs="Arial"/>
                <w:lang w:eastAsia="ja-JP"/>
              </w:rPr>
              <w:t>DC_1A-19A-42C_n78C</w:t>
            </w:r>
          </w:p>
        </w:tc>
        <w:tc>
          <w:tcPr>
            <w:tcW w:w="3514" w:type="dxa"/>
          </w:tcPr>
          <w:p w14:paraId="790CFFB8" w14:textId="77777777" w:rsidR="008D1E4A" w:rsidRPr="00EF5447" w:rsidRDefault="008D1E4A" w:rsidP="00C620E0">
            <w:pPr>
              <w:pStyle w:val="TAC"/>
            </w:pPr>
            <w:r w:rsidRPr="00EF5447">
              <w:t>DC_1A_n78A</w:t>
            </w:r>
          </w:p>
          <w:p w14:paraId="02BB2BA3" w14:textId="77777777" w:rsidR="008D1E4A" w:rsidRPr="00EF5447" w:rsidRDefault="008D1E4A" w:rsidP="00C620E0">
            <w:pPr>
              <w:pStyle w:val="TAC"/>
              <w:rPr>
                <w:lang w:eastAsia="fi-FI"/>
              </w:rPr>
            </w:pPr>
            <w:r w:rsidRPr="00EF5447">
              <w:t>DC_19A_n78A</w:t>
            </w:r>
          </w:p>
        </w:tc>
      </w:tr>
      <w:tr w:rsidR="008D1E4A" w:rsidRPr="00EF5447" w14:paraId="63521271" w14:textId="77777777" w:rsidTr="00C620E0">
        <w:trPr>
          <w:trHeight w:val="187"/>
          <w:jc w:val="center"/>
        </w:trPr>
        <w:tc>
          <w:tcPr>
            <w:tcW w:w="3461" w:type="dxa"/>
            <w:shd w:val="clear" w:color="auto" w:fill="auto"/>
            <w:noWrap/>
          </w:tcPr>
          <w:p w14:paraId="6071597F" w14:textId="77777777" w:rsidR="008D1E4A" w:rsidRPr="00EF5447" w:rsidRDefault="008D1E4A" w:rsidP="00C620E0">
            <w:pPr>
              <w:pStyle w:val="TAC"/>
            </w:pPr>
            <w:r w:rsidRPr="00EF5447">
              <w:t>DC_1A-19A-42A_n79A</w:t>
            </w:r>
          </w:p>
          <w:p w14:paraId="778334A6" w14:textId="77777777" w:rsidR="008D1E4A" w:rsidRPr="00EF5447" w:rsidRDefault="008D1E4A" w:rsidP="00C620E0">
            <w:pPr>
              <w:pStyle w:val="TAC"/>
            </w:pPr>
            <w:r w:rsidRPr="00EF5447">
              <w:t>DC_1A-19A-42A_n79C</w:t>
            </w:r>
          </w:p>
          <w:p w14:paraId="7F87CA7F" w14:textId="77777777" w:rsidR="008D1E4A" w:rsidRPr="00EF5447" w:rsidRDefault="008D1E4A" w:rsidP="00C620E0">
            <w:pPr>
              <w:pStyle w:val="TAC"/>
            </w:pPr>
            <w:r w:rsidRPr="00EF5447">
              <w:t>DC_1A-19A-42C_n79A</w:t>
            </w:r>
          </w:p>
          <w:p w14:paraId="177076A1" w14:textId="77777777" w:rsidR="008D1E4A" w:rsidRPr="00EF5447" w:rsidRDefault="008D1E4A" w:rsidP="00C620E0">
            <w:pPr>
              <w:pStyle w:val="TAC"/>
              <w:rPr>
                <w:lang w:eastAsia="fi-FI"/>
              </w:rPr>
            </w:pPr>
            <w:r w:rsidRPr="00EF5447">
              <w:rPr>
                <w:rFonts w:cs="Arial"/>
                <w:lang w:eastAsia="ja-JP"/>
              </w:rPr>
              <w:t>DC_1A-19A-42C_n79C</w:t>
            </w:r>
          </w:p>
        </w:tc>
        <w:tc>
          <w:tcPr>
            <w:tcW w:w="3514" w:type="dxa"/>
          </w:tcPr>
          <w:p w14:paraId="5083C824" w14:textId="77777777" w:rsidR="008D1E4A" w:rsidRPr="00EF5447" w:rsidRDefault="008D1E4A" w:rsidP="00C620E0">
            <w:pPr>
              <w:pStyle w:val="TAC"/>
            </w:pPr>
            <w:r w:rsidRPr="00EF5447">
              <w:t>DC_1A_n79A</w:t>
            </w:r>
          </w:p>
          <w:p w14:paraId="6AA1FC1F" w14:textId="77777777" w:rsidR="008D1E4A" w:rsidRPr="00EF5447" w:rsidRDefault="008D1E4A" w:rsidP="00C620E0">
            <w:pPr>
              <w:pStyle w:val="TAC"/>
              <w:rPr>
                <w:lang w:eastAsia="fi-FI"/>
              </w:rPr>
            </w:pPr>
            <w:r w:rsidRPr="00EF5447">
              <w:t>DC_19A_n79A</w:t>
            </w:r>
          </w:p>
        </w:tc>
      </w:tr>
      <w:tr w:rsidR="008D1E4A" w:rsidRPr="00EF5447" w14:paraId="22994717" w14:textId="77777777" w:rsidTr="00C620E0">
        <w:trPr>
          <w:trHeight w:val="187"/>
          <w:jc w:val="center"/>
        </w:trPr>
        <w:tc>
          <w:tcPr>
            <w:tcW w:w="3461" w:type="dxa"/>
            <w:shd w:val="clear" w:color="auto" w:fill="auto"/>
            <w:noWrap/>
          </w:tcPr>
          <w:p w14:paraId="5E9A6971" w14:textId="77777777" w:rsidR="008D1E4A" w:rsidRPr="00EF5447" w:rsidRDefault="008D1E4A" w:rsidP="00C620E0">
            <w:pPr>
              <w:pStyle w:val="TAC"/>
            </w:pPr>
            <w:r w:rsidRPr="00EF5447">
              <w:rPr>
                <w:rFonts w:cs="Arial"/>
                <w:lang w:eastAsia="ko-KR"/>
              </w:rPr>
              <w:t>DC_1A-19A_n77A-n79A</w:t>
            </w:r>
          </w:p>
        </w:tc>
        <w:tc>
          <w:tcPr>
            <w:tcW w:w="3514" w:type="dxa"/>
          </w:tcPr>
          <w:p w14:paraId="64CBFF92" w14:textId="77777777" w:rsidR="008D1E4A" w:rsidRPr="00EF5447" w:rsidRDefault="008D1E4A" w:rsidP="00C620E0">
            <w:pPr>
              <w:pStyle w:val="TAC"/>
              <w:rPr>
                <w:lang w:eastAsia="ko-KR"/>
              </w:rPr>
            </w:pPr>
            <w:r w:rsidRPr="00EF5447">
              <w:rPr>
                <w:lang w:eastAsia="ko-KR"/>
              </w:rPr>
              <w:t>DC_19A_n77A</w:t>
            </w:r>
          </w:p>
          <w:p w14:paraId="011876FC" w14:textId="77777777" w:rsidR="008D1E4A" w:rsidRPr="00EF5447" w:rsidRDefault="008D1E4A" w:rsidP="00C620E0">
            <w:pPr>
              <w:pStyle w:val="TAC"/>
            </w:pPr>
            <w:r w:rsidRPr="00EF5447">
              <w:rPr>
                <w:lang w:eastAsia="ko-KR"/>
              </w:rPr>
              <w:t>DC_19A_n79A</w:t>
            </w:r>
          </w:p>
        </w:tc>
      </w:tr>
      <w:tr w:rsidR="008D1E4A" w:rsidRPr="00EF5447" w14:paraId="12D875FD" w14:textId="77777777" w:rsidTr="00C620E0">
        <w:trPr>
          <w:trHeight w:val="187"/>
          <w:jc w:val="center"/>
        </w:trPr>
        <w:tc>
          <w:tcPr>
            <w:tcW w:w="3461" w:type="dxa"/>
            <w:shd w:val="clear" w:color="auto" w:fill="auto"/>
            <w:noWrap/>
          </w:tcPr>
          <w:p w14:paraId="6D48F0E8" w14:textId="77777777" w:rsidR="008D1E4A" w:rsidRPr="00EF5447" w:rsidRDefault="008D1E4A" w:rsidP="00C620E0">
            <w:pPr>
              <w:pStyle w:val="TAC"/>
            </w:pPr>
            <w:r w:rsidRPr="00EF5447">
              <w:rPr>
                <w:rFonts w:cs="Arial"/>
                <w:lang w:eastAsia="ko-KR"/>
              </w:rPr>
              <w:t>DC_1A-19A_n78A-n79A</w:t>
            </w:r>
          </w:p>
        </w:tc>
        <w:tc>
          <w:tcPr>
            <w:tcW w:w="3514" w:type="dxa"/>
          </w:tcPr>
          <w:p w14:paraId="224ED86D" w14:textId="77777777" w:rsidR="008D1E4A" w:rsidRPr="00EF5447" w:rsidRDefault="008D1E4A" w:rsidP="00C620E0">
            <w:pPr>
              <w:pStyle w:val="TAC"/>
              <w:rPr>
                <w:lang w:eastAsia="ko-KR"/>
              </w:rPr>
            </w:pPr>
            <w:r w:rsidRPr="00EF5447">
              <w:rPr>
                <w:lang w:eastAsia="ko-KR"/>
              </w:rPr>
              <w:t>DC_19A_n78A</w:t>
            </w:r>
          </w:p>
          <w:p w14:paraId="45D18B43" w14:textId="77777777" w:rsidR="008D1E4A" w:rsidRPr="00EF5447" w:rsidRDefault="008D1E4A" w:rsidP="00C620E0">
            <w:pPr>
              <w:pStyle w:val="TAC"/>
            </w:pPr>
            <w:r w:rsidRPr="00EF5447">
              <w:rPr>
                <w:lang w:eastAsia="ko-KR"/>
              </w:rPr>
              <w:t>DC_19A_n79A</w:t>
            </w:r>
          </w:p>
        </w:tc>
      </w:tr>
      <w:tr w:rsidR="008D1E4A" w:rsidRPr="00EF5447" w14:paraId="2FC87E82" w14:textId="77777777" w:rsidTr="00C620E0">
        <w:trPr>
          <w:trHeight w:val="187"/>
          <w:jc w:val="center"/>
        </w:trPr>
        <w:tc>
          <w:tcPr>
            <w:tcW w:w="3461" w:type="dxa"/>
            <w:shd w:val="clear" w:color="auto" w:fill="auto"/>
            <w:noWrap/>
          </w:tcPr>
          <w:p w14:paraId="15332CED" w14:textId="77777777" w:rsidR="008D1E4A" w:rsidRPr="00EF5447" w:rsidRDefault="008D1E4A" w:rsidP="00C620E0">
            <w:pPr>
              <w:pStyle w:val="TAC"/>
              <w:rPr>
                <w:rFonts w:cs="Arial"/>
                <w:lang w:eastAsia="ko-KR"/>
              </w:rPr>
            </w:pPr>
            <w:r w:rsidRPr="00EF5447">
              <w:rPr>
                <w:rFonts w:eastAsia="MS Mincho" w:cs="Arial"/>
                <w:kern w:val="2"/>
                <w:szCs w:val="22"/>
                <w:lang w:eastAsia="zh-CN"/>
              </w:rPr>
              <w:t>DC_1A-20A_n3A-n38A</w:t>
            </w:r>
          </w:p>
        </w:tc>
        <w:tc>
          <w:tcPr>
            <w:tcW w:w="3514" w:type="dxa"/>
          </w:tcPr>
          <w:p w14:paraId="674F348C"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w:t>
            </w:r>
            <w:r w:rsidRPr="00EF5447">
              <w:t>A</w:t>
            </w:r>
          </w:p>
          <w:p w14:paraId="649FBE64"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5F57F2DE"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38</w:t>
            </w:r>
            <w:r w:rsidRPr="00EF5447">
              <w:t>A</w:t>
            </w:r>
          </w:p>
          <w:p w14:paraId="4C0D281B" w14:textId="77777777" w:rsidR="008D1E4A" w:rsidRPr="00EF5447" w:rsidRDefault="008D1E4A" w:rsidP="00C620E0">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D1E4A" w:rsidRPr="00EF5447" w14:paraId="1BF78036" w14:textId="77777777" w:rsidTr="00C620E0">
        <w:trPr>
          <w:trHeight w:val="187"/>
          <w:jc w:val="center"/>
        </w:trPr>
        <w:tc>
          <w:tcPr>
            <w:tcW w:w="3461" w:type="dxa"/>
            <w:shd w:val="clear" w:color="auto" w:fill="auto"/>
            <w:noWrap/>
          </w:tcPr>
          <w:p w14:paraId="39AA0DE1" w14:textId="77777777" w:rsidR="008D1E4A" w:rsidRPr="00EF5447" w:rsidRDefault="008D1E4A" w:rsidP="00C620E0">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4BE3439C"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w:t>
            </w:r>
            <w:r w:rsidRPr="00EF5447">
              <w:t>A</w:t>
            </w:r>
          </w:p>
          <w:p w14:paraId="68A58D76"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3230E73F"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78</w:t>
            </w:r>
            <w:r w:rsidRPr="00EF5447">
              <w:t>A</w:t>
            </w:r>
          </w:p>
          <w:p w14:paraId="19242DA3"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78</w:t>
            </w:r>
            <w:r w:rsidRPr="00EF5447">
              <w:t>A</w:t>
            </w:r>
          </w:p>
        </w:tc>
      </w:tr>
      <w:tr w:rsidR="008D1E4A" w:rsidRPr="00EF5447" w14:paraId="7AF8312F" w14:textId="77777777" w:rsidTr="00C620E0">
        <w:trPr>
          <w:trHeight w:val="187"/>
          <w:jc w:val="center"/>
        </w:trPr>
        <w:tc>
          <w:tcPr>
            <w:tcW w:w="3461" w:type="dxa"/>
            <w:shd w:val="clear" w:color="auto" w:fill="auto"/>
            <w:noWrap/>
          </w:tcPr>
          <w:p w14:paraId="00FE61BA" w14:textId="77777777" w:rsidR="008D1E4A" w:rsidRPr="00EF5447" w:rsidRDefault="008D1E4A" w:rsidP="00C620E0">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9F7C256"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70E725B2"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6E9E1BC4"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429C2304" w14:textId="77777777" w:rsidR="008D1E4A" w:rsidRPr="00EF5447" w:rsidRDefault="008D1E4A" w:rsidP="00C620E0">
            <w:pPr>
              <w:pStyle w:val="TAC"/>
            </w:pPr>
            <w:r w:rsidRPr="00EF5447">
              <w:rPr>
                <w:rFonts w:eastAsia="Malgun Gothic"/>
                <w:lang w:eastAsia="ko-KR"/>
              </w:rPr>
              <w:t>DC_20A_n78A</w:t>
            </w:r>
          </w:p>
        </w:tc>
      </w:tr>
      <w:tr w:rsidR="008D1E4A" w:rsidRPr="00EF5447" w14:paraId="132D3CA9" w14:textId="77777777" w:rsidTr="00C620E0">
        <w:trPr>
          <w:trHeight w:val="187"/>
          <w:jc w:val="center"/>
        </w:trPr>
        <w:tc>
          <w:tcPr>
            <w:tcW w:w="3461" w:type="dxa"/>
            <w:shd w:val="clear" w:color="auto" w:fill="auto"/>
            <w:noWrap/>
          </w:tcPr>
          <w:p w14:paraId="1E83C506" w14:textId="77777777" w:rsidR="008D1E4A" w:rsidRPr="00EF5447" w:rsidRDefault="008D1E4A" w:rsidP="00C620E0">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402A2EDA" w14:textId="77777777" w:rsidR="008D1E4A" w:rsidRPr="001338E2" w:rsidRDefault="008D1E4A" w:rsidP="00C620E0">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D543976" w14:textId="77777777" w:rsidR="008D1E4A" w:rsidRPr="00EF5447" w:rsidRDefault="008D1E4A" w:rsidP="00C620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D1E4A" w:rsidRPr="00EF5447" w14:paraId="286BBB4E" w14:textId="77777777" w:rsidTr="00C620E0">
        <w:trPr>
          <w:trHeight w:val="187"/>
          <w:jc w:val="center"/>
        </w:trPr>
        <w:tc>
          <w:tcPr>
            <w:tcW w:w="3461" w:type="dxa"/>
            <w:shd w:val="clear" w:color="auto" w:fill="auto"/>
            <w:noWrap/>
          </w:tcPr>
          <w:p w14:paraId="497CDC3C" w14:textId="7DD1C4C2" w:rsidR="008D1E4A" w:rsidRPr="00EF5447" w:rsidRDefault="008D1E4A" w:rsidP="00C620E0">
            <w:pPr>
              <w:pStyle w:val="TAC"/>
              <w:rPr>
                <w:rFonts w:eastAsia="Malgun Gothic"/>
                <w:lang w:eastAsia="ko-KR"/>
              </w:rPr>
            </w:pPr>
            <w:r w:rsidRPr="00EF5447">
              <w:rPr>
                <w:lang w:eastAsia="ja-JP"/>
              </w:rPr>
              <w:lastRenderedPageBreak/>
              <w:t>DC_1A-20A</w:t>
            </w:r>
            <w:ins w:id="74" w:author="Apple" w:date="2021-01-14T18:57:00Z">
              <w:r w:rsidR="00906207">
                <w:rPr>
                  <w:lang w:eastAsia="ja-JP"/>
                </w:rPr>
                <w:t>-</w:t>
              </w:r>
            </w:ins>
            <w:del w:id="75" w:author="Apple" w:date="2021-01-14T18:57:00Z">
              <w:r w:rsidRPr="00EF5447" w:rsidDel="00906207">
                <w:rPr>
                  <w:lang w:eastAsia="ja-JP"/>
                </w:rPr>
                <w:delText>_</w:delText>
              </w:r>
            </w:del>
            <w:r w:rsidRPr="00EF5447">
              <w:rPr>
                <w:lang w:eastAsia="ja-JP"/>
              </w:rPr>
              <w:t>(n)38AA</w:t>
            </w:r>
          </w:p>
        </w:tc>
        <w:tc>
          <w:tcPr>
            <w:tcW w:w="3514" w:type="dxa"/>
          </w:tcPr>
          <w:p w14:paraId="5619D684"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847754C" w14:textId="77777777" w:rsidR="008D1E4A" w:rsidRPr="00EF5447" w:rsidRDefault="008D1E4A" w:rsidP="00C620E0">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D1E4A" w:rsidRPr="00EF5447" w14:paraId="1F55A355" w14:textId="77777777" w:rsidTr="00C620E0">
        <w:trPr>
          <w:trHeight w:val="187"/>
          <w:jc w:val="center"/>
        </w:trPr>
        <w:tc>
          <w:tcPr>
            <w:tcW w:w="3461" w:type="dxa"/>
            <w:shd w:val="clear" w:color="auto" w:fill="auto"/>
            <w:noWrap/>
          </w:tcPr>
          <w:p w14:paraId="47FD58E1" w14:textId="77777777" w:rsidR="008D1E4A" w:rsidRPr="00EF5447" w:rsidRDefault="008D1E4A" w:rsidP="00C620E0">
            <w:pPr>
              <w:pStyle w:val="TAC"/>
              <w:rPr>
                <w:rFonts w:eastAsia="Malgun Gothic"/>
                <w:lang w:eastAsia="ko-KR"/>
              </w:rPr>
            </w:pPr>
            <w:r w:rsidRPr="00EF5447">
              <w:rPr>
                <w:rFonts w:cs="Arial"/>
                <w:szCs w:val="22"/>
                <w:lang w:eastAsia="zh-CN"/>
              </w:rPr>
              <w:t>DC_1A-20A-38A_n78A</w:t>
            </w:r>
          </w:p>
        </w:tc>
        <w:tc>
          <w:tcPr>
            <w:tcW w:w="3514" w:type="dxa"/>
          </w:tcPr>
          <w:p w14:paraId="5D479CC2" w14:textId="77777777" w:rsidR="008D1E4A" w:rsidRPr="00EF5447" w:rsidRDefault="008D1E4A" w:rsidP="00C620E0">
            <w:pPr>
              <w:pStyle w:val="TAC"/>
              <w:rPr>
                <w:rFonts w:eastAsia="Malgun Gothic"/>
                <w:lang w:eastAsia="ko-KR"/>
              </w:rPr>
            </w:pPr>
            <w:r w:rsidRPr="00EF5447">
              <w:rPr>
                <w:rFonts w:cs="Arial"/>
                <w:szCs w:val="22"/>
                <w:lang w:eastAsia="zh-CN"/>
              </w:rPr>
              <w:t>DC_1A_n78A</w:t>
            </w:r>
          </w:p>
        </w:tc>
      </w:tr>
      <w:tr w:rsidR="008D1E4A" w:rsidRPr="00EF5447" w14:paraId="21F00EDD" w14:textId="77777777" w:rsidTr="00C620E0">
        <w:trPr>
          <w:trHeight w:val="187"/>
          <w:jc w:val="center"/>
        </w:trPr>
        <w:tc>
          <w:tcPr>
            <w:tcW w:w="3461" w:type="dxa"/>
            <w:shd w:val="clear" w:color="auto" w:fill="auto"/>
            <w:noWrap/>
          </w:tcPr>
          <w:p w14:paraId="3367BA16" w14:textId="77777777" w:rsidR="008D1E4A" w:rsidRPr="00EF5447" w:rsidRDefault="008D1E4A" w:rsidP="00C620E0">
            <w:pPr>
              <w:pStyle w:val="TAC"/>
              <w:rPr>
                <w:rFonts w:cs="Arial"/>
                <w:szCs w:val="22"/>
                <w:lang w:eastAsia="zh-CN"/>
              </w:rPr>
            </w:pPr>
            <w:r w:rsidRPr="00EF5447">
              <w:rPr>
                <w:rFonts w:cs="Arial"/>
                <w:szCs w:val="22"/>
                <w:lang w:eastAsia="zh-CN"/>
              </w:rPr>
              <w:t>DC_1A-20A_n41A-n78A</w:t>
            </w:r>
          </w:p>
        </w:tc>
        <w:tc>
          <w:tcPr>
            <w:tcW w:w="3514" w:type="dxa"/>
          </w:tcPr>
          <w:p w14:paraId="2D5ABF67" w14:textId="77777777" w:rsidR="008D1E4A" w:rsidRPr="00EF5447" w:rsidRDefault="008D1E4A" w:rsidP="00C620E0">
            <w:pPr>
              <w:pStyle w:val="TAC"/>
              <w:rPr>
                <w:rFonts w:cs="Arial"/>
                <w:szCs w:val="22"/>
                <w:lang w:eastAsia="zh-CN"/>
              </w:rPr>
            </w:pPr>
            <w:r w:rsidRPr="00EF5447">
              <w:rPr>
                <w:rFonts w:cs="Arial"/>
                <w:szCs w:val="22"/>
                <w:lang w:eastAsia="zh-CN"/>
              </w:rPr>
              <w:t>DC_1A_n41A</w:t>
            </w:r>
          </w:p>
          <w:p w14:paraId="0D6D8AFE" w14:textId="77777777" w:rsidR="008D1E4A" w:rsidRPr="00EF5447" w:rsidRDefault="008D1E4A" w:rsidP="00C620E0">
            <w:pPr>
              <w:pStyle w:val="TAC"/>
              <w:rPr>
                <w:rFonts w:cs="Arial"/>
                <w:szCs w:val="22"/>
                <w:lang w:eastAsia="zh-CN"/>
              </w:rPr>
            </w:pPr>
            <w:r w:rsidRPr="00EF5447">
              <w:rPr>
                <w:rFonts w:cs="Arial"/>
                <w:szCs w:val="22"/>
                <w:lang w:eastAsia="zh-CN"/>
              </w:rPr>
              <w:t>DC_1A_n78A</w:t>
            </w:r>
          </w:p>
          <w:p w14:paraId="3E79EB12" w14:textId="77777777" w:rsidR="008D1E4A" w:rsidRPr="00EF5447" w:rsidRDefault="008D1E4A" w:rsidP="00C620E0">
            <w:pPr>
              <w:pStyle w:val="TAC"/>
              <w:rPr>
                <w:rFonts w:cs="Arial"/>
                <w:szCs w:val="22"/>
                <w:lang w:eastAsia="zh-CN"/>
              </w:rPr>
            </w:pPr>
            <w:r w:rsidRPr="00EF5447">
              <w:rPr>
                <w:rFonts w:cs="Arial"/>
                <w:szCs w:val="22"/>
                <w:lang w:eastAsia="zh-CN"/>
              </w:rPr>
              <w:t>DC_20A_n41A</w:t>
            </w:r>
          </w:p>
          <w:p w14:paraId="663BDF3D" w14:textId="77777777" w:rsidR="008D1E4A" w:rsidRPr="00EF5447" w:rsidRDefault="008D1E4A" w:rsidP="00C620E0">
            <w:pPr>
              <w:pStyle w:val="TAC"/>
              <w:rPr>
                <w:rFonts w:cs="Arial"/>
                <w:szCs w:val="22"/>
                <w:lang w:eastAsia="zh-CN"/>
              </w:rPr>
            </w:pPr>
            <w:r w:rsidRPr="00EF5447">
              <w:rPr>
                <w:rFonts w:cs="Arial"/>
                <w:szCs w:val="22"/>
                <w:lang w:eastAsia="zh-CN"/>
              </w:rPr>
              <w:t>DC_20A_n78A</w:t>
            </w:r>
          </w:p>
        </w:tc>
      </w:tr>
      <w:tr w:rsidR="008D1E4A" w:rsidRPr="00EF5447" w14:paraId="092F3BB3" w14:textId="77777777" w:rsidTr="00C620E0">
        <w:trPr>
          <w:trHeight w:val="187"/>
          <w:jc w:val="center"/>
        </w:trPr>
        <w:tc>
          <w:tcPr>
            <w:tcW w:w="3461" w:type="dxa"/>
            <w:shd w:val="clear" w:color="auto" w:fill="auto"/>
            <w:noWrap/>
          </w:tcPr>
          <w:p w14:paraId="1176F6C0" w14:textId="77777777" w:rsidR="008D1E4A" w:rsidRPr="00EF5447" w:rsidRDefault="008D1E4A" w:rsidP="00C620E0">
            <w:pPr>
              <w:pStyle w:val="TAC"/>
            </w:pPr>
            <w:r w:rsidRPr="00EF5447">
              <w:t>DC_1A-21A-28A_n77A</w:t>
            </w:r>
            <w:r w:rsidRPr="00EF5447">
              <w:rPr>
                <w:vertAlign w:val="superscript"/>
              </w:rPr>
              <w:t>2</w:t>
            </w:r>
          </w:p>
        </w:tc>
        <w:tc>
          <w:tcPr>
            <w:tcW w:w="3514" w:type="dxa"/>
          </w:tcPr>
          <w:p w14:paraId="1BE4DBA6" w14:textId="77777777" w:rsidR="008D1E4A" w:rsidRPr="00EF5447" w:rsidRDefault="008D1E4A" w:rsidP="00C620E0">
            <w:pPr>
              <w:pStyle w:val="TAC"/>
            </w:pPr>
            <w:r w:rsidRPr="00EF5447">
              <w:t>DC_1A_n77A</w:t>
            </w:r>
          </w:p>
          <w:p w14:paraId="35CB361D" w14:textId="77777777" w:rsidR="008D1E4A" w:rsidRPr="00EF5447" w:rsidRDefault="008D1E4A" w:rsidP="00C620E0">
            <w:pPr>
              <w:pStyle w:val="TAC"/>
            </w:pPr>
            <w:r w:rsidRPr="00EF5447">
              <w:t>DC_21A_n77A</w:t>
            </w:r>
          </w:p>
          <w:p w14:paraId="4FE7C2F6" w14:textId="77777777" w:rsidR="008D1E4A" w:rsidRPr="00EF5447" w:rsidRDefault="008D1E4A" w:rsidP="00C620E0">
            <w:pPr>
              <w:pStyle w:val="TAC"/>
            </w:pPr>
            <w:r w:rsidRPr="00EF5447">
              <w:t>DC_28A_n77A</w:t>
            </w:r>
          </w:p>
        </w:tc>
      </w:tr>
      <w:tr w:rsidR="008D1E4A" w:rsidRPr="00EF5447" w14:paraId="736B4FBB" w14:textId="77777777" w:rsidTr="00C620E0">
        <w:trPr>
          <w:trHeight w:val="187"/>
          <w:jc w:val="center"/>
        </w:trPr>
        <w:tc>
          <w:tcPr>
            <w:tcW w:w="3461" w:type="dxa"/>
            <w:shd w:val="clear" w:color="auto" w:fill="auto"/>
            <w:noWrap/>
          </w:tcPr>
          <w:p w14:paraId="7411FDD1" w14:textId="77777777" w:rsidR="008D1E4A" w:rsidRPr="00EF5447" w:rsidRDefault="008D1E4A" w:rsidP="00C620E0">
            <w:pPr>
              <w:pStyle w:val="TAC"/>
            </w:pPr>
            <w:r w:rsidRPr="00EF5447">
              <w:t>DC_1A-21A-28A_n78A</w:t>
            </w:r>
            <w:r w:rsidRPr="00EF5447">
              <w:rPr>
                <w:vertAlign w:val="superscript"/>
              </w:rPr>
              <w:t>2</w:t>
            </w:r>
          </w:p>
        </w:tc>
        <w:tc>
          <w:tcPr>
            <w:tcW w:w="3514" w:type="dxa"/>
          </w:tcPr>
          <w:p w14:paraId="7143392D" w14:textId="77777777" w:rsidR="008D1E4A" w:rsidRPr="00EF5447" w:rsidRDefault="008D1E4A" w:rsidP="00C620E0">
            <w:pPr>
              <w:pStyle w:val="TAC"/>
            </w:pPr>
            <w:r w:rsidRPr="00EF5447">
              <w:t>DC_1A_n78A</w:t>
            </w:r>
          </w:p>
          <w:p w14:paraId="3AF57619" w14:textId="77777777" w:rsidR="008D1E4A" w:rsidRPr="00EF5447" w:rsidRDefault="008D1E4A" w:rsidP="00C620E0">
            <w:pPr>
              <w:pStyle w:val="TAC"/>
            </w:pPr>
            <w:r w:rsidRPr="00EF5447">
              <w:t>DC_21A_n78A</w:t>
            </w:r>
          </w:p>
          <w:p w14:paraId="75C07592" w14:textId="77777777" w:rsidR="008D1E4A" w:rsidRPr="00EF5447" w:rsidRDefault="008D1E4A" w:rsidP="00C620E0">
            <w:pPr>
              <w:pStyle w:val="TAC"/>
            </w:pPr>
            <w:r w:rsidRPr="00EF5447">
              <w:t>DC_28A_n78A</w:t>
            </w:r>
          </w:p>
        </w:tc>
      </w:tr>
      <w:tr w:rsidR="008D1E4A" w:rsidRPr="00EF5447" w14:paraId="2EF79C9B" w14:textId="77777777" w:rsidTr="00C620E0">
        <w:trPr>
          <w:trHeight w:val="187"/>
          <w:jc w:val="center"/>
        </w:trPr>
        <w:tc>
          <w:tcPr>
            <w:tcW w:w="3461" w:type="dxa"/>
            <w:shd w:val="clear" w:color="auto" w:fill="auto"/>
            <w:noWrap/>
          </w:tcPr>
          <w:p w14:paraId="76DEB623" w14:textId="77777777" w:rsidR="008D1E4A" w:rsidRPr="00EF5447" w:rsidRDefault="008D1E4A" w:rsidP="00C620E0">
            <w:pPr>
              <w:pStyle w:val="TAC"/>
            </w:pPr>
            <w:r w:rsidRPr="00EF5447">
              <w:t>DC_1A-21A-28A_n79A</w:t>
            </w:r>
            <w:r w:rsidRPr="00EF5447">
              <w:rPr>
                <w:vertAlign w:val="superscript"/>
              </w:rPr>
              <w:t>2</w:t>
            </w:r>
          </w:p>
        </w:tc>
        <w:tc>
          <w:tcPr>
            <w:tcW w:w="3514" w:type="dxa"/>
          </w:tcPr>
          <w:p w14:paraId="58FE4AA2" w14:textId="77777777" w:rsidR="008D1E4A" w:rsidRPr="00EF5447" w:rsidRDefault="008D1E4A" w:rsidP="00C620E0">
            <w:pPr>
              <w:pStyle w:val="TAC"/>
            </w:pPr>
            <w:r w:rsidRPr="00EF5447">
              <w:t>DC_1A_n79A</w:t>
            </w:r>
          </w:p>
          <w:p w14:paraId="2E8214AD" w14:textId="77777777" w:rsidR="008D1E4A" w:rsidRPr="00EF5447" w:rsidRDefault="008D1E4A" w:rsidP="00C620E0">
            <w:pPr>
              <w:pStyle w:val="TAC"/>
            </w:pPr>
            <w:r w:rsidRPr="00EF5447">
              <w:t>DC_21A_n79A</w:t>
            </w:r>
          </w:p>
          <w:p w14:paraId="4F5FF2EF" w14:textId="77777777" w:rsidR="008D1E4A" w:rsidRPr="00EF5447" w:rsidRDefault="008D1E4A" w:rsidP="00C620E0">
            <w:pPr>
              <w:pStyle w:val="TAC"/>
            </w:pPr>
            <w:r w:rsidRPr="00EF5447">
              <w:t>DC_28A_n79A</w:t>
            </w:r>
          </w:p>
        </w:tc>
      </w:tr>
      <w:tr w:rsidR="008D1E4A" w:rsidRPr="00EF5447" w14:paraId="2E2C463C" w14:textId="77777777" w:rsidTr="00C620E0">
        <w:trPr>
          <w:trHeight w:val="187"/>
          <w:jc w:val="center"/>
        </w:trPr>
        <w:tc>
          <w:tcPr>
            <w:tcW w:w="3461" w:type="dxa"/>
            <w:shd w:val="clear" w:color="auto" w:fill="auto"/>
            <w:noWrap/>
          </w:tcPr>
          <w:p w14:paraId="6C3FC1B8" w14:textId="77777777" w:rsidR="008D1E4A" w:rsidRPr="00EF5447" w:rsidRDefault="008D1E4A" w:rsidP="00C620E0">
            <w:pPr>
              <w:pStyle w:val="TAC"/>
            </w:pPr>
            <w:r w:rsidRPr="00EF5447">
              <w:t>DC_1A-21A-42A_n77A</w:t>
            </w:r>
          </w:p>
          <w:p w14:paraId="64F7A0C2" w14:textId="77777777" w:rsidR="008D1E4A" w:rsidRPr="00EF5447" w:rsidRDefault="008D1E4A" w:rsidP="00C620E0">
            <w:pPr>
              <w:pStyle w:val="TAC"/>
            </w:pPr>
            <w:r w:rsidRPr="00EF5447">
              <w:t>DC_1A-21A-42A_n77C</w:t>
            </w:r>
          </w:p>
          <w:p w14:paraId="0ADF287E" w14:textId="77777777" w:rsidR="008D1E4A" w:rsidRPr="00EF5447" w:rsidRDefault="008D1E4A" w:rsidP="00C620E0">
            <w:pPr>
              <w:pStyle w:val="TAC"/>
            </w:pPr>
            <w:r w:rsidRPr="00EF5447">
              <w:t>DC_1A-21A-42C_n77A</w:t>
            </w:r>
          </w:p>
          <w:p w14:paraId="2E21207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47E78C5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19008D6D"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53E4692" w14:textId="77777777" w:rsidR="008D1E4A" w:rsidRPr="00EF5447" w:rsidRDefault="008D1E4A" w:rsidP="00C620E0">
            <w:pPr>
              <w:pStyle w:val="TAC"/>
            </w:pPr>
            <w:r w:rsidRPr="00EF5447">
              <w:t>DC_1A_n77A</w:t>
            </w:r>
          </w:p>
          <w:p w14:paraId="01261CD2" w14:textId="77777777" w:rsidR="008D1E4A" w:rsidRPr="00EF5447" w:rsidRDefault="008D1E4A" w:rsidP="00C620E0">
            <w:pPr>
              <w:pStyle w:val="TAC"/>
              <w:rPr>
                <w:lang w:eastAsia="fi-FI"/>
              </w:rPr>
            </w:pPr>
            <w:r w:rsidRPr="00EF5447">
              <w:t>DC_21A_n77A</w:t>
            </w:r>
          </w:p>
        </w:tc>
      </w:tr>
      <w:tr w:rsidR="008D1E4A" w:rsidRPr="00EF5447" w14:paraId="01364858" w14:textId="77777777" w:rsidTr="00C620E0">
        <w:trPr>
          <w:trHeight w:val="187"/>
          <w:jc w:val="center"/>
        </w:trPr>
        <w:tc>
          <w:tcPr>
            <w:tcW w:w="3461" w:type="dxa"/>
            <w:shd w:val="clear" w:color="auto" w:fill="auto"/>
            <w:noWrap/>
          </w:tcPr>
          <w:p w14:paraId="738F2A23" w14:textId="77777777" w:rsidR="008D1E4A" w:rsidRPr="00EF5447" w:rsidRDefault="008D1E4A" w:rsidP="00C620E0">
            <w:pPr>
              <w:pStyle w:val="TAC"/>
            </w:pPr>
            <w:r w:rsidRPr="00EF5447">
              <w:t>DC_1A-21A-42A_n78A</w:t>
            </w:r>
          </w:p>
          <w:p w14:paraId="56506ADA" w14:textId="77777777" w:rsidR="008D1E4A" w:rsidRPr="00EF5447" w:rsidRDefault="008D1E4A" w:rsidP="00C620E0">
            <w:pPr>
              <w:pStyle w:val="TAC"/>
            </w:pPr>
            <w:r w:rsidRPr="00EF5447">
              <w:t>DC_1A-21A-42A_n78C</w:t>
            </w:r>
          </w:p>
          <w:p w14:paraId="661FFF3D" w14:textId="77777777" w:rsidR="008D1E4A" w:rsidRPr="00EF5447" w:rsidRDefault="008D1E4A" w:rsidP="00C620E0">
            <w:pPr>
              <w:pStyle w:val="TAC"/>
            </w:pPr>
            <w:r w:rsidRPr="00EF5447">
              <w:t>DC_1A-21A-42C_n78A</w:t>
            </w:r>
          </w:p>
          <w:p w14:paraId="748FC363" w14:textId="77777777" w:rsidR="008D1E4A" w:rsidRPr="00EF5447" w:rsidRDefault="008D1E4A" w:rsidP="00C620E0">
            <w:pPr>
              <w:pStyle w:val="TAC"/>
            </w:pPr>
            <w:r w:rsidRPr="00EF5447">
              <w:t>DC_1A-21A-42C_n78C</w:t>
            </w:r>
          </w:p>
          <w:p w14:paraId="4A47B35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BB6D1C4"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6F9A0D8A" w14:textId="77777777" w:rsidR="008D1E4A" w:rsidRPr="00EF5447" w:rsidRDefault="008D1E4A" w:rsidP="00C620E0">
            <w:pPr>
              <w:pStyle w:val="TAC"/>
            </w:pPr>
            <w:r w:rsidRPr="00EF5447">
              <w:t>DC_1A_n78A</w:t>
            </w:r>
          </w:p>
          <w:p w14:paraId="04064FF6" w14:textId="77777777" w:rsidR="008D1E4A" w:rsidRPr="00EF5447" w:rsidRDefault="008D1E4A" w:rsidP="00C620E0">
            <w:pPr>
              <w:pStyle w:val="TAC"/>
              <w:rPr>
                <w:lang w:eastAsia="fi-FI"/>
              </w:rPr>
            </w:pPr>
            <w:r w:rsidRPr="00EF5447">
              <w:t>DC_21A_n78A</w:t>
            </w:r>
          </w:p>
        </w:tc>
      </w:tr>
      <w:tr w:rsidR="008D1E4A" w:rsidRPr="00EF5447" w14:paraId="4DC60E53" w14:textId="77777777" w:rsidTr="00C620E0">
        <w:trPr>
          <w:trHeight w:val="187"/>
          <w:jc w:val="center"/>
        </w:trPr>
        <w:tc>
          <w:tcPr>
            <w:tcW w:w="3461" w:type="dxa"/>
            <w:shd w:val="clear" w:color="auto" w:fill="auto"/>
            <w:noWrap/>
          </w:tcPr>
          <w:p w14:paraId="1A81FF62" w14:textId="77777777" w:rsidR="008D1E4A" w:rsidRPr="00EF5447" w:rsidRDefault="008D1E4A" w:rsidP="00C620E0">
            <w:pPr>
              <w:pStyle w:val="TAC"/>
            </w:pPr>
            <w:r w:rsidRPr="00EF5447">
              <w:t>DC_1A-21A-42A_n79A</w:t>
            </w:r>
          </w:p>
          <w:p w14:paraId="082F1AEA" w14:textId="77777777" w:rsidR="008D1E4A" w:rsidRPr="00EF5447" w:rsidRDefault="008D1E4A" w:rsidP="00C620E0">
            <w:pPr>
              <w:pStyle w:val="TAC"/>
            </w:pPr>
            <w:r w:rsidRPr="00EF5447">
              <w:t>DC_1A-21A-42A_n79C</w:t>
            </w:r>
          </w:p>
          <w:p w14:paraId="1228267D" w14:textId="77777777" w:rsidR="008D1E4A" w:rsidRPr="00EF5447" w:rsidRDefault="008D1E4A" w:rsidP="00C620E0">
            <w:pPr>
              <w:pStyle w:val="TAC"/>
            </w:pPr>
            <w:r w:rsidRPr="00EF5447">
              <w:t>DC_1A-21A-42C_n79A</w:t>
            </w:r>
          </w:p>
          <w:p w14:paraId="2959505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626B909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39648BB"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477110B0" w14:textId="77777777" w:rsidR="008D1E4A" w:rsidRPr="00EF5447" w:rsidRDefault="008D1E4A" w:rsidP="00C620E0">
            <w:pPr>
              <w:pStyle w:val="TAC"/>
            </w:pPr>
            <w:r w:rsidRPr="00EF5447">
              <w:t>DC_1A_n79A</w:t>
            </w:r>
          </w:p>
          <w:p w14:paraId="579A1936" w14:textId="77777777" w:rsidR="008D1E4A" w:rsidRPr="00EF5447" w:rsidRDefault="008D1E4A" w:rsidP="00C620E0">
            <w:pPr>
              <w:pStyle w:val="TAC"/>
              <w:rPr>
                <w:lang w:eastAsia="fi-FI"/>
              </w:rPr>
            </w:pPr>
            <w:r w:rsidRPr="00EF5447">
              <w:t>DC_21A_n79A</w:t>
            </w:r>
          </w:p>
        </w:tc>
      </w:tr>
      <w:tr w:rsidR="008D1E4A" w:rsidRPr="00EF5447" w14:paraId="04B0FD0A" w14:textId="77777777" w:rsidTr="00C620E0">
        <w:trPr>
          <w:trHeight w:val="187"/>
          <w:jc w:val="center"/>
        </w:trPr>
        <w:tc>
          <w:tcPr>
            <w:tcW w:w="3461" w:type="dxa"/>
            <w:shd w:val="clear" w:color="auto" w:fill="auto"/>
            <w:noWrap/>
          </w:tcPr>
          <w:p w14:paraId="42205A99" w14:textId="77777777" w:rsidR="008D1E4A" w:rsidRPr="00EF5447" w:rsidRDefault="008D1E4A" w:rsidP="00C620E0">
            <w:pPr>
              <w:pStyle w:val="TAC"/>
            </w:pPr>
            <w:r w:rsidRPr="00EF5447">
              <w:rPr>
                <w:rFonts w:cs="Arial"/>
                <w:lang w:eastAsia="ko-KR"/>
              </w:rPr>
              <w:t>DC_1A-21A_n77A-n79A</w:t>
            </w:r>
          </w:p>
        </w:tc>
        <w:tc>
          <w:tcPr>
            <w:tcW w:w="3514" w:type="dxa"/>
          </w:tcPr>
          <w:p w14:paraId="6E406E41" w14:textId="77777777" w:rsidR="008D1E4A" w:rsidRPr="00EF5447" w:rsidRDefault="008D1E4A" w:rsidP="00C620E0">
            <w:pPr>
              <w:pStyle w:val="TAC"/>
              <w:rPr>
                <w:lang w:eastAsia="ko-KR"/>
              </w:rPr>
            </w:pPr>
            <w:r w:rsidRPr="00EF5447">
              <w:rPr>
                <w:lang w:eastAsia="ko-KR"/>
              </w:rPr>
              <w:t>DC_1A_n77A</w:t>
            </w:r>
          </w:p>
          <w:p w14:paraId="38D2A92D" w14:textId="77777777" w:rsidR="008D1E4A" w:rsidRPr="00EF5447" w:rsidRDefault="008D1E4A" w:rsidP="00C620E0">
            <w:pPr>
              <w:pStyle w:val="TAC"/>
            </w:pPr>
            <w:r w:rsidRPr="00EF5447">
              <w:rPr>
                <w:lang w:eastAsia="ko-KR"/>
              </w:rPr>
              <w:t>DC_1A_n79A</w:t>
            </w:r>
          </w:p>
        </w:tc>
      </w:tr>
      <w:tr w:rsidR="008D1E4A" w:rsidRPr="00EF5447" w14:paraId="5B6FA425" w14:textId="77777777" w:rsidTr="00C620E0">
        <w:trPr>
          <w:trHeight w:val="187"/>
          <w:jc w:val="center"/>
        </w:trPr>
        <w:tc>
          <w:tcPr>
            <w:tcW w:w="3461" w:type="dxa"/>
            <w:shd w:val="clear" w:color="auto" w:fill="auto"/>
            <w:noWrap/>
          </w:tcPr>
          <w:p w14:paraId="14E82C5F" w14:textId="77777777" w:rsidR="008D1E4A" w:rsidRPr="00EF5447" w:rsidRDefault="008D1E4A" w:rsidP="00C620E0">
            <w:pPr>
              <w:pStyle w:val="TAC"/>
            </w:pPr>
            <w:r w:rsidRPr="00EF5447">
              <w:rPr>
                <w:rFonts w:cs="Arial"/>
                <w:lang w:eastAsia="ko-KR"/>
              </w:rPr>
              <w:t>DC_1A-21A_n78A-n79A</w:t>
            </w:r>
          </w:p>
        </w:tc>
        <w:tc>
          <w:tcPr>
            <w:tcW w:w="3514" w:type="dxa"/>
          </w:tcPr>
          <w:p w14:paraId="29FAF3C8" w14:textId="77777777" w:rsidR="008D1E4A" w:rsidRPr="00EF5447" w:rsidRDefault="008D1E4A" w:rsidP="00C620E0">
            <w:pPr>
              <w:pStyle w:val="TAC"/>
              <w:rPr>
                <w:lang w:eastAsia="ko-KR"/>
              </w:rPr>
            </w:pPr>
            <w:r w:rsidRPr="00EF5447">
              <w:rPr>
                <w:lang w:eastAsia="ko-KR"/>
              </w:rPr>
              <w:t>DC_1A_n78A</w:t>
            </w:r>
          </w:p>
          <w:p w14:paraId="1B670D22" w14:textId="77777777" w:rsidR="008D1E4A" w:rsidRPr="00EF5447" w:rsidRDefault="008D1E4A" w:rsidP="00C620E0">
            <w:pPr>
              <w:pStyle w:val="TAC"/>
            </w:pPr>
            <w:r w:rsidRPr="00EF5447">
              <w:rPr>
                <w:lang w:eastAsia="ko-KR"/>
              </w:rPr>
              <w:t>DC_1A_n79A</w:t>
            </w:r>
          </w:p>
        </w:tc>
      </w:tr>
      <w:tr w:rsidR="008D1E4A" w:rsidRPr="00EF5447" w14:paraId="5BF0B404" w14:textId="77777777" w:rsidTr="00C620E0">
        <w:trPr>
          <w:trHeight w:val="187"/>
          <w:jc w:val="center"/>
        </w:trPr>
        <w:tc>
          <w:tcPr>
            <w:tcW w:w="3461" w:type="dxa"/>
            <w:shd w:val="clear" w:color="auto" w:fill="auto"/>
            <w:noWrap/>
          </w:tcPr>
          <w:p w14:paraId="64F914A1" w14:textId="77777777" w:rsidR="008D1E4A" w:rsidRPr="00EF5447" w:rsidRDefault="008D1E4A" w:rsidP="00C620E0">
            <w:pPr>
              <w:pStyle w:val="TAC"/>
              <w:rPr>
                <w:rFonts w:cs="Arial"/>
                <w:lang w:eastAsia="ko-KR"/>
              </w:rPr>
            </w:pPr>
            <w:r w:rsidRPr="00EF5447">
              <w:rPr>
                <w:rFonts w:cs="Arial"/>
                <w:szCs w:val="18"/>
                <w:lang w:eastAsia="zh-CN"/>
              </w:rPr>
              <w:t>DC_1A-28A_n3A-n77A</w:t>
            </w:r>
          </w:p>
        </w:tc>
        <w:tc>
          <w:tcPr>
            <w:tcW w:w="3514" w:type="dxa"/>
          </w:tcPr>
          <w:p w14:paraId="429941A0" w14:textId="77777777" w:rsidR="008D1E4A" w:rsidRPr="00EF5447" w:rsidRDefault="008D1E4A" w:rsidP="00C620E0">
            <w:pPr>
              <w:pStyle w:val="TAC"/>
              <w:rPr>
                <w:rFonts w:cs="Arial"/>
                <w:szCs w:val="18"/>
                <w:lang w:eastAsia="zh-CN"/>
              </w:rPr>
            </w:pPr>
            <w:r w:rsidRPr="00EF5447">
              <w:rPr>
                <w:rFonts w:cs="Arial"/>
                <w:szCs w:val="18"/>
                <w:lang w:eastAsia="zh-CN"/>
              </w:rPr>
              <w:t>DC_28A_n3A</w:t>
            </w:r>
          </w:p>
          <w:p w14:paraId="0C776880" w14:textId="77777777" w:rsidR="008D1E4A" w:rsidRPr="00EF5447" w:rsidRDefault="008D1E4A" w:rsidP="00C620E0">
            <w:pPr>
              <w:pStyle w:val="TAC"/>
              <w:rPr>
                <w:lang w:eastAsia="ko-KR"/>
              </w:rPr>
            </w:pPr>
            <w:r w:rsidRPr="00EF5447">
              <w:rPr>
                <w:rFonts w:cs="Arial"/>
                <w:szCs w:val="18"/>
                <w:lang w:eastAsia="zh-CN"/>
              </w:rPr>
              <w:t>DC_28A_n77A</w:t>
            </w:r>
          </w:p>
        </w:tc>
      </w:tr>
      <w:tr w:rsidR="008D1E4A" w:rsidRPr="00EF5447" w14:paraId="242D565C" w14:textId="77777777" w:rsidTr="00C620E0">
        <w:trPr>
          <w:trHeight w:val="187"/>
          <w:jc w:val="center"/>
        </w:trPr>
        <w:tc>
          <w:tcPr>
            <w:tcW w:w="3461" w:type="dxa"/>
            <w:shd w:val="clear" w:color="auto" w:fill="auto"/>
            <w:noWrap/>
          </w:tcPr>
          <w:p w14:paraId="3C36DC2A" w14:textId="77777777" w:rsidR="008D1E4A" w:rsidRPr="00EF5447" w:rsidRDefault="008D1E4A" w:rsidP="00C620E0">
            <w:pPr>
              <w:pStyle w:val="TAC"/>
              <w:rPr>
                <w:rFonts w:cs="Arial"/>
                <w:lang w:eastAsia="ko-KR"/>
              </w:rPr>
            </w:pPr>
            <w:r w:rsidRPr="00EF5447">
              <w:rPr>
                <w:rFonts w:cs="Arial"/>
              </w:rPr>
              <w:lastRenderedPageBreak/>
              <w:t>DC_1A-28A_n3A-n78A</w:t>
            </w:r>
          </w:p>
        </w:tc>
        <w:tc>
          <w:tcPr>
            <w:tcW w:w="3514" w:type="dxa"/>
          </w:tcPr>
          <w:p w14:paraId="1FA90184" w14:textId="77777777" w:rsidR="008D1E4A" w:rsidRPr="00EF5447" w:rsidRDefault="008D1E4A" w:rsidP="00C620E0">
            <w:pPr>
              <w:pStyle w:val="TAC"/>
              <w:rPr>
                <w:rFonts w:cs="Arial"/>
              </w:rPr>
            </w:pPr>
            <w:r w:rsidRPr="00EF5447">
              <w:rPr>
                <w:rFonts w:cs="Arial"/>
              </w:rPr>
              <w:t>DC_1A_n3A</w:t>
            </w:r>
          </w:p>
          <w:p w14:paraId="31ABD8A8" w14:textId="77777777" w:rsidR="008D1E4A" w:rsidRPr="00EF5447" w:rsidRDefault="008D1E4A" w:rsidP="00C620E0">
            <w:pPr>
              <w:pStyle w:val="TAC"/>
              <w:rPr>
                <w:rFonts w:cs="Arial"/>
              </w:rPr>
            </w:pPr>
            <w:r w:rsidRPr="00EF5447">
              <w:rPr>
                <w:rFonts w:cs="Arial"/>
              </w:rPr>
              <w:t>DC_1A_n78A</w:t>
            </w:r>
          </w:p>
          <w:p w14:paraId="28A3653F" w14:textId="77777777" w:rsidR="008D1E4A" w:rsidRPr="00EF5447" w:rsidRDefault="008D1E4A" w:rsidP="00C620E0">
            <w:pPr>
              <w:pStyle w:val="TAC"/>
              <w:rPr>
                <w:rFonts w:cs="Arial"/>
              </w:rPr>
            </w:pPr>
            <w:r w:rsidRPr="00EF5447">
              <w:rPr>
                <w:rFonts w:cs="Arial"/>
              </w:rPr>
              <w:t>DC_28A_n3A</w:t>
            </w:r>
          </w:p>
          <w:p w14:paraId="1F6FEEEA" w14:textId="77777777" w:rsidR="008D1E4A" w:rsidRPr="00EF5447" w:rsidRDefault="008D1E4A" w:rsidP="00C620E0">
            <w:pPr>
              <w:pStyle w:val="TAC"/>
              <w:rPr>
                <w:lang w:eastAsia="ko-KR"/>
              </w:rPr>
            </w:pPr>
            <w:r w:rsidRPr="00EF5447">
              <w:rPr>
                <w:rFonts w:cs="Arial"/>
              </w:rPr>
              <w:t>DC_28A_n78A</w:t>
            </w:r>
          </w:p>
        </w:tc>
      </w:tr>
      <w:tr w:rsidR="008D1E4A" w:rsidRPr="00EF5447" w14:paraId="71E871E7" w14:textId="77777777" w:rsidTr="00C620E0">
        <w:trPr>
          <w:trHeight w:val="187"/>
          <w:jc w:val="center"/>
        </w:trPr>
        <w:tc>
          <w:tcPr>
            <w:tcW w:w="3461" w:type="dxa"/>
            <w:shd w:val="clear" w:color="auto" w:fill="auto"/>
            <w:noWrap/>
          </w:tcPr>
          <w:p w14:paraId="7A56C89B" w14:textId="77777777" w:rsidR="008D1E4A" w:rsidRPr="00EF5447" w:rsidRDefault="008D1E4A" w:rsidP="00C620E0">
            <w:pPr>
              <w:pStyle w:val="TAC"/>
              <w:rPr>
                <w:rFonts w:cs="Arial"/>
                <w:lang w:eastAsia="ko-KR"/>
              </w:rPr>
            </w:pPr>
            <w:r w:rsidRPr="00EF5447">
              <w:rPr>
                <w:rFonts w:cs="Arial"/>
                <w:lang w:eastAsia="zh-CN"/>
              </w:rPr>
              <w:t>DC_1A-28A_n5A-n78A</w:t>
            </w:r>
          </w:p>
        </w:tc>
        <w:tc>
          <w:tcPr>
            <w:tcW w:w="3514" w:type="dxa"/>
          </w:tcPr>
          <w:p w14:paraId="6E5AE38F" w14:textId="77777777" w:rsidR="008D1E4A" w:rsidRPr="00EF5447" w:rsidRDefault="008D1E4A" w:rsidP="00C620E0">
            <w:pPr>
              <w:pStyle w:val="TAC"/>
              <w:rPr>
                <w:rFonts w:cs="Arial"/>
                <w:lang w:eastAsia="zh-CN"/>
              </w:rPr>
            </w:pPr>
            <w:r w:rsidRPr="00EF5447">
              <w:rPr>
                <w:rFonts w:cs="Arial"/>
                <w:lang w:eastAsia="zh-CN"/>
              </w:rPr>
              <w:t>DC_1A_n5A</w:t>
            </w:r>
          </w:p>
          <w:p w14:paraId="2FD8CB87" w14:textId="77777777" w:rsidR="008D1E4A" w:rsidRPr="00EF5447" w:rsidRDefault="008D1E4A" w:rsidP="00C620E0">
            <w:pPr>
              <w:pStyle w:val="TAC"/>
              <w:rPr>
                <w:rFonts w:cs="Arial"/>
                <w:lang w:eastAsia="zh-CN"/>
              </w:rPr>
            </w:pPr>
            <w:r w:rsidRPr="00EF5447">
              <w:rPr>
                <w:rFonts w:cs="Arial"/>
                <w:lang w:eastAsia="zh-CN"/>
              </w:rPr>
              <w:t>DC_1A_n78A</w:t>
            </w:r>
          </w:p>
          <w:p w14:paraId="2B04C725" w14:textId="77777777" w:rsidR="008D1E4A" w:rsidRPr="00EF5447" w:rsidRDefault="008D1E4A" w:rsidP="00C620E0">
            <w:pPr>
              <w:pStyle w:val="TAC"/>
              <w:rPr>
                <w:rFonts w:cs="Arial"/>
                <w:lang w:eastAsia="zh-CN"/>
              </w:rPr>
            </w:pPr>
            <w:r w:rsidRPr="00EF5447">
              <w:rPr>
                <w:rFonts w:cs="Arial"/>
                <w:lang w:eastAsia="zh-CN"/>
              </w:rPr>
              <w:t>DC_28A_n5A</w:t>
            </w:r>
          </w:p>
          <w:p w14:paraId="7158ACC2"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3B154625" w14:textId="77777777" w:rsidTr="00C620E0">
        <w:trPr>
          <w:trHeight w:val="187"/>
          <w:jc w:val="center"/>
        </w:trPr>
        <w:tc>
          <w:tcPr>
            <w:tcW w:w="3461" w:type="dxa"/>
            <w:shd w:val="clear" w:color="auto" w:fill="auto"/>
            <w:noWrap/>
          </w:tcPr>
          <w:p w14:paraId="7D66AC9E" w14:textId="77777777" w:rsidR="008D1E4A" w:rsidRPr="00EF5447" w:rsidRDefault="008D1E4A" w:rsidP="00C620E0">
            <w:pPr>
              <w:pStyle w:val="TAC"/>
              <w:rPr>
                <w:rFonts w:cs="Arial"/>
                <w:lang w:eastAsia="zh-CN"/>
              </w:rPr>
            </w:pPr>
            <w:r w:rsidRPr="00EF5447">
              <w:rPr>
                <w:rFonts w:eastAsia="Malgun Gothic" w:cs="Arial"/>
                <w:szCs w:val="16"/>
                <w:lang w:eastAsia="ko-KR"/>
              </w:rPr>
              <w:t>DC_1A-28A_n7A-n78A</w:t>
            </w:r>
          </w:p>
        </w:tc>
        <w:tc>
          <w:tcPr>
            <w:tcW w:w="3514" w:type="dxa"/>
          </w:tcPr>
          <w:p w14:paraId="66F9136C" w14:textId="7E5D81A8" w:rsidR="008D1E4A" w:rsidRPr="00EF5447" w:rsidRDefault="008D1E4A" w:rsidP="00C620E0">
            <w:pPr>
              <w:pStyle w:val="TAC"/>
              <w:rPr>
                <w:rFonts w:cs="Arial"/>
                <w:szCs w:val="16"/>
                <w:lang w:eastAsia="zh-CN"/>
              </w:rPr>
            </w:pPr>
            <w:r w:rsidRPr="00EF5447">
              <w:rPr>
                <w:rFonts w:cs="Arial"/>
                <w:szCs w:val="16"/>
                <w:lang w:eastAsia="zh-CN"/>
              </w:rPr>
              <w:t>DC_1A</w:t>
            </w:r>
            <w:ins w:id="76" w:author="Apple" w:date="2021-01-14T19:30:00Z">
              <w:r w:rsidR="004C1D38">
                <w:rPr>
                  <w:rFonts w:cs="Arial"/>
                  <w:szCs w:val="16"/>
                  <w:lang w:eastAsia="zh-CN"/>
                </w:rPr>
                <w:t>_</w:t>
              </w:r>
            </w:ins>
            <w:del w:id="77" w:author="Apple" w:date="2021-01-14T19:30:00Z">
              <w:r w:rsidRPr="00EF5447" w:rsidDel="004C1D38">
                <w:rPr>
                  <w:rFonts w:cs="Arial"/>
                  <w:szCs w:val="16"/>
                  <w:lang w:eastAsia="zh-CN"/>
                </w:rPr>
                <w:delText>-</w:delText>
              </w:r>
            </w:del>
            <w:r w:rsidRPr="00EF5447">
              <w:rPr>
                <w:rFonts w:cs="Arial"/>
                <w:szCs w:val="16"/>
                <w:lang w:eastAsia="zh-CN"/>
              </w:rPr>
              <w:t>n7A</w:t>
            </w:r>
          </w:p>
          <w:p w14:paraId="7C6AF0F8"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2DAB5906"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218309A2"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63B0FF39" w14:textId="77777777" w:rsidTr="00C620E0">
        <w:trPr>
          <w:trHeight w:val="187"/>
          <w:jc w:val="center"/>
        </w:trPr>
        <w:tc>
          <w:tcPr>
            <w:tcW w:w="3461" w:type="dxa"/>
            <w:shd w:val="clear" w:color="auto" w:fill="auto"/>
            <w:noWrap/>
          </w:tcPr>
          <w:p w14:paraId="3A30DF6B" w14:textId="77777777" w:rsidR="008D1E4A" w:rsidRPr="00EF5447" w:rsidRDefault="008D1E4A" w:rsidP="00C620E0">
            <w:pPr>
              <w:pStyle w:val="TAC"/>
              <w:rPr>
                <w:rFonts w:cs="Arial"/>
                <w:lang w:eastAsia="zh-CN"/>
              </w:rPr>
            </w:pPr>
            <w:r w:rsidRPr="00EF5447">
              <w:rPr>
                <w:rFonts w:eastAsia="Malgun Gothic" w:cs="Arial"/>
                <w:szCs w:val="16"/>
                <w:lang w:eastAsia="ko-KR"/>
              </w:rPr>
              <w:t>DC_1A-28A_n7B-n78A</w:t>
            </w:r>
          </w:p>
        </w:tc>
        <w:tc>
          <w:tcPr>
            <w:tcW w:w="3514" w:type="dxa"/>
          </w:tcPr>
          <w:p w14:paraId="7FF7EDE0" w14:textId="6443FA0C" w:rsidR="008D1E4A" w:rsidRPr="00EF5447" w:rsidRDefault="008D1E4A" w:rsidP="00C620E0">
            <w:pPr>
              <w:pStyle w:val="TAC"/>
              <w:rPr>
                <w:rFonts w:cs="Arial"/>
                <w:szCs w:val="16"/>
                <w:lang w:eastAsia="zh-CN"/>
              </w:rPr>
            </w:pPr>
            <w:r w:rsidRPr="00EF5447">
              <w:rPr>
                <w:rFonts w:cs="Arial"/>
                <w:szCs w:val="16"/>
                <w:lang w:eastAsia="zh-CN"/>
              </w:rPr>
              <w:t>DC_1A</w:t>
            </w:r>
            <w:ins w:id="78" w:author="Apple" w:date="2021-01-14T19:30:00Z">
              <w:r w:rsidR="004C1D38">
                <w:rPr>
                  <w:rFonts w:cs="Arial"/>
                  <w:szCs w:val="16"/>
                  <w:lang w:eastAsia="zh-CN"/>
                </w:rPr>
                <w:t>_</w:t>
              </w:r>
            </w:ins>
            <w:del w:id="79" w:author="Apple" w:date="2021-01-14T19:30:00Z">
              <w:r w:rsidRPr="00EF5447" w:rsidDel="004C1D38">
                <w:rPr>
                  <w:rFonts w:cs="Arial"/>
                  <w:szCs w:val="16"/>
                  <w:lang w:eastAsia="zh-CN"/>
                </w:rPr>
                <w:delText>-</w:delText>
              </w:r>
            </w:del>
            <w:r w:rsidRPr="00EF5447">
              <w:rPr>
                <w:rFonts w:cs="Arial"/>
                <w:szCs w:val="16"/>
                <w:lang w:eastAsia="zh-CN"/>
              </w:rPr>
              <w:t>n7A</w:t>
            </w:r>
          </w:p>
          <w:p w14:paraId="656D9AB1" w14:textId="1EDC8D7B" w:rsidR="008D1E4A" w:rsidRPr="00EF5447" w:rsidRDefault="008D1E4A" w:rsidP="00C620E0">
            <w:pPr>
              <w:pStyle w:val="TAC"/>
              <w:rPr>
                <w:rFonts w:cs="Arial"/>
                <w:szCs w:val="16"/>
                <w:lang w:eastAsia="zh-CN"/>
              </w:rPr>
            </w:pPr>
            <w:r w:rsidRPr="00EF5447">
              <w:rPr>
                <w:rFonts w:cs="Arial"/>
                <w:szCs w:val="16"/>
                <w:lang w:eastAsia="zh-CN"/>
              </w:rPr>
              <w:t>DC_1A</w:t>
            </w:r>
            <w:ins w:id="80" w:author="Apple" w:date="2021-01-14T19:30:00Z">
              <w:r w:rsidR="004C1D38">
                <w:rPr>
                  <w:rFonts w:cs="Arial"/>
                  <w:szCs w:val="16"/>
                  <w:lang w:eastAsia="zh-CN"/>
                </w:rPr>
                <w:t>_</w:t>
              </w:r>
            </w:ins>
            <w:del w:id="81" w:author="Apple" w:date="2021-01-14T19:30:00Z">
              <w:r w:rsidRPr="00EF5447" w:rsidDel="004C1D38">
                <w:rPr>
                  <w:rFonts w:cs="Arial"/>
                  <w:szCs w:val="16"/>
                  <w:lang w:eastAsia="zh-CN"/>
                </w:rPr>
                <w:delText>-</w:delText>
              </w:r>
            </w:del>
            <w:r w:rsidRPr="00EF5447">
              <w:rPr>
                <w:rFonts w:cs="Arial"/>
                <w:szCs w:val="16"/>
                <w:lang w:eastAsia="zh-CN"/>
              </w:rPr>
              <w:t>n7B</w:t>
            </w:r>
          </w:p>
          <w:p w14:paraId="38D45CEE"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45FDEE21"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39A52F65"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1181381"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43F338A3" w14:textId="77777777" w:rsidTr="00C620E0">
        <w:trPr>
          <w:trHeight w:val="187"/>
          <w:jc w:val="center"/>
        </w:trPr>
        <w:tc>
          <w:tcPr>
            <w:tcW w:w="3461" w:type="dxa"/>
            <w:shd w:val="clear" w:color="auto" w:fill="auto"/>
            <w:noWrap/>
          </w:tcPr>
          <w:p w14:paraId="183C12DD"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53AC6401"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DC_1A_n40A</w:t>
            </w:r>
          </w:p>
          <w:p w14:paraId="17854B4A"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DC_1A_n78A</w:t>
            </w:r>
          </w:p>
          <w:p w14:paraId="6FA60FF3"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DC_28A_n40A</w:t>
            </w:r>
          </w:p>
          <w:p w14:paraId="50BED4B6" w14:textId="77777777" w:rsidR="008D1E4A" w:rsidRPr="00EF5447" w:rsidRDefault="008D1E4A" w:rsidP="00C620E0">
            <w:pPr>
              <w:pStyle w:val="TAC"/>
              <w:rPr>
                <w:rFonts w:cs="Arial"/>
                <w:szCs w:val="16"/>
                <w:lang w:eastAsia="zh-CN"/>
              </w:rPr>
            </w:pPr>
            <w:r w:rsidRPr="00EF5447">
              <w:rPr>
                <w:rFonts w:eastAsia="Malgun Gothic" w:cs="Arial"/>
                <w:szCs w:val="16"/>
                <w:lang w:eastAsia="ko-KR"/>
              </w:rPr>
              <w:t>DC_28A_n78A</w:t>
            </w:r>
          </w:p>
        </w:tc>
      </w:tr>
      <w:tr w:rsidR="008D1E4A" w:rsidRPr="00EF5447" w14:paraId="07A24D01" w14:textId="77777777" w:rsidTr="00C620E0">
        <w:trPr>
          <w:trHeight w:val="187"/>
          <w:jc w:val="center"/>
        </w:trPr>
        <w:tc>
          <w:tcPr>
            <w:tcW w:w="3461" w:type="dxa"/>
            <w:shd w:val="clear" w:color="auto" w:fill="auto"/>
            <w:noWrap/>
          </w:tcPr>
          <w:p w14:paraId="64D09BFB" w14:textId="77777777" w:rsidR="008D1E4A" w:rsidRPr="00EF5447" w:rsidRDefault="008D1E4A" w:rsidP="00C620E0">
            <w:pPr>
              <w:pStyle w:val="TAC"/>
            </w:pPr>
            <w:r w:rsidRPr="00EF5447">
              <w:t>DC_1A-28A-42A_n77A</w:t>
            </w:r>
          </w:p>
          <w:p w14:paraId="31FCD310" w14:textId="77777777" w:rsidR="008D1E4A" w:rsidRPr="00EF5447" w:rsidRDefault="008D1E4A" w:rsidP="00C620E0">
            <w:pPr>
              <w:pStyle w:val="TAC"/>
            </w:pPr>
            <w:r w:rsidRPr="00EF5447">
              <w:rPr>
                <w:rFonts w:cs="Arial"/>
                <w:szCs w:val="18"/>
                <w:lang w:eastAsia="ja-JP"/>
              </w:rPr>
              <w:t>DC_1A-28A-42C_n77A</w:t>
            </w:r>
          </w:p>
        </w:tc>
        <w:tc>
          <w:tcPr>
            <w:tcW w:w="3514" w:type="dxa"/>
          </w:tcPr>
          <w:p w14:paraId="4B39CF59" w14:textId="77777777" w:rsidR="008D1E4A" w:rsidRPr="00EF5447" w:rsidRDefault="008D1E4A" w:rsidP="00C620E0">
            <w:pPr>
              <w:pStyle w:val="TAC"/>
            </w:pPr>
            <w:r w:rsidRPr="00EF5447">
              <w:t>DC_1A_n77A</w:t>
            </w:r>
          </w:p>
          <w:p w14:paraId="03D46E90" w14:textId="77777777" w:rsidR="008D1E4A" w:rsidRPr="00EF5447" w:rsidRDefault="008D1E4A" w:rsidP="00C620E0">
            <w:pPr>
              <w:pStyle w:val="TAC"/>
            </w:pPr>
            <w:r w:rsidRPr="00EF5447">
              <w:t>DC_28A_n77A</w:t>
            </w:r>
          </w:p>
        </w:tc>
      </w:tr>
      <w:tr w:rsidR="008D1E4A" w:rsidRPr="00EF5447" w14:paraId="46528F05" w14:textId="77777777" w:rsidTr="00C620E0">
        <w:trPr>
          <w:trHeight w:val="187"/>
          <w:jc w:val="center"/>
        </w:trPr>
        <w:tc>
          <w:tcPr>
            <w:tcW w:w="3461" w:type="dxa"/>
            <w:shd w:val="clear" w:color="auto" w:fill="auto"/>
            <w:noWrap/>
          </w:tcPr>
          <w:p w14:paraId="7870C5CC" w14:textId="77777777" w:rsidR="008D1E4A" w:rsidRPr="00EF5447" w:rsidRDefault="008D1E4A" w:rsidP="00C620E0">
            <w:pPr>
              <w:pStyle w:val="TAC"/>
            </w:pPr>
            <w:r w:rsidRPr="00EF5447">
              <w:t>DC_1A-28A-42A_n78A</w:t>
            </w:r>
          </w:p>
          <w:p w14:paraId="19612A48" w14:textId="77777777" w:rsidR="008D1E4A" w:rsidRPr="00EF5447" w:rsidRDefault="008D1E4A" w:rsidP="00C620E0">
            <w:pPr>
              <w:pStyle w:val="TAC"/>
            </w:pPr>
            <w:r w:rsidRPr="00EF5447">
              <w:rPr>
                <w:rFonts w:cs="Arial"/>
                <w:szCs w:val="18"/>
                <w:lang w:eastAsia="ja-JP"/>
              </w:rPr>
              <w:t>DC_1A-28A-42C_n78A</w:t>
            </w:r>
          </w:p>
        </w:tc>
        <w:tc>
          <w:tcPr>
            <w:tcW w:w="3514" w:type="dxa"/>
          </w:tcPr>
          <w:p w14:paraId="3F9FD9B5" w14:textId="77777777" w:rsidR="008D1E4A" w:rsidRPr="00EF5447" w:rsidRDefault="008D1E4A" w:rsidP="00C620E0">
            <w:pPr>
              <w:pStyle w:val="TAC"/>
            </w:pPr>
            <w:r w:rsidRPr="00EF5447">
              <w:t>DC_1A_n78A</w:t>
            </w:r>
          </w:p>
          <w:p w14:paraId="726FCE84" w14:textId="77777777" w:rsidR="008D1E4A" w:rsidRPr="00EF5447" w:rsidRDefault="008D1E4A" w:rsidP="00C620E0">
            <w:pPr>
              <w:pStyle w:val="TAC"/>
            </w:pPr>
            <w:r w:rsidRPr="00EF5447">
              <w:t>DC_28A_n78A</w:t>
            </w:r>
          </w:p>
        </w:tc>
      </w:tr>
      <w:tr w:rsidR="008D1E4A" w:rsidRPr="00EF5447" w14:paraId="311DCC4E" w14:textId="77777777" w:rsidTr="00C620E0">
        <w:trPr>
          <w:trHeight w:val="187"/>
          <w:jc w:val="center"/>
        </w:trPr>
        <w:tc>
          <w:tcPr>
            <w:tcW w:w="3461" w:type="dxa"/>
            <w:shd w:val="clear" w:color="auto" w:fill="auto"/>
            <w:noWrap/>
          </w:tcPr>
          <w:p w14:paraId="68459066" w14:textId="77777777" w:rsidR="008D1E4A" w:rsidRPr="00EF5447" w:rsidRDefault="008D1E4A" w:rsidP="00C620E0">
            <w:pPr>
              <w:pStyle w:val="TAC"/>
            </w:pPr>
            <w:r w:rsidRPr="00EF5447">
              <w:t>DC_1A-28A-42A_n79A</w:t>
            </w:r>
          </w:p>
          <w:p w14:paraId="4FC1943C" w14:textId="77777777" w:rsidR="008D1E4A" w:rsidRPr="00EF5447" w:rsidRDefault="008D1E4A" w:rsidP="00C620E0">
            <w:pPr>
              <w:pStyle w:val="TAC"/>
            </w:pPr>
            <w:r w:rsidRPr="00EF5447">
              <w:rPr>
                <w:rFonts w:cs="Arial"/>
                <w:szCs w:val="18"/>
                <w:lang w:eastAsia="ja-JP"/>
              </w:rPr>
              <w:t>DC_1A-28A-42C_n79A</w:t>
            </w:r>
          </w:p>
        </w:tc>
        <w:tc>
          <w:tcPr>
            <w:tcW w:w="3514" w:type="dxa"/>
          </w:tcPr>
          <w:p w14:paraId="5060B350" w14:textId="77777777" w:rsidR="008D1E4A" w:rsidRPr="00EF5447" w:rsidRDefault="008D1E4A" w:rsidP="00C620E0">
            <w:pPr>
              <w:pStyle w:val="TAC"/>
            </w:pPr>
            <w:r w:rsidRPr="00EF5447">
              <w:t>DC_1A_n79A</w:t>
            </w:r>
          </w:p>
          <w:p w14:paraId="28CBE505" w14:textId="77777777" w:rsidR="008D1E4A" w:rsidRPr="00EF5447" w:rsidRDefault="008D1E4A" w:rsidP="00C620E0">
            <w:pPr>
              <w:pStyle w:val="TAC"/>
            </w:pPr>
            <w:r w:rsidRPr="00EF5447">
              <w:t>DC_28A_n79A</w:t>
            </w:r>
          </w:p>
        </w:tc>
      </w:tr>
      <w:tr w:rsidR="008D1E4A" w:rsidRPr="00EF5447" w14:paraId="55BDB27A" w14:textId="77777777" w:rsidTr="00C620E0">
        <w:trPr>
          <w:trHeight w:val="187"/>
          <w:jc w:val="center"/>
        </w:trPr>
        <w:tc>
          <w:tcPr>
            <w:tcW w:w="3461" w:type="dxa"/>
            <w:shd w:val="clear" w:color="auto" w:fill="auto"/>
            <w:noWrap/>
          </w:tcPr>
          <w:p w14:paraId="5F339DDB" w14:textId="77777777" w:rsidR="008D1E4A" w:rsidRPr="00EF5447" w:rsidRDefault="008D1E4A" w:rsidP="00C620E0">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5A3BCC60" w14:textId="77777777" w:rsidR="008D1E4A" w:rsidRPr="00EF5447" w:rsidRDefault="008D1E4A" w:rsidP="00C620E0">
            <w:pPr>
              <w:pStyle w:val="TAC"/>
            </w:pPr>
            <w:r w:rsidRPr="00EF5447">
              <w:t>DC_</w:t>
            </w:r>
            <w:r w:rsidRPr="00EF5447">
              <w:rPr>
                <w:lang w:eastAsia="zh-CN"/>
              </w:rPr>
              <w:t>1</w:t>
            </w:r>
            <w:r w:rsidRPr="00EF5447">
              <w:t>A_n3A</w:t>
            </w:r>
          </w:p>
          <w:p w14:paraId="431C5558"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102DBF9" w14:textId="77777777" w:rsidR="008D1E4A" w:rsidRPr="00EF5447" w:rsidRDefault="008D1E4A" w:rsidP="00C620E0">
            <w:pPr>
              <w:pStyle w:val="TAC"/>
            </w:pPr>
            <w:r w:rsidRPr="00EF5447">
              <w:t>DC_</w:t>
            </w:r>
            <w:r w:rsidRPr="00EF5447">
              <w:rPr>
                <w:lang w:eastAsia="zh-CN"/>
              </w:rPr>
              <w:t>41</w:t>
            </w:r>
            <w:r w:rsidRPr="00EF5447">
              <w:t>A_n3A</w:t>
            </w:r>
          </w:p>
        </w:tc>
      </w:tr>
      <w:tr w:rsidR="008D1E4A" w:rsidRPr="00EF5447" w14:paraId="4603929D" w14:textId="77777777" w:rsidTr="00C620E0">
        <w:trPr>
          <w:trHeight w:val="187"/>
          <w:jc w:val="center"/>
        </w:trPr>
        <w:tc>
          <w:tcPr>
            <w:tcW w:w="3461" w:type="dxa"/>
            <w:shd w:val="clear" w:color="auto" w:fill="auto"/>
            <w:noWrap/>
          </w:tcPr>
          <w:p w14:paraId="6974D60C" w14:textId="77777777" w:rsidR="008D1E4A" w:rsidRPr="00EF5447" w:rsidRDefault="008D1E4A" w:rsidP="00C620E0">
            <w:pPr>
              <w:pStyle w:val="TAC"/>
            </w:pPr>
            <w:r w:rsidRPr="00EF5447">
              <w:t>DC_1A-41A_n3A_n77A</w:t>
            </w:r>
          </w:p>
        </w:tc>
        <w:tc>
          <w:tcPr>
            <w:tcW w:w="3514" w:type="dxa"/>
          </w:tcPr>
          <w:p w14:paraId="4244817F" w14:textId="77777777" w:rsidR="008D1E4A" w:rsidRPr="00EF5447" w:rsidRDefault="008D1E4A" w:rsidP="00C620E0">
            <w:pPr>
              <w:pStyle w:val="TAC"/>
            </w:pPr>
            <w:r w:rsidRPr="00EF5447">
              <w:t>DC_</w:t>
            </w:r>
            <w:r w:rsidRPr="00EF5447">
              <w:rPr>
                <w:lang w:eastAsia="zh-CN"/>
              </w:rPr>
              <w:t>1</w:t>
            </w:r>
            <w:r w:rsidRPr="00EF5447">
              <w:t>A_n3A</w:t>
            </w:r>
          </w:p>
          <w:p w14:paraId="5928B7A2" w14:textId="77777777" w:rsidR="008D1E4A" w:rsidRPr="00EF5447" w:rsidRDefault="008D1E4A" w:rsidP="00C620E0">
            <w:pPr>
              <w:pStyle w:val="TAC"/>
              <w:rPr>
                <w:sz w:val="20"/>
              </w:rPr>
            </w:pPr>
            <w:r w:rsidRPr="00EF5447">
              <w:t>DC_</w:t>
            </w:r>
            <w:r w:rsidRPr="00EF5447">
              <w:rPr>
                <w:lang w:eastAsia="zh-CN"/>
              </w:rPr>
              <w:t>1</w:t>
            </w:r>
            <w:r w:rsidRPr="00EF5447">
              <w:t>A_n77A</w:t>
            </w:r>
          </w:p>
          <w:p w14:paraId="0A199B2B" w14:textId="77777777" w:rsidR="008D1E4A" w:rsidRPr="00EF5447" w:rsidRDefault="008D1E4A" w:rsidP="00C620E0">
            <w:pPr>
              <w:pStyle w:val="TAC"/>
            </w:pPr>
            <w:r w:rsidRPr="00EF5447">
              <w:t>DC_41A_n3A</w:t>
            </w:r>
          </w:p>
          <w:p w14:paraId="136287E2" w14:textId="77777777" w:rsidR="008D1E4A" w:rsidRPr="00EF5447" w:rsidRDefault="008D1E4A" w:rsidP="00C620E0">
            <w:pPr>
              <w:pStyle w:val="TAC"/>
            </w:pPr>
            <w:r w:rsidRPr="00EF5447">
              <w:t>DC_41A_n77A</w:t>
            </w:r>
          </w:p>
        </w:tc>
      </w:tr>
      <w:tr w:rsidR="008D1E4A" w:rsidRPr="00EF5447" w14:paraId="4881BE28" w14:textId="77777777" w:rsidTr="00C620E0">
        <w:trPr>
          <w:trHeight w:val="187"/>
          <w:jc w:val="center"/>
        </w:trPr>
        <w:tc>
          <w:tcPr>
            <w:tcW w:w="3461" w:type="dxa"/>
            <w:shd w:val="clear" w:color="auto" w:fill="auto"/>
            <w:noWrap/>
          </w:tcPr>
          <w:p w14:paraId="121C5CA4" w14:textId="77777777" w:rsidR="008D1E4A" w:rsidRPr="00EF5447" w:rsidRDefault="008D1E4A" w:rsidP="00C620E0">
            <w:pPr>
              <w:pStyle w:val="TAC"/>
            </w:pPr>
            <w:r w:rsidRPr="00EF5447">
              <w:rPr>
                <w:rFonts w:cs="Arial"/>
                <w:lang w:eastAsia="ja-JP"/>
              </w:rPr>
              <w:t>DC_1A-41C_n3A_n77A</w:t>
            </w:r>
          </w:p>
        </w:tc>
        <w:tc>
          <w:tcPr>
            <w:tcW w:w="3514" w:type="dxa"/>
          </w:tcPr>
          <w:p w14:paraId="651ABD9E" w14:textId="77777777" w:rsidR="008D1E4A" w:rsidRPr="00EF5447" w:rsidRDefault="008D1E4A" w:rsidP="00C620E0">
            <w:pPr>
              <w:pStyle w:val="TAC"/>
            </w:pPr>
            <w:r w:rsidRPr="00EF5447">
              <w:t>DC_41A_n3A</w:t>
            </w:r>
          </w:p>
          <w:p w14:paraId="4DE93F86" w14:textId="77777777" w:rsidR="008D1E4A" w:rsidRPr="00EF5447" w:rsidRDefault="008D1E4A" w:rsidP="00C620E0">
            <w:pPr>
              <w:pStyle w:val="TAC"/>
            </w:pPr>
            <w:r w:rsidRPr="00EF5447">
              <w:t>DC_41A_n77A</w:t>
            </w:r>
          </w:p>
          <w:p w14:paraId="0836CB74" w14:textId="77777777" w:rsidR="008D1E4A" w:rsidRPr="00EF5447" w:rsidRDefault="008D1E4A" w:rsidP="00C620E0">
            <w:pPr>
              <w:pStyle w:val="TAC"/>
            </w:pPr>
            <w:r w:rsidRPr="00EF5447">
              <w:t>DC_41C_n3A</w:t>
            </w:r>
          </w:p>
          <w:p w14:paraId="3927D777" w14:textId="77777777" w:rsidR="008D1E4A" w:rsidRPr="00EF5447" w:rsidRDefault="008D1E4A" w:rsidP="00C620E0">
            <w:pPr>
              <w:pStyle w:val="TAC"/>
            </w:pPr>
            <w:r w:rsidRPr="00EF5447">
              <w:t>DC_41C_n77A</w:t>
            </w:r>
          </w:p>
        </w:tc>
      </w:tr>
      <w:tr w:rsidR="008D1E4A" w:rsidRPr="00EF5447" w14:paraId="16250B73" w14:textId="77777777" w:rsidTr="00C620E0">
        <w:trPr>
          <w:trHeight w:val="187"/>
          <w:jc w:val="center"/>
        </w:trPr>
        <w:tc>
          <w:tcPr>
            <w:tcW w:w="3461" w:type="dxa"/>
            <w:shd w:val="clear" w:color="auto" w:fill="auto"/>
            <w:noWrap/>
          </w:tcPr>
          <w:p w14:paraId="3468DAC6" w14:textId="77777777" w:rsidR="008D1E4A" w:rsidRPr="00EF5447" w:rsidRDefault="008D1E4A" w:rsidP="00C620E0">
            <w:pPr>
              <w:pStyle w:val="TAC"/>
            </w:pPr>
            <w:r w:rsidRPr="00EF5447">
              <w:lastRenderedPageBreak/>
              <w:t>DC_1A-41A_n3A_n78A</w:t>
            </w:r>
          </w:p>
        </w:tc>
        <w:tc>
          <w:tcPr>
            <w:tcW w:w="3514" w:type="dxa"/>
          </w:tcPr>
          <w:p w14:paraId="359DBA64" w14:textId="77777777" w:rsidR="008D1E4A" w:rsidRPr="00EF5447" w:rsidRDefault="008D1E4A" w:rsidP="00C620E0">
            <w:pPr>
              <w:pStyle w:val="TAC"/>
            </w:pPr>
            <w:r w:rsidRPr="00EF5447">
              <w:t>DC_</w:t>
            </w:r>
            <w:r w:rsidRPr="00EF5447">
              <w:rPr>
                <w:lang w:eastAsia="zh-CN"/>
              </w:rPr>
              <w:t>1</w:t>
            </w:r>
            <w:r w:rsidRPr="00EF5447">
              <w:t>A_n3A</w:t>
            </w:r>
          </w:p>
          <w:p w14:paraId="7F046DB5" w14:textId="77777777" w:rsidR="008D1E4A" w:rsidRPr="00EF5447" w:rsidRDefault="008D1E4A" w:rsidP="00C620E0">
            <w:pPr>
              <w:pStyle w:val="TAC"/>
              <w:rPr>
                <w:sz w:val="20"/>
              </w:rPr>
            </w:pPr>
            <w:r w:rsidRPr="00EF5447">
              <w:t>DC_</w:t>
            </w:r>
            <w:r w:rsidRPr="00EF5447">
              <w:rPr>
                <w:lang w:eastAsia="zh-CN"/>
              </w:rPr>
              <w:t>1</w:t>
            </w:r>
            <w:r w:rsidRPr="00EF5447">
              <w:t>A_n78A</w:t>
            </w:r>
          </w:p>
          <w:p w14:paraId="67F1C1B9" w14:textId="77777777" w:rsidR="008D1E4A" w:rsidRPr="00EF5447" w:rsidRDefault="008D1E4A" w:rsidP="00C620E0">
            <w:pPr>
              <w:pStyle w:val="TAC"/>
            </w:pPr>
            <w:r w:rsidRPr="00EF5447">
              <w:t>DC_41A_n3A</w:t>
            </w:r>
          </w:p>
          <w:p w14:paraId="40A1B18B" w14:textId="77777777" w:rsidR="008D1E4A" w:rsidRPr="00EF5447" w:rsidRDefault="008D1E4A" w:rsidP="00C620E0">
            <w:pPr>
              <w:pStyle w:val="TAC"/>
            </w:pPr>
            <w:r w:rsidRPr="00EF5447">
              <w:t>DC_41A_n78A</w:t>
            </w:r>
          </w:p>
        </w:tc>
      </w:tr>
      <w:tr w:rsidR="008D1E4A" w:rsidRPr="00EF5447" w14:paraId="5BC0D4DA" w14:textId="77777777" w:rsidTr="00C620E0">
        <w:trPr>
          <w:trHeight w:val="187"/>
          <w:jc w:val="center"/>
        </w:trPr>
        <w:tc>
          <w:tcPr>
            <w:tcW w:w="3461" w:type="dxa"/>
            <w:shd w:val="clear" w:color="auto" w:fill="auto"/>
            <w:noWrap/>
          </w:tcPr>
          <w:p w14:paraId="2634E81C" w14:textId="77777777" w:rsidR="008D1E4A" w:rsidRPr="00EF5447" w:rsidRDefault="008D1E4A" w:rsidP="00C620E0">
            <w:pPr>
              <w:pStyle w:val="TAC"/>
            </w:pPr>
            <w:r w:rsidRPr="00EF5447">
              <w:rPr>
                <w:rFonts w:cs="Arial"/>
                <w:lang w:eastAsia="ja-JP"/>
              </w:rPr>
              <w:t>DC_1A-41C_n3A_n78A</w:t>
            </w:r>
          </w:p>
        </w:tc>
        <w:tc>
          <w:tcPr>
            <w:tcW w:w="3514" w:type="dxa"/>
          </w:tcPr>
          <w:p w14:paraId="56B94FE4" w14:textId="77777777" w:rsidR="008D1E4A" w:rsidRPr="00EF5447" w:rsidRDefault="008D1E4A" w:rsidP="00C620E0">
            <w:pPr>
              <w:pStyle w:val="TAC"/>
            </w:pPr>
            <w:r w:rsidRPr="00EF5447">
              <w:t>DC_41A_n3A</w:t>
            </w:r>
          </w:p>
          <w:p w14:paraId="1E3AAFE1" w14:textId="77777777" w:rsidR="008D1E4A" w:rsidRPr="00EF5447" w:rsidRDefault="008D1E4A" w:rsidP="00C620E0">
            <w:pPr>
              <w:pStyle w:val="TAC"/>
            </w:pPr>
            <w:r w:rsidRPr="00EF5447">
              <w:t>DC_41A_n78A</w:t>
            </w:r>
          </w:p>
          <w:p w14:paraId="4C79FA3E" w14:textId="77777777" w:rsidR="008D1E4A" w:rsidRPr="00EF5447" w:rsidRDefault="008D1E4A" w:rsidP="00C620E0">
            <w:pPr>
              <w:pStyle w:val="TAC"/>
            </w:pPr>
            <w:r w:rsidRPr="00EF5447">
              <w:t>DC_41C_n3A</w:t>
            </w:r>
          </w:p>
          <w:p w14:paraId="7E81FC81" w14:textId="77777777" w:rsidR="008D1E4A" w:rsidRPr="00EF5447" w:rsidRDefault="008D1E4A" w:rsidP="00C620E0">
            <w:pPr>
              <w:pStyle w:val="TAC"/>
            </w:pPr>
            <w:r w:rsidRPr="00EF5447">
              <w:t>DC_41C_n78A</w:t>
            </w:r>
          </w:p>
        </w:tc>
      </w:tr>
      <w:tr w:rsidR="008D1E4A" w:rsidRPr="00EF5447" w14:paraId="25A633FF" w14:textId="77777777" w:rsidTr="00C620E0">
        <w:trPr>
          <w:trHeight w:val="187"/>
          <w:jc w:val="center"/>
        </w:trPr>
        <w:tc>
          <w:tcPr>
            <w:tcW w:w="3461" w:type="dxa"/>
            <w:shd w:val="clear" w:color="auto" w:fill="auto"/>
            <w:noWrap/>
          </w:tcPr>
          <w:p w14:paraId="0FB28FEE" w14:textId="77777777" w:rsidR="008D1E4A" w:rsidRPr="00EF5447" w:rsidRDefault="008D1E4A" w:rsidP="00C620E0">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5048640B" w14:textId="77777777" w:rsidR="008D1E4A" w:rsidRPr="00EF5447" w:rsidRDefault="008D1E4A" w:rsidP="00C620E0">
            <w:pPr>
              <w:pStyle w:val="TAC"/>
              <w:rPr>
                <w:lang w:eastAsia="zh-CN"/>
              </w:rPr>
            </w:pPr>
            <w:r w:rsidRPr="00EF5447">
              <w:rPr>
                <w:lang w:eastAsia="zh-CN"/>
              </w:rPr>
              <w:t>DC_1A_n28A</w:t>
            </w:r>
          </w:p>
          <w:p w14:paraId="0432D7E3"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D90C36F" w14:textId="77777777" w:rsidR="008D1E4A" w:rsidRPr="00EF5447" w:rsidRDefault="008D1E4A" w:rsidP="00C620E0">
            <w:pPr>
              <w:pStyle w:val="TAC"/>
            </w:pPr>
            <w:r w:rsidRPr="00EF5447">
              <w:rPr>
                <w:lang w:eastAsia="zh-CN"/>
              </w:rPr>
              <w:t>DC_</w:t>
            </w:r>
            <w:r w:rsidRPr="00EF5447">
              <w:rPr>
                <w:rFonts w:eastAsia="DengXian"/>
                <w:lang w:eastAsia="zh-CN"/>
              </w:rPr>
              <w:t>41</w:t>
            </w:r>
            <w:r w:rsidRPr="00EF5447">
              <w:rPr>
                <w:lang w:eastAsia="zh-CN"/>
              </w:rPr>
              <w:t>A_n28A</w:t>
            </w:r>
          </w:p>
        </w:tc>
      </w:tr>
      <w:tr w:rsidR="008D1E4A" w:rsidRPr="00EF5447" w14:paraId="2B09575F" w14:textId="77777777" w:rsidTr="00C620E0">
        <w:trPr>
          <w:trHeight w:val="187"/>
          <w:jc w:val="center"/>
        </w:trPr>
        <w:tc>
          <w:tcPr>
            <w:tcW w:w="3461" w:type="dxa"/>
            <w:shd w:val="clear" w:color="auto" w:fill="auto"/>
            <w:noWrap/>
          </w:tcPr>
          <w:p w14:paraId="742579BA" w14:textId="77777777" w:rsidR="008D1E4A" w:rsidRPr="00EF5447" w:rsidRDefault="008D1E4A" w:rsidP="00C620E0">
            <w:pPr>
              <w:pStyle w:val="TAC"/>
            </w:pPr>
            <w:r w:rsidRPr="00EF5447">
              <w:t>DC_1A-41A_n28A_n77A</w:t>
            </w:r>
          </w:p>
        </w:tc>
        <w:tc>
          <w:tcPr>
            <w:tcW w:w="3514" w:type="dxa"/>
          </w:tcPr>
          <w:p w14:paraId="5CBBC855" w14:textId="77777777" w:rsidR="008D1E4A" w:rsidRPr="00EF5447" w:rsidRDefault="008D1E4A" w:rsidP="00C620E0">
            <w:pPr>
              <w:pStyle w:val="TAC"/>
            </w:pPr>
            <w:r w:rsidRPr="00EF5447">
              <w:t>DC_1A_n28A</w:t>
            </w:r>
          </w:p>
          <w:p w14:paraId="2B015725" w14:textId="77777777" w:rsidR="008D1E4A" w:rsidRPr="00EF5447" w:rsidRDefault="008D1E4A" w:rsidP="00C620E0">
            <w:pPr>
              <w:pStyle w:val="TAC"/>
            </w:pPr>
            <w:r w:rsidRPr="00EF5447">
              <w:t>DC_1A_n77A</w:t>
            </w:r>
          </w:p>
          <w:p w14:paraId="6D79005A" w14:textId="77777777" w:rsidR="008D1E4A" w:rsidRPr="00EF5447" w:rsidRDefault="008D1E4A" w:rsidP="00C620E0">
            <w:pPr>
              <w:pStyle w:val="TAC"/>
            </w:pPr>
            <w:r w:rsidRPr="00EF5447">
              <w:t>DC_41A_n28A</w:t>
            </w:r>
          </w:p>
          <w:p w14:paraId="560F7BB3" w14:textId="77777777" w:rsidR="008D1E4A" w:rsidRPr="00EF5447" w:rsidRDefault="008D1E4A" w:rsidP="00C620E0">
            <w:pPr>
              <w:pStyle w:val="TAC"/>
            </w:pPr>
            <w:r w:rsidRPr="00EF5447">
              <w:t>DC_41A_n77A</w:t>
            </w:r>
          </w:p>
        </w:tc>
      </w:tr>
      <w:tr w:rsidR="008D1E4A" w:rsidRPr="00EF5447" w14:paraId="00DBDF0C" w14:textId="77777777" w:rsidTr="00C620E0">
        <w:trPr>
          <w:trHeight w:val="187"/>
          <w:jc w:val="center"/>
        </w:trPr>
        <w:tc>
          <w:tcPr>
            <w:tcW w:w="3461" w:type="dxa"/>
            <w:shd w:val="clear" w:color="auto" w:fill="auto"/>
            <w:noWrap/>
          </w:tcPr>
          <w:p w14:paraId="2069AD15" w14:textId="77777777" w:rsidR="008D1E4A" w:rsidRPr="00EF5447" w:rsidRDefault="008D1E4A" w:rsidP="00C620E0">
            <w:pPr>
              <w:pStyle w:val="TAC"/>
            </w:pPr>
            <w:r w:rsidRPr="00EF5447">
              <w:rPr>
                <w:rFonts w:cs="Arial"/>
                <w:lang w:eastAsia="ja-JP"/>
              </w:rPr>
              <w:t>DC_1A-41C_n28A_n77A</w:t>
            </w:r>
          </w:p>
        </w:tc>
        <w:tc>
          <w:tcPr>
            <w:tcW w:w="3514" w:type="dxa"/>
          </w:tcPr>
          <w:p w14:paraId="1121C2BE" w14:textId="77777777" w:rsidR="008D1E4A" w:rsidRPr="00EF5447" w:rsidRDefault="008D1E4A" w:rsidP="00C620E0">
            <w:pPr>
              <w:pStyle w:val="TAC"/>
            </w:pPr>
            <w:r w:rsidRPr="00EF5447">
              <w:t>DC_1A_n28A</w:t>
            </w:r>
          </w:p>
          <w:p w14:paraId="5738AAC5" w14:textId="77777777" w:rsidR="008D1E4A" w:rsidRPr="00EF5447" w:rsidRDefault="008D1E4A" w:rsidP="00C620E0">
            <w:pPr>
              <w:pStyle w:val="TAC"/>
            </w:pPr>
            <w:r w:rsidRPr="00EF5447">
              <w:t>DC_1A_n77A</w:t>
            </w:r>
          </w:p>
          <w:p w14:paraId="33FC26CD" w14:textId="77777777" w:rsidR="008D1E4A" w:rsidRPr="00EF5447" w:rsidRDefault="008D1E4A" w:rsidP="00C620E0">
            <w:pPr>
              <w:pStyle w:val="TAC"/>
            </w:pPr>
            <w:r w:rsidRPr="00EF5447">
              <w:t>DC_41A_n28A</w:t>
            </w:r>
          </w:p>
          <w:p w14:paraId="6B695B24" w14:textId="77777777" w:rsidR="008D1E4A" w:rsidRPr="00EF5447" w:rsidRDefault="008D1E4A" w:rsidP="00C620E0">
            <w:pPr>
              <w:pStyle w:val="TAC"/>
            </w:pPr>
            <w:r w:rsidRPr="00EF5447">
              <w:t>DC_41A_n77A</w:t>
            </w:r>
          </w:p>
          <w:p w14:paraId="43DA57A8" w14:textId="77777777" w:rsidR="008D1E4A" w:rsidRPr="00EF5447" w:rsidRDefault="008D1E4A" w:rsidP="00C620E0">
            <w:pPr>
              <w:pStyle w:val="TAC"/>
            </w:pPr>
            <w:r w:rsidRPr="00EF5447">
              <w:t>DC_41C_n28A</w:t>
            </w:r>
          </w:p>
          <w:p w14:paraId="2A61B14F" w14:textId="77777777" w:rsidR="008D1E4A" w:rsidRPr="00EF5447" w:rsidRDefault="008D1E4A" w:rsidP="00C620E0">
            <w:pPr>
              <w:pStyle w:val="TAC"/>
            </w:pPr>
            <w:r w:rsidRPr="00EF5447">
              <w:t>DC_41C_n77A</w:t>
            </w:r>
          </w:p>
        </w:tc>
      </w:tr>
      <w:tr w:rsidR="008D1E4A" w:rsidRPr="00EF5447" w14:paraId="61B201B0" w14:textId="77777777" w:rsidTr="00C620E0">
        <w:trPr>
          <w:trHeight w:val="187"/>
          <w:jc w:val="center"/>
        </w:trPr>
        <w:tc>
          <w:tcPr>
            <w:tcW w:w="3461" w:type="dxa"/>
            <w:shd w:val="clear" w:color="auto" w:fill="auto"/>
            <w:noWrap/>
          </w:tcPr>
          <w:p w14:paraId="0E087D72" w14:textId="77777777" w:rsidR="008D1E4A" w:rsidRPr="00EF5447" w:rsidRDefault="008D1E4A" w:rsidP="00C620E0">
            <w:pPr>
              <w:pStyle w:val="TAC"/>
            </w:pPr>
            <w:r w:rsidRPr="00EF5447">
              <w:t>DC_1A-41A_n28A_n78A</w:t>
            </w:r>
          </w:p>
        </w:tc>
        <w:tc>
          <w:tcPr>
            <w:tcW w:w="3514" w:type="dxa"/>
          </w:tcPr>
          <w:p w14:paraId="76C126B9" w14:textId="77777777" w:rsidR="008D1E4A" w:rsidRPr="00EF5447" w:rsidRDefault="008D1E4A" w:rsidP="00C620E0">
            <w:pPr>
              <w:pStyle w:val="TAC"/>
            </w:pPr>
            <w:r w:rsidRPr="00EF5447">
              <w:t>DC_1A_n28A</w:t>
            </w:r>
          </w:p>
          <w:p w14:paraId="6AF78845" w14:textId="77777777" w:rsidR="008D1E4A" w:rsidRPr="00EF5447" w:rsidRDefault="008D1E4A" w:rsidP="00C620E0">
            <w:pPr>
              <w:pStyle w:val="TAC"/>
            </w:pPr>
            <w:r w:rsidRPr="00EF5447">
              <w:t>DC_1A_n78A</w:t>
            </w:r>
          </w:p>
          <w:p w14:paraId="3533A771" w14:textId="77777777" w:rsidR="008D1E4A" w:rsidRPr="00EF5447" w:rsidRDefault="008D1E4A" w:rsidP="00C620E0">
            <w:pPr>
              <w:pStyle w:val="TAC"/>
            </w:pPr>
            <w:r w:rsidRPr="00EF5447">
              <w:t>DC_41A_n28A</w:t>
            </w:r>
          </w:p>
          <w:p w14:paraId="19AB74F1" w14:textId="77777777" w:rsidR="008D1E4A" w:rsidRPr="00EF5447" w:rsidRDefault="008D1E4A" w:rsidP="00C620E0">
            <w:pPr>
              <w:pStyle w:val="TAC"/>
            </w:pPr>
            <w:r w:rsidRPr="00EF5447">
              <w:t>DC_41A_n78A</w:t>
            </w:r>
          </w:p>
        </w:tc>
      </w:tr>
      <w:tr w:rsidR="008D1E4A" w:rsidRPr="00EF5447" w14:paraId="237679BD" w14:textId="77777777" w:rsidTr="00C620E0">
        <w:trPr>
          <w:trHeight w:val="187"/>
          <w:jc w:val="center"/>
        </w:trPr>
        <w:tc>
          <w:tcPr>
            <w:tcW w:w="3461" w:type="dxa"/>
            <w:shd w:val="clear" w:color="auto" w:fill="auto"/>
            <w:noWrap/>
          </w:tcPr>
          <w:p w14:paraId="04F7A95D" w14:textId="77777777" w:rsidR="008D1E4A" w:rsidRPr="00EF5447" w:rsidRDefault="008D1E4A" w:rsidP="00C620E0">
            <w:pPr>
              <w:pStyle w:val="TAC"/>
            </w:pPr>
            <w:r w:rsidRPr="00EF5447">
              <w:rPr>
                <w:rFonts w:cs="Arial"/>
                <w:lang w:eastAsia="ja-JP"/>
              </w:rPr>
              <w:t>DC_1A-41C_n28A_n78A</w:t>
            </w:r>
          </w:p>
        </w:tc>
        <w:tc>
          <w:tcPr>
            <w:tcW w:w="3514" w:type="dxa"/>
          </w:tcPr>
          <w:p w14:paraId="2C2901E5" w14:textId="77777777" w:rsidR="008D1E4A" w:rsidRPr="00EF5447" w:rsidRDefault="008D1E4A" w:rsidP="00C620E0">
            <w:pPr>
              <w:pStyle w:val="TAC"/>
            </w:pPr>
            <w:r w:rsidRPr="00EF5447">
              <w:t>DC_1A_n28A</w:t>
            </w:r>
          </w:p>
          <w:p w14:paraId="3C3A6F01" w14:textId="77777777" w:rsidR="008D1E4A" w:rsidRPr="00EF5447" w:rsidRDefault="008D1E4A" w:rsidP="00C620E0">
            <w:pPr>
              <w:pStyle w:val="TAC"/>
            </w:pPr>
            <w:r w:rsidRPr="00EF5447">
              <w:t>DC_1A_n78A</w:t>
            </w:r>
          </w:p>
          <w:p w14:paraId="28C157C6" w14:textId="77777777" w:rsidR="008D1E4A" w:rsidRPr="00EF5447" w:rsidRDefault="008D1E4A" w:rsidP="00C620E0">
            <w:pPr>
              <w:pStyle w:val="TAC"/>
            </w:pPr>
            <w:r w:rsidRPr="00EF5447">
              <w:t>DC_41A_n28A</w:t>
            </w:r>
          </w:p>
          <w:p w14:paraId="1C511BAD" w14:textId="77777777" w:rsidR="008D1E4A" w:rsidRPr="00EF5447" w:rsidRDefault="008D1E4A" w:rsidP="00C620E0">
            <w:pPr>
              <w:pStyle w:val="TAC"/>
            </w:pPr>
            <w:r w:rsidRPr="00EF5447">
              <w:t>DC_41A_n78A</w:t>
            </w:r>
          </w:p>
          <w:p w14:paraId="6E9F8008" w14:textId="77777777" w:rsidR="008D1E4A" w:rsidRPr="00EF5447" w:rsidRDefault="008D1E4A" w:rsidP="00C620E0">
            <w:pPr>
              <w:pStyle w:val="TAC"/>
            </w:pPr>
            <w:r w:rsidRPr="00EF5447">
              <w:t>DC_41C_n28A</w:t>
            </w:r>
          </w:p>
          <w:p w14:paraId="77FF97FB" w14:textId="77777777" w:rsidR="008D1E4A" w:rsidRPr="00EF5447" w:rsidRDefault="008D1E4A" w:rsidP="00C620E0">
            <w:pPr>
              <w:pStyle w:val="TAC"/>
            </w:pPr>
            <w:r w:rsidRPr="00EF5447">
              <w:t>DC_41C_n78A</w:t>
            </w:r>
          </w:p>
        </w:tc>
      </w:tr>
      <w:tr w:rsidR="008D1E4A" w:rsidRPr="00EF5447" w14:paraId="468DA858" w14:textId="77777777" w:rsidTr="00C620E0">
        <w:trPr>
          <w:trHeight w:val="187"/>
          <w:jc w:val="center"/>
        </w:trPr>
        <w:tc>
          <w:tcPr>
            <w:tcW w:w="3461" w:type="dxa"/>
            <w:shd w:val="clear" w:color="auto" w:fill="auto"/>
            <w:noWrap/>
          </w:tcPr>
          <w:p w14:paraId="1328FD63" w14:textId="77777777" w:rsidR="008D1E4A" w:rsidRPr="00EF5447" w:rsidRDefault="008D1E4A" w:rsidP="00C620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8D7B82" w14:textId="77777777" w:rsidR="008D1E4A" w:rsidRPr="00EF5447" w:rsidRDefault="008D1E4A" w:rsidP="00C620E0">
            <w:pPr>
              <w:pStyle w:val="TAC"/>
            </w:pPr>
            <w:r w:rsidRPr="00EF5447">
              <w:t>DC_</w:t>
            </w:r>
            <w:r w:rsidRPr="00EF5447">
              <w:rPr>
                <w:lang w:eastAsia="zh-CN"/>
              </w:rPr>
              <w:t>1</w:t>
            </w:r>
            <w:r w:rsidRPr="00EF5447">
              <w:t>A_n41A</w:t>
            </w:r>
          </w:p>
          <w:p w14:paraId="1CC7FB14"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3EF7E15E"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01C0B308" w14:textId="77777777" w:rsidTr="00C620E0">
        <w:trPr>
          <w:trHeight w:val="187"/>
          <w:jc w:val="center"/>
        </w:trPr>
        <w:tc>
          <w:tcPr>
            <w:tcW w:w="3461" w:type="dxa"/>
            <w:shd w:val="clear" w:color="auto" w:fill="auto"/>
            <w:noWrap/>
          </w:tcPr>
          <w:p w14:paraId="437FFF9A" w14:textId="77777777" w:rsidR="008D1E4A" w:rsidRPr="00EF5447" w:rsidRDefault="008D1E4A" w:rsidP="00C620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07D834D" w14:textId="77777777" w:rsidR="008D1E4A" w:rsidRPr="00EF5447" w:rsidRDefault="008D1E4A" w:rsidP="00C620E0">
            <w:pPr>
              <w:pStyle w:val="TAC"/>
            </w:pPr>
            <w:r w:rsidRPr="00EF5447">
              <w:t>DC_</w:t>
            </w:r>
            <w:r w:rsidRPr="00EF5447">
              <w:rPr>
                <w:lang w:eastAsia="zh-CN"/>
              </w:rPr>
              <w:t>1</w:t>
            </w:r>
            <w:r w:rsidRPr="00EF5447">
              <w:t>A_n41A</w:t>
            </w:r>
          </w:p>
          <w:p w14:paraId="0A22D7F9"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75C42B5E" w14:textId="77777777" w:rsidR="008D1E4A" w:rsidRPr="00EF5447" w:rsidRDefault="008D1E4A" w:rsidP="00C620E0">
            <w:pPr>
              <w:pStyle w:val="TAC"/>
            </w:pPr>
            <w:r w:rsidRPr="00EF5447">
              <w:t>DC_</w:t>
            </w:r>
            <w:r w:rsidRPr="00EF5447">
              <w:rPr>
                <w:lang w:eastAsia="zh-CN"/>
              </w:rPr>
              <w:t>41</w:t>
            </w:r>
            <w:r w:rsidRPr="00EF5447">
              <w:t>A_n78A</w:t>
            </w:r>
          </w:p>
        </w:tc>
      </w:tr>
      <w:tr w:rsidR="008D1E4A" w:rsidRPr="00EF5447" w14:paraId="192CD3A9" w14:textId="77777777" w:rsidTr="00C620E0">
        <w:trPr>
          <w:trHeight w:val="187"/>
          <w:jc w:val="center"/>
        </w:trPr>
        <w:tc>
          <w:tcPr>
            <w:tcW w:w="3461" w:type="dxa"/>
            <w:shd w:val="clear" w:color="auto" w:fill="auto"/>
            <w:noWrap/>
          </w:tcPr>
          <w:p w14:paraId="58A0F360" w14:textId="77777777" w:rsidR="008D1E4A" w:rsidRPr="00EF5447" w:rsidRDefault="008D1E4A" w:rsidP="00C620E0">
            <w:pPr>
              <w:pStyle w:val="TAC"/>
              <w:rPr>
                <w:lang w:eastAsia="ja-JP"/>
              </w:rPr>
            </w:pPr>
            <w:r w:rsidRPr="00EF5447">
              <w:t>DC_1A-42A_n28A-n77A</w:t>
            </w:r>
          </w:p>
        </w:tc>
        <w:tc>
          <w:tcPr>
            <w:tcW w:w="3514" w:type="dxa"/>
          </w:tcPr>
          <w:p w14:paraId="31A58FEE" w14:textId="77777777" w:rsidR="008D1E4A" w:rsidRPr="00EF5447" w:rsidRDefault="008D1E4A" w:rsidP="00C620E0">
            <w:pPr>
              <w:pStyle w:val="TAC"/>
            </w:pPr>
            <w:r w:rsidRPr="00EF5447">
              <w:t>DC_1A_n28A</w:t>
            </w:r>
          </w:p>
          <w:p w14:paraId="378F7713" w14:textId="77777777" w:rsidR="008D1E4A" w:rsidRPr="00EF5447" w:rsidRDefault="008D1E4A" w:rsidP="00C620E0">
            <w:pPr>
              <w:pStyle w:val="TAC"/>
            </w:pPr>
            <w:r w:rsidRPr="00EF5447">
              <w:t>DC_1A_n77A</w:t>
            </w:r>
          </w:p>
          <w:p w14:paraId="15D7F709" w14:textId="77777777" w:rsidR="008D1E4A" w:rsidRPr="00EF5447" w:rsidRDefault="008D1E4A" w:rsidP="00C620E0">
            <w:pPr>
              <w:pStyle w:val="TAC"/>
            </w:pPr>
            <w:r w:rsidRPr="00EF5447">
              <w:t>DC_42A_n28A</w:t>
            </w:r>
          </w:p>
        </w:tc>
      </w:tr>
      <w:tr w:rsidR="008D1E4A" w:rsidRPr="00EF5447" w14:paraId="48D6B31A" w14:textId="77777777" w:rsidTr="00C620E0">
        <w:trPr>
          <w:trHeight w:val="187"/>
          <w:jc w:val="center"/>
        </w:trPr>
        <w:tc>
          <w:tcPr>
            <w:tcW w:w="3461" w:type="dxa"/>
            <w:shd w:val="clear" w:color="auto" w:fill="auto"/>
            <w:noWrap/>
          </w:tcPr>
          <w:p w14:paraId="67C0C77E" w14:textId="77777777" w:rsidR="008D1E4A" w:rsidRPr="00EF5447" w:rsidRDefault="008D1E4A" w:rsidP="00C620E0">
            <w:pPr>
              <w:pStyle w:val="TAC"/>
              <w:rPr>
                <w:lang w:eastAsia="ja-JP"/>
              </w:rPr>
            </w:pPr>
            <w:r w:rsidRPr="00EF5447">
              <w:lastRenderedPageBreak/>
              <w:t>DC_1A-42A_n28A-n77(2A)</w:t>
            </w:r>
          </w:p>
        </w:tc>
        <w:tc>
          <w:tcPr>
            <w:tcW w:w="3514" w:type="dxa"/>
          </w:tcPr>
          <w:p w14:paraId="69B22974" w14:textId="77777777" w:rsidR="008D1E4A" w:rsidRPr="00EF5447" w:rsidRDefault="008D1E4A" w:rsidP="00C620E0">
            <w:pPr>
              <w:pStyle w:val="TAC"/>
            </w:pPr>
            <w:r w:rsidRPr="00EF5447">
              <w:t>DC_1A_n28A</w:t>
            </w:r>
          </w:p>
          <w:p w14:paraId="72ED2A91" w14:textId="77777777" w:rsidR="008D1E4A" w:rsidRPr="00EF5447" w:rsidRDefault="008D1E4A" w:rsidP="00C620E0">
            <w:pPr>
              <w:pStyle w:val="TAC"/>
            </w:pPr>
            <w:r w:rsidRPr="00EF5447">
              <w:t>DC_1A_n77A</w:t>
            </w:r>
          </w:p>
          <w:p w14:paraId="0F86FE4E" w14:textId="77777777" w:rsidR="008D1E4A" w:rsidRPr="00EF5447" w:rsidRDefault="008D1E4A" w:rsidP="00C620E0">
            <w:pPr>
              <w:pStyle w:val="TAC"/>
            </w:pPr>
            <w:r w:rsidRPr="00EF5447">
              <w:t>DC_42A_n28A</w:t>
            </w:r>
          </w:p>
        </w:tc>
      </w:tr>
      <w:tr w:rsidR="008D1E4A" w:rsidRPr="00EF5447" w14:paraId="4D2C00EA" w14:textId="77777777" w:rsidTr="00C620E0">
        <w:trPr>
          <w:trHeight w:val="187"/>
          <w:jc w:val="center"/>
        </w:trPr>
        <w:tc>
          <w:tcPr>
            <w:tcW w:w="3461" w:type="dxa"/>
            <w:shd w:val="clear" w:color="auto" w:fill="auto"/>
            <w:noWrap/>
          </w:tcPr>
          <w:p w14:paraId="6FA1D232" w14:textId="77777777" w:rsidR="008D1E4A" w:rsidRPr="00EF5447" w:rsidRDefault="008D1E4A" w:rsidP="00C620E0">
            <w:pPr>
              <w:pStyle w:val="TAC"/>
              <w:rPr>
                <w:lang w:eastAsia="ja-JP"/>
              </w:rPr>
            </w:pPr>
            <w:r w:rsidRPr="00EF5447">
              <w:t>DC_1A-42C_n28A-n77A</w:t>
            </w:r>
          </w:p>
        </w:tc>
        <w:tc>
          <w:tcPr>
            <w:tcW w:w="3514" w:type="dxa"/>
          </w:tcPr>
          <w:p w14:paraId="2E09BBA1" w14:textId="77777777" w:rsidR="008D1E4A" w:rsidRPr="00EF5447" w:rsidRDefault="008D1E4A" w:rsidP="00C620E0">
            <w:pPr>
              <w:pStyle w:val="TAC"/>
            </w:pPr>
            <w:r w:rsidRPr="00EF5447">
              <w:t>DC_1A_n28A</w:t>
            </w:r>
          </w:p>
          <w:p w14:paraId="466FE5E1" w14:textId="77777777" w:rsidR="008D1E4A" w:rsidRPr="00EF5447" w:rsidRDefault="008D1E4A" w:rsidP="00C620E0">
            <w:pPr>
              <w:pStyle w:val="TAC"/>
            </w:pPr>
            <w:r w:rsidRPr="00EF5447">
              <w:t>DC_1A_n77A</w:t>
            </w:r>
          </w:p>
          <w:p w14:paraId="4DD2D323" w14:textId="77777777" w:rsidR="008D1E4A" w:rsidRPr="00EF5447" w:rsidRDefault="008D1E4A" w:rsidP="00C620E0">
            <w:pPr>
              <w:pStyle w:val="TAC"/>
            </w:pPr>
            <w:r w:rsidRPr="00EF5447">
              <w:t>DC_42A_n28A</w:t>
            </w:r>
          </w:p>
          <w:p w14:paraId="2BFABCDC" w14:textId="77777777" w:rsidR="008D1E4A" w:rsidRPr="00EF5447" w:rsidRDefault="008D1E4A" w:rsidP="00C620E0">
            <w:pPr>
              <w:pStyle w:val="TAC"/>
            </w:pPr>
            <w:r w:rsidRPr="00EF5447">
              <w:t>DC_42C_n28A</w:t>
            </w:r>
          </w:p>
        </w:tc>
      </w:tr>
      <w:tr w:rsidR="008D1E4A" w:rsidRPr="00EF5447" w14:paraId="4D6A64D2" w14:textId="77777777" w:rsidTr="00C620E0">
        <w:trPr>
          <w:trHeight w:val="187"/>
          <w:jc w:val="center"/>
        </w:trPr>
        <w:tc>
          <w:tcPr>
            <w:tcW w:w="3461" w:type="dxa"/>
            <w:shd w:val="clear" w:color="auto" w:fill="auto"/>
            <w:noWrap/>
          </w:tcPr>
          <w:p w14:paraId="2C2BE54E" w14:textId="77777777" w:rsidR="008D1E4A" w:rsidRPr="00EF5447" w:rsidRDefault="008D1E4A" w:rsidP="00C620E0">
            <w:pPr>
              <w:pStyle w:val="TAC"/>
              <w:rPr>
                <w:lang w:eastAsia="ja-JP"/>
              </w:rPr>
            </w:pPr>
            <w:r w:rsidRPr="00EF5447">
              <w:t>DC_1A-42C_n28A-n77(2A)</w:t>
            </w:r>
          </w:p>
        </w:tc>
        <w:tc>
          <w:tcPr>
            <w:tcW w:w="3514" w:type="dxa"/>
          </w:tcPr>
          <w:p w14:paraId="2B08A213" w14:textId="77777777" w:rsidR="008D1E4A" w:rsidRPr="00EF5447" w:rsidRDefault="008D1E4A" w:rsidP="00C620E0">
            <w:pPr>
              <w:pStyle w:val="TAC"/>
            </w:pPr>
            <w:r w:rsidRPr="00EF5447">
              <w:t>DC_1A_n28A</w:t>
            </w:r>
          </w:p>
          <w:p w14:paraId="053E8A59" w14:textId="77777777" w:rsidR="008D1E4A" w:rsidRPr="00EF5447" w:rsidRDefault="008D1E4A" w:rsidP="00C620E0">
            <w:pPr>
              <w:pStyle w:val="TAC"/>
            </w:pPr>
            <w:r w:rsidRPr="00EF5447">
              <w:t>DC_1A_n77A</w:t>
            </w:r>
          </w:p>
          <w:p w14:paraId="4B4E2AD5" w14:textId="77777777" w:rsidR="008D1E4A" w:rsidRPr="00EF5447" w:rsidRDefault="008D1E4A" w:rsidP="00C620E0">
            <w:pPr>
              <w:pStyle w:val="TAC"/>
            </w:pPr>
            <w:r w:rsidRPr="00EF5447">
              <w:t>DC_42A_n28A</w:t>
            </w:r>
          </w:p>
          <w:p w14:paraId="10CE178E" w14:textId="77777777" w:rsidR="008D1E4A" w:rsidRPr="00EF5447" w:rsidRDefault="008D1E4A" w:rsidP="00C620E0">
            <w:pPr>
              <w:pStyle w:val="TAC"/>
            </w:pPr>
            <w:r w:rsidRPr="00EF5447">
              <w:t>DC_42C_n28A</w:t>
            </w:r>
          </w:p>
        </w:tc>
      </w:tr>
      <w:tr w:rsidR="008D1E4A" w:rsidRPr="00EF5447" w14:paraId="1DB94678" w14:textId="77777777" w:rsidTr="00C620E0">
        <w:trPr>
          <w:trHeight w:val="187"/>
          <w:jc w:val="center"/>
        </w:trPr>
        <w:tc>
          <w:tcPr>
            <w:tcW w:w="3461" w:type="dxa"/>
            <w:shd w:val="clear" w:color="auto" w:fill="auto"/>
            <w:noWrap/>
          </w:tcPr>
          <w:p w14:paraId="05AABC03" w14:textId="77777777" w:rsidR="008D1E4A" w:rsidRPr="00EF5447" w:rsidRDefault="008D1E4A" w:rsidP="00C620E0">
            <w:pPr>
              <w:pStyle w:val="TAC"/>
            </w:pPr>
            <w:r w:rsidRPr="00EF5447">
              <w:t>DC_1A-41A-42A_n77A</w:t>
            </w:r>
          </w:p>
          <w:p w14:paraId="01FB6BE7" w14:textId="77777777" w:rsidR="008D1E4A" w:rsidRPr="00EF5447" w:rsidRDefault="008D1E4A" w:rsidP="00C620E0">
            <w:pPr>
              <w:pStyle w:val="TAC"/>
              <w:rPr>
                <w:rFonts w:cs="Arial"/>
                <w:lang w:eastAsia="ja-JP"/>
              </w:rPr>
            </w:pPr>
            <w:r w:rsidRPr="00EF5447">
              <w:rPr>
                <w:rFonts w:cs="Arial"/>
                <w:lang w:eastAsia="ja-JP"/>
              </w:rPr>
              <w:t>DC_1A-41A-42C_n77A</w:t>
            </w:r>
          </w:p>
          <w:p w14:paraId="256721D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008ABD76" w14:textId="77777777" w:rsidR="008D1E4A" w:rsidRPr="00EF5447" w:rsidRDefault="008D1E4A" w:rsidP="00C620E0">
            <w:pPr>
              <w:pStyle w:val="TAC"/>
            </w:pPr>
            <w:r w:rsidRPr="00EF5447">
              <w:t>DC_1A-41C-42C_n77A</w:t>
            </w:r>
          </w:p>
        </w:tc>
        <w:tc>
          <w:tcPr>
            <w:tcW w:w="3514" w:type="dxa"/>
          </w:tcPr>
          <w:p w14:paraId="6592F563" w14:textId="77777777" w:rsidR="008D1E4A" w:rsidRPr="00EF5447" w:rsidRDefault="008D1E4A" w:rsidP="00C620E0">
            <w:pPr>
              <w:pStyle w:val="TAC"/>
            </w:pPr>
            <w:r w:rsidRPr="00EF5447">
              <w:t>DC_1A_n77A</w:t>
            </w:r>
          </w:p>
          <w:p w14:paraId="51DCC689" w14:textId="77777777" w:rsidR="008D1E4A" w:rsidRPr="00EF5447" w:rsidRDefault="008D1E4A" w:rsidP="00C620E0">
            <w:pPr>
              <w:pStyle w:val="TAC"/>
            </w:pPr>
            <w:r w:rsidRPr="00EF5447">
              <w:t>DC_41A_n77A</w:t>
            </w:r>
          </w:p>
        </w:tc>
      </w:tr>
      <w:tr w:rsidR="008D1E4A" w:rsidRPr="00EF5447" w14:paraId="2FAD55D8" w14:textId="77777777" w:rsidTr="00C620E0">
        <w:trPr>
          <w:trHeight w:val="187"/>
          <w:jc w:val="center"/>
        </w:trPr>
        <w:tc>
          <w:tcPr>
            <w:tcW w:w="3461" w:type="dxa"/>
            <w:shd w:val="clear" w:color="auto" w:fill="auto"/>
            <w:noWrap/>
          </w:tcPr>
          <w:p w14:paraId="67D1351F" w14:textId="77777777" w:rsidR="008D1E4A" w:rsidRDefault="008D1E4A" w:rsidP="00C620E0">
            <w:pPr>
              <w:pStyle w:val="TAC"/>
            </w:pPr>
            <w:r>
              <w:t>DC_1A-41A-42A_n77(2A)</w:t>
            </w:r>
          </w:p>
          <w:p w14:paraId="5FEFC3B2" w14:textId="77777777" w:rsidR="008D1E4A" w:rsidRPr="00EF5447" w:rsidRDefault="008D1E4A" w:rsidP="00C620E0">
            <w:pPr>
              <w:pStyle w:val="TAC"/>
            </w:pPr>
            <w:r>
              <w:t>DC_1A-41A-42C_n77(2A)</w:t>
            </w:r>
          </w:p>
        </w:tc>
        <w:tc>
          <w:tcPr>
            <w:tcW w:w="3514" w:type="dxa"/>
          </w:tcPr>
          <w:p w14:paraId="0C3370EA" w14:textId="77777777" w:rsidR="008D1E4A" w:rsidRDefault="008D1E4A" w:rsidP="00C620E0">
            <w:pPr>
              <w:pStyle w:val="TAC"/>
            </w:pPr>
            <w:r>
              <w:t>DC_1A_n77A</w:t>
            </w:r>
          </w:p>
          <w:p w14:paraId="2C7F6E0B" w14:textId="77777777" w:rsidR="008D1E4A" w:rsidRPr="00EF5447" w:rsidRDefault="008D1E4A" w:rsidP="00C620E0">
            <w:pPr>
              <w:pStyle w:val="TAC"/>
            </w:pPr>
            <w:r>
              <w:t>DC_41A_n77A</w:t>
            </w:r>
          </w:p>
        </w:tc>
      </w:tr>
      <w:tr w:rsidR="008D1E4A" w:rsidRPr="00EF5447" w14:paraId="39F80DC3" w14:textId="77777777" w:rsidTr="00C620E0">
        <w:trPr>
          <w:trHeight w:val="187"/>
          <w:jc w:val="center"/>
        </w:trPr>
        <w:tc>
          <w:tcPr>
            <w:tcW w:w="3461" w:type="dxa"/>
            <w:shd w:val="clear" w:color="auto" w:fill="auto"/>
            <w:noWrap/>
          </w:tcPr>
          <w:p w14:paraId="27C2FBA3" w14:textId="77777777" w:rsidR="008D1E4A" w:rsidRPr="00EF5447" w:rsidRDefault="008D1E4A" w:rsidP="00C620E0">
            <w:pPr>
              <w:pStyle w:val="TAC"/>
            </w:pPr>
            <w:r w:rsidRPr="00EF5447">
              <w:t>DC_1A-41A-42A_n78A</w:t>
            </w:r>
          </w:p>
          <w:p w14:paraId="7E3C7095" w14:textId="77777777" w:rsidR="008D1E4A" w:rsidRPr="00EF5447" w:rsidRDefault="008D1E4A" w:rsidP="00C620E0">
            <w:pPr>
              <w:pStyle w:val="TAC"/>
              <w:rPr>
                <w:rFonts w:cs="Arial"/>
                <w:lang w:eastAsia="ja-JP"/>
              </w:rPr>
            </w:pPr>
            <w:r w:rsidRPr="00EF5447">
              <w:rPr>
                <w:rFonts w:cs="Arial"/>
                <w:lang w:eastAsia="ja-JP"/>
              </w:rPr>
              <w:t>DC_1A-41A-42C_n78A</w:t>
            </w:r>
          </w:p>
          <w:p w14:paraId="6FB7F232" w14:textId="77777777" w:rsidR="008D1E4A" w:rsidRPr="00EF5447" w:rsidRDefault="008D1E4A" w:rsidP="00C620E0">
            <w:pPr>
              <w:pStyle w:val="TAC"/>
              <w:rPr>
                <w:rFonts w:cs="Arial"/>
                <w:lang w:eastAsia="ja-JP"/>
              </w:rPr>
            </w:pPr>
            <w:r w:rsidRPr="00EF5447">
              <w:rPr>
                <w:rFonts w:cs="Arial"/>
                <w:lang w:eastAsia="ja-JP"/>
              </w:rPr>
              <w:t>DC_1A-41C-42A_n78A</w:t>
            </w:r>
          </w:p>
          <w:p w14:paraId="7ED361EB" w14:textId="77777777" w:rsidR="008D1E4A" w:rsidRPr="00EF5447" w:rsidRDefault="008D1E4A" w:rsidP="00C620E0">
            <w:pPr>
              <w:pStyle w:val="TAC"/>
            </w:pPr>
            <w:r w:rsidRPr="00EF5447">
              <w:t>DC_1A-41C-42C_n78A</w:t>
            </w:r>
          </w:p>
        </w:tc>
        <w:tc>
          <w:tcPr>
            <w:tcW w:w="3514" w:type="dxa"/>
          </w:tcPr>
          <w:p w14:paraId="0E607B05" w14:textId="77777777" w:rsidR="008D1E4A" w:rsidRPr="00EF5447" w:rsidRDefault="008D1E4A" w:rsidP="00C620E0">
            <w:pPr>
              <w:pStyle w:val="TAC"/>
            </w:pPr>
            <w:r w:rsidRPr="00EF5447">
              <w:t>DC_1A_n78A</w:t>
            </w:r>
          </w:p>
          <w:p w14:paraId="265C3207" w14:textId="77777777" w:rsidR="008D1E4A" w:rsidRPr="00EF5447" w:rsidRDefault="008D1E4A" w:rsidP="00C620E0">
            <w:pPr>
              <w:pStyle w:val="TAC"/>
            </w:pPr>
            <w:r w:rsidRPr="00EF5447">
              <w:t>DC_41A_n78A</w:t>
            </w:r>
          </w:p>
        </w:tc>
      </w:tr>
      <w:tr w:rsidR="008D1E4A" w:rsidRPr="00EF5447" w14:paraId="5574CDE0" w14:textId="77777777" w:rsidTr="00C620E0">
        <w:trPr>
          <w:trHeight w:val="187"/>
          <w:jc w:val="center"/>
        </w:trPr>
        <w:tc>
          <w:tcPr>
            <w:tcW w:w="3461" w:type="dxa"/>
            <w:shd w:val="clear" w:color="auto" w:fill="auto"/>
            <w:noWrap/>
          </w:tcPr>
          <w:p w14:paraId="7C34B5CC" w14:textId="77777777" w:rsidR="008D1E4A" w:rsidRPr="00EF5447" w:rsidRDefault="008D1E4A" w:rsidP="00C620E0">
            <w:pPr>
              <w:pStyle w:val="TAC"/>
            </w:pPr>
            <w:r w:rsidRPr="00EF5447">
              <w:t>DC_1A-41A-42A_n79A</w:t>
            </w:r>
          </w:p>
          <w:p w14:paraId="0D2F49A6" w14:textId="77777777" w:rsidR="008D1E4A" w:rsidRPr="00EF5447" w:rsidRDefault="008D1E4A" w:rsidP="00C620E0">
            <w:pPr>
              <w:pStyle w:val="TAC"/>
            </w:pPr>
            <w:r w:rsidRPr="00EF5447">
              <w:t>DC_1A-41A-42C_n79A</w:t>
            </w:r>
          </w:p>
          <w:p w14:paraId="6A292691" w14:textId="77777777" w:rsidR="008D1E4A" w:rsidRPr="00EF5447" w:rsidRDefault="008D1E4A" w:rsidP="00C620E0">
            <w:pPr>
              <w:pStyle w:val="TAC"/>
            </w:pPr>
            <w:r w:rsidRPr="00EF5447">
              <w:t>DC_1A-41C-42A_n79A</w:t>
            </w:r>
          </w:p>
          <w:p w14:paraId="47B96A88"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2F38C5CA" w14:textId="77777777" w:rsidR="008D1E4A" w:rsidRPr="00EF5447" w:rsidRDefault="008D1E4A" w:rsidP="00C620E0">
            <w:pPr>
              <w:pStyle w:val="TAC"/>
            </w:pPr>
            <w:r w:rsidRPr="00EF5447">
              <w:t>DC_1A_n79A</w:t>
            </w:r>
          </w:p>
          <w:p w14:paraId="30089CD1" w14:textId="77777777" w:rsidR="008D1E4A" w:rsidRPr="00EF5447" w:rsidRDefault="008D1E4A" w:rsidP="00C620E0">
            <w:pPr>
              <w:pStyle w:val="TAC"/>
            </w:pPr>
            <w:r w:rsidRPr="00EF5447">
              <w:t>DC_41A_n79A</w:t>
            </w:r>
          </w:p>
        </w:tc>
      </w:tr>
      <w:tr w:rsidR="008D1E4A" w:rsidRPr="00EF5447" w14:paraId="4DBF8FB3" w14:textId="77777777" w:rsidTr="00C620E0">
        <w:trPr>
          <w:trHeight w:val="187"/>
          <w:jc w:val="center"/>
        </w:trPr>
        <w:tc>
          <w:tcPr>
            <w:tcW w:w="3461" w:type="dxa"/>
            <w:shd w:val="clear" w:color="auto" w:fill="auto"/>
            <w:noWrap/>
          </w:tcPr>
          <w:p w14:paraId="7D0ADCF1" w14:textId="77777777" w:rsidR="008D1E4A" w:rsidRPr="00EF5447" w:rsidRDefault="008D1E4A" w:rsidP="00C620E0">
            <w:pPr>
              <w:pStyle w:val="TAC"/>
              <w:rPr>
                <w:rFonts w:cs="Arial"/>
                <w:lang w:eastAsia="ko-KR"/>
              </w:rPr>
            </w:pPr>
            <w:r w:rsidRPr="00EF5447">
              <w:rPr>
                <w:rFonts w:cs="Arial"/>
                <w:lang w:eastAsia="ko-KR"/>
              </w:rPr>
              <w:t>DC_1A-42A_n77A-n79A</w:t>
            </w:r>
          </w:p>
          <w:p w14:paraId="24CB1033" w14:textId="77777777" w:rsidR="008D1E4A" w:rsidRPr="00EF5447" w:rsidRDefault="008D1E4A" w:rsidP="00C620E0">
            <w:pPr>
              <w:pStyle w:val="TAC"/>
            </w:pPr>
            <w:r w:rsidRPr="00EF5447">
              <w:rPr>
                <w:rFonts w:cs="Arial"/>
                <w:lang w:eastAsia="ko-KR"/>
              </w:rPr>
              <w:t>DC_1A-42C_n77A-n79A</w:t>
            </w:r>
          </w:p>
        </w:tc>
        <w:tc>
          <w:tcPr>
            <w:tcW w:w="3514" w:type="dxa"/>
          </w:tcPr>
          <w:p w14:paraId="1D3937BE" w14:textId="77777777" w:rsidR="008D1E4A" w:rsidRPr="00EF5447" w:rsidRDefault="008D1E4A" w:rsidP="00C620E0">
            <w:pPr>
              <w:pStyle w:val="TAC"/>
              <w:rPr>
                <w:lang w:eastAsia="ko-KR"/>
              </w:rPr>
            </w:pPr>
            <w:r w:rsidRPr="00EF5447">
              <w:rPr>
                <w:lang w:eastAsia="ko-KR"/>
              </w:rPr>
              <w:t>DC_1A_n77A</w:t>
            </w:r>
          </w:p>
          <w:p w14:paraId="371C24E1" w14:textId="77777777" w:rsidR="008D1E4A" w:rsidRPr="00EF5447" w:rsidRDefault="008D1E4A" w:rsidP="00C620E0">
            <w:pPr>
              <w:pStyle w:val="TAC"/>
            </w:pPr>
            <w:r w:rsidRPr="00EF5447">
              <w:rPr>
                <w:lang w:eastAsia="ko-KR"/>
              </w:rPr>
              <w:t>DC_1A_n79A</w:t>
            </w:r>
          </w:p>
        </w:tc>
      </w:tr>
      <w:tr w:rsidR="008D1E4A" w:rsidRPr="00EF5447" w14:paraId="1F549E58" w14:textId="77777777" w:rsidTr="00C620E0">
        <w:trPr>
          <w:trHeight w:val="187"/>
          <w:jc w:val="center"/>
        </w:trPr>
        <w:tc>
          <w:tcPr>
            <w:tcW w:w="3461" w:type="dxa"/>
            <w:shd w:val="clear" w:color="auto" w:fill="auto"/>
            <w:noWrap/>
          </w:tcPr>
          <w:p w14:paraId="48F89633" w14:textId="77777777" w:rsidR="008D1E4A" w:rsidRPr="00EF5447" w:rsidRDefault="008D1E4A" w:rsidP="00C620E0">
            <w:pPr>
              <w:pStyle w:val="TAC"/>
              <w:rPr>
                <w:rFonts w:cs="Arial"/>
                <w:lang w:eastAsia="ko-KR"/>
              </w:rPr>
            </w:pPr>
            <w:r w:rsidRPr="00EF5447">
              <w:rPr>
                <w:rFonts w:cs="Arial"/>
                <w:lang w:eastAsia="ko-KR"/>
              </w:rPr>
              <w:t>DC_1A-42A_n78A-n79A</w:t>
            </w:r>
          </w:p>
          <w:p w14:paraId="03A70A02" w14:textId="77777777" w:rsidR="008D1E4A" w:rsidRPr="00EF5447" w:rsidRDefault="008D1E4A" w:rsidP="00C620E0">
            <w:pPr>
              <w:pStyle w:val="TAC"/>
            </w:pPr>
            <w:r w:rsidRPr="00EF5447">
              <w:rPr>
                <w:rFonts w:cs="Arial"/>
                <w:lang w:eastAsia="ko-KR"/>
              </w:rPr>
              <w:t>DC_1A-42C_n78A-n79A</w:t>
            </w:r>
          </w:p>
        </w:tc>
        <w:tc>
          <w:tcPr>
            <w:tcW w:w="3514" w:type="dxa"/>
          </w:tcPr>
          <w:p w14:paraId="3A379C49" w14:textId="77777777" w:rsidR="008D1E4A" w:rsidRPr="00EF5447" w:rsidRDefault="008D1E4A" w:rsidP="00C620E0">
            <w:pPr>
              <w:pStyle w:val="TAC"/>
              <w:rPr>
                <w:lang w:eastAsia="ko-KR"/>
              </w:rPr>
            </w:pPr>
            <w:r w:rsidRPr="00EF5447">
              <w:rPr>
                <w:lang w:eastAsia="ko-KR"/>
              </w:rPr>
              <w:t>DC_1A_n78A</w:t>
            </w:r>
          </w:p>
          <w:p w14:paraId="027360C9" w14:textId="77777777" w:rsidR="008D1E4A" w:rsidRPr="00EF5447" w:rsidRDefault="008D1E4A" w:rsidP="00C620E0">
            <w:pPr>
              <w:pStyle w:val="TAC"/>
            </w:pPr>
            <w:r w:rsidRPr="00EF5447">
              <w:rPr>
                <w:lang w:eastAsia="ko-KR"/>
              </w:rPr>
              <w:t>DC_1A_n79A</w:t>
            </w:r>
          </w:p>
        </w:tc>
      </w:tr>
      <w:tr w:rsidR="008D1E4A" w:rsidRPr="00EF5447" w14:paraId="043C5900" w14:textId="77777777" w:rsidTr="00C620E0">
        <w:trPr>
          <w:trHeight w:val="187"/>
          <w:jc w:val="center"/>
        </w:trPr>
        <w:tc>
          <w:tcPr>
            <w:tcW w:w="3461" w:type="dxa"/>
            <w:shd w:val="clear" w:color="auto" w:fill="auto"/>
            <w:noWrap/>
          </w:tcPr>
          <w:p w14:paraId="0C4B469A" w14:textId="77777777" w:rsidR="008D1E4A" w:rsidRPr="00EF5447" w:rsidRDefault="008D1E4A" w:rsidP="00C620E0">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3EE04801" w14:textId="77777777" w:rsidR="008D1E4A" w:rsidRPr="001338E2" w:rsidRDefault="008D1E4A" w:rsidP="00C620E0">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D3721D5" w14:textId="77777777" w:rsidR="008D1E4A" w:rsidRDefault="008D1E4A" w:rsidP="00C620E0">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719CF8F" w14:textId="77777777" w:rsidR="008D1E4A" w:rsidRPr="00EF5447" w:rsidRDefault="008D1E4A" w:rsidP="00C620E0">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8D1E4A" w:rsidRPr="00EF5447" w14:paraId="66AA1B35" w14:textId="77777777" w:rsidTr="00C620E0">
        <w:trPr>
          <w:trHeight w:val="187"/>
          <w:jc w:val="center"/>
        </w:trPr>
        <w:tc>
          <w:tcPr>
            <w:tcW w:w="3461" w:type="dxa"/>
            <w:shd w:val="clear" w:color="auto" w:fill="auto"/>
            <w:noWrap/>
          </w:tcPr>
          <w:p w14:paraId="1A2F0362" w14:textId="77777777" w:rsidR="008D1E4A" w:rsidRPr="00EF5447" w:rsidRDefault="008D1E4A" w:rsidP="00C620E0">
            <w:pPr>
              <w:pStyle w:val="TAC"/>
              <w:rPr>
                <w:lang w:eastAsia="ko-KR"/>
              </w:rPr>
            </w:pPr>
            <w:r>
              <w:rPr>
                <w:lang w:val="fi-FI" w:eastAsia="fi-FI"/>
              </w:rPr>
              <w:t>DC_2A-5A-7A_n7A</w:t>
            </w:r>
          </w:p>
        </w:tc>
        <w:tc>
          <w:tcPr>
            <w:tcW w:w="3514" w:type="dxa"/>
          </w:tcPr>
          <w:p w14:paraId="18A18ACA" w14:textId="77777777" w:rsidR="008D1E4A" w:rsidRDefault="008D1E4A" w:rsidP="00C620E0">
            <w:pPr>
              <w:pStyle w:val="TAC"/>
              <w:rPr>
                <w:color w:val="000000"/>
                <w:szCs w:val="18"/>
              </w:rPr>
            </w:pPr>
            <w:r>
              <w:rPr>
                <w:color w:val="000000"/>
                <w:szCs w:val="18"/>
              </w:rPr>
              <w:t>DC_2A_n7A</w:t>
            </w:r>
          </w:p>
          <w:p w14:paraId="0856261A" w14:textId="77777777" w:rsidR="008D1E4A" w:rsidRDefault="008D1E4A" w:rsidP="00C620E0">
            <w:pPr>
              <w:pStyle w:val="TAC"/>
              <w:rPr>
                <w:color w:val="000000"/>
                <w:szCs w:val="18"/>
              </w:rPr>
            </w:pPr>
            <w:r>
              <w:rPr>
                <w:color w:val="000000"/>
                <w:szCs w:val="18"/>
              </w:rPr>
              <w:t>DC_5A_n7A</w:t>
            </w:r>
          </w:p>
          <w:p w14:paraId="6C006831" w14:textId="77777777" w:rsidR="008D1E4A" w:rsidRPr="00EF5447" w:rsidRDefault="008D1E4A" w:rsidP="00C620E0">
            <w:pPr>
              <w:pStyle w:val="TAC"/>
              <w:rPr>
                <w:lang w:eastAsia="ko-KR"/>
              </w:rPr>
            </w:pPr>
            <w:r>
              <w:rPr>
                <w:color w:val="000000"/>
                <w:szCs w:val="18"/>
              </w:rPr>
              <w:t>DC_7A_n7A</w:t>
            </w:r>
            <w:r>
              <w:rPr>
                <w:color w:val="000000"/>
                <w:szCs w:val="18"/>
                <w:vertAlign w:val="superscript"/>
              </w:rPr>
              <w:t>4</w:t>
            </w:r>
          </w:p>
        </w:tc>
      </w:tr>
      <w:tr w:rsidR="008D1E4A" w:rsidRPr="00EF5447" w14:paraId="266EA191" w14:textId="77777777" w:rsidTr="00C620E0">
        <w:trPr>
          <w:trHeight w:val="187"/>
          <w:jc w:val="center"/>
        </w:trPr>
        <w:tc>
          <w:tcPr>
            <w:tcW w:w="3461" w:type="dxa"/>
            <w:shd w:val="clear" w:color="auto" w:fill="auto"/>
            <w:noWrap/>
          </w:tcPr>
          <w:p w14:paraId="26E2A064" w14:textId="77777777" w:rsidR="008D1E4A" w:rsidRDefault="008D1E4A" w:rsidP="00C620E0">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F2FD187" w14:textId="77777777" w:rsidR="008D1E4A" w:rsidRPr="007C6316" w:rsidRDefault="008D1E4A" w:rsidP="00C620E0">
            <w:pPr>
              <w:pStyle w:val="TAC"/>
              <w:rPr>
                <w:b/>
                <w:bCs/>
                <w:lang w:eastAsia="zh-CN"/>
              </w:rPr>
            </w:pPr>
            <w:r w:rsidRPr="001316CD">
              <w:rPr>
                <w:bCs/>
                <w:lang w:eastAsia="ja-JP"/>
              </w:rPr>
              <w:t>DC_2A-5A-7C_n66A</w:t>
            </w:r>
          </w:p>
          <w:p w14:paraId="48860088" w14:textId="77777777" w:rsidR="008D1E4A" w:rsidRPr="00EF5447" w:rsidRDefault="008D1E4A" w:rsidP="00C620E0">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57CF4F1A" w14:textId="77777777" w:rsidR="008D1E4A" w:rsidRPr="001338E2" w:rsidRDefault="008D1E4A" w:rsidP="00C620E0">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471A6F49" w14:textId="77777777" w:rsidR="008D1E4A" w:rsidRDefault="008D1E4A" w:rsidP="00C620E0">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C2C315D" w14:textId="77777777" w:rsidR="008D1E4A" w:rsidRPr="00EF5447" w:rsidRDefault="008D1E4A" w:rsidP="00C620E0">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D1E4A" w:rsidRPr="00EF5447" w14:paraId="61B3795C" w14:textId="77777777" w:rsidTr="00C620E0">
        <w:trPr>
          <w:trHeight w:val="187"/>
          <w:jc w:val="center"/>
        </w:trPr>
        <w:tc>
          <w:tcPr>
            <w:tcW w:w="3461" w:type="dxa"/>
            <w:shd w:val="clear" w:color="auto" w:fill="auto"/>
            <w:noWrap/>
          </w:tcPr>
          <w:p w14:paraId="7D38F6E9" w14:textId="73763119" w:rsidR="008D1E4A" w:rsidRPr="00EF5447" w:rsidRDefault="008D1E4A" w:rsidP="00C620E0">
            <w:pPr>
              <w:pStyle w:val="TAC"/>
              <w:rPr>
                <w:lang w:eastAsia="ko-KR"/>
              </w:rPr>
            </w:pPr>
            <w:r w:rsidRPr="00EF5447">
              <w:rPr>
                <w:lang w:eastAsia="ja-JP"/>
              </w:rPr>
              <w:t>DC_2A-5A</w:t>
            </w:r>
            <w:ins w:id="82" w:author="Apple" w:date="2021-01-14T18:58:00Z">
              <w:r w:rsidR="00906207">
                <w:rPr>
                  <w:lang w:eastAsia="ja-JP"/>
                </w:rPr>
                <w:t>-</w:t>
              </w:r>
            </w:ins>
            <w:del w:id="83" w:author="Apple" w:date="2021-01-14T18:58:00Z">
              <w:r w:rsidRPr="00EF5447" w:rsidDel="00906207">
                <w:rPr>
                  <w:lang w:eastAsia="ja-JP"/>
                </w:rPr>
                <w:delText>_</w:delText>
              </w:r>
            </w:del>
            <w:r w:rsidRPr="00EF5447">
              <w:rPr>
                <w:lang w:eastAsia="ja-JP"/>
              </w:rPr>
              <w:t>(n)12AA</w:t>
            </w:r>
          </w:p>
        </w:tc>
        <w:tc>
          <w:tcPr>
            <w:tcW w:w="3514" w:type="dxa"/>
          </w:tcPr>
          <w:p w14:paraId="0D65548A" w14:textId="77777777" w:rsidR="008D1E4A" w:rsidRPr="00EF5447" w:rsidRDefault="008D1E4A" w:rsidP="00C620E0">
            <w:pPr>
              <w:pStyle w:val="TAC"/>
              <w:rPr>
                <w:lang w:eastAsia="ja-JP"/>
              </w:rPr>
            </w:pPr>
            <w:r w:rsidRPr="00EF5447">
              <w:rPr>
                <w:lang w:eastAsia="ja-JP"/>
              </w:rPr>
              <w:t>DC_5A_n12A</w:t>
            </w:r>
          </w:p>
          <w:p w14:paraId="0368EA68" w14:textId="77777777" w:rsidR="008D1E4A" w:rsidRPr="00EF5447" w:rsidRDefault="008D1E4A" w:rsidP="00C620E0">
            <w:pPr>
              <w:pStyle w:val="TAC"/>
              <w:rPr>
                <w:lang w:eastAsia="ja-JP"/>
              </w:rPr>
            </w:pPr>
            <w:r w:rsidRPr="00EF5447">
              <w:rPr>
                <w:lang w:eastAsia="ja-JP"/>
              </w:rPr>
              <w:t>DC_2A_n12A</w:t>
            </w:r>
          </w:p>
          <w:p w14:paraId="6AF55B11" w14:textId="77777777" w:rsidR="008D1E4A" w:rsidRPr="00EF5447" w:rsidRDefault="008D1E4A" w:rsidP="00C620E0">
            <w:pPr>
              <w:pStyle w:val="TAC"/>
              <w:rPr>
                <w:lang w:eastAsia="ko-KR"/>
              </w:rPr>
            </w:pPr>
            <w:r w:rsidRPr="00EF5447">
              <w:rPr>
                <w:lang w:eastAsia="ja-JP"/>
              </w:rPr>
              <w:t>DC_(n)12AA</w:t>
            </w:r>
            <w:r w:rsidRPr="00EF5447">
              <w:rPr>
                <w:vertAlign w:val="superscript"/>
                <w:lang w:eastAsia="ja-JP"/>
              </w:rPr>
              <w:t>4</w:t>
            </w:r>
          </w:p>
        </w:tc>
      </w:tr>
      <w:tr w:rsidR="008D1E4A" w:rsidRPr="00EF5447" w14:paraId="14F239A7" w14:textId="77777777" w:rsidTr="00C620E0">
        <w:trPr>
          <w:trHeight w:val="187"/>
          <w:jc w:val="center"/>
        </w:trPr>
        <w:tc>
          <w:tcPr>
            <w:tcW w:w="3461" w:type="dxa"/>
            <w:shd w:val="clear" w:color="auto" w:fill="auto"/>
            <w:noWrap/>
          </w:tcPr>
          <w:p w14:paraId="3D43A4B3" w14:textId="18467835" w:rsidR="008D1E4A" w:rsidRPr="00EF5447" w:rsidRDefault="008D1E4A" w:rsidP="00C620E0">
            <w:pPr>
              <w:pStyle w:val="TAC"/>
              <w:rPr>
                <w:lang w:eastAsia="ko-KR"/>
              </w:rPr>
            </w:pPr>
            <w:r w:rsidRPr="00EF5447">
              <w:rPr>
                <w:lang w:eastAsia="ja-JP"/>
              </w:rPr>
              <w:lastRenderedPageBreak/>
              <w:t>DC_2A-12A</w:t>
            </w:r>
            <w:ins w:id="84" w:author="Apple" w:date="2021-01-14T18:58:00Z">
              <w:r w:rsidR="00906207">
                <w:rPr>
                  <w:lang w:eastAsia="ja-JP"/>
                </w:rPr>
                <w:t>-</w:t>
              </w:r>
            </w:ins>
            <w:del w:id="85" w:author="Apple" w:date="2021-01-14T18:58:00Z">
              <w:r w:rsidRPr="00EF5447" w:rsidDel="00906207">
                <w:rPr>
                  <w:lang w:eastAsia="ja-JP"/>
                </w:rPr>
                <w:delText>_</w:delText>
              </w:r>
            </w:del>
            <w:r w:rsidRPr="00EF5447">
              <w:rPr>
                <w:lang w:eastAsia="ja-JP"/>
              </w:rPr>
              <w:t>(n)5AA</w:t>
            </w:r>
          </w:p>
        </w:tc>
        <w:tc>
          <w:tcPr>
            <w:tcW w:w="3514" w:type="dxa"/>
          </w:tcPr>
          <w:p w14:paraId="67123E8B" w14:textId="77777777" w:rsidR="008D1E4A" w:rsidRPr="00EF5447" w:rsidRDefault="008D1E4A" w:rsidP="00C620E0">
            <w:pPr>
              <w:pStyle w:val="TAC"/>
              <w:rPr>
                <w:lang w:eastAsia="ja-JP"/>
              </w:rPr>
            </w:pPr>
            <w:r w:rsidRPr="00EF5447">
              <w:rPr>
                <w:lang w:eastAsia="ja-JP"/>
              </w:rPr>
              <w:t>DC_2A_n5A</w:t>
            </w:r>
          </w:p>
          <w:p w14:paraId="41F63A54" w14:textId="77777777" w:rsidR="008D1E4A" w:rsidRPr="00EF5447" w:rsidRDefault="008D1E4A" w:rsidP="00C620E0">
            <w:pPr>
              <w:pStyle w:val="TAC"/>
              <w:rPr>
                <w:lang w:eastAsia="ja-JP"/>
              </w:rPr>
            </w:pPr>
            <w:r w:rsidRPr="00EF5447">
              <w:rPr>
                <w:lang w:eastAsia="ja-JP"/>
              </w:rPr>
              <w:t>DC_12A_n5A</w:t>
            </w:r>
          </w:p>
          <w:p w14:paraId="1E288E92" w14:textId="77777777" w:rsidR="008D1E4A" w:rsidRPr="00EF5447" w:rsidRDefault="008D1E4A" w:rsidP="00C620E0">
            <w:pPr>
              <w:pStyle w:val="TAC"/>
              <w:rPr>
                <w:lang w:eastAsia="ko-KR"/>
              </w:rPr>
            </w:pPr>
            <w:r w:rsidRPr="00EF5447">
              <w:rPr>
                <w:lang w:eastAsia="ja-JP"/>
              </w:rPr>
              <w:t>DC_(n)5AA</w:t>
            </w:r>
            <w:r w:rsidRPr="00EF5447">
              <w:rPr>
                <w:vertAlign w:val="superscript"/>
                <w:lang w:eastAsia="ja-JP"/>
              </w:rPr>
              <w:t>4</w:t>
            </w:r>
          </w:p>
        </w:tc>
      </w:tr>
      <w:tr w:rsidR="008D1E4A" w:rsidRPr="00EF5447" w14:paraId="232F0C50" w14:textId="77777777" w:rsidTr="00C620E0">
        <w:trPr>
          <w:trHeight w:val="187"/>
          <w:jc w:val="center"/>
        </w:trPr>
        <w:tc>
          <w:tcPr>
            <w:tcW w:w="3461" w:type="dxa"/>
            <w:shd w:val="clear" w:color="auto" w:fill="auto"/>
            <w:noWrap/>
          </w:tcPr>
          <w:p w14:paraId="2B9A8181" w14:textId="77777777" w:rsidR="008D1E4A" w:rsidRPr="00EF5447" w:rsidRDefault="008D1E4A" w:rsidP="00C620E0">
            <w:pPr>
              <w:pStyle w:val="TAC"/>
              <w:rPr>
                <w:rFonts w:cs="Arial"/>
                <w:szCs w:val="18"/>
                <w:lang w:eastAsia="zh-CN"/>
              </w:rPr>
            </w:pPr>
            <w:r w:rsidRPr="00EF5447">
              <w:rPr>
                <w:rFonts w:cs="Arial"/>
                <w:lang w:eastAsia="ja-JP"/>
              </w:rPr>
              <w:t>DC_2A-5A-48A_n12A</w:t>
            </w:r>
          </w:p>
        </w:tc>
        <w:tc>
          <w:tcPr>
            <w:tcW w:w="3514" w:type="dxa"/>
          </w:tcPr>
          <w:p w14:paraId="6166F06D" w14:textId="77777777" w:rsidR="008D1E4A" w:rsidRPr="00EF5447" w:rsidRDefault="008D1E4A" w:rsidP="00C620E0">
            <w:pPr>
              <w:pStyle w:val="TAC"/>
              <w:rPr>
                <w:rFonts w:cs="Arial"/>
                <w:lang w:eastAsia="ja-JP"/>
              </w:rPr>
            </w:pPr>
            <w:r w:rsidRPr="00EF5447">
              <w:rPr>
                <w:rFonts w:cs="Arial"/>
                <w:lang w:eastAsia="ja-JP"/>
              </w:rPr>
              <w:t>DC_2A_n12A</w:t>
            </w:r>
          </w:p>
          <w:p w14:paraId="45227923" w14:textId="77777777" w:rsidR="008D1E4A" w:rsidRPr="00EF5447" w:rsidRDefault="008D1E4A" w:rsidP="00C620E0">
            <w:pPr>
              <w:pStyle w:val="TAC"/>
              <w:rPr>
                <w:rFonts w:cs="Arial"/>
                <w:lang w:eastAsia="ja-JP"/>
              </w:rPr>
            </w:pPr>
            <w:r w:rsidRPr="00EF5447">
              <w:rPr>
                <w:rFonts w:cs="Arial"/>
                <w:lang w:eastAsia="ja-JP"/>
              </w:rPr>
              <w:t>DC_5A_n12A</w:t>
            </w:r>
          </w:p>
          <w:p w14:paraId="568E1100" w14:textId="77777777" w:rsidR="008D1E4A" w:rsidRPr="00EF5447" w:rsidRDefault="008D1E4A" w:rsidP="00C620E0">
            <w:pPr>
              <w:pStyle w:val="TAC"/>
              <w:rPr>
                <w:rFonts w:cs="Arial"/>
                <w:szCs w:val="18"/>
                <w:lang w:eastAsia="zh-CN"/>
              </w:rPr>
            </w:pPr>
            <w:r w:rsidRPr="00EF5447">
              <w:rPr>
                <w:rFonts w:cs="Arial"/>
                <w:lang w:eastAsia="ja-JP"/>
              </w:rPr>
              <w:t>DC_48A_n12A</w:t>
            </w:r>
          </w:p>
        </w:tc>
      </w:tr>
      <w:tr w:rsidR="008D1E4A" w:rsidRPr="00EF5447" w14:paraId="5B392229" w14:textId="77777777" w:rsidTr="00C620E0">
        <w:trPr>
          <w:trHeight w:val="187"/>
          <w:jc w:val="center"/>
        </w:trPr>
        <w:tc>
          <w:tcPr>
            <w:tcW w:w="3461" w:type="dxa"/>
            <w:shd w:val="clear" w:color="auto" w:fill="auto"/>
            <w:noWrap/>
          </w:tcPr>
          <w:p w14:paraId="5EF80E56" w14:textId="77777777" w:rsidR="008D1E4A" w:rsidRPr="00EF5447" w:rsidRDefault="008D1E4A" w:rsidP="00C620E0">
            <w:pPr>
              <w:pStyle w:val="TAC"/>
              <w:rPr>
                <w:rFonts w:cs="Arial"/>
                <w:szCs w:val="18"/>
                <w:lang w:eastAsia="zh-CN"/>
              </w:rPr>
            </w:pPr>
            <w:r w:rsidRPr="00EF5447">
              <w:rPr>
                <w:lang w:eastAsia="fi-FI"/>
              </w:rPr>
              <w:t>DC_2A-5A-48A_n71A</w:t>
            </w:r>
          </w:p>
        </w:tc>
        <w:tc>
          <w:tcPr>
            <w:tcW w:w="3514" w:type="dxa"/>
          </w:tcPr>
          <w:p w14:paraId="6D4AD8B3" w14:textId="77777777" w:rsidR="008D1E4A" w:rsidRPr="00EF5447" w:rsidRDefault="008D1E4A" w:rsidP="00C620E0">
            <w:pPr>
              <w:pStyle w:val="TAC"/>
              <w:rPr>
                <w:lang w:eastAsia="zh-TW"/>
              </w:rPr>
            </w:pPr>
            <w:r w:rsidRPr="00EF5447">
              <w:rPr>
                <w:lang w:eastAsia="fi-FI"/>
              </w:rPr>
              <w:t>DC_2</w:t>
            </w:r>
            <w:r w:rsidRPr="00EF5447">
              <w:rPr>
                <w:rFonts w:eastAsia="MS Mincho" w:cs="Arial"/>
                <w:lang w:eastAsia="ja-JP"/>
              </w:rPr>
              <w:t>A_n71A</w:t>
            </w:r>
          </w:p>
          <w:p w14:paraId="6B683499"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5A_n71A</w:t>
            </w:r>
          </w:p>
          <w:p w14:paraId="17B6CF3D"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48A_n71A</w:t>
            </w:r>
          </w:p>
        </w:tc>
      </w:tr>
      <w:tr w:rsidR="008D1E4A" w:rsidRPr="00EF5447" w14:paraId="2BB90672" w14:textId="77777777" w:rsidTr="00C620E0">
        <w:trPr>
          <w:trHeight w:val="187"/>
          <w:jc w:val="center"/>
        </w:trPr>
        <w:tc>
          <w:tcPr>
            <w:tcW w:w="3461" w:type="dxa"/>
            <w:shd w:val="clear" w:color="auto" w:fill="auto"/>
            <w:noWrap/>
          </w:tcPr>
          <w:p w14:paraId="39E07847" w14:textId="77777777" w:rsidR="008D1E4A" w:rsidRPr="00EF5447" w:rsidRDefault="008D1E4A" w:rsidP="00C620E0">
            <w:pPr>
              <w:pStyle w:val="TAC"/>
              <w:rPr>
                <w:lang w:eastAsia="fi-FI"/>
              </w:rPr>
            </w:pPr>
            <w:r w:rsidRPr="00EF5447">
              <w:rPr>
                <w:lang w:eastAsia="fi-FI"/>
              </w:rPr>
              <w:t>DC_2A-5A-66A_n2A</w:t>
            </w:r>
          </w:p>
          <w:p w14:paraId="73731F85" w14:textId="77777777" w:rsidR="008D1E4A" w:rsidRPr="00EF5447" w:rsidRDefault="008D1E4A" w:rsidP="00C620E0">
            <w:pPr>
              <w:pStyle w:val="TAC"/>
              <w:rPr>
                <w:lang w:eastAsia="fi-FI"/>
              </w:rPr>
            </w:pPr>
            <w:r w:rsidRPr="00EF5447">
              <w:rPr>
                <w:lang w:eastAsia="fi-FI"/>
              </w:rPr>
              <w:t>DC_2A-5B-66A_n2A</w:t>
            </w:r>
          </w:p>
        </w:tc>
        <w:tc>
          <w:tcPr>
            <w:tcW w:w="3514" w:type="dxa"/>
          </w:tcPr>
          <w:p w14:paraId="228D2874" w14:textId="77777777" w:rsidR="008D1E4A" w:rsidRPr="00EF5447" w:rsidRDefault="008D1E4A" w:rsidP="00C620E0">
            <w:pPr>
              <w:pStyle w:val="TAC"/>
              <w:rPr>
                <w:vertAlign w:val="superscript"/>
                <w:lang w:eastAsia="fi-FI"/>
              </w:rPr>
            </w:pPr>
            <w:r w:rsidRPr="00EF5447">
              <w:rPr>
                <w:lang w:eastAsia="fi-FI"/>
              </w:rPr>
              <w:t>DC_2A_n2A</w:t>
            </w:r>
            <w:r w:rsidRPr="00EF5447">
              <w:rPr>
                <w:vertAlign w:val="superscript"/>
                <w:lang w:eastAsia="fi-FI"/>
              </w:rPr>
              <w:t>4</w:t>
            </w:r>
          </w:p>
          <w:p w14:paraId="1C55BCCA" w14:textId="77777777" w:rsidR="008D1E4A" w:rsidRPr="00EF5447" w:rsidRDefault="008D1E4A" w:rsidP="00C620E0">
            <w:pPr>
              <w:pStyle w:val="TAC"/>
              <w:rPr>
                <w:lang w:eastAsia="fi-FI"/>
              </w:rPr>
            </w:pPr>
            <w:r w:rsidRPr="00EF5447">
              <w:rPr>
                <w:lang w:eastAsia="fi-FI"/>
              </w:rPr>
              <w:t>DC_5A_n2A</w:t>
            </w:r>
          </w:p>
          <w:p w14:paraId="20385246" w14:textId="77777777" w:rsidR="008D1E4A" w:rsidRPr="00EF5447" w:rsidRDefault="008D1E4A" w:rsidP="00C620E0">
            <w:pPr>
              <w:pStyle w:val="TAC"/>
              <w:rPr>
                <w:lang w:eastAsia="fi-FI"/>
              </w:rPr>
            </w:pPr>
            <w:r w:rsidRPr="00EF5447">
              <w:rPr>
                <w:lang w:eastAsia="fi-FI"/>
              </w:rPr>
              <w:t>DC_66A_n2A</w:t>
            </w:r>
          </w:p>
        </w:tc>
      </w:tr>
      <w:tr w:rsidR="008D1E4A" w:rsidRPr="00EF5447" w14:paraId="4404D01A" w14:textId="77777777" w:rsidTr="00C620E0">
        <w:trPr>
          <w:trHeight w:val="187"/>
          <w:jc w:val="center"/>
        </w:trPr>
        <w:tc>
          <w:tcPr>
            <w:tcW w:w="3461" w:type="dxa"/>
            <w:shd w:val="clear" w:color="auto" w:fill="auto"/>
            <w:noWrap/>
          </w:tcPr>
          <w:p w14:paraId="74391409" w14:textId="77777777" w:rsidR="008D1E4A" w:rsidRPr="00EF5447" w:rsidRDefault="008D1E4A" w:rsidP="00C620E0">
            <w:pPr>
              <w:pStyle w:val="TAC"/>
              <w:rPr>
                <w:lang w:eastAsia="fi-FI"/>
              </w:rPr>
            </w:pPr>
            <w:r w:rsidRPr="00EF5447">
              <w:rPr>
                <w:lang w:eastAsia="fi-FI"/>
              </w:rPr>
              <w:t>DC_2A-5A-5A-66A_n2A</w:t>
            </w:r>
          </w:p>
          <w:p w14:paraId="4CC28831" w14:textId="77777777" w:rsidR="008D1E4A" w:rsidRPr="00EF5447" w:rsidRDefault="008D1E4A" w:rsidP="00C620E0">
            <w:pPr>
              <w:pStyle w:val="TAC"/>
              <w:rPr>
                <w:lang w:eastAsia="fi-FI"/>
              </w:rPr>
            </w:pPr>
            <w:r w:rsidRPr="00EF5447">
              <w:rPr>
                <w:lang w:eastAsia="fi-FI"/>
              </w:rPr>
              <w:t>DC_2A-5A-66A-66A_n2A</w:t>
            </w:r>
          </w:p>
          <w:p w14:paraId="5DEFA16E" w14:textId="77777777" w:rsidR="008D1E4A" w:rsidRPr="00EF5447" w:rsidRDefault="008D1E4A" w:rsidP="00C620E0">
            <w:pPr>
              <w:pStyle w:val="TAC"/>
              <w:rPr>
                <w:lang w:eastAsia="fi-FI"/>
              </w:rPr>
            </w:pPr>
            <w:r w:rsidRPr="00EF5447">
              <w:rPr>
                <w:lang w:eastAsia="fi-FI"/>
              </w:rPr>
              <w:t>DC_2A-5B-66A-66A_n2A</w:t>
            </w:r>
          </w:p>
          <w:p w14:paraId="4D10ECCD" w14:textId="77777777" w:rsidR="008D1E4A" w:rsidRPr="00EF5447" w:rsidRDefault="008D1E4A" w:rsidP="00C620E0">
            <w:pPr>
              <w:pStyle w:val="TAC"/>
              <w:rPr>
                <w:lang w:eastAsia="fi-FI"/>
              </w:rPr>
            </w:pPr>
            <w:r w:rsidRPr="00EF5447">
              <w:rPr>
                <w:lang w:eastAsia="fi-FI"/>
              </w:rPr>
              <w:t>DC_2A-5A-5A-66A-66A_n2A</w:t>
            </w:r>
          </w:p>
        </w:tc>
        <w:tc>
          <w:tcPr>
            <w:tcW w:w="3514" w:type="dxa"/>
          </w:tcPr>
          <w:p w14:paraId="1D594745" w14:textId="77777777" w:rsidR="008D1E4A" w:rsidRPr="00EF5447" w:rsidRDefault="008D1E4A" w:rsidP="00C620E0">
            <w:pPr>
              <w:pStyle w:val="TAC"/>
              <w:rPr>
                <w:vertAlign w:val="superscript"/>
                <w:lang w:eastAsia="fi-FI"/>
              </w:rPr>
            </w:pPr>
            <w:r w:rsidRPr="00EF5447">
              <w:rPr>
                <w:lang w:eastAsia="fi-FI"/>
              </w:rPr>
              <w:t>DC_2A_n2A</w:t>
            </w:r>
            <w:r w:rsidRPr="00EF5447">
              <w:rPr>
                <w:vertAlign w:val="superscript"/>
                <w:lang w:eastAsia="fi-FI"/>
              </w:rPr>
              <w:t>4</w:t>
            </w:r>
          </w:p>
          <w:p w14:paraId="050FF0E5" w14:textId="77777777" w:rsidR="008D1E4A" w:rsidRPr="00EF5447" w:rsidRDefault="008D1E4A" w:rsidP="00C620E0">
            <w:pPr>
              <w:pStyle w:val="TAC"/>
              <w:rPr>
                <w:lang w:eastAsia="fi-FI"/>
              </w:rPr>
            </w:pPr>
            <w:r w:rsidRPr="00EF5447">
              <w:rPr>
                <w:lang w:eastAsia="fi-FI"/>
              </w:rPr>
              <w:t>DC_5A_n2A</w:t>
            </w:r>
          </w:p>
          <w:p w14:paraId="4F9937F7" w14:textId="77777777" w:rsidR="008D1E4A" w:rsidRPr="00EF5447" w:rsidRDefault="008D1E4A" w:rsidP="00C620E0">
            <w:pPr>
              <w:pStyle w:val="TAC"/>
              <w:rPr>
                <w:lang w:eastAsia="fi-FI"/>
              </w:rPr>
            </w:pPr>
            <w:r w:rsidRPr="00EF5447">
              <w:rPr>
                <w:lang w:eastAsia="fi-FI"/>
              </w:rPr>
              <w:t>DC_66A_n2A</w:t>
            </w:r>
          </w:p>
        </w:tc>
      </w:tr>
      <w:tr w:rsidR="008D1E4A" w:rsidRPr="00EF5447" w14:paraId="39ACCB33" w14:textId="77777777" w:rsidTr="00C620E0">
        <w:trPr>
          <w:trHeight w:val="187"/>
          <w:jc w:val="center"/>
        </w:trPr>
        <w:tc>
          <w:tcPr>
            <w:tcW w:w="3461" w:type="dxa"/>
            <w:shd w:val="clear" w:color="auto" w:fill="auto"/>
            <w:noWrap/>
          </w:tcPr>
          <w:p w14:paraId="07B05954" w14:textId="77777777" w:rsidR="008D1E4A" w:rsidRPr="00EF5447" w:rsidRDefault="008D1E4A" w:rsidP="00C620E0">
            <w:pPr>
              <w:pStyle w:val="TAC"/>
              <w:rPr>
                <w:lang w:eastAsia="fi-FI"/>
              </w:rPr>
            </w:pPr>
            <w:r w:rsidRPr="00EF5447">
              <w:rPr>
                <w:lang w:eastAsia="fi-FI"/>
              </w:rPr>
              <w:t>DC_2A-5A-66A_n5A</w:t>
            </w:r>
          </w:p>
        </w:tc>
        <w:tc>
          <w:tcPr>
            <w:tcW w:w="3514" w:type="dxa"/>
          </w:tcPr>
          <w:p w14:paraId="135FA3DD" w14:textId="77777777" w:rsidR="008D1E4A" w:rsidRPr="00EF5447" w:rsidRDefault="008D1E4A" w:rsidP="00C620E0">
            <w:pPr>
              <w:pStyle w:val="TAC"/>
              <w:rPr>
                <w:lang w:eastAsia="fi-FI"/>
              </w:rPr>
            </w:pPr>
            <w:r w:rsidRPr="00EF5447">
              <w:rPr>
                <w:lang w:eastAsia="fi-FI"/>
              </w:rPr>
              <w:t>DC_2A_n5A</w:t>
            </w:r>
          </w:p>
          <w:p w14:paraId="571E1F8A" w14:textId="77777777" w:rsidR="008D1E4A" w:rsidRPr="00EF5447" w:rsidRDefault="008D1E4A" w:rsidP="00C620E0">
            <w:pPr>
              <w:pStyle w:val="TAC"/>
              <w:rPr>
                <w:lang w:eastAsia="fi-FI"/>
              </w:rPr>
            </w:pPr>
            <w:r w:rsidRPr="00EF5447">
              <w:rPr>
                <w:lang w:eastAsia="fi-FI"/>
              </w:rPr>
              <w:t>DC_66A_n5A</w:t>
            </w:r>
          </w:p>
        </w:tc>
      </w:tr>
      <w:tr w:rsidR="008D1E4A" w:rsidRPr="00EF5447" w14:paraId="033E2AC5" w14:textId="77777777" w:rsidTr="00C620E0">
        <w:trPr>
          <w:trHeight w:val="187"/>
          <w:jc w:val="center"/>
        </w:trPr>
        <w:tc>
          <w:tcPr>
            <w:tcW w:w="3461" w:type="dxa"/>
            <w:shd w:val="clear" w:color="auto" w:fill="auto"/>
            <w:noWrap/>
          </w:tcPr>
          <w:p w14:paraId="34FC23BE" w14:textId="77777777" w:rsidR="008D1E4A" w:rsidRPr="00EF5447" w:rsidRDefault="008D1E4A" w:rsidP="00C620E0">
            <w:pPr>
              <w:pStyle w:val="TAC"/>
              <w:rPr>
                <w:lang w:eastAsia="fi-FI"/>
              </w:rPr>
            </w:pPr>
            <w:r w:rsidRPr="00EF5447">
              <w:rPr>
                <w:lang w:eastAsia="fi-FI"/>
              </w:rPr>
              <w:t>DC_2A-2A-5A-66A_n5A</w:t>
            </w:r>
          </w:p>
          <w:p w14:paraId="47F3FD0D" w14:textId="77777777" w:rsidR="008D1E4A" w:rsidRPr="00EF5447" w:rsidRDefault="008D1E4A" w:rsidP="00C620E0">
            <w:pPr>
              <w:pStyle w:val="TAC"/>
              <w:rPr>
                <w:lang w:eastAsia="fi-FI"/>
              </w:rPr>
            </w:pPr>
            <w:r w:rsidRPr="00EF5447">
              <w:rPr>
                <w:lang w:eastAsia="fi-FI"/>
              </w:rPr>
              <w:t>DC_2A-2A-5A-66A-66A_n5A</w:t>
            </w:r>
          </w:p>
          <w:p w14:paraId="763FAB12" w14:textId="77777777" w:rsidR="008D1E4A" w:rsidRPr="00EF5447" w:rsidRDefault="008D1E4A" w:rsidP="00C620E0">
            <w:pPr>
              <w:pStyle w:val="TAC"/>
              <w:rPr>
                <w:lang w:eastAsia="fi-FI"/>
              </w:rPr>
            </w:pPr>
            <w:r w:rsidRPr="00EF5447">
              <w:rPr>
                <w:lang w:eastAsia="fi-FI"/>
              </w:rPr>
              <w:t>DC_2A-5A-66A-66A_n5A</w:t>
            </w:r>
          </w:p>
        </w:tc>
        <w:tc>
          <w:tcPr>
            <w:tcW w:w="3514" w:type="dxa"/>
          </w:tcPr>
          <w:p w14:paraId="0392B918" w14:textId="77777777" w:rsidR="008D1E4A" w:rsidRPr="00EF5447" w:rsidRDefault="008D1E4A" w:rsidP="00C620E0">
            <w:pPr>
              <w:pStyle w:val="TAC"/>
              <w:rPr>
                <w:lang w:eastAsia="fi-FI"/>
              </w:rPr>
            </w:pPr>
            <w:r w:rsidRPr="00EF5447">
              <w:rPr>
                <w:lang w:eastAsia="fi-FI"/>
              </w:rPr>
              <w:t>DC_2A_n5A</w:t>
            </w:r>
          </w:p>
          <w:p w14:paraId="2ED38265" w14:textId="77777777" w:rsidR="008D1E4A" w:rsidRPr="00EF5447" w:rsidRDefault="008D1E4A" w:rsidP="00C620E0">
            <w:pPr>
              <w:pStyle w:val="TAC"/>
              <w:rPr>
                <w:lang w:eastAsia="fi-FI"/>
              </w:rPr>
            </w:pPr>
            <w:r w:rsidRPr="00EF5447">
              <w:rPr>
                <w:lang w:eastAsia="fi-FI"/>
              </w:rPr>
              <w:t>DC_66A_n5A</w:t>
            </w:r>
          </w:p>
        </w:tc>
      </w:tr>
      <w:tr w:rsidR="008D1E4A" w:rsidRPr="00EF5447" w14:paraId="4E712A92" w14:textId="77777777" w:rsidTr="00C620E0">
        <w:trPr>
          <w:trHeight w:val="187"/>
          <w:jc w:val="center"/>
        </w:trPr>
        <w:tc>
          <w:tcPr>
            <w:tcW w:w="3461" w:type="dxa"/>
            <w:shd w:val="clear" w:color="auto" w:fill="auto"/>
            <w:noWrap/>
          </w:tcPr>
          <w:p w14:paraId="02FB8563" w14:textId="77777777" w:rsidR="008D1E4A" w:rsidRPr="00B935B0" w:rsidRDefault="008D1E4A" w:rsidP="00C620E0">
            <w:pPr>
              <w:pStyle w:val="TAC"/>
              <w:rPr>
                <w:lang w:eastAsia="ja-JP"/>
              </w:rPr>
            </w:pPr>
            <w:r w:rsidRPr="00B935B0">
              <w:rPr>
                <w:lang w:eastAsia="ja-JP"/>
              </w:rPr>
              <w:t>DC_2A-5A-66A_n7A</w:t>
            </w:r>
          </w:p>
          <w:p w14:paraId="0638D4D4" w14:textId="77777777" w:rsidR="008D1E4A" w:rsidRPr="00EF5447" w:rsidRDefault="008D1E4A" w:rsidP="00C620E0">
            <w:pPr>
              <w:pStyle w:val="TAC"/>
              <w:rPr>
                <w:lang w:eastAsia="fi-FI"/>
              </w:rPr>
            </w:pPr>
            <w:r w:rsidRPr="00B935B0">
              <w:rPr>
                <w:lang w:eastAsia="ja-JP"/>
              </w:rPr>
              <w:t>DC_2A-5A-66A-66A_n7A</w:t>
            </w:r>
          </w:p>
        </w:tc>
        <w:tc>
          <w:tcPr>
            <w:tcW w:w="3514" w:type="dxa"/>
          </w:tcPr>
          <w:p w14:paraId="4D49736B" w14:textId="77777777" w:rsidR="008D1E4A" w:rsidRPr="00ED42FE" w:rsidRDefault="008D1E4A" w:rsidP="00C620E0">
            <w:pPr>
              <w:pStyle w:val="TAC"/>
              <w:rPr>
                <w:lang w:eastAsia="ja-JP"/>
              </w:rPr>
            </w:pPr>
            <w:r w:rsidRPr="00B935B0">
              <w:rPr>
                <w:lang w:eastAsia="ja-JP"/>
              </w:rPr>
              <w:t>DC_2</w:t>
            </w:r>
            <w:r w:rsidRPr="00ED42FE">
              <w:rPr>
                <w:lang w:eastAsia="ja-JP"/>
              </w:rPr>
              <w:t>A_n7A</w:t>
            </w:r>
          </w:p>
          <w:p w14:paraId="15DDC11B" w14:textId="77777777" w:rsidR="008D1E4A" w:rsidRPr="00A226C2" w:rsidRDefault="008D1E4A" w:rsidP="00C620E0">
            <w:pPr>
              <w:pStyle w:val="TAC"/>
              <w:rPr>
                <w:lang w:eastAsia="ja-JP"/>
              </w:rPr>
            </w:pPr>
            <w:r w:rsidRPr="00A226C2">
              <w:rPr>
                <w:lang w:eastAsia="ja-JP"/>
              </w:rPr>
              <w:t>DC_5A_n7A</w:t>
            </w:r>
          </w:p>
          <w:p w14:paraId="7745DE61" w14:textId="77777777" w:rsidR="008D1E4A" w:rsidRPr="00EF5447" w:rsidRDefault="008D1E4A" w:rsidP="00C620E0">
            <w:pPr>
              <w:pStyle w:val="TAC"/>
              <w:rPr>
                <w:lang w:eastAsia="fi-FI"/>
              </w:rPr>
            </w:pPr>
            <w:r w:rsidRPr="00B935B0">
              <w:rPr>
                <w:lang w:eastAsia="ja-JP"/>
              </w:rPr>
              <w:t>DC_66A_n7A</w:t>
            </w:r>
          </w:p>
        </w:tc>
      </w:tr>
      <w:tr w:rsidR="008D1E4A" w:rsidRPr="00EF5447" w14:paraId="36148E70" w14:textId="77777777" w:rsidTr="00C620E0">
        <w:trPr>
          <w:trHeight w:val="187"/>
          <w:jc w:val="center"/>
        </w:trPr>
        <w:tc>
          <w:tcPr>
            <w:tcW w:w="3461" w:type="dxa"/>
            <w:shd w:val="clear" w:color="auto" w:fill="auto"/>
            <w:noWrap/>
          </w:tcPr>
          <w:p w14:paraId="667AFC47" w14:textId="77777777" w:rsidR="008D1E4A" w:rsidRPr="00EF5447" w:rsidRDefault="008D1E4A" w:rsidP="00C620E0">
            <w:pPr>
              <w:pStyle w:val="TAC"/>
              <w:rPr>
                <w:rFonts w:cs="Arial"/>
                <w:szCs w:val="18"/>
                <w:lang w:eastAsia="zh-CN"/>
              </w:rPr>
            </w:pPr>
            <w:r w:rsidRPr="00EF5447">
              <w:rPr>
                <w:rFonts w:cs="Arial"/>
                <w:lang w:eastAsia="ja-JP"/>
              </w:rPr>
              <w:t>DC_2A-5A-66A_n12A</w:t>
            </w:r>
          </w:p>
        </w:tc>
        <w:tc>
          <w:tcPr>
            <w:tcW w:w="3514" w:type="dxa"/>
          </w:tcPr>
          <w:p w14:paraId="172D1673" w14:textId="77777777" w:rsidR="008D1E4A" w:rsidRPr="00EF5447" w:rsidRDefault="008D1E4A" w:rsidP="00C620E0">
            <w:pPr>
              <w:pStyle w:val="TAC"/>
              <w:rPr>
                <w:rFonts w:cs="Arial"/>
                <w:lang w:eastAsia="ja-JP"/>
              </w:rPr>
            </w:pPr>
            <w:r w:rsidRPr="00EF5447">
              <w:rPr>
                <w:rFonts w:cs="Arial"/>
                <w:lang w:eastAsia="ja-JP"/>
              </w:rPr>
              <w:t>DC_2A_n12A</w:t>
            </w:r>
          </w:p>
          <w:p w14:paraId="37C2E769" w14:textId="77777777" w:rsidR="008D1E4A" w:rsidRPr="00EF5447" w:rsidRDefault="008D1E4A" w:rsidP="00C620E0">
            <w:pPr>
              <w:pStyle w:val="TAC"/>
              <w:rPr>
                <w:rFonts w:cs="Arial"/>
                <w:lang w:eastAsia="ja-JP"/>
              </w:rPr>
            </w:pPr>
            <w:r w:rsidRPr="00EF5447">
              <w:rPr>
                <w:rFonts w:cs="Arial"/>
                <w:lang w:eastAsia="ja-JP"/>
              </w:rPr>
              <w:t>DC_5A_n12A</w:t>
            </w:r>
          </w:p>
          <w:p w14:paraId="4B34725F" w14:textId="77777777" w:rsidR="008D1E4A" w:rsidRPr="00EF5447" w:rsidRDefault="008D1E4A" w:rsidP="00C620E0">
            <w:pPr>
              <w:pStyle w:val="TAC"/>
              <w:rPr>
                <w:rFonts w:cs="Arial"/>
                <w:szCs w:val="18"/>
                <w:lang w:eastAsia="zh-CN"/>
              </w:rPr>
            </w:pPr>
            <w:r w:rsidRPr="00EF5447">
              <w:rPr>
                <w:rFonts w:cs="Arial"/>
                <w:lang w:eastAsia="ja-JP"/>
              </w:rPr>
              <w:t>DC_66A_n12A</w:t>
            </w:r>
          </w:p>
        </w:tc>
      </w:tr>
      <w:tr w:rsidR="008D1E4A" w:rsidRPr="00EF5447" w14:paraId="661BCE12" w14:textId="77777777" w:rsidTr="00C620E0">
        <w:trPr>
          <w:trHeight w:val="187"/>
          <w:jc w:val="center"/>
        </w:trPr>
        <w:tc>
          <w:tcPr>
            <w:tcW w:w="3461" w:type="dxa"/>
            <w:shd w:val="clear" w:color="auto" w:fill="auto"/>
            <w:noWrap/>
          </w:tcPr>
          <w:p w14:paraId="4DA9360E" w14:textId="77777777" w:rsidR="008D1E4A" w:rsidRPr="00EF5447" w:rsidRDefault="008D1E4A" w:rsidP="00C620E0">
            <w:pPr>
              <w:pStyle w:val="TAC"/>
              <w:rPr>
                <w:rFonts w:cs="Arial"/>
                <w:lang w:eastAsia="ja-JP"/>
              </w:rPr>
            </w:pPr>
            <w:r w:rsidRPr="00EF5447">
              <w:rPr>
                <w:rFonts w:cs="Arial"/>
                <w:lang w:eastAsia="ja-JP"/>
              </w:rPr>
              <w:t>DC_2A-5A-66A_n66A</w:t>
            </w:r>
          </w:p>
          <w:p w14:paraId="6F8B88FB" w14:textId="77777777" w:rsidR="008D1E4A" w:rsidRPr="00EF5447" w:rsidRDefault="008D1E4A" w:rsidP="00C620E0">
            <w:pPr>
              <w:pStyle w:val="TAC"/>
              <w:rPr>
                <w:rFonts w:cs="Arial"/>
                <w:szCs w:val="18"/>
                <w:lang w:eastAsia="zh-CN"/>
              </w:rPr>
            </w:pPr>
            <w:r w:rsidRPr="00EF5447">
              <w:rPr>
                <w:rFonts w:cs="Arial"/>
                <w:lang w:eastAsia="ja-JP"/>
              </w:rPr>
              <w:t>DC_2A-5B-66A_n66A</w:t>
            </w:r>
          </w:p>
        </w:tc>
        <w:tc>
          <w:tcPr>
            <w:tcW w:w="3514" w:type="dxa"/>
          </w:tcPr>
          <w:p w14:paraId="5712F37A" w14:textId="77777777" w:rsidR="008D1E4A" w:rsidRPr="00B935B0" w:rsidRDefault="008D1E4A" w:rsidP="00C620E0">
            <w:pPr>
              <w:pStyle w:val="TAC"/>
              <w:rPr>
                <w:lang w:eastAsia="ja-JP"/>
              </w:rPr>
            </w:pPr>
            <w:r w:rsidRPr="00B935B0">
              <w:rPr>
                <w:lang w:eastAsia="ja-JP"/>
              </w:rPr>
              <w:t>DC_2A_n66A</w:t>
            </w:r>
          </w:p>
          <w:p w14:paraId="0D13778D" w14:textId="77777777" w:rsidR="008D1E4A" w:rsidRPr="00ED42FE" w:rsidRDefault="008D1E4A" w:rsidP="00C620E0">
            <w:pPr>
              <w:pStyle w:val="TAC"/>
              <w:rPr>
                <w:lang w:eastAsia="ja-JP"/>
              </w:rPr>
            </w:pPr>
            <w:r w:rsidRPr="00E062F1">
              <w:rPr>
                <w:lang w:eastAsia="fi-FI"/>
              </w:rPr>
              <w:t>DC_5A_n66A</w:t>
            </w:r>
          </w:p>
          <w:p w14:paraId="3EDE02BC" w14:textId="77777777" w:rsidR="008D1E4A" w:rsidRPr="00EF5447" w:rsidRDefault="008D1E4A" w:rsidP="00C620E0">
            <w:pPr>
              <w:pStyle w:val="TAC"/>
              <w:rPr>
                <w:szCs w:val="18"/>
                <w:lang w:eastAsia="zh-CN"/>
              </w:rPr>
            </w:pPr>
            <w:r w:rsidRPr="00484BAE">
              <w:rPr>
                <w:bCs/>
                <w:lang w:eastAsia="ja-JP"/>
              </w:rPr>
              <w:t>DC_66A_n66A</w:t>
            </w:r>
            <w:r w:rsidRPr="00484BAE">
              <w:rPr>
                <w:bCs/>
                <w:vertAlign w:val="superscript"/>
                <w:lang w:eastAsia="ja-JP"/>
              </w:rPr>
              <w:t>4</w:t>
            </w:r>
          </w:p>
        </w:tc>
      </w:tr>
      <w:tr w:rsidR="008D1E4A" w:rsidRPr="00EF5447" w14:paraId="4C4618D5" w14:textId="77777777" w:rsidTr="00C620E0">
        <w:trPr>
          <w:trHeight w:val="187"/>
          <w:jc w:val="center"/>
        </w:trPr>
        <w:tc>
          <w:tcPr>
            <w:tcW w:w="3461" w:type="dxa"/>
            <w:shd w:val="clear" w:color="auto" w:fill="auto"/>
            <w:noWrap/>
          </w:tcPr>
          <w:p w14:paraId="53BD7855" w14:textId="77777777" w:rsidR="008D1E4A" w:rsidRPr="00E062F1" w:rsidRDefault="008D1E4A" w:rsidP="00C620E0">
            <w:pPr>
              <w:pStyle w:val="TAC"/>
              <w:rPr>
                <w:lang w:eastAsia="ja-JP"/>
              </w:rPr>
            </w:pPr>
            <w:r w:rsidRPr="00E062F1">
              <w:rPr>
                <w:lang w:eastAsia="ja-JP"/>
              </w:rPr>
              <w:t>DC_2A-5A-5A-66A_n66A</w:t>
            </w:r>
          </w:p>
          <w:p w14:paraId="26BE2F05" w14:textId="77777777" w:rsidR="008D1E4A" w:rsidRPr="00E062F1" w:rsidRDefault="008D1E4A" w:rsidP="00C620E0">
            <w:pPr>
              <w:pStyle w:val="TAC"/>
              <w:rPr>
                <w:lang w:eastAsia="ja-JP"/>
              </w:rPr>
            </w:pPr>
            <w:r w:rsidRPr="00E062F1">
              <w:rPr>
                <w:lang w:eastAsia="ja-JP"/>
              </w:rPr>
              <w:t>DC_2A-5A-66A-66A_n66A</w:t>
            </w:r>
          </w:p>
          <w:p w14:paraId="691E99FF" w14:textId="77777777" w:rsidR="008D1E4A" w:rsidRPr="00E062F1" w:rsidRDefault="008D1E4A" w:rsidP="00C620E0">
            <w:pPr>
              <w:pStyle w:val="TAC"/>
              <w:rPr>
                <w:lang w:eastAsia="ja-JP"/>
              </w:rPr>
            </w:pPr>
            <w:r w:rsidRPr="00E062F1">
              <w:rPr>
                <w:lang w:eastAsia="ja-JP"/>
              </w:rPr>
              <w:t>DC_2A-5B-66A-66A_n66A</w:t>
            </w:r>
          </w:p>
          <w:p w14:paraId="5606BAE7" w14:textId="77777777" w:rsidR="008D1E4A" w:rsidRPr="00D45A4B" w:rsidRDefault="008D1E4A" w:rsidP="00C620E0">
            <w:pPr>
              <w:pStyle w:val="TAC"/>
              <w:rPr>
                <w:lang w:eastAsia="ja-JP"/>
              </w:rPr>
            </w:pPr>
            <w:r w:rsidRPr="00D45A4B">
              <w:rPr>
                <w:lang w:eastAsia="ja-JP"/>
              </w:rPr>
              <w:t>DC_2A-2A-5A-66A_n66A</w:t>
            </w:r>
          </w:p>
          <w:p w14:paraId="5B3D2601" w14:textId="77777777" w:rsidR="008D1E4A" w:rsidRPr="00E062F1" w:rsidRDefault="008D1E4A" w:rsidP="00C620E0">
            <w:pPr>
              <w:pStyle w:val="TAC"/>
              <w:rPr>
                <w:lang w:eastAsia="ja-JP"/>
              </w:rPr>
            </w:pPr>
            <w:r w:rsidRPr="00E062F1">
              <w:rPr>
                <w:lang w:eastAsia="ja-JP"/>
              </w:rPr>
              <w:t>DC_2A-2A-5A-66A-66A_n66A</w:t>
            </w:r>
          </w:p>
          <w:p w14:paraId="53E7D864" w14:textId="77777777" w:rsidR="008D1E4A" w:rsidRPr="00EF5447" w:rsidRDefault="008D1E4A" w:rsidP="00C620E0">
            <w:pPr>
              <w:pStyle w:val="TAC"/>
              <w:rPr>
                <w:szCs w:val="18"/>
                <w:lang w:eastAsia="zh-CN"/>
              </w:rPr>
            </w:pPr>
            <w:r w:rsidRPr="00E062F1">
              <w:rPr>
                <w:lang w:eastAsia="ja-JP"/>
              </w:rPr>
              <w:t>DC_2A-5A-5A-66A-66A_n66A</w:t>
            </w:r>
          </w:p>
        </w:tc>
        <w:tc>
          <w:tcPr>
            <w:tcW w:w="3514" w:type="dxa"/>
          </w:tcPr>
          <w:p w14:paraId="006560FA" w14:textId="77777777" w:rsidR="008D1E4A" w:rsidRPr="00EF5447" w:rsidRDefault="008D1E4A" w:rsidP="00C620E0">
            <w:pPr>
              <w:pStyle w:val="TAC"/>
              <w:rPr>
                <w:rFonts w:cs="Arial"/>
                <w:szCs w:val="18"/>
                <w:lang w:eastAsia="zh-CN"/>
              </w:rPr>
            </w:pPr>
            <w:r w:rsidRPr="00EF5447">
              <w:rPr>
                <w:lang w:eastAsia="fi-FI"/>
              </w:rPr>
              <w:t>DC_5A_n66A</w:t>
            </w:r>
          </w:p>
        </w:tc>
      </w:tr>
      <w:tr w:rsidR="008D1E4A" w:rsidRPr="00EF5447" w14:paraId="0C262826" w14:textId="77777777" w:rsidTr="00C620E0">
        <w:trPr>
          <w:trHeight w:val="187"/>
          <w:jc w:val="center"/>
        </w:trPr>
        <w:tc>
          <w:tcPr>
            <w:tcW w:w="3461" w:type="dxa"/>
            <w:shd w:val="clear" w:color="auto" w:fill="auto"/>
            <w:noWrap/>
          </w:tcPr>
          <w:p w14:paraId="38337E32" w14:textId="77777777" w:rsidR="008D1E4A" w:rsidRPr="00EF5447" w:rsidRDefault="008D1E4A" w:rsidP="00C620E0">
            <w:pPr>
              <w:pStyle w:val="TAC"/>
              <w:rPr>
                <w:rFonts w:cs="Arial"/>
                <w:szCs w:val="18"/>
                <w:lang w:eastAsia="zh-CN"/>
              </w:rPr>
            </w:pPr>
            <w:r w:rsidRPr="00EF5447">
              <w:rPr>
                <w:lang w:eastAsia="fi-FI"/>
              </w:rPr>
              <w:t>DC_2A-5A-66A_n71A</w:t>
            </w:r>
          </w:p>
        </w:tc>
        <w:tc>
          <w:tcPr>
            <w:tcW w:w="3514" w:type="dxa"/>
          </w:tcPr>
          <w:p w14:paraId="2A7D0BB9" w14:textId="77777777" w:rsidR="008D1E4A" w:rsidRPr="00EF5447" w:rsidRDefault="008D1E4A" w:rsidP="00C620E0">
            <w:pPr>
              <w:pStyle w:val="TAC"/>
              <w:rPr>
                <w:lang w:eastAsia="zh-TW"/>
              </w:rPr>
            </w:pPr>
            <w:r w:rsidRPr="00EF5447">
              <w:rPr>
                <w:lang w:eastAsia="fi-FI"/>
              </w:rPr>
              <w:t>DC_2</w:t>
            </w:r>
            <w:r w:rsidRPr="00EF5447">
              <w:rPr>
                <w:rFonts w:eastAsia="MS Mincho" w:cs="Arial"/>
                <w:lang w:eastAsia="ja-JP"/>
              </w:rPr>
              <w:t>A_n71A</w:t>
            </w:r>
          </w:p>
          <w:p w14:paraId="1A377D98"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5A_n71A</w:t>
            </w:r>
          </w:p>
          <w:p w14:paraId="5DD9EB56"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66A_n71A</w:t>
            </w:r>
          </w:p>
        </w:tc>
      </w:tr>
      <w:tr w:rsidR="008D1E4A" w:rsidRPr="00EF5447" w14:paraId="3816B6C0" w14:textId="77777777" w:rsidTr="00C620E0">
        <w:trPr>
          <w:trHeight w:val="187"/>
          <w:jc w:val="center"/>
        </w:trPr>
        <w:tc>
          <w:tcPr>
            <w:tcW w:w="3461" w:type="dxa"/>
            <w:shd w:val="clear" w:color="auto" w:fill="auto"/>
            <w:noWrap/>
          </w:tcPr>
          <w:p w14:paraId="2EDEEE7B" w14:textId="77777777" w:rsidR="008D1E4A" w:rsidRPr="007C6316" w:rsidRDefault="008D1E4A" w:rsidP="00C620E0">
            <w:pPr>
              <w:pStyle w:val="TAC"/>
              <w:rPr>
                <w:lang w:eastAsia="fi-FI"/>
              </w:rPr>
            </w:pPr>
            <w:r w:rsidRPr="007C6316">
              <w:rPr>
                <w:lang w:eastAsia="fi-FI"/>
              </w:rPr>
              <w:t>DC_2A-5A-66A_n77A</w:t>
            </w:r>
          </w:p>
          <w:p w14:paraId="396FB2C2" w14:textId="77777777" w:rsidR="008D1E4A" w:rsidRPr="007C6316" w:rsidRDefault="008D1E4A" w:rsidP="00C620E0">
            <w:pPr>
              <w:pStyle w:val="TAC"/>
              <w:rPr>
                <w:lang w:eastAsia="fi-FI"/>
              </w:rPr>
            </w:pPr>
            <w:r w:rsidRPr="007C6316">
              <w:rPr>
                <w:lang w:eastAsia="fi-FI"/>
              </w:rPr>
              <w:t>DC_2A-2A-5A-66A_n77A</w:t>
            </w:r>
          </w:p>
          <w:p w14:paraId="0D29A0A9" w14:textId="77777777" w:rsidR="008D1E4A" w:rsidRPr="00EF5447" w:rsidRDefault="008D1E4A" w:rsidP="00C620E0">
            <w:pPr>
              <w:pStyle w:val="TAC"/>
              <w:rPr>
                <w:lang w:eastAsia="fi-FI"/>
              </w:rPr>
            </w:pPr>
            <w:r w:rsidRPr="00704921">
              <w:rPr>
                <w:lang w:val="fi-FI" w:eastAsia="fi-FI"/>
              </w:rPr>
              <w:t>DC_2A-5A-66A-66A_n77A</w:t>
            </w:r>
          </w:p>
        </w:tc>
        <w:tc>
          <w:tcPr>
            <w:tcW w:w="3514" w:type="dxa"/>
          </w:tcPr>
          <w:p w14:paraId="11052141" w14:textId="77777777" w:rsidR="008D1E4A" w:rsidRPr="007C6316" w:rsidRDefault="008D1E4A" w:rsidP="00C620E0">
            <w:pPr>
              <w:pStyle w:val="TAC"/>
              <w:rPr>
                <w:b/>
                <w:lang w:eastAsia="fi-FI"/>
              </w:rPr>
            </w:pPr>
            <w:r w:rsidRPr="007C6316">
              <w:rPr>
                <w:lang w:eastAsia="fi-FI"/>
              </w:rPr>
              <w:t>DC_2A_n77A</w:t>
            </w:r>
          </w:p>
          <w:p w14:paraId="0CD97463" w14:textId="77777777" w:rsidR="008D1E4A" w:rsidRPr="007C6316" w:rsidRDefault="008D1E4A" w:rsidP="00C620E0">
            <w:pPr>
              <w:pStyle w:val="TAC"/>
              <w:rPr>
                <w:b/>
                <w:lang w:eastAsia="fi-FI"/>
              </w:rPr>
            </w:pPr>
            <w:r w:rsidRPr="007C6316">
              <w:rPr>
                <w:lang w:eastAsia="fi-FI"/>
              </w:rPr>
              <w:t>DC_5A_n77A</w:t>
            </w:r>
          </w:p>
          <w:p w14:paraId="0D52AF2B"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3D02D5D7" w14:textId="77777777" w:rsidTr="00C620E0">
        <w:trPr>
          <w:trHeight w:val="187"/>
          <w:jc w:val="center"/>
        </w:trPr>
        <w:tc>
          <w:tcPr>
            <w:tcW w:w="3461" w:type="dxa"/>
            <w:shd w:val="clear" w:color="auto" w:fill="auto"/>
            <w:noWrap/>
          </w:tcPr>
          <w:p w14:paraId="5A6DAB15" w14:textId="77777777" w:rsidR="008D1E4A" w:rsidRPr="00EF5447" w:rsidRDefault="008D1E4A" w:rsidP="00C620E0">
            <w:pPr>
              <w:pStyle w:val="TAC"/>
              <w:rPr>
                <w:rFonts w:cs="Arial"/>
                <w:szCs w:val="18"/>
                <w:lang w:eastAsia="zh-CN"/>
              </w:rPr>
            </w:pPr>
            <w:r w:rsidRPr="00EF5447">
              <w:rPr>
                <w:rFonts w:cs="Arial"/>
                <w:szCs w:val="18"/>
                <w:lang w:eastAsia="zh-CN"/>
              </w:rPr>
              <w:lastRenderedPageBreak/>
              <w:t>DC_2A-7A-13A_n66A</w:t>
            </w:r>
          </w:p>
          <w:p w14:paraId="3C491B79" w14:textId="77777777" w:rsidR="008D1E4A" w:rsidRPr="00EF5447" w:rsidRDefault="008D1E4A" w:rsidP="00C620E0">
            <w:pPr>
              <w:pStyle w:val="TAC"/>
              <w:rPr>
                <w:rFonts w:cs="Arial"/>
                <w:szCs w:val="18"/>
                <w:lang w:eastAsia="zh-CN"/>
              </w:rPr>
            </w:pPr>
            <w:r w:rsidRPr="00EF5447">
              <w:rPr>
                <w:rFonts w:cs="Arial"/>
                <w:szCs w:val="18"/>
                <w:lang w:eastAsia="zh-CN"/>
              </w:rPr>
              <w:t>DC_2A-7A-7A-13A_n66A</w:t>
            </w:r>
          </w:p>
          <w:p w14:paraId="5BAFB870" w14:textId="77777777" w:rsidR="008D1E4A" w:rsidRPr="00EF5447" w:rsidRDefault="008D1E4A" w:rsidP="00C620E0">
            <w:pPr>
              <w:pStyle w:val="TAC"/>
            </w:pPr>
            <w:r w:rsidRPr="00EF5447">
              <w:rPr>
                <w:rFonts w:cs="Arial"/>
                <w:szCs w:val="18"/>
                <w:lang w:eastAsia="zh-CN"/>
              </w:rPr>
              <w:t>DC_2A-7C-13A_n66A</w:t>
            </w:r>
          </w:p>
        </w:tc>
        <w:tc>
          <w:tcPr>
            <w:tcW w:w="3514" w:type="dxa"/>
          </w:tcPr>
          <w:p w14:paraId="7F438576" w14:textId="77777777" w:rsidR="008D1E4A" w:rsidRPr="00EF5447" w:rsidRDefault="008D1E4A" w:rsidP="00C620E0">
            <w:pPr>
              <w:pStyle w:val="TAC"/>
              <w:rPr>
                <w:rFonts w:cs="Arial"/>
                <w:szCs w:val="18"/>
                <w:lang w:eastAsia="zh-CN"/>
              </w:rPr>
            </w:pPr>
            <w:r w:rsidRPr="00EF5447">
              <w:rPr>
                <w:rFonts w:cs="Arial"/>
                <w:szCs w:val="18"/>
                <w:lang w:eastAsia="zh-CN"/>
              </w:rPr>
              <w:t>DC_2A_n66A</w:t>
            </w:r>
          </w:p>
          <w:p w14:paraId="5C640BD5" w14:textId="77777777" w:rsidR="008D1E4A" w:rsidRPr="00EF5447" w:rsidRDefault="008D1E4A" w:rsidP="00C620E0">
            <w:pPr>
              <w:pStyle w:val="TAC"/>
              <w:rPr>
                <w:rFonts w:cs="Arial"/>
                <w:szCs w:val="18"/>
                <w:lang w:eastAsia="zh-CN"/>
              </w:rPr>
            </w:pPr>
            <w:r w:rsidRPr="00EF5447">
              <w:rPr>
                <w:rFonts w:cs="Arial"/>
                <w:szCs w:val="18"/>
                <w:lang w:eastAsia="zh-CN"/>
              </w:rPr>
              <w:t>DC_7A_n66A</w:t>
            </w:r>
          </w:p>
          <w:p w14:paraId="0526CFE9" w14:textId="77777777" w:rsidR="008D1E4A" w:rsidRPr="00EF5447" w:rsidRDefault="008D1E4A" w:rsidP="00C620E0">
            <w:pPr>
              <w:pStyle w:val="TAC"/>
            </w:pPr>
            <w:r w:rsidRPr="00EF5447">
              <w:rPr>
                <w:rFonts w:cs="Arial"/>
                <w:szCs w:val="18"/>
                <w:lang w:eastAsia="zh-CN"/>
              </w:rPr>
              <w:t>DC_13A_n66A</w:t>
            </w:r>
          </w:p>
        </w:tc>
      </w:tr>
      <w:tr w:rsidR="008D1E4A" w:rsidRPr="00EF5447" w14:paraId="3DC6C9CF" w14:textId="77777777" w:rsidTr="00C620E0">
        <w:trPr>
          <w:trHeight w:val="187"/>
          <w:jc w:val="center"/>
        </w:trPr>
        <w:tc>
          <w:tcPr>
            <w:tcW w:w="3461" w:type="dxa"/>
            <w:shd w:val="clear" w:color="auto" w:fill="auto"/>
            <w:noWrap/>
          </w:tcPr>
          <w:p w14:paraId="30D27BCA" w14:textId="77777777" w:rsidR="008D1E4A" w:rsidRPr="00EF5447" w:rsidRDefault="008D1E4A" w:rsidP="00C620E0">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15E3B054" w14:textId="77777777" w:rsidR="008D1E4A" w:rsidRDefault="008D1E4A" w:rsidP="00C620E0">
            <w:pPr>
              <w:pStyle w:val="TAC"/>
              <w:rPr>
                <w:rFonts w:cs="Arial"/>
                <w:color w:val="000000"/>
                <w:szCs w:val="18"/>
              </w:rPr>
            </w:pPr>
            <w:r>
              <w:rPr>
                <w:rFonts w:cs="Arial"/>
                <w:color w:val="000000"/>
                <w:szCs w:val="18"/>
              </w:rPr>
              <w:t>DC_2A_n7A</w:t>
            </w:r>
          </w:p>
          <w:p w14:paraId="5AF045FB" w14:textId="77777777" w:rsidR="008D1E4A" w:rsidRDefault="008D1E4A" w:rsidP="00C620E0">
            <w:pPr>
              <w:pStyle w:val="TAC"/>
              <w:rPr>
                <w:rFonts w:cs="Arial"/>
                <w:color w:val="000000"/>
                <w:szCs w:val="18"/>
              </w:rPr>
            </w:pPr>
            <w:r>
              <w:rPr>
                <w:rFonts w:cs="Arial"/>
                <w:color w:val="000000"/>
                <w:szCs w:val="18"/>
              </w:rPr>
              <w:t>DC_7A_n7A</w:t>
            </w:r>
            <w:r>
              <w:rPr>
                <w:rFonts w:cs="Arial"/>
                <w:color w:val="000000"/>
                <w:szCs w:val="18"/>
                <w:vertAlign w:val="superscript"/>
              </w:rPr>
              <w:t>4</w:t>
            </w:r>
          </w:p>
          <w:p w14:paraId="4EB98241" w14:textId="77777777" w:rsidR="008D1E4A" w:rsidRPr="00EF5447" w:rsidRDefault="008D1E4A" w:rsidP="00C620E0">
            <w:pPr>
              <w:pStyle w:val="TAC"/>
            </w:pPr>
            <w:r>
              <w:rPr>
                <w:rFonts w:cs="Arial"/>
                <w:color w:val="000000"/>
                <w:szCs w:val="18"/>
              </w:rPr>
              <w:t>DC_28A_n7A</w:t>
            </w:r>
          </w:p>
        </w:tc>
      </w:tr>
      <w:tr w:rsidR="008D1E4A" w:rsidRPr="00EF5447" w14:paraId="756B2CD1" w14:textId="77777777" w:rsidTr="00C620E0">
        <w:trPr>
          <w:trHeight w:val="187"/>
          <w:jc w:val="center"/>
        </w:trPr>
        <w:tc>
          <w:tcPr>
            <w:tcW w:w="3461" w:type="dxa"/>
            <w:shd w:val="clear" w:color="auto" w:fill="auto"/>
            <w:noWrap/>
          </w:tcPr>
          <w:p w14:paraId="0E38EE02" w14:textId="77777777" w:rsidR="008D1E4A" w:rsidRPr="00B46D8B" w:rsidRDefault="008D1E4A" w:rsidP="00C620E0">
            <w:pPr>
              <w:pStyle w:val="TAC"/>
              <w:rPr>
                <w:rFonts w:cs="Arial"/>
                <w:lang w:eastAsia="ja-JP"/>
              </w:rPr>
            </w:pPr>
            <w:r w:rsidRPr="00B46D8B">
              <w:rPr>
                <w:rFonts w:cs="Arial"/>
                <w:lang w:eastAsia="ja-JP"/>
              </w:rPr>
              <w:t>DC_2A-7A-28A_n66A</w:t>
            </w:r>
          </w:p>
          <w:p w14:paraId="390F741B" w14:textId="77777777" w:rsidR="008D1E4A" w:rsidRPr="00EF5447" w:rsidRDefault="008D1E4A" w:rsidP="00C620E0">
            <w:pPr>
              <w:pStyle w:val="TAC"/>
            </w:pPr>
            <w:r w:rsidRPr="00250C02">
              <w:rPr>
                <w:rFonts w:cs="Arial"/>
                <w:lang w:eastAsia="ja-JP"/>
              </w:rPr>
              <w:t>DC_2A-7C-28A_n66A</w:t>
            </w:r>
          </w:p>
        </w:tc>
        <w:tc>
          <w:tcPr>
            <w:tcW w:w="3514" w:type="dxa"/>
          </w:tcPr>
          <w:p w14:paraId="20E5FE30" w14:textId="77777777" w:rsidR="008D1E4A" w:rsidRPr="00AB565E" w:rsidRDefault="008D1E4A" w:rsidP="00C620E0">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2552AC4" w14:textId="77777777" w:rsidR="008D1E4A" w:rsidRPr="007C6316" w:rsidRDefault="008D1E4A" w:rsidP="00C620E0">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085664F1" w14:textId="77777777" w:rsidR="008D1E4A" w:rsidRPr="00EF5447" w:rsidRDefault="008D1E4A" w:rsidP="00C620E0">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D1E4A" w:rsidRPr="00EF5447" w14:paraId="3DD225CC" w14:textId="77777777" w:rsidTr="00C620E0">
        <w:trPr>
          <w:trHeight w:val="187"/>
          <w:jc w:val="center"/>
        </w:trPr>
        <w:tc>
          <w:tcPr>
            <w:tcW w:w="3461" w:type="dxa"/>
            <w:shd w:val="clear" w:color="auto" w:fill="auto"/>
            <w:noWrap/>
          </w:tcPr>
          <w:p w14:paraId="2BA341C4" w14:textId="77777777" w:rsidR="008D1E4A" w:rsidRPr="00EF5447" w:rsidRDefault="008D1E4A" w:rsidP="00C620E0">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11ECF26" w14:textId="77777777" w:rsidR="008D1E4A" w:rsidRPr="00EF5447" w:rsidRDefault="008D1E4A" w:rsidP="00C620E0">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5FDC192" w14:textId="77777777" w:rsidR="008D1E4A" w:rsidRPr="00EF5447" w:rsidRDefault="008D1E4A" w:rsidP="00C620E0">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2F7AC91" w14:textId="77777777" w:rsidR="008D1E4A" w:rsidRPr="00EF5447" w:rsidRDefault="008D1E4A" w:rsidP="00C620E0">
            <w:pPr>
              <w:pStyle w:val="TAC"/>
            </w:pPr>
            <w:r w:rsidRPr="00EF5447">
              <w:t>DC_2A_n38A</w:t>
            </w:r>
          </w:p>
          <w:p w14:paraId="22A42F2A" w14:textId="77777777" w:rsidR="008D1E4A" w:rsidRPr="00EF5447" w:rsidRDefault="008D1E4A" w:rsidP="00C620E0">
            <w:pPr>
              <w:pStyle w:val="TAC"/>
              <w:rPr>
                <w:lang w:eastAsia="zh-CN"/>
              </w:rPr>
            </w:pPr>
            <w:r w:rsidRPr="00EF5447">
              <w:t>DC_2A_n</w:t>
            </w:r>
            <w:r w:rsidRPr="00EF5447">
              <w:rPr>
                <w:lang w:eastAsia="zh-CN"/>
              </w:rPr>
              <w:t>66</w:t>
            </w:r>
            <w:r w:rsidRPr="00EF5447">
              <w:t>A</w:t>
            </w:r>
          </w:p>
          <w:p w14:paraId="0FB214BC" w14:textId="77777777" w:rsidR="008D1E4A" w:rsidRPr="00EF5447" w:rsidRDefault="008D1E4A" w:rsidP="00C620E0">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D1E4A" w:rsidRPr="00EF5447" w14:paraId="248989C9" w14:textId="77777777" w:rsidTr="00C620E0">
        <w:trPr>
          <w:trHeight w:val="187"/>
          <w:jc w:val="center"/>
        </w:trPr>
        <w:tc>
          <w:tcPr>
            <w:tcW w:w="3461" w:type="dxa"/>
            <w:shd w:val="clear" w:color="auto" w:fill="auto"/>
            <w:noWrap/>
          </w:tcPr>
          <w:p w14:paraId="4200D11C"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DC_2A-7A_n38A-n78A</w:t>
            </w:r>
          </w:p>
          <w:p w14:paraId="3462FC6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DC_2A-7A-7A_n38A-n78A</w:t>
            </w:r>
          </w:p>
          <w:p w14:paraId="547913F1" w14:textId="77777777" w:rsidR="008D1E4A" w:rsidRPr="00EF5447" w:rsidRDefault="008D1E4A" w:rsidP="00C620E0">
            <w:pPr>
              <w:pStyle w:val="TAC"/>
              <w:rPr>
                <w:rFonts w:cs="Arial"/>
                <w:szCs w:val="18"/>
                <w:lang w:eastAsia="zh-CN"/>
              </w:rPr>
            </w:pPr>
            <w:r w:rsidRPr="00EF5447">
              <w:rPr>
                <w:rFonts w:eastAsia="Malgun Gothic" w:cs="Arial"/>
                <w:lang w:eastAsia="ko-KR"/>
              </w:rPr>
              <w:t>DC_2A-7C_n38A-n78A</w:t>
            </w:r>
          </w:p>
        </w:tc>
        <w:tc>
          <w:tcPr>
            <w:tcW w:w="3514" w:type="dxa"/>
          </w:tcPr>
          <w:p w14:paraId="43FEE44F" w14:textId="77777777" w:rsidR="008D1E4A" w:rsidRPr="00EF5447" w:rsidRDefault="008D1E4A" w:rsidP="00C620E0">
            <w:pPr>
              <w:pStyle w:val="TAC"/>
              <w:rPr>
                <w:rFonts w:cs="Arial"/>
                <w:szCs w:val="18"/>
                <w:lang w:eastAsia="zh-CN"/>
              </w:rPr>
            </w:pPr>
            <w:r w:rsidRPr="00EF5447">
              <w:rPr>
                <w:rFonts w:eastAsia="Malgun Gothic"/>
                <w:lang w:eastAsia="ko-KR"/>
              </w:rPr>
              <w:t>DC_2A_n78A</w:t>
            </w:r>
          </w:p>
        </w:tc>
      </w:tr>
      <w:tr w:rsidR="008D1E4A" w:rsidRPr="00EF5447" w14:paraId="744FA488" w14:textId="77777777" w:rsidTr="00C620E0">
        <w:trPr>
          <w:trHeight w:val="187"/>
          <w:jc w:val="center"/>
        </w:trPr>
        <w:tc>
          <w:tcPr>
            <w:tcW w:w="3461" w:type="dxa"/>
            <w:shd w:val="clear" w:color="auto" w:fill="auto"/>
            <w:noWrap/>
          </w:tcPr>
          <w:p w14:paraId="4B77AAC0" w14:textId="77777777" w:rsidR="008D1E4A" w:rsidRPr="007C6316" w:rsidRDefault="008D1E4A" w:rsidP="00C620E0">
            <w:pPr>
              <w:pStyle w:val="TAC"/>
              <w:rPr>
                <w:b/>
                <w:lang w:eastAsia="fi-FI"/>
              </w:rPr>
            </w:pPr>
            <w:r w:rsidRPr="007C6316">
              <w:rPr>
                <w:lang w:eastAsia="fi-FI"/>
              </w:rPr>
              <w:t>DC_2A-7A-66A_n7A</w:t>
            </w:r>
          </w:p>
          <w:p w14:paraId="48DE7392" w14:textId="77777777" w:rsidR="008D1E4A" w:rsidRPr="00EF5447" w:rsidRDefault="008D1E4A" w:rsidP="00C620E0">
            <w:pPr>
              <w:pStyle w:val="TAC"/>
              <w:rPr>
                <w:rFonts w:eastAsia="Malgun Gothic" w:cs="Arial"/>
                <w:lang w:eastAsia="ko-KR"/>
              </w:rPr>
            </w:pPr>
            <w:r w:rsidRPr="007C6316">
              <w:rPr>
                <w:lang w:eastAsia="fi-FI"/>
              </w:rPr>
              <w:t>DC_2A-7A-66A-66A_n7A</w:t>
            </w:r>
          </w:p>
        </w:tc>
        <w:tc>
          <w:tcPr>
            <w:tcW w:w="3514" w:type="dxa"/>
          </w:tcPr>
          <w:p w14:paraId="1904907E" w14:textId="77777777" w:rsidR="008D1E4A" w:rsidRDefault="008D1E4A" w:rsidP="00C620E0">
            <w:pPr>
              <w:pStyle w:val="TAC"/>
              <w:rPr>
                <w:rFonts w:cs="Arial"/>
                <w:color w:val="000000"/>
                <w:szCs w:val="18"/>
              </w:rPr>
            </w:pPr>
            <w:r>
              <w:rPr>
                <w:rFonts w:cs="Arial"/>
                <w:color w:val="000000"/>
                <w:szCs w:val="18"/>
              </w:rPr>
              <w:t>DC_2A_n7A</w:t>
            </w:r>
          </w:p>
          <w:p w14:paraId="5F27ED31" w14:textId="77777777" w:rsidR="008D1E4A"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9C34C37" w14:textId="77777777" w:rsidR="008D1E4A" w:rsidRPr="00EF5447" w:rsidRDefault="008D1E4A" w:rsidP="00C620E0">
            <w:pPr>
              <w:pStyle w:val="TAC"/>
              <w:rPr>
                <w:rFonts w:eastAsia="Malgun Gothic"/>
                <w:lang w:eastAsia="ko-KR"/>
              </w:rPr>
            </w:pPr>
            <w:r>
              <w:rPr>
                <w:rFonts w:cs="Arial"/>
                <w:color w:val="000000"/>
                <w:szCs w:val="18"/>
              </w:rPr>
              <w:t>DC_66A_n7A</w:t>
            </w:r>
          </w:p>
        </w:tc>
      </w:tr>
      <w:tr w:rsidR="008D1E4A" w:rsidRPr="00EF5447" w14:paraId="730AF5E8" w14:textId="77777777" w:rsidTr="00C620E0">
        <w:trPr>
          <w:trHeight w:val="187"/>
          <w:jc w:val="center"/>
        </w:trPr>
        <w:tc>
          <w:tcPr>
            <w:tcW w:w="3461" w:type="dxa"/>
            <w:shd w:val="clear" w:color="auto" w:fill="auto"/>
            <w:noWrap/>
          </w:tcPr>
          <w:p w14:paraId="2E67EB58" w14:textId="77777777" w:rsidR="008D1E4A" w:rsidRPr="00EF5447" w:rsidRDefault="008D1E4A" w:rsidP="00C620E0">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63BC6536" w14:textId="77777777" w:rsidR="008D1E4A" w:rsidRPr="001338E2" w:rsidRDefault="008D1E4A" w:rsidP="00C620E0">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83A514" w14:textId="77777777" w:rsidR="008D1E4A" w:rsidRDefault="008D1E4A" w:rsidP="00C620E0">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60CFA6" w14:textId="77777777" w:rsidR="008D1E4A" w:rsidRPr="00EF5447" w:rsidRDefault="008D1E4A" w:rsidP="00C620E0">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D1E4A" w:rsidRPr="00EF5447" w14:paraId="12CF9085" w14:textId="77777777" w:rsidTr="00C620E0">
        <w:trPr>
          <w:trHeight w:val="187"/>
          <w:jc w:val="center"/>
        </w:trPr>
        <w:tc>
          <w:tcPr>
            <w:tcW w:w="3461" w:type="dxa"/>
            <w:shd w:val="clear" w:color="auto" w:fill="auto"/>
            <w:noWrap/>
          </w:tcPr>
          <w:p w14:paraId="0688C6FC" w14:textId="77777777" w:rsidR="008D1E4A" w:rsidRPr="00EF5447" w:rsidRDefault="008D1E4A" w:rsidP="00C620E0">
            <w:pPr>
              <w:pStyle w:val="TAC"/>
            </w:pPr>
            <w:r w:rsidRPr="00EF5447">
              <w:rPr>
                <w:lang w:eastAsia="fi-FI"/>
              </w:rPr>
              <w:t>DC_</w:t>
            </w:r>
            <w:r w:rsidRPr="00EF5447">
              <w:t>2A-7A-66A_n38A</w:t>
            </w:r>
          </w:p>
          <w:p w14:paraId="48467535" w14:textId="77777777" w:rsidR="008D1E4A" w:rsidRPr="00EF5447" w:rsidRDefault="008D1E4A" w:rsidP="00C620E0">
            <w:pPr>
              <w:pStyle w:val="TAC"/>
              <w:rPr>
                <w:rFonts w:cs="Arial"/>
                <w:szCs w:val="18"/>
                <w:lang w:eastAsia="zh-CN"/>
              </w:rPr>
            </w:pPr>
            <w:r w:rsidRPr="00EF5447">
              <w:rPr>
                <w:lang w:eastAsia="fi-FI"/>
              </w:rPr>
              <w:t>DC_</w:t>
            </w:r>
            <w:r w:rsidRPr="00EF5447">
              <w:t>2A-2A-7A-66A_n38A</w:t>
            </w:r>
          </w:p>
        </w:tc>
        <w:tc>
          <w:tcPr>
            <w:tcW w:w="3514" w:type="dxa"/>
          </w:tcPr>
          <w:p w14:paraId="520B4CEB" w14:textId="77777777" w:rsidR="008D1E4A" w:rsidRPr="00EF5447" w:rsidRDefault="008D1E4A" w:rsidP="00C620E0">
            <w:pPr>
              <w:pStyle w:val="TAC"/>
              <w:rPr>
                <w:lang w:eastAsia="zh-TW"/>
              </w:rPr>
            </w:pPr>
            <w:r w:rsidRPr="00EF5447">
              <w:rPr>
                <w:rFonts w:eastAsia="MS Mincho" w:cs="Arial"/>
                <w:lang w:eastAsia="ja-JP"/>
              </w:rPr>
              <w:t>2A</w:t>
            </w:r>
            <w:r w:rsidRPr="00EF5447">
              <w:rPr>
                <w:vertAlign w:val="superscript"/>
              </w:rPr>
              <w:t>5</w:t>
            </w:r>
          </w:p>
          <w:p w14:paraId="1692A4F9" w14:textId="77777777" w:rsidR="008D1E4A" w:rsidRPr="00EF5447" w:rsidRDefault="008D1E4A" w:rsidP="00C620E0">
            <w:pPr>
              <w:pStyle w:val="TAC"/>
              <w:rPr>
                <w:rFonts w:cs="Arial"/>
                <w:szCs w:val="18"/>
                <w:lang w:eastAsia="zh-CN"/>
              </w:rPr>
            </w:pPr>
            <w:r w:rsidRPr="00EF5447">
              <w:rPr>
                <w:rFonts w:eastAsia="MS Mincho" w:cs="Arial"/>
                <w:lang w:eastAsia="ja-JP"/>
              </w:rPr>
              <w:t>66A</w:t>
            </w:r>
            <w:r w:rsidRPr="00EF5447">
              <w:rPr>
                <w:vertAlign w:val="superscript"/>
              </w:rPr>
              <w:t>5</w:t>
            </w:r>
          </w:p>
        </w:tc>
      </w:tr>
      <w:tr w:rsidR="008D1E4A" w:rsidRPr="00EF5447" w14:paraId="2C4A85A0" w14:textId="77777777" w:rsidTr="00C620E0">
        <w:trPr>
          <w:trHeight w:val="187"/>
          <w:jc w:val="center"/>
        </w:trPr>
        <w:tc>
          <w:tcPr>
            <w:tcW w:w="3461" w:type="dxa"/>
            <w:shd w:val="clear" w:color="auto" w:fill="auto"/>
            <w:noWrap/>
          </w:tcPr>
          <w:p w14:paraId="3FE7EA4D" w14:textId="77777777" w:rsidR="008D1E4A" w:rsidRPr="00EF5447" w:rsidRDefault="008D1E4A" w:rsidP="00C620E0">
            <w:pPr>
              <w:pStyle w:val="TAC"/>
              <w:rPr>
                <w:rFonts w:cs="Arial"/>
                <w:szCs w:val="18"/>
                <w:lang w:eastAsia="zh-CN"/>
              </w:rPr>
            </w:pPr>
            <w:r w:rsidRPr="00EF5447">
              <w:rPr>
                <w:rFonts w:cs="Arial"/>
                <w:szCs w:val="18"/>
                <w:lang w:eastAsia="zh-CN"/>
              </w:rPr>
              <w:t>DC_2A-7A-66A_n66A</w:t>
            </w:r>
          </w:p>
          <w:p w14:paraId="3F14575A" w14:textId="77777777" w:rsidR="008D1E4A" w:rsidRPr="00EF5447" w:rsidRDefault="008D1E4A" w:rsidP="00C620E0">
            <w:pPr>
              <w:pStyle w:val="TAC"/>
              <w:rPr>
                <w:rFonts w:cs="Arial"/>
                <w:szCs w:val="18"/>
                <w:lang w:eastAsia="zh-CN"/>
              </w:rPr>
            </w:pPr>
            <w:r w:rsidRPr="00EF5447">
              <w:rPr>
                <w:rFonts w:cs="Arial"/>
                <w:szCs w:val="18"/>
                <w:lang w:eastAsia="zh-CN"/>
              </w:rPr>
              <w:t>DC_2A-7C-66A_n66A</w:t>
            </w:r>
          </w:p>
          <w:p w14:paraId="0A67E733" w14:textId="77777777" w:rsidR="008D1E4A" w:rsidRPr="00EF5447" w:rsidRDefault="008D1E4A" w:rsidP="00C620E0">
            <w:pPr>
              <w:pStyle w:val="TAC"/>
            </w:pPr>
            <w:r w:rsidRPr="00EF5447">
              <w:rPr>
                <w:rFonts w:cs="Arial"/>
                <w:szCs w:val="18"/>
                <w:lang w:eastAsia="zh-CN"/>
              </w:rPr>
              <w:t>DC_2A-7A-7A-66A_n66A</w:t>
            </w:r>
          </w:p>
        </w:tc>
        <w:tc>
          <w:tcPr>
            <w:tcW w:w="3514" w:type="dxa"/>
          </w:tcPr>
          <w:p w14:paraId="4F1D384A" w14:textId="77777777" w:rsidR="008D1E4A" w:rsidRPr="00EF5447" w:rsidRDefault="008D1E4A" w:rsidP="00C620E0">
            <w:pPr>
              <w:pStyle w:val="TAC"/>
              <w:rPr>
                <w:rFonts w:cs="Arial"/>
                <w:szCs w:val="18"/>
                <w:lang w:eastAsia="zh-CN"/>
              </w:rPr>
            </w:pPr>
            <w:r w:rsidRPr="00EF5447">
              <w:rPr>
                <w:rFonts w:cs="Arial"/>
                <w:szCs w:val="18"/>
                <w:lang w:eastAsia="zh-CN"/>
              </w:rPr>
              <w:t>DC_2A_n66A</w:t>
            </w:r>
          </w:p>
          <w:p w14:paraId="2F054188" w14:textId="77777777" w:rsidR="008D1E4A" w:rsidRPr="00EF5447" w:rsidRDefault="008D1E4A" w:rsidP="00C620E0">
            <w:pPr>
              <w:pStyle w:val="TAC"/>
              <w:rPr>
                <w:rFonts w:cs="Arial"/>
                <w:szCs w:val="18"/>
                <w:lang w:eastAsia="zh-CN"/>
              </w:rPr>
            </w:pPr>
            <w:r w:rsidRPr="00EF5447">
              <w:rPr>
                <w:rFonts w:cs="Arial"/>
                <w:szCs w:val="18"/>
                <w:lang w:eastAsia="zh-CN"/>
              </w:rPr>
              <w:t>DC_7A_n66A</w:t>
            </w:r>
          </w:p>
          <w:p w14:paraId="77AFBF4B" w14:textId="77777777" w:rsidR="008D1E4A" w:rsidRPr="00EF5447" w:rsidRDefault="008D1E4A" w:rsidP="00C620E0">
            <w:pPr>
              <w:pStyle w:val="TAC"/>
            </w:pPr>
            <w:r w:rsidRPr="00EF5447">
              <w:rPr>
                <w:rFonts w:cs="Arial"/>
                <w:szCs w:val="18"/>
                <w:lang w:eastAsia="zh-CN"/>
              </w:rPr>
              <w:t>DC_66A_n66A</w:t>
            </w:r>
            <w:r w:rsidRPr="00EF5447">
              <w:rPr>
                <w:rFonts w:cs="Arial"/>
                <w:szCs w:val="18"/>
                <w:vertAlign w:val="superscript"/>
                <w:lang w:eastAsia="zh-CN"/>
              </w:rPr>
              <w:t>4</w:t>
            </w:r>
          </w:p>
        </w:tc>
      </w:tr>
      <w:tr w:rsidR="008D1E4A" w:rsidRPr="00EF5447" w14:paraId="35131A47" w14:textId="77777777" w:rsidTr="00C620E0">
        <w:trPr>
          <w:trHeight w:val="187"/>
          <w:jc w:val="center"/>
        </w:trPr>
        <w:tc>
          <w:tcPr>
            <w:tcW w:w="3461" w:type="dxa"/>
            <w:shd w:val="clear" w:color="auto" w:fill="auto"/>
            <w:noWrap/>
          </w:tcPr>
          <w:p w14:paraId="41F51BD3" w14:textId="77777777" w:rsidR="008D1E4A" w:rsidRPr="00EF5447" w:rsidRDefault="008D1E4A" w:rsidP="00C620E0">
            <w:pPr>
              <w:pStyle w:val="TAC"/>
              <w:rPr>
                <w:rFonts w:cs="Arial"/>
                <w:szCs w:val="18"/>
                <w:lang w:eastAsia="zh-CN"/>
              </w:rPr>
            </w:pPr>
            <w:r w:rsidRPr="00EF5447">
              <w:rPr>
                <w:lang w:eastAsia="fi-FI"/>
              </w:rPr>
              <w:t>DC_2A-7A-66A_n71A</w:t>
            </w:r>
          </w:p>
        </w:tc>
        <w:tc>
          <w:tcPr>
            <w:tcW w:w="3514" w:type="dxa"/>
          </w:tcPr>
          <w:p w14:paraId="7339392D"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2A_n71A</w:t>
            </w:r>
          </w:p>
          <w:p w14:paraId="75537725"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7A_n71A</w:t>
            </w:r>
          </w:p>
          <w:p w14:paraId="1E0EB3C4"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66A_n71A</w:t>
            </w:r>
          </w:p>
        </w:tc>
      </w:tr>
      <w:tr w:rsidR="008D1E4A" w:rsidRPr="00EF5447" w14:paraId="21101575" w14:textId="77777777" w:rsidTr="00C620E0">
        <w:trPr>
          <w:trHeight w:val="187"/>
          <w:jc w:val="center"/>
        </w:trPr>
        <w:tc>
          <w:tcPr>
            <w:tcW w:w="3461" w:type="dxa"/>
            <w:shd w:val="clear" w:color="auto" w:fill="auto"/>
            <w:noWrap/>
          </w:tcPr>
          <w:p w14:paraId="38E3F8D9" w14:textId="77777777" w:rsidR="008D1E4A" w:rsidRPr="007C6316" w:rsidRDefault="008D1E4A" w:rsidP="00C620E0">
            <w:pPr>
              <w:pStyle w:val="TAC"/>
              <w:rPr>
                <w:b/>
                <w:lang w:eastAsia="fi-FI"/>
              </w:rPr>
            </w:pPr>
            <w:r w:rsidRPr="007C6316">
              <w:rPr>
                <w:lang w:eastAsia="fi-FI"/>
              </w:rPr>
              <w:t>DC_2A-7A-66A_n77A</w:t>
            </w:r>
          </w:p>
          <w:p w14:paraId="1CCE7B9E" w14:textId="77777777" w:rsidR="008D1E4A" w:rsidRPr="007C6316" w:rsidRDefault="008D1E4A" w:rsidP="00C620E0">
            <w:pPr>
              <w:pStyle w:val="TAC"/>
              <w:rPr>
                <w:b/>
              </w:rPr>
            </w:pPr>
            <w:r w:rsidRPr="007C6316">
              <w:t>DC_2A-7A-7A-66A_n77A</w:t>
            </w:r>
          </w:p>
          <w:p w14:paraId="38692D9F" w14:textId="77777777" w:rsidR="008D1E4A" w:rsidRPr="007C6316" w:rsidRDefault="008D1E4A" w:rsidP="00C620E0">
            <w:pPr>
              <w:pStyle w:val="TAC"/>
              <w:rPr>
                <w:b/>
              </w:rPr>
            </w:pPr>
            <w:r w:rsidRPr="007C6316">
              <w:t>DC_2A-7A-66A_n77(2A)</w:t>
            </w:r>
          </w:p>
          <w:p w14:paraId="360802B5" w14:textId="77777777" w:rsidR="008D1E4A" w:rsidRPr="007C6316" w:rsidRDefault="008D1E4A" w:rsidP="00C620E0">
            <w:pPr>
              <w:pStyle w:val="TAC"/>
              <w:rPr>
                <w:b/>
              </w:rPr>
            </w:pPr>
            <w:r w:rsidRPr="007C6316">
              <w:t>DC_2A-7A-7A-66A_n77(2A)</w:t>
            </w:r>
          </w:p>
          <w:p w14:paraId="6C5C9A57" w14:textId="77777777" w:rsidR="008D1E4A" w:rsidRPr="007C6316" w:rsidRDefault="008D1E4A" w:rsidP="00C620E0">
            <w:pPr>
              <w:pStyle w:val="TAC"/>
              <w:rPr>
                <w:b/>
              </w:rPr>
            </w:pPr>
            <w:r w:rsidRPr="007C6316">
              <w:t>DC_2A-7C-66A_n77A</w:t>
            </w:r>
          </w:p>
          <w:p w14:paraId="3799EB79" w14:textId="77777777" w:rsidR="008D1E4A" w:rsidRPr="00EF5447" w:rsidRDefault="008D1E4A" w:rsidP="00C620E0">
            <w:pPr>
              <w:pStyle w:val="TAC"/>
              <w:rPr>
                <w:lang w:eastAsia="fi-FI"/>
              </w:rPr>
            </w:pPr>
            <w:r w:rsidRPr="007C6316">
              <w:t>DC_2A-7C-66A_n77(2A)</w:t>
            </w:r>
          </w:p>
        </w:tc>
        <w:tc>
          <w:tcPr>
            <w:tcW w:w="3514" w:type="dxa"/>
          </w:tcPr>
          <w:p w14:paraId="26EB6224" w14:textId="77777777" w:rsidR="008D1E4A" w:rsidRPr="002328E5" w:rsidRDefault="008D1E4A" w:rsidP="00C620E0">
            <w:pPr>
              <w:pStyle w:val="TAC"/>
              <w:rPr>
                <w:color w:val="000000"/>
                <w:szCs w:val="18"/>
              </w:rPr>
            </w:pPr>
            <w:r w:rsidRPr="002328E5">
              <w:rPr>
                <w:color w:val="000000"/>
                <w:szCs w:val="18"/>
              </w:rPr>
              <w:t>DC_2A_n77A</w:t>
            </w:r>
          </w:p>
          <w:p w14:paraId="2F20C91C" w14:textId="77777777" w:rsidR="008D1E4A" w:rsidRPr="002328E5" w:rsidRDefault="008D1E4A" w:rsidP="00C620E0">
            <w:pPr>
              <w:pStyle w:val="TAC"/>
              <w:rPr>
                <w:color w:val="000000"/>
                <w:szCs w:val="18"/>
              </w:rPr>
            </w:pPr>
            <w:r w:rsidRPr="002328E5">
              <w:rPr>
                <w:color w:val="000000"/>
                <w:szCs w:val="18"/>
              </w:rPr>
              <w:t>DC_7A_n77A</w:t>
            </w:r>
          </w:p>
          <w:p w14:paraId="17CFFC55" w14:textId="77777777" w:rsidR="008D1E4A" w:rsidRPr="00EF5447" w:rsidRDefault="008D1E4A" w:rsidP="00C620E0">
            <w:pPr>
              <w:pStyle w:val="TAC"/>
              <w:rPr>
                <w:lang w:eastAsia="fi-FI"/>
              </w:rPr>
            </w:pPr>
            <w:r w:rsidRPr="002328E5">
              <w:rPr>
                <w:color w:val="000000"/>
                <w:szCs w:val="18"/>
              </w:rPr>
              <w:t>DC_66A_n77A</w:t>
            </w:r>
          </w:p>
        </w:tc>
      </w:tr>
      <w:tr w:rsidR="008D1E4A" w:rsidRPr="00EF5447" w14:paraId="577D2DED" w14:textId="77777777" w:rsidTr="00C620E0">
        <w:trPr>
          <w:trHeight w:val="187"/>
          <w:jc w:val="center"/>
        </w:trPr>
        <w:tc>
          <w:tcPr>
            <w:tcW w:w="3461" w:type="dxa"/>
            <w:shd w:val="clear" w:color="auto" w:fill="auto"/>
            <w:noWrap/>
          </w:tcPr>
          <w:p w14:paraId="0113F569" w14:textId="77777777" w:rsidR="008D1E4A" w:rsidRPr="00EF5447" w:rsidRDefault="008D1E4A" w:rsidP="00C620E0">
            <w:pPr>
              <w:pStyle w:val="TAC"/>
              <w:rPr>
                <w:rFonts w:cs="Arial"/>
                <w:szCs w:val="18"/>
                <w:lang w:eastAsia="zh-CN"/>
              </w:rPr>
            </w:pPr>
            <w:r w:rsidRPr="00EF5447">
              <w:rPr>
                <w:rFonts w:cs="Arial"/>
                <w:szCs w:val="18"/>
                <w:lang w:eastAsia="zh-CN"/>
              </w:rPr>
              <w:t>DC_2A-7A-66A_n78A</w:t>
            </w:r>
          </w:p>
          <w:p w14:paraId="75BA70B1" w14:textId="77777777" w:rsidR="008D1E4A" w:rsidRPr="00EF5447" w:rsidRDefault="008D1E4A" w:rsidP="00C620E0">
            <w:pPr>
              <w:pStyle w:val="TAC"/>
              <w:rPr>
                <w:rFonts w:cs="Arial"/>
                <w:szCs w:val="18"/>
                <w:lang w:eastAsia="zh-CN"/>
              </w:rPr>
            </w:pPr>
            <w:r w:rsidRPr="00EF5447">
              <w:rPr>
                <w:rFonts w:cs="Arial"/>
                <w:szCs w:val="18"/>
                <w:lang w:eastAsia="zh-CN"/>
              </w:rPr>
              <w:t>DC_2A-7C-66A_n78A</w:t>
            </w:r>
          </w:p>
        </w:tc>
        <w:tc>
          <w:tcPr>
            <w:tcW w:w="3514" w:type="dxa"/>
          </w:tcPr>
          <w:p w14:paraId="0C82354F" w14:textId="77777777" w:rsidR="008D1E4A" w:rsidRPr="00EF5447" w:rsidRDefault="008D1E4A" w:rsidP="00C620E0">
            <w:pPr>
              <w:pStyle w:val="TAC"/>
              <w:rPr>
                <w:rFonts w:cs="Arial"/>
                <w:szCs w:val="18"/>
                <w:lang w:eastAsia="zh-CN"/>
              </w:rPr>
            </w:pPr>
            <w:r w:rsidRPr="00EF5447">
              <w:rPr>
                <w:rFonts w:cs="Arial"/>
                <w:szCs w:val="18"/>
                <w:lang w:eastAsia="zh-CN"/>
              </w:rPr>
              <w:t>DC_2A_n78A</w:t>
            </w:r>
          </w:p>
          <w:p w14:paraId="7A43D237" w14:textId="77777777" w:rsidR="008D1E4A" w:rsidRPr="00EF5447" w:rsidRDefault="008D1E4A" w:rsidP="00C620E0">
            <w:pPr>
              <w:pStyle w:val="TAC"/>
              <w:rPr>
                <w:rFonts w:cs="Arial"/>
                <w:szCs w:val="18"/>
                <w:lang w:eastAsia="zh-CN"/>
              </w:rPr>
            </w:pPr>
            <w:r w:rsidRPr="00EF5447">
              <w:rPr>
                <w:rFonts w:cs="Arial"/>
                <w:szCs w:val="18"/>
                <w:lang w:eastAsia="zh-CN"/>
              </w:rPr>
              <w:t>DC_7A_n78A</w:t>
            </w:r>
          </w:p>
          <w:p w14:paraId="16E482DE" w14:textId="77777777" w:rsidR="008D1E4A" w:rsidRPr="00EF5447" w:rsidRDefault="008D1E4A" w:rsidP="00C620E0">
            <w:pPr>
              <w:pStyle w:val="TAC"/>
            </w:pPr>
            <w:r w:rsidRPr="00EF5447">
              <w:rPr>
                <w:rFonts w:cs="Arial"/>
                <w:szCs w:val="18"/>
                <w:lang w:eastAsia="zh-CN"/>
              </w:rPr>
              <w:t>DC_66A_n78A</w:t>
            </w:r>
          </w:p>
        </w:tc>
      </w:tr>
      <w:tr w:rsidR="008D1E4A" w:rsidRPr="00EF5447" w14:paraId="574648C7" w14:textId="77777777" w:rsidTr="00C620E0">
        <w:trPr>
          <w:trHeight w:val="187"/>
          <w:jc w:val="center"/>
        </w:trPr>
        <w:tc>
          <w:tcPr>
            <w:tcW w:w="3461" w:type="dxa"/>
            <w:shd w:val="clear" w:color="auto" w:fill="auto"/>
            <w:noWrap/>
          </w:tcPr>
          <w:p w14:paraId="7857CE89" w14:textId="77777777" w:rsidR="008D1E4A" w:rsidRPr="00EF5447" w:rsidRDefault="008D1E4A" w:rsidP="00C620E0">
            <w:pPr>
              <w:pStyle w:val="TAC"/>
              <w:rPr>
                <w:rFonts w:eastAsia="Malgun Gothic"/>
                <w:lang w:eastAsia="ko-KR"/>
              </w:rPr>
            </w:pPr>
            <w:r w:rsidRPr="00EF5447">
              <w:rPr>
                <w:rFonts w:eastAsia="Malgun Gothic"/>
                <w:lang w:eastAsia="ko-KR"/>
              </w:rPr>
              <w:t>DC_2A-7A_n66A-n78A</w:t>
            </w:r>
          </w:p>
          <w:p w14:paraId="5B9B5E1F" w14:textId="77777777" w:rsidR="008D1E4A" w:rsidRPr="00EF5447" w:rsidRDefault="008D1E4A" w:rsidP="00C620E0">
            <w:pPr>
              <w:pStyle w:val="TAC"/>
              <w:rPr>
                <w:rFonts w:eastAsia="Malgun Gothic"/>
                <w:lang w:eastAsia="ko-KR"/>
              </w:rPr>
            </w:pPr>
            <w:r w:rsidRPr="00EF5447">
              <w:rPr>
                <w:rFonts w:eastAsia="Malgun Gothic"/>
                <w:lang w:eastAsia="ko-KR"/>
              </w:rPr>
              <w:t>DC_2A-7A-7A_n66A-n78A</w:t>
            </w:r>
          </w:p>
          <w:p w14:paraId="7276AAF1" w14:textId="77777777" w:rsidR="008D1E4A" w:rsidRPr="00EF5447" w:rsidRDefault="008D1E4A" w:rsidP="00C620E0">
            <w:pPr>
              <w:pStyle w:val="TAC"/>
              <w:rPr>
                <w:rFonts w:cs="Arial"/>
                <w:szCs w:val="18"/>
                <w:lang w:eastAsia="zh-CN"/>
              </w:rPr>
            </w:pPr>
            <w:r w:rsidRPr="00EF5447">
              <w:rPr>
                <w:rFonts w:eastAsia="Malgun Gothic"/>
                <w:lang w:eastAsia="ko-KR"/>
              </w:rPr>
              <w:t>DC_2A-7C_n66A-n78A</w:t>
            </w:r>
          </w:p>
        </w:tc>
        <w:tc>
          <w:tcPr>
            <w:tcW w:w="3514" w:type="dxa"/>
          </w:tcPr>
          <w:p w14:paraId="4D88DE07"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16BAA3C3"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112934ED"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74E02DB4" w14:textId="77777777" w:rsidR="008D1E4A" w:rsidRPr="00EF5447" w:rsidRDefault="008D1E4A" w:rsidP="00C620E0">
            <w:pPr>
              <w:pStyle w:val="TAC"/>
              <w:rPr>
                <w:rFonts w:cs="Arial"/>
                <w:szCs w:val="18"/>
                <w:lang w:eastAsia="zh-CN"/>
              </w:rPr>
            </w:pPr>
            <w:r w:rsidRPr="00EF5447">
              <w:t>DC_</w:t>
            </w:r>
            <w:r w:rsidRPr="00EF5447">
              <w:rPr>
                <w:lang w:eastAsia="zh-CN"/>
              </w:rPr>
              <w:t>7</w:t>
            </w:r>
            <w:r w:rsidRPr="00EF5447">
              <w:t>A_n78A</w:t>
            </w:r>
          </w:p>
        </w:tc>
      </w:tr>
      <w:tr w:rsidR="008D1E4A" w:rsidRPr="00EF5447" w14:paraId="65B592B7" w14:textId="77777777" w:rsidTr="00C620E0">
        <w:trPr>
          <w:trHeight w:val="187"/>
          <w:jc w:val="center"/>
        </w:trPr>
        <w:tc>
          <w:tcPr>
            <w:tcW w:w="3461" w:type="dxa"/>
            <w:shd w:val="clear" w:color="auto" w:fill="auto"/>
            <w:noWrap/>
          </w:tcPr>
          <w:p w14:paraId="3E62D3D5" w14:textId="77777777" w:rsidR="008D1E4A" w:rsidRPr="00EF5447" w:rsidRDefault="008D1E4A" w:rsidP="00C620E0">
            <w:pPr>
              <w:pStyle w:val="TAC"/>
              <w:rPr>
                <w:rFonts w:cs="Arial"/>
                <w:lang w:eastAsia="ja-JP"/>
              </w:rPr>
            </w:pPr>
            <w:r w:rsidRPr="00EF5447">
              <w:rPr>
                <w:rFonts w:cs="Arial"/>
                <w:lang w:eastAsia="ja-JP"/>
              </w:rPr>
              <w:lastRenderedPageBreak/>
              <w:t>DC_2A-7A-66A_n78(2A)</w:t>
            </w:r>
          </w:p>
          <w:p w14:paraId="70656E8A" w14:textId="77777777" w:rsidR="008D1E4A" w:rsidRPr="00EF5447" w:rsidRDefault="008D1E4A" w:rsidP="00C620E0">
            <w:pPr>
              <w:pStyle w:val="TAC"/>
              <w:rPr>
                <w:rFonts w:cs="Arial"/>
                <w:szCs w:val="18"/>
                <w:lang w:eastAsia="zh-CN"/>
              </w:rPr>
            </w:pPr>
            <w:r w:rsidRPr="00EF5447">
              <w:rPr>
                <w:rFonts w:cs="Arial"/>
                <w:szCs w:val="18"/>
                <w:lang w:eastAsia="zh-CN"/>
              </w:rPr>
              <w:t>DC_2A-7A-7A-66A_n78A</w:t>
            </w:r>
          </w:p>
          <w:p w14:paraId="7E4E8E01" w14:textId="77777777" w:rsidR="008D1E4A" w:rsidRPr="00EF5447" w:rsidRDefault="008D1E4A" w:rsidP="00C620E0">
            <w:pPr>
              <w:pStyle w:val="TAC"/>
              <w:rPr>
                <w:rFonts w:cs="Arial"/>
                <w:lang w:eastAsia="ja-JP"/>
              </w:rPr>
            </w:pPr>
            <w:r w:rsidRPr="00EF5447">
              <w:rPr>
                <w:rFonts w:cs="Arial"/>
                <w:lang w:eastAsia="ja-JP"/>
              </w:rPr>
              <w:t>DC_2A-7A-7A-66A_n78(2A)</w:t>
            </w:r>
          </w:p>
          <w:p w14:paraId="26AAAF88" w14:textId="77777777" w:rsidR="008D1E4A" w:rsidRPr="00EF5447" w:rsidRDefault="008D1E4A" w:rsidP="00C620E0">
            <w:pPr>
              <w:pStyle w:val="TAC"/>
              <w:rPr>
                <w:rFonts w:cs="Arial"/>
                <w:lang w:eastAsia="ja-JP"/>
              </w:rPr>
            </w:pPr>
            <w:r w:rsidRPr="00EF5447">
              <w:rPr>
                <w:rFonts w:cs="Arial"/>
                <w:lang w:eastAsia="ja-JP"/>
              </w:rPr>
              <w:t>DC_2A-7C-66A_n78(2A)</w:t>
            </w:r>
          </w:p>
          <w:p w14:paraId="7D1CAEEC" w14:textId="77777777" w:rsidR="008D1E4A" w:rsidRPr="00EF5447" w:rsidRDefault="008D1E4A" w:rsidP="00C620E0">
            <w:pPr>
              <w:pStyle w:val="TAC"/>
              <w:rPr>
                <w:rFonts w:cs="Arial"/>
                <w:szCs w:val="18"/>
                <w:lang w:eastAsia="zh-CN"/>
              </w:rPr>
            </w:pPr>
            <w:r w:rsidRPr="00EF5447">
              <w:rPr>
                <w:rFonts w:cs="Arial"/>
                <w:szCs w:val="18"/>
                <w:lang w:eastAsia="zh-CN"/>
              </w:rPr>
              <w:t>DC_2A-7A-66A-66A_n78A</w:t>
            </w:r>
          </w:p>
          <w:p w14:paraId="506F8E9E" w14:textId="77777777" w:rsidR="008D1E4A" w:rsidRPr="00EF5447" w:rsidRDefault="008D1E4A" w:rsidP="00C620E0">
            <w:pPr>
              <w:pStyle w:val="TAC"/>
              <w:rPr>
                <w:rFonts w:cs="Arial"/>
                <w:lang w:eastAsia="ja-JP"/>
              </w:rPr>
            </w:pPr>
            <w:r w:rsidRPr="00EF5447">
              <w:rPr>
                <w:rFonts w:cs="Arial"/>
                <w:lang w:eastAsia="ja-JP"/>
              </w:rPr>
              <w:t>DC_2A-7A-66A-66A_n78(2A)</w:t>
            </w:r>
          </w:p>
          <w:p w14:paraId="62BF190A" w14:textId="77777777" w:rsidR="008D1E4A" w:rsidRPr="00EF5447" w:rsidRDefault="008D1E4A" w:rsidP="00C620E0">
            <w:pPr>
              <w:pStyle w:val="TAC"/>
              <w:rPr>
                <w:rFonts w:cs="Arial"/>
                <w:szCs w:val="18"/>
                <w:lang w:eastAsia="zh-CN"/>
              </w:rPr>
            </w:pPr>
            <w:r w:rsidRPr="00EF5447">
              <w:rPr>
                <w:rFonts w:cs="Arial"/>
                <w:szCs w:val="18"/>
                <w:lang w:eastAsia="zh-CN"/>
              </w:rPr>
              <w:t>DC_2A-7A-7A-66A-66A_n78A</w:t>
            </w:r>
          </w:p>
          <w:p w14:paraId="58308613" w14:textId="77777777" w:rsidR="008D1E4A" w:rsidRPr="00EF5447" w:rsidRDefault="008D1E4A" w:rsidP="00C620E0">
            <w:pPr>
              <w:pStyle w:val="TAC"/>
              <w:rPr>
                <w:rFonts w:cs="Arial"/>
                <w:lang w:eastAsia="ja-JP"/>
              </w:rPr>
            </w:pPr>
            <w:r w:rsidRPr="00EF5447">
              <w:rPr>
                <w:rFonts w:cs="Arial"/>
                <w:lang w:eastAsia="ja-JP"/>
              </w:rPr>
              <w:t>DC_2A-7A-7A-66A-66A_n78(2A)</w:t>
            </w:r>
          </w:p>
          <w:p w14:paraId="589460E4" w14:textId="77777777" w:rsidR="008D1E4A" w:rsidRPr="00EF5447" w:rsidRDefault="008D1E4A" w:rsidP="00C620E0">
            <w:pPr>
              <w:pStyle w:val="TAC"/>
              <w:rPr>
                <w:rFonts w:cs="Arial"/>
                <w:lang w:eastAsia="ja-JP"/>
              </w:rPr>
            </w:pPr>
            <w:r w:rsidRPr="00EF5447">
              <w:rPr>
                <w:rFonts w:cs="Arial"/>
                <w:szCs w:val="18"/>
                <w:lang w:eastAsia="zh-CN"/>
              </w:rPr>
              <w:t>DC_2A-7C-66A-66A_n78A</w:t>
            </w:r>
          </w:p>
          <w:p w14:paraId="4F55EA70" w14:textId="77777777" w:rsidR="008D1E4A" w:rsidRPr="00EF5447" w:rsidRDefault="008D1E4A" w:rsidP="00C620E0">
            <w:pPr>
              <w:pStyle w:val="TAC"/>
              <w:rPr>
                <w:rFonts w:cs="Arial"/>
                <w:szCs w:val="18"/>
                <w:lang w:eastAsia="zh-CN"/>
              </w:rPr>
            </w:pPr>
            <w:r w:rsidRPr="00EF5447">
              <w:rPr>
                <w:rFonts w:cs="Arial"/>
                <w:lang w:eastAsia="ja-JP"/>
              </w:rPr>
              <w:t>DC_2A-7C-66A-66A_n78(2A)</w:t>
            </w:r>
          </w:p>
        </w:tc>
        <w:tc>
          <w:tcPr>
            <w:tcW w:w="3514" w:type="dxa"/>
          </w:tcPr>
          <w:p w14:paraId="2E0F9BD6" w14:textId="77777777" w:rsidR="008D1E4A" w:rsidRPr="00EF5447" w:rsidRDefault="008D1E4A" w:rsidP="00C620E0">
            <w:pPr>
              <w:pStyle w:val="TAC"/>
              <w:rPr>
                <w:rFonts w:cs="Arial"/>
                <w:szCs w:val="18"/>
                <w:lang w:eastAsia="zh-CN"/>
              </w:rPr>
            </w:pPr>
            <w:r w:rsidRPr="00EF5447">
              <w:rPr>
                <w:rFonts w:cs="Arial"/>
                <w:szCs w:val="18"/>
                <w:lang w:eastAsia="zh-CN"/>
              </w:rPr>
              <w:t>DC_2A_n78A</w:t>
            </w:r>
          </w:p>
          <w:p w14:paraId="27DA2FB8" w14:textId="77777777" w:rsidR="008D1E4A" w:rsidRPr="00EF5447" w:rsidRDefault="008D1E4A" w:rsidP="00C620E0">
            <w:pPr>
              <w:pStyle w:val="TAC"/>
              <w:rPr>
                <w:rFonts w:cs="Arial"/>
                <w:szCs w:val="18"/>
                <w:lang w:eastAsia="zh-CN"/>
              </w:rPr>
            </w:pPr>
            <w:r w:rsidRPr="00EF5447">
              <w:rPr>
                <w:rFonts w:cs="Arial"/>
                <w:szCs w:val="18"/>
                <w:lang w:eastAsia="zh-CN"/>
              </w:rPr>
              <w:t>DC_7A_n78A</w:t>
            </w:r>
          </w:p>
          <w:p w14:paraId="78656A8D" w14:textId="77777777" w:rsidR="008D1E4A" w:rsidRPr="00EF5447" w:rsidRDefault="008D1E4A" w:rsidP="00C620E0">
            <w:pPr>
              <w:pStyle w:val="TAC"/>
              <w:rPr>
                <w:rFonts w:cs="Arial"/>
                <w:szCs w:val="18"/>
                <w:lang w:eastAsia="zh-CN"/>
              </w:rPr>
            </w:pPr>
            <w:r w:rsidRPr="00EF5447">
              <w:rPr>
                <w:rFonts w:cs="Arial"/>
                <w:szCs w:val="18"/>
                <w:lang w:eastAsia="zh-CN"/>
              </w:rPr>
              <w:t>DC_66A_n78A</w:t>
            </w:r>
          </w:p>
        </w:tc>
      </w:tr>
      <w:tr w:rsidR="008D1E4A" w:rsidRPr="00EF5447" w14:paraId="54641167" w14:textId="77777777" w:rsidTr="00C620E0">
        <w:trPr>
          <w:trHeight w:val="187"/>
          <w:jc w:val="center"/>
        </w:trPr>
        <w:tc>
          <w:tcPr>
            <w:tcW w:w="3461" w:type="dxa"/>
            <w:shd w:val="clear" w:color="auto" w:fill="auto"/>
            <w:noWrap/>
          </w:tcPr>
          <w:p w14:paraId="01CA5B1D" w14:textId="77777777" w:rsidR="008D1E4A" w:rsidRPr="00EF5447" w:rsidRDefault="008D1E4A" w:rsidP="00C620E0">
            <w:pPr>
              <w:pStyle w:val="TAC"/>
              <w:rPr>
                <w:rFonts w:cs="Arial"/>
                <w:szCs w:val="18"/>
                <w:lang w:eastAsia="zh-CN"/>
              </w:rPr>
            </w:pPr>
            <w:r w:rsidRPr="00EF5447">
              <w:rPr>
                <w:lang w:eastAsia="fi-FI"/>
              </w:rPr>
              <w:t>DC_2A-12A-30A_n2A</w:t>
            </w:r>
          </w:p>
        </w:tc>
        <w:tc>
          <w:tcPr>
            <w:tcW w:w="3514" w:type="dxa"/>
          </w:tcPr>
          <w:p w14:paraId="4B1618D6" w14:textId="77777777" w:rsidR="008D1E4A" w:rsidRPr="00EF5447" w:rsidRDefault="008D1E4A" w:rsidP="00C620E0">
            <w:pPr>
              <w:pStyle w:val="TAC"/>
              <w:rPr>
                <w:lang w:eastAsia="fi-FI"/>
              </w:rPr>
            </w:pPr>
            <w:r w:rsidRPr="00EF5447">
              <w:rPr>
                <w:lang w:eastAsia="fi-FI"/>
              </w:rPr>
              <w:t>DC_12A_n2A</w:t>
            </w:r>
          </w:p>
          <w:p w14:paraId="29C3B784" w14:textId="77777777" w:rsidR="008D1E4A" w:rsidRPr="00EF5447" w:rsidRDefault="008D1E4A" w:rsidP="00C620E0">
            <w:pPr>
              <w:pStyle w:val="TAC"/>
              <w:rPr>
                <w:rFonts w:cs="Arial"/>
                <w:szCs w:val="18"/>
                <w:lang w:eastAsia="zh-CN"/>
              </w:rPr>
            </w:pPr>
            <w:r w:rsidRPr="00EF5447">
              <w:rPr>
                <w:lang w:eastAsia="fi-FI"/>
              </w:rPr>
              <w:t>DC_30A_n2A</w:t>
            </w:r>
          </w:p>
        </w:tc>
      </w:tr>
      <w:tr w:rsidR="008D1E4A" w:rsidRPr="00EF5447" w14:paraId="2371F73C" w14:textId="77777777" w:rsidTr="00C620E0">
        <w:trPr>
          <w:trHeight w:val="187"/>
          <w:jc w:val="center"/>
        </w:trPr>
        <w:tc>
          <w:tcPr>
            <w:tcW w:w="3461" w:type="dxa"/>
            <w:shd w:val="clear" w:color="auto" w:fill="auto"/>
            <w:noWrap/>
          </w:tcPr>
          <w:p w14:paraId="1DFC7D14" w14:textId="77777777" w:rsidR="008D1E4A" w:rsidRPr="00EF5447" w:rsidRDefault="008D1E4A" w:rsidP="00C620E0">
            <w:pPr>
              <w:pStyle w:val="TAC"/>
              <w:rPr>
                <w:rFonts w:eastAsia="MS Mincho" w:cs="Arial"/>
                <w:szCs w:val="18"/>
                <w:lang w:eastAsia="ja-JP"/>
              </w:rPr>
            </w:pPr>
            <w:r w:rsidRPr="00EF5447">
              <w:rPr>
                <w:rFonts w:cs="Arial"/>
                <w:szCs w:val="18"/>
                <w:lang w:eastAsia="ja-JP"/>
              </w:rPr>
              <w:t>DC_2A-12A-48A_n5A</w:t>
            </w:r>
          </w:p>
        </w:tc>
        <w:tc>
          <w:tcPr>
            <w:tcW w:w="3514" w:type="dxa"/>
          </w:tcPr>
          <w:p w14:paraId="7A5727E0" w14:textId="77777777" w:rsidR="008D1E4A" w:rsidRPr="00EF5447" w:rsidRDefault="008D1E4A" w:rsidP="00C620E0">
            <w:pPr>
              <w:pStyle w:val="TAC"/>
              <w:rPr>
                <w:rFonts w:cs="Arial"/>
                <w:szCs w:val="18"/>
                <w:lang w:eastAsia="ja-JP"/>
              </w:rPr>
            </w:pPr>
            <w:r w:rsidRPr="00EF5447">
              <w:rPr>
                <w:rFonts w:cs="Arial"/>
                <w:szCs w:val="18"/>
                <w:lang w:eastAsia="ja-JP"/>
              </w:rPr>
              <w:t>DC_2A_n5A</w:t>
            </w:r>
          </w:p>
          <w:p w14:paraId="7CA1C4BE" w14:textId="77777777" w:rsidR="008D1E4A" w:rsidRPr="00EF5447" w:rsidRDefault="008D1E4A" w:rsidP="00C620E0">
            <w:pPr>
              <w:pStyle w:val="TAC"/>
              <w:rPr>
                <w:rFonts w:cs="Arial"/>
                <w:szCs w:val="18"/>
                <w:lang w:eastAsia="ja-JP"/>
              </w:rPr>
            </w:pPr>
            <w:r w:rsidRPr="00EF5447">
              <w:rPr>
                <w:rFonts w:cs="Arial"/>
                <w:szCs w:val="18"/>
                <w:lang w:eastAsia="ja-JP"/>
              </w:rPr>
              <w:t>DC_12A_n5A</w:t>
            </w:r>
          </w:p>
          <w:p w14:paraId="65059D57" w14:textId="77777777" w:rsidR="008D1E4A" w:rsidRPr="00EF5447" w:rsidRDefault="008D1E4A" w:rsidP="00C620E0">
            <w:pPr>
              <w:pStyle w:val="TAC"/>
              <w:rPr>
                <w:rFonts w:eastAsia="MS Mincho" w:cs="Arial"/>
                <w:szCs w:val="18"/>
                <w:lang w:eastAsia="ja-JP"/>
              </w:rPr>
            </w:pPr>
            <w:r w:rsidRPr="00EF5447">
              <w:rPr>
                <w:rFonts w:cs="Arial"/>
                <w:szCs w:val="18"/>
                <w:lang w:eastAsia="ja-JP"/>
              </w:rPr>
              <w:t>DC_48A_n5A</w:t>
            </w:r>
          </w:p>
        </w:tc>
      </w:tr>
      <w:tr w:rsidR="008D1E4A" w:rsidRPr="00EF5447" w14:paraId="38793512" w14:textId="77777777" w:rsidTr="00C620E0">
        <w:trPr>
          <w:trHeight w:val="187"/>
          <w:jc w:val="center"/>
        </w:trPr>
        <w:tc>
          <w:tcPr>
            <w:tcW w:w="3461" w:type="dxa"/>
            <w:shd w:val="clear" w:color="auto" w:fill="auto"/>
            <w:noWrap/>
          </w:tcPr>
          <w:p w14:paraId="66269076" w14:textId="77777777" w:rsidR="008D1E4A" w:rsidRPr="00EF5447" w:rsidRDefault="008D1E4A" w:rsidP="00C620E0">
            <w:pPr>
              <w:pStyle w:val="TAC"/>
              <w:rPr>
                <w:rFonts w:eastAsia="MS Mincho" w:cs="Arial"/>
                <w:szCs w:val="18"/>
                <w:lang w:eastAsia="ja-JP"/>
              </w:rPr>
            </w:pPr>
            <w:r w:rsidRPr="00EF5447">
              <w:rPr>
                <w:rFonts w:cs="Arial"/>
                <w:lang w:eastAsia="ja-JP"/>
              </w:rPr>
              <w:t>DC_2A-12A-66A_n5A</w:t>
            </w:r>
          </w:p>
        </w:tc>
        <w:tc>
          <w:tcPr>
            <w:tcW w:w="3514" w:type="dxa"/>
          </w:tcPr>
          <w:p w14:paraId="7080ECA2" w14:textId="77777777" w:rsidR="008D1E4A" w:rsidRPr="00EF5447" w:rsidRDefault="008D1E4A" w:rsidP="00C620E0">
            <w:pPr>
              <w:pStyle w:val="TAC"/>
              <w:rPr>
                <w:rFonts w:cs="Arial"/>
                <w:lang w:eastAsia="ja-JP"/>
              </w:rPr>
            </w:pPr>
            <w:r w:rsidRPr="00EF5447">
              <w:rPr>
                <w:rFonts w:cs="Arial"/>
                <w:lang w:eastAsia="ja-JP"/>
              </w:rPr>
              <w:t>DC_2A_n5A</w:t>
            </w:r>
          </w:p>
          <w:p w14:paraId="1D030707" w14:textId="77777777" w:rsidR="008D1E4A" w:rsidRPr="00EF5447" w:rsidRDefault="008D1E4A" w:rsidP="00C620E0">
            <w:pPr>
              <w:pStyle w:val="TAC"/>
              <w:rPr>
                <w:rFonts w:cs="Arial"/>
                <w:lang w:eastAsia="ja-JP"/>
              </w:rPr>
            </w:pPr>
            <w:r w:rsidRPr="00EF5447">
              <w:rPr>
                <w:rFonts w:cs="Arial"/>
                <w:lang w:eastAsia="ja-JP"/>
              </w:rPr>
              <w:t>DC_12A_n5A</w:t>
            </w:r>
          </w:p>
          <w:p w14:paraId="18315AE8" w14:textId="77777777" w:rsidR="008D1E4A" w:rsidRPr="00EF5447" w:rsidRDefault="008D1E4A" w:rsidP="00C620E0">
            <w:pPr>
              <w:pStyle w:val="TAC"/>
              <w:rPr>
                <w:rFonts w:eastAsia="MS Mincho" w:cs="Arial"/>
                <w:szCs w:val="18"/>
                <w:lang w:eastAsia="ja-JP"/>
              </w:rPr>
            </w:pPr>
            <w:r w:rsidRPr="00EF5447">
              <w:rPr>
                <w:rFonts w:cs="Arial"/>
                <w:lang w:eastAsia="ja-JP"/>
              </w:rPr>
              <w:t>DC_66A_n5A</w:t>
            </w:r>
          </w:p>
        </w:tc>
      </w:tr>
      <w:tr w:rsidR="008D1E4A" w:rsidRPr="00EF5447" w14:paraId="049D1385" w14:textId="77777777" w:rsidTr="00C620E0">
        <w:trPr>
          <w:trHeight w:val="187"/>
          <w:jc w:val="center"/>
        </w:trPr>
        <w:tc>
          <w:tcPr>
            <w:tcW w:w="3461" w:type="dxa"/>
            <w:shd w:val="clear" w:color="auto" w:fill="auto"/>
            <w:noWrap/>
          </w:tcPr>
          <w:p w14:paraId="1CF5D59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DC_2A-12A-30A_n66A</w:t>
            </w:r>
          </w:p>
          <w:p w14:paraId="1E1105B0" w14:textId="77777777" w:rsidR="008D1E4A" w:rsidRPr="00EF5447" w:rsidRDefault="008D1E4A" w:rsidP="00C620E0">
            <w:pPr>
              <w:pStyle w:val="TAC"/>
            </w:pPr>
            <w:r w:rsidRPr="00EF5447">
              <w:rPr>
                <w:rFonts w:eastAsia="MS Mincho" w:cs="Arial"/>
                <w:szCs w:val="18"/>
                <w:lang w:eastAsia="ja-JP"/>
              </w:rPr>
              <w:t>DC_2A-2A-12A-30A_n66A</w:t>
            </w:r>
          </w:p>
        </w:tc>
        <w:tc>
          <w:tcPr>
            <w:tcW w:w="3514" w:type="dxa"/>
          </w:tcPr>
          <w:p w14:paraId="0E13EB0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DC_2A_n66A</w:t>
            </w:r>
          </w:p>
          <w:p w14:paraId="2D2B7CC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DC_12A_n66A</w:t>
            </w:r>
          </w:p>
          <w:p w14:paraId="785F8C7A" w14:textId="77777777" w:rsidR="008D1E4A" w:rsidRPr="00EF5447" w:rsidRDefault="008D1E4A" w:rsidP="00C620E0">
            <w:pPr>
              <w:pStyle w:val="TAC"/>
            </w:pPr>
            <w:r w:rsidRPr="00EF5447">
              <w:rPr>
                <w:rFonts w:eastAsia="MS Mincho" w:cs="Arial"/>
                <w:szCs w:val="18"/>
                <w:lang w:eastAsia="ja-JP"/>
              </w:rPr>
              <w:t>DC_30A_n66A</w:t>
            </w:r>
          </w:p>
        </w:tc>
      </w:tr>
      <w:tr w:rsidR="008D1E4A" w:rsidRPr="00EF5447" w14:paraId="21721156" w14:textId="77777777" w:rsidTr="00C620E0">
        <w:trPr>
          <w:trHeight w:val="187"/>
          <w:jc w:val="center"/>
        </w:trPr>
        <w:tc>
          <w:tcPr>
            <w:tcW w:w="3461" w:type="dxa"/>
            <w:shd w:val="clear" w:color="auto" w:fill="auto"/>
            <w:noWrap/>
          </w:tcPr>
          <w:p w14:paraId="190277B6" w14:textId="77777777" w:rsidR="008D1E4A" w:rsidRPr="00EF5447" w:rsidRDefault="008D1E4A" w:rsidP="00C620E0">
            <w:pPr>
              <w:pStyle w:val="TAC"/>
              <w:rPr>
                <w:rFonts w:eastAsia="MS Mincho" w:cs="Arial"/>
                <w:szCs w:val="18"/>
                <w:lang w:eastAsia="ja-JP"/>
              </w:rPr>
            </w:pPr>
            <w:r w:rsidRPr="00EF5447">
              <w:rPr>
                <w:lang w:eastAsia="fi-FI"/>
              </w:rPr>
              <w:t>DC_2A-12A-66A_n2A</w:t>
            </w:r>
          </w:p>
        </w:tc>
        <w:tc>
          <w:tcPr>
            <w:tcW w:w="3514" w:type="dxa"/>
          </w:tcPr>
          <w:p w14:paraId="0EB742E8" w14:textId="77777777" w:rsidR="008D1E4A" w:rsidRPr="00EF5447" w:rsidRDefault="008D1E4A" w:rsidP="00C620E0">
            <w:pPr>
              <w:pStyle w:val="TAC"/>
              <w:rPr>
                <w:lang w:eastAsia="fi-FI"/>
              </w:rPr>
            </w:pPr>
            <w:r w:rsidRPr="00EF5447">
              <w:rPr>
                <w:lang w:eastAsia="fi-FI"/>
              </w:rPr>
              <w:t>DC_12A_n2A</w:t>
            </w:r>
          </w:p>
          <w:p w14:paraId="278E8431" w14:textId="77777777" w:rsidR="008D1E4A" w:rsidRPr="00EF5447" w:rsidRDefault="008D1E4A" w:rsidP="00C620E0">
            <w:pPr>
              <w:pStyle w:val="TAC"/>
              <w:rPr>
                <w:rFonts w:eastAsia="MS Mincho" w:cs="Arial"/>
                <w:szCs w:val="18"/>
                <w:lang w:eastAsia="ja-JP"/>
              </w:rPr>
            </w:pPr>
            <w:r w:rsidRPr="00EF5447">
              <w:rPr>
                <w:lang w:eastAsia="fi-FI"/>
              </w:rPr>
              <w:t>DC_66A_n2A</w:t>
            </w:r>
          </w:p>
        </w:tc>
      </w:tr>
      <w:tr w:rsidR="008D1E4A" w:rsidRPr="00EF5447" w14:paraId="3DE608AA" w14:textId="77777777" w:rsidTr="00C620E0">
        <w:trPr>
          <w:trHeight w:val="187"/>
          <w:jc w:val="center"/>
        </w:trPr>
        <w:tc>
          <w:tcPr>
            <w:tcW w:w="3461" w:type="dxa"/>
            <w:shd w:val="clear" w:color="auto" w:fill="auto"/>
            <w:noWrap/>
          </w:tcPr>
          <w:p w14:paraId="300FD94C" w14:textId="77777777" w:rsidR="008D1E4A" w:rsidRPr="00EF5447" w:rsidRDefault="008D1E4A" w:rsidP="00C620E0">
            <w:pPr>
              <w:pStyle w:val="TAC"/>
              <w:rPr>
                <w:rFonts w:eastAsia="MS Mincho" w:cs="Arial"/>
                <w:szCs w:val="18"/>
                <w:lang w:eastAsia="ja-JP"/>
              </w:rPr>
            </w:pPr>
            <w:r w:rsidRPr="00EF5447">
              <w:rPr>
                <w:lang w:eastAsia="fi-FI"/>
              </w:rPr>
              <w:t>DC_2A-12A-66A-66A_n2A</w:t>
            </w:r>
          </w:p>
        </w:tc>
        <w:tc>
          <w:tcPr>
            <w:tcW w:w="3514" w:type="dxa"/>
          </w:tcPr>
          <w:p w14:paraId="6B101644" w14:textId="77777777" w:rsidR="008D1E4A" w:rsidRPr="00EF5447" w:rsidRDefault="008D1E4A" w:rsidP="00C620E0">
            <w:pPr>
              <w:pStyle w:val="TAC"/>
              <w:rPr>
                <w:lang w:eastAsia="fi-FI"/>
              </w:rPr>
            </w:pPr>
            <w:r w:rsidRPr="00EF5447">
              <w:rPr>
                <w:lang w:eastAsia="fi-FI"/>
              </w:rPr>
              <w:t>DC_12A_n2A</w:t>
            </w:r>
          </w:p>
          <w:p w14:paraId="633330DA" w14:textId="77777777" w:rsidR="008D1E4A" w:rsidRPr="00EF5447" w:rsidRDefault="008D1E4A" w:rsidP="00C620E0">
            <w:pPr>
              <w:pStyle w:val="TAC"/>
              <w:rPr>
                <w:rFonts w:eastAsia="MS Mincho" w:cs="Arial"/>
                <w:szCs w:val="18"/>
                <w:lang w:eastAsia="ja-JP"/>
              </w:rPr>
            </w:pPr>
            <w:r w:rsidRPr="00EF5447">
              <w:rPr>
                <w:lang w:eastAsia="fi-FI"/>
              </w:rPr>
              <w:t>DC_66A_n2A</w:t>
            </w:r>
          </w:p>
        </w:tc>
      </w:tr>
      <w:tr w:rsidR="008D1E4A" w:rsidRPr="00EF5447" w14:paraId="78F8E3E5" w14:textId="77777777" w:rsidTr="00C620E0">
        <w:trPr>
          <w:trHeight w:val="187"/>
          <w:jc w:val="center"/>
        </w:trPr>
        <w:tc>
          <w:tcPr>
            <w:tcW w:w="3461" w:type="dxa"/>
            <w:shd w:val="clear" w:color="auto" w:fill="auto"/>
            <w:noWrap/>
          </w:tcPr>
          <w:p w14:paraId="3CE74A0F" w14:textId="77777777" w:rsidR="008D1E4A" w:rsidRPr="00EF5447" w:rsidRDefault="008D1E4A" w:rsidP="00C620E0">
            <w:pPr>
              <w:pStyle w:val="TAC"/>
              <w:rPr>
                <w:rFonts w:eastAsia="MS Mincho" w:cs="Arial"/>
                <w:szCs w:val="18"/>
                <w:lang w:eastAsia="ja-JP"/>
              </w:rPr>
            </w:pPr>
            <w:r w:rsidRPr="00EF5447">
              <w:rPr>
                <w:lang w:eastAsia="ja-JP"/>
              </w:rPr>
              <w:t>DC_</w:t>
            </w:r>
            <w:r w:rsidRPr="00EF5447">
              <w:t>2A-12A-66A_n66A</w:t>
            </w:r>
          </w:p>
        </w:tc>
        <w:tc>
          <w:tcPr>
            <w:tcW w:w="3514" w:type="dxa"/>
          </w:tcPr>
          <w:p w14:paraId="1010F54C" w14:textId="77777777" w:rsidR="008D1E4A" w:rsidRPr="00EF5447" w:rsidRDefault="008D1E4A" w:rsidP="00C620E0">
            <w:pPr>
              <w:pStyle w:val="TAC"/>
              <w:rPr>
                <w:lang w:eastAsia="zh-TW"/>
              </w:rPr>
            </w:pPr>
            <w:r w:rsidRPr="00EF5447">
              <w:rPr>
                <w:lang w:eastAsia="zh-TW"/>
              </w:rPr>
              <w:t>DC_2A_n66A</w:t>
            </w:r>
          </w:p>
          <w:p w14:paraId="759F21E6" w14:textId="77777777" w:rsidR="008D1E4A" w:rsidRPr="00EF5447" w:rsidRDefault="008D1E4A" w:rsidP="00C620E0">
            <w:pPr>
              <w:pStyle w:val="TAC"/>
              <w:rPr>
                <w:lang w:eastAsia="zh-TW"/>
              </w:rPr>
            </w:pPr>
            <w:r w:rsidRPr="00EF5447">
              <w:rPr>
                <w:lang w:eastAsia="zh-TW"/>
              </w:rPr>
              <w:t>DC_12A_n66A</w:t>
            </w:r>
          </w:p>
          <w:p w14:paraId="74E464B8" w14:textId="77777777" w:rsidR="008D1E4A" w:rsidRPr="00EF5447" w:rsidRDefault="008D1E4A" w:rsidP="00C620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D1E4A" w:rsidRPr="00EF5447" w14:paraId="530B4281" w14:textId="77777777" w:rsidTr="00C620E0">
        <w:trPr>
          <w:trHeight w:val="187"/>
          <w:jc w:val="center"/>
        </w:trPr>
        <w:tc>
          <w:tcPr>
            <w:tcW w:w="3461" w:type="dxa"/>
            <w:shd w:val="clear" w:color="auto" w:fill="auto"/>
            <w:noWrap/>
          </w:tcPr>
          <w:p w14:paraId="7F4BCE89" w14:textId="77777777" w:rsidR="008D1E4A" w:rsidRPr="00EF5447" w:rsidRDefault="008D1E4A" w:rsidP="00C620E0">
            <w:pPr>
              <w:pStyle w:val="TAC"/>
              <w:rPr>
                <w:rFonts w:eastAsia="MS Mincho" w:cs="Arial"/>
                <w:szCs w:val="18"/>
                <w:lang w:eastAsia="ja-JP"/>
              </w:rPr>
            </w:pPr>
            <w:r w:rsidRPr="00EF5447">
              <w:rPr>
                <w:lang w:eastAsia="ja-JP"/>
              </w:rPr>
              <w:t>DC_</w:t>
            </w:r>
            <w:r w:rsidRPr="00EF5447">
              <w:t>2A-2A-12A-66A_n66A</w:t>
            </w:r>
          </w:p>
        </w:tc>
        <w:tc>
          <w:tcPr>
            <w:tcW w:w="3514" w:type="dxa"/>
          </w:tcPr>
          <w:p w14:paraId="1A3F51D6" w14:textId="77777777" w:rsidR="008D1E4A" w:rsidRPr="00EF5447" w:rsidRDefault="008D1E4A" w:rsidP="00C620E0">
            <w:pPr>
              <w:pStyle w:val="TAC"/>
              <w:rPr>
                <w:lang w:eastAsia="zh-TW"/>
              </w:rPr>
            </w:pPr>
            <w:r w:rsidRPr="00EF5447">
              <w:rPr>
                <w:lang w:eastAsia="zh-TW"/>
              </w:rPr>
              <w:t>DC_2A_n66A</w:t>
            </w:r>
          </w:p>
          <w:p w14:paraId="0A334028" w14:textId="77777777" w:rsidR="008D1E4A" w:rsidRPr="00EF5447" w:rsidRDefault="008D1E4A" w:rsidP="00C620E0">
            <w:pPr>
              <w:pStyle w:val="TAC"/>
              <w:rPr>
                <w:lang w:eastAsia="zh-TW"/>
              </w:rPr>
            </w:pPr>
            <w:r w:rsidRPr="00EF5447">
              <w:rPr>
                <w:lang w:eastAsia="zh-TW"/>
              </w:rPr>
              <w:t>DC_12A_n66A</w:t>
            </w:r>
          </w:p>
          <w:p w14:paraId="6B3107F5" w14:textId="77777777" w:rsidR="008D1E4A" w:rsidRPr="00EF5447" w:rsidRDefault="008D1E4A" w:rsidP="00C620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D1E4A" w:rsidRPr="00EF5447" w14:paraId="4A45997D" w14:textId="77777777" w:rsidTr="00C620E0">
        <w:trPr>
          <w:trHeight w:val="187"/>
          <w:jc w:val="center"/>
        </w:trPr>
        <w:tc>
          <w:tcPr>
            <w:tcW w:w="3461" w:type="dxa"/>
            <w:shd w:val="clear" w:color="auto" w:fill="auto"/>
            <w:noWrap/>
          </w:tcPr>
          <w:p w14:paraId="72033C7B" w14:textId="77777777" w:rsidR="008D1E4A" w:rsidRPr="00EF5447" w:rsidRDefault="008D1E4A" w:rsidP="00C620E0">
            <w:pPr>
              <w:pStyle w:val="TAC"/>
              <w:rPr>
                <w:lang w:eastAsia="ja-JP"/>
              </w:rPr>
            </w:pPr>
            <w:r w:rsidRPr="00EF5447">
              <w:rPr>
                <w:lang w:eastAsia="fi-FI"/>
              </w:rPr>
              <w:t>DC_2A-13A-66A_n2A</w:t>
            </w:r>
          </w:p>
        </w:tc>
        <w:tc>
          <w:tcPr>
            <w:tcW w:w="3514" w:type="dxa"/>
          </w:tcPr>
          <w:p w14:paraId="013430ED" w14:textId="77777777" w:rsidR="008D1E4A" w:rsidRPr="00EF5447" w:rsidRDefault="008D1E4A" w:rsidP="00C620E0">
            <w:pPr>
              <w:pStyle w:val="TAC"/>
              <w:rPr>
                <w:lang w:eastAsia="zh-TW"/>
              </w:rPr>
            </w:pPr>
            <w:r w:rsidRPr="00EF5447">
              <w:rPr>
                <w:lang w:eastAsia="fi-FI"/>
              </w:rPr>
              <w:t>DC_13A_n2A</w:t>
            </w:r>
          </w:p>
        </w:tc>
      </w:tr>
      <w:tr w:rsidR="008D1E4A" w:rsidRPr="00EF5447" w14:paraId="4C4A3FB7" w14:textId="77777777" w:rsidTr="00C620E0">
        <w:trPr>
          <w:trHeight w:val="187"/>
          <w:jc w:val="center"/>
        </w:trPr>
        <w:tc>
          <w:tcPr>
            <w:tcW w:w="3461" w:type="dxa"/>
            <w:shd w:val="clear" w:color="auto" w:fill="auto"/>
            <w:noWrap/>
          </w:tcPr>
          <w:p w14:paraId="6B1E1C63" w14:textId="77777777" w:rsidR="008D1E4A" w:rsidRPr="00EF5447" w:rsidRDefault="008D1E4A" w:rsidP="00C620E0">
            <w:pPr>
              <w:pStyle w:val="TAC"/>
              <w:rPr>
                <w:lang w:eastAsia="ja-JP"/>
              </w:rPr>
            </w:pPr>
            <w:r w:rsidRPr="00EF5447">
              <w:rPr>
                <w:lang w:eastAsia="fi-FI"/>
              </w:rPr>
              <w:t>DC_2A-13A-66A-66A_n2A</w:t>
            </w:r>
          </w:p>
        </w:tc>
        <w:tc>
          <w:tcPr>
            <w:tcW w:w="3514" w:type="dxa"/>
          </w:tcPr>
          <w:p w14:paraId="7D33EE4F" w14:textId="77777777" w:rsidR="008D1E4A" w:rsidRPr="00EF5447" w:rsidRDefault="008D1E4A" w:rsidP="00C620E0">
            <w:pPr>
              <w:pStyle w:val="TAC"/>
              <w:rPr>
                <w:lang w:eastAsia="zh-TW"/>
              </w:rPr>
            </w:pPr>
            <w:r w:rsidRPr="00EF5447">
              <w:rPr>
                <w:lang w:eastAsia="fi-FI"/>
              </w:rPr>
              <w:t>DC_13A_n2A</w:t>
            </w:r>
          </w:p>
        </w:tc>
      </w:tr>
      <w:tr w:rsidR="008D1E4A" w:rsidRPr="00EF5447" w14:paraId="5C9482EA" w14:textId="77777777" w:rsidTr="00C620E0">
        <w:trPr>
          <w:trHeight w:val="187"/>
          <w:jc w:val="center"/>
        </w:trPr>
        <w:tc>
          <w:tcPr>
            <w:tcW w:w="3461" w:type="dxa"/>
            <w:shd w:val="clear" w:color="auto" w:fill="auto"/>
            <w:noWrap/>
          </w:tcPr>
          <w:p w14:paraId="577B226D" w14:textId="77777777" w:rsidR="008D1E4A" w:rsidRPr="00EF5447" w:rsidRDefault="008D1E4A" w:rsidP="00C620E0">
            <w:pPr>
              <w:pStyle w:val="TAC"/>
              <w:rPr>
                <w:lang w:eastAsia="fi-FI"/>
              </w:rPr>
            </w:pPr>
            <w:r w:rsidRPr="00EF5447">
              <w:rPr>
                <w:lang w:eastAsia="fi-FI"/>
              </w:rPr>
              <w:t>DC_2A-13A-66A_n5A</w:t>
            </w:r>
          </w:p>
          <w:p w14:paraId="29E48C5C" w14:textId="77777777" w:rsidR="008D1E4A" w:rsidRPr="00EF5447" w:rsidRDefault="008D1E4A" w:rsidP="00C620E0">
            <w:pPr>
              <w:pStyle w:val="TAC"/>
              <w:rPr>
                <w:lang w:eastAsia="ja-JP"/>
              </w:rPr>
            </w:pPr>
            <w:r w:rsidRPr="00EF5447">
              <w:rPr>
                <w:lang w:eastAsia="ja-JP"/>
              </w:rPr>
              <w:t>DC_2A-2A-13A-66A_n5A</w:t>
            </w:r>
          </w:p>
          <w:p w14:paraId="3FE97A51" w14:textId="77777777" w:rsidR="008D1E4A" w:rsidRPr="00EF5447" w:rsidRDefault="008D1E4A" w:rsidP="00C620E0">
            <w:pPr>
              <w:pStyle w:val="TAC"/>
              <w:rPr>
                <w:lang w:eastAsia="ja-JP"/>
              </w:rPr>
            </w:pPr>
            <w:r w:rsidRPr="00EF5447">
              <w:rPr>
                <w:lang w:eastAsia="ja-JP"/>
              </w:rPr>
              <w:t>DC_2A-13A-66A-66A_n5A</w:t>
            </w:r>
          </w:p>
          <w:p w14:paraId="7B06478B" w14:textId="77777777" w:rsidR="008D1E4A" w:rsidRPr="00EF5447" w:rsidRDefault="008D1E4A" w:rsidP="00C620E0">
            <w:pPr>
              <w:pStyle w:val="TAC"/>
              <w:rPr>
                <w:lang w:eastAsia="ja-JP"/>
              </w:rPr>
            </w:pPr>
            <w:r w:rsidRPr="00EF5447">
              <w:rPr>
                <w:lang w:eastAsia="ja-JP"/>
              </w:rPr>
              <w:t>DC_2A-2A-13A-66A-66A_n5A</w:t>
            </w:r>
          </w:p>
        </w:tc>
        <w:tc>
          <w:tcPr>
            <w:tcW w:w="3514" w:type="dxa"/>
          </w:tcPr>
          <w:p w14:paraId="3AF3A2B2" w14:textId="77777777" w:rsidR="008D1E4A" w:rsidRPr="00EF5447" w:rsidRDefault="008D1E4A" w:rsidP="00C620E0">
            <w:pPr>
              <w:pStyle w:val="TAC"/>
              <w:rPr>
                <w:lang w:eastAsia="fi-FI"/>
              </w:rPr>
            </w:pPr>
            <w:r w:rsidRPr="00EF5447">
              <w:rPr>
                <w:lang w:eastAsia="fi-FI"/>
              </w:rPr>
              <w:t>DC_2A_n5A</w:t>
            </w:r>
          </w:p>
          <w:p w14:paraId="2FB5629A" w14:textId="77777777" w:rsidR="008D1E4A" w:rsidRPr="00EF5447" w:rsidRDefault="008D1E4A" w:rsidP="00C620E0">
            <w:pPr>
              <w:pStyle w:val="TAC"/>
              <w:rPr>
                <w:lang w:eastAsia="zh-TW"/>
              </w:rPr>
            </w:pPr>
            <w:r w:rsidRPr="00EF5447">
              <w:rPr>
                <w:lang w:eastAsia="fi-FI"/>
              </w:rPr>
              <w:t>DC_66A_n5A</w:t>
            </w:r>
          </w:p>
        </w:tc>
      </w:tr>
      <w:tr w:rsidR="008D1E4A" w:rsidRPr="00EF5447" w14:paraId="4A163AE0" w14:textId="77777777" w:rsidTr="00C620E0">
        <w:trPr>
          <w:trHeight w:val="187"/>
          <w:jc w:val="center"/>
        </w:trPr>
        <w:tc>
          <w:tcPr>
            <w:tcW w:w="3461" w:type="dxa"/>
            <w:shd w:val="clear" w:color="auto" w:fill="auto"/>
            <w:noWrap/>
          </w:tcPr>
          <w:p w14:paraId="486F2419" w14:textId="77777777" w:rsidR="008D1E4A" w:rsidRPr="00EF5447" w:rsidRDefault="008D1E4A" w:rsidP="00C620E0">
            <w:pPr>
              <w:pStyle w:val="TAC"/>
              <w:rPr>
                <w:lang w:eastAsia="fi-FI"/>
              </w:rPr>
            </w:pPr>
            <w:r w:rsidRPr="00EF5447">
              <w:rPr>
                <w:lang w:eastAsia="fi-FI"/>
              </w:rPr>
              <w:t>DC_2A-13A-66A_n48A</w:t>
            </w:r>
          </w:p>
          <w:p w14:paraId="6AC8ABCB" w14:textId="77777777" w:rsidR="008D1E4A" w:rsidRPr="00EF5447" w:rsidRDefault="008D1E4A" w:rsidP="00C620E0">
            <w:pPr>
              <w:pStyle w:val="TAC"/>
              <w:rPr>
                <w:lang w:eastAsia="ja-JP"/>
              </w:rPr>
            </w:pPr>
            <w:r w:rsidRPr="00EF5447">
              <w:rPr>
                <w:lang w:eastAsia="fi-FI"/>
              </w:rPr>
              <w:t>DC_2A-13A-66A_n48B</w:t>
            </w:r>
          </w:p>
        </w:tc>
        <w:tc>
          <w:tcPr>
            <w:tcW w:w="3514" w:type="dxa"/>
          </w:tcPr>
          <w:p w14:paraId="2F738D59" w14:textId="77777777" w:rsidR="008D1E4A" w:rsidRPr="00EF5447" w:rsidRDefault="008D1E4A" w:rsidP="00C620E0">
            <w:pPr>
              <w:pStyle w:val="TAC"/>
              <w:rPr>
                <w:lang w:eastAsia="fi-FI"/>
              </w:rPr>
            </w:pPr>
            <w:r w:rsidRPr="00EF5447">
              <w:rPr>
                <w:lang w:eastAsia="fi-FI"/>
              </w:rPr>
              <w:t>DC_2A_n48A</w:t>
            </w:r>
          </w:p>
          <w:p w14:paraId="7F0259E2" w14:textId="77777777" w:rsidR="008D1E4A" w:rsidRPr="00EF5447" w:rsidRDefault="008D1E4A" w:rsidP="00C620E0">
            <w:pPr>
              <w:pStyle w:val="TAC"/>
              <w:rPr>
                <w:lang w:eastAsia="fi-FI"/>
              </w:rPr>
            </w:pPr>
            <w:r w:rsidRPr="00EF5447">
              <w:rPr>
                <w:lang w:eastAsia="fi-FI"/>
              </w:rPr>
              <w:t>DC_13A_n48A</w:t>
            </w:r>
          </w:p>
          <w:p w14:paraId="183F290B" w14:textId="77777777" w:rsidR="008D1E4A" w:rsidRPr="00EF5447" w:rsidRDefault="008D1E4A" w:rsidP="00C620E0">
            <w:pPr>
              <w:pStyle w:val="TAC"/>
              <w:rPr>
                <w:lang w:eastAsia="zh-TW"/>
              </w:rPr>
            </w:pPr>
            <w:r w:rsidRPr="00EF5447">
              <w:rPr>
                <w:lang w:eastAsia="fi-FI"/>
              </w:rPr>
              <w:t>DC_66A_n48A</w:t>
            </w:r>
          </w:p>
        </w:tc>
      </w:tr>
      <w:tr w:rsidR="008D1E4A" w:rsidRPr="00EF5447" w14:paraId="47BA6AA6" w14:textId="77777777" w:rsidTr="00C620E0">
        <w:trPr>
          <w:trHeight w:val="187"/>
          <w:jc w:val="center"/>
        </w:trPr>
        <w:tc>
          <w:tcPr>
            <w:tcW w:w="3461" w:type="dxa"/>
            <w:shd w:val="clear" w:color="auto" w:fill="auto"/>
            <w:noWrap/>
          </w:tcPr>
          <w:p w14:paraId="51DD7FD6" w14:textId="77777777" w:rsidR="008D1E4A" w:rsidRPr="00EF5447" w:rsidRDefault="008D1E4A" w:rsidP="00C620E0">
            <w:pPr>
              <w:pStyle w:val="TAC"/>
              <w:rPr>
                <w:lang w:eastAsia="fi-FI"/>
              </w:rPr>
            </w:pPr>
            <w:r w:rsidRPr="00EF5447">
              <w:rPr>
                <w:lang w:eastAsia="fi-FI"/>
              </w:rPr>
              <w:lastRenderedPageBreak/>
              <w:t>DC_2A-13A-66A-66A_n48A</w:t>
            </w:r>
          </w:p>
          <w:p w14:paraId="397E1420" w14:textId="77777777" w:rsidR="008D1E4A" w:rsidRPr="00EF5447" w:rsidRDefault="008D1E4A" w:rsidP="00C620E0">
            <w:pPr>
              <w:pStyle w:val="TAC"/>
              <w:rPr>
                <w:lang w:eastAsia="ja-JP"/>
              </w:rPr>
            </w:pPr>
            <w:r w:rsidRPr="00EF5447">
              <w:rPr>
                <w:lang w:eastAsia="fi-FI"/>
              </w:rPr>
              <w:t>DC_2A-13A-66A-66A_n48B</w:t>
            </w:r>
          </w:p>
        </w:tc>
        <w:tc>
          <w:tcPr>
            <w:tcW w:w="3514" w:type="dxa"/>
          </w:tcPr>
          <w:p w14:paraId="34D6F23B" w14:textId="77777777" w:rsidR="008D1E4A" w:rsidRPr="00EF5447" w:rsidRDefault="008D1E4A" w:rsidP="00C620E0">
            <w:pPr>
              <w:pStyle w:val="TAC"/>
              <w:rPr>
                <w:lang w:eastAsia="fi-FI"/>
              </w:rPr>
            </w:pPr>
            <w:r w:rsidRPr="00EF5447">
              <w:rPr>
                <w:lang w:eastAsia="fi-FI"/>
              </w:rPr>
              <w:t>DC_2A_n48A</w:t>
            </w:r>
          </w:p>
          <w:p w14:paraId="35179CC6" w14:textId="77777777" w:rsidR="008D1E4A" w:rsidRPr="00EF5447" w:rsidRDefault="008D1E4A" w:rsidP="00C620E0">
            <w:pPr>
              <w:pStyle w:val="TAC"/>
              <w:rPr>
                <w:lang w:eastAsia="fi-FI"/>
              </w:rPr>
            </w:pPr>
            <w:r w:rsidRPr="00EF5447">
              <w:rPr>
                <w:lang w:eastAsia="fi-FI"/>
              </w:rPr>
              <w:t>DC_13A_n48A</w:t>
            </w:r>
          </w:p>
          <w:p w14:paraId="65E61B83" w14:textId="77777777" w:rsidR="008D1E4A" w:rsidRPr="00EF5447" w:rsidRDefault="008D1E4A" w:rsidP="00C620E0">
            <w:pPr>
              <w:pStyle w:val="TAC"/>
              <w:rPr>
                <w:lang w:eastAsia="zh-TW"/>
              </w:rPr>
            </w:pPr>
            <w:r w:rsidRPr="00EF5447">
              <w:rPr>
                <w:lang w:eastAsia="fi-FI"/>
              </w:rPr>
              <w:t>DC_66A_n48A</w:t>
            </w:r>
          </w:p>
        </w:tc>
      </w:tr>
      <w:tr w:rsidR="008D1E4A" w:rsidRPr="00EF5447" w14:paraId="574860AB" w14:textId="77777777" w:rsidTr="00C620E0">
        <w:trPr>
          <w:trHeight w:val="187"/>
          <w:jc w:val="center"/>
        </w:trPr>
        <w:tc>
          <w:tcPr>
            <w:tcW w:w="3461" w:type="dxa"/>
            <w:shd w:val="clear" w:color="auto" w:fill="auto"/>
            <w:noWrap/>
          </w:tcPr>
          <w:p w14:paraId="559A3806" w14:textId="77777777" w:rsidR="008D1E4A" w:rsidRPr="00EF5447" w:rsidRDefault="008D1E4A" w:rsidP="00C620E0">
            <w:pPr>
              <w:pStyle w:val="TAC"/>
              <w:rPr>
                <w:lang w:eastAsia="fi-FI"/>
              </w:rPr>
            </w:pPr>
            <w:r w:rsidRPr="00EF5447">
              <w:rPr>
                <w:lang w:eastAsia="fi-FI"/>
              </w:rPr>
              <w:t>DC_2A-13A-66A_n66A</w:t>
            </w:r>
          </w:p>
          <w:p w14:paraId="1864103B" w14:textId="77777777" w:rsidR="008D1E4A" w:rsidRPr="00EF5447" w:rsidRDefault="008D1E4A" w:rsidP="00C620E0">
            <w:pPr>
              <w:pStyle w:val="TAC"/>
              <w:rPr>
                <w:lang w:eastAsia="fi-FI"/>
              </w:rPr>
            </w:pPr>
            <w:r w:rsidRPr="00EF5447">
              <w:rPr>
                <w:lang w:eastAsia="fi-FI"/>
              </w:rPr>
              <w:t>DC_2A-2A-13A-66A_n66A</w:t>
            </w:r>
          </w:p>
          <w:p w14:paraId="51CF56F0" w14:textId="77777777" w:rsidR="008D1E4A" w:rsidRPr="00EF5447" w:rsidRDefault="008D1E4A" w:rsidP="00C620E0">
            <w:pPr>
              <w:pStyle w:val="TAC"/>
              <w:rPr>
                <w:lang w:eastAsia="fi-FI"/>
              </w:rPr>
            </w:pPr>
            <w:r w:rsidRPr="00EF5447">
              <w:rPr>
                <w:lang w:eastAsia="fi-FI"/>
              </w:rPr>
              <w:t>DC_2A-13A-66A-66A_n66A</w:t>
            </w:r>
          </w:p>
          <w:p w14:paraId="1A47152C" w14:textId="77777777" w:rsidR="008D1E4A" w:rsidRPr="00EF5447" w:rsidRDefault="008D1E4A" w:rsidP="00C620E0">
            <w:pPr>
              <w:pStyle w:val="TAC"/>
              <w:rPr>
                <w:rFonts w:eastAsia="MS Mincho" w:cs="Arial"/>
                <w:szCs w:val="18"/>
                <w:lang w:eastAsia="ja-JP"/>
              </w:rPr>
            </w:pPr>
            <w:r w:rsidRPr="00EF5447">
              <w:rPr>
                <w:lang w:eastAsia="fi-FI"/>
              </w:rPr>
              <w:t>DC_2A-2A-13A-66A-66A_n66A</w:t>
            </w:r>
          </w:p>
        </w:tc>
        <w:tc>
          <w:tcPr>
            <w:tcW w:w="3514" w:type="dxa"/>
          </w:tcPr>
          <w:p w14:paraId="3404069C" w14:textId="77777777" w:rsidR="008D1E4A" w:rsidRPr="00EF5447" w:rsidRDefault="008D1E4A" w:rsidP="00C620E0">
            <w:pPr>
              <w:pStyle w:val="TAC"/>
              <w:rPr>
                <w:lang w:eastAsia="fi-FI"/>
              </w:rPr>
            </w:pPr>
            <w:r w:rsidRPr="00EF5447">
              <w:rPr>
                <w:lang w:eastAsia="fi-FI"/>
              </w:rPr>
              <w:t>DC_2A_n66A</w:t>
            </w:r>
          </w:p>
          <w:p w14:paraId="197E6F68" w14:textId="77777777" w:rsidR="008D1E4A" w:rsidRPr="00EF5447" w:rsidRDefault="008D1E4A" w:rsidP="00C620E0">
            <w:pPr>
              <w:pStyle w:val="TAC"/>
              <w:rPr>
                <w:lang w:eastAsia="fi-FI"/>
              </w:rPr>
            </w:pPr>
            <w:r w:rsidRPr="00EF5447">
              <w:rPr>
                <w:lang w:eastAsia="fi-FI"/>
              </w:rPr>
              <w:t>DC_13A_n66A</w:t>
            </w:r>
          </w:p>
          <w:p w14:paraId="2284AF5E" w14:textId="77777777" w:rsidR="008D1E4A" w:rsidRPr="00EF5447" w:rsidRDefault="008D1E4A" w:rsidP="00C620E0">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D1E4A" w:rsidRPr="00EF5447" w14:paraId="1CC3A062" w14:textId="77777777" w:rsidTr="00C620E0">
        <w:trPr>
          <w:trHeight w:val="187"/>
          <w:jc w:val="center"/>
        </w:trPr>
        <w:tc>
          <w:tcPr>
            <w:tcW w:w="3461" w:type="dxa"/>
            <w:shd w:val="clear" w:color="auto" w:fill="auto"/>
            <w:noWrap/>
          </w:tcPr>
          <w:p w14:paraId="0EB170D1" w14:textId="77777777" w:rsidR="008D1E4A" w:rsidRPr="007C6316" w:rsidRDefault="008D1E4A" w:rsidP="00C620E0">
            <w:pPr>
              <w:pStyle w:val="TAC"/>
              <w:rPr>
                <w:lang w:eastAsia="fi-FI"/>
              </w:rPr>
            </w:pPr>
            <w:r w:rsidRPr="007C6316">
              <w:rPr>
                <w:lang w:eastAsia="fi-FI"/>
              </w:rPr>
              <w:t>DC_2A-13A-66A_n77A</w:t>
            </w:r>
          </w:p>
          <w:p w14:paraId="4841BC98" w14:textId="77777777" w:rsidR="008D1E4A" w:rsidRPr="007C6316" w:rsidRDefault="008D1E4A" w:rsidP="00C620E0">
            <w:pPr>
              <w:pStyle w:val="TAC"/>
              <w:rPr>
                <w:lang w:eastAsia="fi-FI"/>
              </w:rPr>
            </w:pPr>
            <w:r w:rsidRPr="007C6316">
              <w:rPr>
                <w:lang w:eastAsia="fi-FI"/>
              </w:rPr>
              <w:t>DC_2A-2A-13A-66A_n77A</w:t>
            </w:r>
          </w:p>
          <w:p w14:paraId="1CECF5AD" w14:textId="77777777" w:rsidR="008D1E4A" w:rsidRPr="00EF5447" w:rsidRDefault="008D1E4A" w:rsidP="00C620E0">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4999BB40" w14:textId="77777777" w:rsidR="008D1E4A" w:rsidRPr="007C6316" w:rsidRDefault="008D1E4A" w:rsidP="00C620E0">
            <w:pPr>
              <w:pStyle w:val="TAC"/>
              <w:rPr>
                <w:b/>
                <w:lang w:eastAsia="fi-FI"/>
              </w:rPr>
            </w:pPr>
            <w:r w:rsidRPr="007C6316">
              <w:rPr>
                <w:lang w:eastAsia="fi-FI"/>
              </w:rPr>
              <w:t>DC_2A_n77A</w:t>
            </w:r>
          </w:p>
          <w:p w14:paraId="29B15214" w14:textId="77777777" w:rsidR="008D1E4A" w:rsidRPr="007C6316" w:rsidRDefault="008D1E4A" w:rsidP="00C620E0">
            <w:pPr>
              <w:pStyle w:val="TAC"/>
              <w:rPr>
                <w:b/>
                <w:lang w:eastAsia="fi-FI"/>
              </w:rPr>
            </w:pPr>
            <w:r w:rsidRPr="007C6316">
              <w:rPr>
                <w:lang w:eastAsia="fi-FI"/>
              </w:rPr>
              <w:t>DC_13A_n77A</w:t>
            </w:r>
          </w:p>
          <w:p w14:paraId="12A69C37" w14:textId="77777777" w:rsidR="008D1E4A" w:rsidRPr="00EF5447" w:rsidRDefault="008D1E4A" w:rsidP="00C620E0">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6830D7D2" w14:textId="77777777" w:rsidTr="00C620E0">
        <w:trPr>
          <w:trHeight w:val="187"/>
          <w:jc w:val="center"/>
        </w:trPr>
        <w:tc>
          <w:tcPr>
            <w:tcW w:w="3461" w:type="dxa"/>
            <w:shd w:val="clear" w:color="auto" w:fill="auto"/>
            <w:noWrap/>
          </w:tcPr>
          <w:p w14:paraId="17EC7E23" w14:textId="77777777" w:rsidR="008D1E4A" w:rsidRPr="00EF5447" w:rsidRDefault="008D1E4A" w:rsidP="00C620E0">
            <w:pPr>
              <w:pStyle w:val="TAC"/>
              <w:rPr>
                <w:lang w:eastAsia="fi-FI"/>
              </w:rPr>
            </w:pPr>
            <w:r w:rsidRPr="00EF5447">
              <w:t>DC_2A-13A_n66A-n77A</w:t>
            </w:r>
          </w:p>
        </w:tc>
        <w:tc>
          <w:tcPr>
            <w:tcW w:w="3514" w:type="dxa"/>
          </w:tcPr>
          <w:p w14:paraId="66AFB079" w14:textId="77777777" w:rsidR="008D1E4A" w:rsidRPr="00EF5447" w:rsidRDefault="008D1E4A" w:rsidP="00C620E0">
            <w:pPr>
              <w:pStyle w:val="TAC"/>
            </w:pPr>
            <w:r w:rsidRPr="00EF5447">
              <w:t>DC_2A_n77A</w:t>
            </w:r>
          </w:p>
          <w:p w14:paraId="7D11EECA" w14:textId="77777777" w:rsidR="008D1E4A" w:rsidRPr="00EF5447" w:rsidRDefault="008D1E4A" w:rsidP="00C620E0">
            <w:pPr>
              <w:pStyle w:val="TAC"/>
            </w:pPr>
            <w:r w:rsidRPr="00EF5447">
              <w:t>DC_13A_n66A</w:t>
            </w:r>
          </w:p>
          <w:p w14:paraId="3402BD9C" w14:textId="77777777" w:rsidR="008D1E4A" w:rsidRPr="00EF5447" w:rsidRDefault="008D1E4A" w:rsidP="00C620E0">
            <w:pPr>
              <w:pStyle w:val="TAC"/>
              <w:rPr>
                <w:lang w:eastAsia="fi-FI"/>
              </w:rPr>
            </w:pPr>
            <w:r w:rsidRPr="00EF5447">
              <w:t>DC_13A_n77A</w:t>
            </w:r>
          </w:p>
        </w:tc>
      </w:tr>
      <w:tr w:rsidR="008D1E4A" w:rsidRPr="00EF5447" w14:paraId="016C03E2" w14:textId="77777777" w:rsidTr="00C620E0">
        <w:trPr>
          <w:trHeight w:val="187"/>
          <w:jc w:val="center"/>
        </w:trPr>
        <w:tc>
          <w:tcPr>
            <w:tcW w:w="3461" w:type="dxa"/>
            <w:shd w:val="clear" w:color="auto" w:fill="auto"/>
            <w:noWrap/>
          </w:tcPr>
          <w:p w14:paraId="34D47E70" w14:textId="77777777" w:rsidR="008D1E4A" w:rsidRPr="00EF5447" w:rsidRDefault="008D1E4A" w:rsidP="00C620E0">
            <w:pPr>
              <w:pStyle w:val="TAC"/>
              <w:rPr>
                <w:lang w:eastAsia="fi-FI"/>
              </w:rPr>
            </w:pPr>
            <w:r w:rsidRPr="00EF5447">
              <w:rPr>
                <w:lang w:eastAsia="fi-FI"/>
              </w:rPr>
              <w:t>DC_2A-14A-66A_n2A</w:t>
            </w:r>
          </w:p>
        </w:tc>
        <w:tc>
          <w:tcPr>
            <w:tcW w:w="3514" w:type="dxa"/>
          </w:tcPr>
          <w:p w14:paraId="57035EC9"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7582587"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14A_n2A</w:t>
            </w:r>
          </w:p>
          <w:p w14:paraId="4BA48415" w14:textId="77777777" w:rsidR="008D1E4A" w:rsidRPr="00EF5447" w:rsidRDefault="008D1E4A" w:rsidP="00C620E0">
            <w:pPr>
              <w:pStyle w:val="TAC"/>
              <w:rPr>
                <w:lang w:eastAsia="fi-FI"/>
              </w:rPr>
            </w:pPr>
            <w:r w:rsidRPr="00EF5447">
              <w:rPr>
                <w:lang w:eastAsia="fi-FI"/>
              </w:rPr>
              <w:t>DC_66A_n2A</w:t>
            </w:r>
          </w:p>
        </w:tc>
      </w:tr>
      <w:tr w:rsidR="008D1E4A" w:rsidRPr="00EF5447" w14:paraId="776085A1" w14:textId="77777777" w:rsidTr="00C620E0">
        <w:trPr>
          <w:trHeight w:val="187"/>
          <w:jc w:val="center"/>
        </w:trPr>
        <w:tc>
          <w:tcPr>
            <w:tcW w:w="3461" w:type="dxa"/>
            <w:shd w:val="clear" w:color="auto" w:fill="auto"/>
            <w:noWrap/>
          </w:tcPr>
          <w:p w14:paraId="27DD97F2"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7B1AE425" w14:textId="77777777" w:rsidR="008D1E4A" w:rsidRPr="00EF5447" w:rsidRDefault="008D1E4A" w:rsidP="00C620E0">
            <w:pPr>
              <w:pStyle w:val="TAC"/>
              <w:rPr>
                <w:lang w:eastAsia="fi-FI"/>
              </w:rPr>
            </w:pPr>
            <w:r w:rsidRPr="00EF5447">
              <w:rPr>
                <w:lang w:eastAsia="fi-FI"/>
              </w:rPr>
              <w:t>DC_2A_n2A</w:t>
            </w:r>
            <w:r w:rsidRPr="00EF5447">
              <w:rPr>
                <w:vertAlign w:val="superscript"/>
                <w:lang w:eastAsia="fi-FI"/>
              </w:rPr>
              <w:t>4</w:t>
            </w:r>
          </w:p>
          <w:p w14:paraId="51AF64DA" w14:textId="77777777" w:rsidR="008D1E4A" w:rsidRPr="00EF5447" w:rsidRDefault="008D1E4A" w:rsidP="00C620E0">
            <w:pPr>
              <w:pStyle w:val="TAC"/>
              <w:rPr>
                <w:lang w:eastAsia="fi-FI"/>
              </w:rPr>
            </w:pPr>
            <w:r w:rsidRPr="00EF5447">
              <w:rPr>
                <w:lang w:eastAsia="fi-FI"/>
              </w:rPr>
              <w:t>DC_14A_n2A</w:t>
            </w:r>
          </w:p>
          <w:p w14:paraId="50BCD5BD" w14:textId="77777777" w:rsidR="008D1E4A" w:rsidRPr="00EF5447" w:rsidRDefault="008D1E4A" w:rsidP="00C620E0">
            <w:pPr>
              <w:pStyle w:val="TAC"/>
              <w:rPr>
                <w:lang w:eastAsia="fi-FI"/>
              </w:rPr>
            </w:pPr>
            <w:r w:rsidRPr="00EF5447">
              <w:rPr>
                <w:lang w:eastAsia="fi-FI"/>
              </w:rPr>
              <w:t>DC_66A_n2A</w:t>
            </w:r>
          </w:p>
        </w:tc>
      </w:tr>
      <w:tr w:rsidR="008D1E4A" w:rsidRPr="00EF5447" w14:paraId="4803D388" w14:textId="77777777" w:rsidTr="00C620E0">
        <w:trPr>
          <w:trHeight w:val="187"/>
          <w:jc w:val="center"/>
        </w:trPr>
        <w:tc>
          <w:tcPr>
            <w:tcW w:w="3461" w:type="dxa"/>
            <w:shd w:val="clear" w:color="auto" w:fill="auto"/>
            <w:noWrap/>
          </w:tcPr>
          <w:p w14:paraId="4CF366C0"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30B9B7EE"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2A_n66A</w:t>
            </w:r>
          </w:p>
          <w:p w14:paraId="5FD1F9AE"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14A_n66A</w:t>
            </w:r>
          </w:p>
          <w:p w14:paraId="15646859"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D1E4A" w:rsidRPr="00EF5447" w14:paraId="01DB387E" w14:textId="77777777" w:rsidTr="00C620E0">
        <w:trPr>
          <w:trHeight w:val="187"/>
          <w:jc w:val="center"/>
        </w:trPr>
        <w:tc>
          <w:tcPr>
            <w:tcW w:w="3461" w:type="dxa"/>
            <w:shd w:val="clear" w:color="auto" w:fill="auto"/>
            <w:noWrap/>
          </w:tcPr>
          <w:p w14:paraId="55D6E0E5"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2F7E9EE3"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2A_n66A</w:t>
            </w:r>
          </w:p>
          <w:p w14:paraId="27A2414F"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14A_n66A</w:t>
            </w:r>
          </w:p>
          <w:p w14:paraId="16B03B2F"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D1E4A" w:rsidRPr="00EF5447" w14:paraId="5651D150" w14:textId="77777777" w:rsidTr="00C620E0">
        <w:trPr>
          <w:trHeight w:val="187"/>
          <w:jc w:val="center"/>
        </w:trPr>
        <w:tc>
          <w:tcPr>
            <w:tcW w:w="3461" w:type="dxa"/>
            <w:shd w:val="clear" w:color="auto" w:fill="auto"/>
            <w:noWrap/>
          </w:tcPr>
          <w:p w14:paraId="5212F903" w14:textId="77777777" w:rsidR="008D1E4A" w:rsidRPr="00EF5447" w:rsidRDefault="008D1E4A" w:rsidP="00C620E0">
            <w:pPr>
              <w:pStyle w:val="TAC"/>
              <w:rPr>
                <w:lang w:eastAsia="fi-FI"/>
              </w:rPr>
            </w:pPr>
            <w:r w:rsidRPr="00961BCE">
              <w:rPr>
                <w:lang w:val="fi-FI" w:eastAsia="fi-FI"/>
              </w:rPr>
              <w:t>DC_2A-28A-66A_n7A</w:t>
            </w:r>
          </w:p>
        </w:tc>
        <w:tc>
          <w:tcPr>
            <w:tcW w:w="3514" w:type="dxa"/>
          </w:tcPr>
          <w:p w14:paraId="3CE7CD9F" w14:textId="77777777" w:rsidR="008D1E4A" w:rsidRDefault="008D1E4A" w:rsidP="00C620E0">
            <w:pPr>
              <w:pStyle w:val="TAC"/>
              <w:rPr>
                <w:rFonts w:cs="Arial"/>
                <w:color w:val="000000"/>
                <w:szCs w:val="18"/>
              </w:rPr>
            </w:pPr>
            <w:r>
              <w:rPr>
                <w:rFonts w:cs="Arial"/>
                <w:color w:val="000000"/>
                <w:szCs w:val="18"/>
              </w:rPr>
              <w:t>DC_2A_n7A</w:t>
            </w:r>
          </w:p>
          <w:p w14:paraId="23C81BF7" w14:textId="77777777" w:rsidR="008D1E4A" w:rsidRDefault="008D1E4A" w:rsidP="00C620E0">
            <w:pPr>
              <w:pStyle w:val="TAC"/>
              <w:rPr>
                <w:rFonts w:cs="Arial"/>
                <w:color w:val="000000"/>
                <w:szCs w:val="18"/>
              </w:rPr>
            </w:pPr>
            <w:r>
              <w:rPr>
                <w:rFonts w:cs="Arial"/>
                <w:color w:val="000000"/>
                <w:szCs w:val="18"/>
              </w:rPr>
              <w:t>DC_28A_n7A</w:t>
            </w:r>
          </w:p>
          <w:p w14:paraId="4EE585FB" w14:textId="77777777" w:rsidR="008D1E4A" w:rsidRPr="00EF5447" w:rsidRDefault="008D1E4A" w:rsidP="00C620E0">
            <w:pPr>
              <w:pStyle w:val="TAC"/>
              <w:rPr>
                <w:lang w:eastAsia="fi-FI"/>
              </w:rPr>
            </w:pPr>
            <w:r>
              <w:rPr>
                <w:rFonts w:cs="Arial"/>
                <w:color w:val="000000"/>
                <w:szCs w:val="18"/>
              </w:rPr>
              <w:t>DC_66A_n7A</w:t>
            </w:r>
          </w:p>
        </w:tc>
      </w:tr>
      <w:tr w:rsidR="008D1E4A" w:rsidRPr="00EF5447" w14:paraId="6192F2F5" w14:textId="77777777" w:rsidTr="00C620E0">
        <w:trPr>
          <w:trHeight w:val="187"/>
          <w:jc w:val="center"/>
        </w:trPr>
        <w:tc>
          <w:tcPr>
            <w:tcW w:w="3461" w:type="dxa"/>
            <w:shd w:val="clear" w:color="auto" w:fill="auto"/>
            <w:noWrap/>
          </w:tcPr>
          <w:p w14:paraId="1BD7CFD1" w14:textId="77777777" w:rsidR="008D1E4A" w:rsidRPr="00EF5447" w:rsidRDefault="008D1E4A" w:rsidP="00C620E0">
            <w:pPr>
              <w:pStyle w:val="TAC"/>
              <w:rPr>
                <w:lang w:eastAsia="fi-FI"/>
              </w:rPr>
            </w:pPr>
            <w:r w:rsidRPr="00DF124D">
              <w:rPr>
                <w:rFonts w:cs="Arial"/>
                <w:lang w:eastAsia="ja-JP"/>
              </w:rPr>
              <w:t>DC_2A-28A-66A_n66A</w:t>
            </w:r>
          </w:p>
        </w:tc>
        <w:tc>
          <w:tcPr>
            <w:tcW w:w="3514" w:type="dxa"/>
          </w:tcPr>
          <w:p w14:paraId="414C5207" w14:textId="77777777" w:rsidR="008D1E4A" w:rsidRPr="007C6316" w:rsidRDefault="008D1E4A" w:rsidP="00C620E0">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7F3ACDD" w14:textId="77777777" w:rsidR="008D1E4A" w:rsidRPr="007C6316" w:rsidRDefault="008D1E4A" w:rsidP="00C620E0">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A3B575A" w14:textId="77777777" w:rsidR="008D1E4A" w:rsidRPr="00EF5447" w:rsidRDefault="008D1E4A" w:rsidP="00C620E0">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D1E4A" w:rsidRPr="00EF5447" w14:paraId="34099AA2" w14:textId="77777777" w:rsidTr="00C620E0">
        <w:trPr>
          <w:trHeight w:val="187"/>
          <w:jc w:val="center"/>
        </w:trPr>
        <w:tc>
          <w:tcPr>
            <w:tcW w:w="3461" w:type="dxa"/>
            <w:shd w:val="clear" w:color="auto" w:fill="auto"/>
            <w:noWrap/>
          </w:tcPr>
          <w:p w14:paraId="5D7F83FC" w14:textId="77777777" w:rsidR="008D1E4A" w:rsidRPr="00EF5447" w:rsidRDefault="008D1E4A" w:rsidP="00C620E0">
            <w:pPr>
              <w:pStyle w:val="TAC"/>
              <w:rPr>
                <w:lang w:eastAsia="fi-FI"/>
              </w:rPr>
            </w:pPr>
            <w:r w:rsidRPr="00EF5447">
              <w:rPr>
                <w:rFonts w:cs="Arial"/>
                <w:lang w:eastAsia="ja-JP"/>
              </w:rPr>
              <w:t>DC_2A-29A-30A_n2A</w:t>
            </w:r>
          </w:p>
        </w:tc>
        <w:tc>
          <w:tcPr>
            <w:tcW w:w="3514" w:type="dxa"/>
          </w:tcPr>
          <w:p w14:paraId="7FF7325C"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4953EF21" w14:textId="77777777" w:rsidR="008D1E4A" w:rsidRPr="00EF5447" w:rsidRDefault="008D1E4A" w:rsidP="00C620E0">
            <w:pPr>
              <w:pStyle w:val="TAC"/>
              <w:rPr>
                <w:lang w:eastAsia="fi-FI"/>
              </w:rPr>
            </w:pPr>
            <w:r w:rsidRPr="00EF5447">
              <w:rPr>
                <w:rFonts w:cs="Arial"/>
                <w:lang w:eastAsia="ja-JP"/>
              </w:rPr>
              <w:t>DC_30A_n2A</w:t>
            </w:r>
          </w:p>
        </w:tc>
      </w:tr>
      <w:tr w:rsidR="008D1E4A" w:rsidRPr="00EF5447" w14:paraId="2C6A08FC" w14:textId="77777777" w:rsidTr="00C620E0">
        <w:trPr>
          <w:trHeight w:val="187"/>
          <w:jc w:val="center"/>
        </w:trPr>
        <w:tc>
          <w:tcPr>
            <w:tcW w:w="3461" w:type="dxa"/>
            <w:shd w:val="clear" w:color="auto" w:fill="auto"/>
            <w:noWrap/>
          </w:tcPr>
          <w:p w14:paraId="6F7E03ED" w14:textId="77777777" w:rsidR="008D1E4A" w:rsidRPr="00EF5447" w:rsidRDefault="008D1E4A" w:rsidP="00C620E0">
            <w:pPr>
              <w:pStyle w:val="TAC"/>
              <w:rPr>
                <w:lang w:eastAsia="fi-FI"/>
              </w:rPr>
            </w:pPr>
            <w:r w:rsidRPr="00EF5447">
              <w:rPr>
                <w:rFonts w:cs="Arial"/>
                <w:lang w:eastAsia="ja-JP"/>
              </w:rPr>
              <w:t>DC_2A-29A-66A_n2A</w:t>
            </w:r>
          </w:p>
        </w:tc>
        <w:tc>
          <w:tcPr>
            <w:tcW w:w="3514" w:type="dxa"/>
          </w:tcPr>
          <w:p w14:paraId="50699B73"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7E7D6A75" w14:textId="77777777" w:rsidR="008D1E4A" w:rsidRPr="00EF5447" w:rsidRDefault="008D1E4A" w:rsidP="00C620E0">
            <w:pPr>
              <w:pStyle w:val="TAC"/>
              <w:rPr>
                <w:lang w:eastAsia="fi-FI"/>
              </w:rPr>
            </w:pPr>
            <w:r w:rsidRPr="00EF5447">
              <w:rPr>
                <w:rFonts w:cs="Arial"/>
                <w:lang w:eastAsia="ja-JP"/>
              </w:rPr>
              <w:t>DC_66A_n2A</w:t>
            </w:r>
          </w:p>
        </w:tc>
      </w:tr>
      <w:tr w:rsidR="008D1E4A" w:rsidRPr="00EF5447" w14:paraId="1DE845B9" w14:textId="77777777" w:rsidTr="00C620E0">
        <w:trPr>
          <w:trHeight w:val="187"/>
          <w:jc w:val="center"/>
        </w:trPr>
        <w:tc>
          <w:tcPr>
            <w:tcW w:w="3461" w:type="dxa"/>
            <w:shd w:val="clear" w:color="auto" w:fill="auto"/>
            <w:noWrap/>
          </w:tcPr>
          <w:p w14:paraId="7AE77666" w14:textId="77777777" w:rsidR="008D1E4A" w:rsidRPr="00EF5447" w:rsidRDefault="008D1E4A" w:rsidP="00C620E0">
            <w:pPr>
              <w:pStyle w:val="TAC"/>
              <w:rPr>
                <w:lang w:eastAsia="fi-FI"/>
              </w:rPr>
            </w:pPr>
            <w:r w:rsidRPr="00EF5447">
              <w:rPr>
                <w:rFonts w:cs="Arial"/>
                <w:lang w:eastAsia="ja-JP"/>
              </w:rPr>
              <w:t>DC_2A-29A-66A-66A_n2A</w:t>
            </w:r>
          </w:p>
        </w:tc>
        <w:tc>
          <w:tcPr>
            <w:tcW w:w="3514" w:type="dxa"/>
          </w:tcPr>
          <w:p w14:paraId="1CB61281"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0FF0A4A0" w14:textId="77777777" w:rsidR="008D1E4A" w:rsidRPr="00EF5447" w:rsidRDefault="008D1E4A" w:rsidP="00C620E0">
            <w:pPr>
              <w:pStyle w:val="TAC"/>
              <w:rPr>
                <w:lang w:eastAsia="fi-FI"/>
              </w:rPr>
            </w:pPr>
            <w:r w:rsidRPr="00EF5447">
              <w:rPr>
                <w:rFonts w:cs="Arial"/>
                <w:lang w:eastAsia="ja-JP"/>
              </w:rPr>
              <w:t>DC_66A_n2A</w:t>
            </w:r>
          </w:p>
        </w:tc>
      </w:tr>
      <w:tr w:rsidR="008D1E4A" w:rsidRPr="00EF5447" w14:paraId="5A2518CB" w14:textId="77777777" w:rsidTr="00C620E0">
        <w:trPr>
          <w:trHeight w:val="187"/>
          <w:jc w:val="center"/>
        </w:trPr>
        <w:tc>
          <w:tcPr>
            <w:tcW w:w="3461" w:type="dxa"/>
            <w:shd w:val="clear" w:color="auto" w:fill="auto"/>
            <w:noWrap/>
          </w:tcPr>
          <w:p w14:paraId="72C79B80" w14:textId="77777777" w:rsidR="008D1E4A" w:rsidRPr="00EF5447" w:rsidRDefault="008D1E4A" w:rsidP="00C620E0">
            <w:pPr>
              <w:pStyle w:val="TAC"/>
              <w:rPr>
                <w:lang w:eastAsia="fi-FI"/>
              </w:rPr>
            </w:pPr>
            <w:r w:rsidRPr="00EF5447">
              <w:rPr>
                <w:rFonts w:cs="Arial"/>
                <w:szCs w:val="18"/>
                <w:lang w:eastAsia="ja-JP"/>
              </w:rPr>
              <w:t>DC_2A-29A-66A_n66A</w:t>
            </w:r>
          </w:p>
        </w:tc>
        <w:tc>
          <w:tcPr>
            <w:tcW w:w="3514" w:type="dxa"/>
          </w:tcPr>
          <w:p w14:paraId="6EA580C6" w14:textId="77777777" w:rsidR="008D1E4A" w:rsidRPr="00EF5447" w:rsidRDefault="008D1E4A" w:rsidP="00C620E0">
            <w:pPr>
              <w:pStyle w:val="TAC"/>
              <w:rPr>
                <w:rFonts w:cs="Arial"/>
                <w:szCs w:val="18"/>
                <w:lang w:eastAsia="ja-JP"/>
              </w:rPr>
            </w:pPr>
            <w:r w:rsidRPr="00EF5447">
              <w:rPr>
                <w:rFonts w:cs="Arial"/>
                <w:szCs w:val="18"/>
                <w:lang w:eastAsia="ja-JP"/>
              </w:rPr>
              <w:t>DC_2A_n66A</w:t>
            </w:r>
          </w:p>
          <w:p w14:paraId="5E4A0EC2" w14:textId="77777777" w:rsidR="008D1E4A" w:rsidRPr="00EF5447" w:rsidRDefault="008D1E4A" w:rsidP="00C620E0">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D1E4A" w:rsidRPr="00EF5447" w14:paraId="7B36FDEC" w14:textId="77777777" w:rsidTr="00C620E0">
        <w:trPr>
          <w:trHeight w:val="187"/>
          <w:jc w:val="center"/>
        </w:trPr>
        <w:tc>
          <w:tcPr>
            <w:tcW w:w="3461" w:type="dxa"/>
            <w:shd w:val="clear" w:color="auto" w:fill="auto"/>
            <w:noWrap/>
          </w:tcPr>
          <w:p w14:paraId="5C35084C" w14:textId="77777777" w:rsidR="008D1E4A" w:rsidRPr="00EF5447" w:rsidRDefault="008D1E4A" w:rsidP="00C620E0">
            <w:pPr>
              <w:pStyle w:val="TAC"/>
              <w:rPr>
                <w:lang w:eastAsia="fi-FI"/>
              </w:rPr>
            </w:pPr>
            <w:r w:rsidRPr="00EF5447">
              <w:rPr>
                <w:rFonts w:cs="Arial"/>
                <w:szCs w:val="18"/>
                <w:lang w:eastAsia="ja-JP"/>
              </w:rPr>
              <w:t>DC_2A-30A-66A_n2A</w:t>
            </w:r>
          </w:p>
        </w:tc>
        <w:tc>
          <w:tcPr>
            <w:tcW w:w="3514" w:type="dxa"/>
          </w:tcPr>
          <w:p w14:paraId="798C42AB" w14:textId="77777777" w:rsidR="008D1E4A" w:rsidRPr="00EF5447" w:rsidRDefault="008D1E4A" w:rsidP="00C620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4E68C04" w14:textId="77777777" w:rsidR="008D1E4A" w:rsidRPr="00EF5447" w:rsidRDefault="008D1E4A" w:rsidP="00C620E0">
            <w:pPr>
              <w:pStyle w:val="TAC"/>
              <w:rPr>
                <w:rFonts w:cs="Arial"/>
                <w:szCs w:val="18"/>
                <w:lang w:eastAsia="ja-JP"/>
              </w:rPr>
            </w:pPr>
            <w:r w:rsidRPr="00EF5447">
              <w:rPr>
                <w:rFonts w:cs="Arial"/>
                <w:szCs w:val="18"/>
                <w:lang w:eastAsia="ja-JP"/>
              </w:rPr>
              <w:t>DC_30A_n2A</w:t>
            </w:r>
          </w:p>
          <w:p w14:paraId="6B962C86" w14:textId="77777777" w:rsidR="008D1E4A" w:rsidRPr="00EF5447" w:rsidRDefault="008D1E4A" w:rsidP="00C620E0">
            <w:pPr>
              <w:pStyle w:val="TAC"/>
              <w:rPr>
                <w:lang w:eastAsia="fi-FI"/>
              </w:rPr>
            </w:pPr>
            <w:r w:rsidRPr="00EF5447">
              <w:rPr>
                <w:rFonts w:cs="Arial"/>
                <w:szCs w:val="18"/>
                <w:lang w:eastAsia="ja-JP"/>
              </w:rPr>
              <w:t>DC_66A_n2A</w:t>
            </w:r>
          </w:p>
        </w:tc>
      </w:tr>
      <w:tr w:rsidR="008D1E4A" w:rsidRPr="00EF5447" w14:paraId="3ED66DD8" w14:textId="77777777" w:rsidTr="00C620E0">
        <w:trPr>
          <w:trHeight w:val="187"/>
          <w:jc w:val="center"/>
        </w:trPr>
        <w:tc>
          <w:tcPr>
            <w:tcW w:w="3461" w:type="dxa"/>
            <w:shd w:val="clear" w:color="auto" w:fill="auto"/>
            <w:noWrap/>
          </w:tcPr>
          <w:p w14:paraId="07B840A5" w14:textId="77777777" w:rsidR="008D1E4A" w:rsidRPr="00EF5447" w:rsidRDefault="008D1E4A" w:rsidP="00C620E0">
            <w:pPr>
              <w:pStyle w:val="TAC"/>
              <w:rPr>
                <w:lang w:eastAsia="fi-FI"/>
              </w:rPr>
            </w:pPr>
            <w:r w:rsidRPr="00EF5447">
              <w:rPr>
                <w:rFonts w:cs="Arial"/>
                <w:lang w:eastAsia="ja-JP"/>
              </w:rPr>
              <w:lastRenderedPageBreak/>
              <w:t>DC_2A-30A-66A-66A_n2A</w:t>
            </w:r>
          </w:p>
        </w:tc>
        <w:tc>
          <w:tcPr>
            <w:tcW w:w="3514" w:type="dxa"/>
          </w:tcPr>
          <w:p w14:paraId="4294C1CC" w14:textId="77777777" w:rsidR="008D1E4A" w:rsidRPr="00EF5447" w:rsidRDefault="008D1E4A" w:rsidP="00C620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DB905D" w14:textId="77777777" w:rsidR="008D1E4A" w:rsidRPr="00EF5447" w:rsidRDefault="008D1E4A" w:rsidP="00C620E0">
            <w:pPr>
              <w:pStyle w:val="TAC"/>
              <w:rPr>
                <w:rFonts w:cs="Arial"/>
                <w:szCs w:val="18"/>
                <w:lang w:eastAsia="ja-JP"/>
              </w:rPr>
            </w:pPr>
            <w:r w:rsidRPr="00EF5447">
              <w:rPr>
                <w:rFonts w:cs="Arial"/>
                <w:szCs w:val="18"/>
                <w:lang w:eastAsia="ja-JP"/>
              </w:rPr>
              <w:t>DC_30A_n2A</w:t>
            </w:r>
          </w:p>
          <w:p w14:paraId="053E3726" w14:textId="77777777" w:rsidR="008D1E4A" w:rsidRPr="00EF5447" w:rsidRDefault="008D1E4A" w:rsidP="00C620E0">
            <w:pPr>
              <w:pStyle w:val="TAC"/>
              <w:rPr>
                <w:lang w:eastAsia="fi-FI"/>
              </w:rPr>
            </w:pPr>
            <w:r w:rsidRPr="00EF5447">
              <w:rPr>
                <w:rFonts w:cs="Arial"/>
                <w:szCs w:val="18"/>
                <w:lang w:eastAsia="ja-JP"/>
              </w:rPr>
              <w:t>DC_66A_n2A</w:t>
            </w:r>
          </w:p>
        </w:tc>
      </w:tr>
      <w:tr w:rsidR="008D1E4A" w:rsidRPr="00EF5447" w14:paraId="67518E64" w14:textId="77777777" w:rsidTr="00C620E0">
        <w:trPr>
          <w:trHeight w:val="187"/>
          <w:jc w:val="center"/>
        </w:trPr>
        <w:tc>
          <w:tcPr>
            <w:tcW w:w="3461" w:type="dxa"/>
            <w:shd w:val="clear" w:color="auto" w:fill="auto"/>
            <w:noWrap/>
          </w:tcPr>
          <w:p w14:paraId="4340C46C" w14:textId="77777777" w:rsidR="008D1E4A" w:rsidRPr="00EF5447" w:rsidRDefault="008D1E4A" w:rsidP="00C620E0">
            <w:pPr>
              <w:pStyle w:val="TAC"/>
            </w:pPr>
            <w:r w:rsidRPr="00EF5447">
              <w:rPr>
                <w:lang w:eastAsia="fi-FI"/>
              </w:rPr>
              <w:t>DC_2A-30A-66A_n5A</w:t>
            </w:r>
          </w:p>
          <w:p w14:paraId="26BC2B9E" w14:textId="77777777" w:rsidR="008D1E4A" w:rsidRPr="00EF5447" w:rsidRDefault="008D1E4A" w:rsidP="00C620E0">
            <w:pPr>
              <w:pStyle w:val="TAC"/>
            </w:pPr>
            <w:r w:rsidRPr="00EF5447">
              <w:rPr>
                <w:lang w:eastAsia="fi-FI"/>
              </w:rPr>
              <w:t>DC_2A-2A-30A-66A_n5A</w:t>
            </w:r>
          </w:p>
          <w:p w14:paraId="1BE211B6" w14:textId="77777777" w:rsidR="008D1E4A" w:rsidRPr="00EF5447" w:rsidRDefault="008D1E4A" w:rsidP="00C620E0">
            <w:pPr>
              <w:pStyle w:val="TAC"/>
            </w:pPr>
            <w:r w:rsidRPr="00EF5447">
              <w:rPr>
                <w:lang w:eastAsia="fi-FI"/>
              </w:rPr>
              <w:t>DC_2A-30A-66A-66A_n5A</w:t>
            </w:r>
          </w:p>
        </w:tc>
        <w:tc>
          <w:tcPr>
            <w:tcW w:w="3514" w:type="dxa"/>
          </w:tcPr>
          <w:p w14:paraId="4ACE2744" w14:textId="77777777" w:rsidR="008D1E4A" w:rsidRPr="00EF5447" w:rsidRDefault="008D1E4A" w:rsidP="00C620E0">
            <w:pPr>
              <w:pStyle w:val="TAC"/>
              <w:rPr>
                <w:lang w:eastAsia="fi-FI"/>
              </w:rPr>
            </w:pPr>
            <w:r w:rsidRPr="00EF5447">
              <w:rPr>
                <w:lang w:eastAsia="fi-FI"/>
              </w:rPr>
              <w:t>DC_2A_n5A</w:t>
            </w:r>
          </w:p>
          <w:p w14:paraId="61C545BA" w14:textId="77777777" w:rsidR="008D1E4A" w:rsidRPr="00EF5447" w:rsidRDefault="008D1E4A" w:rsidP="00C620E0">
            <w:pPr>
              <w:pStyle w:val="TAC"/>
              <w:rPr>
                <w:lang w:eastAsia="fi-FI"/>
              </w:rPr>
            </w:pPr>
            <w:r w:rsidRPr="00EF5447">
              <w:rPr>
                <w:lang w:eastAsia="fi-FI"/>
              </w:rPr>
              <w:t>DC_30A_n5A</w:t>
            </w:r>
          </w:p>
          <w:p w14:paraId="6810CB3B" w14:textId="77777777" w:rsidR="008D1E4A" w:rsidRPr="00EF5447" w:rsidRDefault="008D1E4A" w:rsidP="00C620E0">
            <w:pPr>
              <w:pStyle w:val="TAC"/>
            </w:pPr>
            <w:r w:rsidRPr="00EF5447">
              <w:rPr>
                <w:lang w:eastAsia="fi-FI"/>
              </w:rPr>
              <w:t>DC_66A_n5A</w:t>
            </w:r>
          </w:p>
        </w:tc>
      </w:tr>
      <w:tr w:rsidR="008D1E4A" w:rsidRPr="00EF5447" w14:paraId="185D5E47" w14:textId="77777777" w:rsidTr="00C620E0">
        <w:trPr>
          <w:trHeight w:val="187"/>
          <w:jc w:val="center"/>
        </w:trPr>
        <w:tc>
          <w:tcPr>
            <w:tcW w:w="3461" w:type="dxa"/>
            <w:shd w:val="clear" w:color="auto" w:fill="auto"/>
            <w:noWrap/>
          </w:tcPr>
          <w:p w14:paraId="3ED08B1D" w14:textId="77777777" w:rsidR="008D1E4A" w:rsidRPr="00EF5447" w:rsidRDefault="008D1E4A" w:rsidP="00C620E0">
            <w:pPr>
              <w:pStyle w:val="TAC"/>
              <w:rPr>
                <w:lang w:eastAsia="fi-FI"/>
              </w:rPr>
            </w:pPr>
            <w:r w:rsidRPr="00EF5447">
              <w:rPr>
                <w:lang w:eastAsia="ja-JP"/>
              </w:rPr>
              <w:t>DC_</w:t>
            </w:r>
            <w:r w:rsidRPr="00EF5447">
              <w:t>2A-30A-66A_n66A</w:t>
            </w:r>
          </w:p>
        </w:tc>
        <w:tc>
          <w:tcPr>
            <w:tcW w:w="3514" w:type="dxa"/>
          </w:tcPr>
          <w:p w14:paraId="6175A9E1" w14:textId="77777777" w:rsidR="008D1E4A" w:rsidRPr="00EF5447" w:rsidRDefault="008D1E4A" w:rsidP="00C620E0">
            <w:pPr>
              <w:pStyle w:val="TAC"/>
              <w:rPr>
                <w:lang w:eastAsia="zh-TW"/>
              </w:rPr>
            </w:pPr>
            <w:r w:rsidRPr="00EF5447">
              <w:rPr>
                <w:lang w:eastAsia="zh-TW"/>
              </w:rPr>
              <w:t>DC_2A_n66A</w:t>
            </w:r>
          </w:p>
          <w:p w14:paraId="7A030E7A" w14:textId="77777777" w:rsidR="008D1E4A" w:rsidRPr="00EF5447" w:rsidRDefault="008D1E4A" w:rsidP="00C620E0">
            <w:pPr>
              <w:pStyle w:val="TAC"/>
              <w:rPr>
                <w:lang w:eastAsia="zh-TW"/>
              </w:rPr>
            </w:pPr>
            <w:r w:rsidRPr="00EF5447">
              <w:rPr>
                <w:lang w:eastAsia="zh-TW"/>
              </w:rPr>
              <w:t>DC_30A_n66A</w:t>
            </w:r>
          </w:p>
          <w:p w14:paraId="624F542E" w14:textId="77777777" w:rsidR="008D1E4A" w:rsidRPr="00EF5447" w:rsidRDefault="008D1E4A" w:rsidP="00C620E0">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D1E4A" w:rsidRPr="00EF5447" w14:paraId="263FD12B" w14:textId="77777777" w:rsidTr="00C620E0">
        <w:trPr>
          <w:trHeight w:val="187"/>
          <w:jc w:val="center"/>
        </w:trPr>
        <w:tc>
          <w:tcPr>
            <w:tcW w:w="3461" w:type="dxa"/>
            <w:shd w:val="clear" w:color="auto" w:fill="auto"/>
            <w:noWrap/>
          </w:tcPr>
          <w:p w14:paraId="50F67D0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DC_2A-46A_n41A-n66A</w:t>
            </w:r>
          </w:p>
          <w:p w14:paraId="1B27F221"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DC_2A-46C_n41A-n66A</w:t>
            </w:r>
          </w:p>
          <w:p w14:paraId="66809B60" w14:textId="77777777" w:rsidR="008D1E4A" w:rsidRPr="00EF5447" w:rsidRDefault="008D1E4A" w:rsidP="00C620E0">
            <w:pPr>
              <w:pStyle w:val="TAC"/>
              <w:rPr>
                <w:lang w:eastAsia="ja-JP"/>
              </w:rPr>
            </w:pPr>
            <w:r w:rsidRPr="00EF5447">
              <w:rPr>
                <w:rFonts w:eastAsia="Malgun Gothic" w:cs="Arial"/>
                <w:szCs w:val="18"/>
                <w:lang w:eastAsia="ko-KR"/>
              </w:rPr>
              <w:t>DC_2A-46D_n41A-n66A</w:t>
            </w:r>
          </w:p>
        </w:tc>
        <w:tc>
          <w:tcPr>
            <w:tcW w:w="3514" w:type="dxa"/>
          </w:tcPr>
          <w:p w14:paraId="6ED5A556" w14:textId="77777777" w:rsidR="008D1E4A" w:rsidRPr="00EF5447" w:rsidRDefault="008D1E4A" w:rsidP="00C620E0">
            <w:pPr>
              <w:pStyle w:val="TAC"/>
              <w:rPr>
                <w:rFonts w:cs="Arial"/>
                <w:lang w:eastAsia="zh-CN"/>
              </w:rPr>
            </w:pPr>
            <w:r w:rsidRPr="00EF5447">
              <w:rPr>
                <w:rFonts w:cs="Arial"/>
                <w:lang w:eastAsia="zh-CN"/>
              </w:rPr>
              <w:t>DC_2A_n41A</w:t>
            </w:r>
          </w:p>
          <w:p w14:paraId="1534D0ED" w14:textId="77777777" w:rsidR="008D1E4A" w:rsidRPr="00EF5447" w:rsidRDefault="008D1E4A" w:rsidP="00C620E0">
            <w:pPr>
              <w:pStyle w:val="TAC"/>
              <w:rPr>
                <w:lang w:eastAsia="zh-TW"/>
              </w:rPr>
            </w:pPr>
            <w:r w:rsidRPr="00EF5447">
              <w:rPr>
                <w:rFonts w:cs="Arial"/>
                <w:lang w:eastAsia="zh-CN"/>
              </w:rPr>
              <w:t>DC_2A_n66A</w:t>
            </w:r>
          </w:p>
        </w:tc>
      </w:tr>
      <w:tr w:rsidR="008D1E4A" w:rsidRPr="00EF5447" w14:paraId="1B405994" w14:textId="77777777" w:rsidTr="00C620E0">
        <w:trPr>
          <w:trHeight w:val="187"/>
          <w:jc w:val="center"/>
        </w:trPr>
        <w:tc>
          <w:tcPr>
            <w:tcW w:w="3461" w:type="dxa"/>
            <w:shd w:val="clear" w:color="auto" w:fill="auto"/>
            <w:noWrap/>
          </w:tcPr>
          <w:p w14:paraId="79481384" w14:textId="77777777" w:rsidR="008D1E4A" w:rsidRPr="00EF5447" w:rsidRDefault="008D1E4A" w:rsidP="00C620E0">
            <w:pPr>
              <w:pStyle w:val="TAC"/>
              <w:rPr>
                <w:rFonts w:cs="Arial"/>
                <w:szCs w:val="18"/>
              </w:rPr>
            </w:pPr>
            <w:r w:rsidRPr="00EF5447">
              <w:rPr>
                <w:rFonts w:cs="Arial"/>
                <w:szCs w:val="18"/>
              </w:rPr>
              <w:t>DC_2A-46A_n41A-n71A</w:t>
            </w:r>
          </w:p>
          <w:p w14:paraId="5D21B84C" w14:textId="77777777" w:rsidR="008D1E4A" w:rsidRPr="00EF5447" w:rsidRDefault="008D1E4A" w:rsidP="00C620E0">
            <w:pPr>
              <w:pStyle w:val="TAC"/>
              <w:rPr>
                <w:rFonts w:cs="Arial"/>
                <w:szCs w:val="18"/>
              </w:rPr>
            </w:pPr>
            <w:r w:rsidRPr="00EF5447">
              <w:rPr>
                <w:rFonts w:cs="Arial"/>
                <w:szCs w:val="18"/>
              </w:rPr>
              <w:t>DC_2A-46C_n41A-n71A</w:t>
            </w:r>
          </w:p>
          <w:p w14:paraId="71A8137F" w14:textId="77777777" w:rsidR="008D1E4A" w:rsidRPr="00EF5447" w:rsidRDefault="008D1E4A" w:rsidP="00C620E0">
            <w:pPr>
              <w:pStyle w:val="TAC"/>
              <w:rPr>
                <w:rFonts w:eastAsia="Malgun Gothic" w:cs="Arial"/>
                <w:szCs w:val="18"/>
                <w:lang w:eastAsia="ko-KR"/>
              </w:rPr>
            </w:pPr>
            <w:r w:rsidRPr="00EF5447">
              <w:rPr>
                <w:rFonts w:cs="Arial"/>
                <w:szCs w:val="18"/>
              </w:rPr>
              <w:t>DC_2A-46D_n41A-n71A</w:t>
            </w:r>
          </w:p>
        </w:tc>
        <w:tc>
          <w:tcPr>
            <w:tcW w:w="3514" w:type="dxa"/>
          </w:tcPr>
          <w:p w14:paraId="5800F1CF" w14:textId="77777777" w:rsidR="008D1E4A" w:rsidRPr="00EF5447" w:rsidRDefault="008D1E4A" w:rsidP="00C620E0">
            <w:pPr>
              <w:pStyle w:val="TAC"/>
              <w:rPr>
                <w:rFonts w:cs="Arial"/>
                <w:szCs w:val="18"/>
              </w:rPr>
            </w:pPr>
            <w:r w:rsidRPr="00EF5447">
              <w:rPr>
                <w:rFonts w:cs="Arial"/>
                <w:szCs w:val="18"/>
              </w:rPr>
              <w:t>DC_2A_n41A</w:t>
            </w:r>
          </w:p>
          <w:p w14:paraId="37498A03" w14:textId="77777777" w:rsidR="008D1E4A" w:rsidRPr="00EF5447" w:rsidRDefault="008D1E4A" w:rsidP="00C620E0">
            <w:pPr>
              <w:pStyle w:val="TAC"/>
              <w:rPr>
                <w:rFonts w:cs="Arial"/>
                <w:lang w:eastAsia="zh-CN"/>
              </w:rPr>
            </w:pPr>
            <w:r w:rsidRPr="00EF5447">
              <w:rPr>
                <w:rFonts w:cs="Arial"/>
                <w:szCs w:val="18"/>
              </w:rPr>
              <w:t>DC_2A_n71A</w:t>
            </w:r>
          </w:p>
        </w:tc>
      </w:tr>
      <w:tr w:rsidR="008D1E4A" w:rsidRPr="00EF5447" w14:paraId="6111BB5B" w14:textId="77777777" w:rsidTr="00C620E0">
        <w:trPr>
          <w:trHeight w:val="187"/>
          <w:jc w:val="center"/>
        </w:trPr>
        <w:tc>
          <w:tcPr>
            <w:tcW w:w="3461" w:type="dxa"/>
            <w:shd w:val="clear" w:color="auto" w:fill="auto"/>
            <w:noWrap/>
          </w:tcPr>
          <w:p w14:paraId="0EB936FE" w14:textId="77777777" w:rsidR="008D1E4A" w:rsidRPr="00EF5447" w:rsidRDefault="008D1E4A" w:rsidP="00C620E0">
            <w:pPr>
              <w:pStyle w:val="TAC"/>
              <w:rPr>
                <w:rFonts w:cs="Arial"/>
                <w:szCs w:val="18"/>
              </w:rPr>
            </w:pPr>
            <w:r w:rsidRPr="00EF5447">
              <w:rPr>
                <w:rFonts w:cs="Arial"/>
                <w:szCs w:val="18"/>
              </w:rPr>
              <w:t>DC_2A-46A_n41(2A)-n71A</w:t>
            </w:r>
          </w:p>
          <w:p w14:paraId="727F78E6" w14:textId="77777777" w:rsidR="008D1E4A" w:rsidRPr="00EF5447" w:rsidRDefault="008D1E4A" w:rsidP="00C620E0">
            <w:pPr>
              <w:pStyle w:val="TAC"/>
              <w:rPr>
                <w:rFonts w:cs="Arial"/>
                <w:szCs w:val="18"/>
              </w:rPr>
            </w:pPr>
            <w:r w:rsidRPr="00EF5447">
              <w:rPr>
                <w:rFonts w:cs="Arial"/>
                <w:szCs w:val="18"/>
              </w:rPr>
              <w:t>DC_2A-46C_n41(2A)-n71A</w:t>
            </w:r>
          </w:p>
          <w:p w14:paraId="1F4E0C76" w14:textId="77777777" w:rsidR="008D1E4A" w:rsidRPr="00EF5447" w:rsidRDefault="008D1E4A" w:rsidP="00C620E0">
            <w:pPr>
              <w:pStyle w:val="TAC"/>
              <w:rPr>
                <w:rFonts w:cs="Arial"/>
                <w:szCs w:val="18"/>
              </w:rPr>
            </w:pPr>
            <w:r w:rsidRPr="00EF5447">
              <w:rPr>
                <w:rFonts w:cs="Arial"/>
                <w:szCs w:val="18"/>
              </w:rPr>
              <w:t>DC_2A-46D_n41(2A)-n71A</w:t>
            </w:r>
          </w:p>
        </w:tc>
        <w:tc>
          <w:tcPr>
            <w:tcW w:w="3514" w:type="dxa"/>
          </w:tcPr>
          <w:p w14:paraId="1040DCEB" w14:textId="77777777" w:rsidR="008D1E4A" w:rsidRPr="00EF5447" w:rsidRDefault="008D1E4A" w:rsidP="00C620E0">
            <w:pPr>
              <w:pStyle w:val="TAC"/>
              <w:rPr>
                <w:rFonts w:cs="Arial"/>
                <w:szCs w:val="18"/>
              </w:rPr>
            </w:pPr>
            <w:r w:rsidRPr="00EF5447">
              <w:rPr>
                <w:rFonts w:cs="Arial"/>
                <w:szCs w:val="18"/>
              </w:rPr>
              <w:t>DC_2A_n41A</w:t>
            </w:r>
          </w:p>
          <w:p w14:paraId="2367D2E1" w14:textId="77777777" w:rsidR="008D1E4A" w:rsidRPr="00EF5447" w:rsidRDefault="008D1E4A" w:rsidP="00C620E0">
            <w:pPr>
              <w:pStyle w:val="TAC"/>
              <w:rPr>
                <w:rFonts w:cs="Arial"/>
                <w:szCs w:val="18"/>
              </w:rPr>
            </w:pPr>
            <w:r w:rsidRPr="00EF5447">
              <w:rPr>
                <w:rFonts w:cs="Arial"/>
                <w:szCs w:val="18"/>
              </w:rPr>
              <w:t>DC_2A_n71A</w:t>
            </w:r>
          </w:p>
        </w:tc>
      </w:tr>
      <w:tr w:rsidR="008D1E4A" w:rsidRPr="00EF5447" w14:paraId="36118E8B" w14:textId="77777777" w:rsidTr="00C620E0">
        <w:trPr>
          <w:trHeight w:val="187"/>
          <w:jc w:val="center"/>
        </w:trPr>
        <w:tc>
          <w:tcPr>
            <w:tcW w:w="3461" w:type="dxa"/>
            <w:shd w:val="clear" w:color="auto" w:fill="auto"/>
            <w:noWrap/>
          </w:tcPr>
          <w:p w14:paraId="004D860D" w14:textId="77777777" w:rsidR="008D1E4A" w:rsidRPr="00EF5447" w:rsidRDefault="008D1E4A" w:rsidP="00C620E0">
            <w:pPr>
              <w:pStyle w:val="TAC"/>
              <w:rPr>
                <w:lang w:eastAsia="fi-FI"/>
              </w:rPr>
            </w:pPr>
            <w:r w:rsidRPr="00EF5447">
              <w:rPr>
                <w:lang w:eastAsia="fi-FI"/>
              </w:rPr>
              <w:t>DC_2A-46A-48A_n5A</w:t>
            </w:r>
          </w:p>
          <w:p w14:paraId="391C5B18" w14:textId="77777777" w:rsidR="008D1E4A" w:rsidRPr="00EF5447" w:rsidRDefault="008D1E4A" w:rsidP="00C620E0">
            <w:pPr>
              <w:pStyle w:val="TAC"/>
              <w:rPr>
                <w:lang w:eastAsia="fi-FI"/>
              </w:rPr>
            </w:pPr>
            <w:r w:rsidRPr="00EF5447">
              <w:rPr>
                <w:lang w:eastAsia="fi-FI"/>
              </w:rPr>
              <w:t>DC_2A-46C-48A_n5A</w:t>
            </w:r>
          </w:p>
          <w:p w14:paraId="0FDF6E4E" w14:textId="77777777" w:rsidR="008D1E4A" w:rsidRPr="00EF5447" w:rsidRDefault="008D1E4A" w:rsidP="00C620E0">
            <w:pPr>
              <w:pStyle w:val="TAC"/>
              <w:rPr>
                <w:lang w:eastAsia="fi-FI"/>
              </w:rPr>
            </w:pPr>
            <w:r w:rsidRPr="00EF5447">
              <w:rPr>
                <w:lang w:eastAsia="fi-FI"/>
              </w:rPr>
              <w:t>DC_2A-46D-48A_n5A</w:t>
            </w:r>
          </w:p>
          <w:p w14:paraId="09976C3F" w14:textId="77777777" w:rsidR="008D1E4A" w:rsidRPr="00EF5447" w:rsidRDefault="008D1E4A" w:rsidP="00C620E0">
            <w:pPr>
              <w:pStyle w:val="TAC"/>
              <w:rPr>
                <w:rFonts w:cs="Arial"/>
                <w:szCs w:val="18"/>
              </w:rPr>
            </w:pPr>
            <w:r w:rsidRPr="00EF5447">
              <w:rPr>
                <w:lang w:eastAsia="fi-FI"/>
              </w:rPr>
              <w:t>DC_2A-46E-48A_n5A</w:t>
            </w:r>
          </w:p>
        </w:tc>
        <w:tc>
          <w:tcPr>
            <w:tcW w:w="3514" w:type="dxa"/>
          </w:tcPr>
          <w:p w14:paraId="1120726C" w14:textId="77777777" w:rsidR="008D1E4A" w:rsidRPr="00EF5447" w:rsidRDefault="008D1E4A" w:rsidP="00C620E0">
            <w:pPr>
              <w:pStyle w:val="TAC"/>
              <w:rPr>
                <w:lang w:eastAsia="fi-FI"/>
              </w:rPr>
            </w:pPr>
            <w:r w:rsidRPr="00EF5447">
              <w:rPr>
                <w:lang w:eastAsia="fi-FI"/>
              </w:rPr>
              <w:t>DC_2A_n5A</w:t>
            </w:r>
          </w:p>
          <w:p w14:paraId="24D2624B" w14:textId="77777777" w:rsidR="008D1E4A" w:rsidRPr="00EF5447" w:rsidRDefault="008D1E4A" w:rsidP="00C620E0">
            <w:pPr>
              <w:pStyle w:val="TAC"/>
              <w:rPr>
                <w:rFonts w:cs="Arial"/>
                <w:szCs w:val="18"/>
              </w:rPr>
            </w:pPr>
            <w:r w:rsidRPr="00EF5447">
              <w:rPr>
                <w:lang w:eastAsia="fi-FI"/>
              </w:rPr>
              <w:t>DC_48A_n5A</w:t>
            </w:r>
          </w:p>
        </w:tc>
      </w:tr>
      <w:tr w:rsidR="008D1E4A" w:rsidRPr="00EF5447" w14:paraId="24CF18A9" w14:textId="77777777" w:rsidTr="00C620E0">
        <w:trPr>
          <w:trHeight w:val="187"/>
          <w:jc w:val="center"/>
        </w:trPr>
        <w:tc>
          <w:tcPr>
            <w:tcW w:w="3461" w:type="dxa"/>
            <w:shd w:val="clear" w:color="auto" w:fill="auto"/>
            <w:noWrap/>
          </w:tcPr>
          <w:p w14:paraId="5A964648" w14:textId="77777777" w:rsidR="008D1E4A" w:rsidRPr="00EF5447" w:rsidRDefault="008D1E4A" w:rsidP="00C620E0">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213258D" w14:textId="77777777" w:rsidR="008D1E4A" w:rsidRPr="00EF5447" w:rsidRDefault="008D1E4A" w:rsidP="00C620E0">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394738E" w14:textId="77777777" w:rsidR="008D1E4A" w:rsidRPr="00EF5447" w:rsidRDefault="008D1E4A" w:rsidP="00C620E0">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121E68E" w14:textId="77777777" w:rsidR="008D1E4A" w:rsidRPr="00EF5447" w:rsidRDefault="008D1E4A" w:rsidP="00C620E0">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7C969280" w14:textId="77777777" w:rsidR="008D1E4A" w:rsidRPr="00EF5447" w:rsidRDefault="008D1E4A" w:rsidP="00C620E0">
            <w:pPr>
              <w:pStyle w:val="TAC"/>
              <w:rPr>
                <w:rFonts w:eastAsia="Malgun Gothic"/>
                <w:lang w:eastAsia="ko-KR"/>
              </w:rPr>
            </w:pPr>
            <w:r w:rsidRPr="00EF5447">
              <w:rPr>
                <w:lang w:eastAsia="fi-FI"/>
              </w:rPr>
              <w:t>DC_2A_</w:t>
            </w:r>
            <w:r w:rsidRPr="00EF5447">
              <w:rPr>
                <w:rFonts w:eastAsia="Malgun Gothic"/>
                <w:lang w:eastAsia="ko-KR"/>
              </w:rPr>
              <w:t>n66A</w:t>
            </w:r>
          </w:p>
          <w:p w14:paraId="377F2C31" w14:textId="77777777" w:rsidR="008D1E4A" w:rsidRPr="00EF5447" w:rsidRDefault="008D1E4A" w:rsidP="00C620E0">
            <w:pPr>
              <w:pStyle w:val="TAC"/>
              <w:rPr>
                <w:rFonts w:cs="Arial"/>
                <w:szCs w:val="18"/>
              </w:rPr>
            </w:pPr>
            <w:r w:rsidRPr="00EF5447">
              <w:rPr>
                <w:lang w:eastAsia="fi-FI"/>
              </w:rPr>
              <w:t>DC_48A_n66A</w:t>
            </w:r>
          </w:p>
        </w:tc>
      </w:tr>
      <w:tr w:rsidR="008D1E4A" w:rsidRPr="00EF5447" w14:paraId="60A59203" w14:textId="77777777" w:rsidTr="00C620E0">
        <w:trPr>
          <w:trHeight w:val="187"/>
          <w:jc w:val="center"/>
        </w:trPr>
        <w:tc>
          <w:tcPr>
            <w:tcW w:w="3461" w:type="dxa"/>
            <w:shd w:val="clear" w:color="auto" w:fill="auto"/>
            <w:noWrap/>
          </w:tcPr>
          <w:p w14:paraId="37F1E276" w14:textId="77777777" w:rsidR="008D1E4A" w:rsidRPr="00EF5447" w:rsidRDefault="008D1E4A" w:rsidP="00C620E0">
            <w:pPr>
              <w:pStyle w:val="TAC"/>
              <w:rPr>
                <w:rFonts w:cs="Arial"/>
                <w:lang w:eastAsia="zh-CN"/>
              </w:rPr>
            </w:pPr>
            <w:r w:rsidRPr="00EF5447">
              <w:rPr>
                <w:rFonts w:cs="Arial"/>
                <w:lang w:eastAsia="zh-CN"/>
              </w:rPr>
              <w:t>DC_2A-46A-66A_n41A</w:t>
            </w:r>
          </w:p>
          <w:p w14:paraId="5589A541" w14:textId="77777777" w:rsidR="008D1E4A" w:rsidRPr="00EF5447" w:rsidRDefault="008D1E4A" w:rsidP="00C620E0">
            <w:pPr>
              <w:pStyle w:val="TAC"/>
              <w:rPr>
                <w:rFonts w:cs="Arial"/>
                <w:lang w:eastAsia="zh-CN"/>
              </w:rPr>
            </w:pPr>
            <w:r w:rsidRPr="00EF5447">
              <w:rPr>
                <w:rFonts w:cs="Arial"/>
                <w:lang w:eastAsia="zh-CN"/>
              </w:rPr>
              <w:t>DC_2A-46C-66A_n41A</w:t>
            </w:r>
          </w:p>
          <w:p w14:paraId="1C958708" w14:textId="77777777" w:rsidR="008D1E4A" w:rsidRPr="00EF5447" w:rsidDel="00FE2337" w:rsidRDefault="008D1E4A" w:rsidP="00C620E0">
            <w:pPr>
              <w:pStyle w:val="TAC"/>
              <w:rPr>
                <w:rFonts w:cs="Arial"/>
                <w:lang w:eastAsia="ko-KR"/>
              </w:rPr>
            </w:pPr>
            <w:r w:rsidRPr="00EF5447">
              <w:rPr>
                <w:rFonts w:cs="Arial"/>
                <w:lang w:eastAsia="zh-CN"/>
              </w:rPr>
              <w:t>DC_2A-46D-66A_n41A</w:t>
            </w:r>
          </w:p>
        </w:tc>
        <w:tc>
          <w:tcPr>
            <w:tcW w:w="3514" w:type="dxa"/>
          </w:tcPr>
          <w:p w14:paraId="2F69FE45" w14:textId="77777777" w:rsidR="008D1E4A" w:rsidRPr="00EF5447" w:rsidRDefault="008D1E4A" w:rsidP="00C620E0">
            <w:pPr>
              <w:pStyle w:val="TAC"/>
              <w:rPr>
                <w:rFonts w:cs="Arial"/>
                <w:lang w:eastAsia="zh-CN"/>
              </w:rPr>
            </w:pPr>
            <w:r w:rsidRPr="00EF5447">
              <w:rPr>
                <w:rFonts w:cs="Arial"/>
                <w:lang w:eastAsia="zh-CN"/>
              </w:rPr>
              <w:t>DC_2A_n41A</w:t>
            </w:r>
          </w:p>
          <w:p w14:paraId="104C7808" w14:textId="77777777" w:rsidR="008D1E4A" w:rsidRPr="00EF5447" w:rsidDel="00FE2337" w:rsidRDefault="008D1E4A" w:rsidP="00C620E0">
            <w:pPr>
              <w:pStyle w:val="TAC"/>
              <w:rPr>
                <w:lang w:eastAsia="ko-KR"/>
              </w:rPr>
            </w:pPr>
            <w:r w:rsidRPr="00EF5447">
              <w:rPr>
                <w:rFonts w:cs="Arial"/>
                <w:lang w:eastAsia="zh-CN"/>
              </w:rPr>
              <w:t>DC_66A_n41A</w:t>
            </w:r>
          </w:p>
        </w:tc>
      </w:tr>
      <w:tr w:rsidR="008D1E4A" w:rsidRPr="00EF5447" w14:paraId="275F7C11" w14:textId="77777777" w:rsidTr="00C620E0">
        <w:trPr>
          <w:trHeight w:val="187"/>
          <w:jc w:val="center"/>
        </w:trPr>
        <w:tc>
          <w:tcPr>
            <w:tcW w:w="3461" w:type="dxa"/>
            <w:shd w:val="clear" w:color="auto" w:fill="auto"/>
            <w:noWrap/>
          </w:tcPr>
          <w:p w14:paraId="4ADF6564" w14:textId="77777777" w:rsidR="008D1E4A" w:rsidRPr="00EF5447" w:rsidRDefault="008D1E4A" w:rsidP="00C620E0">
            <w:pPr>
              <w:pStyle w:val="TAC"/>
              <w:rPr>
                <w:lang w:eastAsia="zh-CN"/>
              </w:rPr>
            </w:pPr>
            <w:r w:rsidRPr="00EF5447">
              <w:rPr>
                <w:lang w:eastAsia="zh-CN"/>
              </w:rPr>
              <w:t>DC_2A-46A-66A_n41(2A)</w:t>
            </w:r>
          </w:p>
          <w:p w14:paraId="7741812B" w14:textId="77777777" w:rsidR="008D1E4A" w:rsidRPr="00EF5447" w:rsidRDefault="008D1E4A" w:rsidP="00C620E0">
            <w:pPr>
              <w:pStyle w:val="TAC"/>
              <w:rPr>
                <w:lang w:eastAsia="zh-CN"/>
              </w:rPr>
            </w:pPr>
            <w:r w:rsidRPr="00EF5447">
              <w:rPr>
                <w:lang w:eastAsia="zh-CN"/>
              </w:rPr>
              <w:t>DC_2A-46C-66A_n41(2A)</w:t>
            </w:r>
          </w:p>
          <w:p w14:paraId="270558A4" w14:textId="77777777" w:rsidR="008D1E4A" w:rsidRPr="00EF5447" w:rsidRDefault="008D1E4A" w:rsidP="00C620E0">
            <w:pPr>
              <w:pStyle w:val="TAC"/>
              <w:rPr>
                <w:lang w:eastAsia="zh-CN"/>
              </w:rPr>
            </w:pPr>
            <w:r w:rsidRPr="00EF5447">
              <w:rPr>
                <w:lang w:eastAsia="zh-CN"/>
              </w:rPr>
              <w:t>DC_2A-46D-66A_n41(2A)</w:t>
            </w:r>
          </w:p>
        </w:tc>
        <w:tc>
          <w:tcPr>
            <w:tcW w:w="3514" w:type="dxa"/>
          </w:tcPr>
          <w:p w14:paraId="13265589" w14:textId="77777777" w:rsidR="008D1E4A" w:rsidRPr="00EF5447" w:rsidRDefault="008D1E4A" w:rsidP="00C620E0">
            <w:pPr>
              <w:pStyle w:val="TAC"/>
              <w:rPr>
                <w:lang w:eastAsia="zh-CN"/>
              </w:rPr>
            </w:pPr>
            <w:r w:rsidRPr="00EF5447">
              <w:rPr>
                <w:lang w:eastAsia="zh-CN"/>
              </w:rPr>
              <w:t>DC_2A_n41A</w:t>
            </w:r>
          </w:p>
          <w:p w14:paraId="40AC26F6" w14:textId="77777777" w:rsidR="008D1E4A" w:rsidRPr="00EF5447" w:rsidRDefault="008D1E4A" w:rsidP="00C620E0">
            <w:pPr>
              <w:pStyle w:val="TAC"/>
              <w:rPr>
                <w:lang w:eastAsia="zh-CN"/>
              </w:rPr>
            </w:pPr>
            <w:r w:rsidRPr="00EF5447">
              <w:rPr>
                <w:lang w:eastAsia="zh-CN"/>
              </w:rPr>
              <w:t>DC_66A_n41A</w:t>
            </w:r>
          </w:p>
        </w:tc>
      </w:tr>
      <w:tr w:rsidR="008D1E4A" w:rsidRPr="00EF5447" w14:paraId="690A6772" w14:textId="77777777" w:rsidTr="00C620E0">
        <w:trPr>
          <w:trHeight w:val="187"/>
          <w:jc w:val="center"/>
        </w:trPr>
        <w:tc>
          <w:tcPr>
            <w:tcW w:w="3461" w:type="dxa"/>
            <w:shd w:val="clear" w:color="auto" w:fill="auto"/>
            <w:noWrap/>
          </w:tcPr>
          <w:p w14:paraId="152763B5" w14:textId="77777777" w:rsidR="008D1E4A" w:rsidRPr="00EF5447" w:rsidRDefault="008D1E4A" w:rsidP="00C620E0">
            <w:pPr>
              <w:pStyle w:val="TAC"/>
              <w:rPr>
                <w:rFonts w:cs="Arial"/>
                <w:lang w:eastAsia="zh-CN"/>
              </w:rPr>
            </w:pPr>
            <w:r w:rsidRPr="00EF5447">
              <w:rPr>
                <w:rFonts w:cs="Arial"/>
                <w:lang w:eastAsia="zh-CN"/>
              </w:rPr>
              <w:t>DC_2A-46A-66A_n71A</w:t>
            </w:r>
          </w:p>
          <w:p w14:paraId="2328CDD4" w14:textId="77777777" w:rsidR="008D1E4A" w:rsidRPr="00EF5447" w:rsidRDefault="008D1E4A" w:rsidP="00C620E0">
            <w:pPr>
              <w:pStyle w:val="TAC"/>
              <w:rPr>
                <w:rFonts w:cs="Arial"/>
                <w:lang w:eastAsia="zh-CN"/>
              </w:rPr>
            </w:pPr>
            <w:r w:rsidRPr="00EF5447">
              <w:rPr>
                <w:rFonts w:cs="Arial"/>
                <w:lang w:eastAsia="zh-CN"/>
              </w:rPr>
              <w:t>DC_2A-46C-66A_n71A</w:t>
            </w:r>
          </w:p>
          <w:p w14:paraId="6F6D04E5" w14:textId="77777777" w:rsidR="008D1E4A" w:rsidRPr="00EF5447" w:rsidDel="00FE2337" w:rsidRDefault="008D1E4A" w:rsidP="00C620E0">
            <w:pPr>
              <w:pStyle w:val="TAC"/>
              <w:rPr>
                <w:rFonts w:cs="Arial"/>
                <w:lang w:eastAsia="ko-KR"/>
              </w:rPr>
            </w:pPr>
            <w:r w:rsidRPr="00EF5447">
              <w:rPr>
                <w:rFonts w:cs="Arial"/>
                <w:lang w:eastAsia="zh-CN"/>
              </w:rPr>
              <w:t>DC_2A-46D-66A_n71A</w:t>
            </w:r>
          </w:p>
        </w:tc>
        <w:tc>
          <w:tcPr>
            <w:tcW w:w="3514" w:type="dxa"/>
          </w:tcPr>
          <w:p w14:paraId="4461BEF3" w14:textId="77777777" w:rsidR="008D1E4A" w:rsidRPr="00EF5447" w:rsidRDefault="008D1E4A" w:rsidP="00C620E0">
            <w:pPr>
              <w:pStyle w:val="TAC"/>
              <w:rPr>
                <w:rFonts w:cs="Arial"/>
                <w:lang w:eastAsia="zh-CN"/>
              </w:rPr>
            </w:pPr>
            <w:r w:rsidRPr="00EF5447">
              <w:rPr>
                <w:rFonts w:cs="Arial"/>
                <w:lang w:eastAsia="zh-CN"/>
              </w:rPr>
              <w:t>DC_2A_n71A</w:t>
            </w:r>
          </w:p>
          <w:p w14:paraId="74E7508F" w14:textId="77777777" w:rsidR="008D1E4A" w:rsidRPr="00EF5447" w:rsidDel="00FE2337" w:rsidRDefault="008D1E4A" w:rsidP="00C620E0">
            <w:pPr>
              <w:pStyle w:val="TAC"/>
              <w:rPr>
                <w:lang w:eastAsia="ko-KR"/>
              </w:rPr>
            </w:pPr>
            <w:r w:rsidRPr="00EF5447">
              <w:rPr>
                <w:rFonts w:cs="Arial"/>
                <w:lang w:eastAsia="zh-CN"/>
              </w:rPr>
              <w:t>DC_66A_n71A</w:t>
            </w:r>
          </w:p>
        </w:tc>
      </w:tr>
      <w:tr w:rsidR="008D1E4A" w:rsidRPr="00EF5447" w14:paraId="45331267" w14:textId="77777777" w:rsidTr="00C620E0">
        <w:trPr>
          <w:trHeight w:val="187"/>
          <w:jc w:val="center"/>
        </w:trPr>
        <w:tc>
          <w:tcPr>
            <w:tcW w:w="3461" w:type="dxa"/>
            <w:shd w:val="clear" w:color="auto" w:fill="auto"/>
            <w:noWrap/>
          </w:tcPr>
          <w:p w14:paraId="4F2F7706" w14:textId="627E40ED" w:rsidR="008D1E4A" w:rsidRPr="00EF5447" w:rsidRDefault="008D1E4A" w:rsidP="00C620E0">
            <w:pPr>
              <w:pStyle w:val="TAC"/>
              <w:rPr>
                <w:lang w:eastAsia="zh-CN"/>
              </w:rPr>
            </w:pPr>
            <w:r w:rsidRPr="00EF5447">
              <w:rPr>
                <w:lang w:eastAsia="ja-JP"/>
              </w:rPr>
              <w:t>DC_2A-48A</w:t>
            </w:r>
            <w:ins w:id="86" w:author="Apple" w:date="2021-01-14T18:58:00Z">
              <w:r w:rsidR="00906207">
                <w:rPr>
                  <w:lang w:eastAsia="ja-JP"/>
                </w:rPr>
                <w:t>-</w:t>
              </w:r>
            </w:ins>
            <w:del w:id="87" w:author="Apple" w:date="2021-01-14T18:58:00Z">
              <w:r w:rsidRPr="00EF5447" w:rsidDel="00906207">
                <w:rPr>
                  <w:lang w:eastAsia="ja-JP"/>
                </w:rPr>
                <w:delText>_</w:delText>
              </w:r>
            </w:del>
            <w:r w:rsidRPr="00EF5447">
              <w:rPr>
                <w:lang w:eastAsia="ja-JP"/>
              </w:rPr>
              <w:t>(n)5AA</w:t>
            </w:r>
          </w:p>
        </w:tc>
        <w:tc>
          <w:tcPr>
            <w:tcW w:w="3514" w:type="dxa"/>
          </w:tcPr>
          <w:p w14:paraId="6AF60F9F" w14:textId="77777777" w:rsidR="008D1E4A" w:rsidRPr="00EF5447" w:rsidRDefault="008D1E4A" w:rsidP="00C620E0">
            <w:pPr>
              <w:pStyle w:val="TAC"/>
              <w:rPr>
                <w:lang w:eastAsia="ja-JP"/>
              </w:rPr>
            </w:pPr>
            <w:r w:rsidRPr="00EF5447">
              <w:rPr>
                <w:lang w:eastAsia="ja-JP"/>
              </w:rPr>
              <w:t>DC_2A_n5A</w:t>
            </w:r>
          </w:p>
          <w:p w14:paraId="7CC23CEC" w14:textId="77777777" w:rsidR="008D1E4A" w:rsidRPr="00EF5447" w:rsidRDefault="008D1E4A" w:rsidP="00C620E0">
            <w:pPr>
              <w:pStyle w:val="TAC"/>
              <w:rPr>
                <w:lang w:eastAsia="ja-JP"/>
              </w:rPr>
            </w:pPr>
            <w:r w:rsidRPr="00EF5447">
              <w:rPr>
                <w:lang w:eastAsia="ja-JP"/>
              </w:rPr>
              <w:t>DC_48A_n5A</w:t>
            </w:r>
          </w:p>
          <w:p w14:paraId="42A814CF" w14:textId="77777777" w:rsidR="008D1E4A" w:rsidRPr="00EF5447" w:rsidRDefault="008D1E4A" w:rsidP="00C620E0">
            <w:pPr>
              <w:pStyle w:val="TAC"/>
              <w:rPr>
                <w:lang w:eastAsia="zh-CN"/>
              </w:rPr>
            </w:pPr>
            <w:r w:rsidRPr="00EF5447">
              <w:rPr>
                <w:lang w:eastAsia="ja-JP"/>
              </w:rPr>
              <w:t>DC_(n)5AA</w:t>
            </w:r>
            <w:r w:rsidRPr="00EF5447">
              <w:rPr>
                <w:vertAlign w:val="superscript"/>
                <w:lang w:eastAsia="ja-JP"/>
              </w:rPr>
              <w:t>4</w:t>
            </w:r>
          </w:p>
        </w:tc>
      </w:tr>
      <w:tr w:rsidR="008D1E4A" w:rsidRPr="00EF5447" w14:paraId="6A7CF1EE" w14:textId="77777777" w:rsidTr="00C620E0">
        <w:trPr>
          <w:trHeight w:val="187"/>
          <w:jc w:val="center"/>
        </w:trPr>
        <w:tc>
          <w:tcPr>
            <w:tcW w:w="3461" w:type="dxa"/>
            <w:shd w:val="clear" w:color="auto" w:fill="auto"/>
            <w:noWrap/>
          </w:tcPr>
          <w:p w14:paraId="5355E504" w14:textId="77777777" w:rsidR="008D1E4A" w:rsidRPr="00EF5447" w:rsidRDefault="008D1E4A" w:rsidP="00C620E0">
            <w:pPr>
              <w:pStyle w:val="TAC"/>
              <w:rPr>
                <w:noProof/>
              </w:rPr>
            </w:pPr>
            <w:r w:rsidRPr="00EF5447">
              <w:rPr>
                <w:noProof/>
              </w:rPr>
              <w:t>DC_2A-46A_n66A-n71A</w:t>
            </w:r>
          </w:p>
          <w:p w14:paraId="213F9E00" w14:textId="77777777" w:rsidR="008D1E4A" w:rsidRPr="00EF5447" w:rsidRDefault="008D1E4A" w:rsidP="00C620E0">
            <w:pPr>
              <w:pStyle w:val="TAC"/>
              <w:rPr>
                <w:noProof/>
              </w:rPr>
            </w:pPr>
            <w:r w:rsidRPr="00EF5447">
              <w:rPr>
                <w:noProof/>
              </w:rPr>
              <w:t>DC_2A-46C_n66A-n71A</w:t>
            </w:r>
          </w:p>
          <w:p w14:paraId="209D2DC9" w14:textId="77777777" w:rsidR="008D1E4A" w:rsidRPr="00EF5447" w:rsidRDefault="008D1E4A" w:rsidP="00C620E0">
            <w:pPr>
              <w:pStyle w:val="TAC"/>
              <w:rPr>
                <w:rFonts w:cs="Arial"/>
                <w:lang w:eastAsia="zh-CN"/>
              </w:rPr>
            </w:pPr>
            <w:r w:rsidRPr="00EF5447">
              <w:rPr>
                <w:noProof/>
              </w:rPr>
              <w:t>DC_2A-46D_n66A-n71A</w:t>
            </w:r>
          </w:p>
        </w:tc>
        <w:tc>
          <w:tcPr>
            <w:tcW w:w="3514" w:type="dxa"/>
          </w:tcPr>
          <w:p w14:paraId="48F22BF2" w14:textId="77777777" w:rsidR="008D1E4A" w:rsidRPr="00EF5447" w:rsidRDefault="008D1E4A" w:rsidP="00C620E0">
            <w:pPr>
              <w:pStyle w:val="TAC"/>
              <w:rPr>
                <w:noProof/>
              </w:rPr>
            </w:pPr>
            <w:r w:rsidRPr="00EF5447">
              <w:rPr>
                <w:noProof/>
              </w:rPr>
              <w:t>DC_2A_n66A</w:t>
            </w:r>
          </w:p>
          <w:p w14:paraId="0D8CB809" w14:textId="77777777" w:rsidR="008D1E4A" w:rsidRPr="00EF5447" w:rsidRDefault="008D1E4A" w:rsidP="00C620E0">
            <w:pPr>
              <w:pStyle w:val="TAC"/>
              <w:rPr>
                <w:rFonts w:cs="Arial"/>
                <w:lang w:eastAsia="zh-CN"/>
              </w:rPr>
            </w:pPr>
            <w:r w:rsidRPr="00EF5447">
              <w:rPr>
                <w:noProof/>
              </w:rPr>
              <w:t>DC_2A_n71A</w:t>
            </w:r>
          </w:p>
        </w:tc>
      </w:tr>
      <w:tr w:rsidR="008D1E4A" w:rsidRPr="00EF5447" w14:paraId="6A17FD5C" w14:textId="77777777" w:rsidTr="00C620E0">
        <w:trPr>
          <w:trHeight w:val="187"/>
          <w:jc w:val="center"/>
        </w:trPr>
        <w:tc>
          <w:tcPr>
            <w:tcW w:w="3461" w:type="dxa"/>
            <w:shd w:val="clear" w:color="auto" w:fill="auto"/>
            <w:noWrap/>
          </w:tcPr>
          <w:p w14:paraId="565A2E4C" w14:textId="77777777" w:rsidR="008D1E4A" w:rsidRPr="00EF5447" w:rsidRDefault="008D1E4A" w:rsidP="00C620E0">
            <w:pPr>
              <w:pStyle w:val="TAC"/>
              <w:rPr>
                <w:noProof/>
              </w:rPr>
            </w:pPr>
            <w:r w:rsidRPr="00EF5447">
              <w:rPr>
                <w:lang w:eastAsia="ja-JP"/>
              </w:rPr>
              <w:lastRenderedPageBreak/>
              <w:t>DC_2A-48A_n48A-n66A</w:t>
            </w:r>
          </w:p>
        </w:tc>
        <w:tc>
          <w:tcPr>
            <w:tcW w:w="3514" w:type="dxa"/>
          </w:tcPr>
          <w:p w14:paraId="5CAEF698" w14:textId="77777777" w:rsidR="008D1E4A" w:rsidRPr="00EF5447" w:rsidRDefault="008D1E4A" w:rsidP="00C620E0">
            <w:pPr>
              <w:pStyle w:val="TAC"/>
              <w:rPr>
                <w:lang w:eastAsia="ja-JP"/>
              </w:rPr>
            </w:pPr>
            <w:r w:rsidRPr="00EF5447">
              <w:rPr>
                <w:lang w:eastAsia="ja-JP"/>
              </w:rPr>
              <w:t>DC_2A_n48A</w:t>
            </w:r>
          </w:p>
          <w:p w14:paraId="3F370F05" w14:textId="77777777" w:rsidR="008D1E4A" w:rsidRPr="00EF5447" w:rsidRDefault="008D1E4A" w:rsidP="00C620E0">
            <w:pPr>
              <w:pStyle w:val="TAC"/>
              <w:rPr>
                <w:lang w:eastAsia="ja-JP"/>
              </w:rPr>
            </w:pPr>
            <w:r w:rsidRPr="00EF5447">
              <w:rPr>
                <w:lang w:eastAsia="ja-JP"/>
              </w:rPr>
              <w:t>DC_2A_n66A</w:t>
            </w:r>
          </w:p>
          <w:p w14:paraId="3E47F893" w14:textId="77777777" w:rsidR="008D1E4A" w:rsidRPr="00EF5447" w:rsidRDefault="008D1E4A" w:rsidP="00C620E0">
            <w:pPr>
              <w:pStyle w:val="TAC"/>
              <w:rPr>
                <w:noProof/>
              </w:rPr>
            </w:pPr>
            <w:r w:rsidRPr="00EF5447">
              <w:rPr>
                <w:lang w:eastAsia="ja-JP"/>
              </w:rPr>
              <w:t>DC_48A_n66A</w:t>
            </w:r>
          </w:p>
        </w:tc>
      </w:tr>
      <w:tr w:rsidR="008D1E4A" w:rsidRPr="00EF5447" w14:paraId="64B39B41" w14:textId="77777777" w:rsidTr="00C620E0">
        <w:trPr>
          <w:trHeight w:val="187"/>
          <w:jc w:val="center"/>
        </w:trPr>
        <w:tc>
          <w:tcPr>
            <w:tcW w:w="3461" w:type="dxa"/>
            <w:shd w:val="clear" w:color="auto" w:fill="auto"/>
            <w:noWrap/>
          </w:tcPr>
          <w:p w14:paraId="355FAA15" w14:textId="77777777" w:rsidR="008D1E4A" w:rsidRPr="00EF5447" w:rsidRDefault="008D1E4A" w:rsidP="00C620E0">
            <w:pPr>
              <w:pStyle w:val="TAC"/>
              <w:rPr>
                <w:rFonts w:cs="Arial"/>
                <w:lang w:eastAsia="zh-CN"/>
              </w:rPr>
            </w:pPr>
            <w:r w:rsidRPr="00EF5447">
              <w:rPr>
                <w:rFonts w:cs="Arial"/>
                <w:lang w:eastAsia="ja-JP"/>
              </w:rPr>
              <w:t>DC_2A-48A-66A_n5A</w:t>
            </w:r>
          </w:p>
        </w:tc>
        <w:tc>
          <w:tcPr>
            <w:tcW w:w="3514" w:type="dxa"/>
          </w:tcPr>
          <w:p w14:paraId="320CC48B" w14:textId="77777777" w:rsidR="008D1E4A" w:rsidRPr="00EF5447" w:rsidRDefault="008D1E4A" w:rsidP="00C620E0">
            <w:pPr>
              <w:pStyle w:val="TAC"/>
              <w:rPr>
                <w:rFonts w:cs="Arial"/>
                <w:lang w:eastAsia="ja-JP"/>
              </w:rPr>
            </w:pPr>
            <w:r w:rsidRPr="00EF5447">
              <w:rPr>
                <w:rFonts w:cs="Arial"/>
                <w:lang w:eastAsia="ja-JP"/>
              </w:rPr>
              <w:t>DC_2A_n5A</w:t>
            </w:r>
          </w:p>
          <w:p w14:paraId="2EDCC4F7" w14:textId="77777777" w:rsidR="008D1E4A" w:rsidRPr="00EF5447" w:rsidRDefault="008D1E4A" w:rsidP="00C620E0">
            <w:pPr>
              <w:pStyle w:val="TAC"/>
              <w:rPr>
                <w:rFonts w:cs="Arial"/>
                <w:lang w:eastAsia="ja-JP"/>
              </w:rPr>
            </w:pPr>
            <w:r w:rsidRPr="00EF5447">
              <w:rPr>
                <w:rFonts w:cs="Arial"/>
                <w:lang w:eastAsia="ja-JP"/>
              </w:rPr>
              <w:t>DC_48A_n5A</w:t>
            </w:r>
          </w:p>
          <w:p w14:paraId="667D019C" w14:textId="77777777" w:rsidR="008D1E4A" w:rsidRPr="00EF5447" w:rsidRDefault="008D1E4A" w:rsidP="00C620E0">
            <w:pPr>
              <w:pStyle w:val="TAC"/>
              <w:rPr>
                <w:rFonts w:cs="Arial"/>
                <w:lang w:eastAsia="zh-CN"/>
              </w:rPr>
            </w:pPr>
            <w:r w:rsidRPr="00EF5447">
              <w:rPr>
                <w:rFonts w:cs="Arial"/>
                <w:lang w:eastAsia="ja-JP"/>
              </w:rPr>
              <w:t>DC_66A_n5A</w:t>
            </w:r>
          </w:p>
        </w:tc>
      </w:tr>
      <w:tr w:rsidR="008D1E4A" w:rsidRPr="00EF5447" w14:paraId="5CE67E9A" w14:textId="77777777" w:rsidTr="00C620E0">
        <w:trPr>
          <w:trHeight w:val="187"/>
          <w:jc w:val="center"/>
        </w:trPr>
        <w:tc>
          <w:tcPr>
            <w:tcW w:w="3461" w:type="dxa"/>
            <w:shd w:val="clear" w:color="auto" w:fill="auto"/>
            <w:noWrap/>
          </w:tcPr>
          <w:p w14:paraId="595807CB" w14:textId="77777777" w:rsidR="008D1E4A" w:rsidRPr="00EF5447" w:rsidRDefault="008D1E4A" w:rsidP="00C620E0">
            <w:pPr>
              <w:pStyle w:val="TAC"/>
              <w:rPr>
                <w:rFonts w:cs="Arial"/>
                <w:lang w:eastAsia="zh-CN"/>
              </w:rPr>
            </w:pPr>
            <w:r w:rsidRPr="00EF5447">
              <w:rPr>
                <w:lang w:eastAsia="fi-FI"/>
              </w:rPr>
              <w:t>DC_2A-48A-66A_n12A</w:t>
            </w:r>
          </w:p>
        </w:tc>
        <w:tc>
          <w:tcPr>
            <w:tcW w:w="3514" w:type="dxa"/>
          </w:tcPr>
          <w:p w14:paraId="212FE844"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2A_n12A</w:t>
            </w:r>
          </w:p>
          <w:p w14:paraId="45EE334C"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48A_n12A</w:t>
            </w:r>
          </w:p>
          <w:p w14:paraId="5E32C618" w14:textId="77777777" w:rsidR="008D1E4A" w:rsidRPr="00EF5447" w:rsidRDefault="008D1E4A" w:rsidP="00C620E0">
            <w:pPr>
              <w:pStyle w:val="TAC"/>
              <w:rPr>
                <w:rFonts w:cs="Arial"/>
                <w:lang w:eastAsia="zh-CN"/>
              </w:rPr>
            </w:pPr>
            <w:r w:rsidRPr="00EF5447">
              <w:rPr>
                <w:lang w:eastAsia="fi-FI"/>
              </w:rPr>
              <w:t>DC_</w:t>
            </w:r>
            <w:r w:rsidRPr="00EF5447">
              <w:rPr>
                <w:rFonts w:eastAsia="MS Mincho" w:cs="Arial"/>
                <w:lang w:eastAsia="ja-JP"/>
              </w:rPr>
              <w:t>66A_n12A</w:t>
            </w:r>
          </w:p>
        </w:tc>
      </w:tr>
      <w:tr w:rsidR="008D1E4A" w:rsidRPr="00EF5447" w14:paraId="65F00ABE" w14:textId="77777777" w:rsidTr="00C620E0">
        <w:trPr>
          <w:trHeight w:val="187"/>
          <w:jc w:val="center"/>
        </w:trPr>
        <w:tc>
          <w:tcPr>
            <w:tcW w:w="3461" w:type="dxa"/>
            <w:shd w:val="clear" w:color="auto" w:fill="auto"/>
            <w:noWrap/>
          </w:tcPr>
          <w:p w14:paraId="1193CBC4" w14:textId="77777777" w:rsidR="008D1E4A" w:rsidRPr="00EF5447" w:rsidRDefault="008D1E4A" w:rsidP="00C620E0">
            <w:pPr>
              <w:pStyle w:val="TAC"/>
              <w:rPr>
                <w:rFonts w:cs="Arial"/>
                <w:lang w:eastAsia="zh-CN"/>
              </w:rPr>
            </w:pPr>
            <w:r w:rsidRPr="00EF5447">
              <w:rPr>
                <w:lang w:eastAsia="fi-FI"/>
              </w:rPr>
              <w:t>DC_2A-48A-66A_n71A</w:t>
            </w:r>
          </w:p>
        </w:tc>
        <w:tc>
          <w:tcPr>
            <w:tcW w:w="3514" w:type="dxa"/>
          </w:tcPr>
          <w:p w14:paraId="6DFCCE4E"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2A_n71A</w:t>
            </w:r>
          </w:p>
          <w:p w14:paraId="168377B5"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48A_n71A</w:t>
            </w:r>
          </w:p>
          <w:p w14:paraId="4C94077C" w14:textId="77777777" w:rsidR="008D1E4A" w:rsidRPr="00EF5447" w:rsidRDefault="008D1E4A" w:rsidP="00C620E0">
            <w:pPr>
              <w:pStyle w:val="TAC"/>
              <w:rPr>
                <w:rFonts w:cs="Arial"/>
                <w:lang w:eastAsia="zh-CN"/>
              </w:rPr>
            </w:pPr>
            <w:r w:rsidRPr="00EF5447">
              <w:rPr>
                <w:lang w:eastAsia="fi-FI"/>
              </w:rPr>
              <w:t>DC_</w:t>
            </w:r>
            <w:r w:rsidRPr="00EF5447">
              <w:rPr>
                <w:rFonts w:eastAsia="MS Mincho" w:cs="Arial"/>
                <w:lang w:eastAsia="ja-JP"/>
              </w:rPr>
              <w:t>66A_n71A</w:t>
            </w:r>
          </w:p>
        </w:tc>
      </w:tr>
      <w:tr w:rsidR="008D1E4A" w:rsidRPr="00EF5447" w14:paraId="1533CE1C" w14:textId="77777777" w:rsidTr="00C620E0">
        <w:trPr>
          <w:trHeight w:val="187"/>
          <w:jc w:val="center"/>
        </w:trPr>
        <w:tc>
          <w:tcPr>
            <w:tcW w:w="3461" w:type="dxa"/>
            <w:shd w:val="clear" w:color="auto" w:fill="auto"/>
            <w:noWrap/>
          </w:tcPr>
          <w:p w14:paraId="44D90E0A" w14:textId="77777777" w:rsidR="008D1E4A" w:rsidRPr="00EF5447" w:rsidRDefault="008D1E4A" w:rsidP="00C620E0">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55FC6881" w14:textId="77777777" w:rsidR="008D1E4A" w:rsidRPr="007C6316" w:rsidRDefault="008D1E4A" w:rsidP="00C620E0">
            <w:pPr>
              <w:pStyle w:val="TAC"/>
              <w:rPr>
                <w:b/>
                <w:lang w:eastAsia="fi-FI"/>
              </w:rPr>
            </w:pPr>
            <w:r w:rsidRPr="007C6316">
              <w:rPr>
                <w:lang w:eastAsia="fi-FI"/>
              </w:rPr>
              <w:t>DC_2A_n77A</w:t>
            </w:r>
          </w:p>
          <w:p w14:paraId="4F41F2A8" w14:textId="77777777" w:rsidR="008D1E4A" w:rsidRPr="007C6316" w:rsidRDefault="008D1E4A" w:rsidP="00C620E0">
            <w:pPr>
              <w:pStyle w:val="TAC"/>
              <w:rPr>
                <w:b/>
                <w:lang w:eastAsia="fi-FI"/>
              </w:rPr>
            </w:pPr>
            <w:r w:rsidRPr="007C6316">
              <w:rPr>
                <w:lang w:eastAsia="fi-FI"/>
              </w:rPr>
              <w:t>DC_48A_n77A</w:t>
            </w:r>
          </w:p>
          <w:p w14:paraId="3006F00C"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7C72E636" w14:textId="77777777" w:rsidTr="00C620E0">
        <w:trPr>
          <w:trHeight w:val="187"/>
          <w:jc w:val="center"/>
        </w:trPr>
        <w:tc>
          <w:tcPr>
            <w:tcW w:w="3461" w:type="dxa"/>
            <w:shd w:val="clear" w:color="auto" w:fill="auto"/>
            <w:noWrap/>
          </w:tcPr>
          <w:p w14:paraId="7F76C22A" w14:textId="208D9C5E" w:rsidR="008D1E4A" w:rsidRPr="00EF5447" w:rsidRDefault="008D1E4A" w:rsidP="00C620E0">
            <w:pPr>
              <w:pStyle w:val="TAC"/>
              <w:rPr>
                <w:lang w:eastAsia="fi-FI"/>
              </w:rPr>
            </w:pPr>
            <w:r w:rsidRPr="00EF5447">
              <w:rPr>
                <w:lang w:eastAsia="ja-JP"/>
              </w:rPr>
              <w:t>DC_2A-66A</w:t>
            </w:r>
            <w:ins w:id="88" w:author="Apple" w:date="2021-01-14T18:59:00Z">
              <w:r w:rsidR="00906207">
                <w:rPr>
                  <w:lang w:eastAsia="ja-JP"/>
                </w:rPr>
                <w:t>-</w:t>
              </w:r>
            </w:ins>
            <w:del w:id="89" w:author="Apple" w:date="2021-01-14T18:59:00Z">
              <w:r w:rsidRPr="00EF5447" w:rsidDel="00906207">
                <w:rPr>
                  <w:lang w:eastAsia="ja-JP"/>
                </w:rPr>
                <w:delText>_</w:delText>
              </w:r>
            </w:del>
            <w:r w:rsidRPr="00EF5447">
              <w:rPr>
                <w:lang w:eastAsia="ja-JP"/>
              </w:rPr>
              <w:t>(n)5AA</w:t>
            </w:r>
          </w:p>
        </w:tc>
        <w:tc>
          <w:tcPr>
            <w:tcW w:w="3514" w:type="dxa"/>
          </w:tcPr>
          <w:p w14:paraId="0A03B5BB" w14:textId="77777777" w:rsidR="008D1E4A" w:rsidRPr="00EF5447" w:rsidRDefault="008D1E4A" w:rsidP="00C620E0">
            <w:pPr>
              <w:pStyle w:val="TAC"/>
              <w:rPr>
                <w:lang w:eastAsia="ja-JP"/>
              </w:rPr>
            </w:pPr>
            <w:r w:rsidRPr="00EF5447">
              <w:rPr>
                <w:lang w:eastAsia="ja-JP"/>
              </w:rPr>
              <w:t>DC_2A_n5A</w:t>
            </w:r>
          </w:p>
          <w:p w14:paraId="4B5F6CC6" w14:textId="77777777" w:rsidR="008D1E4A" w:rsidRPr="00EF5447" w:rsidRDefault="008D1E4A" w:rsidP="00C620E0">
            <w:pPr>
              <w:pStyle w:val="TAC"/>
              <w:rPr>
                <w:lang w:eastAsia="ja-JP"/>
              </w:rPr>
            </w:pPr>
            <w:r w:rsidRPr="00EF5447">
              <w:rPr>
                <w:lang w:eastAsia="ja-JP"/>
              </w:rPr>
              <w:t>DC_66A_n5A</w:t>
            </w:r>
          </w:p>
          <w:p w14:paraId="26DCB75B" w14:textId="77777777" w:rsidR="008D1E4A" w:rsidRPr="00EF5447" w:rsidRDefault="008D1E4A" w:rsidP="00C620E0">
            <w:pPr>
              <w:pStyle w:val="TAC"/>
              <w:rPr>
                <w:lang w:eastAsia="fi-FI"/>
              </w:rPr>
            </w:pPr>
            <w:r w:rsidRPr="00EF5447">
              <w:rPr>
                <w:lang w:eastAsia="ja-JP"/>
              </w:rPr>
              <w:t>DC_(n)5AA</w:t>
            </w:r>
            <w:r w:rsidRPr="00EF5447">
              <w:rPr>
                <w:vertAlign w:val="superscript"/>
                <w:lang w:eastAsia="ja-JP"/>
              </w:rPr>
              <w:t>4</w:t>
            </w:r>
          </w:p>
        </w:tc>
      </w:tr>
      <w:tr w:rsidR="008D1E4A" w:rsidRPr="00EF5447" w14:paraId="6516A7FE" w14:textId="77777777" w:rsidTr="00C620E0">
        <w:trPr>
          <w:trHeight w:val="187"/>
          <w:jc w:val="center"/>
        </w:trPr>
        <w:tc>
          <w:tcPr>
            <w:tcW w:w="3461" w:type="dxa"/>
            <w:shd w:val="clear" w:color="auto" w:fill="auto"/>
            <w:noWrap/>
          </w:tcPr>
          <w:p w14:paraId="5EF6A2BF" w14:textId="77777777" w:rsidR="008D1E4A" w:rsidRPr="00EF5447" w:rsidRDefault="008D1E4A" w:rsidP="00C620E0">
            <w:pPr>
              <w:pStyle w:val="TAC"/>
              <w:rPr>
                <w:lang w:eastAsia="ja-JP"/>
              </w:rPr>
            </w:pPr>
            <w:r w:rsidRPr="00EF5447">
              <w:t>DC_2A-66A_n5A-n77A</w:t>
            </w:r>
          </w:p>
        </w:tc>
        <w:tc>
          <w:tcPr>
            <w:tcW w:w="3514" w:type="dxa"/>
          </w:tcPr>
          <w:p w14:paraId="36CE606A" w14:textId="77777777" w:rsidR="008D1E4A" w:rsidRPr="00EF5447" w:rsidRDefault="008D1E4A" w:rsidP="00C620E0">
            <w:pPr>
              <w:pStyle w:val="TAC"/>
            </w:pPr>
            <w:r w:rsidRPr="00EF5447">
              <w:t>DC_2A_n5A</w:t>
            </w:r>
          </w:p>
          <w:p w14:paraId="265592FC" w14:textId="77777777" w:rsidR="008D1E4A" w:rsidRPr="00EF5447" w:rsidRDefault="008D1E4A" w:rsidP="00C620E0">
            <w:pPr>
              <w:pStyle w:val="TAC"/>
            </w:pPr>
            <w:r w:rsidRPr="00EF5447">
              <w:t>DC_2A_n77A</w:t>
            </w:r>
          </w:p>
          <w:p w14:paraId="3BF4842C" w14:textId="77777777" w:rsidR="008D1E4A" w:rsidRPr="00EF5447" w:rsidRDefault="008D1E4A" w:rsidP="00C620E0">
            <w:pPr>
              <w:pStyle w:val="TAC"/>
            </w:pPr>
            <w:r w:rsidRPr="00EF5447">
              <w:t>DC_66A_n5A</w:t>
            </w:r>
          </w:p>
          <w:p w14:paraId="2E7F4F6C" w14:textId="77777777" w:rsidR="008D1E4A" w:rsidRPr="00EF5447" w:rsidRDefault="008D1E4A" w:rsidP="00C620E0">
            <w:pPr>
              <w:pStyle w:val="TAC"/>
              <w:rPr>
                <w:lang w:eastAsia="ja-JP"/>
              </w:rPr>
            </w:pPr>
            <w:r w:rsidRPr="00EF5447">
              <w:t>DC_66A_n77A</w:t>
            </w:r>
          </w:p>
        </w:tc>
      </w:tr>
      <w:tr w:rsidR="008D1E4A" w:rsidRPr="00EF5447" w14:paraId="0400ACB6" w14:textId="77777777" w:rsidTr="00C620E0">
        <w:trPr>
          <w:trHeight w:val="187"/>
          <w:jc w:val="center"/>
        </w:trPr>
        <w:tc>
          <w:tcPr>
            <w:tcW w:w="3461" w:type="dxa"/>
            <w:shd w:val="clear" w:color="auto" w:fill="auto"/>
            <w:noWrap/>
          </w:tcPr>
          <w:p w14:paraId="3137993C" w14:textId="77777777" w:rsidR="008D1E4A" w:rsidRPr="00EF5447" w:rsidRDefault="008D1E4A" w:rsidP="00C620E0">
            <w:pPr>
              <w:pStyle w:val="TAC"/>
              <w:rPr>
                <w:lang w:eastAsia="fi-FI"/>
              </w:rPr>
            </w:pPr>
            <w:r w:rsidRPr="00EF5447">
              <w:rPr>
                <w:rFonts w:cs="Arial"/>
                <w:lang w:eastAsia="ja-JP"/>
              </w:rPr>
              <w:t>DC_2A-66A_n38A-n78A</w:t>
            </w:r>
          </w:p>
        </w:tc>
        <w:tc>
          <w:tcPr>
            <w:tcW w:w="3514" w:type="dxa"/>
          </w:tcPr>
          <w:p w14:paraId="3CFE6418" w14:textId="77777777" w:rsidR="008D1E4A" w:rsidRPr="00EF5447" w:rsidRDefault="008D1E4A" w:rsidP="00C620E0">
            <w:pPr>
              <w:pStyle w:val="TAC"/>
              <w:rPr>
                <w:rFonts w:cs="Arial"/>
                <w:lang w:eastAsia="zh-CN"/>
              </w:rPr>
            </w:pPr>
            <w:r w:rsidRPr="00EF5447">
              <w:rPr>
                <w:rFonts w:cs="Arial"/>
                <w:lang w:eastAsia="zh-CN"/>
              </w:rPr>
              <w:t>DC_2A_n38A</w:t>
            </w:r>
          </w:p>
          <w:p w14:paraId="0652C9A2" w14:textId="77777777" w:rsidR="008D1E4A" w:rsidRPr="00EF5447" w:rsidRDefault="008D1E4A" w:rsidP="00C620E0">
            <w:pPr>
              <w:pStyle w:val="TAC"/>
              <w:rPr>
                <w:rFonts w:cs="Arial"/>
                <w:lang w:eastAsia="zh-CN"/>
              </w:rPr>
            </w:pPr>
            <w:r w:rsidRPr="00EF5447">
              <w:rPr>
                <w:rFonts w:cs="Arial"/>
                <w:lang w:eastAsia="zh-CN"/>
              </w:rPr>
              <w:t>DC_2A_n78A</w:t>
            </w:r>
          </w:p>
          <w:p w14:paraId="310E0852" w14:textId="77777777" w:rsidR="008D1E4A" w:rsidRPr="00EF5447" w:rsidRDefault="008D1E4A" w:rsidP="00C620E0">
            <w:pPr>
              <w:pStyle w:val="TAC"/>
              <w:rPr>
                <w:rFonts w:cs="Arial"/>
                <w:lang w:eastAsia="zh-CN"/>
              </w:rPr>
            </w:pPr>
            <w:r w:rsidRPr="00EF5447">
              <w:rPr>
                <w:rFonts w:cs="Arial"/>
                <w:lang w:eastAsia="zh-CN"/>
              </w:rPr>
              <w:t>DC_66A_n38A</w:t>
            </w:r>
          </w:p>
          <w:p w14:paraId="0261FBAC" w14:textId="77777777" w:rsidR="008D1E4A" w:rsidRPr="00EF5447" w:rsidRDefault="008D1E4A" w:rsidP="00C620E0">
            <w:pPr>
              <w:pStyle w:val="TAC"/>
              <w:rPr>
                <w:lang w:eastAsia="fi-FI"/>
              </w:rPr>
            </w:pPr>
            <w:r w:rsidRPr="00EF5447">
              <w:rPr>
                <w:rFonts w:cs="Arial"/>
                <w:lang w:eastAsia="zh-CN"/>
              </w:rPr>
              <w:t>DC_66A_n78A</w:t>
            </w:r>
          </w:p>
        </w:tc>
      </w:tr>
      <w:tr w:rsidR="008D1E4A" w:rsidRPr="00EF5447" w14:paraId="1E5B706F" w14:textId="77777777" w:rsidTr="00C620E0">
        <w:trPr>
          <w:trHeight w:val="187"/>
          <w:jc w:val="center"/>
        </w:trPr>
        <w:tc>
          <w:tcPr>
            <w:tcW w:w="3461" w:type="dxa"/>
            <w:shd w:val="clear" w:color="auto" w:fill="auto"/>
            <w:noWrap/>
          </w:tcPr>
          <w:p w14:paraId="28EE7094" w14:textId="77777777" w:rsidR="008D1E4A" w:rsidRPr="00EF5447" w:rsidRDefault="008D1E4A" w:rsidP="00C620E0">
            <w:pPr>
              <w:pStyle w:val="TAC"/>
              <w:rPr>
                <w:lang w:eastAsia="fi-FI"/>
              </w:rPr>
            </w:pPr>
            <w:r w:rsidRPr="00EF5447">
              <w:rPr>
                <w:lang w:eastAsia="fi-FI"/>
              </w:rPr>
              <w:t>DC_2A-66A-71A_n38A</w:t>
            </w:r>
          </w:p>
          <w:p w14:paraId="5E61998C" w14:textId="77777777" w:rsidR="008D1E4A" w:rsidRPr="00EF5447" w:rsidRDefault="008D1E4A" w:rsidP="00C620E0">
            <w:pPr>
              <w:pStyle w:val="TAC"/>
              <w:rPr>
                <w:lang w:eastAsia="fi-FI"/>
              </w:rPr>
            </w:pPr>
            <w:r w:rsidRPr="00EF5447">
              <w:rPr>
                <w:lang w:eastAsia="fi-FI"/>
              </w:rPr>
              <w:t>DC_2A-2A-66A-71A_n38A</w:t>
            </w:r>
          </w:p>
        </w:tc>
        <w:tc>
          <w:tcPr>
            <w:tcW w:w="3514" w:type="dxa"/>
          </w:tcPr>
          <w:p w14:paraId="614C7EDD"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2A_n38A</w:t>
            </w:r>
          </w:p>
          <w:p w14:paraId="4EABD520"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66A_n38A</w:t>
            </w:r>
          </w:p>
          <w:p w14:paraId="311C1B98"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71A_n38A</w:t>
            </w:r>
          </w:p>
        </w:tc>
      </w:tr>
      <w:tr w:rsidR="008D1E4A" w:rsidRPr="00EF5447" w14:paraId="017F056D" w14:textId="77777777" w:rsidTr="00C620E0">
        <w:trPr>
          <w:trHeight w:val="187"/>
          <w:jc w:val="center"/>
        </w:trPr>
        <w:tc>
          <w:tcPr>
            <w:tcW w:w="3461" w:type="dxa"/>
            <w:shd w:val="clear" w:color="auto" w:fill="auto"/>
            <w:noWrap/>
          </w:tcPr>
          <w:p w14:paraId="34F5207A"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AEBAD1B"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2A_n66A</w:t>
            </w:r>
          </w:p>
          <w:p w14:paraId="7E5CB4E7"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59508CA"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71A_n66A</w:t>
            </w:r>
          </w:p>
        </w:tc>
      </w:tr>
      <w:tr w:rsidR="008D1E4A" w:rsidRPr="00EF5447" w14:paraId="333617A3" w14:textId="77777777" w:rsidTr="00C620E0">
        <w:trPr>
          <w:trHeight w:val="187"/>
          <w:jc w:val="center"/>
        </w:trPr>
        <w:tc>
          <w:tcPr>
            <w:tcW w:w="3461" w:type="dxa"/>
            <w:shd w:val="clear" w:color="auto" w:fill="auto"/>
            <w:noWrap/>
          </w:tcPr>
          <w:p w14:paraId="00FFEA7D" w14:textId="77777777" w:rsidR="008D1E4A" w:rsidRPr="00EF5447" w:rsidRDefault="008D1E4A" w:rsidP="00C620E0">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4D36040" w14:textId="77777777" w:rsidR="008D1E4A" w:rsidRPr="007C6316" w:rsidRDefault="008D1E4A" w:rsidP="00C620E0">
            <w:pPr>
              <w:pStyle w:val="TAC"/>
              <w:rPr>
                <w:b/>
                <w:lang w:eastAsia="fi-FI"/>
              </w:rPr>
            </w:pPr>
            <w:r w:rsidRPr="007C6316">
              <w:rPr>
                <w:lang w:eastAsia="fi-FI"/>
              </w:rPr>
              <w:t>DC_2A_n71A</w:t>
            </w:r>
          </w:p>
          <w:p w14:paraId="6C206E58"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D1E4A" w:rsidRPr="00EF5447" w14:paraId="12A9277D" w14:textId="77777777" w:rsidTr="00C620E0">
        <w:trPr>
          <w:trHeight w:val="187"/>
          <w:jc w:val="center"/>
        </w:trPr>
        <w:tc>
          <w:tcPr>
            <w:tcW w:w="3461" w:type="dxa"/>
            <w:shd w:val="clear" w:color="auto" w:fill="auto"/>
            <w:noWrap/>
          </w:tcPr>
          <w:p w14:paraId="3D3590D2"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2A-66A-71A_n78A</w:t>
            </w:r>
          </w:p>
          <w:p w14:paraId="4B01A281" w14:textId="77777777" w:rsidR="008D1E4A" w:rsidRPr="00EF5447" w:rsidRDefault="008D1E4A" w:rsidP="00C620E0">
            <w:pPr>
              <w:pStyle w:val="TAC"/>
              <w:rPr>
                <w:lang w:eastAsia="fi-FI"/>
              </w:rPr>
            </w:pPr>
            <w:r w:rsidRPr="00EF5447">
              <w:rPr>
                <w:lang w:eastAsia="fi-FI"/>
              </w:rPr>
              <w:t>DC_2A-2A-66A-71A_n78A</w:t>
            </w:r>
          </w:p>
        </w:tc>
        <w:tc>
          <w:tcPr>
            <w:tcW w:w="3514" w:type="dxa"/>
          </w:tcPr>
          <w:p w14:paraId="18C3FD04"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2A_n78A</w:t>
            </w:r>
          </w:p>
          <w:p w14:paraId="31CE473D"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66A_n78A</w:t>
            </w:r>
          </w:p>
          <w:p w14:paraId="518FBF42"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71A_n78A</w:t>
            </w:r>
          </w:p>
        </w:tc>
      </w:tr>
      <w:tr w:rsidR="008D1E4A" w:rsidRPr="00EF5447" w14:paraId="52657ACF" w14:textId="77777777" w:rsidTr="00C620E0">
        <w:trPr>
          <w:trHeight w:val="187"/>
          <w:jc w:val="center"/>
        </w:trPr>
        <w:tc>
          <w:tcPr>
            <w:tcW w:w="3461" w:type="dxa"/>
            <w:shd w:val="clear" w:color="auto" w:fill="auto"/>
            <w:noWrap/>
          </w:tcPr>
          <w:p w14:paraId="7E5C9816" w14:textId="77777777" w:rsidR="008D1E4A" w:rsidRPr="00EF5447" w:rsidRDefault="008D1E4A" w:rsidP="00C620E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1436E3E" w14:textId="77777777" w:rsidR="008D1E4A" w:rsidRPr="00EF5447" w:rsidRDefault="008D1E4A" w:rsidP="00C620E0">
            <w:pPr>
              <w:pStyle w:val="TAC"/>
              <w:rPr>
                <w:rFonts w:cs="Arial"/>
                <w:lang w:eastAsia="ja-JP"/>
              </w:rPr>
            </w:pPr>
            <w:r w:rsidRPr="00EF5447">
              <w:rPr>
                <w:rFonts w:cs="Arial"/>
                <w:lang w:eastAsia="zh-CN"/>
              </w:rPr>
              <w:t>DC_2A-66C-(n)71AA</w:t>
            </w:r>
          </w:p>
        </w:tc>
        <w:tc>
          <w:tcPr>
            <w:tcW w:w="3514" w:type="dxa"/>
          </w:tcPr>
          <w:p w14:paraId="52E909E1" w14:textId="77777777" w:rsidR="008D1E4A" w:rsidRPr="00EF5447" w:rsidRDefault="008D1E4A" w:rsidP="00C620E0">
            <w:pPr>
              <w:pStyle w:val="TAC"/>
              <w:rPr>
                <w:noProof/>
                <w:lang w:eastAsia="zh-CN"/>
              </w:rPr>
            </w:pPr>
            <w:r w:rsidRPr="00EF5447">
              <w:rPr>
                <w:noProof/>
                <w:lang w:eastAsia="zh-CN"/>
              </w:rPr>
              <w:t>DC_2A_n71A</w:t>
            </w:r>
          </w:p>
          <w:p w14:paraId="512CCFE8" w14:textId="77777777" w:rsidR="008D1E4A" w:rsidRPr="00EF5447" w:rsidRDefault="008D1E4A" w:rsidP="00C620E0">
            <w:pPr>
              <w:pStyle w:val="TAC"/>
              <w:rPr>
                <w:noProof/>
                <w:lang w:eastAsia="zh-CN"/>
              </w:rPr>
            </w:pPr>
            <w:r w:rsidRPr="00EF5447">
              <w:rPr>
                <w:noProof/>
                <w:lang w:eastAsia="zh-CN"/>
              </w:rPr>
              <w:t>DC_66A_n71A</w:t>
            </w:r>
          </w:p>
          <w:p w14:paraId="3F30E8F3" w14:textId="77777777" w:rsidR="008D1E4A" w:rsidRPr="00EF5447" w:rsidRDefault="008D1E4A" w:rsidP="00C620E0">
            <w:pPr>
              <w:pStyle w:val="TAC"/>
            </w:pPr>
            <w:r w:rsidRPr="00EF5447">
              <w:t>DC_(n)71AA</w:t>
            </w:r>
          </w:p>
        </w:tc>
      </w:tr>
      <w:tr w:rsidR="008D1E4A" w:rsidRPr="00EF5447" w14:paraId="145CE4A2" w14:textId="77777777" w:rsidTr="00C620E0">
        <w:trPr>
          <w:trHeight w:val="187"/>
          <w:jc w:val="center"/>
        </w:trPr>
        <w:tc>
          <w:tcPr>
            <w:tcW w:w="3461" w:type="dxa"/>
            <w:shd w:val="clear" w:color="auto" w:fill="auto"/>
            <w:noWrap/>
          </w:tcPr>
          <w:p w14:paraId="1A252A72" w14:textId="77777777" w:rsidR="008D1E4A" w:rsidRPr="00EF5447" w:rsidRDefault="008D1E4A" w:rsidP="00C620E0">
            <w:pPr>
              <w:pStyle w:val="TAC"/>
              <w:rPr>
                <w:rFonts w:eastAsia="Malgun Gothic" w:cs="Arial"/>
                <w:lang w:eastAsia="ko-KR"/>
              </w:rPr>
            </w:pPr>
            <w:r w:rsidRPr="00EF5447">
              <w:rPr>
                <w:rFonts w:eastAsia="Malgun Gothic" w:cs="Arial"/>
                <w:lang w:eastAsia="ko-KR"/>
              </w:rPr>
              <w:lastRenderedPageBreak/>
              <w:t>DC_2A-66A_n41A-n71A</w:t>
            </w:r>
          </w:p>
          <w:p w14:paraId="1EDA29B0" w14:textId="77777777" w:rsidR="008D1E4A" w:rsidRPr="00EF5447" w:rsidRDefault="008D1E4A" w:rsidP="00C620E0">
            <w:pPr>
              <w:pStyle w:val="TAC"/>
              <w:rPr>
                <w:rFonts w:cs="Arial"/>
                <w:lang w:eastAsia="zh-CN"/>
              </w:rPr>
            </w:pPr>
            <w:r w:rsidRPr="00EF5447">
              <w:rPr>
                <w:rFonts w:cs="Arial"/>
                <w:lang w:eastAsia="zh-CN"/>
              </w:rPr>
              <w:t>DC_2A-66A_n41C-n71A</w:t>
            </w:r>
          </w:p>
        </w:tc>
        <w:tc>
          <w:tcPr>
            <w:tcW w:w="3514" w:type="dxa"/>
          </w:tcPr>
          <w:p w14:paraId="327E095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DC_2A_n41A</w:t>
            </w:r>
          </w:p>
          <w:p w14:paraId="28396EF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DC_2A_n71A</w:t>
            </w:r>
          </w:p>
          <w:p w14:paraId="3E62556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DC_66A_n41A</w:t>
            </w:r>
          </w:p>
          <w:p w14:paraId="5D72B37F" w14:textId="77777777" w:rsidR="008D1E4A" w:rsidRPr="00EF5447" w:rsidRDefault="008D1E4A" w:rsidP="00C620E0">
            <w:pPr>
              <w:pStyle w:val="TAC"/>
              <w:rPr>
                <w:noProof/>
                <w:lang w:eastAsia="zh-CN"/>
              </w:rPr>
            </w:pPr>
            <w:r w:rsidRPr="00EF5447">
              <w:rPr>
                <w:rFonts w:eastAsia="Malgun Gothic"/>
                <w:noProof/>
                <w:lang w:eastAsia="ko-KR"/>
              </w:rPr>
              <w:t>DC_66A_n71A</w:t>
            </w:r>
          </w:p>
        </w:tc>
      </w:tr>
      <w:tr w:rsidR="008D1E4A" w:rsidRPr="00EF5447" w14:paraId="055F5FB4" w14:textId="77777777" w:rsidTr="00C620E0">
        <w:trPr>
          <w:trHeight w:val="187"/>
          <w:jc w:val="center"/>
        </w:trPr>
        <w:tc>
          <w:tcPr>
            <w:tcW w:w="3461" w:type="dxa"/>
            <w:shd w:val="clear" w:color="auto" w:fill="auto"/>
            <w:noWrap/>
          </w:tcPr>
          <w:p w14:paraId="4ABBD7FE"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DC_2A-66A_n41(2A)-n71A</w:t>
            </w:r>
          </w:p>
        </w:tc>
        <w:tc>
          <w:tcPr>
            <w:tcW w:w="3514" w:type="dxa"/>
          </w:tcPr>
          <w:p w14:paraId="235A0D8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DC_2A_n41A</w:t>
            </w:r>
          </w:p>
          <w:p w14:paraId="50C4ECB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DC_2A_n71A</w:t>
            </w:r>
          </w:p>
          <w:p w14:paraId="2DBA4D6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DC_66A_n41A</w:t>
            </w:r>
          </w:p>
          <w:p w14:paraId="5F3813E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DC_66A_n71A</w:t>
            </w:r>
          </w:p>
        </w:tc>
      </w:tr>
      <w:tr w:rsidR="008D1E4A" w:rsidRPr="00EF5447" w14:paraId="10B1FD06" w14:textId="77777777" w:rsidTr="00C620E0">
        <w:trPr>
          <w:trHeight w:val="187"/>
          <w:jc w:val="center"/>
        </w:trPr>
        <w:tc>
          <w:tcPr>
            <w:tcW w:w="3461" w:type="dxa"/>
            <w:shd w:val="clear" w:color="auto" w:fill="auto"/>
            <w:noWrap/>
          </w:tcPr>
          <w:p w14:paraId="36E74260" w14:textId="77777777" w:rsidR="008D1E4A" w:rsidRPr="00EF5447" w:rsidRDefault="008D1E4A" w:rsidP="00C620E0">
            <w:pPr>
              <w:pStyle w:val="TAC"/>
              <w:rPr>
                <w:rFonts w:eastAsia="Malgun Gothic"/>
                <w:lang w:eastAsia="ko-KR"/>
              </w:rPr>
            </w:pPr>
            <w:r w:rsidRPr="00EF5447">
              <w:t>DC_2A-66A_n66A-n77A</w:t>
            </w:r>
          </w:p>
        </w:tc>
        <w:tc>
          <w:tcPr>
            <w:tcW w:w="3514" w:type="dxa"/>
          </w:tcPr>
          <w:p w14:paraId="60EA2960" w14:textId="77777777" w:rsidR="008D1E4A" w:rsidRPr="00EF5447" w:rsidRDefault="008D1E4A" w:rsidP="00C620E0">
            <w:pPr>
              <w:pStyle w:val="TAC"/>
            </w:pPr>
            <w:r w:rsidRPr="00EF5447">
              <w:t>DC_2A_n77A</w:t>
            </w:r>
          </w:p>
          <w:p w14:paraId="1242332D" w14:textId="77777777" w:rsidR="008D1E4A" w:rsidRPr="00EF5447" w:rsidRDefault="008D1E4A" w:rsidP="00C620E0">
            <w:pPr>
              <w:pStyle w:val="TAC"/>
              <w:rPr>
                <w:rFonts w:eastAsia="Malgun Gothic"/>
                <w:noProof/>
                <w:lang w:eastAsia="ko-KR"/>
              </w:rPr>
            </w:pPr>
            <w:r w:rsidRPr="00EF5447">
              <w:t>DC_66A_n77A</w:t>
            </w:r>
          </w:p>
        </w:tc>
      </w:tr>
      <w:tr w:rsidR="008D1E4A" w:rsidRPr="00EF5447" w14:paraId="0DA2E71C" w14:textId="77777777" w:rsidTr="00C620E0">
        <w:trPr>
          <w:trHeight w:val="187"/>
          <w:jc w:val="center"/>
        </w:trPr>
        <w:tc>
          <w:tcPr>
            <w:tcW w:w="3461" w:type="dxa"/>
            <w:shd w:val="clear" w:color="auto" w:fill="auto"/>
            <w:noWrap/>
          </w:tcPr>
          <w:p w14:paraId="17448116" w14:textId="77777777" w:rsidR="008D1E4A" w:rsidRPr="00EF5447" w:rsidRDefault="008D1E4A" w:rsidP="00C620E0">
            <w:pPr>
              <w:pStyle w:val="TAC"/>
              <w:rPr>
                <w:rFonts w:eastAsia="Malgun Gothic" w:cs="Arial"/>
                <w:lang w:eastAsia="ko-KR"/>
              </w:rPr>
            </w:pPr>
            <w:r w:rsidRPr="00EF5447">
              <w:rPr>
                <w:rFonts w:cs="Arial"/>
                <w:lang w:eastAsia="zh-CN"/>
              </w:rPr>
              <w:t>DC_2A-66A_n66A-n78A</w:t>
            </w:r>
          </w:p>
        </w:tc>
        <w:tc>
          <w:tcPr>
            <w:tcW w:w="3514" w:type="dxa"/>
          </w:tcPr>
          <w:p w14:paraId="3A18DB6B"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66A67B13"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1BCC74A0" w14:textId="77777777" w:rsidR="008D1E4A" w:rsidRPr="00EF5447" w:rsidRDefault="008D1E4A" w:rsidP="00C620E0">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D1E4A" w:rsidRPr="00EF5447" w14:paraId="42DC080D" w14:textId="77777777" w:rsidTr="00C620E0">
        <w:trPr>
          <w:trHeight w:val="187"/>
          <w:jc w:val="center"/>
        </w:trPr>
        <w:tc>
          <w:tcPr>
            <w:tcW w:w="3461" w:type="dxa"/>
            <w:shd w:val="clear" w:color="auto" w:fill="auto"/>
            <w:noWrap/>
          </w:tcPr>
          <w:p w14:paraId="3D88CD80" w14:textId="77777777" w:rsidR="008D1E4A" w:rsidRDefault="008D1E4A" w:rsidP="00C620E0">
            <w:pPr>
              <w:pStyle w:val="TAC"/>
              <w:rPr>
                <w:lang w:eastAsia="fi-FI"/>
              </w:rPr>
            </w:pPr>
            <w:r w:rsidRPr="00E062F1">
              <w:rPr>
                <w:lang w:eastAsia="fi-FI"/>
              </w:rPr>
              <w:t>DC_3A-5A-7A_n78A</w:t>
            </w:r>
            <w:r>
              <w:rPr>
                <w:lang w:eastAsia="fi-FI"/>
              </w:rPr>
              <w:t xml:space="preserve"> </w:t>
            </w:r>
          </w:p>
          <w:p w14:paraId="44408769" w14:textId="77777777" w:rsidR="008D1E4A" w:rsidRDefault="008D1E4A" w:rsidP="00C620E0">
            <w:pPr>
              <w:pStyle w:val="TAC"/>
              <w:rPr>
                <w:lang w:eastAsia="zh-CN"/>
              </w:rPr>
            </w:pPr>
            <w:r w:rsidRPr="00F04E6C">
              <w:rPr>
                <w:lang w:eastAsia="fi-FI"/>
              </w:rPr>
              <w:t>DC_3C-5A-7A_n78A</w:t>
            </w:r>
          </w:p>
          <w:p w14:paraId="7A978DCC" w14:textId="77777777" w:rsidR="008D1E4A" w:rsidRPr="009029A8" w:rsidRDefault="008D1E4A" w:rsidP="00C620E0">
            <w:pPr>
              <w:pStyle w:val="TAC"/>
              <w:rPr>
                <w:lang w:eastAsia="zh-CN"/>
              </w:rPr>
            </w:pPr>
            <w:r w:rsidRPr="00F27F4E">
              <w:rPr>
                <w:lang w:eastAsia="zh-CN"/>
              </w:rPr>
              <w:t>DC_3A-5A-7A_n78C</w:t>
            </w:r>
          </w:p>
          <w:p w14:paraId="2327D654" w14:textId="77777777" w:rsidR="008D1E4A" w:rsidRPr="009029A8" w:rsidRDefault="008D1E4A" w:rsidP="00C620E0">
            <w:pPr>
              <w:pStyle w:val="TAC"/>
              <w:rPr>
                <w:lang w:eastAsia="zh-CN"/>
              </w:rPr>
            </w:pPr>
            <w:r w:rsidRPr="00E062F1">
              <w:rPr>
                <w:lang w:eastAsia="fi-FI"/>
              </w:rPr>
              <w:t>DC_3A-5A-7A-7A_n78A</w:t>
            </w:r>
          </w:p>
          <w:p w14:paraId="4A561ADF" w14:textId="77777777" w:rsidR="008D1E4A" w:rsidRPr="00EF5447" w:rsidRDefault="008D1E4A" w:rsidP="00C620E0">
            <w:pPr>
              <w:pStyle w:val="TAC"/>
              <w:rPr>
                <w:rFonts w:cs="Arial"/>
                <w:lang w:eastAsia="zh-CN"/>
              </w:rPr>
            </w:pPr>
            <w:r w:rsidRPr="00E062F1">
              <w:rPr>
                <w:lang w:eastAsia="fi-FI"/>
              </w:rPr>
              <w:t>DC_3A-5A-7A-7A_n78</w:t>
            </w:r>
            <w:r>
              <w:rPr>
                <w:lang w:eastAsia="fi-FI"/>
              </w:rPr>
              <w:t>C</w:t>
            </w:r>
          </w:p>
        </w:tc>
        <w:tc>
          <w:tcPr>
            <w:tcW w:w="3514" w:type="dxa"/>
          </w:tcPr>
          <w:p w14:paraId="6451CC5A" w14:textId="77777777" w:rsidR="008D1E4A" w:rsidRPr="00EF5447" w:rsidRDefault="008D1E4A" w:rsidP="00C620E0">
            <w:pPr>
              <w:pStyle w:val="TAC"/>
              <w:rPr>
                <w:lang w:eastAsia="fi-FI"/>
              </w:rPr>
            </w:pPr>
            <w:r w:rsidRPr="00EF5447">
              <w:rPr>
                <w:lang w:eastAsia="fi-FI"/>
              </w:rPr>
              <w:t>DC_3A_n78A</w:t>
            </w:r>
          </w:p>
          <w:p w14:paraId="311995C0" w14:textId="77777777" w:rsidR="008D1E4A" w:rsidRPr="00EF5447" w:rsidRDefault="008D1E4A" w:rsidP="00C620E0">
            <w:pPr>
              <w:pStyle w:val="TAC"/>
              <w:rPr>
                <w:lang w:eastAsia="fi-FI"/>
              </w:rPr>
            </w:pPr>
            <w:r w:rsidRPr="00EF5447">
              <w:rPr>
                <w:lang w:eastAsia="fi-FI"/>
              </w:rPr>
              <w:t>DC_5A_n78A</w:t>
            </w:r>
          </w:p>
          <w:p w14:paraId="3D92C6A9" w14:textId="77777777" w:rsidR="008D1E4A" w:rsidRPr="00EF5447" w:rsidRDefault="008D1E4A" w:rsidP="00C620E0">
            <w:pPr>
              <w:pStyle w:val="TAC"/>
              <w:rPr>
                <w:noProof/>
                <w:lang w:eastAsia="zh-CN"/>
              </w:rPr>
            </w:pPr>
            <w:r w:rsidRPr="00EF5447">
              <w:rPr>
                <w:lang w:eastAsia="fi-FI"/>
              </w:rPr>
              <w:t>DC_7A_n78A</w:t>
            </w:r>
          </w:p>
        </w:tc>
      </w:tr>
      <w:tr w:rsidR="008D1E4A" w:rsidRPr="00EF5447" w14:paraId="6ADE4990" w14:textId="77777777" w:rsidTr="00C620E0">
        <w:trPr>
          <w:trHeight w:val="187"/>
          <w:jc w:val="center"/>
        </w:trPr>
        <w:tc>
          <w:tcPr>
            <w:tcW w:w="3461" w:type="dxa"/>
            <w:shd w:val="clear" w:color="auto" w:fill="auto"/>
            <w:noWrap/>
          </w:tcPr>
          <w:p w14:paraId="0E2DBF94" w14:textId="77777777" w:rsidR="008D1E4A" w:rsidRPr="00EF5447" w:rsidRDefault="008D1E4A" w:rsidP="00C620E0">
            <w:pPr>
              <w:pStyle w:val="TAC"/>
              <w:rPr>
                <w:lang w:eastAsia="fi-FI"/>
              </w:rPr>
            </w:pPr>
            <w:r w:rsidRPr="00EF5447">
              <w:rPr>
                <w:lang w:eastAsia="ja-JP"/>
              </w:rPr>
              <w:t>DC_3A-7A_n1A-n40A</w:t>
            </w:r>
          </w:p>
        </w:tc>
        <w:tc>
          <w:tcPr>
            <w:tcW w:w="3514" w:type="dxa"/>
          </w:tcPr>
          <w:p w14:paraId="0C1B56FA" w14:textId="77777777" w:rsidR="008D1E4A" w:rsidRPr="00EF5447" w:rsidRDefault="008D1E4A" w:rsidP="00C620E0">
            <w:pPr>
              <w:pStyle w:val="TAC"/>
              <w:rPr>
                <w:lang w:eastAsia="fi-FI"/>
              </w:rPr>
            </w:pPr>
            <w:r w:rsidRPr="00EF5447">
              <w:rPr>
                <w:lang w:eastAsia="fi-FI"/>
              </w:rPr>
              <w:t>DC_3A_n1A</w:t>
            </w:r>
          </w:p>
          <w:p w14:paraId="0FE46FDE" w14:textId="77777777" w:rsidR="008D1E4A" w:rsidRPr="00EF5447" w:rsidRDefault="008D1E4A" w:rsidP="00C620E0">
            <w:pPr>
              <w:pStyle w:val="TAC"/>
              <w:rPr>
                <w:lang w:eastAsia="fi-FI"/>
              </w:rPr>
            </w:pPr>
            <w:r w:rsidRPr="00EF5447">
              <w:rPr>
                <w:lang w:eastAsia="fi-FI"/>
              </w:rPr>
              <w:t>DC_3A_n40A</w:t>
            </w:r>
          </w:p>
          <w:p w14:paraId="49A45038" w14:textId="77777777" w:rsidR="008D1E4A" w:rsidRPr="00EF5447" w:rsidRDefault="008D1E4A" w:rsidP="00C620E0">
            <w:pPr>
              <w:pStyle w:val="TAC"/>
              <w:rPr>
                <w:lang w:eastAsia="fi-FI"/>
              </w:rPr>
            </w:pPr>
            <w:r w:rsidRPr="00EF5447">
              <w:rPr>
                <w:lang w:eastAsia="fi-FI"/>
              </w:rPr>
              <w:t>DC_7A_n1A</w:t>
            </w:r>
          </w:p>
          <w:p w14:paraId="3FA65381" w14:textId="77777777" w:rsidR="008D1E4A" w:rsidRPr="00EF5447" w:rsidRDefault="008D1E4A" w:rsidP="00C620E0">
            <w:pPr>
              <w:pStyle w:val="TAC"/>
              <w:rPr>
                <w:lang w:eastAsia="fi-FI"/>
              </w:rPr>
            </w:pPr>
            <w:r w:rsidRPr="00EF5447">
              <w:rPr>
                <w:lang w:eastAsia="fi-FI"/>
              </w:rPr>
              <w:t>DC_7A_n40A</w:t>
            </w:r>
          </w:p>
        </w:tc>
      </w:tr>
      <w:tr w:rsidR="008D1E4A" w:rsidRPr="00EF5447" w14:paraId="42BFDD90" w14:textId="77777777" w:rsidTr="00C620E0">
        <w:trPr>
          <w:trHeight w:val="187"/>
          <w:jc w:val="center"/>
        </w:trPr>
        <w:tc>
          <w:tcPr>
            <w:tcW w:w="3461" w:type="dxa"/>
            <w:shd w:val="clear" w:color="auto" w:fill="auto"/>
            <w:noWrap/>
          </w:tcPr>
          <w:p w14:paraId="6CB90103" w14:textId="77777777" w:rsidR="008D1E4A" w:rsidRPr="00EF5447" w:rsidRDefault="008D1E4A" w:rsidP="00C620E0">
            <w:pPr>
              <w:pStyle w:val="TAC"/>
              <w:rPr>
                <w:lang w:eastAsia="ko-KR"/>
              </w:rPr>
            </w:pPr>
            <w:r w:rsidRPr="00EF5447">
              <w:rPr>
                <w:lang w:eastAsia="ko-KR"/>
              </w:rPr>
              <w:t>DC_3A-7A_n1A-n78A</w:t>
            </w:r>
          </w:p>
          <w:p w14:paraId="1068B8EB" w14:textId="77777777" w:rsidR="008D1E4A" w:rsidRPr="00EF5447" w:rsidRDefault="008D1E4A" w:rsidP="00C620E0">
            <w:pPr>
              <w:pStyle w:val="TAC"/>
              <w:rPr>
                <w:rFonts w:eastAsia="MS Mincho" w:cs="Arial"/>
                <w:szCs w:val="18"/>
              </w:rPr>
            </w:pPr>
            <w:r w:rsidRPr="00EF5447">
              <w:rPr>
                <w:lang w:eastAsia="ko-KR"/>
              </w:rPr>
              <w:t>DC_3C-7A_n1A-n78A</w:t>
            </w:r>
          </w:p>
          <w:p w14:paraId="1C8AC758"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130E48BF"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6098FB2" w14:textId="77777777" w:rsidR="008D1E4A" w:rsidRPr="00EF5447" w:rsidRDefault="008D1E4A" w:rsidP="00C620E0">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57DA5E01" w14:textId="77777777" w:rsidR="008D1E4A" w:rsidRPr="00EF5447" w:rsidRDefault="008D1E4A" w:rsidP="00C620E0">
            <w:pPr>
              <w:pStyle w:val="TAC"/>
              <w:rPr>
                <w:lang w:eastAsia="ko-KR"/>
              </w:rPr>
            </w:pPr>
            <w:r w:rsidRPr="00EF5447">
              <w:rPr>
                <w:lang w:eastAsia="ko-KR"/>
              </w:rPr>
              <w:t>DC_3A_n1A</w:t>
            </w:r>
          </w:p>
          <w:p w14:paraId="6F552AFF" w14:textId="77777777" w:rsidR="008D1E4A" w:rsidRPr="00EF5447" w:rsidRDefault="008D1E4A" w:rsidP="00C620E0">
            <w:pPr>
              <w:pStyle w:val="TAC"/>
              <w:rPr>
                <w:lang w:eastAsia="ko-KR"/>
              </w:rPr>
            </w:pPr>
            <w:r w:rsidRPr="00EF5447">
              <w:rPr>
                <w:lang w:eastAsia="ko-KR"/>
              </w:rPr>
              <w:t>DC_3C_n1A</w:t>
            </w:r>
          </w:p>
          <w:p w14:paraId="315F6249" w14:textId="77777777" w:rsidR="008D1E4A" w:rsidRPr="00EF5447" w:rsidRDefault="008D1E4A" w:rsidP="00C620E0">
            <w:pPr>
              <w:pStyle w:val="TAC"/>
              <w:rPr>
                <w:lang w:eastAsia="ko-KR"/>
              </w:rPr>
            </w:pPr>
            <w:r w:rsidRPr="00EF5447">
              <w:rPr>
                <w:lang w:eastAsia="ko-KR"/>
              </w:rPr>
              <w:t>DC_3A_n78A</w:t>
            </w:r>
          </w:p>
          <w:p w14:paraId="334A68DB" w14:textId="77777777" w:rsidR="008D1E4A" w:rsidRPr="00EF5447" w:rsidRDefault="008D1E4A" w:rsidP="00C620E0">
            <w:pPr>
              <w:pStyle w:val="TAC"/>
              <w:rPr>
                <w:lang w:eastAsia="ko-KR"/>
              </w:rPr>
            </w:pPr>
            <w:r w:rsidRPr="00EF5447">
              <w:rPr>
                <w:lang w:eastAsia="ko-KR"/>
              </w:rPr>
              <w:t>DC_3C_n78A</w:t>
            </w:r>
          </w:p>
          <w:p w14:paraId="48A56755" w14:textId="77777777" w:rsidR="008D1E4A" w:rsidRPr="00EF5447" w:rsidRDefault="008D1E4A" w:rsidP="00C620E0">
            <w:pPr>
              <w:pStyle w:val="TAC"/>
              <w:rPr>
                <w:lang w:eastAsia="ko-KR"/>
              </w:rPr>
            </w:pPr>
            <w:r w:rsidRPr="00EF5447">
              <w:rPr>
                <w:lang w:eastAsia="ko-KR"/>
              </w:rPr>
              <w:t>DC_7A_n1A</w:t>
            </w:r>
          </w:p>
          <w:p w14:paraId="0C7A168D" w14:textId="77777777" w:rsidR="008D1E4A" w:rsidRPr="00EF5447" w:rsidRDefault="008D1E4A" w:rsidP="00C620E0">
            <w:pPr>
              <w:pStyle w:val="TAC"/>
              <w:rPr>
                <w:lang w:eastAsia="fi-FI"/>
              </w:rPr>
            </w:pPr>
            <w:r w:rsidRPr="00EF5447">
              <w:rPr>
                <w:lang w:eastAsia="ko-KR"/>
              </w:rPr>
              <w:t>DC_7A_n78A</w:t>
            </w:r>
          </w:p>
        </w:tc>
      </w:tr>
      <w:tr w:rsidR="008D1E4A" w:rsidRPr="00EF5447" w14:paraId="69524F03" w14:textId="77777777" w:rsidTr="00C620E0">
        <w:trPr>
          <w:trHeight w:val="187"/>
          <w:jc w:val="center"/>
        </w:trPr>
        <w:tc>
          <w:tcPr>
            <w:tcW w:w="3461" w:type="dxa"/>
            <w:shd w:val="clear" w:color="auto" w:fill="auto"/>
            <w:noWrap/>
          </w:tcPr>
          <w:p w14:paraId="55A3BBF2" w14:textId="77777777" w:rsidR="008D1E4A" w:rsidRPr="00EF5447" w:rsidRDefault="008D1E4A" w:rsidP="00C620E0">
            <w:pPr>
              <w:pStyle w:val="TAC"/>
              <w:rPr>
                <w:lang w:eastAsia="ko-KR"/>
              </w:rPr>
            </w:pPr>
            <w:r w:rsidRPr="00EF5447">
              <w:rPr>
                <w:lang w:eastAsia="ko-KR"/>
              </w:rPr>
              <w:t>DC_3A-7C_n1A-n78A</w:t>
            </w:r>
          </w:p>
          <w:p w14:paraId="056E1C91" w14:textId="77777777" w:rsidR="008D1E4A" w:rsidRPr="00EF5447" w:rsidRDefault="008D1E4A" w:rsidP="00C620E0">
            <w:pPr>
              <w:pStyle w:val="TAC"/>
              <w:rPr>
                <w:lang w:eastAsia="ko-KR"/>
              </w:rPr>
            </w:pPr>
            <w:r w:rsidRPr="00EF5447">
              <w:rPr>
                <w:lang w:eastAsia="ko-KR"/>
              </w:rPr>
              <w:t>DC_3C-7C_n1A-n78A</w:t>
            </w:r>
          </w:p>
        </w:tc>
        <w:tc>
          <w:tcPr>
            <w:tcW w:w="3514" w:type="dxa"/>
          </w:tcPr>
          <w:p w14:paraId="6C4A9E7F" w14:textId="77777777" w:rsidR="008D1E4A" w:rsidRPr="00EF5447" w:rsidRDefault="008D1E4A" w:rsidP="00C620E0">
            <w:pPr>
              <w:pStyle w:val="TAC"/>
              <w:rPr>
                <w:rFonts w:eastAsia="MS Mincho" w:cs="Arial"/>
                <w:szCs w:val="18"/>
              </w:rPr>
            </w:pPr>
            <w:r w:rsidRPr="00EF5447">
              <w:rPr>
                <w:rFonts w:eastAsia="MS Mincho" w:cs="Arial"/>
                <w:szCs w:val="18"/>
              </w:rPr>
              <w:t>DC_3A_n1A</w:t>
            </w:r>
          </w:p>
          <w:p w14:paraId="05AF5458" w14:textId="77777777" w:rsidR="008D1E4A" w:rsidRPr="00EF5447" w:rsidRDefault="008D1E4A" w:rsidP="00C620E0">
            <w:pPr>
              <w:pStyle w:val="TAC"/>
              <w:rPr>
                <w:rFonts w:eastAsia="MS Mincho" w:cs="Arial"/>
                <w:szCs w:val="18"/>
              </w:rPr>
            </w:pPr>
            <w:r w:rsidRPr="00EF5447">
              <w:rPr>
                <w:rFonts w:eastAsia="MS Mincho" w:cs="Arial"/>
                <w:szCs w:val="18"/>
              </w:rPr>
              <w:t>DC_3A_n78A</w:t>
            </w:r>
          </w:p>
          <w:p w14:paraId="32435E28" w14:textId="77777777" w:rsidR="008D1E4A" w:rsidRPr="00EF5447" w:rsidRDefault="008D1E4A" w:rsidP="00C620E0">
            <w:pPr>
              <w:pStyle w:val="TAC"/>
              <w:rPr>
                <w:rFonts w:eastAsia="MS Mincho" w:cs="Arial"/>
                <w:szCs w:val="18"/>
              </w:rPr>
            </w:pPr>
            <w:r w:rsidRPr="00EF5447">
              <w:rPr>
                <w:rFonts w:eastAsia="MS Mincho" w:cs="Arial"/>
                <w:szCs w:val="18"/>
              </w:rPr>
              <w:t>DC_7A_n1A</w:t>
            </w:r>
          </w:p>
          <w:p w14:paraId="5D7FE21F" w14:textId="77777777" w:rsidR="008D1E4A" w:rsidRPr="00EF5447" w:rsidRDefault="008D1E4A" w:rsidP="00C620E0">
            <w:pPr>
              <w:pStyle w:val="TAC"/>
              <w:rPr>
                <w:rFonts w:eastAsia="MS Mincho" w:cs="Arial"/>
                <w:szCs w:val="18"/>
              </w:rPr>
            </w:pPr>
            <w:r w:rsidRPr="00EF5447">
              <w:rPr>
                <w:rFonts w:eastAsia="MS Mincho" w:cs="Arial"/>
                <w:szCs w:val="18"/>
              </w:rPr>
              <w:t>DC_7A_n78A</w:t>
            </w:r>
          </w:p>
          <w:p w14:paraId="0E12A4F1" w14:textId="77777777" w:rsidR="008D1E4A" w:rsidRPr="00EF5447" w:rsidRDefault="008D1E4A" w:rsidP="00C620E0">
            <w:pPr>
              <w:pStyle w:val="TAC"/>
              <w:rPr>
                <w:rFonts w:eastAsia="MS Mincho" w:cs="Arial"/>
                <w:szCs w:val="18"/>
              </w:rPr>
            </w:pPr>
            <w:r w:rsidRPr="00EF5447">
              <w:rPr>
                <w:rFonts w:eastAsia="MS Mincho" w:cs="Arial"/>
                <w:szCs w:val="18"/>
              </w:rPr>
              <w:t>DC_7C_n1A</w:t>
            </w:r>
          </w:p>
          <w:p w14:paraId="7C4E77AE" w14:textId="77777777" w:rsidR="008D1E4A" w:rsidRPr="00EF5447" w:rsidRDefault="008D1E4A" w:rsidP="00C620E0">
            <w:pPr>
              <w:pStyle w:val="TAC"/>
              <w:rPr>
                <w:lang w:eastAsia="ko-KR"/>
              </w:rPr>
            </w:pPr>
            <w:r w:rsidRPr="00EF5447">
              <w:rPr>
                <w:rFonts w:eastAsia="MS Mincho" w:cs="Arial"/>
                <w:szCs w:val="18"/>
              </w:rPr>
              <w:t>DC_7C_n78A</w:t>
            </w:r>
          </w:p>
        </w:tc>
      </w:tr>
      <w:tr w:rsidR="008D1E4A" w:rsidRPr="00EF5447" w:rsidDel="00E07672" w14:paraId="500353C2" w14:textId="77777777" w:rsidTr="00C620E0">
        <w:trPr>
          <w:trHeight w:val="187"/>
          <w:jc w:val="center"/>
        </w:trPr>
        <w:tc>
          <w:tcPr>
            <w:tcW w:w="3461" w:type="dxa"/>
            <w:shd w:val="clear" w:color="auto" w:fill="auto"/>
            <w:noWrap/>
          </w:tcPr>
          <w:p w14:paraId="15AE0939" w14:textId="77777777" w:rsidR="008D1E4A" w:rsidRPr="00EF5447" w:rsidDel="00E07672" w:rsidRDefault="008D1E4A" w:rsidP="00C620E0">
            <w:pPr>
              <w:pStyle w:val="TAC"/>
              <w:rPr>
                <w:lang w:eastAsia="fi-FI"/>
              </w:rPr>
            </w:pPr>
            <w:r w:rsidRPr="00EF5447">
              <w:rPr>
                <w:noProof/>
                <w:kern w:val="2"/>
                <w:lang w:eastAsia="zh-CN"/>
              </w:rPr>
              <w:t>DC_3A-5A-41A_n79A</w:t>
            </w:r>
          </w:p>
        </w:tc>
        <w:tc>
          <w:tcPr>
            <w:tcW w:w="3514" w:type="dxa"/>
          </w:tcPr>
          <w:p w14:paraId="50A48F18" w14:textId="77777777" w:rsidR="008D1E4A" w:rsidRPr="00EF5447" w:rsidRDefault="008D1E4A" w:rsidP="00C620E0">
            <w:pPr>
              <w:pStyle w:val="TAC"/>
              <w:rPr>
                <w:noProof/>
                <w:kern w:val="2"/>
                <w:lang w:eastAsia="zh-CN"/>
              </w:rPr>
            </w:pPr>
            <w:r w:rsidRPr="00EF5447">
              <w:rPr>
                <w:noProof/>
                <w:kern w:val="2"/>
                <w:lang w:eastAsia="zh-CN"/>
              </w:rPr>
              <w:t>DC_3A_n79A</w:t>
            </w:r>
          </w:p>
          <w:p w14:paraId="54127F2F" w14:textId="77777777" w:rsidR="008D1E4A" w:rsidRPr="00EF5447" w:rsidRDefault="008D1E4A" w:rsidP="00C620E0">
            <w:pPr>
              <w:pStyle w:val="TAC"/>
              <w:rPr>
                <w:noProof/>
                <w:lang w:eastAsia="zh-CN"/>
              </w:rPr>
            </w:pPr>
            <w:r w:rsidRPr="00EF5447">
              <w:rPr>
                <w:noProof/>
                <w:lang w:eastAsia="zh-CN"/>
              </w:rPr>
              <w:t>DC_5A_n79A</w:t>
            </w:r>
          </w:p>
          <w:p w14:paraId="64A60464" w14:textId="77777777" w:rsidR="008D1E4A" w:rsidRPr="00EF5447" w:rsidDel="00E07672" w:rsidRDefault="008D1E4A" w:rsidP="00C620E0">
            <w:pPr>
              <w:pStyle w:val="TAC"/>
              <w:rPr>
                <w:lang w:eastAsia="fi-FI"/>
              </w:rPr>
            </w:pPr>
            <w:r w:rsidRPr="00EF5447">
              <w:rPr>
                <w:noProof/>
                <w:lang w:eastAsia="zh-CN"/>
              </w:rPr>
              <w:t>DC_41A_n79A</w:t>
            </w:r>
          </w:p>
        </w:tc>
      </w:tr>
      <w:tr w:rsidR="008D1E4A" w:rsidRPr="00EF5447" w:rsidDel="00E07672" w14:paraId="56E98D96" w14:textId="77777777" w:rsidTr="00C620E0">
        <w:trPr>
          <w:trHeight w:val="187"/>
          <w:jc w:val="center"/>
        </w:trPr>
        <w:tc>
          <w:tcPr>
            <w:tcW w:w="3461" w:type="dxa"/>
            <w:shd w:val="clear" w:color="auto" w:fill="auto"/>
            <w:noWrap/>
          </w:tcPr>
          <w:p w14:paraId="2AB114BE" w14:textId="77777777" w:rsidR="008D1E4A" w:rsidRPr="00EF5447" w:rsidRDefault="008D1E4A" w:rsidP="00C620E0">
            <w:pPr>
              <w:pStyle w:val="TAC"/>
              <w:rPr>
                <w:rFonts w:cs="Arial"/>
                <w:lang w:eastAsia="zh-CN"/>
              </w:rPr>
            </w:pPr>
            <w:r w:rsidRPr="00EF5447">
              <w:rPr>
                <w:rFonts w:cs="Arial"/>
                <w:lang w:eastAsia="zh-CN"/>
              </w:rPr>
              <w:lastRenderedPageBreak/>
              <w:t>DC_3A-7A_n5A-n78A</w:t>
            </w:r>
          </w:p>
          <w:p w14:paraId="667579A3" w14:textId="77777777" w:rsidR="008D1E4A" w:rsidRPr="00EF5447" w:rsidRDefault="008D1E4A" w:rsidP="00C620E0">
            <w:pPr>
              <w:pStyle w:val="TAC"/>
              <w:rPr>
                <w:rFonts w:cs="Arial"/>
                <w:lang w:eastAsia="zh-CN"/>
              </w:rPr>
            </w:pPr>
            <w:r w:rsidRPr="00EF5447">
              <w:rPr>
                <w:rFonts w:cs="Arial"/>
                <w:lang w:eastAsia="zh-CN"/>
              </w:rPr>
              <w:t>DC_3A-7C_n5A-n78A</w:t>
            </w:r>
          </w:p>
          <w:p w14:paraId="43C86065" w14:textId="77777777" w:rsidR="008D1E4A" w:rsidRPr="00EF5447" w:rsidRDefault="008D1E4A" w:rsidP="00C620E0">
            <w:pPr>
              <w:pStyle w:val="TAC"/>
              <w:rPr>
                <w:rFonts w:cs="Arial"/>
                <w:lang w:eastAsia="zh-CN"/>
              </w:rPr>
            </w:pPr>
            <w:r w:rsidRPr="00EF5447">
              <w:rPr>
                <w:rFonts w:cs="Arial"/>
                <w:lang w:eastAsia="zh-CN"/>
              </w:rPr>
              <w:t>DC_3C-7A_n5A-n78A</w:t>
            </w:r>
          </w:p>
          <w:p w14:paraId="7926D808" w14:textId="77777777" w:rsidR="008D1E4A" w:rsidRPr="00EF5447" w:rsidRDefault="008D1E4A" w:rsidP="00C620E0">
            <w:pPr>
              <w:pStyle w:val="TAC"/>
              <w:rPr>
                <w:noProof/>
                <w:kern w:val="2"/>
                <w:lang w:eastAsia="zh-CN"/>
              </w:rPr>
            </w:pPr>
            <w:r w:rsidRPr="00EF5447">
              <w:rPr>
                <w:rFonts w:cs="Arial"/>
                <w:lang w:eastAsia="zh-CN"/>
              </w:rPr>
              <w:t>DC_3C-7C_n5A-n78A</w:t>
            </w:r>
          </w:p>
        </w:tc>
        <w:tc>
          <w:tcPr>
            <w:tcW w:w="3514" w:type="dxa"/>
          </w:tcPr>
          <w:p w14:paraId="623AA6D6" w14:textId="77777777" w:rsidR="008D1E4A" w:rsidRPr="00EF5447" w:rsidRDefault="008D1E4A" w:rsidP="00C620E0">
            <w:pPr>
              <w:pStyle w:val="TAC"/>
              <w:rPr>
                <w:noProof/>
                <w:lang w:eastAsia="zh-CN"/>
              </w:rPr>
            </w:pPr>
            <w:r w:rsidRPr="00EF5447">
              <w:rPr>
                <w:noProof/>
                <w:lang w:eastAsia="zh-CN"/>
              </w:rPr>
              <w:t>DC_3A_n5A</w:t>
            </w:r>
          </w:p>
          <w:p w14:paraId="7F1F4A5D" w14:textId="77777777" w:rsidR="008D1E4A" w:rsidRPr="00EF5447" w:rsidRDefault="008D1E4A" w:rsidP="00C620E0">
            <w:pPr>
              <w:pStyle w:val="TAC"/>
              <w:rPr>
                <w:rFonts w:cs="Arial"/>
                <w:lang w:eastAsia="zh-CN"/>
              </w:rPr>
            </w:pPr>
            <w:r w:rsidRPr="00EF5447">
              <w:rPr>
                <w:rFonts w:cs="Arial"/>
                <w:lang w:eastAsia="zh-CN"/>
              </w:rPr>
              <w:t>DC_3C_n5A</w:t>
            </w:r>
          </w:p>
          <w:p w14:paraId="6E74BDD4" w14:textId="77777777" w:rsidR="008D1E4A" w:rsidRPr="00EF5447" w:rsidRDefault="008D1E4A" w:rsidP="00C620E0">
            <w:pPr>
              <w:pStyle w:val="TAC"/>
              <w:rPr>
                <w:noProof/>
                <w:lang w:eastAsia="zh-CN"/>
              </w:rPr>
            </w:pPr>
            <w:r w:rsidRPr="00EF5447">
              <w:rPr>
                <w:noProof/>
                <w:lang w:eastAsia="zh-CN"/>
              </w:rPr>
              <w:t>DC_3A_n78A</w:t>
            </w:r>
          </w:p>
          <w:p w14:paraId="0FA36B86" w14:textId="77777777" w:rsidR="008D1E4A" w:rsidRPr="00EF5447" w:rsidRDefault="008D1E4A" w:rsidP="00C620E0">
            <w:pPr>
              <w:pStyle w:val="TAC"/>
              <w:rPr>
                <w:noProof/>
                <w:lang w:eastAsia="zh-CN"/>
              </w:rPr>
            </w:pPr>
            <w:r w:rsidRPr="00EF5447">
              <w:rPr>
                <w:rFonts w:cs="Arial"/>
                <w:lang w:eastAsia="zh-CN"/>
              </w:rPr>
              <w:t>DC_3C_n78A</w:t>
            </w:r>
          </w:p>
          <w:p w14:paraId="0B60B0C0" w14:textId="77777777" w:rsidR="008D1E4A" w:rsidRPr="00EF5447" w:rsidRDefault="008D1E4A" w:rsidP="00C620E0">
            <w:pPr>
              <w:pStyle w:val="TAC"/>
              <w:rPr>
                <w:noProof/>
                <w:lang w:eastAsia="zh-CN"/>
              </w:rPr>
            </w:pPr>
            <w:r w:rsidRPr="00EF5447">
              <w:rPr>
                <w:noProof/>
                <w:lang w:eastAsia="zh-CN"/>
              </w:rPr>
              <w:t>DC_7A_n5A</w:t>
            </w:r>
          </w:p>
          <w:p w14:paraId="17696AA7" w14:textId="77777777" w:rsidR="008D1E4A" w:rsidRPr="00EF5447" w:rsidRDefault="008D1E4A" w:rsidP="00C620E0">
            <w:pPr>
              <w:pStyle w:val="TAC"/>
              <w:rPr>
                <w:rFonts w:cs="Arial"/>
                <w:lang w:eastAsia="zh-CN"/>
              </w:rPr>
            </w:pPr>
            <w:r w:rsidRPr="00EF5447">
              <w:rPr>
                <w:rFonts w:cs="Arial"/>
                <w:lang w:eastAsia="zh-CN"/>
              </w:rPr>
              <w:t>DC_7C_n5A</w:t>
            </w:r>
          </w:p>
          <w:p w14:paraId="422D4549" w14:textId="77777777" w:rsidR="008D1E4A" w:rsidRPr="00EF5447" w:rsidRDefault="008D1E4A" w:rsidP="00C620E0">
            <w:pPr>
              <w:pStyle w:val="TAC"/>
              <w:rPr>
                <w:noProof/>
                <w:lang w:eastAsia="zh-CN"/>
              </w:rPr>
            </w:pPr>
            <w:r w:rsidRPr="00EF5447">
              <w:rPr>
                <w:noProof/>
                <w:lang w:eastAsia="zh-CN"/>
              </w:rPr>
              <w:t>DC_7A_n78A</w:t>
            </w:r>
          </w:p>
          <w:p w14:paraId="5DC7D956" w14:textId="77777777" w:rsidR="008D1E4A" w:rsidRPr="00EF5447" w:rsidRDefault="008D1E4A" w:rsidP="00C620E0">
            <w:pPr>
              <w:pStyle w:val="TAC"/>
              <w:rPr>
                <w:noProof/>
                <w:kern w:val="2"/>
                <w:lang w:eastAsia="zh-CN"/>
              </w:rPr>
            </w:pPr>
            <w:r w:rsidRPr="00EF5447">
              <w:rPr>
                <w:rFonts w:cs="Arial"/>
                <w:lang w:eastAsia="zh-CN"/>
              </w:rPr>
              <w:t>DC_7C_n78A</w:t>
            </w:r>
          </w:p>
        </w:tc>
      </w:tr>
      <w:tr w:rsidR="008D1E4A" w:rsidRPr="00EF5447" w:rsidDel="00E07672" w14:paraId="5F011CBE" w14:textId="77777777" w:rsidTr="00C620E0">
        <w:trPr>
          <w:trHeight w:val="187"/>
          <w:jc w:val="center"/>
        </w:trPr>
        <w:tc>
          <w:tcPr>
            <w:tcW w:w="3461" w:type="dxa"/>
            <w:shd w:val="clear" w:color="auto" w:fill="auto"/>
            <w:noWrap/>
          </w:tcPr>
          <w:p w14:paraId="58E9890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DC_3A-7A_n7A-n78A</w:t>
            </w:r>
          </w:p>
          <w:p w14:paraId="123BEEED" w14:textId="77777777" w:rsidR="008D1E4A" w:rsidRPr="00EF5447" w:rsidRDefault="008D1E4A" w:rsidP="00C620E0">
            <w:pPr>
              <w:pStyle w:val="TAC"/>
              <w:rPr>
                <w:rFonts w:cs="Arial"/>
                <w:lang w:eastAsia="zh-CN"/>
              </w:rPr>
            </w:pPr>
            <w:r w:rsidRPr="00EF5447">
              <w:rPr>
                <w:rFonts w:eastAsia="Malgun Gothic" w:cs="Arial"/>
                <w:szCs w:val="18"/>
                <w:lang w:eastAsia="ko-KR"/>
              </w:rPr>
              <w:t>DC_3A-3A-7A_n7A-n78A</w:t>
            </w:r>
          </w:p>
        </w:tc>
        <w:tc>
          <w:tcPr>
            <w:tcW w:w="3514" w:type="dxa"/>
          </w:tcPr>
          <w:p w14:paraId="2049B1D9" w14:textId="77777777" w:rsidR="008D1E4A" w:rsidRPr="00EF5447" w:rsidRDefault="008D1E4A" w:rsidP="00C620E0">
            <w:pPr>
              <w:pStyle w:val="TAC"/>
              <w:rPr>
                <w:rFonts w:cs="Arial"/>
                <w:lang w:eastAsia="zh-CN"/>
              </w:rPr>
            </w:pPr>
            <w:r w:rsidRPr="00EF5447">
              <w:rPr>
                <w:rFonts w:cs="Arial"/>
                <w:lang w:eastAsia="zh-CN"/>
              </w:rPr>
              <w:t>DC_3A_n7A</w:t>
            </w:r>
          </w:p>
          <w:p w14:paraId="46388AB4"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022DF010" w14:textId="77777777" w:rsidR="008D1E4A" w:rsidRPr="00EF5447" w:rsidRDefault="008D1E4A" w:rsidP="00C620E0">
            <w:pPr>
              <w:pStyle w:val="TAC"/>
              <w:rPr>
                <w:rFonts w:cs="Arial"/>
                <w:lang w:eastAsia="zh-CN"/>
              </w:rPr>
            </w:pPr>
            <w:r w:rsidRPr="00EF5447">
              <w:rPr>
                <w:rFonts w:cs="Arial"/>
                <w:lang w:eastAsia="zh-CN"/>
              </w:rPr>
              <w:t>DC_3A_n78A</w:t>
            </w:r>
          </w:p>
          <w:p w14:paraId="375F5308" w14:textId="77777777" w:rsidR="008D1E4A" w:rsidRPr="00EF5447" w:rsidRDefault="008D1E4A" w:rsidP="00C620E0">
            <w:pPr>
              <w:pStyle w:val="TAC"/>
              <w:rPr>
                <w:noProof/>
                <w:lang w:eastAsia="zh-CN"/>
              </w:rPr>
            </w:pPr>
            <w:r w:rsidRPr="00EF5447">
              <w:rPr>
                <w:rFonts w:cs="Arial"/>
                <w:lang w:eastAsia="zh-CN"/>
              </w:rPr>
              <w:t>DC_7A_n78A</w:t>
            </w:r>
          </w:p>
        </w:tc>
      </w:tr>
      <w:tr w:rsidR="008D1E4A" w:rsidRPr="00EF5447" w:rsidDel="00E07672" w14:paraId="78D0F6A7" w14:textId="77777777" w:rsidTr="00C620E0">
        <w:trPr>
          <w:trHeight w:val="187"/>
          <w:jc w:val="center"/>
        </w:trPr>
        <w:tc>
          <w:tcPr>
            <w:tcW w:w="3461" w:type="dxa"/>
            <w:shd w:val="clear" w:color="auto" w:fill="auto"/>
            <w:noWrap/>
          </w:tcPr>
          <w:p w14:paraId="48B896C4" w14:textId="77777777" w:rsidR="008D1E4A" w:rsidRPr="00EF5447" w:rsidRDefault="008D1E4A" w:rsidP="00C620E0">
            <w:pPr>
              <w:pStyle w:val="TAC"/>
              <w:rPr>
                <w:rFonts w:cs="Arial"/>
                <w:lang w:eastAsia="zh-CN"/>
              </w:rPr>
            </w:pPr>
            <w:r w:rsidRPr="00EF5447">
              <w:rPr>
                <w:rFonts w:eastAsia="Malgun Gothic" w:cs="Arial"/>
                <w:szCs w:val="18"/>
                <w:lang w:eastAsia="ko-KR"/>
              </w:rPr>
              <w:t>DC_3C-7A_n7A-n78A</w:t>
            </w:r>
          </w:p>
        </w:tc>
        <w:tc>
          <w:tcPr>
            <w:tcW w:w="3514" w:type="dxa"/>
          </w:tcPr>
          <w:p w14:paraId="6C7CACB3" w14:textId="77777777" w:rsidR="008D1E4A" w:rsidRPr="00EF5447" w:rsidRDefault="008D1E4A" w:rsidP="00C620E0">
            <w:pPr>
              <w:pStyle w:val="TAC"/>
              <w:rPr>
                <w:rFonts w:cs="Arial"/>
                <w:lang w:eastAsia="zh-CN"/>
              </w:rPr>
            </w:pPr>
            <w:r w:rsidRPr="00EF5447">
              <w:rPr>
                <w:rFonts w:cs="Arial"/>
                <w:lang w:eastAsia="zh-CN"/>
              </w:rPr>
              <w:t>DC_3A_n7A</w:t>
            </w:r>
          </w:p>
          <w:p w14:paraId="05FA4485" w14:textId="77777777" w:rsidR="008D1E4A" w:rsidRPr="00EF5447" w:rsidRDefault="008D1E4A" w:rsidP="00C620E0">
            <w:pPr>
              <w:pStyle w:val="TAC"/>
              <w:rPr>
                <w:rFonts w:cs="Arial"/>
                <w:lang w:eastAsia="zh-CN"/>
              </w:rPr>
            </w:pPr>
            <w:r w:rsidRPr="00EF5447">
              <w:rPr>
                <w:rFonts w:cs="Arial"/>
                <w:lang w:eastAsia="zh-CN"/>
              </w:rPr>
              <w:t>DC_3C_n7A</w:t>
            </w:r>
          </w:p>
          <w:p w14:paraId="6D234E99"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7E8B2AD4" w14:textId="77777777" w:rsidR="008D1E4A" w:rsidRPr="00EF5447" w:rsidRDefault="008D1E4A" w:rsidP="00C620E0">
            <w:pPr>
              <w:pStyle w:val="TAC"/>
              <w:rPr>
                <w:rFonts w:cs="Arial"/>
                <w:lang w:eastAsia="zh-CN"/>
              </w:rPr>
            </w:pPr>
            <w:r w:rsidRPr="00EF5447">
              <w:rPr>
                <w:rFonts w:cs="Arial"/>
                <w:lang w:eastAsia="zh-CN"/>
              </w:rPr>
              <w:t>DC_3A_n78A</w:t>
            </w:r>
          </w:p>
          <w:p w14:paraId="3BF712E8" w14:textId="77777777" w:rsidR="008D1E4A" w:rsidRPr="00EF5447" w:rsidRDefault="008D1E4A" w:rsidP="00C620E0">
            <w:pPr>
              <w:pStyle w:val="TAC"/>
              <w:rPr>
                <w:rFonts w:cs="Arial"/>
                <w:lang w:eastAsia="zh-CN"/>
              </w:rPr>
            </w:pPr>
            <w:r w:rsidRPr="00EF5447">
              <w:rPr>
                <w:rFonts w:cs="Arial"/>
                <w:lang w:eastAsia="zh-CN"/>
              </w:rPr>
              <w:t>DC_3C_n78A</w:t>
            </w:r>
          </w:p>
          <w:p w14:paraId="109D2CEB" w14:textId="77777777" w:rsidR="008D1E4A" w:rsidRPr="00EF5447" w:rsidRDefault="008D1E4A" w:rsidP="00C620E0">
            <w:pPr>
              <w:pStyle w:val="TAC"/>
              <w:rPr>
                <w:noProof/>
                <w:lang w:eastAsia="zh-CN"/>
              </w:rPr>
            </w:pPr>
            <w:r w:rsidRPr="00EF5447">
              <w:rPr>
                <w:rFonts w:cs="Arial"/>
                <w:lang w:eastAsia="zh-CN"/>
              </w:rPr>
              <w:t>DC_7A_n78A</w:t>
            </w:r>
          </w:p>
        </w:tc>
      </w:tr>
      <w:tr w:rsidR="008D1E4A" w:rsidRPr="00EF5447" w:rsidDel="00E07672" w14:paraId="505C7D5C" w14:textId="77777777" w:rsidTr="00C620E0">
        <w:trPr>
          <w:trHeight w:val="187"/>
          <w:jc w:val="center"/>
        </w:trPr>
        <w:tc>
          <w:tcPr>
            <w:tcW w:w="3461" w:type="dxa"/>
            <w:shd w:val="clear" w:color="auto" w:fill="auto"/>
            <w:noWrap/>
          </w:tcPr>
          <w:p w14:paraId="03936938" w14:textId="77777777" w:rsidR="008D1E4A" w:rsidRPr="00EF5447" w:rsidRDefault="008D1E4A" w:rsidP="00C620E0">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9384942" w14:textId="77777777" w:rsidR="008D1E4A" w:rsidRPr="00EF5447" w:rsidRDefault="008D1E4A" w:rsidP="00C620E0">
            <w:pPr>
              <w:pStyle w:val="TAC"/>
              <w:rPr>
                <w:lang w:eastAsia="zh-TW"/>
              </w:rPr>
            </w:pPr>
            <w:r w:rsidRPr="00EF5447">
              <w:rPr>
                <w:lang w:eastAsia="zh-TW"/>
              </w:rPr>
              <w:t>DC_3A_n1A</w:t>
            </w:r>
          </w:p>
          <w:p w14:paraId="0F5F407F"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43A019B" w14:textId="77777777" w:rsidR="008D1E4A" w:rsidRPr="00EF5447" w:rsidRDefault="008D1E4A" w:rsidP="00C620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D1E4A" w:rsidRPr="00EF5447" w:rsidDel="00E07672" w14:paraId="6C6E29DB" w14:textId="77777777" w:rsidTr="00C620E0">
        <w:trPr>
          <w:trHeight w:val="187"/>
          <w:jc w:val="center"/>
        </w:trPr>
        <w:tc>
          <w:tcPr>
            <w:tcW w:w="3461" w:type="dxa"/>
            <w:shd w:val="clear" w:color="auto" w:fill="auto"/>
            <w:noWrap/>
          </w:tcPr>
          <w:p w14:paraId="07421B66" w14:textId="77777777" w:rsidR="008D1E4A" w:rsidRPr="00EF5447" w:rsidRDefault="008D1E4A" w:rsidP="00C620E0">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E21DDE4" w14:textId="77777777" w:rsidR="008D1E4A" w:rsidRPr="00EF5447" w:rsidRDefault="008D1E4A" w:rsidP="00C620E0">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44A3265" w14:textId="77777777" w:rsidR="008D1E4A" w:rsidRPr="00EF5447" w:rsidRDefault="008D1E4A" w:rsidP="00C620E0">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D7C19DD" w14:textId="77777777" w:rsidR="008D1E4A" w:rsidRPr="00EF5447" w:rsidRDefault="008D1E4A" w:rsidP="00C620E0">
            <w:pPr>
              <w:pStyle w:val="TAC"/>
              <w:rPr>
                <w:lang w:eastAsia="zh-TW"/>
              </w:rPr>
            </w:pPr>
            <w:r w:rsidRPr="00EF5447">
              <w:rPr>
                <w:lang w:eastAsia="zh-TW"/>
              </w:rPr>
              <w:t>DC_3A_n1A</w:t>
            </w:r>
          </w:p>
          <w:p w14:paraId="4CF936EF"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FBD4E36" w14:textId="77777777" w:rsidR="008D1E4A" w:rsidRPr="00EF5447" w:rsidRDefault="008D1E4A" w:rsidP="00C620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D1E4A" w:rsidRPr="00EF5447" w:rsidDel="00E07672" w14:paraId="4FF71C7B" w14:textId="77777777" w:rsidTr="00C620E0">
        <w:trPr>
          <w:trHeight w:val="187"/>
          <w:jc w:val="center"/>
        </w:trPr>
        <w:tc>
          <w:tcPr>
            <w:tcW w:w="3461" w:type="dxa"/>
            <w:shd w:val="clear" w:color="auto" w:fill="auto"/>
            <w:noWrap/>
          </w:tcPr>
          <w:p w14:paraId="5948B842" w14:textId="77777777" w:rsidR="008D1E4A" w:rsidRPr="00EF5447" w:rsidRDefault="008D1E4A" w:rsidP="00C620E0">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55D1A600" w14:textId="77777777" w:rsidR="008D1E4A" w:rsidRDefault="008D1E4A" w:rsidP="00C620E0">
            <w:pPr>
              <w:pStyle w:val="TAC"/>
              <w:rPr>
                <w:rFonts w:cs="Arial"/>
                <w:color w:val="000000"/>
                <w:szCs w:val="18"/>
              </w:rPr>
            </w:pPr>
            <w:r>
              <w:rPr>
                <w:rFonts w:cs="Arial"/>
                <w:color w:val="000000"/>
                <w:szCs w:val="18"/>
              </w:rPr>
              <w:t>DC_3A_n28A</w:t>
            </w:r>
          </w:p>
          <w:p w14:paraId="66DA28A9" w14:textId="77777777" w:rsidR="008D1E4A" w:rsidRDefault="008D1E4A" w:rsidP="00C620E0">
            <w:pPr>
              <w:pStyle w:val="TAC"/>
              <w:rPr>
                <w:rFonts w:cs="Arial"/>
                <w:color w:val="000000"/>
                <w:szCs w:val="18"/>
              </w:rPr>
            </w:pPr>
            <w:r>
              <w:rPr>
                <w:rFonts w:cs="Arial"/>
                <w:color w:val="000000"/>
                <w:szCs w:val="18"/>
              </w:rPr>
              <w:t>DC_7A_n28A</w:t>
            </w:r>
          </w:p>
          <w:p w14:paraId="5A56D35A" w14:textId="77777777" w:rsidR="008D1E4A" w:rsidRPr="00EF5447" w:rsidRDefault="008D1E4A" w:rsidP="00C620E0">
            <w:pPr>
              <w:pStyle w:val="TAC"/>
              <w:rPr>
                <w:lang w:eastAsia="zh-TW"/>
              </w:rPr>
            </w:pPr>
            <w:r>
              <w:rPr>
                <w:rFonts w:cs="Arial"/>
                <w:color w:val="000000"/>
                <w:szCs w:val="18"/>
              </w:rPr>
              <w:t>DC_8A_n28A</w:t>
            </w:r>
          </w:p>
        </w:tc>
      </w:tr>
      <w:tr w:rsidR="008D1E4A" w:rsidRPr="00EF5447" w:rsidDel="00E07672" w14:paraId="4816DDF1" w14:textId="77777777" w:rsidTr="00C620E0">
        <w:trPr>
          <w:trHeight w:val="187"/>
          <w:jc w:val="center"/>
        </w:trPr>
        <w:tc>
          <w:tcPr>
            <w:tcW w:w="3461" w:type="dxa"/>
            <w:shd w:val="clear" w:color="auto" w:fill="auto"/>
            <w:noWrap/>
          </w:tcPr>
          <w:p w14:paraId="560C6D07" w14:textId="77777777" w:rsidR="008D1E4A" w:rsidRPr="00EF5447" w:rsidRDefault="008D1E4A" w:rsidP="00C620E0">
            <w:pPr>
              <w:pStyle w:val="TAC"/>
              <w:rPr>
                <w:lang w:eastAsia="fi-FI"/>
              </w:rPr>
            </w:pPr>
            <w:r w:rsidRPr="00973BC2">
              <w:rPr>
                <w:bCs/>
                <w:lang w:val="fi-FI" w:eastAsia="fi-FI"/>
              </w:rPr>
              <w:t>DC_3A-7A-8A_n40A</w:t>
            </w:r>
          </w:p>
        </w:tc>
        <w:tc>
          <w:tcPr>
            <w:tcW w:w="3514" w:type="dxa"/>
          </w:tcPr>
          <w:p w14:paraId="35BF9749" w14:textId="77777777" w:rsidR="008D1E4A" w:rsidRPr="00973BC2" w:rsidRDefault="008D1E4A" w:rsidP="00C620E0">
            <w:pPr>
              <w:pStyle w:val="TAC"/>
              <w:rPr>
                <w:rFonts w:cs="Arial"/>
                <w:bCs/>
                <w:color w:val="000000"/>
                <w:szCs w:val="18"/>
              </w:rPr>
            </w:pPr>
            <w:r w:rsidRPr="00973BC2">
              <w:rPr>
                <w:rFonts w:cs="Arial"/>
                <w:bCs/>
                <w:color w:val="000000"/>
                <w:szCs w:val="18"/>
              </w:rPr>
              <w:t>DC_3A_n40A</w:t>
            </w:r>
          </w:p>
          <w:p w14:paraId="121B9B06" w14:textId="77777777" w:rsidR="008D1E4A" w:rsidRPr="00EF5447" w:rsidRDefault="008D1E4A" w:rsidP="00C620E0">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D1E4A" w:rsidRPr="00EF5447" w:rsidDel="00E07672" w14:paraId="467D58EA" w14:textId="77777777" w:rsidTr="00C620E0">
        <w:trPr>
          <w:trHeight w:val="187"/>
          <w:jc w:val="center"/>
        </w:trPr>
        <w:tc>
          <w:tcPr>
            <w:tcW w:w="3461" w:type="dxa"/>
            <w:shd w:val="clear" w:color="auto" w:fill="auto"/>
            <w:noWrap/>
          </w:tcPr>
          <w:p w14:paraId="304D3933" w14:textId="77777777" w:rsidR="008D1E4A" w:rsidRPr="00EF5447" w:rsidRDefault="008D1E4A" w:rsidP="00C620E0">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1D981A6B" w14:textId="77777777" w:rsidR="008D1E4A" w:rsidRPr="00EF5447" w:rsidRDefault="008D1E4A" w:rsidP="00C620E0">
            <w:pPr>
              <w:pStyle w:val="TAC"/>
              <w:rPr>
                <w:lang w:eastAsia="zh-TW"/>
              </w:rPr>
            </w:pPr>
            <w:r w:rsidRPr="00EF5447">
              <w:rPr>
                <w:lang w:eastAsia="zh-TW"/>
              </w:rPr>
              <w:t>DC_3A_n77A</w:t>
            </w:r>
          </w:p>
          <w:p w14:paraId="6F3A39E2"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A_n77A</w:t>
            </w:r>
          </w:p>
          <w:p w14:paraId="27CB8A17" w14:textId="77777777" w:rsidR="008D1E4A" w:rsidRPr="00EF5447" w:rsidRDefault="008D1E4A" w:rsidP="00C620E0">
            <w:pPr>
              <w:pStyle w:val="TAC"/>
              <w:rPr>
                <w:lang w:eastAsia="zh-TW"/>
              </w:rPr>
            </w:pPr>
            <w:r w:rsidRPr="00EF5447">
              <w:rPr>
                <w:lang w:eastAsia="fi-FI"/>
              </w:rPr>
              <w:t>DC_</w:t>
            </w:r>
            <w:r w:rsidRPr="00EF5447">
              <w:rPr>
                <w:lang w:eastAsia="zh-TW"/>
              </w:rPr>
              <w:t>8</w:t>
            </w:r>
            <w:r w:rsidRPr="00EF5447">
              <w:rPr>
                <w:lang w:eastAsia="fi-FI"/>
              </w:rPr>
              <w:t>A_n77A</w:t>
            </w:r>
          </w:p>
        </w:tc>
      </w:tr>
      <w:tr w:rsidR="008D1E4A" w:rsidRPr="00EF5447" w:rsidDel="00E07672" w14:paraId="02F177DE" w14:textId="77777777" w:rsidTr="00C620E0">
        <w:trPr>
          <w:trHeight w:val="187"/>
          <w:jc w:val="center"/>
        </w:trPr>
        <w:tc>
          <w:tcPr>
            <w:tcW w:w="3461" w:type="dxa"/>
            <w:shd w:val="clear" w:color="auto" w:fill="auto"/>
            <w:noWrap/>
          </w:tcPr>
          <w:p w14:paraId="51C8EA90" w14:textId="77777777" w:rsidR="008D1E4A" w:rsidRPr="00EF5447" w:rsidRDefault="008D1E4A" w:rsidP="00C620E0">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23DB832F" w14:textId="77777777" w:rsidR="008D1E4A" w:rsidRPr="00EF5447" w:rsidRDefault="008D1E4A" w:rsidP="00C620E0">
            <w:pPr>
              <w:pStyle w:val="TAC"/>
              <w:rPr>
                <w:lang w:eastAsia="zh-TW"/>
              </w:rPr>
            </w:pPr>
            <w:r w:rsidRPr="00EF5447">
              <w:rPr>
                <w:lang w:eastAsia="zh-TW"/>
              </w:rPr>
              <w:t>DC_3A_n78A,</w:t>
            </w:r>
          </w:p>
          <w:p w14:paraId="374478FE"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8E276B9" w14:textId="77777777" w:rsidR="008D1E4A" w:rsidRPr="00EF5447" w:rsidRDefault="008D1E4A" w:rsidP="00C620E0">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rsidDel="00E07672" w14:paraId="53CE89B9" w14:textId="77777777" w:rsidTr="00C620E0">
        <w:trPr>
          <w:trHeight w:val="187"/>
          <w:jc w:val="center"/>
        </w:trPr>
        <w:tc>
          <w:tcPr>
            <w:tcW w:w="3461" w:type="dxa"/>
            <w:shd w:val="clear" w:color="auto" w:fill="auto"/>
            <w:noWrap/>
          </w:tcPr>
          <w:p w14:paraId="04903F44" w14:textId="77777777" w:rsidR="008D1E4A" w:rsidRPr="00EF5447" w:rsidRDefault="008D1E4A" w:rsidP="00C620E0">
            <w:pPr>
              <w:pStyle w:val="TAC"/>
              <w:rPr>
                <w:lang w:eastAsia="fi-FI"/>
              </w:rPr>
            </w:pPr>
            <w:r w:rsidRPr="00EF5447">
              <w:rPr>
                <w:lang w:eastAsia="fi-FI"/>
              </w:rPr>
              <w:t>DC_3A-3A-7A-8A_n78A</w:t>
            </w:r>
          </w:p>
          <w:p w14:paraId="2CD7CF5A" w14:textId="77777777" w:rsidR="008D1E4A" w:rsidRPr="00EF5447" w:rsidRDefault="008D1E4A" w:rsidP="00C620E0">
            <w:pPr>
              <w:pStyle w:val="TAC"/>
              <w:rPr>
                <w:lang w:eastAsia="fi-FI"/>
              </w:rPr>
            </w:pPr>
            <w:r w:rsidRPr="00EF5447">
              <w:rPr>
                <w:lang w:eastAsia="fi-FI"/>
              </w:rPr>
              <w:t>DC_3A-7A-7A-8A_n78A</w:t>
            </w:r>
          </w:p>
          <w:p w14:paraId="6E3A6A47" w14:textId="77777777" w:rsidR="008D1E4A" w:rsidRPr="00EF5447" w:rsidRDefault="008D1E4A" w:rsidP="00C620E0">
            <w:pPr>
              <w:pStyle w:val="TAC"/>
              <w:rPr>
                <w:lang w:eastAsia="fi-FI"/>
              </w:rPr>
            </w:pPr>
            <w:r w:rsidRPr="00EF5447">
              <w:rPr>
                <w:lang w:eastAsia="fi-FI"/>
              </w:rPr>
              <w:t>DC_3A-3A-7A-7A-8A_n78A</w:t>
            </w:r>
          </w:p>
        </w:tc>
        <w:tc>
          <w:tcPr>
            <w:tcW w:w="3514" w:type="dxa"/>
          </w:tcPr>
          <w:p w14:paraId="520C1865" w14:textId="77777777" w:rsidR="008D1E4A" w:rsidRPr="00EF5447" w:rsidRDefault="008D1E4A" w:rsidP="00C620E0">
            <w:pPr>
              <w:pStyle w:val="TAC"/>
              <w:rPr>
                <w:lang w:eastAsia="zh-TW"/>
              </w:rPr>
            </w:pPr>
            <w:r w:rsidRPr="00EF5447">
              <w:rPr>
                <w:lang w:eastAsia="zh-TW"/>
              </w:rPr>
              <w:t>DC_3A_n78A</w:t>
            </w:r>
          </w:p>
          <w:p w14:paraId="3510C0D2"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EC201DE" w14:textId="77777777" w:rsidR="008D1E4A" w:rsidRPr="00EF5447" w:rsidRDefault="008D1E4A" w:rsidP="00C620E0">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rsidDel="00E07672" w14:paraId="079CE658" w14:textId="77777777" w:rsidTr="00C620E0">
        <w:trPr>
          <w:trHeight w:val="187"/>
          <w:jc w:val="center"/>
        </w:trPr>
        <w:tc>
          <w:tcPr>
            <w:tcW w:w="3461" w:type="dxa"/>
            <w:shd w:val="clear" w:color="auto" w:fill="auto"/>
            <w:noWrap/>
          </w:tcPr>
          <w:p w14:paraId="35866383" w14:textId="77777777" w:rsidR="008D1E4A" w:rsidRPr="00EF5447" w:rsidRDefault="008D1E4A" w:rsidP="00C620E0">
            <w:pPr>
              <w:pStyle w:val="TAC"/>
              <w:rPr>
                <w:lang w:eastAsia="ja-JP"/>
              </w:rPr>
            </w:pPr>
            <w:r w:rsidRPr="00EF5447">
              <w:rPr>
                <w:lang w:eastAsia="ja-JP"/>
              </w:rPr>
              <w:lastRenderedPageBreak/>
              <w:t>DC_3A-7A-20A_n1A</w:t>
            </w:r>
          </w:p>
          <w:p w14:paraId="7FA4623E" w14:textId="77777777" w:rsidR="008D1E4A" w:rsidRPr="00EF5447" w:rsidRDefault="008D1E4A" w:rsidP="00C620E0">
            <w:pPr>
              <w:pStyle w:val="TAC"/>
              <w:rPr>
                <w:lang w:eastAsia="fi-FI"/>
              </w:rPr>
            </w:pPr>
            <w:r w:rsidRPr="00EF5447">
              <w:rPr>
                <w:lang w:eastAsia="fi-FI"/>
              </w:rPr>
              <w:t>DC_3C-7A-20A_n1A</w:t>
            </w:r>
          </w:p>
          <w:p w14:paraId="6059D391" w14:textId="77777777" w:rsidR="008D1E4A" w:rsidRPr="00EF5447" w:rsidRDefault="008D1E4A" w:rsidP="00C620E0">
            <w:pPr>
              <w:pStyle w:val="TAC"/>
              <w:rPr>
                <w:lang w:eastAsia="ja-JP"/>
              </w:rPr>
            </w:pPr>
            <w:r w:rsidRPr="00EF5447">
              <w:rPr>
                <w:lang w:eastAsia="ja-JP"/>
              </w:rPr>
              <w:t>DC_3A-7C-20A_n1A</w:t>
            </w:r>
          </w:p>
          <w:p w14:paraId="71164301" w14:textId="77777777" w:rsidR="008D1E4A" w:rsidRPr="00EF5447" w:rsidRDefault="008D1E4A" w:rsidP="00C620E0">
            <w:pPr>
              <w:pStyle w:val="TAC"/>
              <w:rPr>
                <w:lang w:eastAsia="fi-FI"/>
              </w:rPr>
            </w:pPr>
            <w:r w:rsidRPr="00EF5447">
              <w:rPr>
                <w:lang w:eastAsia="fi-FI"/>
              </w:rPr>
              <w:t>DC_3C-7C-20A_n1A</w:t>
            </w:r>
          </w:p>
        </w:tc>
        <w:tc>
          <w:tcPr>
            <w:tcW w:w="3514" w:type="dxa"/>
          </w:tcPr>
          <w:p w14:paraId="7E157BB0" w14:textId="77777777" w:rsidR="008D1E4A" w:rsidRPr="00EF5447" w:rsidRDefault="008D1E4A" w:rsidP="00C620E0">
            <w:pPr>
              <w:pStyle w:val="TAC"/>
              <w:rPr>
                <w:lang w:eastAsia="ja-JP"/>
              </w:rPr>
            </w:pPr>
            <w:r w:rsidRPr="00EF5447">
              <w:rPr>
                <w:lang w:eastAsia="fi-FI"/>
              </w:rPr>
              <w:t>DC_3A_</w:t>
            </w:r>
            <w:r w:rsidRPr="00EF5447">
              <w:rPr>
                <w:lang w:eastAsia="ja-JP"/>
              </w:rPr>
              <w:t>n1A</w:t>
            </w:r>
          </w:p>
          <w:p w14:paraId="193718BC" w14:textId="77777777" w:rsidR="008D1E4A" w:rsidRPr="00EF5447" w:rsidRDefault="008D1E4A" w:rsidP="00C620E0">
            <w:pPr>
              <w:pStyle w:val="TAC"/>
              <w:rPr>
                <w:lang w:eastAsia="ja-JP"/>
              </w:rPr>
            </w:pPr>
            <w:r w:rsidRPr="00EF5447">
              <w:rPr>
                <w:lang w:eastAsia="fi-FI"/>
              </w:rPr>
              <w:t>DC_3C_</w:t>
            </w:r>
            <w:r w:rsidRPr="00EF5447">
              <w:rPr>
                <w:lang w:eastAsia="ja-JP"/>
              </w:rPr>
              <w:t>n1A</w:t>
            </w:r>
          </w:p>
          <w:p w14:paraId="71BC9945"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6B50D603"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172F2B4D" w14:textId="77777777" w:rsidR="008D1E4A" w:rsidRPr="00EF5447" w:rsidRDefault="008D1E4A" w:rsidP="00C620E0">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D1E4A" w:rsidRPr="00EF5447" w:rsidDel="00E07672" w14:paraId="795CFF1E" w14:textId="77777777" w:rsidTr="00C620E0">
        <w:trPr>
          <w:trHeight w:val="187"/>
          <w:jc w:val="center"/>
        </w:trPr>
        <w:tc>
          <w:tcPr>
            <w:tcW w:w="3461" w:type="dxa"/>
            <w:shd w:val="clear" w:color="auto" w:fill="auto"/>
            <w:noWrap/>
          </w:tcPr>
          <w:p w14:paraId="293D6861" w14:textId="77777777" w:rsidR="008D1E4A" w:rsidRPr="00EF5447" w:rsidRDefault="008D1E4A" w:rsidP="00C620E0">
            <w:pPr>
              <w:pStyle w:val="TAC"/>
              <w:rPr>
                <w:lang w:eastAsia="ja-JP"/>
              </w:rPr>
            </w:pPr>
            <w:r w:rsidRPr="00EF5447">
              <w:rPr>
                <w:lang w:eastAsia="ja-JP"/>
              </w:rPr>
              <w:t>DC_3A-7A-20A_n8A</w:t>
            </w:r>
          </w:p>
        </w:tc>
        <w:tc>
          <w:tcPr>
            <w:tcW w:w="3514" w:type="dxa"/>
          </w:tcPr>
          <w:p w14:paraId="33DA23BC" w14:textId="77777777" w:rsidR="008D1E4A" w:rsidRPr="00EF5447" w:rsidRDefault="008D1E4A" w:rsidP="00C620E0">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299BC9C"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6EE59A4A" w14:textId="77777777" w:rsidR="008D1E4A" w:rsidRPr="00EF5447" w:rsidRDefault="008D1E4A" w:rsidP="00C620E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2FD12CA6" w14:textId="77777777" w:rsidTr="00C620E0">
        <w:trPr>
          <w:trHeight w:val="187"/>
          <w:jc w:val="center"/>
        </w:trPr>
        <w:tc>
          <w:tcPr>
            <w:tcW w:w="3461" w:type="dxa"/>
            <w:shd w:val="clear" w:color="auto" w:fill="auto"/>
            <w:noWrap/>
          </w:tcPr>
          <w:p w14:paraId="7FB41403" w14:textId="77777777" w:rsidR="008D1E4A" w:rsidRPr="00EF5447" w:rsidRDefault="008D1E4A" w:rsidP="00C620E0">
            <w:pPr>
              <w:pStyle w:val="TAC"/>
            </w:pPr>
            <w:r w:rsidRPr="00EF5447">
              <w:rPr>
                <w:lang w:eastAsia="fi-FI"/>
              </w:rPr>
              <w:t>DC_3A-7A-20A_n28A</w:t>
            </w:r>
            <w:r w:rsidRPr="00EF5447">
              <w:rPr>
                <w:vertAlign w:val="superscript"/>
                <w:lang w:eastAsia="fi-FI"/>
              </w:rPr>
              <w:t>3</w:t>
            </w:r>
          </w:p>
        </w:tc>
        <w:tc>
          <w:tcPr>
            <w:tcW w:w="3514" w:type="dxa"/>
          </w:tcPr>
          <w:p w14:paraId="3A70A982" w14:textId="77777777" w:rsidR="008D1E4A" w:rsidRPr="00EF5447" w:rsidRDefault="008D1E4A" w:rsidP="00C620E0">
            <w:pPr>
              <w:pStyle w:val="TAC"/>
              <w:rPr>
                <w:lang w:eastAsia="fi-FI"/>
              </w:rPr>
            </w:pPr>
            <w:r w:rsidRPr="00EF5447">
              <w:rPr>
                <w:lang w:eastAsia="fi-FI"/>
              </w:rPr>
              <w:t>DC_3A_n28A</w:t>
            </w:r>
          </w:p>
          <w:p w14:paraId="0F23A1CB" w14:textId="77777777" w:rsidR="008D1E4A" w:rsidRPr="00EF5447" w:rsidRDefault="008D1E4A" w:rsidP="00C620E0">
            <w:pPr>
              <w:pStyle w:val="TAC"/>
              <w:rPr>
                <w:lang w:eastAsia="fi-FI"/>
              </w:rPr>
            </w:pPr>
            <w:r w:rsidRPr="00EF5447">
              <w:rPr>
                <w:lang w:eastAsia="fi-FI"/>
              </w:rPr>
              <w:t>DC_7A_n28A</w:t>
            </w:r>
          </w:p>
          <w:p w14:paraId="650299BF" w14:textId="77777777" w:rsidR="008D1E4A" w:rsidRPr="00EF5447" w:rsidRDefault="008D1E4A" w:rsidP="00C620E0">
            <w:pPr>
              <w:pStyle w:val="TAC"/>
            </w:pPr>
            <w:r w:rsidRPr="00EF5447">
              <w:rPr>
                <w:lang w:eastAsia="fi-FI"/>
              </w:rPr>
              <w:t>DC_20A_n28A</w:t>
            </w:r>
          </w:p>
        </w:tc>
      </w:tr>
      <w:tr w:rsidR="008D1E4A" w:rsidRPr="00EF5447" w14:paraId="01D74AA0" w14:textId="77777777" w:rsidTr="00C620E0">
        <w:trPr>
          <w:trHeight w:val="187"/>
          <w:jc w:val="center"/>
        </w:trPr>
        <w:tc>
          <w:tcPr>
            <w:tcW w:w="3461" w:type="dxa"/>
            <w:shd w:val="clear" w:color="auto" w:fill="auto"/>
            <w:noWrap/>
          </w:tcPr>
          <w:p w14:paraId="06AAA43D" w14:textId="77777777" w:rsidR="008D1E4A" w:rsidRPr="00EF5447" w:rsidRDefault="008D1E4A" w:rsidP="00C620E0">
            <w:pPr>
              <w:pStyle w:val="TAC"/>
              <w:rPr>
                <w:vertAlign w:val="superscript"/>
                <w:lang w:eastAsia="fi-FI"/>
              </w:rPr>
            </w:pPr>
            <w:r w:rsidRPr="00EF5447">
              <w:t>DC_3A-7A-20A_n78A</w:t>
            </w:r>
            <w:r w:rsidRPr="00EF5447">
              <w:rPr>
                <w:vertAlign w:val="superscript"/>
              </w:rPr>
              <w:t>2</w:t>
            </w:r>
          </w:p>
          <w:p w14:paraId="5B6B7A05" w14:textId="77777777" w:rsidR="008D1E4A" w:rsidRPr="00EF5447" w:rsidRDefault="008D1E4A" w:rsidP="00C620E0">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535050E" w14:textId="77777777" w:rsidR="008D1E4A" w:rsidRPr="00EF5447" w:rsidRDefault="008D1E4A" w:rsidP="00C620E0">
            <w:pPr>
              <w:pStyle w:val="TAC"/>
            </w:pPr>
            <w:r w:rsidRPr="00EF5447">
              <w:t>DC_3A_n78A</w:t>
            </w:r>
          </w:p>
          <w:p w14:paraId="1E0FD1DD" w14:textId="77777777" w:rsidR="008D1E4A" w:rsidRPr="00EF5447" w:rsidRDefault="008D1E4A" w:rsidP="00C620E0">
            <w:pPr>
              <w:pStyle w:val="TAC"/>
            </w:pPr>
            <w:r w:rsidRPr="00EF5447">
              <w:t>DC_20A_n78A</w:t>
            </w:r>
          </w:p>
          <w:p w14:paraId="5FF2D4B7" w14:textId="77777777" w:rsidR="008D1E4A" w:rsidRPr="00EF5447" w:rsidRDefault="008D1E4A" w:rsidP="00C620E0">
            <w:pPr>
              <w:pStyle w:val="TAC"/>
              <w:rPr>
                <w:lang w:eastAsia="fi-FI"/>
              </w:rPr>
            </w:pPr>
            <w:r w:rsidRPr="00EF5447">
              <w:t>DC_7A_n78A</w:t>
            </w:r>
          </w:p>
        </w:tc>
      </w:tr>
      <w:tr w:rsidR="008D1E4A" w:rsidRPr="00EF5447" w14:paraId="620610D7" w14:textId="77777777" w:rsidTr="00C620E0">
        <w:trPr>
          <w:trHeight w:val="187"/>
          <w:jc w:val="center"/>
        </w:trPr>
        <w:tc>
          <w:tcPr>
            <w:tcW w:w="3461" w:type="dxa"/>
            <w:shd w:val="clear" w:color="auto" w:fill="auto"/>
            <w:noWrap/>
          </w:tcPr>
          <w:p w14:paraId="3B567CF2" w14:textId="77777777" w:rsidR="008D1E4A" w:rsidRPr="00EF5447" w:rsidRDefault="008D1E4A" w:rsidP="00C620E0">
            <w:pPr>
              <w:pStyle w:val="TAC"/>
            </w:pPr>
            <w:r w:rsidRPr="00973BC2">
              <w:rPr>
                <w:lang w:val="fi-FI" w:eastAsia="fi-FI"/>
              </w:rPr>
              <w:t>DC_3A-7A-28A_n1A</w:t>
            </w:r>
          </w:p>
        </w:tc>
        <w:tc>
          <w:tcPr>
            <w:tcW w:w="3514" w:type="dxa"/>
          </w:tcPr>
          <w:p w14:paraId="000418D3" w14:textId="77777777" w:rsidR="008D1E4A" w:rsidRPr="00990C01" w:rsidRDefault="008D1E4A" w:rsidP="00C620E0">
            <w:pPr>
              <w:pStyle w:val="TAC"/>
              <w:rPr>
                <w:rFonts w:cs="Arial"/>
                <w:color w:val="000000"/>
                <w:szCs w:val="18"/>
              </w:rPr>
            </w:pPr>
            <w:r w:rsidRPr="00990C01">
              <w:rPr>
                <w:rFonts w:cs="Arial"/>
                <w:color w:val="000000"/>
                <w:szCs w:val="18"/>
              </w:rPr>
              <w:t>DC_3A_n1A</w:t>
            </w:r>
          </w:p>
          <w:p w14:paraId="38391704" w14:textId="77777777" w:rsidR="008D1E4A" w:rsidRDefault="008D1E4A" w:rsidP="00C620E0">
            <w:pPr>
              <w:pStyle w:val="TAC"/>
              <w:rPr>
                <w:rFonts w:cs="Arial"/>
                <w:color w:val="000000"/>
                <w:szCs w:val="18"/>
              </w:rPr>
            </w:pPr>
            <w:r w:rsidRPr="00990C01">
              <w:rPr>
                <w:rFonts w:cs="Arial"/>
                <w:color w:val="000000"/>
                <w:szCs w:val="18"/>
              </w:rPr>
              <w:t>DC_7A_n1A</w:t>
            </w:r>
          </w:p>
          <w:p w14:paraId="0134CF6C" w14:textId="77777777" w:rsidR="008D1E4A" w:rsidRPr="00EF5447" w:rsidRDefault="008D1E4A" w:rsidP="00C620E0">
            <w:pPr>
              <w:pStyle w:val="TAC"/>
            </w:pPr>
            <w:r w:rsidRPr="00990C01">
              <w:rPr>
                <w:rFonts w:cs="Arial"/>
                <w:color w:val="000000"/>
                <w:szCs w:val="18"/>
              </w:rPr>
              <w:t>DC_28A_n1A</w:t>
            </w:r>
          </w:p>
        </w:tc>
      </w:tr>
      <w:tr w:rsidR="008D1E4A" w:rsidRPr="00EF5447" w14:paraId="7E8E40C2" w14:textId="77777777" w:rsidTr="00C620E0">
        <w:trPr>
          <w:trHeight w:val="187"/>
          <w:jc w:val="center"/>
        </w:trPr>
        <w:tc>
          <w:tcPr>
            <w:tcW w:w="3461" w:type="dxa"/>
            <w:shd w:val="clear" w:color="auto" w:fill="auto"/>
            <w:noWrap/>
          </w:tcPr>
          <w:p w14:paraId="1DC0E133" w14:textId="77777777" w:rsidR="008D1E4A" w:rsidRPr="00EF5447" w:rsidRDefault="008D1E4A" w:rsidP="00C620E0">
            <w:pPr>
              <w:pStyle w:val="TAC"/>
              <w:rPr>
                <w:rFonts w:eastAsia="MS Mincho" w:cs="Arial"/>
                <w:lang w:eastAsia="ja-JP"/>
              </w:rPr>
            </w:pPr>
            <w:r w:rsidRPr="00EF5447">
              <w:rPr>
                <w:rFonts w:eastAsia="MS Mincho" w:cs="Arial"/>
                <w:lang w:eastAsia="ja-JP"/>
              </w:rPr>
              <w:t>DC_3A-7A-28A_n5A</w:t>
            </w:r>
          </w:p>
          <w:p w14:paraId="0B8C1F59" w14:textId="77777777" w:rsidR="008D1E4A" w:rsidRPr="00EF5447" w:rsidRDefault="008D1E4A" w:rsidP="00C620E0">
            <w:pPr>
              <w:pStyle w:val="TAC"/>
              <w:rPr>
                <w:rFonts w:eastAsia="MS Mincho" w:cs="Arial"/>
                <w:lang w:eastAsia="ja-JP"/>
              </w:rPr>
            </w:pPr>
            <w:r w:rsidRPr="00EF5447">
              <w:rPr>
                <w:lang w:eastAsia="zh-TW"/>
              </w:rPr>
              <w:t>DC_3A-7C-28A_n5A</w:t>
            </w:r>
          </w:p>
          <w:p w14:paraId="199B4731" w14:textId="77777777" w:rsidR="008D1E4A" w:rsidRPr="00EF5447" w:rsidRDefault="008D1E4A" w:rsidP="00C620E0">
            <w:pPr>
              <w:pStyle w:val="TAC"/>
              <w:rPr>
                <w:lang w:eastAsia="zh-TW"/>
              </w:rPr>
            </w:pPr>
            <w:r w:rsidRPr="00EF5447">
              <w:rPr>
                <w:lang w:eastAsia="zh-TW"/>
              </w:rPr>
              <w:t>DC_3C-7A-28A_n5A</w:t>
            </w:r>
          </w:p>
          <w:p w14:paraId="7506DC91" w14:textId="77777777" w:rsidR="008D1E4A" w:rsidRPr="00EF5447" w:rsidRDefault="008D1E4A" w:rsidP="00C620E0">
            <w:pPr>
              <w:pStyle w:val="TAC"/>
            </w:pPr>
            <w:r w:rsidRPr="00EF5447">
              <w:rPr>
                <w:lang w:eastAsia="zh-TW"/>
              </w:rPr>
              <w:t>DC_3C-7C-28A_n5A</w:t>
            </w:r>
          </w:p>
        </w:tc>
        <w:tc>
          <w:tcPr>
            <w:tcW w:w="3514" w:type="dxa"/>
          </w:tcPr>
          <w:p w14:paraId="2348A89B" w14:textId="77777777" w:rsidR="008D1E4A" w:rsidRPr="00EF5447" w:rsidRDefault="008D1E4A" w:rsidP="00C620E0">
            <w:pPr>
              <w:pStyle w:val="TAC"/>
              <w:rPr>
                <w:lang w:eastAsia="fi-FI"/>
              </w:rPr>
            </w:pPr>
            <w:r w:rsidRPr="00EF5447">
              <w:rPr>
                <w:lang w:eastAsia="fi-FI"/>
              </w:rPr>
              <w:t>DC_3A_n5A</w:t>
            </w:r>
          </w:p>
          <w:p w14:paraId="3578F496" w14:textId="77777777" w:rsidR="008D1E4A" w:rsidRPr="00EF5447" w:rsidRDefault="008D1E4A" w:rsidP="00C620E0">
            <w:pPr>
              <w:pStyle w:val="TAC"/>
              <w:rPr>
                <w:lang w:eastAsia="fi-FI"/>
              </w:rPr>
            </w:pPr>
            <w:r w:rsidRPr="00EF5447">
              <w:rPr>
                <w:lang w:eastAsia="fi-FI"/>
              </w:rPr>
              <w:t>DC_3C_n5A</w:t>
            </w:r>
          </w:p>
          <w:p w14:paraId="7C4BF3C2" w14:textId="77777777" w:rsidR="008D1E4A" w:rsidRPr="00EF5447" w:rsidRDefault="008D1E4A" w:rsidP="00C620E0">
            <w:pPr>
              <w:pStyle w:val="TAC"/>
              <w:rPr>
                <w:lang w:eastAsia="fi-FI"/>
              </w:rPr>
            </w:pPr>
            <w:r w:rsidRPr="00EF5447">
              <w:rPr>
                <w:lang w:eastAsia="fi-FI"/>
              </w:rPr>
              <w:t>DC_7A_n5A</w:t>
            </w:r>
          </w:p>
          <w:p w14:paraId="08D34E71" w14:textId="77777777" w:rsidR="008D1E4A" w:rsidRPr="00EF5447" w:rsidRDefault="008D1E4A" w:rsidP="00C620E0">
            <w:pPr>
              <w:pStyle w:val="TAC"/>
              <w:rPr>
                <w:lang w:eastAsia="fi-FI"/>
              </w:rPr>
            </w:pPr>
            <w:r w:rsidRPr="00EF5447">
              <w:rPr>
                <w:lang w:eastAsia="fi-FI"/>
              </w:rPr>
              <w:t>DC_7C_n5A</w:t>
            </w:r>
          </w:p>
          <w:p w14:paraId="2D750D5C" w14:textId="77777777" w:rsidR="008D1E4A" w:rsidRPr="00EF5447" w:rsidRDefault="008D1E4A" w:rsidP="00C620E0">
            <w:pPr>
              <w:pStyle w:val="TAC"/>
            </w:pPr>
            <w:r w:rsidRPr="00EF5447">
              <w:rPr>
                <w:lang w:eastAsia="fi-FI"/>
              </w:rPr>
              <w:t>DC_28A_n5A</w:t>
            </w:r>
          </w:p>
        </w:tc>
      </w:tr>
      <w:tr w:rsidR="008D1E4A" w:rsidRPr="00EF5447" w14:paraId="21CA31EC" w14:textId="77777777" w:rsidTr="00C620E0">
        <w:trPr>
          <w:trHeight w:val="187"/>
          <w:jc w:val="center"/>
        </w:trPr>
        <w:tc>
          <w:tcPr>
            <w:tcW w:w="3461" w:type="dxa"/>
            <w:shd w:val="clear" w:color="auto" w:fill="auto"/>
            <w:noWrap/>
          </w:tcPr>
          <w:p w14:paraId="3257577A" w14:textId="77777777" w:rsidR="008D1E4A" w:rsidRPr="00EF5447" w:rsidRDefault="008D1E4A" w:rsidP="00C620E0">
            <w:pPr>
              <w:pStyle w:val="TAC"/>
              <w:rPr>
                <w:lang w:eastAsia="ja-JP"/>
              </w:rPr>
            </w:pPr>
            <w:r w:rsidRPr="00EF5447">
              <w:rPr>
                <w:lang w:eastAsia="ja-JP"/>
              </w:rPr>
              <w:t>DC_3A-7A-28A_n7A</w:t>
            </w:r>
          </w:p>
          <w:p w14:paraId="5BC3A6AE" w14:textId="77777777" w:rsidR="008D1E4A" w:rsidRPr="00EF5447" w:rsidRDefault="008D1E4A" w:rsidP="00C620E0">
            <w:pPr>
              <w:pStyle w:val="TAC"/>
              <w:rPr>
                <w:rFonts w:eastAsia="MS Mincho" w:cs="Arial"/>
                <w:lang w:eastAsia="ja-JP"/>
              </w:rPr>
            </w:pPr>
            <w:r w:rsidRPr="00EF5447">
              <w:rPr>
                <w:lang w:eastAsia="ja-JP"/>
              </w:rPr>
              <w:t>DC_3C-7A-28A_n7A</w:t>
            </w:r>
          </w:p>
        </w:tc>
        <w:tc>
          <w:tcPr>
            <w:tcW w:w="3514" w:type="dxa"/>
          </w:tcPr>
          <w:p w14:paraId="7BDE465C" w14:textId="77777777" w:rsidR="008D1E4A" w:rsidRPr="00EF5447" w:rsidRDefault="008D1E4A" w:rsidP="00C620E0">
            <w:pPr>
              <w:pStyle w:val="TAC"/>
              <w:rPr>
                <w:lang w:eastAsia="zh-TW"/>
              </w:rPr>
            </w:pPr>
            <w:r w:rsidRPr="00EF5447">
              <w:rPr>
                <w:lang w:eastAsia="zh-TW"/>
              </w:rPr>
              <w:t>DC_3A_n7A</w:t>
            </w:r>
          </w:p>
          <w:p w14:paraId="193E3FDE" w14:textId="77777777" w:rsidR="008D1E4A" w:rsidRPr="00EF5447" w:rsidRDefault="008D1E4A" w:rsidP="00C620E0">
            <w:pPr>
              <w:pStyle w:val="TAC"/>
              <w:rPr>
                <w:lang w:eastAsia="zh-TW"/>
              </w:rPr>
            </w:pPr>
            <w:r w:rsidRPr="00EF5447">
              <w:rPr>
                <w:lang w:eastAsia="zh-TW"/>
              </w:rPr>
              <w:t>DC_3C_n7A</w:t>
            </w:r>
          </w:p>
          <w:p w14:paraId="0424F8A6"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1963B958" w14:textId="77777777" w:rsidR="008D1E4A" w:rsidRPr="00EF5447" w:rsidRDefault="008D1E4A" w:rsidP="00C620E0">
            <w:pPr>
              <w:pStyle w:val="TAC"/>
              <w:rPr>
                <w:lang w:eastAsia="fi-FI"/>
              </w:rPr>
            </w:pPr>
            <w:r w:rsidRPr="00EF5447">
              <w:rPr>
                <w:lang w:eastAsia="zh-TW"/>
              </w:rPr>
              <w:t>DC_28A_n7A</w:t>
            </w:r>
          </w:p>
        </w:tc>
      </w:tr>
      <w:tr w:rsidR="008D1E4A" w:rsidRPr="00EF5447" w14:paraId="46B52ABC" w14:textId="77777777" w:rsidTr="00C620E0">
        <w:trPr>
          <w:trHeight w:val="187"/>
          <w:jc w:val="center"/>
        </w:trPr>
        <w:tc>
          <w:tcPr>
            <w:tcW w:w="3461" w:type="dxa"/>
            <w:shd w:val="clear" w:color="auto" w:fill="auto"/>
            <w:noWrap/>
          </w:tcPr>
          <w:p w14:paraId="64E9F31D" w14:textId="77777777" w:rsidR="008D1E4A" w:rsidRPr="00EF5447" w:rsidRDefault="008D1E4A" w:rsidP="00C620E0">
            <w:pPr>
              <w:pStyle w:val="TAC"/>
              <w:rPr>
                <w:rFonts w:eastAsia="MS Mincho" w:cs="Arial"/>
                <w:lang w:eastAsia="ja-JP"/>
              </w:rPr>
            </w:pPr>
            <w:r w:rsidRPr="00EF5447">
              <w:rPr>
                <w:lang w:eastAsia="ja-JP"/>
              </w:rPr>
              <w:t>DC_3A-3A-7A-28A_n7A</w:t>
            </w:r>
          </w:p>
        </w:tc>
        <w:tc>
          <w:tcPr>
            <w:tcW w:w="3514" w:type="dxa"/>
          </w:tcPr>
          <w:p w14:paraId="7E208B34" w14:textId="77777777" w:rsidR="008D1E4A" w:rsidRPr="00EF5447" w:rsidRDefault="008D1E4A" w:rsidP="00C620E0">
            <w:pPr>
              <w:pStyle w:val="TAC"/>
              <w:rPr>
                <w:lang w:eastAsia="zh-TW"/>
              </w:rPr>
            </w:pPr>
            <w:r w:rsidRPr="00EF5447">
              <w:rPr>
                <w:lang w:eastAsia="zh-TW"/>
              </w:rPr>
              <w:t>DC_3A_n7A</w:t>
            </w:r>
          </w:p>
          <w:p w14:paraId="41894AC4"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4B062B3A" w14:textId="77777777" w:rsidR="008D1E4A" w:rsidRPr="00EF5447" w:rsidRDefault="008D1E4A" w:rsidP="00C620E0">
            <w:pPr>
              <w:pStyle w:val="TAC"/>
              <w:rPr>
                <w:lang w:eastAsia="fi-FI"/>
              </w:rPr>
            </w:pPr>
            <w:r w:rsidRPr="00EF5447">
              <w:rPr>
                <w:lang w:eastAsia="zh-TW"/>
              </w:rPr>
              <w:t>DC_28A_n7A</w:t>
            </w:r>
          </w:p>
        </w:tc>
      </w:tr>
      <w:tr w:rsidR="008D1E4A" w:rsidRPr="00EF5447" w14:paraId="1F9DBDAF" w14:textId="77777777" w:rsidTr="00C620E0">
        <w:trPr>
          <w:trHeight w:val="187"/>
          <w:jc w:val="center"/>
        </w:trPr>
        <w:tc>
          <w:tcPr>
            <w:tcW w:w="3461" w:type="dxa"/>
            <w:shd w:val="clear" w:color="auto" w:fill="auto"/>
            <w:noWrap/>
          </w:tcPr>
          <w:p w14:paraId="2F353FE5" w14:textId="77777777" w:rsidR="008D1E4A" w:rsidRPr="00EF5447" w:rsidRDefault="008D1E4A" w:rsidP="00C620E0">
            <w:pPr>
              <w:pStyle w:val="TAC"/>
              <w:rPr>
                <w:lang w:eastAsia="ja-JP"/>
              </w:rPr>
            </w:pPr>
            <w:r w:rsidRPr="00EF5447">
              <w:rPr>
                <w:lang w:eastAsia="fi-FI"/>
              </w:rPr>
              <w:t>DC_3A-7A-28A_n40A</w:t>
            </w:r>
          </w:p>
        </w:tc>
        <w:tc>
          <w:tcPr>
            <w:tcW w:w="3514" w:type="dxa"/>
          </w:tcPr>
          <w:p w14:paraId="28E1069D" w14:textId="77777777" w:rsidR="008D1E4A" w:rsidRPr="00EF5447" w:rsidRDefault="008D1E4A" w:rsidP="00C620E0">
            <w:pPr>
              <w:pStyle w:val="TAC"/>
              <w:rPr>
                <w:lang w:eastAsia="fi-FI"/>
              </w:rPr>
            </w:pPr>
            <w:r w:rsidRPr="00EF5447">
              <w:rPr>
                <w:lang w:eastAsia="fi-FI"/>
              </w:rPr>
              <w:t>DC_3A_n40A</w:t>
            </w:r>
          </w:p>
          <w:p w14:paraId="5BC78761" w14:textId="77777777" w:rsidR="008D1E4A" w:rsidRPr="00EF5447" w:rsidRDefault="008D1E4A" w:rsidP="00C620E0">
            <w:pPr>
              <w:pStyle w:val="TAC"/>
              <w:rPr>
                <w:lang w:eastAsia="fi-FI"/>
              </w:rPr>
            </w:pPr>
            <w:r w:rsidRPr="00EF5447">
              <w:rPr>
                <w:lang w:eastAsia="fi-FI"/>
              </w:rPr>
              <w:t>DC_7A_n40A</w:t>
            </w:r>
          </w:p>
          <w:p w14:paraId="10A185FC" w14:textId="77777777" w:rsidR="008D1E4A" w:rsidRPr="00EF5447" w:rsidRDefault="008D1E4A" w:rsidP="00C620E0">
            <w:pPr>
              <w:pStyle w:val="TAC"/>
              <w:rPr>
                <w:lang w:eastAsia="zh-TW"/>
              </w:rPr>
            </w:pPr>
            <w:r w:rsidRPr="00EF5447">
              <w:rPr>
                <w:lang w:eastAsia="fi-FI"/>
              </w:rPr>
              <w:t>DC_28A_n40A</w:t>
            </w:r>
          </w:p>
        </w:tc>
      </w:tr>
      <w:tr w:rsidR="008D1E4A" w:rsidRPr="00EF5447" w14:paraId="46EE69F0" w14:textId="77777777" w:rsidTr="00C620E0">
        <w:trPr>
          <w:trHeight w:val="187"/>
          <w:jc w:val="center"/>
        </w:trPr>
        <w:tc>
          <w:tcPr>
            <w:tcW w:w="3461" w:type="dxa"/>
            <w:shd w:val="clear" w:color="auto" w:fill="auto"/>
            <w:noWrap/>
          </w:tcPr>
          <w:p w14:paraId="0182B1B4" w14:textId="77777777" w:rsidR="008D1E4A" w:rsidRPr="00EF5447" w:rsidRDefault="008D1E4A" w:rsidP="00C620E0">
            <w:pPr>
              <w:pStyle w:val="TAC"/>
            </w:pPr>
            <w:r w:rsidRPr="00EF5447">
              <w:t>DC_3A-7A-28A_n78A</w:t>
            </w:r>
            <w:r w:rsidRPr="00EF5447">
              <w:rPr>
                <w:vertAlign w:val="superscript"/>
              </w:rPr>
              <w:t>2</w:t>
            </w:r>
          </w:p>
          <w:p w14:paraId="0DE7F2AD" w14:textId="77777777" w:rsidR="008D1E4A" w:rsidRPr="00EF5447" w:rsidRDefault="008D1E4A" w:rsidP="00C620E0">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65597BD" w14:textId="77777777" w:rsidR="008D1E4A" w:rsidRPr="00EF5447" w:rsidRDefault="008D1E4A" w:rsidP="00C620E0">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6CAAF82D" w14:textId="77777777" w:rsidR="008D1E4A" w:rsidRPr="00EF5447" w:rsidRDefault="008D1E4A" w:rsidP="00C620E0">
            <w:pPr>
              <w:pStyle w:val="TAC"/>
            </w:pPr>
            <w:r w:rsidRPr="00EF5447">
              <w:rPr>
                <w:rFonts w:cs="Arial"/>
                <w:szCs w:val="18"/>
                <w:lang w:eastAsia="ja-JP"/>
              </w:rPr>
              <w:t>DC_3C-7C-28A_n78</w:t>
            </w:r>
            <w:r w:rsidRPr="00EF5447">
              <w:rPr>
                <w:rFonts w:cs="Arial"/>
                <w:szCs w:val="18"/>
                <w:lang w:eastAsia="zh-CN"/>
              </w:rPr>
              <w:t>A</w:t>
            </w:r>
          </w:p>
        </w:tc>
        <w:tc>
          <w:tcPr>
            <w:tcW w:w="3514" w:type="dxa"/>
          </w:tcPr>
          <w:p w14:paraId="75FFB59E" w14:textId="77777777" w:rsidR="008D1E4A" w:rsidRPr="00EF5447" w:rsidRDefault="008D1E4A" w:rsidP="00C620E0">
            <w:pPr>
              <w:pStyle w:val="TAC"/>
            </w:pPr>
            <w:r w:rsidRPr="00EF5447">
              <w:t>DC_3A_n78A</w:t>
            </w:r>
          </w:p>
          <w:p w14:paraId="6DE759C5" w14:textId="77777777" w:rsidR="008D1E4A" w:rsidRPr="00EF5447" w:rsidRDefault="008D1E4A" w:rsidP="00C620E0">
            <w:pPr>
              <w:pStyle w:val="TAC"/>
            </w:pPr>
            <w:r w:rsidRPr="00EF5447">
              <w:rPr>
                <w:lang w:eastAsia="fi-FI"/>
              </w:rPr>
              <w:t>DC_3C_n78A</w:t>
            </w:r>
          </w:p>
          <w:p w14:paraId="5F6BBFA5" w14:textId="77777777" w:rsidR="008D1E4A" w:rsidRPr="00EF5447" w:rsidRDefault="008D1E4A" w:rsidP="00C620E0">
            <w:pPr>
              <w:pStyle w:val="TAC"/>
            </w:pPr>
            <w:r w:rsidRPr="00EF5447">
              <w:t>DC_7A_n78A</w:t>
            </w:r>
          </w:p>
          <w:p w14:paraId="43A3F821" w14:textId="77777777" w:rsidR="008D1E4A" w:rsidRPr="00EF5447" w:rsidRDefault="008D1E4A" w:rsidP="00C620E0">
            <w:pPr>
              <w:pStyle w:val="TAC"/>
            </w:pPr>
            <w:r w:rsidRPr="00EF5447">
              <w:rPr>
                <w:lang w:eastAsia="fi-FI"/>
              </w:rPr>
              <w:t>DC_7C_n78A</w:t>
            </w:r>
          </w:p>
          <w:p w14:paraId="0472E601" w14:textId="77777777" w:rsidR="008D1E4A" w:rsidRPr="00EF5447" w:rsidRDefault="008D1E4A" w:rsidP="00C620E0">
            <w:pPr>
              <w:pStyle w:val="TAC"/>
            </w:pPr>
            <w:r w:rsidRPr="00EF5447">
              <w:t>DC_28A_n78A</w:t>
            </w:r>
          </w:p>
        </w:tc>
      </w:tr>
      <w:tr w:rsidR="008D1E4A" w:rsidRPr="00EF5447" w14:paraId="3BB3291D" w14:textId="77777777" w:rsidTr="00C620E0">
        <w:trPr>
          <w:trHeight w:val="187"/>
          <w:jc w:val="center"/>
        </w:trPr>
        <w:tc>
          <w:tcPr>
            <w:tcW w:w="3461" w:type="dxa"/>
            <w:shd w:val="clear" w:color="auto" w:fill="auto"/>
            <w:noWrap/>
          </w:tcPr>
          <w:p w14:paraId="4362F128" w14:textId="77777777" w:rsidR="008D1E4A" w:rsidRPr="00EF5447" w:rsidRDefault="008D1E4A" w:rsidP="00C620E0">
            <w:pPr>
              <w:pStyle w:val="TAC"/>
              <w:rPr>
                <w:vertAlign w:val="superscript"/>
              </w:rPr>
            </w:pPr>
            <w:r w:rsidRPr="00EF5447">
              <w:rPr>
                <w:rFonts w:eastAsia="Malgun Gothic"/>
                <w:lang w:eastAsia="ko-KR"/>
              </w:rPr>
              <w:lastRenderedPageBreak/>
              <w:t>DC_3A-7A_n28A-n78A</w:t>
            </w:r>
            <w:r w:rsidRPr="00EF5447">
              <w:rPr>
                <w:vertAlign w:val="superscript"/>
              </w:rPr>
              <w:t>2</w:t>
            </w:r>
          </w:p>
          <w:p w14:paraId="45CA649F" w14:textId="77777777" w:rsidR="008D1E4A" w:rsidRPr="00EF5447" w:rsidRDefault="008D1E4A" w:rsidP="00C620E0">
            <w:pPr>
              <w:pStyle w:val="TAC"/>
              <w:rPr>
                <w:rFonts w:eastAsia="Malgun Gothic"/>
                <w:lang w:eastAsia="ko-KR"/>
              </w:rPr>
            </w:pPr>
            <w:r w:rsidRPr="00EF5447">
              <w:rPr>
                <w:rFonts w:eastAsia="Malgun Gothic"/>
                <w:lang w:eastAsia="ko-KR"/>
              </w:rPr>
              <w:t>DC_3A-7C_n28A-n78A</w:t>
            </w:r>
          </w:p>
          <w:p w14:paraId="0083007B" w14:textId="77777777" w:rsidR="008D1E4A" w:rsidRPr="00EF5447" w:rsidRDefault="008D1E4A" w:rsidP="00C620E0">
            <w:pPr>
              <w:pStyle w:val="TAC"/>
              <w:rPr>
                <w:rFonts w:eastAsia="Malgun Gothic"/>
                <w:lang w:eastAsia="ko-KR"/>
              </w:rPr>
            </w:pPr>
            <w:r w:rsidRPr="00EF5447">
              <w:rPr>
                <w:rFonts w:eastAsia="Malgun Gothic"/>
                <w:lang w:eastAsia="ko-KR"/>
              </w:rPr>
              <w:t>DC_3C-7A_n28A-n78A</w:t>
            </w:r>
          </w:p>
          <w:p w14:paraId="3CB6248F" w14:textId="77777777" w:rsidR="008D1E4A" w:rsidRPr="00EF5447" w:rsidRDefault="008D1E4A" w:rsidP="00C620E0">
            <w:pPr>
              <w:pStyle w:val="TAC"/>
              <w:rPr>
                <w:lang w:eastAsia="fi-FI"/>
              </w:rPr>
            </w:pPr>
            <w:r w:rsidRPr="00EF5447">
              <w:rPr>
                <w:rFonts w:eastAsia="Malgun Gothic"/>
                <w:lang w:eastAsia="ko-KR"/>
              </w:rPr>
              <w:t>DC_3C-7C_n28A-n78A</w:t>
            </w:r>
          </w:p>
        </w:tc>
        <w:tc>
          <w:tcPr>
            <w:tcW w:w="3514" w:type="dxa"/>
          </w:tcPr>
          <w:p w14:paraId="32A54C6E"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A71EC09"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4F78C11A" w14:textId="77777777" w:rsidR="008D1E4A" w:rsidRPr="00EF5447" w:rsidRDefault="008D1E4A" w:rsidP="00C620E0">
            <w:pPr>
              <w:pStyle w:val="TAC"/>
              <w:rPr>
                <w:rFonts w:eastAsia="Malgun Gothic"/>
                <w:lang w:eastAsia="ko-KR"/>
              </w:rPr>
            </w:pPr>
            <w:r w:rsidRPr="00EF5447">
              <w:rPr>
                <w:rFonts w:eastAsia="Malgun Gothic"/>
                <w:lang w:eastAsia="ko-KR"/>
              </w:rPr>
              <w:t>DC_3C_n28A</w:t>
            </w:r>
          </w:p>
          <w:p w14:paraId="6694E63F" w14:textId="77777777" w:rsidR="008D1E4A" w:rsidRPr="00EF5447" w:rsidRDefault="008D1E4A" w:rsidP="00C620E0">
            <w:pPr>
              <w:pStyle w:val="TAC"/>
              <w:rPr>
                <w:rFonts w:eastAsia="Malgun Gothic"/>
                <w:lang w:eastAsia="ko-KR"/>
              </w:rPr>
            </w:pPr>
            <w:r w:rsidRPr="00EF5447">
              <w:rPr>
                <w:rFonts w:eastAsia="Malgun Gothic"/>
                <w:lang w:eastAsia="ko-KR"/>
              </w:rPr>
              <w:t>DC_7A_n28A</w:t>
            </w:r>
          </w:p>
          <w:p w14:paraId="7951FCFD" w14:textId="77777777" w:rsidR="008D1E4A" w:rsidRPr="00EF5447" w:rsidRDefault="008D1E4A" w:rsidP="00C620E0">
            <w:pPr>
              <w:pStyle w:val="TAC"/>
              <w:rPr>
                <w:rFonts w:eastAsia="Malgun Gothic"/>
                <w:lang w:eastAsia="ko-KR"/>
              </w:rPr>
            </w:pPr>
            <w:r w:rsidRPr="00EF5447">
              <w:rPr>
                <w:rFonts w:eastAsia="Malgun Gothic"/>
                <w:lang w:eastAsia="ko-KR"/>
              </w:rPr>
              <w:t>DC_7A_n78A</w:t>
            </w:r>
          </w:p>
          <w:p w14:paraId="59636AA6" w14:textId="77777777" w:rsidR="008D1E4A" w:rsidRPr="00EF5447" w:rsidRDefault="008D1E4A" w:rsidP="00C620E0">
            <w:pPr>
              <w:pStyle w:val="TAC"/>
              <w:rPr>
                <w:rFonts w:eastAsia="Malgun Gothic"/>
                <w:lang w:eastAsia="ko-KR"/>
              </w:rPr>
            </w:pPr>
            <w:r w:rsidRPr="00EF5447">
              <w:rPr>
                <w:rFonts w:eastAsia="Malgun Gothic"/>
                <w:lang w:eastAsia="ko-KR"/>
              </w:rPr>
              <w:t>DC_7C_n28A</w:t>
            </w:r>
          </w:p>
          <w:p w14:paraId="55FF3C25" w14:textId="77777777" w:rsidR="008D1E4A" w:rsidRPr="00EF5447" w:rsidRDefault="008D1E4A" w:rsidP="00C620E0">
            <w:pPr>
              <w:pStyle w:val="TAC"/>
              <w:rPr>
                <w:lang w:eastAsia="fi-FI"/>
              </w:rPr>
            </w:pPr>
            <w:r w:rsidRPr="00EF5447">
              <w:rPr>
                <w:rFonts w:eastAsia="Malgun Gothic"/>
                <w:lang w:eastAsia="ko-KR"/>
              </w:rPr>
              <w:t>DC_7C_n78A</w:t>
            </w:r>
          </w:p>
        </w:tc>
      </w:tr>
      <w:tr w:rsidR="008D1E4A" w:rsidRPr="00EF5447" w14:paraId="2AEF8771" w14:textId="77777777" w:rsidTr="00C620E0">
        <w:trPr>
          <w:trHeight w:val="187"/>
          <w:jc w:val="center"/>
        </w:trPr>
        <w:tc>
          <w:tcPr>
            <w:tcW w:w="3461" w:type="dxa"/>
            <w:shd w:val="clear" w:color="auto" w:fill="auto"/>
            <w:noWrap/>
          </w:tcPr>
          <w:p w14:paraId="633D16EC" w14:textId="77777777" w:rsidR="008D1E4A" w:rsidRDefault="008D1E4A" w:rsidP="00C620E0">
            <w:pPr>
              <w:pStyle w:val="TAC"/>
              <w:rPr>
                <w:lang w:eastAsia="ja-JP"/>
              </w:rPr>
            </w:pPr>
            <w:r w:rsidRPr="00E062F1">
              <w:rPr>
                <w:lang w:eastAsia="ja-JP"/>
              </w:rPr>
              <w:t>DC_3A-7A-40A_n1A</w:t>
            </w:r>
          </w:p>
          <w:p w14:paraId="39A55053" w14:textId="77777777" w:rsidR="008D1E4A" w:rsidRPr="00EF5447" w:rsidRDefault="008D1E4A" w:rsidP="00C620E0">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16074BE8" w14:textId="77777777" w:rsidR="008D1E4A" w:rsidRPr="00E062F1" w:rsidRDefault="008D1E4A" w:rsidP="00C620E0">
            <w:pPr>
              <w:pStyle w:val="TAC"/>
              <w:rPr>
                <w:b/>
                <w:lang w:eastAsia="ja-JP"/>
              </w:rPr>
            </w:pPr>
            <w:r w:rsidRPr="00E062F1">
              <w:rPr>
                <w:lang w:eastAsia="fi-FI"/>
              </w:rPr>
              <w:t>DC_3A_</w:t>
            </w:r>
            <w:r w:rsidRPr="00E062F1">
              <w:rPr>
                <w:lang w:eastAsia="ja-JP"/>
              </w:rPr>
              <w:t>n1A</w:t>
            </w:r>
          </w:p>
          <w:p w14:paraId="30F7CF43" w14:textId="77777777" w:rsidR="008D1E4A" w:rsidRPr="00E062F1" w:rsidRDefault="008D1E4A" w:rsidP="00C620E0">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D6F7DC" w14:textId="77777777" w:rsidR="008D1E4A" w:rsidRPr="00EF5447" w:rsidRDefault="008D1E4A" w:rsidP="00C620E0">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D1E4A" w:rsidRPr="00EF5447" w14:paraId="6223EC65" w14:textId="77777777" w:rsidTr="00C620E0">
        <w:trPr>
          <w:trHeight w:val="187"/>
          <w:jc w:val="center"/>
        </w:trPr>
        <w:tc>
          <w:tcPr>
            <w:tcW w:w="3461" w:type="dxa"/>
            <w:shd w:val="clear" w:color="auto" w:fill="auto"/>
            <w:noWrap/>
          </w:tcPr>
          <w:p w14:paraId="422BCFB2" w14:textId="77777777" w:rsidR="008D1E4A" w:rsidRDefault="008D1E4A" w:rsidP="00C620E0">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5CBAABE" w14:textId="77777777" w:rsidR="008D1E4A" w:rsidRPr="00EF5447" w:rsidRDefault="008D1E4A" w:rsidP="00C620E0">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1621504" w14:textId="77777777" w:rsidR="008D1E4A" w:rsidRPr="00CD21F4" w:rsidRDefault="008D1E4A" w:rsidP="00C620E0">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ACCF3B2" w14:textId="77777777" w:rsidR="008D1E4A" w:rsidRDefault="008D1E4A" w:rsidP="00C620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3ADEB2D" w14:textId="77777777" w:rsidR="008D1E4A" w:rsidRPr="00EF5447" w:rsidRDefault="008D1E4A" w:rsidP="00C620E0">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6A73F5A2" w14:textId="77777777" w:rsidTr="00C620E0">
        <w:trPr>
          <w:trHeight w:val="187"/>
          <w:jc w:val="center"/>
        </w:trPr>
        <w:tc>
          <w:tcPr>
            <w:tcW w:w="3461" w:type="dxa"/>
            <w:shd w:val="clear" w:color="auto" w:fill="auto"/>
            <w:noWrap/>
          </w:tcPr>
          <w:p w14:paraId="1730D0BC" w14:textId="77777777" w:rsidR="008D1E4A" w:rsidRPr="00EF5447" w:rsidRDefault="008D1E4A" w:rsidP="00C620E0">
            <w:pPr>
              <w:pStyle w:val="TAC"/>
              <w:rPr>
                <w:lang w:eastAsia="ja-JP"/>
              </w:rPr>
            </w:pPr>
            <w:r w:rsidRPr="00EF5447">
              <w:t>DC_3A-7A_n40A-n78A</w:t>
            </w:r>
          </w:p>
        </w:tc>
        <w:tc>
          <w:tcPr>
            <w:tcW w:w="3514" w:type="dxa"/>
          </w:tcPr>
          <w:p w14:paraId="46C4814E" w14:textId="77777777" w:rsidR="008D1E4A" w:rsidRPr="00EF5447" w:rsidRDefault="008D1E4A" w:rsidP="00C620E0">
            <w:pPr>
              <w:pStyle w:val="TAC"/>
            </w:pPr>
            <w:r w:rsidRPr="00EF5447">
              <w:t>DC_3A_n40A</w:t>
            </w:r>
          </w:p>
          <w:p w14:paraId="7BA17256" w14:textId="77777777" w:rsidR="008D1E4A" w:rsidRPr="00EF5447" w:rsidRDefault="008D1E4A" w:rsidP="00C620E0">
            <w:pPr>
              <w:pStyle w:val="TAC"/>
            </w:pPr>
            <w:r w:rsidRPr="00EF5447">
              <w:t>DC_3A_n78A</w:t>
            </w:r>
          </w:p>
          <w:p w14:paraId="7BAC47BF" w14:textId="77777777" w:rsidR="008D1E4A" w:rsidRPr="00EF5447" w:rsidRDefault="008D1E4A" w:rsidP="00C620E0">
            <w:pPr>
              <w:pStyle w:val="TAC"/>
            </w:pPr>
            <w:r w:rsidRPr="00EF5447">
              <w:t>DC_7A_n40A</w:t>
            </w:r>
          </w:p>
          <w:p w14:paraId="1B4969FE" w14:textId="77777777" w:rsidR="008D1E4A" w:rsidRPr="00EF5447" w:rsidRDefault="008D1E4A" w:rsidP="00C620E0">
            <w:pPr>
              <w:pStyle w:val="TAC"/>
              <w:rPr>
                <w:lang w:eastAsia="fi-FI"/>
              </w:rPr>
            </w:pPr>
            <w:r w:rsidRPr="00EF5447">
              <w:t>DC_7A_n78A</w:t>
            </w:r>
          </w:p>
        </w:tc>
      </w:tr>
      <w:tr w:rsidR="008D1E4A" w:rsidRPr="00EF5447" w14:paraId="72BADB80" w14:textId="77777777" w:rsidTr="00C620E0">
        <w:trPr>
          <w:trHeight w:val="187"/>
          <w:jc w:val="center"/>
        </w:trPr>
        <w:tc>
          <w:tcPr>
            <w:tcW w:w="3461" w:type="dxa"/>
            <w:shd w:val="clear" w:color="auto" w:fill="auto"/>
            <w:noWrap/>
          </w:tcPr>
          <w:p w14:paraId="7DA3492D" w14:textId="77777777" w:rsidR="008D1E4A" w:rsidRPr="00EF5447" w:rsidRDefault="008D1E4A" w:rsidP="00C620E0">
            <w:pPr>
              <w:pStyle w:val="TAC"/>
              <w:rPr>
                <w:rFonts w:cs="Arial"/>
                <w:kern w:val="2"/>
                <w:szCs w:val="24"/>
                <w:lang w:eastAsia="ja-JP"/>
              </w:rPr>
            </w:pPr>
            <w:r w:rsidRPr="00EF5447">
              <w:rPr>
                <w:rFonts w:cs="Arial"/>
                <w:kern w:val="2"/>
                <w:szCs w:val="24"/>
                <w:lang w:eastAsia="ja-JP"/>
              </w:rPr>
              <w:t>DC_3A-7A_SUL_n78A-n80A</w:t>
            </w:r>
          </w:p>
          <w:p w14:paraId="7C3B30D1" w14:textId="77777777" w:rsidR="008D1E4A" w:rsidRPr="00EF5447" w:rsidRDefault="008D1E4A" w:rsidP="00C620E0">
            <w:pPr>
              <w:pStyle w:val="TAC"/>
              <w:rPr>
                <w:rFonts w:cs="Arial"/>
                <w:szCs w:val="18"/>
                <w:lang w:eastAsia="ja-JP"/>
              </w:rPr>
            </w:pPr>
            <w:r w:rsidRPr="00EF5447">
              <w:rPr>
                <w:rFonts w:cs="Arial"/>
                <w:kern w:val="2"/>
                <w:szCs w:val="24"/>
                <w:lang w:eastAsia="ja-JP"/>
              </w:rPr>
              <w:t>DC_3C-7A_SUL_n78A-n80A</w:t>
            </w:r>
          </w:p>
        </w:tc>
        <w:tc>
          <w:tcPr>
            <w:tcW w:w="3514" w:type="dxa"/>
          </w:tcPr>
          <w:p w14:paraId="05CCAA4E" w14:textId="77777777" w:rsidR="008D1E4A" w:rsidRPr="00EF5447" w:rsidRDefault="008D1E4A" w:rsidP="00C620E0">
            <w:pPr>
              <w:pStyle w:val="TAC"/>
              <w:rPr>
                <w:rFonts w:cs="Arial"/>
                <w:szCs w:val="18"/>
              </w:rPr>
            </w:pPr>
            <w:r w:rsidRPr="00EF5447">
              <w:rPr>
                <w:rFonts w:cs="Arial"/>
                <w:szCs w:val="18"/>
              </w:rPr>
              <w:t>DC_3A_n78A</w:t>
            </w:r>
          </w:p>
          <w:p w14:paraId="17AE26DD" w14:textId="77777777" w:rsidR="008D1E4A" w:rsidRPr="00EF5447" w:rsidRDefault="008D1E4A" w:rsidP="00C620E0">
            <w:pPr>
              <w:pStyle w:val="TAC"/>
              <w:rPr>
                <w:rFonts w:cs="Arial"/>
                <w:szCs w:val="18"/>
              </w:rPr>
            </w:pPr>
            <w:r w:rsidRPr="00EF5447">
              <w:rPr>
                <w:rFonts w:cs="Arial"/>
                <w:szCs w:val="18"/>
              </w:rPr>
              <w:t>DC_3A_n80A_ULSUP-TDM_n78A</w:t>
            </w:r>
          </w:p>
          <w:p w14:paraId="0F15AC6D" w14:textId="77777777" w:rsidR="008D1E4A" w:rsidRPr="00EF5447" w:rsidRDefault="008D1E4A" w:rsidP="00C620E0">
            <w:pPr>
              <w:pStyle w:val="TAC"/>
              <w:rPr>
                <w:rFonts w:cs="Arial"/>
                <w:szCs w:val="18"/>
              </w:rPr>
            </w:pPr>
            <w:r w:rsidRPr="00EF5447">
              <w:rPr>
                <w:rFonts w:cs="Arial"/>
                <w:szCs w:val="18"/>
              </w:rPr>
              <w:t>DC_7A_n78A</w:t>
            </w:r>
          </w:p>
          <w:p w14:paraId="4D8497A8" w14:textId="77777777" w:rsidR="008D1E4A" w:rsidRPr="00EF5447" w:rsidRDefault="008D1E4A" w:rsidP="00C620E0">
            <w:pPr>
              <w:pStyle w:val="TAC"/>
              <w:rPr>
                <w:lang w:eastAsia="fi-FI"/>
              </w:rPr>
            </w:pPr>
            <w:r w:rsidRPr="00EF5447">
              <w:rPr>
                <w:rFonts w:cs="Arial"/>
                <w:szCs w:val="18"/>
              </w:rPr>
              <w:t>DC_7A_n80A</w:t>
            </w:r>
          </w:p>
        </w:tc>
      </w:tr>
      <w:tr w:rsidR="008D1E4A" w:rsidRPr="00EF5447" w14:paraId="71AA5E37" w14:textId="77777777" w:rsidTr="00C620E0">
        <w:trPr>
          <w:trHeight w:val="187"/>
          <w:jc w:val="center"/>
        </w:trPr>
        <w:tc>
          <w:tcPr>
            <w:tcW w:w="3461" w:type="dxa"/>
            <w:shd w:val="clear" w:color="auto" w:fill="auto"/>
            <w:noWrap/>
          </w:tcPr>
          <w:p w14:paraId="0583A4AE"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26515F56" w14:textId="77777777" w:rsidR="008D1E4A" w:rsidRPr="00EF5447" w:rsidRDefault="008D1E4A" w:rsidP="00C620E0">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1AC31B9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DC_3A_n1A</w:t>
            </w:r>
          </w:p>
          <w:p w14:paraId="4A06564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DC_3A_n78A</w:t>
            </w:r>
          </w:p>
          <w:p w14:paraId="7028ED9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DC_8A_n1A</w:t>
            </w:r>
          </w:p>
          <w:p w14:paraId="6D305143" w14:textId="77777777" w:rsidR="008D1E4A" w:rsidRPr="00EF5447" w:rsidRDefault="008D1E4A" w:rsidP="00C620E0">
            <w:pPr>
              <w:pStyle w:val="TAC"/>
              <w:rPr>
                <w:rFonts w:cs="Arial"/>
                <w:szCs w:val="18"/>
              </w:rPr>
            </w:pPr>
            <w:r w:rsidRPr="00EF5447">
              <w:rPr>
                <w:rFonts w:eastAsia="Malgun Gothic" w:cs="Arial"/>
                <w:szCs w:val="18"/>
                <w:lang w:eastAsia="ko-KR"/>
              </w:rPr>
              <w:t>DC_8A_n78A</w:t>
            </w:r>
          </w:p>
        </w:tc>
      </w:tr>
      <w:tr w:rsidR="008D1E4A" w:rsidRPr="00EF5447" w14:paraId="465985E2" w14:textId="77777777" w:rsidTr="00C620E0">
        <w:trPr>
          <w:trHeight w:val="187"/>
          <w:jc w:val="center"/>
        </w:trPr>
        <w:tc>
          <w:tcPr>
            <w:tcW w:w="3461" w:type="dxa"/>
            <w:shd w:val="clear" w:color="auto" w:fill="auto"/>
            <w:noWrap/>
          </w:tcPr>
          <w:p w14:paraId="2FED4CF5" w14:textId="77777777" w:rsidR="008D1E4A" w:rsidRPr="00EF5447" w:rsidRDefault="008D1E4A" w:rsidP="00C620E0">
            <w:pPr>
              <w:pStyle w:val="TAC"/>
              <w:rPr>
                <w:rFonts w:eastAsia="MS Mincho" w:cs="Arial"/>
                <w:szCs w:val="18"/>
              </w:rPr>
            </w:pPr>
            <w:r>
              <w:t>DC_3A-8A-11A_n28</w:t>
            </w:r>
            <w:r>
              <w:rPr>
                <w:lang w:val="fi-FI"/>
              </w:rPr>
              <w:t>A</w:t>
            </w:r>
          </w:p>
        </w:tc>
        <w:tc>
          <w:tcPr>
            <w:tcW w:w="3514" w:type="dxa"/>
          </w:tcPr>
          <w:p w14:paraId="3DAE18EA" w14:textId="77777777" w:rsidR="008D1E4A" w:rsidRDefault="008D1E4A" w:rsidP="00C620E0">
            <w:pPr>
              <w:pStyle w:val="TAC"/>
            </w:pPr>
            <w:r>
              <w:t>DC_3A_n28A</w:t>
            </w:r>
          </w:p>
          <w:p w14:paraId="5AFE8E8A" w14:textId="77777777" w:rsidR="008D1E4A" w:rsidRDefault="008D1E4A" w:rsidP="00C620E0">
            <w:pPr>
              <w:pStyle w:val="TAC"/>
            </w:pPr>
            <w:r>
              <w:t>DC_8A_n28A</w:t>
            </w:r>
          </w:p>
          <w:p w14:paraId="72AF338C" w14:textId="77777777" w:rsidR="008D1E4A" w:rsidRPr="00EF5447" w:rsidRDefault="008D1E4A" w:rsidP="00C620E0">
            <w:pPr>
              <w:pStyle w:val="TAC"/>
              <w:rPr>
                <w:rFonts w:eastAsia="Malgun Gothic" w:cs="Arial"/>
                <w:szCs w:val="18"/>
                <w:lang w:eastAsia="ko-KR"/>
              </w:rPr>
            </w:pPr>
            <w:r>
              <w:t>DC_11A_n28A</w:t>
            </w:r>
          </w:p>
        </w:tc>
      </w:tr>
      <w:tr w:rsidR="008D1E4A" w:rsidRPr="00EF5447" w14:paraId="06CDD470" w14:textId="77777777" w:rsidTr="00C620E0">
        <w:trPr>
          <w:trHeight w:val="187"/>
          <w:jc w:val="center"/>
        </w:trPr>
        <w:tc>
          <w:tcPr>
            <w:tcW w:w="3461" w:type="dxa"/>
            <w:shd w:val="clear" w:color="auto" w:fill="auto"/>
            <w:noWrap/>
          </w:tcPr>
          <w:p w14:paraId="73720B09" w14:textId="77777777" w:rsidR="008D1E4A" w:rsidRPr="00EF5447" w:rsidRDefault="008D1E4A" w:rsidP="00C620E0">
            <w:pPr>
              <w:pStyle w:val="TAC"/>
              <w:rPr>
                <w:rFonts w:eastAsia="MS Mincho" w:cs="Arial"/>
                <w:szCs w:val="18"/>
              </w:rPr>
            </w:pPr>
            <w:r>
              <w:t>DC_3A-8A-11A_n77</w:t>
            </w:r>
            <w:r>
              <w:rPr>
                <w:lang w:val="fi-FI"/>
              </w:rPr>
              <w:t>A</w:t>
            </w:r>
          </w:p>
        </w:tc>
        <w:tc>
          <w:tcPr>
            <w:tcW w:w="3514" w:type="dxa"/>
          </w:tcPr>
          <w:p w14:paraId="791E5399" w14:textId="77777777" w:rsidR="008D1E4A" w:rsidRPr="00CD21F4" w:rsidRDefault="008D1E4A" w:rsidP="00C620E0">
            <w:pPr>
              <w:pStyle w:val="TAC"/>
            </w:pPr>
            <w:r w:rsidRPr="00CD21F4">
              <w:t>DC_3A_n77A</w:t>
            </w:r>
          </w:p>
          <w:p w14:paraId="1B7A1430" w14:textId="77777777" w:rsidR="008D1E4A" w:rsidRPr="00CD21F4" w:rsidRDefault="008D1E4A" w:rsidP="00C620E0">
            <w:pPr>
              <w:pStyle w:val="TAC"/>
            </w:pPr>
            <w:r w:rsidRPr="00CD21F4">
              <w:t>DC_8A_n77A</w:t>
            </w:r>
          </w:p>
          <w:p w14:paraId="356535CD" w14:textId="77777777" w:rsidR="008D1E4A" w:rsidRPr="00EF5447" w:rsidRDefault="008D1E4A" w:rsidP="00C620E0">
            <w:pPr>
              <w:pStyle w:val="TAC"/>
              <w:rPr>
                <w:rFonts w:eastAsia="Malgun Gothic" w:cs="Arial"/>
                <w:szCs w:val="18"/>
                <w:lang w:eastAsia="ko-KR"/>
              </w:rPr>
            </w:pPr>
            <w:r>
              <w:t>DC_11A_n77A</w:t>
            </w:r>
          </w:p>
        </w:tc>
      </w:tr>
      <w:tr w:rsidR="008D1E4A" w:rsidRPr="00EF5447" w14:paraId="7F7541A9" w14:textId="77777777" w:rsidTr="00C620E0">
        <w:trPr>
          <w:trHeight w:val="187"/>
          <w:jc w:val="center"/>
        </w:trPr>
        <w:tc>
          <w:tcPr>
            <w:tcW w:w="3461" w:type="dxa"/>
            <w:shd w:val="clear" w:color="auto" w:fill="auto"/>
            <w:noWrap/>
          </w:tcPr>
          <w:p w14:paraId="215B93CC" w14:textId="77777777" w:rsidR="008D1E4A" w:rsidRPr="00EF5447" w:rsidRDefault="008D1E4A" w:rsidP="00C620E0">
            <w:pPr>
              <w:pStyle w:val="TAC"/>
              <w:rPr>
                <w:rFonts w:eastAsia="MS Mincho" w:cs="Arial"/>
                <w:szCs w:val="18"/>
              </w:rPr>
            </w:pPr>
            <w:r>
              <w:t>DC_3A-8A-11A_n77(2</w:t>
            </w:r>
            <w:r>
              <w:rPr>
                <w:lang w:val="fi-FI"/>
              </w:rPr>
              <w:t>A)</w:t>
            </w:r>
          </w:p>
        </w:tc>
        <w:tc>
          <w:tcPr>
            <w:tcW w:w="3514" w:type="dxa"/>
          </w:tcPr>
          <w:p w14:paraId="5141BB0C" w14:textId="77777777" w:rsidR="008D1E4A" w:rsidRPr="00CD21F4" w:rsidRDefault="008D1E4A" w:rsidP="00C620E0">
            <w:pPr>
              <w:pStyle w:val="TAC"/>
            </w:pPr>
            <w:r w:rsidRPr="00CD21F4">
              <w:t>DC_3A_n77A</w:t>
            </w:r>
          </w:p>
          <w:p w14:paraId="61B18F34" w14:textId="77777777" w:rsidR="008D1E4A" w:rsidRPr="00CD21F4" w:rsidRDefault="008D1E4A" w:rsidP="00C620E0">
            <w:pPr>
              <w:pStyle w:val="TAC"/>
            </w:pPr>
            <w:r w:rsidRPr="00CD21F4">
              <w:t>DC_8A_n77A</w:t>
            </w:r>
          </w:p>
          <w:p w14:paraId="73CFA18B" w14:textId="77777777" w:rsidR="008D1E4A" w:rsidRPr="00EF5447" w:rsidRDefault="008D1E4A" w:rsidP="00C620E0">
            <w:pPr>
              <w:pStyle w:val="TAC"/>
              <w:rPr>
                <w:rFonts w:eastAsia="Malgun Gothic" w:cs="Arial"/>
                <w:szCs w:val="18"/>
                <w:lang w:eastAsia="ko-KR"/>
              </w:rPr>
            </w:pPr>
            <w:r>
              <w:t>DC_11A_n77A</w:t>
            </w:r>
          </w:p>
        </w:tc>
      </w:tr>
      <w:tr w:rsidR="008D1E4A" w:rsidRPr="00EF5447" w14:paraId="04134551" w14:textId="77777777" w:rsidTr="00C620E0">
        <w:trPr>
          <w:trHeight w:val="187"/>
          <w:jc w:val="center"/>
        </w:trPr>
        <w:tc>
          <w:tcPr>
            <w:tcW w:w="3461" w:type="dxa"/>
            <w:shd w:val="clear" w:color="auto" w:fill="auto"/>
            <w:noWrap/>
          </w:tcPr>
          <w:p w14:paraId="5064ED73" w14:textId="77777777" w:rsidR="008D1E4A" w:rsidRPr="00EF5447" w:rsidRDefault="008D1E4A" w:rsidP="00C620E0">
            <w:pPr>
              <w:pStyle w:val="TAC"/>
              <w:rPr>
                <w:rFonts w:cs="Arial"/>
                <w:szCs w:val="18"/>
                <w:lang w:eastAsia="ja-JP"/>
              </w:rPr>
            </w:pPr>
            <w:r w:rsidRPr="00EF5447">
              <w:rPr>
                <w:rFonts w:cs="Arial"/>
                <w:szCs w:val="18"/>
                <w:lang w:eastAsia="ja-JP"/>
              </w:rPr>
              <w:t>DC_3A-8A-20A_n78A</w:t>
            </w:r>
          </w:p>
        </w:tc>
        <w:tc>
          <w:tcPr>
            <w:tcW w:w="3514" w:type="dxa"/>
          </w:tcPr>
          <w:p w14:paraId="4AF634C3" w14:textId="77777777" w:rsidR="008D1E4A" w:rsidRPr="00EF5447" w:rsidRDefault="008D1E4A" w:rsidP="00C620E0">
            <w:pPr>
              <w:pStyle w:val="TAC"/>
              <w:rPr>
                <w:szCs w:val="18"/>
                <w:lang w:eastAsia="ja-JP"/>
              </w:rPr>
            </w:pPr>
            <w:r w:rsidRPr="00EF5447">
              <w:rPr>
                <w:szCs w:val="18"/>
                <w:lang w:eastAsia="ja-JP"/>
              </w:rPr>
              <w:t>DC_3A_n78A</w:t>
            </w:r>
          </w:p>
          <w:p w14:paraId="6252EA77" w14:textId="77777777" w:rsidR="008D1E4A" w:rsidRPr="00EF5447" w:rsidRDefault="008D1E4A" w:rsidP="00C620E0">
            <w:pPr>
              <w:pStyle w:val="TAC"/>
              <w:rPr>
                <w:szCs w:val="18"/>
                <w:lang w:eastAsia="ja-JP"/>
              </w:rPr>
            </w:pPr>
            <w:r w:rsidRPr="00EF5447">
              <w:rPr>
                <w:szCs w:val="18"/>
                <w:lang w:eastAsia="ja-JP"/>
              </w:rPr>
              <w:t>DC_8A_n78A</w:t>
            </w:r>
          </w:p>
          <w:p w14:paraId="21F9B7F7" w14:textId="77777777" w:rsidR="008D1E4A" w:rsidRPr="00EF5447" w:rsidRDefault="008D1E4A" w:rsidP="00C620E0">
            <w:pPr>
              <w:pStyle w:val="TAC"/>
              <w:rPr>
                <w:lang w:eastAsia="fi-FI"/>
              </w:rPr>
            </w:pPr>
            <w:r w:rsidRPr="00EF5447">
              <w:rPr>
                <w:szCs w:val="18"/>
                <w:lang w:eastAsia="ja-JP"/>
              </w:rPr>
              <w:t>DC_20A_n78A</w:t>
            </w:r>
          </w:p>
        </w:tc>
      </w:tr>
      <w:tr w:rsidR="008D1E4A" w:rsidRPr="00EF5447" w14:paraId="15B266D0" w14:textId="77777777" w:rsidTr="00C620E0">
        <w:trPr>
          <w:trHeight w:val="187"/>
          <w:jc w:val="center"/>
        </w:trPr>
        <w:tc>
          <w:tcPr>
            <w:tcW w:w="3461" w:type="dxa"/>
            <w:shd w:val="clear" w:color="auto" w:fill="auto"/>
            <w:noWrap/>
          </w:tcPr>
          <w:p w14:paraId="7256EBF2" w14:textId="77777777" w:rsidR="008D1E4A" w:rsidRPr="00EF5447" w:rsidRDefault="008D1E4A" w:rsidP="00C620E0">
            <w:pPr>
              <w:pStyle w:val="TAC"/>
              <w:rPr>
                <w:rFonts w:cs="Arial"/>
                <w:szCs w:val="18"/>
                <w:lang w:eastAsia="ja-JP"/>
              </w:rPr>
            </w:pPr>
            <w:r w:rsidRPr="00EF5447">
              <w:rPr>
                <w:rFonts w:cs="Arial"/>
                <w:szCs w:val="18"/>
              </w:rPr>
              <w:t>DC_3A-8A_n28A-n77A</w:t>
            </w:r>
          </w:p>
        </w:tc>
        <w:tc>
          <w:tcPr>
            <w:tcW w:w="3514" w:type="dxa"/>
          </w:tcPr>
          <w:p w14:paraId="0BA6939C"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0798258" w14:textId="77777777" w:rsidR="008D1E4A" w:rsidRPr="00EF5447" w:rsidRDefault="008D1E4A" w:rsidP="00C620E0">
            <w:pPr>
              <w:pStyle w:val="TAC"/>
              <w:rPr>
                <w:rFonts w:cs="Arial"/>
                <w:lang w:eastAsia="zh-CN"/>
              </w:rPr>
            </w:pPr>
            <w:r w:rsidRPr="00EF5447">
              <w:rPr>
                <w:rFonts w:cs="Arial"/>
                <w:lang w:eastAsia="zh-CN"/>
              </w:rPr>
              <w:t>DC_3A_n77A</w:t>
            </w:r>
          </w:p>
          <w:p w14:paraId="208A2610"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EE30136"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70B55459" w14:textId="77777777" w:rsidTr="00C620E0">
        <w:trPr>
          <w:trHeight w:val="187"/>
          <w:jc w:val="center"/>
        </w:trPr>
        <w:tc>
          <w:tcPr>
            <w:tcW w:w="3461" w:type="dxa"/>
            <w:shd w:val="clear" w:color="auto" w:fill="auto"/>
            <w:noWrap/>
          </w:tcPr>
          <w:p w14:paraId="781EE624" w14:textId="77777777" w:rsidR="008D1E4A" w:rsidRPr="00EF5447" w:rsidRDefault="008D1E4A" w:rsidP="00C620E0">
            <w:pPr>
              <w:pStyle w:val="TAC"/>
              <w:rPr>
                <w:rFonts w:cs="Arial"/>
                <w:szCs w:val="18"/>
                <w:lang w:eastAsia="ja-JP"/>
              </w:rPr>
            </w:pPr>
            <w:r w:rsidRPr="00EF5447">
              <w:rPr>
                <w:rFonts w:cs="Arial"/>
                <w:szCs w:val="18"/>
              </w:rPr>
              <w:lastRenderedPageBreak/>
              <w:t>DC_3A-8A_n28A-n77(2A)</w:t>
            </w:r>
          </w:p>
        </w:tc>
        <w:tc>
          <w:tcPr>
            <w:tcW w:w="3514" w:type="dxa"/>
          </w:tcPr>
          <w:p w14:paraId="546FF634"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644FDEF" w14:textId="77777777" w:rsidR="008D1E4A" w:rsidRPr="00EF5447" w:rsidRDefault="008D1E4A" w:rsidP="00C620E0">
            <w:pPr>
              <w:pStyle w:val="TAC"/>
              <w:rPr>
                <w:rFonts w:cs="Arial"/>
                <w:lang w:eastAsia="zh-CN"/>
              </w:rPr>
            </w:pPr>
            <w:r w:rsidRPr="00EF5447">
              <w:rPr>
                <w:rFonts w:cs="Arial"/>
                <w:lang w:eastAsia="zh-CN"/>
              </w:rPr>
              <w:t>DC_3A_n77A</w:t>
            </w:r>
          </w:p>
          <w:p w14:paraId="7FCE99E1"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3F247B2"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6C26A3EA" w14:textId="77777777" w:rsidTr="00C620E0">
        <w:trPr>
          <w:trHeight w:val="187"/>
          <w:jc w:val="center"/>
        </w:trPr>
        <w:tc>
          <w:tcPr>
            <w:tcW w:w="3461" w:type="dxa"/>
            <w:shd w:val="clear" w:color="auto" w:fill="auto"/>
            <w:noWrap/>
          </w:tcPr>
          <w:p w14:paraId="7771CE9E" w14:textId="77777777" w:rsidR="008D1E4A" w:rsidRPr="00EF5447" w:rsidRDefault="008D1E4A" w:rsidP="00C620E0">
            <w:pPr>
              <w:pStyle w:val="TAC"/>
              <w:rPr>
                <w:szCs w:val="18"/>
              </w:rPr>
            </w:pPr>
            <w:r w:rsidRPr="00EF5447">
              <w:rPr>
                <w:lang w:eastAsia="zh-CN"/>
              </w:rPr>
              <w:t>DC_3A-8A_n40A-n78A</w:t>
            </w:r>
          </w:p>
        </w:tc>
        <w:tc>
          <w:tcPr>
            <w:tcW w:w="3514" w:type="dxa"/>
          </w:tcPr>
          <w:p w14:paraId="64108001" w14:textId="77777777" w:rsidR="008D1E4A" w:rsidRPr="00EF5447" w:rsidRDefault="008D1E4A" w:rsidP="00C620E0">
            <w:pPr>
              <w:pStyle w:val="TAC"/>
              <w:rPr>
                <w:lang w:eastAsia="zh-CN"/>
              </w:rPr>
            </w:pPr>
            <w:r w:rsidRPr="00EF5447">
              <w:rPr>
                <w:lang w:eastAsia="zh-CN"/>
              </w:rPr>
              <w:t>DC_3A_n40A</w:t>
            </w:r>
          </w:p>
          <w:p w14:paraId="680B82E6" w14:textId="77777777" w:rsidR="008D1E4A" w:rsidRPr="00EF5447" w:rsidRDefault="008D1E4A" w:rsidP="00C620E0">
            <w:pPr>
              <w:pStyle w:val="TAC"/>
              <w:rPr>
                <w:lang w:eastAsia="zh-CN"/>
              </w:rPr>
            </w:pPr>
            <w:r w:rsidRPr="00EF5447">
              <w:rPr>
                <w:lang w:eastAsia="zh-CN"/>
              </w:rPr>
              <w:t>DC_3A_n78A</w:t>
            </w:r>
          </w:p>
          <w:p w14:paraId="1CA997E9" w14:textId="77777777" w:rsidR="008D1E4A" w:rsidRPr="00EF5447" w:rsidRDefault="008D1E4A" w:rsidP="00C620E0">
            <w:pPr>
              <w:pStyle w:val="TAC"/>
              <w:rPr>
                <w:lang w:eastAsia="zh-CN"/>
              </w:rPr>
            </w:pPr>
            <w:r w:rsidRPr="00EF5447">
              <w:rPr>
                <w:lang w:eastAsia="zh-CN"/>
              </w:rPr>
              <w:t>DC_8A_n40A</w:t>
            </w:r>
          </w:p>
          <w:p w14:paraId="31357DC4" w14:textId="77777777" w:rsidR="008D1E4A" w:rsidRPr="00EF5447" w:rsidRDefault="008D1E4A" w:rsidP="00C620E0">
            <w:pPr>
              <w:pStyle w:val="TAC"/>
              <w:rPr>
                <w:lang w:eastAsia="zh-CN"/>
              </w:rPr>
            </w:pPr>
            <w:r w:rsidRPr="00EF5447">
              <w:rPr>
                <w:lang w:eastAsia="zh-CN"/>
              </w:rPr>
              <w:t>DC_8A_n78A</w:t>
            </w:r>
          </w:p>
        </w:tc>
      </w:tr>
      <w:tr w:rsidR="008D1E4A" w:rsidRPr="00EF5447" w14:paraId="1EA0668D" w14:textId="77777777" w:rsidTr="00C620E0">
        <w:trPr>
          <w:trHeight w:val="187"/>
          <w:jc w:val="center"/>
        </w:trPr>
        <w:tc>
          <w:tcPr>
            <w:tcW w:w="3461" w:type="dxa"/>
            <w:shd w:val="clear" w:color="auto" w:fill="auto"/>
            <w:noWrap/>
          </w:tcPr>
          <w:p w14:paraId="216B2E70" w14:textId="77777777" w:rsidR="008D1E4A" w:rsidRPr="00CD21F4" w:rsidRDefault="008D1E4A" w:rsidP="00C620E0">
            <w:pPr>
              <w:pStyle w:val="TAC"/>
              <w:rPr>
                <w:b/>
                <w:lang w:eastAsia="fi-FI"/>
              </w:rPr>
            </w:pPr>
            <w:r w:rsidRPr="00CD21F4">
              <w:rPr>
                <w:lang w:eastAsia="fi-FI"/>
              </w:rPr>
              <w:t>DC_3A-8A-40A_n1A</w:t>
            </w:r>
          </w:p>
          <w:p w14:paraId="27E13DDB" w14:textId="77777777" w:rsidR="008D1E4A" w:rsidRPr="00EF5447" w:rsidRDefault="008D1E4A" w:rsidP="00C620E0">
            <w:pPr>
              <w:pStyle w:val="TAC"/>
              <w:rPr>
                <w:lang w:eastAsia="zh-CN"/>
              </w:rPr>
            </w:pPr>
            <w:r w:rsidRPr="00CD21F4">
              <w:rPr>
                <w:lang w:eastAsia="zh-CN"/>
              </w:rPr>
              <w:t>DC_3A-8A-40C_n1A</w:t>
            </w:r>
          </w:p>
        </w:tc>
        <w:tc>
          <w:tcPr>
            <w:tcW w:w="3514" w:type="dxa"/>
          </w:tcPr>
          <w:p w14:paraId="070EB2C2" w14:textId="77777777" w:rsidR="008D1E4A" w:rsidRDefault="008D1E4A" w:rsidP="00C620E0">
            <w:pPr>
              <w:pStyle w:val="TAC"/>
              <w:rPr>
                <w:rFonts w:cs="Arial"/>
                <w:color w:val="000000"/>
                <w:szCs w:val="18"/>
              </w:rPr>
            </w:pPr>
            <w:r>
              <w:rPr>
                <w:rFonts w:cs="Arial"/>
                <w:color w:val="000000"/>
                <w:szCs w:val="18"/>
              </w:rPr>
              <w:t>DC_3A_n1A</w:t>
            </w:r>
          </w:p>
          <w:p w14:paraId="59EC78CB" w14:textId="77777777" w:rsidR="008D1E4A" w:rsidRDefault="008D1E4A" w:rsidP="00C620E0">
            <w:pPr>
              <w:pStyle w:val="TAC"/>
              <w:rPr>
                <w:rFonts w:cs="Arial"/>
                <w:color w:val="000000"/>
                <w:szCs w:val="18"/>
              </w:rPr>
            </w:pPr>
            <w:r>
              <w:rPr>
                <w:rFonts w:cs="Arial"/>
                <w:color w:val="000000"/>
                <w:szCs w:val="18"/>
              </w:rPr>
              <w:t>DC_8A_n1A</w:t>
            </w:r>
          </w:p>
          <w:p w14:paraId="5FE2E60D" w14:textId="77777777" w:rsidR="008D1E4A" w:rsidRPr="00EF5447" w:rsidRDefault="008D1E4A" w:rsidP="00C620E0">
            <w:pPr>
              <w:pStyle w:val="TAC"/>
              <w:rPr>
                <w:lang w:eastAsia="zh-CN"/>
              </w:rPr>
            </w:pPr>
            <w:r>
              <w:rPr>
                <w:rFonts w:cs="Arial"/>
                <w:color w:val="000000"/>
                <w:szCs w:val="18"/>
              </w:rPr>
              <w:t>DC_40A_n1A</w:t>
            </w:r>
          </w:p>
        </w:tc>
      </w:tr>
      <w:tr w:rsidR="008D1E4A" w:rsidRPr="00EF5447" w14:paraId="2CD8F906" w14:textId="77777777" w:rsidTr="00C620E0">
        <w:trPr>
          <w:trHeight w:val="187"/>
          <w:jc w:val="center"/>
        </w:trPr>
        <w:tc>
          <w:tcPr>
            <w:tcW w:w="3461" w:type="dxa"/>
            <w:shd w:val="clear" w:color="auto" w:fill="auto"/>
            <w:noWrap/>
          </w:tcPr>
          <w:p w14:paraId="0A8B034C" w14:textId="77777777" w:rsidR="008D1E4A" w:rsidRPr="00DB48D8" w:rsidRDefault="008D1E4A" w:rsidP="00C620E0">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20A2672" w14:textId="77777777" w:rsidR="008D1E4A" w:rsidRPr="00EF5447" w:rsidRDefault="008D1E4A" w:rsidP="00C620E0">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A71A0DB" w14:textId="77777777" w:rsidR="008D1E4A" w:rsidRPr="00CD21F4" w:rsidRDefault="008D1E4A" w:rsidP="00C620E0">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434C94C" w14:textId="77777777" w:rsidR="008D1E4A" w:rsidRPr="00DB48D8" w:rsidRDefault="008D1E4A" w:rsidP="00C620E0">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81B5D59" w14:textId="77777777" w:rsidR="008D1E4A" w:rsidRPr="00EF5447" w:rsidRDefault="008D1E4A" w:rsidP="00C620E0">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D1E4A" w:rsidRPr="00EF5447" w14:paraId="30526CED" w14:textId="77777777" w:rsidTr="00C620E0">
        <w:trPr>
          <w:trHeight w:val="187"/>
          <w:jc w:val="center"/>
        </w:trPr>
        <w:tc>
          <w:tcPr>
            <w:tcW w:w="3461" w:type="dxa"/>
            <w:shd w:val="clear" w:color="auto" w:fill="auto"/>
            <w:noWrap/>
          </w:tcPr>
          <w:p w14:paraId="1AD61EEB" w14:textId="77777777" w:rsidR="008D1E4A" w:rsidRPr="00EF5447" w:rsidRDefault="008D1E4A" w:rsidP="00C620E0">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36CD8A4" w14:textId="77777777" w:rsidR="008D1E4A" w:rsidRPr="00EF5447" w:rsidRDefault="008D1E4A" w:rsidP="00C620E0">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1BFD90E" w14:textId="77777777" w:rsidR="008D1E4A" w:rsidRPr="00EF5447" w:rsidRDefault="008D1E4A" w:rsidP="00C620E0">
            <w:pPr>
              <w:pStyle w:val="TAC"/>
            </w:pPr>
            <w:r w:rsidRPr="00EF5447">
              <w:t>DC_3A_n77A</w:t>
            </w:r>
          </w:p>
          <w:p w14:paraId="57F6C0E1" w14:textId="77777777" w:rsidR="008D1E4A" w:rsidRPr="00EF5447" w:rsidRDefault="008D1E4A" w:rsidP="00C620E0">
            <w:pPr>
              <w:pStyle w:val="TAC"/>
              <w:rPr>
                <w:szCs w:val="18"/>
                <w:lang w:eastAsia="ja-JP"/>
              </w:rPr>
            </w:pPr>
            <w:r w:rsidRPr="00EF5447">
              <w:t>DC_8A_n77A</w:t>
            </w:r>
          </w:p>
        </w:tc>
      </w:tr>
      <w:tr w:rsidR="008D1E4A" w:rsidRPr="00EF5447" w14:paraId="149F3815" w14:textId="77777777" w:rsidTr="00C620E0">
        <w:trPr>
          <w:trHeight w:val="187"/>
          <w:jc w:val="center"/>
        </w:trPr>
        <w:tc>
          <w:tcPr>
            <w:tcW w:w="3461" w:type="dxa"/>
            <w:shd w:val="clear" w:color="auto" w:fill="auto"/>
            <w:noWrap/>
          </w:tcPr>
          <w:p w14:paraId="65299D3B" w14:textId="77777777" w:rsidR="008D1E4A" w:rsidRPr="00EF5447" w:rsidRDefault="008D1E4A" w:rsidP="00C620E0">
            <w:pPr>
              <w:pStyle w:val="TAC"/>
              <w:rPr>
                <w:rFonts w:cs="Arial"/>
                <w:szCs w:val="18"/>
                <w:lang w:eastAsia="ja-JP"/>
              </w:rPr>
            </w:pPr>
            <w:r w:rsidRPr="00EF5447">
              <w:rPr>
                <w:rFonts w:cs="Arial"/>
                <w:kern w:val="2"/>
                <w:szCs w:val="24"/>
                <w:lang w:eastAsia="ja-JP"/>
              </w:rPr>
              <w:t>DC_3A-8A_SUL_n78A-n80A</w:t>
            </w:r>
          </w:p>
        </w:tc>
        <w:tc>
          <w:tcPr>
            <w:tcW w:w="3514" w:type="dxa"/>
          </w:tcPr>
          <w:p w14:paraId="0881D82C" w14:textId="77777777" w:rsidR="008D1E4A" w:rsidRPr="00EF5447" w:rsidRDefault="008D1E4A" w:rsidP="00C620E0">
            <w:pPr>
              <w:pStyle w:val="TAC"/>
              <w:rPr>
                <w:rFonts w:cs="Arial"/>
                <w:szCs w:val="18"/>
              </w:rPr>
            </w:pPr>
            <w:r w:rsidRPr="00EF5447">
              <w:rPr>
                <w:rFonts w:cs="Arial"/>
                <w:szCs w:val="18"/>
              </w:rPr>
              <w:t>DC_3A_n78A</w:t>
            </w:r>
          </w:p>
          <w:p w14:paraId="784ECD7F" w14:textId="77777777" w:rsidR="008D1E4A" w:rsidRPr="00EF5447" w:rsidRDefault="008D1E4A" w:rsidP="00C620E0">
            <w:pPr>
              <w:pStyle w:val="TAC"/>
              <w:rPr>
                <w:rFonts w:cs="Arial"/>
                <w:szCs w:val="18"/>
              </w:rPr>
            </w:pPr>
            <w:r w:rsidRPr="00EF5447">
              <w:rPr>
                <w:rFonts w:cs="Arial"/>
                <w:szCs w:val="18"/>
              </w:rPr>
              <w:t>DC_3A_n80A_ULSUP-TDM_n78A</w:t>
            </w:r>
          </w:p>
          <w:p w14:paraId="022E8637" w14:textId="77777777" w:rsidR="008D1E4A" w:rsidRPr="00EF5447" w:rsidRDefault="008D1E4A" w:rsidP="00C620E0">
            <w:pPr>
              <w:pStyle w:val="TAC"/>
              <w:rPr>
                <w:rFonts w:cs="Arial"/>
                <w:szCs w:val="18"/>
              </w:rPr>
            </w:pPr>
            <w:r w:rsidRPr="00EF5447">
              <w:rPr>
                <w:rFonts w:cs="Arial"/>
                <w:szCs w:val="18"/>
              </w:rPr>
              <w:t>DC_8A_n78A</w:t>
            </w:r>
          </w:p>
          <w:p w14:paraId="4DDF8FDF" w14:textId="77777777" w:rsidR="008D1E4A" w:rsidRPr="00EF5447" w:rsidRDefault="008D1E4A" w:rsidP="00C620E0">
            <w:pPr>
              <w:pStyle w:val="TAC"/>
              <w:rPr>
                <w:lang w:eastAsia="fi-FI"/>
              </w:rPr>
            </w:pPr>
            <w:r w:rsidRPr="00EF5447">
              <w:rPr>
                <w:rFonts w:cs="Arial"/>
                <w:szCs w:val="18"/>
              </w:rPr>
              <w:t>DC_8A_n80A</w:t>
            </w:r>
          </w:p>
        </w:tc>
      </w:tr>
      <w:tr w:rsidR="008D1E4A" w:rsidRPr="00EF5447" w14:paraId="0CE31947" w14:textId="77777777" w:rsidTr="00C620E0">
        <w:trPr>
          <w:trHeight w:val="187"/>
          <w:jc w:val="center"/>
        </w:trPr>
        <w:tc>
          <w:tcPr>
            <w:tcW w:w="3461" w:type="dxa"/>
            <w:shd w:val="clear" w:color="auto" w:fill="auto"/>
            <w:noWrap/>
          </w:tcPr>
          <w:p w14:paraId="3B372E7C" w14:textId="77777777" w:rsidR="008D1E4A" w:rsidRPr="00EF5447" w:rsidRDefault="008D1E4A" w:rsidP="00C620E0">
            <w:pPr>
              <w:pStyle w:val="TAC"/>
              <w:rPr>
                <w:kern w:val="2"/>
                <w:szCs w:val="24"/>
                <w:lang w:eastAsia="ja-JP"/>
              </w:rPr>
            </w:pPr>
            <w:r w:rsidRPr="00EF5447">
              <w:rPr>
                <w:lang w:eastAsia="zh-CN"/>
              </w:rPr>
              <w:t>DC_3A-18A_n3A-n41A</w:t>
            </w:r>
          </w:p>
        </w:tc>
        <w:tc>
          <w:tcPr>
            <w:tcW w:w="3514" w:type="dxa"/>
          </w:tcPr>
          <w:p w14:paraId="4EFF0F02" w14:textId="77777777" w:rsidR="008D1E4A" w:rsidRPr="00EF5447" w:rsidRDefault="008D1E4A" w:rsidP="00C620E0">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9EF8FE7"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6705207"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E07D0D3"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37824289" w14:textId="77777777" w:rsidTr="00C620E0">
        <w:trPr>
          <w:trHeight w:val="187"/>
          <w:jc w:val="center"/>
        </w:trPr>
        <w:tc>
          <w:tcPr>
            <w:tcW w:w="3461" w:type="dxa"/>
            <w:shd w:val="clear" w:color="auto" w:fill="auto"/>
            <w:noWrap/>
          </w:tcPr>
          <w:p w14:paraId="7F4D7E8C" w14:textId="77777777" w:rsidR="008D1E4A" w:rsidRPr="00EF5447" w:rsidRDefault="008D1E4A" w:rsidP="00C620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5AFCC52E" w14:textId="77777777" w:rsidR="008D1E4A" w:rsidRPr="00EF5447" w:rsidRDefault="008D1E4A" w:rsidP="00C620E0">
            <w:pPr>
              <w:pStyle w:val="TAC"/>
              <w:rPr>
                <w:szCs w:val="16"/>
                <w:vertAlign w:val="superscript"/>
                <w:lang w:eastAsia="zh-CN"/>
              </w:rPr>
            </w:pPr>
            <w:r w:rsidRPr="00EF5447">
              <w:rPr>
                <w:szCs w:val="16"/>
              </w:rPr>
              <w:t>DC_3A_n3A</w:t>
            </w:r>
            <w:r w:rsidRPr="00EF5447">
              <w:rPr>
                <w:szCs w:val="16"/>
                <w:vertAlign w:val="superscript"/>
                <w:lang w:eastAsia="zh-CN"/>
              </w:rPr>
              <w:t>4</w:t>
            </w:r>
          </w:p>
          <w:p w14:paraId="2E256D86" w14:textId="77777777" w:rsidR="008D1E4A" w:rsidRPr="00EF5447" w:rsidRDefault="008D1E4A" w:rsidP="00C620E0">
            <w:pPr>
              <w:pStyle w:val="TAC"/>
              <w:rPr>
                <w:szCs w:val="16"/>
                <w:lang w:eastAsia="zh-CN"/>
              </w:rPr>
            </w:pPr>
            <w:r w:rsidRPr="00EF5447">
              <w:rPr>
                <w:szCs w:val="16"/>
              </w:rPr>
              <w:t>DC_3A_n77A</w:t>
            </w:r>
          </w:p>
          <w:p w14:paraId="6CE77229" w14:textId="77777777" w:rsidR="008D1E4A" w:rsidRPr="00EF5447" w:rsidRDefault="008D1E4A" w:rsidP="00C620E0">
            <w:pPr>
              <w:pStyle w:val="TAC"/>
              <w:rPr>
                <w:szCs w:val="16"/>
              </w:rPr>
            </w:pPr>
            <w:r w:rsidRPr="00EF5447">
              <w:rPr>
                <w:szCs w:val="16"/>
              </w:rPr>
              <w:t>DC_</w:t>
            </w:r>
            <w:r w:rsidRPr="00EF5447">
              <w:rPr>
                <w:szCs w:val="16"/>
                <w:lang w:eastAsia="zh-CN"/>
              </w:rPr>
              <w:t>18</w:t>
            </w:r>
            <w:r w:rsidRPr="00EF5447">
              <w:rPr>
                <w:szCs w:val="16"/>
              </w:rPr>
              <w:t>A_n3A</w:t>
            </w:r>
          </w:p>
          <w:p w14:paraId="06138FDA" w14:textId="77777777" w:rsidR="008D1E4A" w:rsidRPr="00EF5447" w:rsidRDefault="008D1E4A" w:rsidP="00C620E0">
            <w:pPr>
              <w:pStyle w:val="TAC"/>
            </w:pPr>
            <w:r w:rsidRPr="00EF5447">
              <w:rPr>
                <w:szCs w:val="16"/>
              </w:rPr>
              <w:t>DC_</w:t>
            </w:r>
            <w:r w:rsidRPr="00EF5447">
              <w:rPr>
                <w:szCs w:val="16"/>
                <w:lang w:eastAsia="zh-CN"/>
              </w:rPr>
              <w:t>18</w:t>
            </w:r>
            <w:r w:rsidRPr="00EF5447">
              <w:rPr>
                <w:szCs w:val="16"/>
              </w:rPr>
              <w:t>A_n77A</w:t>
            </w:r>
          </w:p>
        </w:tc>
      </w:tr>
      <w:tr w:rsidR="008D1E4A" w:rsidRPr="00EF5447" w14:paraId="59E539D8" w14:textId="77777777" w:rsidTr="00C620E0">
        <w:trPr>
          <w:trHeight w:val="187"/>
          <w:jc w:val="center"/>
        </w:trPr>
        <w:tc>
          <w:tcPr>
            <w:tcW w:w="3461" w:type="dxa"/>
            <w:shd w:val="clear" w:color="auto" w:fill="auto"/>
            <w:noWrap/>
          </w:tcPr>
          <w:p w14:paraId="1B3F5F48" w14:textId="77777777" w:rsidR="008D1E4A" w:rsidRPr="00EF5447" w:rsidRDefault="008D1E4A" w:rsidP="00C620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69371B01" w14:textId="77777777" w:rsidR="008D1E4A" w:rsidRPr="00EF5447" w:rsidRDefault="008D1E4A" w:rsidP="00C620E0">
            <w:pPr>
              <w:pStyle w:val="TAC"/>
              <w:rPr>
                <w:szCs w:val="16"/>
                <w:vertAlign w:val="superscript"/>
                <w:lang w:eastAsia="zh-CN"/>
              </w:rPr>
            </w:pPr>
            <w:r w:rsidRPr="00EF5447">
              <w:rPr>
                <w:szCs w:val="16"/>
              </w:rPr>
              <w:t>DC_3A_n3A</w:t>
            </w:r>
            <w:r w:rsidRPr="00EF5447">
              <w:rPr>
                <w:szCs w:val="16"/>
                <w:vertAlign w:val="superscript"/>
                <w:lang w:eastAsia="zh-CN"/>
              </w:rPr>
              <w:t>4</w:t>
            </w:r>
          </w:p>
          <w:p w14:paraId="0213EB01" w14:textId="77777777" w:rsidR="008D1E4A" w:rsidRPr="00EF5447" w:rsidRDefault="008D1E4A" w:rsidP="00C620E0">
            <w:pPr>
              <w:pStyle w:val="TAC"/>
              <w:rPr>
                <w:szCs w:val="16"/>
                <w:lang w:eastAsia="zh-CN"/>
              </w:rPr>
            </w:pPr>
            <w:r w:rsidRPr="00EF5447">
              <w:rPr>
                <w:szCs w:val="16"/>
              </w:rPr>
              <w:t>DC_3A_n78A</w:t>
            </w:r>
          </w:p>
          <w:p w14:paraId="512B3F95" w14:textId="77777777" w:rsidR="008D1E4A" w:rsidRPr="00EF5447" w:rsidRDefault="008D1E4A" w:rsidP="00C620E0">
            <w:pPr>
              <w:pStyle w:val="TAC"/>
              <w:rPr>
                <w:szCs w:val="16"/>
              </w:rPr>
            </w:pPr>
            <w:r w:rsidRPr="00EF5447">
              <w:rPr>
                <w:szCs w:val="16"/>
              </w:rPr>
              <w:t>DC_</w:t>
            </w:r>
            <w:r w:rsidRPr="00EF5447">
              <w:rPr>
                <w:szCs w:val="16"/>
                <w:lang w:eastAsia="zh-CN"/>
              </w:rPr>
              <w:t>18</w:t>
            </w:r>
            <w:r w:rsidRPr="00EF5447">
              <w:rPr>
                <w:szCs w:val="16"/>
              </w:rPr>
              <w:t>A_n3A</w:t>
            </w:r>
          </w:p>
          <w:p w14:paraId="03331625" w14:textId="77777777" w:rsidR="008D1E4A" w:rsidRPr="00EF5447" w:rsidRDefault="008D1E4A" w:rsidP="00C620E0">
            <w:pPr>
              <w:pStyle w:val="TAC"/>
            </w:pPr>
            <w:r w:rsidRPr="00EF5447">
              <w:rPr>
                <w:szCs w:val="16"/>
              </w:rPr>
              <w:t>DC_</w:t>
            </w:r>
            <w:r w:rsidRPr="00EF5447">
              <w:rPr>
                <w:szCs w:val="16"/>
                <w:lang w:eastAsia="zh-CN"/>
              </w:rPr>
              <w:t>18</w:t>
            </w:r>
            <w:r w:rsidRPr="00EF5447">
              <w:rPr>
                <w:szCs w:val="16"/>
              </w:rPr>
              <w:t>A_n78A</w:t>
            </w:r>
          </w:p>
        </w:tc>
      </w:tr>
      <w:tr w:rsidR="008D1E4A" w:rsidRPr="00EF5447" w14:paraId="5B5B6B24" w14:textId="77777777" w:rsidTr="00C620E0">
        <w:trPr>
          <w:trHeight w:val="187"/>
          <w:jc w:val="center"/>
        </w:trPr>
        <w:tc>
          <w:tcPr>
            <w:tcW w:w="3461" w:type="dxa"/>
            <w:shd w:val="clear" w:color="auto" w:fill="auto"/>
            <w:noWrap/>
          </w:tcPr>
          <w:p w14:paraId="49E8FA59" w14:textId="77777777" w:rsidR="008D1E4A" w:rsidRPr="00EF5447" w:rsidRDefault="008D1E4A" w:rsidP="00C620E0">
            <w:pPr>
              <w:pStyle w:val="TAC"/>
              <w:rPr>
                <w:kern w:val="2"/>
                <w:szCs w:val="24"/>
                <w:lang w:eastAsia="ja-JP"/>
              </w:rPr>
            </w:pPr>
            <w:r w:rsidRPr="00EF5447">
              <w:rPr>
                <w:lang w:eastAsia="zh-CN"/>
              </w:rPr>
              <w:t>DC_3A-18A_n28A-n41A</w:t>
            </w:r>
          </w:p>
        </w:tc>
        <w:tc>
          <w:tcPr>
            <w:tcW w:w="3514" w:type="dxa"/>
          </w:tcPr>
          <w:p w14:paraId="09D901E0" w14:textId="77777777" w:rsidR="008D1E4A" w:rsidRPr="00EF5447" w:rsidRDefault="008D1E4A" w:rsidP="00C620E0">
            <w:pPr>
              <w:pStyle w:val="TAC"/>
              <w:rPr>
                <w:lang w:eastAsia="zh-CN"/>
              </w:rPr>
            </w:pPr>
            <w:r w:rsidRPr="00EF5447">
              <w:rPr>
                <w:lang w:eastAsia="zh-CN"/>
              </w:rPr>
              <w:t>DC_3A_n28A</w:t>
            </w:r>
          </w:p>
          <w:p w14:paraId="6529A42C"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98C15DD"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E2F65A6"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05078F03" w14:textId="77777777" w:rsidTr="00C620E0">
        <w:trPr>
          <w:trHeight w:val="187"/>
          <w:jc w:val="center"/>
        </w:trPr>
        <w:tc>
          <w:tcPr>
            <w:tcW w:w="3461" w:type="dxa"/>
            <w:shd w:val="clear" w:color="auto" w:fill="auto"/>
            <w:noWrap/>
          </w:tcPr>
          <w:p w14:paraId="5D2A3C1D" w14:textId="77777777" w:rsidR="008D1E4A" w:rsidRPr="00EF5447" w:rsidRDefault="008D1E4A" w:rsidP="00C620E0">
            <w:pPr>
              <w:pStyle w:val="TAC"/>
              <w:rPr>
                <w:kern w:val="2"/>
                <w:szCs w:val="24"/>
                <w:lang w:eastAsia="ja-JP"/>
              </w:rPr>
            </w:pPr>
            <w:r w:rsidRPr="00EF5447">
              <w:rPr>
                <w:lang w:eastAsia="zh-CN"/>
              </w:rPr>
              <w:t>DC_3A-18A_n28A-n77A</w:t>
            </w:r>
          </w:p>
        </w:tc>
        <w:tc>
          <w:tcPr>
            <w:tcW w:w="3514" w:type="dxa"/>
          </w:tcPr>
          <w:p w14:paraId="3850FDED" w14:textId="77777777" w:rsidR="008D1E4A" w:rsidRPr="00EF5447" w:rsidRDefault="008D1E4A" w:rsidP="00C620E0">
            <w:pPr>
              <w:pStyle w:val="TAC"/>
              <w:rPr>
                <w:lang w:eastAsia="zh-CN"/>
              </w:rPr>
            </w:pPr>
            <w:r w:rsidRPr="00EF5447">
              <w:rPr>
                <w:lang w:eastAsia="zh-CN"/>
              </w:rPr>
              <w:t>DC_3A_n28A</w:t>
            </w:r>
          </w:p>
          <w:p w14:paraId="162A3B53"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D32AAE7"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BD35242"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A_n77A</w:t>
            </w:r>
          </w:p>
        </w:tc>
      </w:tr>
      <w:tr w:rsidR="008D1E4A" w:rsidRPr="00EF5447" w14:paraId="0B462A7D" w14:textId="77777777" w:rsidTr="00C620E0">
        <w:trPr>
          <w:trHeight w:val="187"/>
          <w:jc w:val="center"/>
        </w:trPr>
        <w:tc>
          <w:tcPr>
            <w:tcW w:w="3461" w:type="dxa"/>
            <w:shd w:val="clear" w:color="auto" w:fill="auto"/>
            <w:noWrap/>
          </w:tcPr>
          <w:p w14:paraId="0E062230" w14:textId="77777777" w:rsidR="008D1E4A" w:rsidRPr="00EF5447" w:rsidRDefault="008D1E4A" w:rsidP="00C620E0">
            <w:pPr>
              <w:pStyle w:val="TAC"/>
              <w:rPr>
                <w:kern w:val="2"/>
                <w:szCs w:val="24"/>
                <w:lang w:eastAsia="ja-JP"/>
              </w:rPr>
            </w:pPr>
            <w:r w:rsidRPr="00EF5447">
              <w:rPr>
                <w:lang w:eastAsia="zh-CN"/>
              </w:rPr>
              <w:lastRenderedPageBreak/>
              <w:t>DC_3A-18A_n28A-n78A</w:t>
            </w:r>
          </w:p>
        </w:tc>
        <w:tc>
          <w:tcPr>
            <w:tcW w:w="3514" w:type="dxa"/>
          </w:tcPr>
          <w:p w14:paraId="1C5A327A" w14:textId="77777777" w:rsidR="008D1E4A" w:rsidRPr="00EF5447" w:rsidRDefault="008D1E4A" w:rsidP="00C620E0">
            <w:pPr>
              <w:pStyle w:val="TAC"/>
              <w:rPr>
                <w:lang w:eastAsia="zh-CN"/>
              </w:rPr>
            </w:pPr>
            <w:r w:rsidRPr="00EF5447">
              <w:rPr>
                <w:lang w:eastAsia="zh-CN"/>
              </w:rPr>
              <w:t>DC_3A_n28A</w:t>
            </w:r>
          </w:p>
          <w:p w14:paraId="4B4F3E26"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A100AC0"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794484"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A_n78A</w:t>
            </w:r>
          </w:p>
        </w:tc>
      </w:tr>
      <w:tr w:rsidR="008D1E4A" w:rsidRPr="00EF5447" w14:paraId="5D037FCB" w14:textId="77777777" w:rsidTr="00C620E0">
        <w:trPr>
          <w:trHeight w:val="187"/>
          <w:jc w:val="center"/>
        </w:trPr>
        <w:tc>
          <w:tcPr>
            <w:tcW w:w="3461" w:type="dxa"/>
            <w:shd w:val="clear" w:color="auto" w:fill="auto"/>
            <w:noWrap/>
          </w:tcPr>
          <w:p w14:paraId="1DD8A92C" w14:textId="77777777" w:rsidR="008D1E4A" w:rsidRPr="00EF5447" w:rsidRDefault="008D1E4A" w:rsidP="00C620E0">
            <w:pPr>
              <w:pStyle w:val="TAC"/>
              <w:rPr>
                <w:kern w:val="2"/>
                <w:szCs w:val="24"/>
                <w:lang w:eastAsia="ja-JP"/>
              </w:rPr>
            </w:pPr>
            <w:r w:rsidRPr="00EF5447">
              <w:rPr>
                <w:lang w:eastAsia="zh-CN"/>
              </w:rPr>
              <w:t>DC_3A-18A_n41A-n77A</w:t>
            </w:r>
          </w:p>
        </w:tc>
        <w:tc>
          <w:tcPr>
            <w:tcW w:w="3514" w:type="dxa"/>
          </w:tcPr>
          <w:p w14:paraId="1BDEB376" w14:textId="77777777" w:rsidR="008D1E4A" w:rsidRPr="00EF5447" w:rsidRDefault="008D1E4A" w:rsidP="00C620E0">
            <w:pPr>
              <w:pStyle w:val="TAC"/>
              <w:rPr>
                <w:lang w:eastAsia="zh-CN"/>
              </w:rPr>
            </w:pPr>
            <w:r w:rsidRPr="00EF5447">
              <w:rPr>
                <w:lang w:eastAsia="zh-CN"/>
              </w:rPr>
              <w:t>DC_3A_n41A</w:t>
            </w:r>
          </w:p>
          <w:p w14:paraId="49976B5E" w14:textId="77777777" w:rsidR="008D1E4A" w:rsidRPr="00EF5447" w:rsidRDefault="008D1E4A" w:rsidP="00C620E0">
            <w:pPr>
              <w:pStyle w:val="TAC"/>
              <w:rPr>
                <w:rFonts w:eastAsia="DengXian"/>
                <w:lang w:eastAsia="zh-CN"/>
              </w:rPr>
            </w:pPr>
            <w:r w:rsidRPr="00EF5447">
              <w:rPr>
                <w:lang w:eastAsia="zh-CN"/>
              </w:rPr>
              <w:t>DC_3A_n77A</w:t>
            </w:r>
          </w:p>
          <w:p w14:paraId="50FEC32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8916604"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A_n77A</w:t>
            </w:r>
          </w:p>
        </w:tc>
      </w:tr>
      <w:tr w:rsidR="008D1E4A" w:rsidRPr="00EF5447" w14:paraId="6C8F957A" w14:textId="77777777" w:rsidTr="00C620E0">
        <w:trPr>
          <w:trHeight w:val="187"/>
          <w:jc w:val="center"/>
        </w:trPr>
        <w:tc>
          <w:tcPr>
            <w:tcW w:w="3461" w:type="dxa"/>
            <w:shd w:val="clear" w:color="auto" w:fill="auto"/>
            <w:noWrap/>
          </w:tcPr>
          <w:p w14:paraId="6A4A6E81" w14:textId="77777777" w:rsidR="008D1E4A" w:rsidRPr="00EF5447" w:rsidRDefault="008D1E4A" w:rsidP="00C620E0">
            <w:pPr>
              <w:pStyle w:val="TAC"/>
              <w:rPr>
                <w:kern w:val="2"/>
                <w:szCs w:val="24"/>
                <w:lang w:eastAsia="ja-JP"/>
              </w:rPr>
            </w:pPr>
            <w:r w:rsidRPr="00EF5447">
              <w:rPr>
                <w:lang w:eastAsia="zh-CN"/>
              </w:rPr>
              <w:t>DC_3A-18A_n41A-n78A</w:t>
            </w:r>
          </w:p>
        </w:tc>
        <w:tc>
          <w:tcPr>
            <w:tcW w:w="3514" w:type="dxa"/>
          </w:tcPr>
          <w:p w14:paraId="447E29F3" w14:textId="77777777" w:rsidR="008D1E4A" w:rsidRPr="00EF5447" w:rsidRDefault="008D1E4A" w:rsidP="00C620E0">
            <w:pPr>
              <w:pStyle w:val="TAC"/>
              <w:rPr>
                <w:lang w:eastAsia="zh-CN"/>
              </w:rPr>
            </w:pPr>
            <w:r w:rsidRPr="00EF5447">
              <w:rPr>
                <w:lang w:eastAsia="zh-CN"/>
              </w:rPr>
              <w:t>DC_3A_n41A</w:t>
            </w:r>
          </w:p>
          <w:p w14:paraId="371C1603" w14:textId="77777777" w:rsidR="008D1E4A" w:rsidRPr="00EF5447" w:rsidRDefault="008D1E4A" w:rsidP="00C620E0">
            <w:pPr>
              <w:pStyle w:val="TAC"/>
              <w:rPr>
                <w:rFonts w:eastAsia="DengXian"/>
                <w:lang w:eastAsia="zh-CN"/>
              </w:rPr>
            </w:pPr>
            <w:r w:rsidRPr="00EF5447">
              <w:rPr>
                <w:lang w:eastAsia="zh-CN"/>
              </w:rPr>
              <w:t>DC_3A_n78A</w:t>
            </w:r>
          </w:p>
          <w:p w14:paraId="4B85368C"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08A814F"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A_n78A</w:t>
            </w:r>
          </w:p>
        </w:tc>
      </w:tr>
      <w:tr w:rsidR="008D1E4A" w:rsidRPr="00EF5447" w14:paraId="025720DA" w14:textId="77777777" w:rsidTr="00C620E0">
        <w:trPr>
          <w:trHeight w:val="187"/>
          <w:jc w:val="center"/>
        </w:trPr>
        <w:tc>
          <w:tcPr>
            <w:tcW w:w="3461" w:type="dxa"/>
            <w:shd w:val="clear" w:color="auto" w:fill="auto"/>
            <w:noWrap/>
          </w:tcPr>
          <w:p w14:paraId="5B666B18" w14:textId="77777777" w:rsidR="008D1E4A" w:rsidRPr="00EF5447" w:rsidRDefault="008D1E4A" w:rsidP="00C620E0">
            <w:pPr>
              <w:pStyle w:val="TAC"/>
              <w:rPr>
                <w:rFonts w:cs="Arial"/>
                <w:lang w:eastAsia="ja-JP"/>
              </w:rPr>
            </w:pPr>
            <w:r w:rsidRPr="00EF5447">
              <w:rPr>
                <w:rFonts w:cs="Arial"/>
                <w:lang w:eastAsia="ja-JP"/>
              </w:rPr>
              <w:t>DC_3A-18A-42A_n77A</w:t>
            </w:r>
          </w:p>
          <w:p w14:paraId="032768A4" w14:textId="77777777" w:rsidR="008D1E4A" w:rsidRPr="00EF5447" w:rsidRDefault="008D1E4A" w:rsidP="00C620E0">
            <w:pPr>
              <w:pStyle w:val="TAC"/>
              <w:rPr>
                <w:rFonts w:cs="Arial"/>
                <w:szCs w:val="18"/>
                <w:lang w:eastAsia="ja-JP"/>
              </w:rPr>
            </w:pPr>
            <w:r w:rsidRPr="00EF5447">
              <w:rPr>
                <w:rFonts w:cs="Arial"/>
                <w:lang w:eastAsia="ja-JP"/>
              </w:rPr>
              <w:t>DC_3A-18A-42C_n77A</w:t>
            </w:r>
          </w:p>
        </w:tc>
        <w:tc>
          <w:tcPr>
            <w:tcW w:w="3514" w:type="dxa"/>
          </w:tcPr>
          <w:p w14:paraId="19E604CB"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8528F7B"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D1E4A" w:rsidRPr="00EF5447" w14:paraId="232469CD" w14:textId="77777777" w:rsidTr="00C620E0">
        <w:trPr>
          <w:trHeight w:val="187"/>
          <w:jc w:val="center"/>
        </w:trPr>
        <w:tc>
          <w:tcPr>
            <w:tcW w:w="3461" w:type="dxa"/>
            <w:shd w:val="clear" w:color="auto" w:fill="auto"/>
            <w:noWrap/>
          </w:tcPr>
          <w:p w14:paraId="63940364" w14:textId="77777777" w:rsidR="008D1E4A" w:rsidRPr="00EF5447" w:rsidRDefault="008D1E4A" w:rsidP="00C620E0">
            <w:pPr>
              <w:pStyle w:val="TAC"/>
              <w:rPr>
                <w:rFonts w:cs="Arial"/>
                <w:lang w:eastAsia="ja-JP"/>
              </w:rPr>
            </w:pPr>
            <w:r w:rsidRPr="00EF5447">
              <w:rPr>
                <w:rFonts w:cs="Arial"/>
                <w:lang w:eastAsia="ja-JP"/>
              </w:rPr>
              <w:t>DC_3A-18A-42A_n78A</w:t>
            </w:r>
          </w:p>
          <w:p w14:paraId="4052F603" w14:textId="77777777" w:rsidR="008D1E4A" w:rsidRPr="00EF5447" w:rsidRDefault="008D1E4A" w:rsidP="00C620E0">
            <w:pPr>
              <w:pStyle w:val="TAC"/>
              <w:rPr>
                <w:rFonts w:cs="Arial"/>
                <w:szCs w:val="18"/>
                <w:lang w:eastAsia="ja-JP"/>
              </w:rPr>
            </w:pPr>
            <w:r w:rsidRPr="00EF5447">
              <w:rPr>
                <w:rFonts w:cs="Arial"/>
                <w:lang w:eastAsia="ja-JP"/>
              </w:rPr>
              <w:t>DC_3A-18A-42C_n78A</w:t>
            </w:r>
          </w:p>
        </w:tc>
        <w:tc>
          <w:tcPr>
            <w:tcW w:w="3514" w:type="dxa"/>
          </w:tcPr>
          <w:p w14:paraId="49B4A409"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205CA08"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D1E4A" w:rsidRPr="00EF5447" w14:paraId="41DF8001" w14:textId="77777777" w:rsidTr="00C620E0">
        <w:trPr>
          <w:trHeight w:val="187"/>
          <w:jc w:val="center"/>
        </w:trPr>
        <w:tc>
          <w:tcPr>
            <w:tcW w:w="3461" w:type="dxa"/>
            <w:shd w:val="clear" w:color="auto" w:fill="auto"/>
            <w:noWrap/>
          </w:tcPr>
          <w:p w14:paraId="46FBAF98" w14:textId="77777777" w:rsidR="008D1E4A" w:rsidRPr="00EF5447" w:rsidRDefault="008D1E4A" w:rsidP="00C620E0">
            <w:pPr>
              <w:pStyle w:val="TAC"/>
              <w:rPr>
                <w:lang w:eastAsia="ja-JP"/>
              </w:rPr>
            </w:pPr>
            <w:r w:rsidRPr="00EF5447">
              <w:rPr>
                <w:lang w:eastAsia="ja-JP"/>
              </w:rPr>
              <w:t>DC_3A-18A-42A_n79A</w:t>
            </w:r>
          </w:p>
          <w:p w14:paraId="408C370E" w14:textId="77777777" w:rsidR="008D1E4A" w:rsidRPr="00EF5447" w:rsidRDefault="008D1E4A" w:rsidP="00C620E0">
            <w:pPr>
              <w:pStyle w:val="TAC"/>
              <w:rPr>
                <w:rFonts w:cs="Arial"/>
                <w:szCs w:val="18"/>
                <w:lang w:eastAsia="ja-JP"/>
              </w:rPr>
            </w:pPr>
            <w:r w:rsidRPr="00EF5447">
              <w:rPr>
                <w:lang w:eastAsia="ja-JP"/>
              </w:rPr>
              <w:t>DC_3A-18A-42C_n79A</w:t>
            </w:r>
          </w:p>
        </w:tc>
        <w:tc>
          <w:tcPr>
            <w:tcW w:w="3514" w:type="dxa"/>
          </w:tcPr>
          <w:p w14:paraId="5E28EFF2"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38A0B47"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D1E4A" w:rsidRPr="00EF5447" w14:paraId="2AB99B05" w14:textId="77777777" w:rsidTr="00C620E0">
        <w:trPr>
          <w:trHeight w:val="187"/>
          <w:jc w:val="center"/>
        </w:trPr>
        <w:tc>
          <w:tcPr>
            <w:tcW w:w="3461" w:type="dxa"/>
            <w:shd w:val="clear" w:color="auto" w:fill="auto"/>
            <w:noWrap/>
          </w:tcPr>
          <w:p w14:paraId="363E7EB4" w14:textId="77777777" w:rsidR="008D1E4A" w:rsidRPr="00EF5447" w:rsidRDefault="008D1E4A" w:rsidP="00C620E0">
            <w:pPr>
              <w:pStyle w:val="TAC"/>
              <w:rPr>
                <w:lang w:eastAsia="ja-JP"/>
              </w:rPr>
            </w:pPr>
            <w:r w:rsidRPr="00EF5447">
              <w:rPr>
                <w:lang w:eastAsia="ja-JP"/>
              </w:rPr>
              <w:t>DC_3A-19A_n1A-n77A</w:t>
            </w:r>
          </w:p>
        </w:tc>
        <w:tc>
          <w:tcPr>
            <w:tcW w:w="3514" w:type="dxa"/>
          </w:tcPr>
          <w:p w14:paraId="168F9F27" w14:textId="77777777" w:rsidR="008D1E4A" w:rsidRPr="00EF5447" w:rsidRDefault="008D1E4A" w:rsidP="00C620E0">
            <w:pPr>
              <w:pStyle w:val="TAC"/>
              <w:rPr>
                <w:lang w:eastAsia="ja-JP"/>
              </w:rPr>
            </w:pPr>
            <w:r w:rsidRPr="00EF5447">
              <w:rPr>
                <w:lang w:eastAsia="ja-JP"/>
              </w:rPr>
              <w:t>DC_3A_n1A</w:t>
            </w:r>
          </w:p>
          <w:p w14:paraId="1ED953E4" w14:textId="77777777" w:rsidR="008D1E4A" w:rsidRPr="00EF5447" w:rsidRDefault="008D1E4A" w:rsidP="00C620E0">
            <w:pPr>
              <w:pStyle w:val="TAC"/>
              <w:rPr>
                <w:lang w:eastAsia="ja-JP"/>
              </w:rPr>
            </w:pPr>
            <w:r w:rsidRPr="00EF5447">
              <w:rPr>
                <w:lang w:eastAsia="ja-JP"/>
              </w:rPr>
              <w:t>DC_3A_n77A</w:t>
            </w:r>
          </w:p>
          <w:p w14:paraId="12741890" w14:textId="77777777" w:rsidR="008D1E4A" w:rsidRPr="00EF5447" w:rsidRDefault="008D1E4A" w:rsidP="00C620E0">
            <w:pPr>
              <w:pStyle w:val="TAC"/>
              <w:rPr>
                <w:lang w:eastAsia="ja-JP"/>
              </w:rPr>
            </w:pPr>
            <w:r w:rsidRPr="00EF5447">
              <w:rPr>
                <w:lang w:eastAsia="ja-JP"/>
              </w:rPr>
              <w:t>DC_19A_n1A</w:t>
            </w:r>
          </w:p>
          <w:p w14:paraId="0ADF11C6" w14:textId="77777777" w:rsidR="008D1E4A" w:rsidRPr="00EF5447" w:rsidRDefault="008D1E4A" w:rsidP="00C620E0">
            <w:pPr>
              <w:pStyle w:val="TAC"/>
              <w:rPr>
                <w:lang w:eastAsia="fi-FI"/>
              </w:rPr>
            </w:pPr>
            <w:r w:rsidRPr="00EF5447">
              <w:rPr>
                <w:lang w:eastAsia="ja-JP"/>
              </w:rPr>
              <w:t>DC_19A_n77A</w:t>
            </w:r>
          </w:p>
        </w:tc>
      </w:tr>
      <w:tr w:rsidR="008D1E4A" w:rsidRPr="00EF5447" w14:paraId="2CDC9C86" w14:textId="77777777" w:rsidTr="00C620E0">
        <w:trPr>
          <w:trHeight w:val="187"/>
          <w:jc w:val="center"/>
        </w:trPr>
        <w:tc>
          <w:tcPr>
            <w:tcW w:w="3461" w:type="dxa"/>
            <w:shd w:val="clear" w:color="auto" w:fill="auto"/>
            <w:noWrap/>
          </w:tcPr>
          <w:p w14:paraId="2D7CCA3C" w14:textId="77777777" w:rsidR="008D1E4A" w:rsidRPr="00EF5447" w:rsidRDefault="008D1E4A" w:rsidP="00C620E0">
            <w:pPr>
              <w:pStyle w:val="TAC"/>
              <w:rPr>
                <w:lang w:eastAsia="ja-JP"/>
              </w:rPr>
            </w:pPr>
            <w:r w:rsidRPr="00EF5447">
              <w:rPr>
                <w:lang w:eastAsia="ja-JP"/>
              </w:rPr>
              <w:t>DC_3A-19A_n1A-n78A</w:t>
            </w:r>
          </w:p>
        </w:tc>
        <w:tc>
          <w:tcPr>
            <w:tcW w:w="3514" w:type="dxa"/>
          </w:tcPr>
          <w:p w14:paraId="27673B36" w14:textId="77777777" w:rsidR="008D1E4A" w:rsidRPr="00EF5447" w:rsidRDefault="008D1E4A" w:rsidP="00C620E0">
            <w:pPr>
              <w:pStyle w:val="TAC"/>
              <w:rPr>
                <w:lang w:eastAsia="ja-JP"/>
              </w:rPr>
            </w:pPr>
            <w:r w:rsidRPr="00EF5447">
              <w:rPr>
                <w:lang w:eastAsia="ja-JP"/>
              </w:rPr>
              <w:t>DC_3A_n1A</w:t>
            </w:r>
          </w:p>
          <w:p w14:paraId="3E57512C" w14:textId="77777777" w:rsidR="008D1E4A" w:rsidRPr="00EF5447" w:rsidRDefault="008D1E4A" w:rsidP="00C620E0">
            <w:pPr>
              <w:pStyle w:val="TAC"/>
              <w:rPr>
                <w:lang w:eastAsia="ja-JP"/>
              </w:rPr>
            </w:pPr>
            <w:r w:rsidRPr="00EF5447">
              <w:rPr>
                <w:lang w:eastAsia="ja-JP"/>
              </w:rPr>
              <w:t>DC_3A_n78A</w:t>
            </w:r>
          </w:p>
          <w:p w14:paraId="36D1D48F" w14:textId="77777777" w:rsidR="008D1E4A" w:rsidRPr="00EF5447" w:rsidRDefault="008D1E4A" w:rsidP="00C620E0">
            <w:pPr>
              <w:pStyle w:val="TAC"/>
              <w:rPr>
                <w:lang w:eastAsia="ja-JP"/>
              </w:rPr>
            </w:pPr>
            <w:r w:rsidRPr="00EF5447">
              <w:rPr>
                <w:lang w:eastAsia="ja-JP"/>
              </w:rPr>
              <w:t>DC_19A_n1A</w:t>
            </w:r>
          </w:p>
          <w:p w14:paraId="2AD4480B" w14:textId="77777777" w:rsidR="008D1E4A" w:rsidRPr="00EF5447" w:rsidRDefault="008D1E4A" w:rsidP="00C620E0">
            <w:pPr>
              <w:pStyle w:val="TAC"/>
              <w:rPr>
                <w:lang w:eastAsia="fi-FI"/>
              </w:rPr>
            </w:pPr>
            <w:r w:rsidRPr="00EF5447">
              <w:rPr>
                <w:lang w:eastAsia="ja-JP"/>
              </w:rPr>
              <w:t>DC_19A_n78A</w:t>
            </w:r>
          </w:p>
        </w:tc>
      </w:tr>
      <w:tr w:rsidR="008D1E4A" w:rsidRPr="00EF5447" w14:paraId="76ADF4D1" w14:textId="77777777" w:rsidTr="00C620E0">
        <w:trPr>
          <w:trHeight w:val="187"/>
          <w:jc w:val="center"/>
        </w:trPr>
        <w:tc>
          <w:tcPr>
            <w:tcW w:w="3461" w:type="dxa"/>
            <w:shd w:val="clear" w:color="auto" w:fill="auto"/>
            <w:noWrap/>
          </w:tcPr>
          <w:p w14:paraId="266D81F2" w14:textId="77777777" w:rsidR="008D1E4A" w:rsidRPr="00EF5447" w:rsidRDefault="008D1E4A" w:rsidP="00C620E0">
            <w:pPr>
              <w:pStyle w:val="TAC"/>
              <w:rPr>
                <w:lang w:eastAsia="ja-JP"/>
              </w:rPr>
            </w:pPr>
            <w:r w:rsidRPr="00EF5447">
              <w:rPr>
                <w:lang w:eastAsia="ja-JP"/>
              </w:rPr>
              <w:t>DC_3A-19A_n1A-n79A</w:t>
            </w:r>
          </w:p>
        </w:tc>
        <w:tc>
          <w:tcPr>
            <w:tcW w:w="3514" w:type="dxa"/>
          </w:tcPr>
          <w:p w14:paraId="521EDC68" w14:textId="77777777" w:rsidR="008D1E4A" w:rsidRPr="00EF5447" w:rsidRDefault="008D1E4A" w:rsidP="00C620E0">
            <w:pPr>
              <w:pStyle w:val="TAC"/>
              <w:rPr>
                <w:lang w:eastAsia="ja-JP"/>
              </w:rPr>
            </w:pPr>
            <w:r w:rsidRPr="00EF5447">
              <w:rPr>
                <w:lang w:eastAsia="ja-JP"/>
              </w:rPr>
              <w:t>DC_3A_n1A</w:t>
            </w:r>
          </w:p>
          <w:p w14:paraId="04FA642B" w14:textId="77777777" w:rsidR="008D1E4A" w:rsidRPr="00EF5447" w:rsidRDefault="008D1E4A" w:rsidP="00C620E0">
            <w:pPr>
              <w:pStyle w:val="TAC"/>
              <w:rPr>
                <w:lang w:eastAsia="ja-JP"/>
              </w:rPr>
            </w:pPr>
            <w:r w:rsidRPr="00EF5447">
              <w:rPr>
                <w:lang w:eastAsia="ja-JP"/>
              </w:rPr>
              <w:t>DC_3A_n79A</w:t>
            </w:r>
          </w:p>
          <w:p w14:paraId="14E165B2" w14:textId="77777777" w:rsidR="008D1E4A" w:rsidRPr="00EF5447" w:rsidRDefault="008D1E4A" w:rsidP="00C620E0">
            <w:pPr>
              <w:pStyle w:val="TAC"/>
              <w:rPr>
                <w:lang w:eastAsia="ja-JP"/>
              </w:rPr>
            </w:pPr>
            <w:r w:rsidRPr="00EF5447">
              <w:rPr>
                <w:lang w:eastAsia="ja-JP"/>
              </w:rPr>
              <w:t>DC_19A_n1A</w:t>
            </w:r>
          </w:p>
          <w:p w14:paraId="26070740" w14:textId="77777777" w:rsidR="008D1E4A" w:rsidRPr="00EF5447" w:rsidRDefault="008D1E4A" w:rsidP="00C620E0">
            <w:pPr>
              <w:pStyle w:val="TAC"/>
              <w:rPr>
                <w:lang w:eastAsia="fi-FI"/>
              </w:rPr>
            </w:pPr>
            <w:r w:rsidRPr="00EF5447">
              <w:rPr>
                <w:lang w:eastAsia="ja-JP"/>
              </w:rPr>
              <w:t>DC_19A_n79A</w:t>
            </w:r>
          </w:p>
        </w:tc>
      </w:tr>
      <w:tr w:rsidR="008D1E4A" w:rsidRPr="00EF5447" w14:paraId="4F5A5EE1" w14:textId="77777777" w:rsidTr="00C620E0">
        <w:trPr>
          <w:trHeight w:val="187"/>
          <w:jc w:val="center"/>
        </w:trPr>
        <w:tc>
          <w:tcPr>
            <w:tcW w:w="3461" w:type="dxa"/>
            <w:shd w:val="clear" w:color="auto" w:fill="auto"/>
            <w:noWrap/>
          </w:tcPr>
          <w:p w14:paraId="0A95FC93" w14:textId="77777777" w:rsidR="008D1E4A" w:rsidRPr="00EF5447" w:rsidRDefault="008D1E4A" w:rsidP="00C620E0">
            <w:pPr>
              <w:pStyle w:val="TAC"/>
              <w:rPr>
                <w:lang w:eastAsia="fi-FI"/>
              </w:rPr>
            </w:pPr>
            <w:r w:rsidRPr="00EF5447">
              <w:rPr>
                <w:lang w:eastAsia="fi-FI"/>
              </w:rPr>
              <w:t>DC_3A-19A-21A_n77A</w:t>
            </w:r>
            <w:r w:rsidRPr="00EF5447">
              <w:rPr>
                <w:vertAlign w:val="superscript"/>
              </w:rPr>
              <w:t>2</w:t>
            </w:r>
          </w:p>
          <w:p w14:paraId="3707569D" w14:textId="77777777" w:rsidR="008D1E4A" w:rsidRPr="00EF5447" w:rsidRDefault="008D1E4A" w:rsidP="00C620E0">
            <w:pPr>
              <w:pStyle w:val="TAC"/>
              <w:rPr>
                <w:lang w:eastAsia="fi-FI"/>
              </w:rPr>
            </w:pPr>
            <w:r w:rsidRPr="00EF5447">
              <w:rPr>
                <w:lang w:eastAsia="fi-FI"/>
              </w:rPr>
              <w:t>DC_3A-19A-21A_n77C</w:t>
            </w:r>
            <w:r w:rsidRPr="00EF5447">
              <w:rPr>
                <w:vertAlign w:val="superscript"/>
              </w:rPr>
              <w:t>2</w:t>
            </w:r>
          </w:p>
        </w:tc>
        <w:tc>
          <w:tcPr>
            <w:tcW w:w="3514" w:type="dxa"/>
          </w:tcPr>
          <w:p w14:paraId="2F929C41" w14:textId="77777777" w:rsidR="008D1E4A" w:rsidRPr="00EF5447" w:rsidRDefault="008D1E4A" w:rsidP="00C620E0">
            <w:pPr>
              <w:pStyle w:val="TAC"/>
              <w:rPr>
                <w:lang w:eastAsia="fi-FI"/>
              </w:rPr>
            </w:pPr>
            <w:r w:rsidRPr="00EF5447">
              <w:rPr>
                <w:lang w:eastAsia="fi-FI"/>
              </w:rPr>
              <w:t>DC_3A_n77A</w:t>
            </w:r>
          </w:p>
          <w:p w14:paraId="26812D93" w14:textId="77777777" w:rsidR="008D1E4A" w:rsidRPr="00EF5447" w:rsidRDefault="008D1E4A" w:rsidP="00C620E0">
            <w:pPr>
              <w:pStyle w:val="TAC"/>
              <w:rPr>
                <w:lang w:eastAsia="fi-FI"/>
              </w:rPr>
            </w:pPr>
            <w:r w:rsidRPr="00EF5447">
              <w:rPr>
                <w:lang w:eastAsia="fi-FI"/>
              </w:rPr>
              <w:t>DC_19A_n77A</w:t>
            </w:r>
          </w:p>
          <w:p w14:paraId="44BE3093" w14:textId="77777777" w:rsidR="008D1E4A" w:rsidRPr="00EF5447" w:rsidRDefault="008D1E4A" w:rsidP="00C620E0">
            <w:pPr>
              <w:pStyle w:val="TAC"/>
              <w:rPr>
                <w:lang w:eastAsia="fi-FI"/>
              </w:rPr>
            </w:pPr>
            <w:r w:rsidRPr="00EF5447">
              <w:rPr>
                <w:lang w:eastAsia="fi-FI"/>
              </w:rPr>
              <w:t>DC_21A_n77A</w:t>
            </w:r>
          </w:p>
        </w:tc>
      </w:tr>
      <w:tr w:rsidR="008D1E4A" w:rsidRPr="00EF5447" w14:paraId="6B9DF369" w14:textId="77777777" w:rsidTr="00C620E0">
        <w:trPr>
          <w:trHeight w:val="187"/>
          <w:jc w:val="center"/>
        </w:trPr>
        <w:tc>
          <w:tcPr>
            <w:tcW w:w="3461" w:type="dxa"/>
            <w:shd w:val="clear" w:color="auto" w:fill="auto"/>
            <w:noWrap/>
          </w:tcPr>
          <w:p w14:paraId="58F6B1A8" w14:textId="77777777" w:rsidR="008D1E4A" w:rsidRPr="00EF5447" w:rsidRDefault="008D1E4A" w:rsidP="00C620E0">
            <w:pPr>
              <w:pStyle w:val="TAC"/>
              <w:rPr>
                <w:lang w:eastAsia="fi-FI"/>
              </w:rPr>
            </w:pPr>
            <w:r w:rsidRPr="00EF5447">
              <w:rPr>
                <w:lang w:eastAsia="fi-FI"/>
              </w:rPr>
              <w:t>DC_3A-19A-21A_n78A</w:t>
            </w:r>
            <w:r w:rsidRPr="00EF5447">
              <w:rPr>
                <w:vertAlign w:val="superscript"/>
              </w:rPr>
              <w:t>2</w:t>
            </w:r>
          </w:p>
          <w:p w14:paraId="0B0A64A8" w14:textId="77777777" w:rsidR="008D1E4A" w:rsidRPr="00EF5447" w:rsidRDefault="008D1E4A" w:rsidP="00C620E0">
            <w:pPr>
              <w:pStyle w:val="TAC"/>
              <w:rPr>
                <w:lang w:eastAsia="fi-FI"/>
              </w:rPr>
            </w:pPr>
            <w:r w:rsidRPr="00EF5447">
              <w:rPr>
                <w:lang w:eastAsia="fi-FI"/>
              </w:rPr>
              <w:t>DC_3A-19A-21A_n78C</w:t>
            </w:r>
            <w:r w:rsidRPr="00EF5447">
              <w:rPr>
                <w:vertAlign w:val="superscript"/>
              </w:rPr>
              <w:t>2</w:t>
            </w:r>
          </w:p>
        </w:tc>
        <w:tc>
          <w:tcPr>
            <w:tcW w:w="3514" w:type="dxa"/>
          </w:tcPr>
          <w:p w14:paraId="28C446B7" w14:textId="77777777" w:rsidR="008D1E4A" w:rsidRPr="00EF5447" w:rsidRDefault="008D1E4A" w:rsidP="00C620E0">
            <w:pPr>
              <w:pStyle w:val="TAC"/>
              <w:rPr>
                <w:lang w:eastAsia="fi-FI"/>
              </w:rPr>
            </w:pPr>
            <w:r w:rsidRPr="00EF5447">
              <w:rPr>
                <w:lang w:eastAsia="fi-FI"/>
              </w:rPr>
              <w:t>DC_3A_n78A</w:t>
            </w:r>
          </w:p>
          <w:p w14:paraId="0CD9B17A" w14:textId="77777777" w:rsidR="008D1E4A" w:rsidRPr="00EF5447" w:rsidRDefault="008D1E4A" w:rsidP="00C620E0">
            <w:pPr>
              <w:pStyle w:val="TAC"/>
              <w:rPr>
                <w:lang w:eastAsia="fi-FI"/>
              </w:rPr>
            </w:pPr>
            <w:r w:rsidRPr="00EF5447">
              <w:rPr>
                <w:lang w:eastAsia="fi-FI"/>
              </w:rPr>
              <w:t>DC_19A_n78A</w:t>
            </w:r>
          </w:p>
          <w:p w14:paraId="167A4461" w14:textId="77777777" w:rsidR="008D1E4A" w:rsidRPr="00EF5447" w:rsidRDefault="008D1E4A" w:rsidP="00C620E0">
            <w:pPr>
              <w:pStyle w:val="TAC"/>
              <w:rPr>
                <w:lang w:eastAsia="fi-FI"/>
              </w:rPr>
            </w:pPr>
            <w:r w:rsidRPr="00EF5447">
              <w:rPr>
                <w:lang w:eastAsia="fi-FI"/>
              </w:rPr>
              <w:t>DC_21A_n78A</w:t>
            </w:r>
          </w:p>
        </w:tc>
      </w:tr>
      <w:tr w:rsidR="008D1E4A" w:rsidRPr="00EF5447" w14:paraId="4113EE6A" w14:textId="77777777" w:rsidTr="00C620E0">
        <w:trPr>
          <w:trHeight w:val="187"/>
          <w:jc w:val="center"/>
        </w:trPr>
        <w:tc>
          <w:tcPr>
            <w:tcW w:w="3461" w:type="dxa"/>
            <w:shd w:val="clear" w:color="auto" w:fill="auto"/>
            <w:noWrap/>
          </w:tcPr>
          <w:p w14:paraId="258FE980" w14:textId="77777777" w:rsidR="008D1E4A" w:rsidRPr="00EF5447" w:rsidRDefault="008D1E4A" w:rsidP="00C620E0">
            <w:pPr>
              <w:pStyle w:val="TAC"/>
              <w:rPr>
                <w:lang w:eastAsia="fi-FI"/>
              </w:rPr>
            </w:pPr>
            <w:r w:rsidRPr="00EF5447">
              <w:rPr>
                <w:lang w:eastAsia="fi-FI"/>
              </w:rPr>
              <w:t>DC_3A-19A-21A_n79A</w:t>
            </w:r>
            <w:r w:rsidRPr="00EF5447">
              <w:rPr>
                <w:vertAlign w:val="superscript"/>
              </w:rPr>
              <w:t>2</w:t>
            </w:r>
          </w:p>
          <w:p w14:paraId="1CFD8BC6" w14:textId="77777777" w:rsidR="008D1E4A" w:rsidRPr="00EF5447" w:rsidRDefault="008D1E4A" w:rsidP="00C620E0">
            <w:pPr>
              <w:pStyle w:val="TAC"/>
              <w:rPr>
                <w:lang w:eastAsia="fi-FI"/>
              </w:rPr>
            </w:pPr>
            <w:r w:rsidRPr="00EF5447">
              <w:rPr>
                <w:lang w:eastAsia="fi-FI"/>
              </w:rPr>
              <w:t>DC_3A-19A-21A_n79C</w:t>
            </w:r>
            <w:r w:rsidRPr="00EF5447">
              <w:rPr>
                <w:vertAlign w:val="superscript"/>
              </w:rPr>
              <w:t>2</w:t>
            </w:r>
          </w:p>
        </w:tc>
        <w:tc>
          <w:tcPr>
            <w:tcW w:w="3514" w:type="dxa"/>
          </w:tcPr>
          <w:p w14:paraId="45E7EE37" w14:textId="77777777" w:rsidR="008D1E4A" w:rsidRPr="00EF5447" w:rsidRDefault="008D1E4A" w:rsidP="00C620E0">
            <w:pPr>
              <w:pStyle w:val="TAC"/>
              <w:rPr>
                <w:lang w:eastAsia="fi-FI"/>
              </w:rPr>
            </w:pPr>
            <w:r w:rsidRPr="00EF5447">
              <w:rPr>
                <w:lang w:eastAsia="fi-FI"/>
              </w:rPr>
              <w:t>DC_3A_n79A</w:t>
            </w:r>
          </w:p>
          <w:p w14:paraId="6DAA922A" w14:textId="77777777" w:rsidR="008D1E4A" w:rsidRPr="00EF5447" w:rsidRDefault="008D1E4A" w:rsidP="00C620E0">
            <w:pPr>
              <w:pStyle w:val="TAC"/>
              <w:rPr>
                <w:lang w:eastAsia="fi-FI"/>
              </w:rPr>
            </w:pPr>
            <w:r w:rsidRPr="00EF5447">
              <w:rPr>
                <w:lang w:eastAsia="fi-FI"/>
              </w:rPr>
              <w:t>DC_19A_n79A</w:t>
            </w:r>
          </w:p>
          <w:p w14:paraId="43B63B76" w14:textId="77777777" w:rsidR="008D1E4A" w:rsidRPr="00EF5447" w:rsidRDefault="008D1E4A" w:rsidP="00C620E0">
            <w:pPr>
              <w:pStyle w:val="TAC"/>
              <w:rPr>
                <w:lang w:eastAsia="fi-FI"/>
              </w:rPr>
            </w:pPr>
            <w:r w:rsidRPr="00EF5447">
              <w:rPr>
                <w:lang w:eastAsia="fi-FI"/>
              </w:rPr>
              <w:t>DC_21A_n79A</w:t>
            </w:r>
          </w:p>
        </w:tc>
      </w:tr>
      <w:tr w:rsidR="008D1E4A" w:rsidRPr="00EF5447" w14:paraId="0F0535C6" w14:textId="77777777" w:rsidTr="00C620E0">
        <w:trPr>
          <w:trHeight w:val="187"/>
          <w:jc w:val="center"/>
        </w:trPr>
        <w:tc>
          <w:tcPr>
            <w:tcW w:w="3461" w:type="dxa"/>
            <w:shd w:val="clear" w:color="auto" w:fill="auto"/>
            <w:noWrap/>
          </w:tcPr>
          <w:p w14:paraId="34AE3C77" w14:textId="77777777" w:rsidR="008D1E4A" w:rsidRPr="00580F91" w:rsidRDefault="008D1E4A" w:rsidP="00C620E0">
            <w:pPr>
              <w:pStyle w:val="TAC"/>
              <w:rPr>
                <w:lang w:eastAsia="ja-JP"/>
              </w:rPr>
            </w:pPr>
            <w:r w:rsidRPr="00580F91">
              <w:rPr>
                <w:rFonts w:hint="eastAsia"/>
                <w:lang w:eastAsia="ja-JP"/>
              </w:rPr>
              <w:t>DC_</w:t>
            </w:r>
            <w:r w:rsidRPr="00580F91">
              <w:rPr>
                <w:lang w:eastAsia="ja-JP"/>
              </w:rPr>
              <w:t>3A-19A-42A_n1A</w:t>
            </w:r>
          </w:p>
          <w:p w14:paraId="1B52608C" w14:textId="77777777" w:rsidR="008D1E4A" w:rsidRPr="00EF5447" w:rsidRDefault="008D1E4A" w:rsidP="00C620E0">
            <w:pPr>
              <w:pStyle w:val="TAC"/>
              <w:rPr>
                <w:lang w:eastAsia="fi-FI"/>
              </w:rPr>
            </w:pPr>
            <w:r w:rsidRPr="00580F91">
              <w:rPr>
                <w:rFonts w:hint="eastAsia"/>
                <w:lang w:eastAsia="ja-JP"/>
              </w:rPr>
              <w:t>DC_</w:t>
            </w:r>
            <w:r w:rsidRPr="00580F91">
              <w:rPr>
                <w:lang w:eastAsia="ja-JP"/>
              </w:rPr>
              <w:t>3A-19A-42C_n1A</w:t>
            </w:r>
          </w:p>
        </w:tc>
        <w:tc>
          <w:tcPr>
            <w:tcW w:w="3514" w:type="dxa"/>
          </w:tcPr>
          <w:p w14:paraId="424EA0FE" w14:textId="77777777" w:rsidR="008D1E4A" w:rsidRPr="00580F91" w:rsidRDefault="008D1E4A" w:rsidP="00C620E0">
            <w:pPr>
              <w:pStyle w:val="TAC"/>
            </w:pPr>
            <w:r w:rsidRPr="00580F91">
              <w:t>DC_3A_n1A</w:t>
            </w:r>
          </w:p>
          <w:p w14:paraId="5D830AB6" w14:textId="77777777" w:rsidR="008D1E4A" w:rsidRPr="00580F91" w:rsidRDefault="008D1E4A" w:rsidP="00C620E0">
            <w:pPr>
              <w:pStyle w:val="TAC"/>
            </w:pPr>
            <w:r w:rsidRPr="00580F91">
              <w:t>DC_19A_n1A</w:t>
            </w:r>
          </w:p>
          <w:p w14:paraId="073ECB2D" w14:textId="77777777" w:rsidR="008D1E4A" w:rsidRPr="00EF5447" w:rsidRDefault="008D1E4A" w:rsidP="00C620E0">
            <w:pPr>
              <w:pStyle w:val="TAC"/>
              <w:rPr>
                <w:lang w:eastAsia="fi-FI"/>
              </w:rPr>
            </w:pPr>
            <w:r w:rsidRPr="00580F91">
              <w:rPr>
                <w:rFonts w:hint="eastAsia"/>
                <w:lang w:eastAsia="ja-JP"/>
              </w:rPr>
              <w:t>DC_</w:t>
            </w:r>
            <w:r w:rsidRPr="00580F91">
              <w:rPr>
                <w:lang w:eastAsia="ja-JP"/>
              </w:rPr>
              <w:t>42A_n1A</w:t>
            </w:r>
          </w:p>
        </w:tc>
      </w:tr>
      <w:tr w:rsidR="008D1E4A" w:rsidRPr="00EF5447" w14:paraId="247AA978" w14:textId="77777777" w:rsidTr="00C620E0">
        <w:trPr>
          <w:trHeight w:val="187"/>
          <w:jc w:val="center"/>
        </w:trPr>
        <w:tc>
          <w:tcPr>
            <w:tcW w:w="3461" w:type="dxa"/>
            <w:shd w:val="clear" w:color="auto" w:fill="auto"/>
            <w:noWrap/>
          </w:tcPr>
          <w:p w14:paraId="55EC97CA" w14:textId="77777777" w:rsidR="008D1E4A" w:rsidRPr="00EF5447" w:rsidRDefault="008D1E4A" w:rsidP="00C620E0">
            <w:pPr>
              <w:pStyle w:val="TAC"/>
              <w:rPr>
                <w:lang w:eastAsia="fi-FI"/>
              </w:rPr>
            </w:pPr>
            <w:r w:rsidRPr="00EF5447">
              <w:rPr>
                <w:lang w:eastAsia="fi-FI"/>
              </w:rPr>
              <w:lastRenderedPageBreak/>
              <w:t>DC_3A-19A-42A_n77A</w:t>
            </w:r>
          </w:p>
          <w:p w14:paraId="7087F653" w14:textId="77777777" w:rsidR="008D1E4A" w:rsidRPr="00EF5447" w:rsidRDefault="008D1E4A" w:rsidP="00C620E0">
            <w:pPr>
              <w:pStyle w:val="TAC"/>
              <w:rPr>
                <w:lang w:eastAsia="fi-FI"/>
              </w:rPr>
            </w:pPr>
            <w:r w:rsidRPr="00EF5447">
              <w:rPr>
                <w:lang w:eastAsia="fi-FI"/>
              </w:rPr>
              <w:t>DC_3A-19A-42A_n77C</w:t>
            </w:r>
          </w:p>
          <w:p w14:paraId="2B01B51B" w14:textId="77777777" w:rsidR="008D1E4A" w:rsidRPr="00EF5447" w:rsidRDefault="008D1E4A" w:rsidP="00C620E0">
            <w:pPr>
              <w:pStyle w:val="TAC"/>
            </w:pPr>
            <w:r w:rsidRPr="00EF5447">
              <w:rPr>
                <w:lang w:eastAsia="ja-JP"/>
              </w:rPr>
              <w:t>DC</w:t>
            </w:r>
            <w:r w:rsidRPr="00EF5447">
              <w:t>_</w:t>
            </w:r>
            <w:r w:rsidRPr="00EF5447">
              <w:rPr>
                <w:lang w:eastAsia="ja-JP"/>
              </w:rPr>
              <w:t>3A-19A-42C_n77</w:t>
            </w:r>
            <w:r w:rsidRPr="00EF5447">
              <w:t>A</w:t>
            </w:r>
          </w:p>
          <w:p w14:paraId="7B8D9676" w14:textId="77777777" w:rsidR="008D1E4A" w:rsidRPr="00EF5447" w:rsidRDefault="008D1E4A" w:rsidP="00C620E0">
            <w:pPr>
              <w:pStyle w:val="TAC"/>
            </w:pPr>
            <w:r w:rsidRPr="00EF5447">
              <w:rPr>
                <w:lang w:eastAsia="ja-JP"/>
              </w:rPr>
              <w:t>DC</w:t>
            </w:r>
            <w:r w:rsidRPr="00EF5447">
              <w:t>_</w:t>
            </w:r>
            <w:r w:rsidRPr="00EF5447">
              <w:rPr>
                <w:lang w:eastAsia="ja-JP"/>
              </w:rPr>
              <w:t>3A-19A-42C_n77</w:t>
            </w:r>
            <w:r w:rsidRPr="00EF5447">
              <w:t>C</w:t>
            </w:r>
          </w:p>
          <w:p w14:paraId="01D21BE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4859AF9"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49740CA" w14:textId="77777777" w:rsidR="008D1E4A" w:rsidRPr="00EF5447" w:rsidRDefault="008D1E4A" w:rsidP="00C620E0">
            <w:pPr>
              <w:pStyle w:val="TAC"/>
              <w:rPr>
                <w:lang w:eastAsia="fi-FI"/>
              </w:rPr>
            </w:pPr>
            <w:r w:rsidRPr="00EF5447">
              <w:rPr>
                <w:lang w:eastAsia="fi-FI"/>
              </w:rPr>
              <w:t>DC_3A_n77A</w:t>
            </w:r>
          </w:p>
          <w:p w14:paraId="799D5960" w14:textId="77777777" w:rsidR="008D1E4A" w:rsidRPr="00EF5447" w:rsidRDefault="008D1E4A" w:rsidP="00C620E0">
            <w:pPr>
              <w:pStyle w:val="TAC"/>
              <w:rPr>
                <w:lang w:eastAsia="fi-FI"/>
              </w:rPr>
            </w:pPr>
            <w:r w:rsidRPr="00EF5447">
              <w:rPr>
                <w:lang w:eastAsia="fi-FI"/>
              </w:rPr>
              <w:t>DC_19A_n77A</w:t>
            </w:r>
          </w:p>
        </w:tc>
      </w:tr>
      <w:tr w:rsidR="008D1E4A" w:rsidRPr="00EF5447" w14:paraId="76C555BC" w14:textId="77777777" w:rsidTr="00C620E0">
        <w:trPr>
          <w:trHeight w:val="187"/>
          <w:jc w:val="center"/>
        </w:trPr>
        <w:tc>
          <w:tcPr>
            <w:tcW w:w="3461" w:type="dxa"/>
            <w:shd w:val="clear" w:color="auto" w:fill="auto"/>
            <w:noWrap/>
          </w:tcPr>
          <w:p w14:paraId="10C42229" w14:textId="77777777" w:rsidR="008D1E4A" w:rsidRPr="00EF5447" w:rsidRDefault="008D1E4A" w:rsidP="00C620E0">
            <w:pPr>
              <w:pStyle w:val="TAC"/>
              <w:rPr>
                <w:lang w:eastAsia="fi-FI"/>
              </w:rPr>
            </w:pPr>
            <w:r w:rsidRPr="00EF5447">
              <w:rPr>
                <w:lang w:eastAsia="fi-FI"/>
              </w:rPr>
              <w:t>DC_3A-19A-42A_n78A</w:t>
            </w:r>
          </w:p>
          <w:p w14:paraId="4F5F2FE6" w14:textId="77777777" w:rsidR="008D1E4A" w:rsidRPr="00EF5447" w:rsidRDefault="008D1E4A" w:rsidP="00C620E0">
            <w:pPr>
              <w:pStyle w:val="TAC"/>
              <w:rPr>
                <w:lang w:eastAsia="fi-FI"/>
              </w:rPr>
            </w:pPr>
            <w:r w:rsidRPr="00EF5447">
              <w:rPr>
                <w:lang w:eastAsia="fi-FI"/>
              </w:rPr>
              <w:t>DC_3A-19A-42A_n78C</w:t>
            </w:r>
          </w:p>
          <w:p w14:paraId="11BD5C74" w14:textId="77777777" w:rsidR="008D1E4A" w:rsidRPr="00EF5447" w:rsidRDefault="008D1E4A" w:rsidP="00C620E0">
            <w:pPr>
              <w:pStyle w:val="TAC"/>
            </w:pPr>
            <w:r w:rsidRPr="00EF5447">
              <w:rPr>
                <w:lang w:eastAsia="ja-JP"/>
              </w:rPr>
              <w:t>DC</w:t>
            </w:r>
            <w:r w:rsidRPr="00EF5447">
              <w:t>_</w:t>
            </w:r>
            <w:r w:rsidRPr="00EF5447">
              <w:rPr>
                <w:lang w:eastAsia="ja-JP"/>
              </w:rPr>
              <w:t>3A-19A-42C_n78</w:t>
            </w:r>
            <w:r w:rsidRPr="00EF5447">
              <w:t>A</w:t>
            </w:r>
          </w:p>
          <w:p w14:paraId="2890961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DDA18C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2F4E414"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47DEBB0B" w14:textId="77777777" w:rsidR="008D1E4A" w:rsidRPr="00EF5447" w:rsidRDefault="008D1E4A" w:rsidP="00C620E0">
            <w:pPr>
              <w:pStyle w:val="TAC"/>
              <w:rPr>
                <w:lang w:eastAsia="fi-FI"/>
              </w:rPr>
            </w:pPr>
            <w:r w:rsidRPr="00EF5447">
              <w:rPr>
                <w:lang w:eastAsia="fi-FI"/>
              </w:rPr>
              <w:t>DC_3A_n78A</w:t>
            </w:r>
          </w:p>
          <w:p w14:paraId="46BA5E6D" w14:textId="77777777" w:rsidR="008D1E4A" w:rsidRPr="00EF5447" w:rsidRDefault="008D1E4A" w:rsidP="00C620E0">
            <w:pPr>
              <w:pStyle w:val="TAC"/>
              <w:rPr>
                <w:lang w:eastAsia="fi-FI"/>
              </w:rPr>
            </w:pPr>
            <w:r w:rsidRPr="00EF5447">
              <w:rPr>
                <w:lang w:eastAsia="fi-FI"/>
              </w:rPr>
              <w:t>DC_19A_n78A</w:t>
            </w:r>
          </w:p>
        </w:tc>
      </w:tr>
      <w:tr w:rsidR="008D1E4A" w:rsidRPr="00EF5447" w14:paraId="3D5E9DED" w14:textId="77777777" w:rsidTr="00C620E0">
        <w:trPr>
          <w:trHeight w:val="187"/>
          <w:jc w:val="center"/>
        </w:trPr>
        <w:tc>
          <w:tcPr>
            <w:tcW w:w="3461" w:type="dxa"/>
            <w:shd w:val="clear" w:color="auto" w:fill="auto"/>
            <w:noWrap/>
          </w:tcPr>
          <w:p w14:paraId="0B76FAD8" w14:textId="77777777" w:rsidR="008D1E4A" w:rsidRPr="00EF5447" w:rsidRDefault="008D1E4A" w:rsidP="00C620E0">
            <w:pPr>
              <w:pStyle w:val="TAC"/>
              <w:rPr>
                <w:lang w:eastAsia="fi-FI"/>
              </w:rPr>
            </w:pPr>
            <w:r w:rsidRPr="00EF5447">
              <w:rPr>
                <w:lang w:eastAsia="fi-FI"/>
              </w:rPr>
              <w:t>DC_3A-19A-42A_n79A</w:t>
            </w:r>
            <w:r w:rsidRPr="00EF5447">
              <w:rPr>
                <w:vertAlign w:val="superscript"/>
                <w:lang w:eastAsia="fi-FI"/>
              </w:rPr>
              <w:t>2</w:t>
            </w:r>
          </w:p>
          <w:p w14:paraId="6E81F985" w14:textId="77777777" w:rsidR="008D1E4A" w:rsidRPr="00EF5447" w:rsidRDefault="008D1E4A" w:rsidP="00C620E0">
            <w:pPr>
              <w:pStyle w:val="TAC"/>
              <w:rPr>
                <w:lang w:eastAsia="fi-FI"/>
              </w:rPr>
            </w:pPr>
            <w:r w:rsidRPr="00EF5447">
              <w:rPr>
                <w:lang w:eastAsia="fi-FI"/>
              </w:rPr>
              <w:t>DC_3A-19A-42A_n79C</w:t>
            </w:r>
            <w:r w:rsidRPr="00EF5447">
              <w:rPr>
                <w:vertAlign w:val="superscript"/>
                <w:lang w:eastAsia="fi-FI"/>
              </w:rPr>
              <w:t>2</w:t>
            </w:r>
          </w:p>
          <w:p w14:paraId="0B4E6758" w14:textId="77777777" w:rsidR="008D1E4A" w:rsidRPr="00EF5447" w:rsidRDefault="008D1E4A" w:rsidP="00C620E0">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DF508B" w14:textId="77777777" w:rsidR="008D1E4A" w:rsidRPr="00EF5447" w:rsidRDefault="008D1E4A" w:rsidP="00C620E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21B9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13D4E353"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69219981" w14:textId="77777777" w:rsidR="008D1E4A" w:rsidRPr="00EF5447" w:rsidRDefault="008D1E4A" w:rsidP="00C620E0">
            <w:pPr>
              <w:pStyle w:val="TAC"/>
              <w:rPr>
                <w:lang w:eastAsia="fi-FI"/>
              </w:rPr>
            </w:pPr>
            <w:r w:rsidRPr="00EF5447">
              <w:rPr>
                <w:lang w:eastAsia="fi-FI"/>
              </w:rPr>
              <w:t>DC_3A_n79A</w:t>
            </w:r>
          </w:p>
          <w:p w14:paraId="490AC61A" w14:textId="77777777" w:rsidR="008D1E4A" w:rsidRPr="00EF5447" w:rsidRDefault="008D1E4A" w:rsidP="00C620E0">
            <w:pPr>
              <w:pStyle w:val="TAC"/>
              <w:rPr>
                <w:lang w:eastAsia="fi-FI"/>
              </w:rPr>
            </w:pPr>
            <w:r w:rsidRPr="00EF5447">
              <w:rPr>
                <w:lang w:eastAsia="fi-FI"/>
              </w:rPr>
              <w:t>DC_19A_n79A</w:t>
            </w:r>
          </w:p>
        </w:tc>
      </w:tr>
      <w:tr w:rsidR="008D1E4A" w:rsidRPr="00EF5447" w14:paraId="292BAFA7" w14:textId="77777777" w:rsidTr="00C620E0">
        <w:trPr>
          <w:trHeight w:val="187"/>
          <w:jc w:val="center"/>
        </w:trPr>
        <w:tc>
          <w:tcPr>
            <w:tcW w:w="3461" w:type="dxa"/>
            <w:shd w:val="clear" w:color="auto" w:fill="auto"/>
            <w:noWrap/>
          </w:tcPr>
          <w:p w14:paraId="71DD55B3" w14:textId="77777777" w:rsidR="008D1E4A" w:rsidRPr="00EF5447" w:rsidRDefault="008D1E4A" w:rsidP="00C620E0">
            <w:pPr>
              <w:pStyle w:val="TAC"/>
              <w:rPr>
                <w:lang w:eastAsia="fi-FI"/>
              </w:rPr>
            </w:pPr>
            <w:r w:rsidRPr="00EF5447">
              <w:rPr>
                <w:rFonts w:cs="Arial"/>
                <w:lang w:eastAsia="ko-KR"/>
              </w:rPr>
              <w:t>DC_3A-19A_n77A-n79A</w:t>
            </w:r>
          </w:p>
        </w:tc>
        <w:tc>
          <w:tcPr>
            <w:tcW w:w="3514" w:type="dxa"/>
          </w:tcPr>
          <w:p w14:paraId="532DB49A" w14:textId="77777777" w:rsidR="008D1E4A" w:rsidRPr="00EF5447" w:rsidRDefault="008D1E4A" w:rsidP="00C620E0">
            <w:pPr>
              <w:pStyle w:val="TAC"/>
              <w:rPr>
                <w:lang w:eastAsia="ko-KR"/>
              </w:rPr>
            </w:pPr>
            <w:r w:rsidRPr="00EF5447">
              <w:rPr>
                <w:lang w:eastAsia="ko-KR"/>
              </w:rPr>
              <w:t>DC_19A_n77A</w:t>
            </w:r>
          </w:p>
          <w:p w14:paraId="1B766C76" w14:textId="77777777" w:rsidR="008D1E4A" w:rsidRPr="00EF5447" w:rsidRDefault="008D1E4A" w:rsidP="00C620E0">
            <w:pPr>
              <w:pStyle w:val="TAC"/>
              <w:rPr>
                <w:lang w:eastAsia="fi-FI"/>
              </w:rPr>
            </w:pPr>
            <w:r w:rsidRPr="00EF5447">
              <w:rPr>
                <w:lang w:eastAsia="ko-KR"/>
              </w:rPr>
              <w:t>DC_19A_n79A</w:t>
            </w:r>
          </w:p>
        </w:tc>
      </w:tr>
      <w:tr w:rsidR="008D1E4A" w:rsidRPr="00EF5447" w14:paraId="7BC852C7" w14:textId="77777777" w:rsidTr="00C620E0">
        <w:trPr>
          <w:trHeight w:val="187"/>
          <w:jc w:val="center"/>
        </w:trPr>
        <w:tc>
          <w:tcPr>
            <w:tcW w:w="3461" w:type="dxa"/>
            <w:shd w:val="clear" w:color="auto" w:fill="auto"/>
            <w:noWrap/>
          </w:tcPr>
          <w:p w14:paraId="0BFE69C5" w14:textId="77777777" w:rsidR="008D1E4A" w:rsidRPr="00EF5447" w:rsidRDefault="008D1E4A" w:rsidP="00C620E0">
            <w:pPr>
              <w:pStyle w:val="TAC"/>
              <w:rPr>
                <w:lang w:eastAsia="fi-FI"/>
              </w:rPr>
            </w:pPr>
            <w:r w:rsidRPr="00EF5447">
              <w:rPr>
                <w:rFonts w:cs="Arial"/>
                <w:lang w:eastAsia="ko-KR"/>
              </w:rPr>
              <w:t>DC_3A-19A_n78A-n79A</w:t>
            </w:r>
          </w:p>
        </w:tc>
        <w:tc>
          <w:tcPr>
            <w:tcW w:w="3514" w:type="dxa"/>
          </w:tcPr>
          <w:p w14:paraId="3A2C64B6" w14:textId="77777777" w:rsidR="008D1E4A" w:rsidRPr="00EF5447" w:rsidRDefault="008D1E4A" w:rsidP="00C620E0">
            <w:pPr>
              <w:pStyle w:val="TAC"/>
              <w:rPr>
                <w:lang w:eastAsia="ko-KR"/>
              </w:rPr>
            </w:pPr>
            <w:r w:rsidRPr="00EF5447">
              <w:rPr>
                <w:lang w:eastAsia="ko-KR"/>
              </w:rPr>
              <w:t>DC_19A_n78A</w:t>
            </w:r>
          </w:p>
          <w:p w14:paraId="54207228" w14:textId="77777777" w:rsidR="008D1E4A" w:rsidRPr="00EF5447" w:rsidRDefault="008D1E4A" w:rsidP="00C620E0">
            <w:pPr>
              <w:pStyle w:val="TAC"/>
              <w:rPr>
                <w:lang w:eastAsia="fi-FI"/>
              </w:rPr>
            </w:pPr>
            <w:r w:rsidRPr="00EF5447">
              <w:rPr>
                <w:lang w:eastAsia="ko-KR"/>
              </w:rPr>
              <w:t>DC_19A_n79A</w:t>
            </w:r>
          </w:p>
        </w:tc>
      </w:tr>
      <w:tr w:rsidR="008D1E4A" w:rsidRPr="00EF5447" w14:paraId="790AECB7" w14:textId="77777777" w:rsidTr="00C620E0">
        <w:trPr>
          <w:trHeight w:val="187"/>
          <w:jc w:val="center"/>
        </w:trPr>
        <w:tc>
          <w:tcPr>
            <w:tcW w:w="3461" w:type="dxa"/>
            <w:shd w:val="clear" w:color="auto" w:fill="auto"/>
            <w:noWrap/>
          </w:tcPr>
          <w:p w14:paraId="4F1C8BDC" w14:textId="77777777" w:rsidR="008D1E4A" w:rsidRPr="00EF5447" w:rsidRDefault="008D1E4A" w:rsidP="00C620E0">
            <w:pPr>
              <w:pStyle w:val="TAC"/>
              <w:rPr>
                <w:rFonts w:cs="Arial"/>
                <w:lang w:eastAsia="ko-KR"/>
              </w:rPr>
            </w:pPr>
            <w:r w:rsidRPr="00EF5447">
              <w:rPr>
                <w:rFonts w:cs="Arial"/>
                <w:lang w:eastAsia="zh-TW"/>
              </w:rPr>
              <w:t>DC_3A-20A_n1A-n7A</w:t>
            </w:r>
          </w:p>
        </w:tc>
        <w:tc>
          <w:tcPr>
            <w:tcW w:w="3514" w:type="dxa"/>
          </w:tcPr>
          <w:p w14:paraId="152E6299" w14:textId="77777777" w:rsidR="008D1E4A" w:rsidRPr="00EF5447" w:rsidRDefault="008D1E4A" w:rsidP="00C620E0">
            <w:pPr>
              <w:pStyle w:val="TAC"/>
              <w:rPr>
                <w:rFonts w:cs="Arial"/>
                <w:lang w:eastAsia="zh-TW"/>
              </w:rPr>
            </w:pPr>
            <w:r w:rsidRPr="00EF5447">
              <w:rPr>
                <w:rFonts w:cs="Arial"/>
                <w:lang w:eastAsia="zh-TW"/>
              </w:rPr>
              <w:t>DC_3A_n1A</w:t>
            </w:r>
          </w:p>
          <w:p w14:paraId="2F893BBC" w14:textId="77777777" w:rsidR="008D1E4A" w:rsidRPr="00EF5447" w:rsidRDefault="008D1E4A" w:rsidP="00C620E0">
            <w:pPr>
              <w:pStyle w:val="TAC"/>
              <w:rPr>
                <w:rFonts w:cs="Arial"/>
                <w:lang w:eastAsia="zh-TW"/>
              </w:rPr>
            </w:pPr>
            <w:r w:rsidRPr="00EF5447">
              <w:rPr>
                <w:rFonts w:cs="Arial"/>
                <w:lang w:eastAsia="zh-TW"/>
              </w:rPr>
              <w:t>DC_3A_n7A</w:t>
            </w:r>
          </w:p>
          <w:p w14:paraId="3EC55EF5" w14:textId="77777777" w:rsidR="008D1E4A" w:rsidRPr="00EF5447" w:rsidRDefault="008D1E4A" w:rsidP="00C620E0">
            <w:pPr>
              <w:pStyle w:val="TAC"/>
              <w:rPr>
                <w:rFonts w:cs="Arial"/>
                <w:lang w:eastAsia="zh-TW"/>
              </w:rPr>
            </w:pPr>
            <w:r w:rsidRPr="00EF5447">
              <w:rPr>
                <w:rFonts w:cs="Arial"/>
                <w:lang w:eastAsia="zh-TW"/>
              </w:rPr>
              <w:t>DC_20A_n1A</w:t>
            </w:r>
          </w:p>
          <w:p w14:paraId="34D8B7AB" w14:textId="77777777" w:rsidR="008D1E4A" w:rsidRPr="00EF5447" w:rsidRDefault="008D1E4A" w:rsidP="00C620E0">
            <w:pPr>
              <w:pStyle w:val="TAC"/>
              <w:rPr>
                <w:lang w:eastAsia="ko-KR"/>
              </w:rPr>
            </w:pPr>
            <w:r w:rsidRPr="00EF5447">
              <w:rPr>
                <w:rFonts w:cs="Arial"/>
                <w:lang w:eastAsia="zh-TW"/>
              </w:rPr>
              <w:t>DC_20A_n7A</w:t>
            </w:r>
          </w:p>
        </w:tc>
      </w:tr>
      <w:tr w:rsidR="008D1E4A" w:rsidRPr="00EF5447" w14:paraId="4839A560" w14:textId="77777777" w:rsidTr="00C620E0">
        <w:trPr>
          <w:trHeight w:val="187"/>
          <w:jc w:val="center"/>
        </w:trPr>
        <w:tc>
          <w:tcPr>
            <w:tcW w:w="3461" w:type="dxa"/>
            <w:shd w:val="clear" w:color="auto" w:fill="auto"/>
            <w:noWrap/>
          </w:tcPr>
          <w:p w14:paraId="33282144" w14:textId="77777777" w:rsidR="008D1E4A" w:rsidRPr="00EF5447" w:rsidRDefault="008D1E4A" w:rsidP="00C620E0">
            <w:pPr>
              <w:pStyle w:val="TAC"/>
              <w:rPr>
                <w:rFonts w:cs="Arial"/>
                <w:lang w:eastAsia="ko-KR"/>
              </w:rPr>
            </w:pPr>
            <w:r w:rsidRPr="00EF5447">
              <w:rPr>
                <w:rFonts w:cs="Arial"/>
                <w:lang w:eastAsia="zh-TW"/>
              </w:rPr>
              <w:t>DC_3C-20A_n1A-n7A</w:t>
            </w:r>
          </w:p>
        </w:tc>
        <w:tc>
          <w:tcPr>
            <w:tcW w:w="3514" w:type="dxa"/>
          </w:tcPr>
          <w:p w14:paraId="2591000D" w14:textId="77777777" w:rsidR="008D1E4A" w:rsidRPr="00EF5447" w:rsidRDefault="008D1E4A" w:rsidP="00C620E0">
            <w:pPr>
              <w:pStyle w:val="TAC"/>
              <w:rPr>
                <w:rFonts w:cs="Arial"/>
                <w:lang w:eastAsia="zh-TW"/>
              </w:rPr>
            </w:pPr>
            <w:r w:rsidRPr="00EF5447">
              <w:rPr>
                <w:rFonts w:cs="Arial"/>
                <w:lang w:eastAsia="zh-TW"/>
              </w:rPr>
              <w:t>DC_3A_n1A</w:t>
            </w:r>
          </w:p>
          <w:p w14:paraId="46BBBE1A" w14:textId="77777777" w:rsidR="008D1E4A" w:rsidRPr="00EF5447" w:rsidRDefault="008D1E4A" w:rsidP="00C620E0">
            <w:pPr>
              <w:pStyle w:val="TAC"/>
              <w:rPr>
                <w:rFonts w:cs="Arial"/>
                <w:lang w:eastAsia="zh-TW"/>
              </w:rPr>
            </w:pPr>
            <w:r w:rsidRPr="00EF5447">
              <w:rPr>
                <w:rFonts w:cs="Arial"/>
                <w:lang w:eastAsia="zh-TW"/>
              </w:rPr>
              <w:t>DC_3C_n1A</w:t>
            </w:r>
          </w:p>
          <w:p w14:paraId="2B78BAF2" w14:textId="77777777" w:rsidR="008D1E4A" w:rsidRPr="00EF5447" w:rsidRDefault="008D1E4A" w:rsidP="00C620E0">
            <w:pPr>
              <w:pStyle w:val="TAC"/>
              <w:rPr>
                <w:rFonts w:cs="Arial"/>
                <w:lang w:eastAsia="zh-TW"/>
              </w:rPr>
            </w:pPr>
            <w:r w:rsidRPr="00EF5447">
              <w:rPr>
                <w:rFonts w:cs="Arial"/>
                <w:lang w:eastAsia="zh-TW"/>
              </w:rPr>
              <w:t>DC_3A_n7A</w:t>
            </w:r>
          </w:p>
          <w:p w14:paraId="51A8A50A" w14:textId="77777777" w:rsidR="008D1E4A" w:rsidRPr="00EF5447" w:rsidRDefault="008D1E4A" w:rsidP="00C620E0">
            <w:pPr>
              <w:pStyle w:val="TAC"/>
              <w:rPr>
                <w:rFonts w:cs="Arial"/>
                <w:lang w:eastAsia="zh-TW"/>
              </w:rPr>
            </w:pPr>
            <w:r w:rsidRPr="00EF5447">
              <w:rPr>
                <w:rFonts w:cs="Arial"/>
                <w:lang w:eastAsia="zh-TW"/>
              </w:rPr>
              <w:t>DC_3C_n7A</w:t>
            </w:r>
          </w:p>
          <w:p w14:paraId="4DD04347" w14:textId="77777777" w:rsidR="008D1E4A" w:rsidRPr="00EF5447" w:rsidRDefault="008D1E4A" w:rsidP="00C620E0">
            <w:pPr>
              <w:pStyle w:val="TAC"/>
              <w:rPr>
                <w:rFonts w:cs="Arial"/>
                <w:lang w:eastAsia="zh-TW"/>
              </w:rPr>
            </w:pPr>
            <w:r w:rsidRPr="00EF5447">
              <w:rPr>
                <w:rFonts w:cs="Arial"/>
                <w:lang w:eastAsia="zh-TW"/>
              </w:rPr>
              <w:t>DC_20A_n1A</w:t>
            </w:r>
          </w:p>
          <w:p w14:paraId="49B1E20B" w14:textId="77777777" w:rsidR="008D1E4A" w:rsidRPr="00EF5447" w:rsidRDefault="008D1E4A" w:rsidP="00C620E0">
            <w:pPr>
              <w:pStyle w:val="TAC"/>
              <w:rPr>
                <w:lang w:eastAsia="ko-KR"/>
              </w:rPr>
            </w:pPr>
            <w:r w:rsidRPr="00EF5447">
              <w:rPr>
                <w:rFonts w:cs="Arial"/>
                <w:lang w:eastAsia="zh-TW"/>
              </w:rPr>
              <w:t>DC_20A_n7A</w:t>
            </w:r>
          </w:p>
        </w:tc>
      </w:tr>
      <w:tr w:rsidR="008D1E4A" w:rsidRPr="00EF5447" w14:paraId="051A85EF" w14:textId="77777777" w:rsidTr="00C620E0">
        <w:trPr>
          <w:trHeight w:val="187"/>
          <w:jc w:val="center"/>
        </w:trPr>
        <w:tc>
          <w:tcPr>
            <w:tcW w:w="3461" w:type="dxa"/>
            <w:shd w:val="clear" w:color="auto" w:fill="auto"/>
            <w:noWrap/>
          </w:tcPr>
          <w:p w14:paraId="668A247F" w14:textId="77777777" w:rsidR="008D1E4A" w:rsidRPr="00EF5447" w:rsidRDefault="008D1E4A" w:rsidP="00C620E0">
            <w:pPr>
              <w:pStyle w:val="TAC"/>
              <w:rPr>
                <w:rFonts w:eastAsia="Malgun Gothic"/>
                <w:lang w:eastAsia="ko-KR"/>
              </w:rPr>
            </w:pPr>
            <w:r w:rsidRPr="00EF5447">
              <w:rPr>
                <w:rFonts w:cs="Arial"/>
                <w:szCs w:val="16"/>
                <w:lang w:eastAsia="zh-CN"/>
              </w:rPr>
              <w:t>DC_3A-20A_n1A-n28A</w:t>
            </w:r>
          </w:p>
        </w:tc>
        <w:tc>
          <w:tcPr>
            <w:tcW w:w="3514" w:type="dxa"/>
          </w:tcPr>
          <w:p w14:paraId="5CA7070F" w14:textId="77777777" w:rsidR="008D1E4A" w:rsidRPr="00EF5447" w:rsidRDefault="008D1E4A" w:rsidP="00C620E0">
            <w:pPr>
              <w:pStyle w:val="TAC"/>
              <w:rPr>
                <w:rFonts w:cs="Arial"/>
              </w:rPr>
            </w:pPr>
            <w:r w:rsidRPr="00EF5447">
              <w:rPr>
                <w:rFonts w:cs="Arial"/>
              </w:rPr>
              <w:t>DC_3A_n1A</w:t>
            </w:r>
          </w:p>
          <w:p w14:paraId="0EC6AC02" w14:textId="77777777" w:rsidR="008D1E4A" w:rsidRPr="00EF5447" w:rsidRDefault="008D1E4A" w:rsidP="00C620E0">
            <w:pPr>
              <w:pStyle w:val="TAC"/>
              <w:rPr>
                <w:rFonts w:cs="Arial"/>
              </w:rPr>
            </w:pPr>
            <w:r w:rsidRPr="00EF5447">
              <w:rPr>
                <w:rFonts w:cs="Arial"/>
              </w:rPr>
              <w:t>DC_3A_n28A</w:t>
            </w:r>
          </w:p>
          <w:p w14:paraId="76C18F3B" w14:textId="77777777" w:rsidR="008D1E4A" w:rsidRPr="00EF5447" w:rsidRDefault="008D1E4A" w:rsidP="00C620E0">
            <w:pPr>
              <w:pStyle w:val="TAC"/>
              <w:rPr>
                <w:rFonts w:cs="Arial"/>
              </w:rPr>
            </w:pPr>
            <w:r w:rsidRPr="00EF5447">
              <w:rPr>
                <w:rFonts w:cs="Arial"/>
              </w:rPr>
              <w:t>DC_20A_n1A</w:t>
            </w:r>
          </w:p>
          <w:p w14:paraId="7AA0C7B6" w14:textId="77777777" w:rsidR="008D1E4A" w:rsidRPr="00EF5447" w:rsidRDefault="008D1E4A" w:rsidP="00C620E0">
            <w:pPr>
              <w:pStyle w:val="TAC"/>
              <w:rPr>
                <w:rFonts w:eastAsia="Malgun Gothic"/>
                <w:lang w:eastAsia="ko-KR"/>
              </w:rPr>
            </w:pPr>
            <w:r w:rsidRPr="00EF5447">
              <w:rPr>
                <w:rFonts w:cs="Arial"/>
              </w:rPr>
              <w:t>DC_20A_n28A</w:t>
            </w:r>
          </w:p>
        </w:tc>
      </w:tr>
      <w:tr w:rsidR="008D1E4A" w:rsidRPr="00EF5447" w14:paraId="4E6283AC" w14:textId="77777777" w:rsidTr="00C620E0">
        <w:trPr>
          <w:trHeight w:val="187"/>
          <w:jc w:val="center"/>
        </w:trPr>
        <w:tc>
          <w:tcPr>
            <w:tcW w:w="3461" w:type="dxa"/>
            <w:shd w:val="clear" w:color="auto" w:fill="auto"/>
            <w:noWrap/>
          </w:tcPr>
          <w:p w14:paraId="6590DC31" w14:textId="77777777" w:rsidR="008D1E4A" w:rsidRPr="00EF5447" w:rsidRDefault="008D1E4A" w:rsidP="00C620E0">
            <w:pPr>
              <w:pStyle w:val="TAC"/>
              <w:rPr>
                <w:rFonts w:eastAsia="Malgun Gothic"/>
                <w:lang w:eastAsia="ko-KR"/>
              </w:rPr>
            </w:pPr>
            <w:r w:rsidRPr="00EF5447">
              <w:rPr>
                <w:rFonts w:cs="Arial"/>
                <w:szCs w:val="16"/>
                <w:lang w:eastAsia="zh-CN"/>
              </w:rPr>
              <w:t>DC_3C-20A_n1A-n28A</w:t>
            </w:r>
          </w:p>
        </w:tc>
        <w:tc>
          <w:tcPr>
            <w:tcW w:w="3514" w:type="dxa"/>
          </w:tcPr>
          <w:p w14:paraId="015C30C0" w14:textId="77777777" w:rsidR="008D1E4A" w:rsidRPr="00EF5447" w:rsidRDefault="008D1E4A" w:rsidP="00C620E0">
            <w:pPr>
              <w:pStyle w:val="TAC"/>
              <w:rPr>
                <w:rFonts w:cs="Arial"/>
              </w:rPr>
            </w:pPr>
            <w:r w:rsidRPr="00EF5447">
              <w:rPr>
                <w:rFonts w:cs="Arial"/>
              </w:rPr>
              <w:t>DC_3A_n1A</w:t>
            </w:r>
          </w:p>
          <w:p w14:paraId="48C6ED46" w14:textId="77777777" w:rsidR="008D1E4A" w:rsidRPr="00EF5447" w:rsidRDefault="008D1E4A" w:rsidP="00C620E0">
            <w:pPr>
              <w:pStyle w:val="TAC"/>
              <w:rPr>
                <w:rFonts w:cs="Arial"/>
              </w:rPr>
            </w:pPr>
            <w:r w:rsidRPr="00EF5447">
              <w:rPr>
                <w:rFonts w:cs="Arial"/>
              </w:rPr>
              <w:t>DC_3A_n28A</w:t>
            </w:r>
          </w:p>
          <w:p w14:paraId="128960C3" w14:textId="77777777" w:rsidR="008D1E4A" w:rsidRPr="00EF5447" w:rsidRDefault="008D1E4A" w:rsidP="00C620E0">
            <w:pPr>
              <w:pStyle w:val="TAC"/>
              <w:rPr>
                <w:rFonts w:cs="Arial"/>
              </w:rPr>
            </w:pPr>
            <w:r w:rsidRPr="00EF5447">
              <w:rPr>
                <w:rFonts w:cs="Arial"/>
              </w:rPr>
              <w:t>DC_20A_n1A</w:t>
            </w:r>
          </w:p>
          <w:p w14:paraId="3B51DEF9" w14:textId="77777777" w:rsidR="008D1E4A" w:rsidRPr="00EF5447" w:rsidRDefault="008D1E4A" w:rsidP="00C620E0">
            <w:pPr>
              <w:pStyle w:val="TAC"/>
              <w:rPr>
                <w:rFonts w:cs="Arial"/>
              </w:rPr>
            </w:pPr>
            <w:r w:rsidRPr="00EF5447">
              <w:rPr>
                <w:rFonts w:cs="Arial"/>
              </w:rPr>
              <w:t>DC_3C_n1A</w:t>
            </w:r>
          </w:p>
          <w:p w14:paraId="4EE3D0E5" w14:textId="77777777" w:rsidR="008D1E4A" w:rsidRPr="00EF5447" w:rsidRDefault="008D1E4A" w:rsidP="00C620E0">
            <w:pPr>
              <w:pStyle w:val="TAC"/>
              <w:rPr>
                <w:rFonts w:cs="Arial"/>
              </w:rPr>
            </w:pPr>
            <w:r w:rsidRPr="00EF5447">
              <w:rPr>
                <w:rFonts w:cs="Arial"/>
              </w:rPr>
              <w:t>DC_3C_n28A</w:t>
            </w:r>
          </w:p>
          <w:p w14:paraId="14D1C440" w14:textId="77777777" w:rsidR="008D1E4A" w:rsidRPr="00EF5447" w:rsidRDefault="008D1E4A" w:rsidP="00C620E0">
            <w:pPr>
              <w:pStyle w:val="TAC"/>
              <w:rPr>
                <w:rFonts w:eastAsia="Malgun Gothic"/>
                <w:lang w:eastAsia="ko-KR"/>
              </w:rPr>
            </w:pPr>
            <w:r w:rsidRPr="00EF5447">
              <w:rPr>
                <w:rFonts w:cs="Arial"/>
              </w:rPr>
              <w:t>DC_20A_n28A</w:t>
            </w:r>
          </w:p>
        </w:tc>
      </w:tr>
      <w:tr w:rsidR="008D1E4A" w:rsidRPr="00EF5447" w14:paraId="2E2A8D97" w14:textId="77777777" w:rsidTr="00C620E0">
        <w:trPr>
          <w:trHeight w:val="187"/>
          <w:jc w:val="center"/>
        </w:trPr>
        <w:tc>
          <w:tcPr>
            <w:tcW w:w="3461" w:type="dxa"/>
            <w:shd w:val="clear" w:color="auto" w:fill="auto"/>
            <w:noWrap/>
          </w:tcPr>
          <w:p w14:paraId="34622EB5" w14:textId="77777777" w:rsidR="008D1E4A" w:rsidRPr="00EF5447" w:rsidRDefault="008D1E4A" w:rsidP="00C620E0">
            <w:pPr>
              <w:pStyle w:val="TAC"/>
            </w:pPr>
            <w:r w:rsidRPr="00EF5447">
              <w:lastRenderedPageBreak/>
              <w:t>DC_3A-20A_n1A-n78A</w:t>
            </w:r>
          </w:p>
          <w:p w14:paraId="35A6ABB3" w14:textId="77777777" w:rsidR="008D1E4A" w:rsidRPr="00EF5447" w:rsidRDefault="008D1E4A" w:rsidP="00C620E0">
            <w:pPr>
              <w:pStyle w:val="TAC"/>
              <w:rPr>
                <w:szCs w:val="16"/>
                <w:lang w:eastAsia="zh-CN"/>
              </w:rPr>
            </w:pPr>
            <w:r w:rsidRPr="00EF5447">
              <w:rPr>
                <w:rFonts w:eastAsia="DengXian"/>
                <w:lang w:eastAsia="zh-CN"/>
              </w:rPr>
              <w:t>DC_3C-20A_n1A-n78A</w:t>
            </w:r>
          </w:p>
        </w:tc>
        <w:tc>
          <w:tcPr>
            <w:tcW w:w="3514" w:type="dxa"/>
          </w:tcPr>
          <w:p w14:paraId="5615B29D" w14:textId="77777777" w:rsidR="008D1E4A" w:rsidRPr="00EF5447" w:rsidRDefault="008D1E4A" w:rsidP="00C620E0">
            <w:pPr>
              <w:pStyle w:val="TAC"/>
              <w:rPr>
                <w:lang w:eastAsia="zh-CN"/>
              </w:rPr>
            </w:pPr>
            <w:r w:rsidRPr="00EF5447">
              <w:rPr>
                <w:lang w:eastAsia="zh-CN"/>
              </w:rPr>
              <w:t>DC_3A_n1A</w:t>
            </w:r>
          </w:p>
          <w:p w14:paraId="197220E8" w14:textId="77777777" w:rsidR="008D1E4A" w:rsidRPr="00EF5447" w:rsidRDefault="008D1E4A" w:rsidP="00C620E0">
            <w:pPr>
              <w:pStyle w:val="TAC"/>
              <w:rPr>
                <w:rFonts w:eastAsia="DengXian"/>
                <w:lang w:eastAsia="zh-CN"/>
              </w:rPr>
            </w:pPr>
            <w:r w:rsidRPr="00EF5447">
              <w:rPr>
                <w:lang w:eastAsia="zh-CN"/>
              </w:rPr>
              <w:t>DC_3A_n78A</w:t>
            </w:r>
          </w:p>
          <w:p w14:paraId="4A651F0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464129B" w14:textId="77777777" w:rsidR="008D1E4A" w:rsidRPr="00EF5447" w:rsidRDefault="008D1E4A" w:rsidP="00C620E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7F4F77D1" w14:textId="77777777" w:rsidTr="00C620E0">
        <w:trPr>
          <w:trHeight w:val="187"/>
          <w:jc w:val="center"/>
        </w:trPr>
        <w:tc>
          <w:tcPr>
            <w:tcW w:w="3461" w:type="dxa"/>
            <w:shd w:val="clear" w:color="auto" w:fill="auto"/>
            <w:noWrap/>
          </w:tcPr>
          <w:p w14:paraId="3186A60F" w14:textId="77777777" w:rsidR="008D1E4A" w:rsidRPr="00EF5447" w:rsidRDefault="008D1E4A" w:rsidP="00C620E0">
            <w:pPr>
              <w:pStyle w:val="TAC"/>
              <w:rPr>
                <w:rFonts w:cs="Arial"/>
                <w:szCs w:val="16"/>
                <w:lang w:eastAsia="zh-CN"/>
              </w:rPr>
            </w:pPr>
            <w:r w:rsidRPr="00EF5447">
              <w:rPr>
                <w:rFonts w:cs="Arial"/>
                <w:lang w:eastAsia="zh-TW"/>
              </w:rPr>
              <w:t>DC_3A-20A_n7A-n28A</w:t>
            </w:r>
          </w:p>
        </w:tc>
        <w:tc>
          <w:tcPr>
            <w:tcW w:w="3514" w:type="dxa"/>
          </w:tcPr>
          <w:p w14:paraId="159D5CE0" w14:textId="77777777" w:rsidR="008D1E4A" w:rsidRPr="00EF5447" w:rsidRDefault="008D1E4A" w:rsidP="00C620E0">
            <w:pPr>
              <w:pStyle w:val="TAC"/>
              <w:rPr>
                <w:rFonts w:cs="Arial"/>
                <w:lang w:eastAsia="zh-CN"/>
              </w:rPr>
            </w:pPr>
            <w:bookmarkStart w:id="90" w:name="OLE_LINK26"/>
            <w:bookmarkStart w:id="91" w:name="OLE_LINK27"/>
            <w:r w:rsidRPr="00EF5447">
              <w:rPr>
                <w:rFonts w:cs="Arial"/>
                <w:lang w:eastAsia="zh-CN"/>
              </w:rPr>
              <w:t>DC_3A_n7A</w:t>
            </w:r>
          </w:p>
          <w:p w14:paraId="5100C588" w14:textId="77777777" w:rsidR="008D1E4A" w:rsidRPr="00EF5447" w:rsidRDefault="008D1E4A" w:rsidP="00C620E0">
            <w:pPr>
              <w:pStyle w:val="TAC"/>
              <w:rPr>
                <w:rFonts w:cs="Arial"/>
                <w:lang w:eastAsia="zh-CN"/>
              </w:rPr>
            </w:pPr>
            <w:r w:rsidRPr="00EF5447">
              <w:rPr>
                <w:rFonts w:cs="Arial"/>
                <w:lang w:eastAsia="zh-CN"/>
              </w:rPr>
              <w:t>DC_3A_n28A</w:t>
            </w:r>
          </w:p>
          <w:p w14:paraId="25A6C92D" w14:textId="77777777" w:rsidR="008D1E4A" w:rsidRPr="00EF5447" w:rsidRDefault="008D1E4A" w:rsidP="00C620E0">
            <w:pPr>
              <w:pStyle w:val="TAC"/>
              <w:rPr>
                <w:rFonts w:cs="Arial"/>
                <w:lang w:eastAsia="zh-CN"/>
              </w:rPr>
            </w:pPr>
            <w:r w:rsidRPr="00EF5447">
              <w:rPr>
                <w:rFonts w:cs="Arial"/>
                <w:lang w:eastAsia="zh-CN"/>
              </w:rPr>
              <w:t>DC_20A_n7A</w:t>
            </w:r>
          </w:p>
          <w:p w14:paraId="0A8083DD" w14:textId="77777777" w:rsidR="008D1E4A" w:rsidRPr="00EF5447" w:rsidRDefault="008D1E4A" w:rsidP="00C620E0">
            <w:pPr>
              <w:pStyle w:val="TAC"/>
              <w:rPr>
                <w:rFonts w:cs="Arial"/>
              </w:rPr>
            </w:pPr>
            <w:r w:rsidRPr="00EF5447">
              <w:rPr>
                <w:rFonts w:cs="Arial"/>
                <w:lang w:eastAsia="zh-CN"/>
              </w:rPr>
              <w:t>DC_20A_n28A</w:t>
            </w:r>
            <w:bookmarkEnd w:id="90"/>
            <w:bookmarkEnd w:id="91"/>
          </w:p>
        </w:tc>
      </w:tr>
      <w:tr w:rsidR="008D1E4A" w:rsidRPr="00EF5447" w14:paraId="34BE5B99" w14:textId="77777777" w:rsidTr="00C620E0">
        <w:trPr>
          <w:trHeight w:val="187"/>
          <w:jc w:val="center"/>
        </w:trPr>
        <w:tc>
          <w:tcPr>
            <w:tcW w:w="3461" w:type="dxa"/>
            <w:shd w:val="clear" w:color="auto" w:fill="auto"/>
            <w:noWrap/>
          </w:tcPr>
          <w:p w14:paraId="26B49885" w14:textId="77777777" w:rsidR="008D1E4A" w:rsidRPr="00EF5447" w:rsidRDefault="008D1E4A" w:rsidP="00C620E0">
            <w:pPr>
              <w:pStyle w:val="TAC"/>
              <w:rPr>
                <w:rFonts w:cs="Arial"/>
                <w:szCs w:val="16"/>
                <w:lang w:eastAsia="zh-CN"/>
              </w:rPr>
            </w:pPr>
            <w:r w:rsidRPr="00EF5447">
              <w:rPr>
                <w:rFonts w:cs="Arial"/>
                <w:lang w:eastAsia="zh-TW"/>
              </w:rPr>
              <w:t>DC_3C-20A_n7A-n28A</w:t>
            </w:r>
          </w:p>
        </w:tc>
        <w:tc>
          <w:tcPr>
            <w:tcW w:w="3514" w:type="dxa"/>
          </w:tcPr>
          <w:p w14:paraId="794BE913" w14:textId="77777777" w:rsidR="008D1E4A" w:rsidRPr="00EF5447" w:rsidRDefault="008D1E4A" w:rsidP="00C620E0">
            <w:pPr>
              <w:pStyle w:val="TAC"/>
              <w:rPr>
                <w:rFonts w:cs="Arial"/>
                <w:lang w:eastAsia="zh-CN"/>
              </w:rPr>
            </w:pPr>
            <w:r w:rsidRPr="00EF5447">
              <w:rPr>
                <w:rFonts w:cs="Arial"/>
                <w:lang w:eastAsia="zh-CN"/>
              </w:rPr>
              <w:t>DC_3A_n7A</w:t>
            </w:r>
          </w:p>
          <w:p w14:paraId="70397808" w14:textId="77777777" w:rsidR="008D1E4A" w:rsidRPr="00EF5447" w:rsidRDefault="008D1E4A" w:rsidP="00C620E0">
            <w:pPr>
              <w:pStyle w:val="TAC"/>
              <w:rPr>
                <w:rFonts w:cs="Arial"/>
                <w:lang w:eastAsia="zh-CN"/>
              </w:rPr>
            </w:pPr>
            <w:r w:rsidRPr="00EF5447">
              <w:rPr>
                <w:rFonts w:cs="Arial"/>
                <w:lang w:eastAsia="zh-CN"/>
              </w:rPr>
              <w:t>DC_3A_n28A</w:t>
            </w:r>
          </w:p>
          <w:p w14:paraId="67BECE1B" w14:textId="77777777" w:rsidR="008D1E4A" w:rsidRPr="00EF5447" w:rsidRDefault="008D1E4A" w:rsidP="00C620E0">
            <w:pPr>
              <w:pStyle w:val="TAC"/>
              <w:rPr>
                <w:rFonts w:cs="Arial"/>
                <w:lang w:eastAsia="zh-CN"/>
              </w:rPr>
            </w:pPr>
            <w:r w:rsidRPr="00EF5447">
              <w:rPr>
                <w:rFonts w:cs="Arial"/>
                <w:lang w:eastAsia="zh-CN"/>
              </w:rPr>
              <w:t>DC_3C_n7A</w:t>
            </w:r>
          </w:p>
          <w:p w14:paraId="1DF5BDBF" w14:textId="77777777" w:rsidR="008D1E4A" w:rsidRPr="00EF5447" w:rsidRDefault="008D1E4A" w:rsidP="00C620E0">
            <w:pPr>
              <w:pStyle w:val="TAC"/>
              <w:rPr>
                <w:rFonts w:cs="Arial"/>
                <w:lang w:eastAsia="zh-CN"/>
              </w:rPr>
            </w:pPr>
            <w:r w:rsidRPr="00EF5447">
              <w:rPr>
                <w:rFonts w:cs="Arial"/>
                <w:lang w:eastAsia="zh-CN"/>
              </w:rPr>
              <w:t>DC_3C_n28A</w:t>
            </w:r>
          </w:p>
          <w:p w14:paraId="777D1D5A" w14:textId="77777777" w:rsidR="008D1E4A" w:rsidRPr="00EF5447" w:rsidRDefault="008D1E4A" w:rsidP="00C620E0">
            <w:pPr>
              <w:pStyle w:val="TAC"/>
              <w:rPr>
                <w:rFonts w:cs="Arial"/>
                <w:lang w:eastAsia="zh-CN"/>
              </w:rPr>
            </w:pPr>
            <w:r w:rsidRPr="00EF5447">
              <w:rPr>
                <w:rFonts w:cs="Arial"/>
                <w:lang w:eastAsia="zh-CN"/>
              </w:rPr>
              <w:t>DC_20A_n7A</w:t>
            </w:r>
          </w:p>
          <w:p w14:paraId="15DC0527" w14:textId="77777777" w:rsidR="008D1E4A" w:rsidRPr="00EF5447" w:rsidRDefault="008D1E4A" w:rsidP="00C620E0">
            <w:pPr>
              <w:pStyle w:val="TAC"/>
              <w:rPr>
                <w:rFonts w:cs="Arial"/>
              </w:rPr>
            </w:pPr>
            <w:r w:rsidRPr="00EF5447">
              <w:rPr>
                <w:rFonts w:cs="Arial"/>
                <w:lang w:eastAsia="zh-CN"/>
              </w:rPr>
              <w:t>DC_20A_n28A</w:t>
            </w:r>
          </w:p>
        </w:tc>
      </w:tr>
      <w:tr w:rsidR="008D1E4A" w:rsidRPr="00EF5447" w14:paraId="12D4657C" w14:textId="77777777" w:rsidTr="00C620E0">
        <w:trPr>
          <w:trHeight w:val="187"/>
          <w:jc w:val="center"/>
        </w:trPr>
        <w:tc>
          <w:tcPr>
            <w:tcW w:w="3461" w:type="dxa"/>
            <w:shd w:val="clear" w:color="auto" w:fill="auto"/>
            <w:noWrap/>
          </w:tcPr>
          <w:p w14:paraId="05CCB96D" w14:textId="77777777" w:rsidR="008D1E4A" w:rsidRPr="00EF5447" w:rsidRDefault="008D1E4A" w:rsidP="00C620E0">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9F250F5" w14:textId="77777777" w:rsidR="008D1E4A" w:rsidRPr="00EF5447" w:rsidRDefault="008D1E4A" w:rsidP="00C620E0">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00188FFD"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49588D3D"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652F3D11"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6046AFD5" w14:textId="77777777" w:rsidR="008D1E4A" w:rsidRPr="00EF5447" w:rsidRDefault="008D1E4A" w:rsidP="00C620E0">
            <w:pPr>
              <w:pStyle w:val="TAC"/>
              <w:rPr>
                <w:lang w:eastAsia="fi-FI"/>
              </w:rPr>
            </w:pPr>
            <w:r w:rsidRPr="00EF5447">
              <w:rPr>
                <w:rFonts w:eastAsia="Malgun Gothic"/>
                <w:lang w:eastAsia="ko-KR"/>
              </w:rPr>
              <w:t>DC_20A_n78A</w:t>
            </w:r>
          </w:p>
        </w:tc>
      </w:tr>
      <w:tr w:rsidR="008D1E4A" w:rsidRPr="00EF5447" w14:paraId="67698478" w14:textId="77777777" w:rsidTr="00C620E0">
        <w:trPr>
          <w:trHeight w:val="187"/>
          <w:jc w:val="center"/>
        </w:trPr>
        <w:tc>
          <w:tcPr>
            <w:tcW w:w="3461" w:type="dxa"/>
            <w:shd w:val="clear" w:color="auto" w:fill="auto"/>
            <w:noWrap/>
          </w:tcPr>
          <w:p w14:paraId="7945F71F" w14:textId="77777777" w:rsidR="008D1E4A" w:rsidRPr="00EF5447" w:rsidRDefault="008D1E4A" w:rsidP="00C620E0">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0C265F7E" w14:textId="77777777" w:rsidR="008D1E4A" w:rsidRPr="001338E2" w:rsidRDefault="008D1E4A" w:rsidP="00C620E0">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72A28BC" w14:textId="77777777" w:rsidR="008D1E4A" w:rsidRPr="00EF5447" w:rsidRDefault="008D1E4A" w:rsidP="00C620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D1E4A" w:rsidRPr="00EF5447" w14:paraId="73ACF020" w14:textId="77777777" w:rsidTr="00C620E0">
        <w:trPr>
          <w:trHeight w:val="187"/>
          <w:jc w:val="center"/>
        </w:trPr>
        <w:tc>
          <w:tcPr>
            <w:tcW w:w="3461" w:type="dxa"/>
            <w:shd w:val="clear" w:color="auto" w:fill="auto"/>
            <w:noWrap/>
          </w:tcPr>
          <w:p w14:paraId="560BD712" w14:textId="77777777" w:rsidR="008D1E4A" w:rsidRPr="00EF5447" w:rsidRDefault="008D1E4A" w:rsidP="00C620E0">
            <w:pPr>
              <w:pStyle w:val="TAC"/>
              <w:rPr>
                <w:rFonts w:eastAsia="Malgun Gothic"/>
                <w:lang w:eastAsia="ko-KR"/>
              </w:rPr>
            </w:pPr>
            <w:r w:rsidRPr="00EF5447">
              <w:rPr>
                <w:rFonts w:cs="Arial"/>
                <w:szCs w:val="22"/>
                <w:lang w:eastAsia="zh-CN"/>
              </w:rPr>
              <w:t>DC_3A-20A-38A_n78A</w:t>
            </w:r>
          </w:p>
        </w:tc>
        <w:tc>
          <w:tcPr>
            <w:tcW w:w="3514" w:type="dxa"/>
          </w:tcPr>
          <w:p w14:paraId="1F46A176" w14:textId="77777777" w:rsidR="008D1E4A" w:rsidRPr="00EF5447" w:rsidRDefault="008D1E4A" w:rsidP="00C620E0">
            <w:pPr>
              <w:pStyle w:val="TAC"/>
              <w:rPr>
                <w:rFonts w:eastAsia="Malgun Gothic"/>
                <w:lang w:eastAsia="ko-KR"/>
              </w:rPr>
            </w:pPr>
            <w:r w:rsidRPr="00EF5447">
              <w:rPr>
                <w:rFonts w:cs="Arial"/>
                <w:szCs w:val="22"/>
                <w:lang w:eastAsia="zh-CN"/>
              </w:rPr>
              <w:t>DC_3A_n78A</w:t>
            </w:r>
          </w:p>
        </w:tc>
      </w:tr>
      <w:tr w:rsidR="008D1E4A" w:rsidRPr="00EF5447" w14:paraId="554E292D" w14:textId="77777777" w:rsidTr="00C620E0">
        <w:trPr>
          <w:trHeight w:val="187"/>
          <w:jc w:val="center"/>
        </w:trPr>
        <w:tc>
          <w:tcPr>
            <w:tcW w:w="3461" w:type="dxa"/>
            <w:shd w:val="clear" w:color="auto" w:fill="auto"/>
            <w:noWrap/>
          </w:tcPr>
          <w:p w14:paraId="4C84E7AC" w14:textId="77777777" w:rsidR="008D1E4A" w:rsidRPr="00EF5447" w:rsidRDefault="008D1E4A" w:rsidP="00C620E0">
            <w:pPr>
              <w:pStyle w:val="TAC"/>
              <w:rPr>
                <w:rFonts w:cs="Arial"/>
                <w:szCs w:val="22"/>
                <w:lang w:eastAsia="zh-CN"/>
              </w:rPr>
            </w:pPr>
            <w:r w:rsidRPr="00EF5447">
              <w:rPr>
                <w:rFonts w:eastAsia="Malgun Gothic"/>
                <w:lang w:eastAsia="ko-KR"/>
              </w:rPr>
              <w:t>DC_3A-20A_n38A-n78A</w:t>
            </w:r>
          </w:p>
        </w:tc>
        <w:tc>
          <w:tcPr>
            <w:tcW w:w="3514" w:type="dxa"/>
          </w:tcPr>
          <w:p w14:paraId="21B888A1" w14:textId="77777777" w:rsidR="008D1E4A" w:rsidRPr="00EF5447" w:rsidRDefault="008D1E4A" w:rsidP="00C620E0">
            <w:pPr>
              <w:pStyle w:val="TAC"/>
              <w:rPr>
                <w:rFonts w:cs="Arial"/>
                <w:szCs w:val="22"/>
                <w:lang w:eastAsia="zh-CN"/>
              </w:rPr>
            </w:pPr>
            <w:r w:rsidRPr="00EF5447">
              <w:rPr>
                <w:rFonts w:cs="Arial"/>
                <w:szCs w:val="22"/>
                <w:lang w:eastAsia="zh-CN"/>
              </w:rPr>
              <w:t>DC_3A_n78A</w:t>
            </w:r>
          </w:p>
          <w:p w14:paraId="3F5E457B" w14:textId="77777777" w:rsidR="008D1E4A" w:rsidRPr="00EF5447" w:rsidRDefault="008D1E4A" w:rsidP="00C620E0">
            <w:pPr>
              <w:pStyle w:val="TAC"/>
              <w:rPr>
                <w:rFonts w:cs="Arial"/>
                <w:szCs w:val="22"/>
              </w:rPr>
            </w:pPr>
            <w:r w:rsidRPr="00EF5447">
              <w:rPr>
                <w:rFonts w:cs="Arial"/>
                <w:szCs w:val="22"/>
              </w:rPr>
              <w:t>DC_20A_n78A</w:t>
            </w:r>
          </w:p>
          <w:p w14:paraId="1E9C53FB" w14:textId="77777777" w:rsidR="008D1E4A" w:rsidRPr="00EF5447" w:rsidRDefault="008D1E4A" w:rsidP="00C620E0">
            <w:pPr>
              <w:pStyle w:val="TAC"/>
              <w:rPr>
                <w:rFonts w:cs="Arial"/>
                <w:szCs w:val="22"/>
              </w:rPr>
            </w:pPr>
            <w:r w:rsidRPr="00EF5447">
              <w:rPr>
                <w:rFonts w:cs="Arial"/>
                <w:szCs w:val="22"/>
              </w:rPr>
              <w:t>DC_3A_n38A</w:t>
            </w:r>
          </w:p>
          <w:p w14:paraId="6E4E84EB" w14:textId="77777777" w:rsidR="008D1E4A" w:rsidRPr="00EF5447" w:rsidRDefault="008D1E4A" w:rsidP="00C620E0">
            <w:pPr>
              <w:pStyle w:val="TAC"/>
              <w:rPr>
                <w:rFonts w:cs="Arial"/>
                <w:szCs w:val="22"/>
                <w:lang w:eastAsia="zh-CN"/>
              </w:rPr>
            </w:pPr>
            <w:r w:rsidRPr="00EF5447">
              <w:rPr>
                <w:rFonts w:cs="Arial"/>
                <w:szCs w:val="22"/>
              </w:rPr>
              <w:t>DC_20A_n38A</w:t>
            </w:r>
          </w:p>
        </w:tc>
      </w:tr>
      <w:tr w:rsidR="008D1E4A" w:rsidRPr="00EF5447" w14:paraId="3109F7A4" w14:textId="77777777" w:rsidTr="00C620E0">
        <w:trPr>
          <w:trHeight w:val="187"/>
          <w:jc w:val="center"/>
        </w:trPr>
        <w:tc>
          <w:tcPr>
            <w:tcW w:w="3461" w:type="dxa"/>
            <w:shd w:val="clear" w:color="auto" w:fill="auto"/>
            <w:noWrap/>
          </w:tcPr>
          <w:p w14:paraId="328E7C4A" w14:textId="77777777" w:rsidR="008D1E4A" w:rsidRPr="00EF5447" w:rsidRDefault="008D1E4A" w:rsidP="00C620E0">
            <w:pPr>
              <w:pStyle w:val="TAC"/>
              <w:rPr>
                <w:rFonts w:cs="Arial"/>
                <w:szCs w:val="22"/>
                <w:lang w:eastAsia="zh-CN"/>
              </w:rPr>
            </w:pPr>
            <w:r w:rsidRPr="00EF5447">
              <w:rPr>
                <w:rFonts w:cs="Arial"/>
                <w:szCs w:val="22"/>
                <w:lang w:eastAsia="zh-CN"/>
              </w:rPr>
              <w:t>DC_3A-20A_n41A-n78A</w:t>
            </w:r>
          </w:p>
        </w:tc>
        <w:tc>
          <w:tcPr>
            <w:tcW w:w="3514" w:type="dxa"/>
          </w:tcPr>
          <w:p w14:paraId="1F42EDAA" w14:textId="77777777" w:rsidR="008D1E4A" w:rsidRPr="00EF5447" w:rsidRDefault="008D1E4A" w:rsidP="00C620E0">
            <w:pPr>
              <w:pStyle w:val="TAC"/>
              <w:rPr>
                <w:rFonts w:cs="Arial"/>
                <w:szCs w:val="22"/>
                <w:lang w:eastAsia="zh-CN"/>
              </w:rPr>
            </w:pPr>
            <w:r w:rsidRPr="00EF5447">
              <w:rPr>
                <w:rFonts w:cs="Arial"/>
                <w:szCs w:val="22"/>
                <w:lang w:eastAsia="zh-CN"/>
              </w:rPr>
              <w:t>DC_3A_n41A</w:t>
            </w:r>
          </w:p>
          <w:p w14:paraId="65A450DF" w14:textId="77777777" w:rsidR="008D1E4A" w:rsidRPr="00EF5447" w:rsidRDefault="008D1E4A" w:rsidP="00C620E0">
            <w:pPr>
              <w:pStyle w:val="TAC"/>
              <w:rPr>
                <w:rFonts w:cs="Arial"/>
                <w:szCs w:val="22"/>
              </w:rPr>
            </w:pPr>
            <w:r w:rsidRPr="00EF5447">
              <w:rPr>
                <w:rFonts w:cs="Arial"/>
                <w:szCs w:val="22"/>
              </w:rPr>
              <w:t>DC_3A_n78A</w:t>
            </w:r>
          </w:p>
          <w:p w14:paraId="6BBF6B1A" w14:textId="77777777" w:rsidR="008D1E4A" w:rsidRPr="00EF5447" w:rsidRDefault="008D1E4A" w:rsidP="00C620E0">
            <w:pPr>
              <w:pStyle w:val="TAC"/>
              <w:rPr>
                <w:rFonts w:cs="Arial"/>
                <w:szCs w:val="22"/>
              </w:rPr>
            </w:pPr>
            <w:r w:rsidRPr="00EF5447">
              <w:rPr>
                <w:rFonts w:cs="Arial"/>
                <w:szCs w:val="22"/>
              </w:rPr>
              <w:t>DC_20A_n41A</w:t>
            </w:r>
          </w:p>
          <w:p w14:paraId="297CBA76" w14:textId="77777777" w:rsidR="008D1E4A" w:rsidRPr="00EF5447" w:rsidRDefault="008D1E4A" w:rsidP="00C620E0">
            <w:pPr>
              <w:pStyle w:val="TAC"/>
              <w:rPr>
                <w:rFonts w:cs="Arial"/>
                <w:szCs w:val="22"/>
                <w:lang w:eastAsia="zh-CN"/>
              </w:rPr>
            </w:pPr>
            <w:r w:rsidRPr="00EF5447">
              <w:rPr>
                <w:rFonts w:cs="Arial"/>
                <w:szCs w:val="22"/>
              </w:rPr>
              <w:t>DC_20A_n78A</w:t>
            </w:r>
          </w:p>
        </w:tc>
      </w:tr>
      <w:tr w:rsidR="008D1E4A" w:rsidRPr="00EF5447" w14:paraId="1CDA1952" w14:textId="77777777" w:rsidTr="00C620E0">
        <w:trPr>
          <w:trHeight w:val="187"/>
          <w:jc w:val="center"/>
        </w:trPr>
        <w:tc>
          <w:tcPr>
            <w:tcW w:w="3461" w:type="dxa"/>
            <w:shd w:val="clear" w:color="auto" w:fill="auto"/>
            <w:noWrap/>
          </w:tcPr>
          <w:p w14:paraId="666E1FF3" w14:textId="77777777" w:rsidR="008D1E4A" w:rsidRPr="00EF5447" w:rsidRDefault="008D1E4A" w:rsidP="00C620E0">
            <w:pPr>
              <w:pStyle w:val="TAC"/>
              <w:rPr>
                <w:rFonts w:cs="Arial"/>
                <w:kern w:val="2"/>
                <w:szCs w:val="24"/>
                <w:lang w:eastAsia="ja-JP"/>
              </w:rPr>
            </w:pPr>
            <w:r w:rsidRPr="00EF5447">
              <w:rPr>
                <w:rFonts w:cs="Arial"/>
                <w:kern w:val="2"/>
                <w:szCs w:val="24"/>
                <w:lang w:eastAsia="ja-JP"/>
              </w:rPr>
              <w:t>DC_3A-20A_SUL_n78A-n80A</w:t>
            </w:r>
          </w:p>
          <w:p w14:paraId="29CC9129" w14:textId="77777777" w:rsidR="008D1E4A" w:rsidRPr="00EF5447" w:rsidRDefault="008D1E4A" w:rsidP="00C620E0">
            <w:pPr>
              <w:pStyle w:val="TAC"/>
              <w:rPr>
                <w:rFonts w:eastAsia="Malgun Gothic"/>
                <w:lang w:eastAsia="ko-KR"/>
              </w:rPr>
            </w:pPr>
            <w:r w:rsidRPr="00EF5447">
              <w:rPr>
                <w:rFonts w:cs="Arial"/>
                <w:kern w:val="2"/>
                <w:szCs w:val="24"/>
                <w:lang w:eastAsia="ja-JP"/>
              </w:rPr>
              <w:t>DC_3C-20A_SUL_n78A-n80A</w:t>
            </w:r>
          </w:p>
        </w:tc>
        <w:tc>
          <w:tcPr>
            <w:tcW w:w="3514" w:type="dxa"/>
          </w:tcPr>
          <w:p w14:paraId="27E98A3E" w14:textId="77777777" w:rsidR="008D1E4A" w:rsidRPr="00EF5447" w:rsidRDefault="008D1E4A" w:rsidP="00C620E0">
            <w:pPr>
              <w:pStyle w:val="TAC"/>
              <w:rPr>
                <w:rFonts w:cs="Arial"/>
                <w:szCs w:val="18"/>
              </w:rPr>
            </w:pPr>
            <w:r w:rsidRPr="00EF5447">
              <w:rPr>
                <w:rFonts w:cs="Arial"/>
                <w:szCs w:val="18"/>
              </w:rPr>
              <w:t>DC_3A_n78A</w:t>
            </w:r>
          </w:p>
          <w:p w14:paraId="456936C7" w14:textId="77777777" w:rsidR="008D1E4A" w:rsidRPr="00EF5447" w:rsidRDefault="008D1E4A" w:rsidP="00C620E0">
            <w:pPr>
              <w:pStyle w:val="TAC"/>
              <w:rPr>
                <w:rFonts w:cs="Arial"/>
                <w:szCs w:val="18"/>
              </w:rPr>
            </w:pPr>
            <w:r w:rsidRPr="00EF5447">
              <w:rPr>
                <w:rFonts w:cs="Arial"/>
                <w:szCs w:val="18"/>
              </w:rPr>
              <w:t>DC_3A_n80A_ULSUP-TDM_n78A</w:t>
            </w:r>
          </w:p>
          <w:p w14:paraId="70674A5B" w14:textId="77777777" w:rsidR="008D1E4A" w:rsidRPr="00EF5447" w:rsidRDefault="008D1E4A" w:rsidP="00C620E0">
            <w:pPr>
              <w:pStyle w:val="TAC"/>
              <w:rPr>
                <w:rFonts w:cs="Arial"/>
                <w:szCs w:val="18"/>
              </w:rPr>
            </w:pPr>
            <w:r w:rsidRPr="00EF5447">
              <w:rPr>
                <w:rFonts w:cs="Arial"/>
                <w:szCs w:val="18"/>
              </w:rPr>
              <w:t>DC_20A_n78A</w:t>
            </w:r>
          </w:p>
          <w:p w14:paraId="459C6BA3" w14:textId="77777777" w:rsidR="008D1E4A" w:rsidRPr="00EF5447" w:rsidRDefault="008D1E4A" w:rsidP="00C620E0">
            <w:pPr>
              <w:pStyle w:val="TAC"/>
              <w:rPr>
                <w:rFonts w:eastAsia="Malgun Gothic"/>
                <w:lang w:eastAsia="ko-KR"/>
              </w:rPr>
            </w:pPr>
            <w:r w:rsidRPr="00EF5447">
              <w:rPr>
                <w:rFonts w:cs="Arial"/>
                <w:szCs w:val="18"/>
              </w:rPr>
              <w:t>DC_20A_n80A</w:t>
            </w:r>
          </w:p>
        </w:tc>
      </w:tr>
      <w:tr w:rsidR="008D1E4A" w:rsidRPr="00EF5447" w14:paraId="5F1D3F72" w14:textId="77777777" w:rsidTr="00C620E0">
        <w:trPr>
          <w:trHeight w:val="187"/>
          <w:jc w:val="center"/>
        </w:trPr>
        <w:tc>
          <w:tcPr>
            <w:tcW w:w="3461" w:type="dxa"/>
            <w:shd w:val="clear" w:color="auto" w:fill="auto"/>
            <w:noWrap/>
          </w:tcPr>
          <w:p w14:paraId="760A0EBD" w14:textId="77777777" w:rsidR="008D1E4A" w:rsidRPr="00580F91" w:rsidRDefault="008D1E4A" w:rsidP="00C620E0">
            <w:pPr>
              <w:pStyle w:val="TAC"/>
              <w:rPr>
                <w:lang w:eastAsia="ja-JP"/>
              </w:rPr>
            </w:pPr>
            <w:r w:rsidRPr="00580F91">
              <w:rPr>
                <w:rFonts w:hint="eastAsia"/>
                <w:lang w:eastAsia="ja-JP"/>
              </w:rPr>
              <w:t>DC_</w:t>
            </w:r>
            <w:r w:rsidRPr="00580F91">
              <w:rPr>
                <w:lang w:eastAsia="ja-JP"/>
              </w:rPr>
              <w:t>3A-21A-42A_n1A</w:t>
            </w:r>
          </w:p>
          <w:p w14:paraId="7AE47273" w14:textId="77777777" w:rsidR="008D1E4A" w:rsidRPr="00EF5447" w:rsidRDefault="008D1E4A" w:rsidP="00C620E0">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2907A77B" w14:textId="77777777" w:rsidR="008D1E4A" w:rsidRPr="00580F91" w:rsidRDefault="008D1E4A" w:rsidP="00C620E0">
            <w:pPr>
              <w:pStyle w:val="TAC"/>
            </w:pPr>
            <w:r w:rsidRPr="00580F91">
              <w:t>DC_3A_n1A</w:t>
            </w:r>
          </w:p>
          <w:p w14:paraId="25B0DD59" w14:textId="77777777" w:rsidR="008D1E4A" w:rsidRPr="00580F91" w:rsidRDefault="008D1E4A" w:rsidP="00C620E0">
            <w:pPr>
              <w:pStyle w:val="TAC"/>
            </w:pPr>
            <w:r w:rsidRPr="00580F91">
              <w:t>DC_21A_n1A</w:t>
            </w:r>
          </w:p>
          <w:p w14:paraId="0D2853A3" w14:textId="77777777" w:rsidR="008D1E4A" w:rsidRPr="00EF5447" w:rsidRDefault="008D1E4A" w:rsidP="00C620E0">
            <w:pPr>
              <w:pStyle w:val="TAC"/>
              <w:rPr>
                <w:rFonts w:cs="Arial"/>
                <w:szCs w:val="18"/>
              </w:rPr>
            </w:pPr>
            <w:r w:rsidRPr="00580F91">
              <w:rPr>
                <w:rFonts w:hint="eastAsia"/>
                <w:lang w:eastAsia="ja-JP"/>
              </w:rPr>
              <w:t>DC_</w:t>
            </w:r>
            <w:r w:rsidRPr="00580F91">
              <w:rPr>
                <w:lang w:eastAsia="ja-JP"/>
              </w:rPr>
              <w:t>42A_n1A</w:t>
            </w:r>
          </w:p>
        </w:tc>
      </w:tr>
      <w:tr w:rsidR="008D1E4A" w:rsidRPr="00EF5447" w14:paraId="0E088FA5" w14:textId="77777777" w:rsidTr="00C620E0">
        <w:trPr>
          <w:trHeight w:val="187"/>
          <w:jc w:val="center"/>
        </w:trPr>
        <w:tc>
          <w:tcPr>
            <w:tcW w:w="3461" w:type="dxa"/>
            <w:shd w:val="clear" w:color="auto" w:fill="auto"/>
            <w:noWrap/>
          </w:tcPr>
          <w:p w14:paraId="0017F134" w14:textId="77777777" w:rsidR="008D1E4A" w:rsidRPr="00EF5447" w:rsidRDefault="008D1E4A" w:rsidP="00C620E0">
            <w:pPr>
              <w:pStyle w:val="TAC"/>
              <w:rPr>
                <w:kern w:val="2"/>
                <w:szCs w:val="24"/>
                <w:lang w:eastAsia="ja-JP"/>
              </w:rPr>
            </w:pPr>
            <w:r w:rsidRPr="00EF5447">
              <w:rPr>
                <w:lang w:eastAsia="ja-JP"/>
              </w:rPr>
              <w:t>DC_3A-21A_n1A-n77A</w:t>
            </w:r>
          </w:p>
        </w:tc>
        <w:tc>
          <w:tcPr>
            <w:tcW w:w="3514" w:type="dxa"/>
          </w:tcPr>
          <w:p w14:paraId="318D03E0" w14:textId="77777777" w:rsidR="008D1E4A" w:rsidRPr="00EF5447" w:rsidRDefault="008D1E4A" w:rsidP="00C620E0">
            <w:pPr>
              <w:pStyle w:val="TAC"/>
              <w:rPr>
                <w:lang w:eastAsia="ja-JP"/>
              </w:rPr>
            </w:pPr>
            <w:r w:rsidRPr="00EF5447">
              <w:rPr>
                <w:lang w:eastAsia="ja-JP"/>
              </w:rPr>
              <w:t>DC_3A_n1A</w:t>
            </w:r>
          </w:p>
          <w:p w14:paraId="09DA73C2" w14:textId="77777777" w:rsidR="008D1E4A" w:rsidRPr="00EF5447" w:rsidRDefault="008D1E4A" w:rsidP="00C620E0">
            <w:pPr>
              <w:pStyle w:val="TAC"/>
              <w:rPr>
                <w:lang w:eastAsia="ja-JP"/>
              </w:rPr>
            </w:pPr>
            <w:r w:rsidRPr="00EF5447">
              <w:rPr>
                <w:lang w:eastAsia="ja-JP"/>
              </w:rPr>
              <w:t>DC_3A_n77A</w:t>
            </w:r>
          </w:p>
          <w:p w14:paraId="1C979040" w14:textId="77777777" w:rsidR="008D1E4A" w:rsidRPr="00EF5447" w:rsidRDefault="008D1E4A" w:rsidP="00C620E0">
            <w:pPr>
              <w:pStyle w:val="TAC"/>
              <w:rPr>
                <w:lang w:eastAsia="ja-JP"/>
              </w:rPr>
            </w:pPr>
            <w:r w:rsidRPr="00EF5447">
              <w:rPr>
                <w:lang w:eastAsia="ja-JP"/>
              </w:rPr>
              <w:t>DC_21A_n1A</w:t>
            </w:r>
          </w:p>
          <w:p w14:paraId="7D85B89E" w14:textId="77777777" w:rsidR="008D1E4A" w:rsidRPr="00EF5447" w:rsidRDefault="008D1E4A" w:rsidP="00C620E0">
            <w:pPr>
              <w:pStyle w:val="TAC"/>
              <w:rPr>
                <w:szCs w:val="18"/>
              </w:rPr>
            </w:pPr>
            <w:r w:rsidRPr="00EF5447">
              <w:rPr>
                <w:lang w:eastAsia="ja-JP"/>
              </w:rPr>
              <w:t>DC_21A_n77A</w:t>
            </w:r>
          </w:p>
        </w:tc>
      </w:tr>
      <w:tr w:rsidR="008D1E4A" w:rsidRPr="00EF5447" w14:paraId="4D7A0BF6" w14:textId="77777777" w:rsidTr="00C620E0">
        <w:trPr>
          <w:trHeight w:val="187"/>
          <w:jc w:val="center"/>
        </w:trPr>
        <w:tc>
          <w:tcPr>
            <w:tcW w:w="3461" w:type="dxa"/>
            <w:shd w:val="clear" w:color="auto" w:fill="auto"/>
            <w:noWrap/>
          </w:tcPr>
          <w:p w14:paraId="797B655C" w14:textId="77777777" w:rsidR="008D1E4A" w:rsidRPr="00EF5447" w:rsidRDefault="008D1E4A" w:rsidP="00C620E0">
            <w:pPr>
              <w:pStyle w:val="TAC"/>
              <w:rPr>
                <w:kern w:val="2"/>
                <w:szCs w:val="24"/>
                <w:lang w:eastAsia="ja-JP"/>
              </w:rPr>
            </w:pPr>
            <w:r w:rsidRPr="00EF5447">
              <w:rPr>
                <w:lang w:eastAsia="ja-JP"/>
              </w:rPr>
              <w:lastRenderedPageBreak/>
              <w:t>DC_3A-21A_n1A-n78A</w:t>
            </w:r>
          </w:p>
        </w:tc>
        <w:tc>
          <w:tcPr>
            <w:tcW w:w="3514" w:type="dxa"/>
          </w:tcPr>
          <w:p w14:paraId="0DEC7203" w14:textId="77777777" w:rsidR="008D1E4A" w:rsidRPr="00EF5447" w:rsidRDefault="008D1E4A" w:rsidP="00C620E0">
            <w:pPr>
              <w:pStyle w:val="TAC"/>
              <w:rPr>
                <w:lang w:eastAsia="ja-JP"/>
              </w:rPr>
            </w:pPr>
            <w:r w:rsidRPr="00EF5447">
              <w:rPr>
                <w:lang w:eastAsia="ja-JP"/>
              </w:rPr>
              <w:t>DC_3A_n1A</w:t>
            </w:r>
          </w:p>
          <w:p w14:paraId="42DE8CAB" w14:textId="77777777" w:rsidR="008D1E4A" w:rsidRPr="00EF5447" w:rsidRDefault="008D1E4A" w:rsidP="00C620E0">
            <w:pPr>
              <w:pStyle w:val="TAC"/>
              <w:rPr>
                <w:lang w:eastAsia="ja-JP"/>
              </w:rPr>
            </w:pPr>
            <w:r w:rsidRPr="00EF5447">
              <w:rPr>
                <w:lang w:eastAsia="ja-JP"/>
              </w:rPr>
              <w:t>DC_3A_n78A</w:t>
            </w:r>
          </w:p>
          <w:p w14:paraId="6EC76312" w14:textId="77777777" w:rsidR="008D1E4A" w:rsidRPr="00EF5447" w:rsidRDefault="008D1E4A" w:rsidP="00C620E0">
            <w:pPr>
              <w:pStyle w:val="TAC"/>
              <w:rPr>
                <w:lang w:eastAsia="ja-JP"/>
              </w:rPr>
            </w:pPr>
            <w:r w:rsidRPr="00EF5447">
              <w:rPr>
                <w:lang w:eastAsia="ja-JP"/>
              </w:rPr>
              <w:t>DC_21A_n1A</w:t>
            </w:r>
          </w:p>
          <w:p w14:paraId="72309967" w14:textId="77777777" w:rsidR="008D1E4A" w:rsidRPr="00EF5447" w:rsidRDefault="008D1E4A" w:rsidP="00C620E0">
            <w:pPr>
              <w:pStyle w:val="TAC"/>
              <w:rPr>
                <w:szCs w:val="18"/>
              </w:rPr>
            </w:pPr>
            <w:r w:rsidRPr="00EF5447">
              <w:rPr>
                <w:lang w:eastAsia="ja-JP"/>
              </w:rPr>
              <w:t>DC_21A_n78A</w:t>
            </w:r>
          </w:p>
        </w:tc>
      </w:tr>
      <w:tr w:rsidR="008D1E4A" w:rsidRPr="00EF5447" w14:paraId="61717DD0" w14:textId="77777777" w:rsidTr="00C620E0">
        <w:trPr>
          <w:trHeight w:val="187"/>
          <w:jc w:val="center"/>
        </w:trPr>
        <w:tc>
          <w:tcPr>
            <w:tcW w:w="3461" w:type="dxa"/>
            <w:shd w:val="clear" w:color="auto" w:fill="auto"/>
            <w:noWrap/>
          </w:tcPr>
          <w:p w14:paraId="5E29CCD5" w14:textId="77777777" w:rsidR="008D1E4A" w:rsidRPr="00EF5447" w:rsidRDefault="008D1E4A" w:rsidP="00C620E0">
            <w:pPr>
              <w:pStyle w:val="TAC"/>
              <w:rPr>
                <w:kern w:val="2"/>
                <w:szCs w:val="24"/>
                <w:lang w:eastAsia="ja-JP"/>
              </w:rPr>
            </w:pPr>
            <w:r w:rsidRPr="00EF5447">
              <w:rPr>
                <w:lang w:eastAsia="ja-JP"/>
              </w:rPr>
              <w:t>DC_3A-21A_n1A-n79A</w:t>
            </w:r>
          </w:p>
        </w:tc>
        <w:tc>
          <w:tcPr>
            <w:tcW w:w="3514" w:type="dxa"/>
          </w:tcPr>
          <w:p w14:paraId="04A3F9E0" w14:textId="77777777" w:rsidR="008D1E4A" w:rsidRPr="00EF5447" w:rsidRDefault="008D1E4A" w:rsidP="00C620E0">
            <w:pPr>
              <w:pStyle w:val="TAC"/>
              <w:rPr>
                <w:lang w:eastAsia="ja-JP"/>
              </w:rPr>
            </w:pPr>
            <w:r w:rsidRPr="00EF5447">
              <w:rPr>
                <w:lang w:eastAsia="ja-JP"/>
              </w:rPr>
              <w:t>DC_3A_n1A</w:t>
            </w:r>
          </w:p>
          <w:p w14:paraId="21B5A878" w14:textId="77777777" w:rsidR="008D1E4A" w:rsidRPr="00EF5447" w:rsidRDefault="008D1E4A" w:rsidP="00C620E0">
            <w:pPr>
              <w:pStyle w:val="TAC"/>
              <w:rPr>
                <w:lang w:eastAsia="ja-JP"/>
              </w:rPr>
            </w:pPr>
            <w:r w:rsidRPr="00EF5447">
              <w:rPr>
                <w:lang w:eastAsia="ja-JP"/>
              </w:rPr>
              <w:t>DC_3A_n79A</w:t>
            </w:r>
          </w:p>
          <w:p w14:paraId="510CCFDF" w14:textId="77777777" w:rsidR="008D1E4A" w:rsidRPr="00EF5447" w:rsidRDefault="008D1E4A" w:rsidP="00C620E0">
            <w:pPr>
              <w:pStyle w:val="TAC"/>
              <w:rPr>
                <w:lang w:eastAsia="ja-JP"/>
              </w:rPr>
            </w:pPr>
            <w:r w:rsidRPr="00EF5447">
              <w:rPr>
                <w:lang w:eastAsia="ja-JP"/>
              </w:rPr>
              <w:t>DC_21A_n1A</w:t>
            </w:r>
          </w:p>
          <w:p w14:paraId="738F7467" w14:textId="77777777" w:rsidR="008D1E4A" w:rsidRPr="00EF5447" w:rsidRDefault="008D1E4A" w:rsidP="00C620E0">
            <w:pPr>
              <w:pStyle w:val="TAC"/>
              <w:rPr>
                <w:szCs w:val="18"/>
              </w:rPr>
            </w:pPr>
            <w:r w:rsidRPr="00EF5447">
              <w:rPr>
                <w:lang w:eastAsia="ja-JP"/>
              </w:rPr>
              <w:t>DC_21A_n79A</w:t>
            </w:r>
          </w:p>
        </w:tc>
      </w:tr>
      <w:tr w:rsidR="008D1E4A" w:rsidRPr="00EF5447" w14:paraId="23E65F67" w14:textId="77777777" w:rsidTr="00C620E0">
        <w:trPr>
          <w:trHeight w:val="187"/>
          <w:jc w:val="center"/>
        </w:trPr>
        <w:tc>
          <w:tcPr>
            <w:tcW w:w="3461" w:type="dxa"/>
            <w:shd w:val="clear" w:color="auto" w:fill="auto"/>
            <w:noWrap/>
          </w:tcPr>
          <w:p w14:paraId="59F49211" w14:textId="77777777" w:rsidR="008D1E4A" w:rsidRPr="00EF5447" w:rsidRDefault="008D1E4A" w:rsidP="00C620E0">
            <w:pPr>
              <w:pStyle w:val="TAC"/>
            </w:pPr>
            <w:r w:rsidRPr="00EF5447">
              <w:rPr>
                <w:lang w:eastAsia="ja-JP"/>
              </w:rPr>
              <w:t>DC</w:t>
            </w:r>
            <w:r w:rsidRPr="00EF5447">
              <w:t>_</w:t>
            </w:r>
            <w:r w:rsidRPr="00EF5447">
              <w:rPr>
                <w:lang w:eastAsia="ja-JP"/>
              </w:rPr>
              <w:t>3A-21A-42A_n77</w:t>
            </w:r>
            <w:r w:rsidRPr="00EF5447">
              <w:t>A</w:t>
            </w:r>
          </w:p>
          <w:p w14:paraId="1694798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9072AB3" w14:textId="77777777" w:rsidR="008D1E4A" w:rsidRPr="00EF5447" w:rsidRDefault="008D1E4A" w:rsidP="00C620E0">
            <w:pPr>
              <w:pStyle w:val="TAC"/>
            </w:pPr>
            <w:r w:rsidRPr="00EF5447">
              <w:rPr>
                <w:lang w:eastAsia="ja-JP"/>
              </w:rPr>
              <w:t>DC</w:t>
            </w:r>
            <w:r w:rsidRPr="00EF5447">
              <w:t>_</w:t>
            </w:r>
            <w:r w:rsidRPr="00EF5447">
              <w:rPr>
                <w:lang w:eastAsia="ja-JP"/>
              </w:rPr>
              <w:t>3A-21A-42C_n77</w:t>
            </w:r>
            <w:r w:rsidRPr="00EF5447">
              <w:t>A</w:t>
            </w:r>
          </w:p>
          <w:p w14:paraId="02FDFC2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4BE556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74E035D3"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587DE0D4" w14:textId="77777777" w:rsidR="008D1E4A" w:rsidRPr="00EF5447" w:rsidRDefault="008D1E4A" w:rsidP="00C620E0">
            <w:pPr>
              <w:pStyle w:val="TAC"/>
            </w:pPr>
            <w:r w:rsidRPr="00EF5447">
              <w:rPr>
                <w:lang w:eastAsia="ja-JP"/>
              </w:rPr>
              <w:t>DC</w:t>
            </w:r>
            <w:r w:rsidRPr="00EF5447">
              <w:t>_</w:t>
            </w:r>
            <w:r w:rsidRPr="00EF5447">
              <w:rPr>
                <w:lang w:eastAsia="ja-JP"/>
              </w:rPr>
              <w:t>3A_n77</w:t>
            </w:r>
            <w:r w:rsidRPr="00EF5447">
              <w:t>A</w:t>
            </w:r>
          </w:p>
          <w:p w14:paraId="7027048C"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8D1E4A" w:rsidRPr="00EF5447" w14:paraId="138ECB99" w14:textId="77777777" w:rsidTr="00C620E0">
        <w:trPr>
          <w:trHeight w:val="187"/>
          <w:jc w:val="center"/>
        </w:trPr>
        <w:tc>
          <w:tcPr>
            <w:tcW w:w="3461" w:type="dxa"/>
            <w:shd w:val="clear" w:color="auto" w:fill="auto"/>
            <w:noWrap/>
          </w:tcPr>
          <w:p w14:paraId="57E6C5AA" w14:textId="77777777" w:rsidR="008D1E4A" w:rsidRPr="00EF5447" w:rsidRDefault="008D1E4A" w:rsidP="00C620E0">
            <w:pPr>
              <w:pStyle w:val="TAC"/>
            </w:pPr>
            <w:r w:rsidRPr="00EF5447">
              <w:rPr>
                <w:lang w:eastAsia="ja-JP"/>
              </w:rPr>
              <w:t>DC</w:t>
            </w:r>
            <w:r w:rsidRPr="00EF5447">
              <w:t>_</w:t>
            </w:r>
            <w:r w:rsidRPr="00EF5447">
              <w:rPr>
                <w:lang w:eastAsia="ja-JP"/>
              </w:rPr>
              <w:t>3A-21A-42A_n78</w:t>
            </w:r>
            <w:r w:rsidRPr="00EF5447">
              <w:t>A</w:t>
            </w:r>
          </w:p>
          <w:p w14:paraId="4B39DD0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05E14052" w14:textId="77777777" w:rsidR="008D1E4A" w:rsidRPr="00EF5447" w:rsidRDefault="008D1E4A" w:rsidP="00C620E0">
            <w:pPr>
              <w:pStyle w:val="TAC"/>
            </w:pPr>
            <w:r w:rsidRPr="00EF5447">
              <w:rPr>
                <w:lang w:eastAsia="ja-JP"/>
              </w:rPr>
              <w:t>DC</w:t>
            </w:r>
            <w:r w:rsidRPr="00EF5447">
              <w:t>_</w:t>
            </w:r>
            <w:r w:rsidRPr="00EF5447">
              <w:rPr>
                <w:lang w:eastAsia="ja-JP"/>
              </w:rPr>
              <w:t>3A-21A-42C_n78</w:t>
            </w:r>
            <w:r w:rsidRPr="00EF5447">
              <w:t>A</w:t>
            </w:r>
          </w:p>
          <w:p w14:paraId="2D6D370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51E5961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6FBC8656"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2E7A8D1A" w14:textId="77777777" w:rsidR="008D1E4A" w:rsidRPr="00EF5447" w:rsidRDefault="008D1E4A" w:rsidP="00C620E0">
            <w:pPr>
              <w:pStyle w:val="TAC"/>
            </w:pPr>
            <w:r w:rsidRPr="00EF5447">
              <w:rPr>
                <w:lang w:eastAsia="ja-JP"/>
              </w:rPr>
              <w:t>DC</w:t>
            </w:r>
            <w:r w:rsidRPr="00EF5447">
              <w:t>_</w:t>
            </w:r>
            <w:r w:rsidRPr="00EF5447">
              <w:rPr>
                <w:lang w:eastAsia="ja-JP"/>
              </w:rPr>
              <w:t>3A_n78</w:t>
            </w:r>
            <w:r w:rsidRPr="00EF5447">
              <w:t>A</w:t>
            </w:r>
          </w:p>
          <w:p w14:paraId="2E83DBAA"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8D1E4A" w:rsidRPr="00EF5447" w14:paraId="07D7483C" w14:textId="77777777" w:rsidTr="00C620E0">
        <w:trPr>
          <w:trHeight w:val="187"/>
          <w:jc w:val="center"/>
        </w:trPr>
        <w:tc>
          <w:tcPr>
            <w:tcW w:w="3461" w:type="dxa"/>
            <w:shd w:val="clear" w:color="auto" w:fill="auto"/>
            <w:noWrap/>
          </w:tcPr>
          <w:p w14:paraId="682560F4" w14:textId="77777777" w:rsidR="008D1E4A" w:rsidRPr="00EF5447" w:rsidRDefault="008D1E4A" w:rsidP="00C620E0">
            <w:pPr>
              <w:pStyle w:val="TAC"/>
            </w:pPr>
            <w:r w:rsidRPr="00EF5447">
              <w:rPr>
                <w:lang w:eastAsia="ja-JP"/>
              </w:rPr>
              <w:t>DC</w:t>
            </w:r>
            <w:r w:rsidRPr="00EF5447">
              <w:t>_</w:t>
            </w:r>
            <w:r w:rsidRPr="00EF5447">
              <w:rPr>
                <w:lang w:eastAsia="ja-JP"/>
              </w:rPr>
              <w:t>3A-21A-42A_n79</w:t>
            </w:r>
            <w:r w:rsidRPr="00EF5447">
              <w:t>A</w:t>
            </w:r>
          </w:p>
          <w:p w14:paraId="7D056F9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4960257" w14:textId="77777777" w:rsidR="008D1E4A" w:rsidRPr="00EF5447" w:rsidRDefault="008D1E4A" w:rsidP="00C620E0">
            <w:pPr>
              <w:pStyle w:val="TAC"/>
            </w:pPr>
            <w:r w:rsidRPr="00EF5447">
              <w:rPr>
                <w:lang w:eastAsia="ja-JP"/>
              </w:rPr>
              <w:t>DC</w:t>
            </w:r>
            <w:r w:rsidRPr="00EF5447">
              <w:t>_</w:t>
            </w:r>
            <w:r w:rsidRPr="00EF5447">
              <w:rPr>
                <w:lang w:eastAsia="ja-JP"/>
              </w:rPr>
              <w:t>3A-21A-42C_n79</w:t>
            </w:r>
            <w:r w:rsidRPr="00EF5447">
              <w:t>A</w:t>
            </w:r>
          </w:p>
          <w:p w14:paraId="19E4966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16ABC3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6C473A9"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995EBD7" w14:textId="77777777" w:rsidR="008D1E4A" w:rsidRPr="00EF5447" w:rsidRDefault="008D1E4A" w:rsidP="00C620E0">
            <w:pPr>
              <w:pStyle w:val="TAC"/>
            </w:pPr>
            <w:r w:rsidRPr="00EF5447">
              <w:rPr>
                <w:lang w:eastAsia="ja-JP"/>
              </w:rPr>
              <w:t>DC</w:t>
            </w:r>
            <w:r w:rsidRPr="00EF5447">
              <w:t>_</w:t>
            </w:r>
            <w:r w:rsidRPr="00EF5447">
              <w:rPr>
                <w:lang w:eastAsia="ja-JP"/>
              </w:rPr>
              <w:t>3A_n79</w:t>
            </w:r>
            <w:r w:rsidRPr="00EF5447">
              <w:t>A</w:t>
            </w:r>
          </w:p>
          <w:p w14:paraId="678581F3"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D1E4A" w:rsidRPr="00EF5447" w14:paraId="2C332875" w14:textId="77777777" w:rsidTr="00C620E0">
        <w:trPr>
          <w:trHeight w:val="187"/>
          <w:jc w:val="center"/>
        </w:trPr>
        <w:tc>
          <w:tcPr>
            <w:tcW w:w="3461" w:type="dxa"/>
            <w:shd w:val="clear" w:color="auto" w:fill="auto"/>
            <w:noWrap/>
          </w:tcPr>
          <w:p w14:paraId="68FACA0F" w14:textId="77777777" w:rsidR="008D1E4A" w:rsidRPr="00EF5447" w:rsidRDefault="008D1E4A" w:rsidP="00C620E0">
            <w:pPr>
              <w:pStyle w:val="TAC"/>
              <w:rPr>
                <w:lang w:eastAsia="ja-JP"/>
              </w:rPr>
            </w:pPr>
            <w:r w:rsidRPr="00EF5447">
              <w:rPr>
                <w:rFonts w:cs="Arial"/>
                <w:lang w:eastAsia="ko-KR"/>
              </w:rPr>
              <w:t>DC_3A-21A_n77A-n79A</w:t>
            </w:r>
          </w:p>
        </w:tc>
        <w:tc>
          <w:tcPr>
            <w:tcW w:w="3514" w:type="dxa"/>
          </w:tcPr>
          <w:p w14:paraId="78269E5A" w14:textId="77777777" w:rsidR="008D1E4A" w:rsidRPr="00EF5447" w:rsidRDefault="008D1E4A" w:rsidP="00C620E0">
            <w:pPr>
              <w:pStyle w:val="TAC"/>
              <w:rPr>
                <w:lang w:eastAsia="ko-KR"/>
              </w:rPr>
            </w:pPr>
            <w:r w:rsidRPr="00EF5447">
              <w:rPr>
                <w:lang w:eastAsia="ko-KR"/>
              </w:rPr>
              <w:t>DC_3A_n77A</w:t>
            </w:r>
          </w:p>
          <w:p w14:paraId="7C95DB07" w14:textId="77777777" w:rsidR="008D1E4A" w:rsidRPr="00EF5447" w:rsidRDefault="008D1E4A" w:rsidP="00C620E0">
            <w:pPr>
              <w:pStyle w:val="TAC"/>
              <w:rPr>
                <w:lang w:eastAsia="ko-KR"/>
              </w:rPr>
            </w:pPr>
            <w:r w:rsidRPr="00EF5447">
              <w:rPr>
                <w:lang w:eastAsia="ko-KR"/>
              </w:rPr>
              <w:t>DC_3A_n79A</w:t>
            </w:r>
          </w:p>
          <w:p w14:paraId="1C0090F5" w14:textId="77777777" w:rsidR="008D1E4A" w:rsidRPr="00EF5447" w:rsidRDefault="008D1E4A" w:rsidP="00C620E0">
            <w:pPr>
              <w:pStyle w:val="TAC"/>
              <w:rPr>
                <w:lang w:eastAsia="ko-KR"/>
              </w:rPr>
            </w:pPr>
            <w:r w:rsidRPr="00EF5447">
              <w:rPr>
                <w:lang w:eastAsia="ko-KR"/>
              </w:rPr>
              <w:t>DC_21A_n77A</w:t>
            </w:r>
          </w:p>
          <w:p w14:paraId="5CC5D2C1" w14:textId="77777777" w:rsidR="008D1E4A" w:rsidRPr="00EF5447" w:rsidRDefault="008D1E4A" w:rsidP="00C620E0">
            <w:pPr>
              <w:pStyle w:val="TAC"/>
              <w:rPr>
                <w:lang w:eastAsia="ja-JP"/>
              </w:rPr>
            </w:pPr>
            <w:r w:rsidRPr="00EF5447">
              <w:rPr>
                <w:lang w:eastAsia="ko-KR"/>
              </w:rPr>
              <w:t>DC_21A_n79A</w:t>
            </w:r>
          </w:p>
        </w:tc>
      </w:tr>
      <w:tr w:rsidR="008D1E4A" w:rsidRPr="00EF5447" w14:paraId="6B0B4994" w14:textId="77777777" w:rsidTr="00C620E0">
        <w:trPr>
          <w:trHeight w:val="187"/>
          <w:jc w:val="center"/>
        </w:trPr>
        <w:tc>
          <w:tcPr>
            <w:tcW w:w="3461" w:type="dxa"/>
            <w:shd w:val="clear" w:color="auto" w:fill="auto"/>
            <w:noWrap/>
          </w:tcPr>
          <w:p w14:paraId="41A3CB06" w14:textId="77777777" w:rsidR="008D1E4A" w:rsidRPr="00EF5447" w:rsidRDefault="008D1E4A" w:rsidP="00C620E0">
            <w:pPr>
              <w:pStyle w:val="TAC"/>
              <w:rPr>
                <w:lang w:eastAsia="ja-JP"/>
              </w:rPr>
            </w:pPr>
            <w:r w:rsidRPr="00EF5447">
              <w:rPr>
                <w:rFonts w:cs="Arial"/>
                <w:lang w:eastAsia="ko-KR"/>
              </w:rPr>
              <w:t>DC_3A-21A_n78A-n79A</w:t>
            </w:r>
          </w:p>
        </w:tc>
        <w:tc>
          <w:tcPr>
            <w:tcW w:w="3514" w:type="dxa"/>
          </w:tcPr>
          <w:p w14:paraId="43B079B3" w14:textId="77777777" w:rsidR="008D1E4A" w:rsidRPr="00EF5447" w:rsidRDefault="008D1E4A" w:rsidP="00C620E0">
            <w:pPr>
              <w:pStyle w:val="TAC"/>
              <w:rPr>
                <w:lang w:eastAsia="ko-KR"/>
              </w:rPr>
            </w:pPr>
            <w:r w:rsidRPr="00EF5447">
              <w:rPr>
                <w:lang w:eastAsia="ko-KR"/>
              </w:rPr>
              <w:t>DC_3A_n78A</w:t>
            </w:r>
          </w:p>
          <w:p w14:paraId="64399DAB" w14:textId="77777777" w:rsidR="008D1E4A" w:rsidRPr="00EF5447" w:rsidRDefault="008D1E4A" w:rsidP="00C620E0">
            <w:pPr>
              <w:pStyle w:val="TAC"/>
              <w:rPr>
                <w:lang w:eastAsia="ko-KR"/>
              </w:rPr>
            </w:pPr>
            <w:r w:rsidRPr="00EF5447">
              <w:rPr>
                <w:lang w:eastAsia="ko-KR"/>
              </w:rPr>
              <w:t>DC_3A_n79A</w:t>
            </w:r>
          </w:p>
          <w:p w14:paraId="11629A91" w14:textId="77777777" w:rsidR="008D1E4A" w:rsidRPr="00EF5447" w:rsidRDefault="008D1E4A" w:rsidP="00C620E0">
            <w:pPr>
              <w:pStyle w:val="TAC"/>
              <w:rPr>
                <w:lang w:eastAsia="ko-KR"/>
              </w:rPr>
            </w:pPr>
            <w:r w:rsidRPr="00EF5447">
              <w:rPr>
                <w:lang w:eastAsia="ko-KR"/>
              </w:rPr>
              <w:t>DC_21A_n78A</w:t>
            </w:r>
          </w:p>
          <w:p w14:paraId="0ED0604E" w14:textId="77777777" w:rsidR="008D1E4A" w:rsidRPr="00EF5447" w:rsidRDefault="008D1E4A" w:rsidP="00C620E0">
            <w:pPr>
              <w:pStyle w:val="TAC"/>
              <w:rPr>
                <w:lang w:eastAsia="ja-JP"/>
              </w:rPr>
            </w:pPr>
            <w:r w:rsidRPr="00EF5447">
              <w:rPr>
                <w:lang w:eastAsia="ko-KR"/>
              </w:rPr>
              <w:t>DC_21A_n79A</w:t>
            </w:r>
          </w:p>
        </w:tc>
      </w:tr>
      <w:tr w:rsidR="008D1E4A" w:rsidRPr="00EF5447" w14:paraId="4DF44AD2" w14:textId="77777777" w:rsidTr="00C620E0">
        <w:trPr>
          <w:trHeight w:val="187"/>
          <w:jc w:val="center"/>
        </w:trPr>
        <w:tc>
          <w:tcPr>
            <w:tcW w:w="3461" w:type="dxa"/>
            <w:shd w:val="clear" w:color="auto" w:fill="auto"/>
            <w:noWrap/>
          </w:tcPr>
          <w:p w14:paraId="2B12AA47" w14:textId="77777777" w:rsidR="008D1E4A" w:rsidRPr="00EF5447" w:rsidRDefault="008D1E4A" w:rsidP="00C620E0">
            <w:pPr>
              <w:pStyle w:val="TAC"/>
              <w:rPr>
                <w:lang w:eastAsia="ko-KR"/>
              </w:rPr>
            </w:pPr>
            <w:r w:rsidRPr="00EF5447">
              <w:rPr>
                <w:lang w:eastAsia="ja-JP"/>
              </w:rPr>
              <w:t>DC_3A-28A_n1A-n40A</w:t>
            </w:r>
          </w:p>
        </w:tc>
        <w:tc>
          <w:tcPr>
            <w:tcW w:w="3514" w:type="dxa"/>
          </w:tcPr>
          <w:p w14:paraId="061B34D9" w14:textId="77777777" w:rsidR="008D1E4A" w:rsidRPr="00EF5447" w:rsidRDefault="008D1E4A" w:rsidP="00C620E0">
            <w:pPr>
              <w:pStyle w:val="TAC"/>
              <w:rPr>
                <w:lang w:eastAsia="ja-JP"/>
              </w:rPr>
            </w:pPr>
            <w:r w:rsidRPr="00EF5447">
              <w:rPr>
                <w:lang w:eastAsia="ja-JP"/>
              </w:rPr>
              <w:t>DC_3A_n1A</w:t>
            </w:r>
          </w:p>
          <w:p w14:paraId="5CC70E25" w14:textId="77777777" w:rsidR="008D1E4A" w:rsidRPr="00EF5447" w:rsidRDefault="008D1E4A" w:rsidP="00C620E0">
            <w:pPr>
              <w:pStyle w:val="TAC"/>
              <w:rPr>
                <w:lang w:eastAsia="ja-JP"/>
              </w:rPr>
            </w:pPr>
            <w:r w:rsidRPr="00EF5447">
              <w:rPr>
                <w:lang w:eastAsia="ja-JP"/>
              </w:rPr>
              <w:t>DC_3A_n40A</w:t>
            </w:r>
          </w:p>
          <w:p w14:paraId="5B768CD0" w14:textId="77777777" w:rsidR="008D1E4A" w:rsidRPr="00EF5447" w:rsidRDefault="008D1E4A" w:rsidP="00C620E0">
            <w:pPr>
              <w:pStyle w:val="TAC"/>
              <w:rPr>
                <w:lang w:eastAsia="ja-JP"/>
              </w:rPr>
            </w:pPr>
            <w:r w:rsidRPr="00EF5447">
              <w:rPr>
                <w:lang w:eastAsia="ja-JP"/>
              </w:rPr>
              <w:t>DC_28A_n1A</w:t>
            </w:r>
          </w:p>
          <w:p w14:paraId="6E04EC90" w14:textId="77777777" w:rsidR="008D1E4A" w:rsidRPr="00EF5447" w:rsidRDefault="008D1E4A" w:rsidP="00C620E0">
            <w:pPr>
              <w:pStyle w:val="TAC"/>
              <w:rPr>
                <w:lang w:eastAsia="ko-KR"/>
              </w:rPr>
            </w:pPr>
            <w:r w:rsidRPr="00EF5447">
              <w:rPr>
                <w:lang w:eastAsia="ja-JP"/>
              </w:rPr>
              <w:t>DC_28A_n40A</w:t>
            </w:r>
          </w:p>
        </w:tc>
      </w:tr>
      <w:tr w:rsidR="008D1E4A" w:rsidRPr="00EF5447" w14:paraId="7E0036CB" w14:textId="77777777" w:rsidTr="00C620E0">
        <w:trPr>
          <w:trHeight w:val="187"/>
          <w:jc w:val="center"/>
        </w:trPr>
        <w:tc>
          <w:tcPr>
            <w:tcW w:w="3461" w:type="dxa"/>
            <w:shd w:val="clear" w:color="auto" w:fill="auto"/>
            <w:noWrap/>
          </w:tcPr>
          <w:p w14:paraId="2FE73388" w14:textId="77777777" w:rsidR="008D1E4A" w:rsidRPr="00EF5447" w:rsidRDefault="008D1E4A" w:rsidP="00C620E0">
            <w:pPr>
              <w:pStyle w:val="TAC"/>
              <w:rPr>
                <w:lang w:eastAsia="zh-CN"/>
              </w:rPr>
            </w:pPr>
            <w:r w:rsidRPr="00EF5447">
              <w:rPr>
                <w:lang w:eastAsia="zh-CN"/>
              </w:rPr>
              <w:lastRenderedPageBreak/>
              <w:t>DC_3A-28A_n5A-n78A</w:t>
            </w:r>
          </w:p>
          <w:p w14:paraId="53B0A8B2" w14:textId="77777777" w:rsidR="008D1E4A" w:rsidRPr="00EF5447" w:rsidRDefault="008D1E4A" w:rsidP="00C620E0">
            <w:pPr>
              <w:pStyle w:val="TAC"/>
              <w:rPr>
                <w:lang w:eastAsia="ko-KR"/>
              </w:rPr>
            </w:pPr>
            <w:r w:rsidRPr="00EF5447">
              <w:rPr>
                <w:lang w:eastAsia="zh-CN"/>
              </w:rPr>
              <w:t>DC_3C-28A_n5A-n78A</w:t>
            </w:r>
          </w:p>
        </w:tc>
        <w:tc>
          <w:tcPr>
            <w:tcW w:w="3514" w:type="dxa"/>
          </w:tcPr>
          <w:p w14:paraId="3B4488A9" w14:textId="77777777" w:rsidR="008D1E4A" w:rsidRPr="00EF5447" w:rsidRDefault="008D1E4A" w:rsidP="00C620E0">
            <w:pPr>
              <w:pStyle w:val="TAC"/>
              <w:rPr>
                <w:lang w:eastAsia="zh-CN"/>
              </w:rPr>
            </w:pPr>
            <w:r w:rsidRPr="00EF5447">
              <w:rPr>
                <w:lang w:eastAsia="zh-CN"/>
              </w:rPr>
              <w:t>DC_3A_n5A</w:t>
            </w:r>
          </w:p>
          <w:p w14:paraId="4F3B869F" w14:textId="77777777" w:rsidR="008D1E4A" w:rsidRPr="00EF5447" w:rsidRDefault="008D1E4A" w:rsidP="00C620E0">
            <w:pPr>
              <w:pStyle w:val="TAC"/>
              <w:rPr>
                <w:lang w:eastAsia="zh-CN"/>
              </w:rPr>
            </w:pPr>
            <w:r w:rsidRPr="00EF5447">
              <w:rPr>
                <w:lang w:eastAsia="zh-CN"/>
              </w:rPr>
              <w:t>DC_3C_n5A</w:t>
            </w:r>
          </w:p>
          <w:p w14:paraId="39A869B0" w14:textId="77777777" w:rsidR="008D1E4A" w:rsidRPr="00EF5447" w:rsidRDefault="008D1E4A" w:rsidP="00C620E0">
            <w:pPr>
              <w:pStyle w:val="TAC"/>
              <w:rPr>
                <w:lang w:eastAsia="zh-CN"/>
              </w:rPr>
            </w:pPr>
            <w:r w:rsidRPr="00EF5447">
              <w:rPr>
                <w:lang w:eastAsia="zh-CN"/>
              </w:rPr>
              <w:t>DC_3A_n78A</w:t>
            </w:r>
          </w:p>
          <w:p w14:paraId="0CEB5C4F" w14:textId="77777777" w:rsidR="008D1E4A" w:rsidRPr="00EF5447" w:rsidRDefault="008D1E4A" w:rsidP="00C620E0">
            <w:pPr>
              <w:pStyle w:val="TAC"/>
              <w:rPr>
                <w:lang w:eastAsia="zh-CN"/>
              </w:rPr>
            </w:pPr>
            <w:r w:rsidRPr="00EF5447">
              <w:rPr>
                <w:lang w:eastAsia="zh-CN"/>
              </w:rPr>
              <w:t>DC_3C_n78A</w:t>
            </w:r>
          </w:p>
          <w:p w14:paraId="3C40EE3C" w14:textId="77777777" w:rsidR="008D1E4A" w:rsidRPr="00EF5447" w:rsidRDefault="008D1E4A" w:rsidP="00C620E0">
            <w:pPr>
              <w:pStyle w:val="TAC"/>
              <w:rPr>
                <w:lang w:eastAsia="zh-CN"/>
              </w:rPr>
            </w:pPr>
            <w:r w:rsidRPr="00EF5447">
              <w:rPr>
                <w:lang w:eastAsia="zh-CN"/>
              </w:rPr>
              <w:t>DC_28A_n5A</w:t>
            </w:r>
          </w:p>
          <w:p w14:paraId="22003BBB" w14:textId="77777777" w:rsidR="008D1E4A" w:rsidRPr="00EF5447" w:rsidRDefault="008D1E4A" w:rsidP="00C620E0">
            <w:pPr>
              <w:pStyle w:val="TAC"/>
              <w:rPr>
                <w:lang w:eastAsia="ko-KR"/>
              </w:rPr>
            </w:pPr>
            <w:r w:rsidRPr="00EF5447">
              <w:rPr>
                <w:lang w:eastAsia="zh-CN"/>
              </w:rPr>
              <w:t>DC_28A_n78A</w:t>
            </w:r>
          </w:p>
        </w:tc>
      </w:tr>
      <w:tr w:rsidR="008D1E4A" w:rsidRPr="00EF5447" w14:paraId="1E7A1C12" w14:textId="77777777" w:rsidTr="00C620E0">
        <w:trPr>
          <w:trHeight w:val="187"/>
          <w:jc w:val="center"/>
        </w:trPr>
        <w:tc>
          <w:tcPr>
            <w:tcW w:w="3461" w:type="dxa"/>
            <w:shd w:val="clear" w:color="auto" w:fill="auto"/>
            <w:noWrap/>
          </w:tcPr>
          <w:p w14:paraId="6942FCFC"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DC_3A-28A_n7A-n78A</w:t>
            </w:r>
          </w:p>
          <w:p w14:paraId="49F03779" w14:textId="77777777" w:rsidR="008D1E4A" w:rsidRPr="00EF5447" w:rsidRDefault="008D1E4A" w:rsidP="00C620E0">
            <w:pPr>
              <w:pStyle w:val="TAC"/>
              <w:rPr>
                <w:lang w:eastAsia="zh-CN"/>
              </w:rPr>
            </w:pPr>
            <w:r w:rsidRPr="00EF5447">
              <w:rPr>
                <w:rFonts w:eastAsia="Malgun Gothic" w:cs="Arial"/>
                <w:szCs w:val="16"/>
                <w:lang w:eastAsia="ko-KR"/>
              </w:rPr>
              <w:t>DC_3A-3A-28A_n7A-n78A</w:t>
            </w:r>
          </w:p>
        </w:tc>
        <w:tc>
          <w:tcPr>
            <w:tcW w:w="3514" w:type="dxa"/>
          </w:tcPr>
          <w:p w14:paraId="1F8CF453" w14:textId="4174273B" w:rsidR="008D1E4A" w:rsidRPr="00EF5447" w:rsidRDefault="008D1E4A" w:rsidP="00C620E0">
            <w:pPr>
              <w:pStyle w:val="TAC"/>
              <w:rPr>
                <w:rFonts w:cs="Arial"/>
                <w:szCs w:val="16"/>
                <w:lang w:eastAsia="zh-CN"/>
              </w:rPr>
            </w:pPr>
            <w:r w:rsidRPr="00EF5447">
              <w:rPr>
                <w:rFonts w:cs="Arial"/>
                <w:szCs w:val="16"/>
                <w:lang w:eastAsia="zh-CN"/>
              </w:rPr>
              <w:t>DC_3A</w:t>
            </w:r>
            <w:ins w:id="92" w:author="Apple" w:date="2021-01-14T19:35:00Z">
              <w:r w:rsidR="004C1D38">
                <w:rPr>
                  <w:rFonts w:cs="Arial"/>
                  <w:szCs w:val="16"/>
                  <w:lang w:eastAsia="zh-CN"/>
                </w:rPr>
                <w:t>_</w:t>
              </w:r>
            </w:ins>
            <w:del w:id="93" w:author="Apple" w:date="2021-01-14T19:35:00Z">
              <w:r w:rsidRPr="00EF5447" w:rsidDel="004C1D38">
                <w:rPr>
                  <w:rFonts w:cs="Arial"/>
                  <w:szCs w:val="16"/>
                  <w:lang w:eastAsia="zh-CN"/>
                </w:rPr>
                <w:delText>-</w:delText>
              </w:r>
            </w:del>
            <w:r w:rsidRPr="00EF5447">
              <w:rPr>
                <w:rFonts w:cs="Arial"/>
                <w:szCs w:val="16"/>
                <w:lang w:eastAsia="zh-CN"/>
              </w:rPr>
              <w:t>n7A</w:t>
            </w:r>
          </w:p>
          <w:p w14:paraId="7D85E60C"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14D748A8"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220B16E5"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2DF2CF35" w14:textId="77777777" w:rsidTr="00C620E0">
        <w:trPr>
          <w:trHeight w:val="187"/>
          <w:jc w:val="center"/>
        </w:trPr>
        <w:tc>
          <w:tcPr>
            <w:tcW w:w="3461" w:type="dxa"/>
            <w:shd w:val="clear" w:color="auto" w:fill="auto"/>
            <w:noWrap/>
          </w:tcPr>
          <w:p w14:paraId="4D939FF3"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DC_3A-28A_n7B-n78A</w:t>
            </w:r>
          </w:p>
          <w:p w14:paraId="336C1D12"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5A415AD" w14:textId="2011CF50" w:rsidR="008D1E4A" w:rsidRPr="00EF5447" w:rsidRDefault="008D1E4A" w:rsidP="00C620E0">
            <w:pPr>
              <w:pStyle w:val="TAC"/>
              <w:rPr>
                <w:rFonts w:cs="Arial"/>
                <w:szCs w:val="16"/>
                <w:lang w:eastAsia="zh-CN"/>
              </w:rPr>
            </w:pPr>
            <w:r w:rsidRPr="00EF5447">
              <w:rPr>
                <w:rFonts w:cs="Arial"/>
                <w:szCs w:val="16"/>
                <w:lang w:eastAsia="zh-CN"/>
              </w:rPr>
              <w:t>DC_3A</w:t>
            </w:r>
            <w:ins w:id="94" w:author="Apple" w:date="2021-01-14T19:35:00Z">
              <w:r w:rsidR="004C1D38">
                <w:rPr>
                  <w:rFonts w:cs="Arial"/>
                  <w:szCs w:val="16"/>
                  <w:lang w:eastAsia="zh-CN"/>
                </w:rPr>
                <w:t>_</w:t>
              </w:r>
            </w:ins>
            <w:del w:id="95" w:author="Apple" w:date="2021-01-14T19:35:00Z">
              <w:r w:rsidRPr="00EF5447" w:rsidDel="004C1D38">
                <w:rPr>
                  <w:rFonts w:cs="Arial"/>
                  <w:szCs w:val="16"/>
                  <w:lang w:eastAsia="zh-CN"/>
                </w:rPr>
                <w:delText>-</w:delText>
              </w:r>
            </w:del>
            <w:r w:rsidRPr="00EF5447">
              <w:rPr>
                <w:rFonts w:cs="Arial"/>
                <w:szCs w:val="16"/>
                <w:lang w:eastAsia="zh-CN"/>
              </w:rPr>
              <w:t>n7A</w:t>
            </w:r>
          </w:p>
          <w:p w14:paraId="12E07B65" w14:textId="664AF179" w:rsidR="008D1E4A" w:rsidRPr="00EF5447" w:rsidRDefault="008D1E4A" w:rsidP="00C620E0">
            <w:pPr>
              <w:pStyle w:val="TAC"/>
              <w:rPr>
                <w:rFonts w:cs="Arial"/>
                <w:szCs w:val="16"/>
                <w:lang w:eastAsia="zh-CN"/>
              </w:rPr>
            </w:pPr>
            <w:r w:rsidRPr="00EF5447">
              <w:rPr>
                <w:rFonts w:cs="Arial"/>
                <w:szCs w:val="16"/>
                <w:lang w:eastAsia="zh-CN"/>
              </w:rPr>
              <w:t>DC_3A</w:t>
            </w:r>
            <w:ins w:id="96" w:author="Apple" w:date="2021-01-14T19:35:00Z">
              <w:r w:rsidR="004C1D38">
                <w:rPr>
                  <w:rFonts w:cs="Arial"/>
                  <w:szCs w:val="16"/>
                  <w:lang w:eastAsia="zh-CN"/>
                </w:rPr>
                <w:t>_</w:t>
              </w:r>
            </w:ins>
            <w:del w:id="97" w:author="Apple" w:date="2021-01-14T19:35:00Z">
              <w:r w:rsidRPr="00EF5447" w:rsidDel="004C1D38">
                <w:rPr>
                  <w:rFonts w:cs="Arial"/>
                  <w:szCs w:val="16"/>
                  <w:lang w:eastAsia="zh-CN"/>
                </w:rPr>
                <w:delText>-</w:delText>
              </w:r>
            </w:del>
            <w:r w:rsidRPr="00EF5447">
              <w:rPr>
                <w:rFonts w:cs="Arial"/>
                <w:szCs w:val="16"/>
                <w:lang w:eastAsia="zh-CN"/>
              </w:rPr>
              <w:t>n7B</w:t>
            </w:r>
          </w:p>
          <w:p w14:paraId="48EA9A99"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6B39AF4E"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1F07275E"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707E0781"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623A6873" w14:textId="77777777" w:rsidTr="00C620E0">
        <w:trPr>
          <w:trHeight w:val="187"/>
          <w:jc w:val="center"/>
        </w:trPr>
        <w:tc>
          <w:tcPr>
            <w:tcW w:w="3461" w:type="dxa"/>
            <w:shd w:val="clear" w:color="auto" w:fill="auto"/>
            <w:noWrap/>
          </w:tcPr>
          <w:p w14:paraId="5703FB18"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4EC4B590" w14:textId="641E9EC0" w:rsidR="008D1E4A" w:rsidRPr="00EF5447" w:rsidRDefault="008D1E4A" w:rsidP="00C620E0">
            <w:pPr>
              <w:pStyle w:val="TAC"/>
              <w:rPr>
                <w:rFonts w:cs="Arial"/>
                <w:szCs w:val="16"/>
                <w:lang w:eastAsia="zh-CN"/>
              </w:rPr>
            </w:pPr>
            <w:r w:rsidRPr="00EF5447">
              <w:rPr>
                <w:rFonts w:cs="Arial"/>
                <w:szCs w:val="16"/>
                <w:lang w:eastAsia="zh-CN"/>
              </w:rPr>
              <w:t>DC_3A</w:t>
            </w:r>
            <w:ins w:id="98" w:author="Apple" w:date="2021-01-14T19:35:00Z">
              <w:r w:rsidR="004C1D38">
                <w:rPr>
                  <w:rFonts w:cs="Arial"/>
                  <w:szCs w:val="16"/>
                  <w:lang w:eastAsia="zh-CN"/>
                </w:rPr>
                <w:t>_</w:t>
              </w:r>
            </w:ins>
            <w:del w:id="99" w:author="Apple" w:date="2021-01-14T19:35:00Z">
              <w:r w:rsidRPr="00EF5447" w:rsidDel="004C1D38">
                <w:rPr>
                  <w:rFonts w:cs="Arial"/>
                  <w:szCs w:val="16"/>
                  <w:lang w:eastAsia="zh-CN"/>
                </w:rPr>
                <w:delText>-</w:delText>
              </w:r>
            </w:del>
            <w:r w:rsidRPr="00EF5447">
              <w:rPr>
                <w:rFonts w:cs="Arial"/>
                <w:szCs w:val="16"/>
                <w:lang w:eastAsia="zh-CN"/>
              </w:rPr>
              <w:t>n7A</w:t>
            </w:r>
          </w:p>
          <w:p w14:paraId="6B763A17" w14:textId="05BD05E5" w:rsidR="008D1E4A" w:rsidRPr="00EF5447" w:rsidRDefault="008D1E4A" w:rsidP="00C620E0">
            <w:pPr>
              <w:pStyle w:val="TAC"/>
              <w:rPr>
                <w:rFonts w:cs="Arial"/>
                <w:szCs w:val="16"/>
                <w:lang w:eastAsia="zh-CN"/>
              </w:rPr>
            </w:pPr>
            <w:r w:rsidRPr="00EF5447">
              <w:rPr>
                <w:rFonts w:cs="Arial"/>
                <w:szCs w:val="16"/>
                <w:lang w:eastAsia="zh-CN"/>
              </w:rPr>
              <w:t>DC_3C</w:t>
            </w:r>
            <w:ins w:id="100" w:author="Apple" w:date="2021-01-14T19:35:00Z">
              <w:r w:rsidR="004C1D38">
                <w:rPr>
                  <w:rFonts w:cs="Arial"/>
                  <w:szCs w:val="16"/>
                  <w:lang w:eastAsia="zh-CN"/>
                </w:rPr>
                <w:t>_</w:t>
              </w:r>
            </w:ins>
            <w:del w:id="101" w:author="Apple" w:date="2021-01-14T19:35:00Z">
              <w:r w:rsidRPr="00EF5447" w:rsidDel="004C1D38">
                <w:rPr>
                  <w:rFonts w:cs="Arial"/>
                  <w:szCs w:val="16"/>
                  <w:lang w:eastAsia="zh-CN"/>
                </w:rPr>
                <w:delText>-</w:delText>
              </w:r>
            </w:del>
            <w:r w:rsidRPr="00EF5447">
              <w:rPr>
                <w:rFonts w:cs="Arial"/>
                <w:szCs w:val="16"/>
                <w:lang w:eastAsia="zh-CN"/>
              </w:rPr>
              <w:t>n7A</w:t>
            </w:r>
          </w:p>
          <w:p w14:paraId="319F69F6"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4BB0C188"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6FD5CF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50E45269"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11566B01" w14:textId="77777777" w:rsidTr="00C620E0">
        <w:trPr>
          <w:trHeight w:val="187"/>
          <w:jc w:val="center"/>
        </w:trPr>
        <w:tc>
          <w:tcPr>
            <w:tcW w:w="3461" w:type="dxa"/>
            <w:shd w:val="clear" w:color="auto" w:fill="auto"/>
            <w:noWrap/>
          </w:tcPr>
          <w:p w14:paraId="75C5E99A"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49FB361" w14:textId="3F97C303" w:rsidR="008D1E4A" w:rsidRPr="00EF5447" w:rsidRDefault="008D1E4A" w:rsidP="00C620E0">
            <w:pPr>
              <w:pStyle w:val="TAC"/>
              <w:rPr>
                <w:rFonts w:cs="Arial"/>
                <w:szCs w:val="16"/>
                <w:lang w:eastAsia="zh-CN"/>
              </w:rPr>
            </w:pPr>
            <w:r w:rsidRPr="00EF5447">
              <w:rPr>
                <w:rFonts w:cs="Arial"/>
                <w:szCs w:val="16"/>
                <w:lang w:eastAsia="zh-CN"/>
              </w:rPr>
              <w:t>DC_3A</w:t>
            </w:r>
            <w:ins w:id="102" w:author="Apple" w:date="2021-01-14T19:35:00Z">
              <w:r w:rsidR="004C1D38">
                <w:rPr>
                  <w:rFonts w:cs="Arial"/>
                  <w:szCs w:val="16"/>
                  <w:lang w:eastAsia="zh-CN"/>
                </w:rPr>
                <w:t>_</w:t>
              </w:r>
            </w:ins>
            <w:del w:id="103" w:author="Apple" w:date="2021-01-14T19:35:00Z">
              <w:r w:rsidRPr="00EF5447" w:rsidDel="004C1D38">
                <w:rPr>
                  <w:rFonts w:cs="Arial"/>
                  <w:szCs w:val="16"/>
                  <w:lang w:eastAsia="zh-CN"/>
                </w:rPr>
                <w:delText>-</w:delText>
              </w:r>
            </w:del>
            <w:r w:rsidRPr="00EF5447">
              <w:rPr>
                <w:rFonts w:cs="Arial"/>
                <w:szCs w:val="16"/>
                <w:lang w:eastAsia="zh-CN"/>
              </w:rPr>
              <w:t>n7A</w:t>
            </w:r>
          </w:p>
          <w:p w14:paraId="3DB16296" w14:textId="3C2112FF" w:rsidR="008D1E4A" w:rsidRPr="00EF5447" w:rsidRDefault="008D1E4A" w:rsidP="00C620E0">
            <w:pPr>
              <w:pStyle w:val="TAC"/>
              <w:rPr>
                <w:rFonts w:cs="Arial"/>
                <w:szCs w:val="16"/>
                <w:lang w:eastAsia="zh-CN"/>
              </w:rPr>
            </w:pPr>
            <w:r w:rsidRPr="00EF5447">
              <w:rPr>
                <w:rFonts w:cs="Arial"/>
                <w:szCs w:val="16"/>
                <w:lang w:eastAsia="zh-CN"/>
              </w:rPr>
              <w:t>DC_3C</w:t>
            </w:r>
            <w:ins w:id="104" w:author="Apple" w:date="2021-01-14T19:35:00Z">
              <w:r w:rsidR="004C1D38">
                <w:rPr>
                  <w:rFonts w:cs="Arial"/>
                  <w:szCs w:val="16"/>
                  <w:lang w:eastAsia="zh-CN"/>
                </w:rPr>
                <w:t>_</w:t>
              </w:r>
            </w:ins>
            <w:del w:id="105" w:author="Apple" w:date="2021-01-14T19:35:00Z">
              <w:r w:rsidRPr="00EF5447" w:rsidDel="004C1D38">
                <w:rPr>
                  <w:rFonts w:cs="Arial"/>
                  <w:szCs w:val="16"/>
                  <w:lang w:eastAsia="zh-CN"/>
                </w:rPr>
                <w:delText>-</w:delText>
              </w:r>
            </w:del>
            <w:r w:rsidRPr="00EF5447">
              <w:rPr>
                <w:rFonts w:cs="Arial"/>
                <w:szCs w:val="16"/>
                <w:lang w:eastAsia="zh-CN"/>
              </w:rPr>
              <w:t>n7A</w:t>
            </w:r>
          </w:p>
          <w:p w14:paraId="591FDFDE" w14:textId="5BE2905C" w:rsidR="008D1E4A" w:rsidRPr="00EF5447" w:rsidRDefault="008D1E4A" w:rsidP="00C620E0">
            <w:pPr>
              <w:pStyle w:val="TAC"/>
              <w:rPr>
                <w:rFonts w:cs="Arial"/>
                <w:szCs w:val="16"/>
                <w:lang w:eastAsia="zh-CN"/>
              </w:rPr>
            </w:pPr>
            <w:r w:rsidRPr="00EF5447">
              <w:rPr>
                <w:rFonts w:cs="Arial"/>
                <w:szCs w:val="16"/>
                <w:lang w:eastAsia="zh-CN"/>
              </w:rPr>
              <w:t>DC_3A</w:t>
            </w:r>
            <w:ins w:id="106" w:author="Apple" w:date="2021-01-14T19:35:00Z">
              <w:r w:rsidR="004C1D38">
                <w:rPr>
                  <w:rFonts w:cs="Arial"/>
                  <w:szCs w:val="16"/>
                  <w:lang w:eastAsia="zh-CN"/>
                </w:rPr>
                <w:t>_</w:t>
              </w:r>
            </w:ins>
            <w:del w:id="107" w:author="Apple" w:date="2021-01-14T19:35:00Z">
              <w:r w:rsidRPr="00EF5447" w:rsidDel="004C1D38">
                <w:rPr>
                  <w:rFonts w:cs="Arial"/>
                  <w:szCs w:val="16"/>
                  <w:lang w:eastAsia="zh-CN"/>
                </w:rPr>
                <w:delText>-</w:delText>
              </w:r>
            </w:del>
            <w:r w:rsidRPr="00EF5447">
              <w:rPr>
                <w:rFonts w:cs="Arial"/>
                <w:szCs w:val="16"/>
                <w:lang w:eastAsia="zh-CN"/>
              </w:rPr>
              <w:t>n7B</w:t>
            </w:r>
          </w:p>
          <w:p w14:paraId="36DC3D83" w14:textId="77777777" w:rsidR="008D1E4A" w:rsidRPr="00EF5447" w:rsidRDefault="008D1E4A" w:rsidP="00C620E0">
            <w:pPr>
              <w:pStyle w:val="TAC"/>
              <w:rPr>
                <w:rFonts w:cs="Arial"/>
                <w:szCs w:val="16"/>
                <w:lang w:eastAsia="zh-CN"/>
              </w:rPr>
            </w:pPr>
            <w:r w:rsidRPr="00EF5447">
              <w:rPr>
                <w:rFonts w:cs="Arial"/>
                <w:szCs w:val="16"/>
                <w:lang w:eastAsia="zh-CN"/>
              </w:rPr>
              <w:t>DC_3C-n7B</w:t>
            </w:r>
          </w:p>
          <w:p w14:paraId="3A3099B7"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7585D420"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2A27B6E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09F94E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1520407B"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73E1977A" w14:textId="77777777" w:rsidTr="00C620E0">
        <w:trPr>
          <w:trHeight w:val="187"/>
          <w:jc w:val="center"/>
        </w:trPr>
        <w:tc>
          <w:tcPr>
            <w:tcW w:w="3461" w:type="dxa"/>
            <w:shd w:val="clear" w:color="auto" w:fill="auto"/>
            <w:noWrap/>
          </w:tcPr>
          <w:p w14:paraId="3B53C14E" w14:textId="77777777" w:rsidR="008D1E4A" w:rsidRPr="00EF5447" w:rsidRDefault="008D1E4A" w:rsidP="00C620E0">
            <w:pPr>
              <w:pStyle w:val="TAC"/>
              <w:rPr>
                <w:rFonts w:cs="Arial"/>
                <w:lang w:eastAsia="ja-JP"/>
              </w:rPr>
            </w:pPr>
            <w:r w:rsidRPr="00EF5447">
              <w:rPr>
                <w:lang w:eastAsia="zh-CN"/>
              </w:rPr>
              <w:t>DC_3A-28A_n40A-n78A</w:t>
            </w:r>
          </w:p>
        </w:tc>
        <w:tc>
          <w:tcPr>
            <w:tcW w:w="3514" w:type="dxa"/>
          </w:tcPr>
          <w:p w14:paraId="172BB32B" w14:textId="77777777" w:rsidR="008D1E4A" w:rsidRPr="00EF5447" w:rsidRDefault="008D1E4A" w:rsidP="00C620E0">
            <w:pPr>
              <w:pStyle w:val="TAC"/>
              <w:rPr>
                <w:lang w:eastAsia="zh-CN"/>
              </w:rPr>
            </w:pPr>
            <w:r w:rsidRPr="00EF5447">
              <w:rPr>
                <w:lang w:eastAsia="zh-CN"/>
              </w:rPr>
              <w:t>DC_3A_n40A</w:t>
            </w:r>
          </w:p>
          <w:p w14:paraId="02852655" w14:textId="77777777" w:rsidR="008D1E4A" w:rsidRPr="00EF5447" w:rsidRDefault="008D1E4A" w:rsidP="00C620E0">
            <w:pPr>
              <w:pStyle w:val="TAC"/>
              <w:rPr>
                <w:lang w:eastAsia="zh-CN"/>
              </w:rPr>
            </w:pPr>
            <w:r w:rsidRPr="00EF5447">
              <w:rPr>
                <w:lang w:eastAsia="zh-CN"/>
              </w:rPr>
              <w:t>DC_3A_n78A</w:t>
            </w:r>
          </w:p>
          <w:p w14:paraId="491C36B6" w14:textId="77777777" w:rsidR="008D1E4A" w:rsidRPr="00EF5447" w:rsidRDefault="008D1E4A" w:rsidP="00C620E0">
            <w:pPr>
              <w:pStyle w:val="TAC"/>
              <w:rPr>
                <w:lang w:eastAsia="zh-CN"/>
              </w:rPr>
            </w:pPr>
            <w:r w:rsidRPr="00EF5447">
              <w:rPr>
                <w:lang w:eastAsia="zh-CN"/>
              </w:rPr>
              <w:t>DC_28A_n40A</w:t>
            </w:r>
          </w:p>
          <w:p w14:paraId="5A6BC7EC" w14:textId="77777777" w:rsidR="008D1E4A" w:rsidRPr="00EF5447" w:rsidRDefault="008D1E4A" w:rsidP="00C620E0">
            <w:pPr>
              <w:pStyle w:val="TAC"/>
              <w:rPr>
                <w:lang w:eastAsia="fi-FI"/>
              </w:rPr>
            </w:pPr>
            <w:r w:rsidRPr="00EF5447">
              <w:rPr>
                <w:lang w:eastAsia="zh-CN"/>
              </w:rPr>
              <w:t>DC_28A_n78A</w:t>
            </w:r>
          </w:p>
        </w:tc>
      </w:tr>
      <w:tr w:rsidR="008D1E4A" w:rsidRPr="00EF5447" w14:paraId="5DB70FEB" w14:textId="77777777" w:rsidTr="00C620E0">
        <w:trPr>
          <w:trHeight w:val="187"/>
          <w:jc w:val="center"/>
        </w:trPr>
        <w:tc>
          <w:tcPr>
            <w:tcW w:w="3461" w:type="dxa"/>
            <w:shd w:val="clear" w:color="auto" w:fill="auto"/>
            <w:noWrap/>
          </w:tcPr>
          <w:p w14:paraId="307D0EFE" w14:textId="77777777" w:rsidR="008D1E4A" w:rsidRPr="00EF5447" w:rsidRDefault="008D1E4A" w:rsidP="00C620E0">
            <w:pPr>
              <w:pStyle w:val="TAC"/>
              <w:rPr>
                <w:rFonts w:cs="Arial"/>
                <w:lang w:eastAsia="ja-JP"/>
              </w:rPr>
            </w:pPr>
            <w:r w:rsidRPr="00EF5447">
              <w:rPr>
                <w:rFonts w:cs="Arial"/>
                <w:lang w:eastAsia="ja-JP"/>
              </w:rPr>
              <w:t>DC_3A-28A-41A_n78A</w:t>
            </w:r>
          </w:p>
          <w:p w14:paraId="48B500DD" w14:textId="77777777" w:rsidR="008D1E4A" w:rsidRPr="00EF5447" w:rsidRDefault="008D1E4A" w:rsidP="00C620E0">
            <w:pPr>
              <w:pStyle w:val="TAC"/>
              <w:rPr>
                <w:rFonts w:cs="Arial"/>
                <w:lang w:eastAsia="zh-CN"/>
              </w:rPr>
            </w:pPr>
            <w:r w:rsidRPr="00EF5447">
              <w:rPr>
                <w:rFonts w:cs="Arial"/>
                <w:lang w:eastAsia="ja-JP"/>
              </w:rPr>
              <w:t>DC_3A-28A-41C_n78A</w:t>
            </w:r>
          </w:p>
        </w:tc>
        <w:tc>
          <w:tcPr>
            <w:tcW w:w="3514" w:type="dxa"/>
          </w:tcPr>
          <w:p w14:paraId="62EEE8E9" w14:textId="77777777" w:rsidR="008D1E4A" w:rsidRPr="00EF5447" w:rsidRDefault="008D1E4A" w:rsidP="00C620E0">
            <w:pPr>
              <w:pStyle w:val="TAC"/>
              <w:rPr>
                <w:lang w:eastAsia="ja-JP"/>
              </w:rPr>
            </w:pPr>
            <w:r w:rsidRPr="00EF5447">
              <w:rPr>
                <w:lang w:eastAsia="fi-FI"/>
              </w:rPr>
              <w:t>DC_3A_</w:t>
            </w:r>
            <w:r w:rsidRPr="00EF5447">
              <w:rPr>
                <w:lang w:eastAsia="ja-JP"/>
              </w:rPr>
              <w:t>n78A</w:t>
            </w:r>
          </w:p>
          <w:p w14:paraId="026A2F8E" w14:textId="77777777" w:rsidR="008D1E4A" w:rsidRPr="00EF5447" w:rsidRDefault="008D1E4A" w:rsidP="00C620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EAF0632"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B8D7B11" w14:textId="77777777" w:rsidR="008D1E4A" w:rsidRPr="00EF5447" w:rsidRDefault="008D1E4A" w:rsidP="00C620E0">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D1E4A" w:rsidRPr="00EF5447" w14:paraId="24D79412" w14:textId="77777777" w:rsidTr="00C620E0">
        <w:trPr>
          <w:trHeight w:val="187"/>
          <w:jc w:val="center"/>
        </w:trPr>
        <w:tc>
          <w:tcPr>
            <w:tcW w:w="3461" w:type="dxa"/>
            <w:shd w:val="clear" w:color="auto" w:fill="auto"/>
            <w:noWrap/>
          </w:tcPr>
          <w:p w14:paraId="52EA94EB" w14:textId="77777777" w:rsidR="008D1E4A" w:rsidRPr="00EF5447" w:rsidRDefault="008D1E4A" w:rsidP="00C620E0">
            <w:pPr>
              <w:pStyle w:val="TAC"/>
              <w:rPr>
                <w:lang w:eastAsia="fi-FI"/>
              </w:rPr>
            </w:pPr>
            <w:r w:rsidRPr="00EF5447">
              <w:rPr>
                <w:lang w:eastAsia="fi-FI"/>
              </w:rPr>
              <w:t>DC_3A-28A-42A_n77A</w:t>
            </w:r>
          </w:p>
          <w:p w14:paraId="0C5FE074" w14:textId="77777777" w:rsidR="008D1E4A" w:rsidRPr="00EF5447" w:rsidRDefault="008D1E4A" w:rsidP="00C620E0">
            <w:pPr>
              <w:pStyle w:val="TAC"/>
              <w:rPr>
                <w:rFonts w:cs="Arial"/>
                <w:lang w:eastAsia="ja-JP"/>
              </w:rPr>
            </w:pPr>
            <w:r w:rsidRPr="00EF5447">
              <w:rPr>
                <w:rFonts w:cs="Arial"/>
                <w:szCs w:val="18"/>
                <w:lang w:eastAsia="ja-JP"/>
              </w:rPr>
              <w:t>DC_3A-28A-42C_n77A</w:t>
            </w:r>
          </w:p>
        </w:tc>
        <w:tc>
          <w:tcPr>
            <w:tcW w:w="3514" w:type="dxa"/>
          </w:tcPr>
          <w:p w14:paraId="553276E4" w14:textId="77777777" w:rsidR="008D1E4A" w:rsidRPr="00EF5447" w:rsidRDefault="008D1E4A" w:rsidP="00C620E0">
            <w:pPr>
              <w:pStyle w:val="TAC"/>
              <w:rPr>
                <w:lang w:eastAsia="fi-FI"/>
              </w:rPr>
            </w:pPr>
            <w:r w:rsidRPr="00EF5447">
              <w:rPr>
                <w:lang w:eastAsia="fi-FI"/>
              </w:rPr>
              <w:t>DC_3A_n77A</w:t>
            </w:r>
          </w:p>
          <w:p w14:paraId="0C07DDE0" w14:textId="77777777" w:rsidR="008D1E4A" w:rsidRPr="00EF5447" w:rsidRDefault="008D1E4A" w:rsidP="00C620E0">
            <w:pPr>
              <w:pStyle w:val="TAC"/>
              <w:rPr>
                <w:lang w:eastAsia="ja-JP"/>
              </w:rPr>
            </w:pPr>
            <w:r w:rsidRPr="00EF5447">
              <w:rPr>
                <w:lang w:eastAsia="fi-FI"/>
              </w:rPr>
              <w:t>DC_28A_n77A</w:t>
            </w:r>
          </w:p>
        </w:tc>
      </w:tr>
      <w:tr w:rsidR="008D1E4A" w:rsidRPr="00EF5447" w14:paraId="026A1110" w14:textId="77777777" w:rsidTr="00C620E0">
        <w:trPr>
          <w:trHeight w:val="187"/>
          <w:jc w:val="center"/>
        </w:trPr>
        <w:tc>
          <w:tcPr>
            <w:tcW w:w="3461" w:type="dxa"/>
            <w:shd w:val="clear" w:color="auto" w:fill="auto"/>
            <w:noWrap/>
          </w:tcPr>
          <w:p w14:paraId="7D584B21" w14:textId="77777777" w:rsidR="008D1E4A" w:rsidRPr="00EF5447" w:rsidRDefault="008D1E4A" w:rsidP="00C620E0">
            <w:pPr>
              <w:pStyle w:val="TAC"/>
              <w:rPr>
                <w:lang w:eastAsia="fi-FI"/>
              </w:rPr>
            </w:pPr>
            <w:r w:rsidRPr="00EF5447">
              <w:rPr>
                <w:lang w:eastAsia="fi-FI"/>
              </w:rPr>
              <w:t>DC_3A-28A-42A_n78A</w:t>
            </w:r>
          </w:p>
          <w:p w14:paraId="3F4733F7" w14:textId="77777777" w:rsidR="008D1E4A" w:rsidRPr="00EF5447" w:rsidRDefault="008D1E4A" w:rsidP="00C620E0">
            <w:pPr>
              <w:pStyle w:val="TAC"/>
              <w:rPr>
                <w:rFonts w:cs="Arial"/>
                <w:lang w:eastAsia="ja-JP"/>
              </w:rPr>
            </w:pPr>
            <w:r w:rsidRPr="00EF5447">
              <w:rPr>
                <w:rFonts w:cs="Arial"/>
                <w:szCs w:val="18"/>
                <w:lang w:eastAsia="ja-JP"/>
              </w:rPr>
              <w:t>DC_3A-28A-42C_n78A</w:t>
            </w:r>
          </w:p>
        </w:tc>
        <w:tc>
          <w:tcPr>
            <w:tcW w:w="3514" w:type="dxa"/>
          </w:tcPr>
          <w:p w14:paraId="29A151B0" w14:textId="77777777" w:rsidR="008D1E4A" w:rsidRPr="00EF5447" w:rsidRDefault="008D1E4A" w:rsidP="00C620E0">
            <w:pPr>
              <w:pStyle w:val="TAC"/>
              <w:rPr>
                <w:lang w:eastAsia="fi-FI"/>
              </w:rPr>
            </w:pPr>
            <w:r w:rsidRPr="00EF5447">
              <w:rPr>
                <w:lang w:eastAsia="fi-FI"/>
              </w:rPr>
              <w:t>DC_3A_n78A</w:t>
            </w:r>
          </w:p>
          <w:p w14:paraId="2CC7A74D" w14:textId="77777777" w:rsidR="008D1E4A" w:rsidRPr="00EF5447" w:rsidRDefault="008D1E4A" w:rsidP="00C620E0">
            <w:pPr>
              <w:pStyle w:val="TAC"/>
              <w:rPr>
                <w:lang w:eastAsia="ja-JP"/>
              </w:rPr>
            </w:pPr>
            <w:r w:rsidRPr="00EF5447">
              <w:rPr>
                <w:lang w:eastAsia="fi-FI"/>
              </w:rPr>
              <w:t>DC_28A_n78A</w:t>
            </w:r>
          </w:p>
        </w:tc>
      </w:tr>
      <w:tr w:rsidR="008D1E4A" w:rsidRPr="00EF5447" w14:paraId="18393F32" w14:textId="77777777" w:rsidTr="00C620E0">
        <w:trPr>
          <w:trHeight w:val="187"/>
          <w:jc w:val="center"/>
        </w:trPr>
        <w:tc>
          <w:tcPr>
            <w:tcW w:w="3461" w:type="dxa"/>
            <w:shd w:val="clear" w:color="auto" w:fill="auto"/>
            <w:noWrap/>
          </w:tcPr>
          <w:p w14:paraId="3A1D4F5B" w14:textId="77777777" w:rsidR="008D1E4A" w:rsidRPr="00EF5447" w:rsidRDefault="008D1E4A" w:rsidP="00C620E0">
            <w:pPr>
              <w:pStyle w:val="TAC"/>
              <w:rPr>
                <w:lang w:eastAsia="fi-FI"/>
              </w:rPr>
            </w:pPr>
            <w:r w:rsidRPr="00EF5447">
              <w:rPr>
                <w:lang w:eastAsia="fi-FI"/>
              </w:rPr>
              <w:lastRenderedPageBreak/>
              <w:t>DC_3A-28A-42A_n79A</w:t>
            </w:r>
          </w:p>
          <w:p w14:paraId="117A26E9" w14:textId="77777777" w:rsidR="008D1E4A" w:rsidRPr="00EF5447" w:rsidRDefault="008D1E4A" w:rsidP="00C620E0">
            <w:pPr>
              <w:pStyle w:val="TAC"/>
              <w:rPr>
                <w:rFonts w:cs="Arial"/>
                <w:lang w:eastAsia="ja-JP"/>
              </w:rPr>
            </w:pPr>
            <w:r w:rsidRPr="00EF5447">
              <w:rPr>
                <w:rFonts w:cs="Arial"/>
                <w:szCs w:val="18"/>
                <w:lang w:eastAsia="ja-JP"/>
              </w:rPr>
              <w:t>DC_3A-28A-42C_n79A</w:t>
            </w:r>
          </w:p>
        </w:tc>
        <w:tc>
          <w:tcPr>
            <w:tcW w:w="3514" w:type="dxa"/>
          </w:tcPr>
          <w:p w14:paraId="163382C0" w14:textId="77777777" w:rsidR="008D1E4A" w:rsidRPr="00EF5447" w:rsidRDefault="008D1E4A" w:rsidP="00C620E0">
            <w:pPr>
              <w:pStyle w:val="TAC"/>
              <w:rPr>
                <w:lang w:eastAsia="fi-FI"/>
              </w:rPr>
            </w:pPr>
            <w:r w:rsidRPr="00EF5447">
              <w:rPr>
                <w:lang w:eastAsia="fi-FI"/>
              </w:rPr>
              <w:t>DC_3A_n79A</w:t>
            </w:r>
          </w:p>
          <w:p w14:paraId="512BCBE0" w14:textId="77777777" w:rsidR="008D1E4A" w:rsidRPr="00EF5447" w:rsidRDefault="008D1E4A" w:rsidP="00C620E0">
            <w:pPr>
              <w:pStyle w:val="TAC"/>
              <w:rPr>
                <w:lang w:eastAsia="ja-JP"/>
              </w:rPr>
            </w:pPr>
            <w:r w:rsidRPr="00EF5447">
              <w:rPr>
                <w:lang w:eastAsia="fi-FI"/>
              </w:rPr>
              <w:t>DC_28A_n79A</w:t>
            </w:r>
          </w:p>
        </w:tc>
      </w:tr>
      <w:tr w:rsidR="008D1E4A" w:rsidRPr="00EF5447" w14:paraId="1D839BCE" w14:textId="77777777" w:rsidTr="00C620E0">
        <w:trPr>
          <w:trHeight w:val="187"/>
          <w:jc w:val="center"/>
        </w:trPr>
        <w:tc>
          <w:tcPr>
            <w:tcW w:w="3461" w:type="dxa"/>
            <w:shd w:val="clear" w:color="auto" w:fill="auto"/>
            <w:noWrap/>
          </w:tcPr>
          <w:p w14:paraId="673A2D70"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DEE1E72"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7312BF72" w14:textId="77777777" w:rsidR="008D1E4A" w:rsidRPr="00EF5447" w:rsidRDefault="008D1E4A" w:rsidP="00C620E0">
            <w:pPr>
              <w:pStyle w:val="TAC"/>
              <w:rPr>
                <w:lang w:eastAsia="zh-CN"/>
              </w:rPr>
            </w:pPr>
            <w:r w:rsidRPr="00EF5447">
              <w:t>DC_3A_n41A</w:t>
            </w:r>
          </w:p>
          <w:p w14:paraId="314775EC" w14:textId="77777777" w:rsidR="008D1E4A" w:rsidRPr="00EF5447" w:rsidRDefault="008D1E4A" w:rsidP="00C620E0">
            <w:pPr>
              <w:pStyle w:val="TAC"/>
              <w:rPr>
                <w:lang w:eastAsia="fi-FI"/>
              </w:rPr>
            </w:pPr>
            <w:r w:rsidRPr="00EF5447">
              <w:t>DC_</w:t>
            </w:r>
            <w:r w:rsidRPr="00EF5447">
              <w:rPr>
                <w:lang w:eastAsia="zh-CN"/>
              </w:rPr>
              <w:t>41</w:t>
            </w:r>
            <w:r w:rsidRPr="00EF5447">
              <w:t>A_n3A</w:t>
            </w:r>
          </w:p>
        </w:tc>
      </w:tr>
      <w:tr w:rsidR="008D1E4A" w:rsidRPr="00EF5447" w14:paraId="7CE64349" w14:textId="77777777" w:rsidTr="00C620E0">
        <w:trPr>
          <w:trHeight w:val="187"/>
          <w:jc w:val="center"/>
        </w:trPr>
        <w:tc>
          <w:tcPr>
            <w:tcW w:w="3461" w:type="dxa"/>
            <w:shd w:val="clear" w:color="auto" w:fill="auto"/>
            <w:noWrap/>
          </w:tcPr>
          <w:p w14:paraId="5CFCE2BC"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C932946"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64A3609B" w14:textId="77777777" w:rsidR="008D1E4A" w:rsidRPr="00EF5447" w:rsidRDefault="008D1E4A" w:rsidP="00C620E0">
            <w:pPr>
              <w:pStyle w:val="TAC"/>
              <w:rPr>
                <w:lang w:eastAsia="zh-CN"/>
              </w:rPr>
            </w:pPr>
            <w:r w:rsidRPr="00EF5447">
              <w:t>DC_3A_n77A</w:t>
            </w:r>
          </w:p>
          <w:p w14:paraId="6ABE1603" w14:textId="77777777" w:rsidR="008D1E4A" w:rsidRPr="00EF5447" w:rsidRDefault="008D1E4A" w:rsidP="00C620E0">
            <w:pPr>
              <w:pStyle w:val="TAC"/>
            </w:pPr>
            <w:r w:rsidRPr="00EF5447">
              <w:t>DC_</w:t>
            </w:r>
            <w:r w:rsidRPr="00EF5447">
              <w:rPr>
                <w:lang w:eastAsia="zh-CN"/>
              </w:rPr>
              <w:t>41</w:t>
            </w:r>
            <w:r w:rsidRPr="00EF5447">
              <w:t>A_n3A</w:t>
            </w:r>
          </w:p>
          <w:p w14:paraId="195F6D06" w14:textId="77777777" w:rsidR="008D1E4A" w:rsidRPr="00EF5447" w:rsidRDefault="008D1E4A" w:rsidP="00C620E0">
            <w:pPr>
              <w:pStyle w:val="TAC"/>
              <w:rPr>
                <w:lang w:eastAsia="fi-FI"/>
              </w:rPr>
            </w:pPr>
            <w:r w:rsidRPr="00EF5447">
              <w:t>DC_</w:t>
            </w:r>
            <w:r w:rsidRPr="00EF5447">
              <w:rPr>
                <w:lang w:eastAsia="zh-CN"/>
              </w:rPr>
              <w:t>41</w:t>
            </w:r>
            <w:r w:rsidRPr="00EF5447">
              <w:t>A_n77A</w:t>
            </w:r>
          </w:p>
        </w:tc>
      </w:tr>
      <w:tr w:rsidR="008D1E4A" w:rsidRPr="00EF5447" w14:paraId="4A85A733" w14:textId="77777777" w:rsidTr="00C620E0">
        <w:trPr>
          <w:trHeight w:val="187"/>
          <w:jc w:val="center"/>
        </w:trPr>
        <w:tc>
          <w:tcPr>
            <w:tcW w:w="3461" w:type="dxa"/>
            <w:shd w:val="clear" w:color="auto" w:fill="auto"/>
            <w:noWrap/>
          </w:tcPr>
          <w:p w14:paraId="28B04BFF"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E602E83"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1AE505E6" w14:textId="77777777" w:rsidR="008D1E4A" w:rsidRPr="00EF5447" w:rsidRDefault="008D1E4A" w:rsidP="00C620E0">
            <w:pPr>
              <w:pStyle w:val="TAC"/>
              <w:rPr>
                <w:lang w:eastAsia="zh-CN"/>
              </w:rPr>
            </w:pPr>
            <w:r w:rsidRPr="00EF5447">
              <w:t>DC_3A_n77A</w:t>
            </w:r>
          </w:p>
          <w:p w14:paraId="5F2005C5" w14:textId="77777777" w:rsidR="008D1E4A" w:rsidRPr="00EF5447" w:rsidRDefault="008D1E4A" w:rsidP="00C620E0">
            <w:pPr>
              <w:pStyle w:val="TAC"/>
            </w:pPr>
            <w:r w:rsidRPr="00EF5447">
              <w:t>DC_</w:t>
            </w:r>
            <w:r w:rsidRPr="00EF5447">
              <w:rPr>
                <w:lang w:eastAsia="zh-CN"/>
              </w:rPr>
              <w:t>41</w:t>
            </w:r>
            <w:r w:rsidRPr="00EF5447">
              <w:t>A_n3A</w:t>
            </w:r>
          </w:p>
          <w:p w14:paraId="6A8A3FC3" w14:textId="77777777" w:rsidR="008D1E4A" w:rsidRPr="00EF5447" w:rsidRDefault="008D1E4A" w:rsidP="00C620E0">
            <w:pPr>
              <w:pStyle w:val="TAC"/>
              <w:rPr>
                <w:lang w:eastAsia="zh-CN"/>
              </w:rPr>
            </w:pPr>
            <w:r w:rsidRPr="00EF5447">
              <w:t>DC_</w:t>
            </w:r>
            <w:r w:rsidRPr="00EF5447">
              <w:rPr>
                <w:lang w:eastAsia="zh-CN"/>
              </w:rPr>
              <w:t>41</w:t>
            </w:r>
            <w:r w:rsidRPr="00EF5447">
              <w:t>A_n77A</w:t>
            </w:r>
          </w:p>
          <w:p w14:paraId="54BD1CF1" w14:textId="77777777" w:rsidR="008D1E4A" w:rsidRPr="00EF5447" w:rsidRDefault="008D1E4A" w:rsidP="00C620E0">
            <w:pPr>
              <w:pStyle w:val="TAC"/>
            </w:pPr>
            <w:r w:rsidRPr="00EF5447">
              <w:t>DC_</w:t>
            </w:r>
            <w:r w:rsidRPr="00EF5447">
              <w:rPr>
                <w:lang w:eastAsia="zh-CN"/>
              </w:rPr>
              <w:t>41C</w:t>
            </w:r>
            <w:r w:rsidRPr="00EF5447">
              <w:t>_n3A</w:t>
            </w:r>
          </w:p>
          <w:p w14:paraId="760C221D" w14:textId="77777777" w:rsidR="008D1E4A" w:rsidRPr="00EF5447" w:rsidRDefault="008D1E4A" w:rsidP="00C620E0">
            <w:pPr>
              <w:pStyle w:val="TAC"/>
              <w:rPr>
                <w:lang w:eastAsia="fi-FI"/>
              </w:rPr>
            </w:pPr>
            <w:r w:rsidRPr="00EF5447">
              <w:t>DC_</w:t>
            </w:r>
            <w:r w:rsidRPr="00EF5447">
              <w:rPr>
                <w:lang w:eastAsia="zh-CN"/>
              </w:rPr>
              <w:t>41C</w:t>
            </w:r>
            <w:r w:rsidRPr="00EF5447">
              <w:t>_n77A</w:t>
            </w:r>
          </w:p>
        </w:tc>
      </w:tr>
      <w:tr w:rsidR="008D1E4A" w:rsidRPr="00EF5447" w14:paraId="4A36B7D3" w14:textId="77777777" w:rsidTr="00C620E0">
        <w:trPr>
          <w:trHeight w:val="187"/>
          <w:jc w:val="center"/>
        </w:trPr>
        <w:tc>
          <w:tcPr>
            <w:tcW w:w="3461" w:type="dxa"/>
            <w:shd w:val="clear" w:color="auto" w:fill="auto"/>
            <w:noWrap/>
          </w:tcPr>
          <w:p w14:paraId="046C2254"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36D98FA"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5E928BF4" w14:textId="77777777" w:rsidR="008D1E4A" w:rsidRPr="00EF5447" w:rsidRDefault="008D1E4A" w:rsidP="00C620E0">
            <w:pPr>
              <w:pStyle w:val="TAC"/>
              <w:rPr>
                <w:lang w:eastAsia="zh-CN"/>
              </w:rPr>
            </w:pPr>
            <w:r w:rsidRPr="00EF5447">
              <w:t>DC_3A_n78A</w:t>
            </w:r>
          </w:p>
          <w:p w14:paraId="37100760" w14:textId="77777777" w:rsidR="008D1E4A" w:rsidRPr="00EF5447" w:rsidRDefault="008D1E4A" w:rsidP="00C620E0">
            <w:pPr>
              <w:pStyle w:val="TAC"/>
            </w:pPr>
            <w:r w:rsidRPr="00EF5447">
              <w:t>DC_</w:t>
            </w:r>
            <w:r w:rsidRPr="00EF5447">
              <w:rPr>
                <w:lang w:eastAsia="zh-CN"/>
              </w:rPr>
              <w:t>41</w:t>
            </w:r>
            <w:r w:rsidRPr="00EF5447">
              <w:t>A_n3A</w:t>
            </w:r>
          </w:p>
          <w:p w14:paraId="7CF7D1C0" w14:textId="77777777" w:rsidR="008D1E4A" w:rsidRPr="00EF5447" w:rsidRDefault="008D1E4A" w:rsidP="00C620E0">
            <w:pPr>
              <w:pStyle w:val="TAC"/>
              <w:rPr>
                <w:lang w:eastAsia="fi-FI"/>
              </w:rPr>
            </w:pPr>
            <w:r w:rsidRPr="00EF5447">
              <w:t>DC_</w:t>
            </w:r>
            <w:r w:rsidRPr="00EF5447">
              <w:rPr>
                <w:lang w:eastAsia="zh-CN"/>
              </w:rPr>
              <w:t>41</w:t>
            </w:r>
            <w:r w:rsidRPr="00EF5447">
              <w:t>A_n78A</w:t>
            </w:r>
          </w:p>
        </w:tc>
      </w:tr>
      <w:tr w:rsidR="008D1E4A" w:rsidRPr="00EF5447" w14:paraId="33D988BD" w14:textId="77777777" w:rsidTr="00C620E0">
        <w:trPr>
          <w:trHeight w:val="187"/>
          <w:jc w:val="center"/>
        </w:trPr>
        <w:tc>
          <w:tcPr>
            <w:tcW w:w="3461" w:type="dxa"/>
            <w:shd w:val="clear" w:color="auto" w:fill="auto"/>
            <w:noWrap/>
          </w:tcPr>
          <w:p w14:paraId="3036E3E8"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4D21558"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4A89B78C" w14:textId="77777777" w:rsidR="008D1E4A" w:rsidRPr="00EF5447" w:rsidRDefault="008D1E4A" w:rsidP="00C620E0">
            <w:pPr>
              <w:pStyle w:val="TAC"/>
              <w:rPr>
                <w:lang w:eastAsia="zh-CN"/>
              </w:rPr>
            </w:pPr>
            <w:r w:rsidRPr="00EF5447">
              <w:t>DC_3A_n78A</w:t>
            </w:r>
          </w:p>
          <w:p w14:paraId="205342E3" w14:textId="77777777" w:rsidR="008D1E4A" w:rsidRPr="00EF5447" w:rsidRDefault="008D1E4A" w:rsidP="00C620E0">
            <w:pPr>
              <w:pStyle w:val="TAC"/>
            </w:pPr>
            <w:r w:rsidRPr="00EF5447">
              <w:t>DC_</w:t>
            </w:r>
            <w:r w:rsidRPr="00EF5447">
              <w:rPr>
                <w:lang w:eastAsia="zh-CN"/>
              </w:rPr>
              <w:t>41</w:t>
            </w:r>
            <w:r w:rsidRPr="00EF5447">
              <w:t>A_n3A</w:t>
            </w:r>
          </w:p>
          <w:p w14:paraId="3539CDD1" w14:textId="77777777" w:rsidR="008D1E4A" w:rsidRPr="00EF5447" w:rsidRDefault="008D1E4A" w:rsidP="00C620E0">
            <w:pPr>
              <w:pStyle w:val="TAC"/>
              <w:rPr>
                <w:lang w:eastAsia="zh-CN"/>
              </w:rPr>
            </w:pPr>
            <w:r w:rsidRPr="00EF5447">
              <w:t>DC_</w:t>
            </w:r>
            <w:r w:rsidRPr="00EF5447">
              <w:rPr>
                <w:lang w:eastAsia="zh-CN"/>
              </w:rPr>
              <w:t>41</w:t>
            </w:r>
            <w:r w:rsidRPr="00EF5447">
              <w:t>A_n78A</w:t>
            </w:r>
          </w:p>
          <w:p w14:paraId="05998C1E" w14:textId="77777777" w:rsidR="008D1E4A" w:rsidRPr="00EF5447" w:rsidRDefault="008D1E4A" w:rsidP="00C620E0">
            <w:pPr>
              <w:pStyle w:val="TAC"/>
            </w:pPr>
            <w:r w:rsidRPr="00EF5447">
              <w:t>DC_</w:t>
            </w:r>
            <w:r w:rsidRPr="00EF5447">
              <w:rPr>
                <w:lang w:eastAsia="zh-CN"/>
              </w:rPr>
              <w:t>41C</w:t>
            </w:r>
            <w:r w:rsidRPr="00EF5447">
              <w:t>_n3A</w:t>
            </w:r>
          </w:p>
          <w:p w14:paraId="6EA10F6C" w14:textId="77777777" w:rsidR="008D1E4A" w:rsidRPr="00EF5447" w:rsidRDefault="008D1E4A" w:rsidP="00C620E0">
            <w:pPr>
              <w:pStyle w:val="TAC"/>
              <w:rPr>
                <w:lang w:eastAsia="fi-FI"/>
              </w:rPr>
            </w:pPr>
            <w:r w:rsidRPr="00EF5447">
              <w:t>DC_</w:t>
            </w:r>
            <w:r w:rsidRPr="00EF5447">
              <w:rPr>
                <w:lang w:eastAsia="zh-CN"/>
              </w:rPr>
              <w:t>41C</w:t>
            </w:r>
            <w:r w:rsidRPr="00EF5447">
              <w:t>_n78A</w:t>
            </w:r>
          </w:p>
        </w:tc>
      </w:tr>
      <w:tr w:rsidR="008D1E4A" w:rsidRPr="00EF5447" w14:paraId="083DF1C9" w14:textId="77777777" w:rsidTr="00C620E0">
        <w:trPr>
          <w:trHeight w:val="187"/>
          <w:jc w:val="center"/>
        </w:trPr>
        <w:tc>
          <w:tcPr>
            <w:tcW w:w="3461" w:type="dxa"/>
            <w:shd w:val="clear" w:color="auto" w:fill="auto"/>
            <w:noWrap/>
          </w:tcPr>
          <w:p w14:paraId="3B5F80B8" w14:textId="77777777" w:rsidR="008D1E4A" w:rsidRPr="00B677E8" w:rsidRDefault="008D1E4A" w:rsidP="00C620E0">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59D9E650" w14:textId="77777777" w:rsidR="008D1E4A" w:rsidRPr="00B677E8" w:rsidRDefault="008D1E4A" w:rsidP="00C620E0">
            <w:pPr>
              <w:pStyle w:val="TAC"/>
              <w:rPr>
                <w:szCs w:val="18"/>
                <w:lang w:eastAsia="zh-CN"/>
              </w:rPr>
            </w:pPr>
            <w:r w:rsidRPr="00B677E8">
              <w:rPr>
                <w:szCs w:val="18"/>
                <w:lang w:eastAsia="zh-CN"/>
              </w:rPr>
              <w:t>DC_3A_n28A</w:t>
            </w:r>
          </w:p>
          <w:p w14:paraId="1765723E" w14:textId="77777777" w:rsidR="008D1E4A" w:rsidRPr="00B677E8" w:rsidRDefault="008D1E4A" w:rsidP="00C620E0">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9DC6C92" w14:textId="77777777" w:rsidR="008D1E4A" w:rsidRPr="00B677E8" w:rsidRDefault="008D1E4A" w:rsidP="00C620E0">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D1E4A" w:rsidRPr="00EF5447" w14:paraId="2FD8E9DE" w14:textId="77777777" w:rsidTr="00C620E0">
        <w:trPr>
          <w:trHeight w:val="187"/>
          <w:jc w:val="center"/>
        </w:trPr>
        <w:tc>
          <w:tcPr>
            <w:tcW w:w="3461" w:type="dxa"/>
            <w:shd w:val="clear" w:color="auto" w:fill="auto"/>
            <w:noWrap/>
          </w:tcPr>
          <w:p w14:paraId="4B717034" w14:textId="77777777" w:rsidR="008D1E4A" w:rsidRPr="00EF5447" w:rsidRDefault="008D1E4A" w:rsidP="00C620E0">
            <w:pPr>
              <w:pStyle w:val="TAC"/>
              <w:rPr>
                <w:lang w:eastAsia="fi-FI"/>
              </w:rPr>
            </w:pPr>
            <w:r w:rsidRPr="00EF5447">
              <w:rPr>
                <w:rFonts w:eastAsia="Malgun Gothic"/>
                <w:lang w:eastAsia="ko-KR"/>
              </w:rPr>
              <w:t>DC_3A-41A_n28A-n77A</w:t>
            </w:r>
          </w:p>
        </w:tc>
        <w:tc>
          <w:tcPr>
            <w:tcW w:w="3514" w:type="dxa"/>
          </w:tcPr>
          <w:p w14:paraId="59EA5FF8"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F708836" w14:textId="77777777" w:rsidR="008D1E4A" w:rsidRPr="00EF5447" w:rsidRDefault="008D1E4A" w:rsidP="00C620E0">
            <w:pPr>
              <w:pStyle w:val="TAC"/>
              <w:rPr>
                <w:rFonts w:eastAsia="Malgun Gothic"/>
                <w:lang w:eastAsia="ko-KR"/>
              </w:rPr>
            </w:pPr>
            <w:r w:rsidRPr="00EF5447">
              <w:rPr>
                <w:rFonts w:eastAsia="Malgun Gothic"/>
                <w:lang w:eastAsia="ko-KR"/>
              </w:rPr>
              <w:t>DC_3A_n77A</w:t>
            </w:r>
          </w:p>
          <w:p w14:paraId="6B262E4C"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32CAF9AB" w14:textId="77777777" w:rsidR="008D1E4A" w:rsidRPr="00EF5447" w:rsidRDefault="008D1E4A" w:rsidP="00C620E0">
            <w:pPr>
              <w:pStyle w:val="TAC"/>
              <w:rPr>
                <w:lang w:eastAsia="fi-FI"/>
              </w:rPr>
            </w:pPr>
            <w:r w:rsidRPr="00EF5447">
              <w:rPr>
                <w:rFonts w:eastAsia="Malgun Gothic"/>
                <w:lang w:eastAsia="ko-KR"/>
              </w:rPr>
              <w:t>DC_41A_n77A</w:t>
            </w:r>
          </w:p>
        </w:tc>
      </w:tr>
      <w:tr w:rsidR="008D1E4A" w:rsidRPr="00EF5447" w14:paraId="73F192E1" w14:textId="77777777" w:rsidTr="00C620E0">
        <w:trPr>
          <w:trHeight w:val="187"/>
          <w:jc w:val="center"/>
        </w:trPr>
        <w:tc>
          <w:tcPr>
            <w:tcW w:w="3461" w:type="dxa"/>
            <w:shd w:val="clear" w:color="auto" w:fill="auto"/>
            <w:noWrap/>
          </w:tcPr>
          <w:p w14:paraId="2F90ADD6" w14:textId="77777777" w:rsidR="008D1E4A" w:rsidRPr="00EF5447" w:rsidRDefault="008D1E4A" w:rsidP="00C620E0">
            <w:pPr>
              <w:pStyle w:val="TAC"/>
              <w:rPr>
                <w:lang w:eastAsia="fi-FI"/>
              </w:rPr>
            </w:pPr>
            <w:r w:rsidRPr="00EF5447">
              <w:rPr>
                <w:rFonts w:eastAsia="Malgun Gothic"/>
                <w:lang w:eastAsia="ko-KR"/>
              </w:rPr>
              <w:t>DC_3A-41C_n28A-n77A</w:t>
            </w:r>
          </w:p>
        </w:tc>
        <w:tc>
          <w:tcPr>
            <w:tcW w:w="3514" w:type="dxa"/>
          </w:tcPr>
          <w:p w14:paraId="5C69A975"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5C96C89E" w14:textId="77777777" w:rsidR="008D1E4A" w:rsidRPr="00EF5447" w:rsidRDefault="008D1E4A" w:rsidP="00C620E0">
            <w:pPr>
              <w:pStyle w:val="TAC"/>
              <w:rPr>
                <w:rFonts w:eastAsia="Malgun Gothic"/>
                <w:lang w:eastAsia="ko-KR"/>
              </w:rPr>
            </w:pPr>
            <w:r w:rsidRPr="00EF5447">
              <w:rPr>
                <w:rFonts w:eastAsia="Malgun Gothic"/>
                <w:lang w:eastAsia="ko-KR"/>
              </w:rPr>
              <w:t>DC_3A_n77A</w:t>
            </w:r>
          </w:p>
          <w:p w14:paraId="1F9B2A72"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1EB8111C" w14:textId="77777777" w:rsidR="008D1E4A" w:rsidRPr="00EF5447" w:rsidRDefault="008D1E4A" w:rsidP="00C620E0">
            <w:pPr>
              <w:pStyle w:val="TAC"/>
              <w:rPr>
                <w:rFonts w:eastAsia="Malgun Gothic"/>
                <w:lang w:eastAsia="ko-KR"/>
              </w:rPr>
            </w:pPr>
            <w:r w:rsidRPr="00EF5447">
              <w:rPr>
                <w:rFonts w:eastAsia="Malgun Gothic"/>
                <w:lang w:eastAsia="ko-KR"/>
              </w:rPr>
              <w:t>DC_41A_n77A</w:t>
            </w:r>
          </w:p>
          <w:p w14:paraId="167533C5" w14:textId="77777777" w:rsidR="008D1E4A" w:rsidRPr="00EF5447" w:rsidRDefault="008D1E4A" w:rsidP="00C620E0">
            <w:pPr>
              <w:pStyle w:val="TAC"/>
              <w:rPr>
                <w:rFonts w:eastAsia="Malgun Gothic"/>
                <w:lang w:eastAsia="ko-KR"/>
              </w:rPr>
            </w:pPr>
            <w:r w:rsidRPr="00EF5447">
              <w:rPr>
                <w:rFonts w:eastAsia="Malgun Gothic"/>
                <w:lang w:eastAsia="ko-KR"/>
              </w:rPr>
              <w:t>DC_41C_n28A</w:t>
            </w:r>
          </w:p>
          <w:p w14:paraId="294FC2D1" w14:textId="77777777" w:rsidR="008D1E4A" w:rsidRPr="00EF5447" w:rsidRDefault="008D1E4A" w:rsidP="00C620E0">
            <w:pPr>
              <w:pStyle w:val="TAC"/>
              <w:rPr>
                <w:lang w:eastAsia="fi-FI"/>
              </w:rPr>
            </w:pPr>
            <w:r w:rsidRPr="00EF5447">
              <w:rPr>
                <w:rFonts w:eastAsia="Malgun Gothic"/>
                <w:lang w:eastAsia="ko-KR"/>
              </w:rPr>
              <w:t>DC_41C_n77A</w:t>
            </w:r>
          </w:p>
        </w:tc>
      </w:tr>
      <w:tr w:rsidR="008D1E4A" w:rsidRPr="00EF5447" w14:paraId="08C6E013" w14:textId="77777777" w:rsidTr="00C620E0">
        <w:trPr>
          <w:trHeight w:val="187"/>
          <w:jc w:val="center"/>
        </w:trPr>
        <w:tc>
          <w:tcPr>
            <w:tcW w:w="3461" w:type="dxa"/>
            <w:shd w:val="clear" w:color="auto" w:fill="auto"/>
            <w:noWrap/>
          </w:tcPr>
          <w:p w14:paraId="159CC278" w14:textId="77777777" w:rsidR="008D1E4A" w:rsidRPr="00EF5447" w:rsidRDefault="008D1E4A" w:rsidP="00C620E0">
            <w:pPr>
              <w:pStyle w:val="TAC"/>
              <w:rPr>
                <w:lang w:eastAsia="fi-FI"/>
              </w:rPr>
            </w:pPr>
            <w:r w:rsidRPr="00EF5447">
              <w:rPr>
                <w:rFonts w:eastAsia="Malgun Gothic"/>
                <w:lang w:eastAsia="ko-KR"/>
              </w:rPr>
              <w:t>DC_3A-41A_n28A-n78A</w:t>
            </w:r>
          </w:p>
        </w:tc>
        <w:tc>
          <w:tcPr>
            <w:tcW w:w="3514" w:type="dxa"/>
          </w:tcPr>
          <w:p w14:paraId="39DD2B78"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74D96512"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53075282"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5AF51F84" w14:textId="77777777" w:rsidR="008D1E4A" w:rsidRPr="00EF5447" w:rsidRDefault="008D1E4A" w:rsidP="00C620E0">
            <w:pPr>
              <w:pStyle w:val="TAC"/>
              <w:rPr>
                <w:lang w:eastAsia="fi-FI"/>
              </w:rPr>
            </w:pPr>
            <w:r w:rsidRPr="00EF5447">
              <w:rPr>
                <w:rFonts w:eastAsia="Malgun Gothic"/>
                <w:lang w:eastAsia="ko-KR"/>
              </w:rPr>
              <w:t>DC_41A_n78A</w:t>
            </w:r>
          </w:p>
        </w:tc>
      </w:tr>
      <w:tr w:rsidR="008D1E4A" w:rsidRPr="00EF5447" w14:paraId="64E262E7" w14:textId="77777777" w:rsidTr="00C620E0">
        <w:trPr>
          <w:trHeight w:val="187"/>
          <w:jc w:val="center"/>
        </w:trPr>
        <w:tc>
          <w:tcPr>
            <w:tcW w:w="3461" w:type="dxa"/>
            <w:shd w:val="clear" w:color="auto" w:fill="auto"/>
            <w:noWrap/>
          </w:tcPr>
          <w:p w14:paraId="508EF991" w14:textId="77777777" w:rsidR="008D1E4A" w:rsidRPr="00EF5447" w:rsidRDefault="008D1E4A" w:rsidP="00C620E0">
            <w:pPr>
              <w:pStyle w:val="TAC"/>
              <w:rPr>
                <w:lang w:eastAsia="fi-FI"/>
              </w:rPr>
            </w:pPr>
            <w:r w:rsidRPr="00EF5447">
              <w:rPr>
                <w:rFonts w:eastAsia="Malgun Gothic"/>
                <w:lang w:eastAsia="ko-KR"/>
              </w:rPr>
              <w:lastRenderedPageBreak/>
              <w:t>DC_3A-41C_n28A-n78A</w:t>
            </w:r>
          </w:p>
        </w:tc>
        <w:tc>
          <w:tcPr>
            <w:tcW w:w="3514" w:type="dxa"/>
          </w:tcPr>
          <w:p w14:paraId="18090027"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2C578ECB"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360DC52F"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495261D5" w14:textId="77777777" w:rsidR="008D1E4A" w:rsidRPr="00EF5447" w:rsidRDefault="008D1E4A" w:rsidP="00C620E0">
            <w:pPr>
              <w:pStyle w:val="TAC"/>
              <w:rPr>
                <w:rFonts w:eastAsia="Malgun Gothic"/>
                <w:lang w:eastAsia="ko-KR"/>
              </w:rPr>
            </w:pPr>
            <w:r w:rsidRPr="00EF5447">
              <w:rPr>
                <w:rFonts w:eastAsia="Malgun Gothic"/>
                <w:lang w:eastAsia="ko-KR"/>
              </w:rPr>
              <w:t>DC_41A_n78A</w:t>
            </w:r>
          </w:p>
          <w:p w14:paraId="78800656" w14:textId="77777777" w:rsidR="008D1E4A" w:rsidRPr="00EF5447" w:rsidRDefault="008D1E4A" w:rsidP="00C620E0">
            <w:pPr>
              <w:pStyle w:val="TAC"/>
              <w:rPr>
                <w:rFonts w:eastAsia="Malgun Gothic"/>
                <w:lang w:eastAsia="ko-KR"/>
              </w:rPr>
            </w:pPr>
            <w:r w:rsidRPr="00EF5447">
              <w:rPr>
                <w:rFonts w:eastAsia="Malgun Gothic"/>
                <w:lang w:eastAsia="ko-KR"/>
              </w:rPr>
              <w:t>DC_41C_n28A</w:t>
            </w:r>
          </w:p>
          <w:p w14:paraId="628008E7" w14:textId="77777777" w:rsidR="008D1E4A" w:rsidRPr="00EF5447" w:rsidRDefault="008D1E4A" w:rsidP="00C620E0">
            <w:pPr>
              <w:pStyle w:val="TAC"/>
              <w:rPr>
                <w:lang w:eastAsia="fi-FI"/>
              </w:rPr>
            </w:pPr>
            <w:r w:rsidRPr="00EF5447">
              <w:rPr>
                <w:rFonts w:eastAsia="Malgun Gothic"/>
                <w:lang w:eastAsia="ko-KR"/>
              </w:rPr>
              <w:t>DC_41C_n78A</w:t>
            </w:r>
          </w:p>
        </w:tc>
      </w:tr>
      <w:tr w:rsidR="008D1E4A" w:rsidRPr="00EF5447" w14:paraId="39E9CD6B" w14:textId="77777777" w:rsidTr="00C620E0">
        <w:trPr>
          <w:trHeight w:val="187"/>
          <w:jc w:val="center"/>
        </w:trPr>
        <w:tc>
          <w:tcPr>
            <w:tcW w:w="3461" w:type="dxa"/>
            <w:shd w:val="clear" w:color="auto" w:fill="auto"/>
            <w:noWrap/>
          </w:tcPr>
          <w:p w14:paraId="5BF921B7" w14:textId="77777777" w:rsidR="008D1E4A" w:rsidRPr="00EF5447" w:rsidRDefault="008D1E4A" w:rsidP="00C620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F8F5599" w14:textId="77777777" w:rsidR="008D1E4A" w:rsidRPr="00EF5447" w:rsidRDefault="008D1E4A" w:rsidP="00C620E0">
            <w:pPr>
              <w:pStyle w:val="TAC"/>
            </w:pPr>
            <w:r w:rsidRPr="00EF5447">
              <w:t>DC_3A_n41A</w:t>
            </w:r>
          </w:p>
          <w:p w14:paraId="38D3D2E8" w14:textId="77777777" w:rsidR="008D1E4A" w:rsidRPr="00EF5447" w:rsidRDefault="008D1E4A" w:rsidP="00C620E0">
            <w:pPr>
              <w:pStyle w:val="TAC"/>
              <w:rPr>
                <w:lang w:eastAsia="zh-CN"/>
              </w:rPr>
            </w:pPr>
            <w:r w:rsidRPr="00EF5447">
              <w:t>DC_3A_n77A</w:t>
            </w:r>
          </w:p>
          <w:p w14:paraId="314EDFBB" w14:textId="77777777" w:rsidR="008D1E4A" w:rsidRPr="00EF5447" w:rsidRDefault="008D1E4A" w:rsidP="00C620E0">
            <w:pPr>
              <w:pStyle w:val="TAC"/>
              <w:rPr>
                <w:rFonts w:eastAsia="Malgun Gothic"/>
                <w:lang w:eastAsia="ko-KR"/>
              </w:rPr>
            </w:pPr>
            <w:r w:rsidRPr="00EF5447">
              <w:t>DC_</w:t>
            </w:r>
            <w:r w:rsidRPr="00EF5447">
              <w:rPr>
                <w:lang w:eastAsia="zh-CN"/>
              </w:rPr>
              <w:t>41</w:t>
            </w:r>
            <w:r w:rsidRPr="00EF5447">
              <w:t>A_n77A</w:t>
            </w:r>
          </w:p>
        </w:tc>
      </w:tr>
      <w:tr w:rsidR="008D1E4A" w:rsidRPr="00EF5447" w14:paraId="0C27D1FA" w14:textId="77777777" w:rsidTr="00C620E0">
        <w:trPr>
          <w:trHeight w:val="187"/>
          <w:jc w:val="center"/>
        </w:trPr>
        <w:tc>
          <w:tcPr>
            <w:tcW w:w="3461" w:type="dxa"/>
            <w:shd w:val="clear" w:color="auto" w:fill="auto"/>
            <w:noWrap/>
          </w:tcPr>
          <w:p w14:paraId="597A5C75" w14:textId="77777777" w:rsidR="008D1E4A" w:rsidRPr="00EF5447" w:rsidRDefault="008D1E4A" w:rsidP="00C620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39E57F" w14:textId="77777777" w:rsidR="008D1E4A" w:rsidRPr="00EF5447" w:rsidRDefault="008D1E4A" w:rsidP="00C620E0">
            <w:pPr>
              <w:pStyle w:val="TAC"/>
            </w:pPr>
            <w:r w:rsidRPr="00EF5447">
              <w:t>DC_3A_n41A</w:t>
            </w:r>
          </w:p>
          <w:p w14:paraId="36260FAE" w14:textId="77777777" w:rsidR="008D1E4A" w:rsidRPr="00EF5447" w:rsidRDefault="008D1E4A" w:rsidP="00C620E0">
            <w:pPr>
              <w:pStyle w:val="TAC"/>
              <w:rPr>
                <w:lang w:eastAsia="zh-CN"/>
              </w:rPr>
            </w:pPr>
            <w:r w:rsidRPr="00EF5447">
              <w:t>DC_3A_n78A</w:t>
            </w:r>
          </w:p>
          <w:p w14:paraId="6D34582E" w14:textId="77777777" w:rsidR="008D1E4A" w:rsidRPr="00EF5447" w:rsidRDefault="008D1E4A" w:rsidP="00C620E0">
            <w:pPr>
              <w:pStyle w:val="TAC"/>
              <w:rPr>
                <w:rFonts w:eastAsia="Malgun Gothic"/>
                <w:lang w:eastAsia="ko-KR"/>
              </w:rPr>
            </w:pPr>
            <w:r w:rsidRPr="00EF5447">
              <w:t>DC_</w:t>
            </w:r>
            <w:r w:rsidRPr="00EF5447">
              <w:rPr>
                <w:lang w:eastAsia="zh-CN"/>
              </w:rPr>
              <w:t>41</w:t>
            </w:r>
            <w:r w:rsidRPr="00EF5447">
              <w:t>A_n78A</w:t>
            </w:r>
          </w:p>
        </w:tc>
      </w:tr>
      <w:tr w:rsidR="008D1E4A" w:rsidRPr="00EF5447" w14:paraId="4185A3FC" w14:textId="77777777" w:rsidTr="00C620E0">
        <w:trPr>
          <w:trHeight w:val="187"/>
          <w:jc w:val="center"/>
        </w:trPr>
        <w:tc>
          <w:tcPr>
            <w:tcW w:w="3461" w:type="dxa"/>
            <w:shd w:val="clear" w:color="auto" w:fill="auto"/>
            <w:noWrap/>
          </w:tcPr>
          <w:p w14:paraId="6EAF21A2" w14:textId="77777777" w:rsidR="008D1E4A" w:rsidRPr="00EF5447" w:rsidRDefault="008D1E4A" w:rsidP="00C620E0">
            <w:pPr>
              <w:pStyle w:val="TAC"/>
              <w:rPr>
                <w:rFonts w:cs="Arial"/>
                <w:lang w:eastAsia="ja-JP"/>
              </w:rPr>
            </w:pPr>
            <w:r w:rsidRPr="00EF5447">
              <w:rPr>
                <w:rFonts w:cs="Arial"/>
                <w:szCs w:val="18"/>
                <w:lang w:eastAsia="ja-JP"/>
              </w:rPr>
              <w:t>DC_3A-41A-42A_n77A</w:t>
            </w:r>
          </w:p>
          <w:p w14:paraId="4FAA3E6F" w14:textId="77777777" w:rsidR="008D1E4A" w:rsidRPr="00EF5447" w:rsidRDefault="008D1E4A" w:rsidP="00C620E0">
            <w:pPr>
              <w:pStyle w:val="TAC"/>
              <w:rPr>
                <w:rFonts w:cs="Arial"/>
                <w:lang w:eastAsia="ja-JP"/>
              </w:rPr>
            </w:pPr>
            <w:r w:rsidRPr="00EF5447">
              <w:rPr>
                <w:rFonts w:cs="Arial"/>
                <w:szCs w:val="18"/>
                <w:lang w:eastAsia="ja-JP"/>
              </w:rPr>
              <w:t>DC_3A-41A-42C_n77A</w:t>
            </w:r>
          </w:p>
          <w:p w14:paraId="512A0875" w14:textId="77777777" w:rsidR="008D1E4A" w:rsidRPr="00EF5447" w:rsidRDefault="008D1E4A" w:rsidP="00C620E0">
            <w:pPr>
              <w:pStyle w:val="TAC"/>
              <w:rPr>
                <w:rFonts w:cs="Arial"/>
                <w:lang w:eastAsia="ja-JP"/>
              </w:rPr>
            </w:pPr>
            <w:r w:rsidRPr="00EF5447">
              <w:rPr>
                <w:rFonts w:cs="Arial"/>
                <w:szCs w:val="18"/>
                <w:lang w:eastAsia="ja-JP"/>
              </w:rPr>
              <w:t>DC_3A-41C-42A_n77A</w:t>
            </w:r>
          </w:p>
          <w:p w14:paraId="54934C11" w14:textId="77777777" w:rsidR="008D1E4A" w:rsidRPr="00EF5447" w:rsidRDefault="008D1E4A" w:rsidP="00C620E0">
            <w:pPr>
              <w:pStyle w:val="TAC"/>
              <w:rPr>
                <w:lang w:eastAsia="fi-FI"/>
              </w:rPr>
            </w:pPr>
            <w:r w:rsidRPr="00EF5447">
              <w:rPr>
                <w:rFonts w:cs="Arial"/>
                <w:szCs w:val="18"/>
                <w:lang w:eastAsia="ja-JP"/>
              </w:rPr>
              <w:t>DC_3A-41C-42C_n77A</w:t>
            </w:r>
          </w:p>
        </w:tc>
        <w:tc>
          <w:tcPr>
            <w:tcW w:w="3514" w:type="dxa"/>
          </w:tcPr>
          <w:p w14:paraId="31DA00AB" w14:textId="77777777" w:rsidR="008D1E4A" w:rsidRPr="00EF5447" w:rsidRDefault="008D1E4A" w:rsidP="00C620E0">
            <w:pPr>
              <w:pStyle w:val="TAC"/>
              <w:rPr>
                <w:lang w:eastAsia="fi-FI"/>
              </w:rPr>
            </w:pPr>
            <w:r w:rsidRPr="00EF5447">
              <w:rPr>
                <w:lang w:eastAsia="fi-FI"/>
              </w:rPr>
              <w:t>DC_3A_n77A</w:t>
            </w:r>
          </w:p>
          <w:p w14:paraId="13586775" w14:textId="77777777" w:rsidR="008D1E4A" w:rsidRPr="00EF5447" w:rsidRDefault="008D1E4A" w:rsidP="00C620E0">
            <w:pPr>
              <w:pStyle w:val="TAC"/>
              <w:rPr>
                <w:lang w:eastAsia="fi-FI"/>
              </w:rPr>
            </w:pPr>
            <w:r w:rsidRPr="00EF5447">
              <w:rPr>
                <w:lang w:eastAsia="fi-FI"/>
              </w:rPr>
              <w:t>DC_41A_n77A</w:t>
            </w:r>
          </w:p>
        </w:tc>
      </w:tr>
      <w:tr w:rsidR="008D1E4A" w:rsidRPr="00EF5447" w14:paraId="16576B1F" w14:textId="77777777" w:rsidTr="00C620E0">
        <w:trPr>
          <w:trHeight w:val="187"/>
          <w:jc w:val="center"/>
        </w:trPr>
        <w:tc>
          <w:tcPr>
            <w:tcW w:w="3461" w:type="dxa"/>
            <w:shd w:val="clear" w:color="auto" w:fill="auto"/>
            <w:noWrap/>
          </w:tcPr>
          <w:p w14:paraId="3EF0C207" w14:textId="77777777" w:rsidR="008D1E4A" w:rsidRDefault="008D1E4A" w:rsidP="00C620E0">
            <w:pPr>
              <w:pStyle w:val="TAC"/>
            </w:pPr>
            <w:r>
              <w:t>DC_3A-41A-42A_n77(2A)</w:t>
            </w:r>
          </w:p>
          <w:p w14:paraId="35506B53" w14:textId="77777777" w:rsidR="008D1E4A" w:rsidRPr="00EF5447" w:rsidRDefault="008D1E4A" w:rsidP="00C620E0">
            <w:pPr>
              <w:pStyle w:val="TAC"/>
              <w:rPr>
                <w:rFonts w:cs="Arial"/>
                <w:szCs w:val="18"/>
                <w:lang w:eastAsia="ja-JP"/>
              </w:rPr>
            </w:pPr>
            <w:r>
              <w:t>DC_3A-41A-42C_n77(2A)</w:t>
            </w:r>
          </w:p>
        </w:tc>
        <w:tc>
          <w:tcPr>
            <w:tcW w:w="3514" w:type="dxa"/>
          </w:tcPr>
          <w:p w14:paraId="69320E64" w14:textId="77777777" w:rsidR="008D1E4A" w:rsidRDefault="008D1E4A" w:rsidP="00C620E0">
            <w:pPr>
              <w:pStyle w:val="TAC"/>
            </w:pPr>
            <w:r>
              <w:t>DC_3A_n77A</w:t>
            </w:r>
          </w:p>
          <w:p w14:paraId="405EF7DB" w14:textId="77777777" w:rsidR="008D1E4A" w:rsidRPr="00EF5447" w:rsidRDefault="008D1E4A" w:rsidP="00C620E0">
            <w:pPr>
              <w:pStyle w:val="TAC"/>
              <w:rPr>
                <w:lang w:eastAsia="fi-FI"/>
              </w:rPr>
            </w:pPr>
            <w:r>
              <w:t>DC_41A_n77A</w:t>
            </w:r>
          </w:p>
        </w:tc>
      </w:tr>
      <w:tr w:rsidR="008D1E4A" w:rsidRPr="00EF5447" w14:paraId="2CDCEC22" w14:textId="77777777" w:rsidTr="00C620E0">
        <w:trPr>
          <w:trHeight w:val="187"/>
          <w:jc w:val="center"/>
        </w:trPr>
        <w:tc>
          <w:tcPr>
            <w:tcW w:w="3461" w:type="dxa"/>
            <w:shd w:val="clear" w:color="auto" w:fill="auto"/>
            <w:noWrap/>
          </w:tcPr>
          <w:p w14:paraId="32B54095" w14:textId="77777777" w:rsidR="008D1E4A" w:rsidRPr="00EF5447" w:rsidRDefault="008D1E4A" w:rsidP="00C620E0">
            <w:pPr>
              <w:pStyle w:val="TAC"/>
              <w:rPr>
                <w:rFonts w:cs="Arial"/>
                <w:lang w:eastAsia="ja-JP"/>
              </w:rPr>
            </w:pPr>
            <w:r w:rsidRPr="00EF5447">
              <w:rPr>
                <w:rFonts w:cs="Arial"/>
                <w:szCs w:val="18"/>
                <w:lang w:eastAsia="ja-JP"/>
              </w:rPr>
              <w:t>DC_3A-41A-42A_n78A</w:t>
            </w:r>
          </w:p>
          <w:p w14:paraId="6E7B5012" w14:textId="77777777" w:rsidR="008D1E4A" w:rsidRPr="00EF5447" w:rsidRDefault="008D1E4A" w:rsidP="00C620E0">
            <w:pPr>
              <w:pStyle w:val="TAC"/>
              <w:rPr>
                <w:rFonts w:cs="Arial"/>
                <w:lang w:eastAsia="ja-JP"/>
              </w:rPr>
            </w:pPr>
            <w:r w:rsidRPr="00EF5447">
              <w:rPr>
                <w:rFonts w:cs="Arial"/>
                <w:szCs w:val="18"/>
                <w:lang w:eastAsia="ja-JP"/>
              </w:rPr>
              <w:t>DC_3A-41A-42C_n78A</w:t>
            </w:r>
          </w:p>
          <w:p w14:paraId="0BBBA85F" w14:textId="77777777" w:rsidR="008D1E4A" w:rsidRPr="00EF5447" w:rsidRDefault="008D1E4A" w:rsidP="00C620E0">
            <w:pPr>
              <w:pStyle w:val="TAC"/>
              <w:rPr>
                <w:rFonts w:cs="Arial"/>
                <w:lang w:eastAsia="ja-JP"/>
              </w:rPr>
            </w:pPr>
            <w:r w:rsidRPr="00EF5447">
              <w:rPr>
                <w:rFonts w:cs="Arial"/>
                <w:szCs w:val="18"/>
                <w:lang w:eastAsia="ja-JP"/>
              </w:rPr>
              <w:t>DC_3A-41C-42A_n78A</w:t>
            </w:r>
          </w:p>
          <w:p w14:paraId="3936F24B" w14:textId="77777777" w:rsidR="008D1E4A" w:rsidRPr="00EF5447" w:rsidRDefault="008D1E4A" w:rsidP="00C620E0">
            <w:pPr>
              <w:pStyle w:val="TAC"/>
              <w:rPr>
                <w:lang w:eastAsia="fi-FI"/>
              </w:rPr>
            </w:pPr>
            <w:r w:rsidRPr="00EF5447">
              <w:rPr>
                <w:rFonts w:cs="Arial"/>
                <w:szCs w:val="18"/>
                <w:lang w:eastAsia="ja-JP"/>
              </w:rPr>
              <w:t>DC_3A-41C-42C_n78A</w:t>
            </w:r>
          </w:p>
        </w:tc>
        <w:tc>
          <w:tcPr>
            <w:tcW w:w="3514" w:type="dxa"/>
          </w:tcPr>
          <w:p w14:paraId="0BFA006A" w14:textId="77777777" w:rsidR="008D1E4A" w:rsidRPr="00EF5447" w:rsidRDefault="008D1E4A" w:rsidP="00C620E0">
            <w:pPr>
              <w:pStyle w:val="TAC"/>
              <w:rPr>
                <w:lang w:eastAsia="fi-FI"/>
              </w:rPr>
            </w:pPr>
            <w:r w:rsidRPr="00EF5447">
              <w:rPr>
                <w:lang w:eastAsia="fi-FI"/>
              </w:rPr>
              <w:t>DC_3A_n78A</w:t>
            </w:r>
          </w:p>
          <w:p w14:paraId="10EE9BD5" w14:textId="77777777" w:rsidR="008D1E4A" w:rsidRPr="00EF5447" w:rsidRDefault="008D1E4A" w:rsidP="00C620E0">
            <w:pPr>
              <w:pStyle w:val="TAC"/>
              <w:rPr>
                <w:lang w:eastAsia="fi-FI"/>
              </w:rPr>
            </w:pPr>
            <w:r w:rsidRPr="00EF5447">
              <w:rPr>
                <w:lang w:eastAsia="fi-FI"/>
              </w:rPr>
              <w:t>DC_41A_n78A</w:t>
            </w:r>
          </w:p>
        </w:tc>
      </w:tr>
      <w:tr w:rsidR="008D1E4A" w:rsidRPr="00EF5447" w14:paraId="7ADA0C57" w14:textId="77777777" w:rsidTr="00C620E0">
        <w:trPr>
          <w:trHeight w:val="187"/>
          <w:jc w:val="center"/>
        </w:trPr>
        <w:tc>
          <w:tcPr>
            <w:tcW w:w="3461" w:type="dxa"/>
            <w:shd w:val="clear" w:color="auto" w:fill="auto"/>
            <w:noWrap/>
          </w:tcPr>
          <w:p w14:paraId="325B9F35" w14:textId="77777777" w:rsidR="008D1E4A" w:rsidRPr="00EF5447" w:rsidRDefault="008D1E4A" w:rsidP="00C620E0">
            <w:pPr>
              <w:pStyle w:val="TAC"/>
              <w:rPr>
                <w:rFonts w:cs="Arial"/>
                <w:lang w:eastAsia="ja-JP"/>
              </w:rPr>
            </w:pPr>
            <w:r w:rsidRPr="00EF5447">
              <w:rPr>
                <w:rFonts w:cs="Arial"/>
                <w:szCs w:val="18"/>
                <w:lang w:eastAsia="ja-JP"/>
              </w:rPr>
              <w:t>DC_3A-41A-42A_n79A</w:t>
            </w:r>
          </w:p>
          <w:p w14:paraId="7FF77956" w14:textId="77777777" w:rsidR="008D1E4A" w:rsidRPr="00EF5447" w:rsidRDefault="008D1E4A" w:rsidP="00C620E0">
            <w:pPr>
              <w:pStyle w:val="TAC"/>
              <w:rPr>
                <w:rFonts w:cs="Arial"/>
                <w:lang w:eastAsia="ja-JP"/>
              </w:rPr>
            </w:pPr>
            <w:r w:rsidRPr="00EF5447">
              <w:rPr>
                <w:rFonts w:cs="Arial"/>
                <w:szCs w:val="18"/>
                <w:lang w:eastAsia="ja-JP"/>
              </w:rPr>
              <w:t>DC_3A-41A-42C_n79A</w:t>
            </w:r>
          </w:p>
          <w:p w14:paraId="53F6C437" w14:textId="77777777" w:rsidR="008D1E4A" w:rsidRPr="00EF5447" w:rsidRDefault="008D1E4A" w:rsidP="00C620E0">
            <w:pPr>
              <w:pStyle w:val="TAC"/>
              <w:rPr>
                <w:rFonts w:cs="Arial"/>
                <w:lang w:eastAsia="ja-JP"/>
              </w:rPr>
            </w:pPr>
            <w:r w:rsidRPr="00EF5447">
              <w:rPr>
                <w:rFonts w:cs="Arial"/>
                <w:szCs w:val="18"/>
                <w:lang w:eastAsia="ja-JP"/>
              </w:rPr>
              <w:t>DC_3A-41C-42A_n79A</w:t>
            </w:r>
          </w:p>
          <w:p w14:paraId="3CD24214" w14:textId="77777777" w:rsidR="008D1E4A" w:rsidRPr="00EF5447" w:rsidRDefault="008D1E4A" w:rsidP="00C620E0">
            <w:pPr>
              <w:pStyle w:val="TAC"/>
              <w:rPr>
                <w:lang w:eastAsia="fi-FI"/>
              </w:rPr>
            </w:pPr>
            <w:r w:rsidRPr="00EF5447">
              <w:rPr>
                <w:rFonts w:cs="Arial"/>
                <w:szCs w:val="18"/>
                <w:lang w:eastAsia="ja-JP"/>
              </w:rPr>
              <w:t>DC_3A-41C-42C_n79A</w:t>
            </w:r>
          </w:p>
        </w:tc>
        <w:tc>
          <w:tcPr>
            <w:tcW w:w="3514" w:type="dxa"/>
          </w:tcPr>
          <w:p w14:paraId="693DD9C5" w14:textId="77777777" w:rsidR="008D1E4A" w:rsidRPr="00EF5447" w:rsidRDefault="008D1E4A" w:rsidP="00C620E0">
            <w:pPr>
              <w:pStyle w:val="TAC"/>
              <w:rPr>
                <w:lang w:eastAsia="fi-FI"/>
              </w:rPr>
            </w:pPr>
            <w:r w:rsidRPr="00EF5447">
              <w:rPr>
                <w:lang w:eastAsia="fi-FI"/>
              </w:rPr>
              <w:t>DC_3A_n79A</w:t>
            </w:r>
          </w:p>
          <w:p w14:paraId="04D858F9" w14:textId="77777777" w:rsidR="008D1E4A" w:rsidRPr="00EF5447" w:rsidRDefault="008D1E4A" w:rsidP="00C620E0">
            <w:pPr>
              <w:pStyle w:val="TAC"/>
              <w:rPr>
                <w:lang w:eastAsia="fi-FI"/>
              </w:rPr>
            </w:pPr>
            <w:r w:rsidRPr="00EF5447">
              <w:rPr>
                <w:lang w:eastAsia="fi-FI"/>
              </w:rPr>
              <w:t>DC_41A_n79A</w:t>
            </w:r>
          </w:p>
        </w:tc>
      </w:tr>
      <w:tr w:rsidR="008D1E4A" w:rsidRPr="00EF5447" w14:paraId="0C6741FC" w14:textId="77777777" w:rsidTr="00C620E0">
        <w:trPr>
          <w:trHeight w:val="187"/>
          <w:jc w:val="center"/>
        </w:trPr>
        <w:tc>
          <w:tcPr>
            <w:tcW w:w="3461" w:type="dxa"/>
            <w:shd w:val="clear" w:color="auto" w:fill="auto"/>
            <w:noWrap/>
          </w:tcPr>
          <w:p w14:paraId="1A18552D" w14:textId="77777777" w:rsidR="008D1E4A" w:rsidRPr="00EF5447" w:rsidRDefault="008D1E4A" w:rsidP="00C620E0">
            <w:pPr>
              <w:pStyle w:val="TAC"/>
              <w:rPr>
                <w:lang w:eastAsia="ja-JP"/>
              </w:rPr>
            </w:pPr>
            <w:r w:rsidRPr="00EF5447">
              <w:rPr>
                <w:lang w:eastAsia="ja-JP"/>
              </w:rPr>
              <w:t>DC_3A-42A_n1A-n77A</w:t>
            </w:r>
          </w:p>
          <w:p w14:paraId="328864A8" w14:textId="77777777" w:rsidR="008D1E4A" w:rsidRPr="00EF5447" w:rsidRDefault="008D1E4A" w:rsidP="00C620E0">
            <w:pPr>
              <w:pStyle w:val="TAC"/>
              <w:rPr>
                <w:szCs w:val="18"/>
                <w:lang w:eastAsia="ja-JP"/>
              </w:rPr>
            </w:pPr>
            <w:r w:rsidRPr="00EF5447">
              <w:rPr>
                <w:lang w:eastAsia="ja-JP"/>
              </w:rPr>
              <w:t>DC_3A-42C_n1A-n77A</w:t>
            </w:r>
          </w:p>
        </w:tc>
        <w:tc>
          <w:tcPr>
            <w:tcW w:w="3514" w:type="dxa"/>
          </w:tcPr>
          <w:p w14:paraId="358A5B8C" w14:textId="77777777" w:rsidR="008D1E4A" w:rsidRPr="00EF5447" w:rsidRDefault="008D1E4A" w:rsidP="00C620E0">
            <w:pPr>
              <w:pStyle w:val="TAC"/>
              <w:rPr>
                <w:lang w:eastAsia="ja-JP"/>
              </w:rPr>
            </w:pPr>
            <w:r w:rsidRPr="00EF5447">
              <w:rPr>
                <w:lang w:eastAsia="ja-JP"/>
              </w:rPr>
              <w:t>DC_3A_n1A</w:t>
            </w:r>
          </w:p>
          <w:p w14:paraId="17E6CD86" w14:textId="77777777" w:rsidR="008D1E4A" w:rsidRPr="00EF5447" w:rsidRDefault="008D1E4A" w:rsidP="00C620E0">
            <w:pPr>
              <w:pStyle w:val="TAC"/>
              <w:rPr>
                <w:lang w:eastAsia="fi-FI"/>
              </w:rPr>
            </w:pPr>
            <w:r w:rsidRPr="00EF5447">
              <w:rPr>
                <w:lang w:eastAsia="ja-JP"/>
              </w:rPr>
              <w:t>DC_3A_n77A</w:t>
            </w:r>
          </w:p>
        </w:tc>
      </w:tr>
      <w:tr w:rsidR="008D1E4A" w:rsidRPr="00EF5447" w14:paraId="3A6466F4" w14:textId="77777777" w:rsidTr="00C620E0">
        <w:trPr>
          <w:trHeight w:val="187"/>
          <w:jc w:val="center"/>
        </w:trPr>
        <w:tc>
          <w:tcPr>
            <w:tcW w:w="3461" w:type="dxa"/>
            <w:shd w:val="clear" w:color="auto" w:fill="auto"/>
            <w:noWrap/>
          </w:tcPr>
          <w:p w14:paraId="705B0BC7" w14:textId="77777777" w:rsidR="008D1E4A" w:rsidRPr="00EF5447" w:rsidRDefault="008D1E4A" w:rsidP="00C620E0">
            <w:pPr>
              <w:pStyle w:val="TAC"/>
              <w:rPr>
                <w:lang w:eastAsia="ja-JP"/>
              </w:rPr>
            </w:pPr>
            <w:r w:rsidRPr="00EF5447">
              <w:rPr>
                <w:lang w:eastAsia="ja-JP"/>
              </w:rPr>
              <w:t>DC_3A-42A_n1A-n78A</w:t>
            </w:r>
          </w:p>
          <w:p w14:paraId="6FDFCA13" w14:textId="77777777" w:rsidR="008D1E4A" w:rsidRPr="00EF5447" w:rsidRDefault="008D1E4A" w:rsidP="00C620E0">
            <w:pPr>
              <w:pStyle w:val="TAC"/>
              <w:rPr>
                <w:szCs w:val="18"/>
                <w:lang w:eastAsia="ja-JP"/>
              </w:rPr>
            </w:pPr>
            <w:r w:rsidRPr="00EF5447">
              <w:rPr>
                <w:lang w:eastAsia="ja-JP"/>
              </w:rPr>
              <w:t>DC_3A-42C_n1A-n78A</w:t>
            </w:r>
          </w:p>
        </w:tc>
        <w:tc>
          <w:tcPr>
            <w:tcW w:w="3514" w:type="dxa"/>
          </w:tcPr>
          <w:p w14:paraId="7758339C" w14:textId="77777777" w:rsidR="008D1E4A" w:rsidRPr="00EF5447" w:rsidRDefault="008D1E4A" w:rsidP="00C620E0">
            <w:pPr>
              <w:pStyle w:val="TAC"/>
              <w:rPr>
                <w:lang w:eastAsia="ja-JP"/>
              </w:rPr>
            </w:pPr>
            <w:r w:rsidRPr="00EF5447">
              <w:rPr>
                <w:lang w:eastAsia="ja-JP"/>
              </w:rPr>
              <w:t>DC_3A_n1A</w:t>
            </w:r>
          </w:p>
          <w:p w14:paraId="0DC0D97E" w14:textId="77777777" w:rsidR="008D1E4A" w:rsidRPr="00EF5447" w:rsidRDefault="008D1E4A" w:rsidP="00C620E0">
            <w:pPr>
              <w:pStyle w:val="TAC"/>
              <w:rPr>
                <w:lang w:eastAsia="fi-FI"/>
              </w:rPr>
            </w:pPr>
            <w:r w:rsidRPr="00EF5447">
              <w:rPr>
                <w:lang w:eastAsia="ja-JP"/>
              </w:rPr>
              <w:t>DC_3A_n78A</w:t>
            </w:r>
          </w:p>
        </w:tc>
      </w:tr>
      <w:tr w:rsidR="008D1E4A" w:rsidRPr="00EF5447" w14:paraId="3045D273" w14:textId="77777777" w:rsidTr="00C620E0">
        <w:trPr>
          <w:trHeight w:val="187"/>
          <w:jc w:val="center"/>
        </w:trPr>
        <w:tc>
          <w:tcPr>
            <w:tcW w:w="3461" w:type="dxa"/>
            <w:shd w:val="clear" w:color="auto" w:fill="auto"/>
            <w:noWrap/>
          </w:tcPr>
          <w:p w14:paraId="38CE709D" w14:textId="77777777" w:rsidR="008D1E4A" w:rsidRPr="00EF5447" w:rsidRDefault="008D1E4A" w:rsidP="00C620E0">
            <w:pPr>
              <w:pStyle w:val="TAC"/>
              <w:rPr>
                <w:lang w:eastAsia="ja-JP"/>
              </w:rPr>
            </w:pPr>
            <w:r w:rsidRPr="00EF5447">
              <w:rPr>
                <w:lang w:eastAsia="ja-JP"/>
              </w:rPr>
              <w:t>DC_3A-42A_n1A-n79A</w:t>
            </w:r>
          </w:p>
          <w:p w14:paraId="62C305EF" w14:textId="77777777" w:rsidR="008D1E4A" w:rsidRPr="00EF5447" w:rsidRDefault="008D1E4A" w:rsidP="00C620E0">
            <w:pPr>
              <w:pStyle w:val="TAC"/>
              <w:rPr>
                <w:szCs w:val="18"/>
                <w:lang w:eastAsia="ja-JP"/>
              </w:rPr>
            </w:pPr>
            <w:r w:rsidRPr="00EF5447">
              <w:rPr>
                <w:lang w:eastAsia="ja-JP"/>
              </w:rPr>
              <w:t>DC_3A-42C_n1A-n79A</w:t>
            </w:r>
          </w:p>
        </w:tc>
        <w:tc>
          <w:tcPr>
            <w:tcW w:w="3514" w:type="dxa"/>
          </w:tcPr>
          <w:p w14:paraId="6EC785ED" w14:textId="77777777" w:rsidR="008D1E4A" w:rsidRPr="00EF5447" w:rsidRDefault="008D1E4A" w:rsidP="00C620E0">
            <w:pPr>
              <w:pStyle w:val="TAC"/>
              <w:rPr>
                <w:lang w:eastAsia="ja-JP"/>
              </w:rPr>
            </w:pPr>
            <w:r w:rsidRPr="00EF5447">
              <w:rPr>
                <w:lang w:eastAsia="ja-JP"/>
              </w:rPr>
              <w:t>DC_3A_n1A</w:t>
            </w:r>
          </w:p>
          <w:p w14:paraId="7769C8B5" w14:textId="77777777" w:rsidR="008D1E4A" w:rsidRPr="00EF5447" w:rsidRDefault="008D1E4A" w:rsidP="00C620E0">
            <w:pPr>
              <w:pStyle w:val="TAC"/>
              <w:rPr>
                <w:lang w:eastAsia="fi-FI"/>
              </w:rPr>
            </w:pPr>
            <w:r w:rsidRPr="00EF5447">
              <w:rPr>
                <w:lang w:eastAsia="ja-JP"/>
              </w:rPr>
              <w:t>DC_3A_n79A</w:t>
            </w:r>
          </w:p>
        </w:tc>
      </w:tr>
      <w:tr w:rsidR="008D1E4A" w:rsidRPr="00EF5447" w14:paraId="0A9AA935" w14:textId="77777777" w:rsidTr="00C620E0">
        <w:trPr>
          <w:trHeight w:val="187"/>
          <w:jc w:val="center"/>
        </w:trPr>
        <w:tc>
          <w:tcPr>
            <w:tcW w:w="3461" w:type="dxa"/>
            <w:shd w:val="clear" w:color="auto" w:fill="auto"/>
            <w:noWrap/>
          </w:tcPr>
          <w:p w14:paraId="01A741A6" w14:textId="77777777" w:rsidR="008D1E4A" w:rsidRPr="00EF5447" w:rsidRDefault="008D1E4A" w:rsidP="00C620E0">
            <w:pPr>
              <w:pStyle w:val="TAC"/>
              <w:rPr>
                <w:szCs w:val="18"/>
                <w:lang w:eastAsia="ja-JP"/>
              </w:rPr>
            </w:pPr>
            <w:r w:rsidRPr="00EF5447">
              <w:t>DC_3A-42A_n28A-n77A</w:t>
            </w:r>
          </w:p>
        </w:tc>
        <w:tc>
          <w:tcPr>
            <w:tcW w:w="3514" w:type="dxa"/>
          </w:tcPr>
          <w:p w14:paraId="088E35CE" w14:textId="77777777" w:rsidR="008D1E4A" w:rsidRPr="00EF5447" w:rsidRDefault="008D1E4A" w:rsidP="00C620E0">
            <w:pPr>
              <w:pStyle w:val="TAC"/>
            </w:pPr>
            <w:r w:rsidRPr="00EF5447">
              <w:t>DC_3A_n28A</w:t>
            </w:r>
          </w:p>
          <w:p w14:paraId="52B2D1AA" w14:textId="77777777" w:rsidR="008D1E4A" w:rsidRPr="00EF5447" w:rsidRDefault="008D1E4A" w:rsidP="00C620E0">
            <w:pPr>
              <w:pStyle w:val="TAC"/>
            </w:pPr>
            <w:r w:rsidRPr="00EF5447">
              <w:t>DC_3A_n77A</w:t>
            </w:r>
          </w:p>
          <w:p w14:paraId="31224415" w14:textId="77777777" w:rsidR="008D1E4A" w:rsidRPr="00EF5447" w:rsidRDefault="008D1E4A" w:rsidP="00C620E0">
            <w:pPr>
              <w:pStyle w:val="TAC"/>
              <w:rPr>
                <w:lang w:eastAsia="fi-FI"/>
              </w:rPr>
            </w:pPr>
            <w:r w:rsidRPr="00EF5447">
              <w:t>DC_42A_n28A</w:t>
            </w:r>
          </w:p>
        </w:tc>
      </w:tr>
      <w:tr w:rsidR="008D1E4A" w:rsidRPr="00EF5447" w14:paraId="7F366CEA" w14:textId="77777777" w:rsidTr="00C620E0">
        <w:trPr>
          <w:trHeight w:val="187"/>
          <w:jc w:val="center"/>
        </w:trPr>
        <w:tc>
          <w:tcPr>
            <w:tcW w:w="3461" w:type="dxa"/>
            <w:shd w:val="clear" w:color="auto" w:fill="auto"/>
            <w:noWrap/>
          </w:tcPr>
          <w:p w14:paraId="6A5A05FB" w14:textId="77777777" w:rsidR="008D1E4A" w:rsidRPr="00EF5447" w:rsidRDefault="008D1E4A" w:rsidP="00C620E0">
            <w:pPr>
              <w:pStyle w:val="TAC"/>
              <w:rPr>
                <w:szCs w:val="18"/>
                <w:lang w:eastAsia="ja-JP"/>
              </w:rPr>
            </w:pPr>
            <w:r w:rsidRPr="00EF5447">
              <w:t>DC_3A-42A_n28A-n77(2A)</w:t>
            </w:r>
          </w:p>
        </w:tc>
        <w:tc>
          <w:tcPr>
            <w:tcW w:w="3514" w:type="dxa"/>
          </w:tcPr>
          <w:p w14:paraId="1AA46313" w14:textId="77777777" w:rsidR="008D1E4A" w:rsidRPr="00EF5447" w:rsidRDefault="008D1E4A" w:rsidP="00C620E0">
            <w:pPr>
              <w:pStyle w:val="TAC"/>
            </w:pPr>
            <w:r w:rsidRPr="00EF5447">
              <w:t>DC_3A_n28A</w:t>
            </w:r>
          </w:p>
          <w:p w14:paraId="2F79912B" w14:textId="77777777" w:rsidR="008D1E4A" w:rsidRPr="00EF5447" w:rsidRDefault="008D1E4A" w:rsidP="00C620E0">
            <w:pPr>
              <w:pStyle w:val="TAC"/>
            </w:pPr>
            <w:r w:rsidRPr="00EF5447">
              <w:t>DC_3A_n77A</w:t>
            </w:r>
          </w:p>
          <w:p w14:paraId="65C2DA1D" w14:textId="77777777" w:rsidR="008D1E4A" w:rsidRPr="00EF5447" w:rsidRDefault="008D1E4A" w:rsidP="00C620E0">
            <w:pPr>
              <w:pStyle w:val="TAC"/>
              <w:rPr>
                <w:lang w:eastAsia="fi-FI"/>
              </w:rPr>
            </w:pPr>
            <w:r w:rsidRPr="00EF5447">
              <w:t>DC_42A_n28A</w:t>
            </w:r>
          </w:p>
        </w:tc>
      </w:tr>
      <w:tr w:rsidR="008D1E4A" w:rsidRPr="00EF5447" w14:paraId="3ECE673B" w14:textId="77777777" w:rsidTr="00C620E0">
        <w:trPr>
          <w:trHeight w:val="187"/>
          <w:jc w:val="center"/>
        </w:trPr>
        <w:tc>
          <w:tcPr>
            <w:tcW w:w="3461" w:type="dxa"/>
            <w:shd w:val="clear" w:color="auto" w:fill="auto"/>
            <w:noWrap/>
          </w:tcPr>
          <w:p w14:paraId="65FD39CD" w14:textId="77777777" w:rsidR="008D1E4A" w:rsidRPr="00EF5447" w:rsidRDefault="008D1E4A" w:rsidP="00C620E0">
            <w:pPr>
              <w:pStyle w:val="TAC"/>
              <w:rPr>
                <w:szCs w:val="18"/>
                <w:lang w:eastAsia="ja-JP"/>
              </w:rPr>
            </w:pPr>
            <w:r w:rsidRPr="00EF5447">
              <w:t>DC_3A-42C_n28A-n77A</w:t>
            </w:r>
          </w:p>
        </w:tc>
        <w:tc>
          <w:tcPr>
            <w:tcW w:w="3514" w:type="dxa"/>
          </w:tcPr>
          <w:p w14:paraId="3E9F63C9" w14:textId="77777777" w:rsidR="008D1E4A" w:rsidRPr="00EF5447" w:rsidRDefault="008D1E4A" w:rsidP="00C620E0">
            <w:pPr>
              <w:pStyle w:val="TAC"/>
            </w:pPr>
            <w:r w:rsidRPr="00EF5447">
              <w:t>DC_3A_n28A</w:t>
            </w:r>
          </w:p>
          <w:p w14:paraId="03C3E898" w14:textId="77777777" w:rsidR="008D1E4A" w:rsidRPr="00EF5447" w:rsidRDefault="008D1E4A" w:rsidP="00C620E0">
            <w:pPr>
              <w:pStyle w:val="TAC"/>
            </w:pPr>
            <w:r w:rsidRPr="00EF5447">
              <w:t>DC_3A_n77A</w:t>
            </w:r>
          </w:p>
          <w:p w14:paraId="0DBEC924" w14:textId="77777777" w:rsidR="008D1E4A" w:rsidRPr="00EF5447" w:rsidRDefault="008D1E4A" w:rsidP="00C620E0">
            <w:pPr>
              <w:pStyle w:val="TAC"/>
            </w:pPr>
            <w:r w:rsidRPr="00EF5447">
              <w:t>DC_42A_n28A</w:t>
            </w:r>
          </w:p>
          <w:p w14:paraId="6B372D36" w14:textId="77777777" w:rsidR="008D1E4A" w:rsidRPr="00EF5447" w:rsidRDefault="008D1E4A" w:rsidP="00C620E0">
            <w:pPr>
              <w:pStyle w:val="TAC"/>
              <w:rPr>
                <w:lang w:eastAsia="fi-FI"/>
              </w:rPr>
            </w:pPr>
            <w:r w:rsidRPr="00EF5447">
              <w:t>DC_42C_n28A</w:t>
            </w:r>
          </w:p>
        </w:tc>
      </w:tr>
      <w:tr w:rsidR="008D1E4A" w:rsidRPr="00EF5447" w14:paraId="3CC6DBE4" w14:textId="77777777" w:rsidTr="00C620E0">
        <w:trPr>
          <w:trHeight w:val="187"/>
          <w:jc w:val="center"/>
        </w:trPr>
        <w:tc>
          <w:tcPr>
            <w:tcW w:w="3461" w:type="dxa"/>
            <w:shd w:val="clear" w:color="auto" w:fill="auto"/>
            <w:noWrap/>
          </w:tcPr>
          <w:p w14:paraId="0F5B0A98" w14:textId="77777777" w:rsidR="008D1E4A" w:rsidRPr="00EF5447" w:rsidRDefault="008D1E4A" w:rsidP="00C620E0">
            <w:pPr>
              <w:pStyle w:val="TAC"/>
              <w:rPr>
                <w:szCs w:val="18"/>
                <w:lang w:eastAsia="ja-JP"/>
              </w:rPr>
            </w:pPr>
            <w:r w:rsidRPr="00EF5447">
              <w:lastRenderedPageBreak/>
              <w:t>DC_3A-42C_n28A-n77(2A)</w:t>
            </w:r>
          </w:p>
        </w:tc>
        <w:tc>
          <w:tcPr>
            <w:tcW w:w="3514" w:type="dxa"/>
          </w:tcPr>
          <w:p w14:paraId="32B219A0" w14:textId="77777777" w:rsidR="008D1E4A" w:rsidRPr="00EF5447" w:rsidRDefault="008D1E4A" w:rsidP="00C620E0">
            <w:pPr>
              <w:pStyle w:val="TAC"/>
            </w:pPr>
            <w:r w:rsidRPr="00EF5447">
              <w:t>DC_3A_n28A</w:t>
            </w:r>
          </w:p>
          <w:p w14:paraId="758DCFA3" w14:textId="77777777" w:rsidR="008D1E4A" w:rsidRPr="00EF5447" w:rsidRDefault="008D1E4A" w:rsidP="00C620E0">
            <w:pPr>
              <w:pStyle w:val="TAC"/>
            </w:pPr>
            <w:r w:rsidRPr="00EF5447">
              <w:t>DC_3A_n77A</w:t>
            </w:r>
          </w:p>
          <w:p w14:paraId="5C63891D" w14:textId="77777777" w:rsidR="008D1E4A" w:rsidRPr="00EF5447" w:rsidRDefault="008D1E4A" w:rsidP="00C620E0">
            <w:pPr>
              <w:pStyle w:val="TAC"/>
            </w:pPr>
            <w:r w:rsidRPr="00EF5447">
              <w:t>DC_42A_n28A</w:t>
            </w:r>
          </w:p>
          <w:p w14:paraId="719002C3" w14:textId="77777777" w:rsidR="008D1E4A" w:rsidRPr="00EF5447" w:rsidRDefault="008D1E4A" w:rsidP="00C620E0">
            <w:pPr>
              <w:pStyle w:val="TAC"/>
              <w:rPr>
                <w:lang w:eastAsia="fi-FI"/>
              </w:rPr>
            </w:pPr>
            <w:r w:rsidRPr="00EF5447">
              <w:t>DC_42C_n28A</w:t>
            </w:r>
          </w:p>
        </w:tc>
      </w:tr>
      <w:tr w:rsidR="008D1E4A" w:rsidRPr="00EF5447" w14:paraId="6253F6D6" w14:textId="77777777" w:rsidTr="00C620E0">
        <w:trPr>
          <w:trHeight w:val="187"/>
          <w:jc w:val="center"/>
        </w:trPr>
        <w:tc>
          <w:tcPr>
            <w:tcW w:w="3461" w:type="dxa"/>
            <w:shd w:val="clear" w:color="auto" w:fill="auto"/>
            <w:noWrap/>
          </w:tcPr>
          <w:p w14:paraId="33EE86C8" w14:textId="77777777" w:rsidR="008D1E4A" w:rsidRPr="00EF5447" w:rsidRDefault="008D1E4A" w:rsidP="00C620E0">
            <w:pPr>
              <w:pStyle w:val="TAC"/>
              <w:rPr>
                <w:rFonts w:cs="Arial"/>
                <w:lang w:eastAsia="ko-KR"/>
              </w:rPr>
            </w:pPr>
            <w:r w:rsidRPr="00EF5447">
              <w:rPr>
                <w:rFonts w:cs="Arial"/>
                <w:lang w:eastAsia="ko-KR"/>
              </w:rPr>
              <w:t>DC_3A-42A_n77A-n79A</w:t>
            </w:r>
          </w:p>
          <w:p w14:paraId="60B56F09" w14:textId="77777777" w:rsidR="008D1E4A" w:rsidRPr="00EF5447" w:rsidRDefault="008D1E4A" w:rsidP="00C620E0">
            <w:pPr>
              <w:pStyle w:val="TAC"/>
              <w:rPr>
                <w:rFonts w:cs="Arial"/>
                <w:szCs w:val="18"/>
                <w:lang w:eastAsia="ja-JP"/>
              </w:rPr>
            </w:pPr>
            <w:r w:rsidRPr="00EF5447">
              <w:rPr>
                <w:rFonts w:cs="Arial"/>
                <w:lang w:eastAsia="ko-KR"/>
              </w:rPr>
              <w:t>DC_3A-42C_n77A-n79A</w:t>
            </w:r>
          </w:p>
        </w:tc>
        <w:tc>
          <w:tcPr>
            <w:tcW w:w="3514" w:type="dxa"/>
          </w:tcPr>
          <w:p w14:paraId="2B7197F1" w14:textId="77777777" w:rsidR="008D1E4A" w:rsidRPr="00EF5447" w:rsidRDefault="008D1E4A" w:rsidP="00C620E0">
            <w:pPr>
              <w:pStyle w:val="TAC"/>
              <w:rPr>
                <w:lang w:eastAsia="ko-KR"/>
              </w:rPr>
            </w:pPr>
            <w:r w:rsidRPr="00EF5447">
              <w:rPr>
                <w:lang w:eastAsia="ko-KR"/>
              </w:rPr>
              <w:t>DC_3A_n77A</w:t>
            </w:r>
          </w:p>
          <w:p w14:paraId="3FDED311" w14:textId="77777777" w:rsidR="008D1E4A" w:rsidRPr="00EF5447" w:rsidRDefault="008D1E4A" w:rsidP="00C620E0">
            <w:pPr>
              <w:pStyle w:val="TAC"/>
              <w:rPr>
                <w:lang w:eastAsia="fi-FI"/>
              </w:rPr>
            </w:pPr>
            <w:r w:rsidRPr="00EF5447">
              <w:rPr>
                <w:lang w:eastAsia="ko-KR"/>
              </w:rPr>
              <w:t>DC_3A_n79A</w:t>
            </w:r>
          </w:p>
        </w:tc>
      </w:tr>
      <w:tr w:rsidR="008D1E4A" w:rsidRPr="00EF5447" w14:paraId="45359567" w14:textId="77777777" w:rsidTr="00C620E0">
        <w:trPr>
          <w:trHeight w:val="187"/>
          <w:jc w:val="center"/>
        </w:trPr>
        <w:tc>
          <w:tcPr>
            <w:tcW w:w="3461" w:type="dxa"/>
            <w:shd w:val="clear" w:color="auto" w:fill="auto"/>
            <w:noWrap/>
          </w:tcPr>
          <w:p w14:paraId="4A314A68" w14:textId="77777777" w:rsidR="008D1E4A" w:rsidRPr="00EF5447" w:rsidRDefault="008D1E4A" w:rsidP="00C620E0">
            <w:pPr>
              <w:pStyle w:val="TAC"/>
              <w:rPr>
                <w:rFonts w:cs="Arial"/>
                <w:lang w:eastAsia="ko-KR"/>
              </w:rPr>
            </w:pPr>
            <w:r w:rsidRPr="00EF5447">
              <w:rPr>
                <w:rFonts w:cs="Arial"/>
                <w:lang w:eastAsia="ko-KR"/>
              </w:rPr>
              <w:t>DC_3A-42A_n78A-n79A</w:t>
            </w:r>
          </w:p>
          <w:p w14:paraId="60004960" w14:textId="77777777" w:rsidR="008D1E4A" w:rsidRPr="00EF5447" w:rsidRDefault="008D1E4A" w:rsidP="00C620E0">
            <w:pPr>
              <w:pStyle w:val="TAC"/>
              <w:rPr>
                <w:rFonts w:cs="Arial"/>
                <w:szCs w:val="18"/>
                <w:lang w:eastAsia="ja-JP"/>
              </w:rPr>
            </w:pPr>
            <w:r w:rsidRPr="00EF5447">
              <w:rPr>
                <w:rFonts w:cs="Arial"/>
                <w:lang w:eastAsia="ko-KR"/>
              </w:rPr>
              <w:t>DC_3A-42C_n78A-n79A</w:t>
            </w:r>
          </w:p>
        </w:tc>
        <w:tc>
          <w:tcPr>
            <w:tcW w:w="3514" w:type="dxa"/>
          </w:tcPr>
          <w:p w14:paraId="060BE0AA" w14:textId="77777777" w:rsidR="008D1E4A" w:rsidRPr="00EF5447" w:rsidRDefault="008D1E4A" w:rsidP="00C620E0">
            <w:pPr>
              <w:pStyle w:val="TAC"/>
              <w:rPr>
                <w:lang w:eastAsia="ko-KR"/>
              </w:rPr>
            </w:pPr>
            <w:r w:rsidRPr="00EF5447">
              <w:rPr>
                <w:lang w:eastAsia="ko-KR"/>
              </w:rPr>
              <w:t>DC_3A_n78A</w:t>
            </w:r>
          </w:p>
          <w:p w14:paraId="10B685BE" w14:textId="77777777" w:rsidR="008D1E4A" w:rsidRPr="00EF5447" w:rsidRDefault="008D1E4A" w:rsidP="00C620E0">
            <w:pPr>
              <w:pStyle w:val="TAC"/>
              <w:rPr>
                <w:lang w:eastAsia="fi-FI"/>
              </w:rPr>
            </w:pPr>
            <w:r w:rsidRPr="00EF5447">
              <w:rPr>
                <w:lang w:eastAsia="ko-KR"/>
              </w:rPr>
              <w:t>DC_3A_n79A</w:t>
            </w:r>
          </w:p>
        </w:tc>
      </w:tr>
      <w:tr w:rsidR="008D1E4A" w:rsidRPr="00EF5447" w14:paraId="765FBB04" w14:textId="77777777" w:rsidTr="00C620E0">
        <w:trPr>
          <w:trHeight w:val="187"/>
          <w:jc w:val="center"/>
        </w:trPr>
        <w:tc>
          <w:tcPr>
            <w:tcW w:w="3461" w:type="dxa"/>
            <w:shd w:val="clear" w:color="auto" w:fill="auto"/>
            <w:noWrap/>
          </w:tcPr>
          <w:p w14:paraId="33B15FEB" w14:textId="77777777" w:rsidR="008D1E4A" w:rsidRPr="00CD21F4" w:rsidRDefault="008D1E4A" w:rsidP="00C620E0">
            <w:pPr>
              <w:pStyle w:val="TAC"/>
              <w:rPr>
                <w:b/>
                <w:lang w:eastAsia="fi-FI"/>
              </w:rPr>
            </w:pPr>
            <w:r w:rsidRPr="00CD21F4">
              <w:rPr>
                <w:lang w:eastAsia="fi-FI"/>
              </w:rPr>
              <w:t>DC_5A-7A-66A_n7A</w:t>
            </w:r>
          </w:p>
          <w:p w14:paraId="36B9897F" w14:textId="77777777" w:rsidR="008D1E4A" w:rsidRPr="00EF5447" w:rsidRDefault="008D1E4A" w:rsidP="00C620E0">
            <w:pPr>
              <w:pStyle w:val="TAC"/>
              <w:rPr>
                <w:rFonts w:cs="Arial"/>
                <w:lang w:eastAsia="ko-KR"/>
              </w:rPr>
            </w:pPr>
            <w:r w:rsidRPr="00CD21F4">
              <w:rPr>
                <w:lang w:eastAsia="fi-FI"/>
              </w:rPr>
              <w:t>DC_5A-7A-66A-66A_n7A</w:t>
            </w:r>
          </w:p>
        </w:tc>
        <w:tc>
          <w:tcPr>
            <w:tcW w:w="3514" w:type="dxa"/>
          </w:tcPr>
          <w:p w14:paraId="06DC9FC9" w14:textId="77777777" w:rsidR="008D1E4A" w:rsidRDefault="008D1E4A" w:rsidP="00C620E0">
            <w:pPr>
              <w:pStyle w:val="TAC"/>
              <w:rPr>
                <w:rFonts w:cs="Arial"/>
                <w:color w:val="000000"/>
                <w:szCs w:val="18"/>
              </w:rPr>
            </w:pPr>
            <w:r>
              <w:rPr>
                <w:rFonts w:cs="Arial"/>
                <w:color w:val="000000"/>
                <w:szCs w:val="18"/>
              </w:rPr>
              <w:t>DC_5A_n7A</w:t>
            </w:r>
          </w:p>
          <w:p w14:paraId="58EAA2E8" w14:textId="77777777" w:rsidR="008D1E4A"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C7883A9" w14:textId="77777777" w:rsidR="008D1E4A" w:rsidRPr="00EF5447" w:rsidRDefault="008D1E4A" w:rsidP="00C620E0">
            <w:pPr>
              <w:pStyle w:val="TAC"/>
              <w:rPr>
                <w:lang w:eastAsia="ko-KR"/>
              </w:rPr>
            </w:pPr>
            <w:r>
              <w:rPr>
                <w:rFonts w:cs="Arial"/>
                <w:color w:val="000000"/>
                <w:szCs w:val="18"/>
              </w:rPr>
              <w:t>DC_66A_n7A</w:t>
            </w:r>
          </w:p>
        </w:tc>
      </w:tr>
      <w:tr w:rsidR="008D1E4A" w:rsidRPr="00EF5447" w14:paraId="31755659" w14:textId="77777777" w:rsidTr="00C620E0">
        <w:trPr>
          <w:trHeight w:val="187"/>
          <w:jc w:val="center"/>
        </w:trPr>
        <w:tc>
          <w:tcPr>
            <w:tcW w:w="3461" w:type="dxa"/>
            <w:shd w:val="clear" w:color="auto" w:fill="auto"/>
            <w:noWrap/>
          </w:tcPr>
          <w:p w14:paraId="51967360" w14:textId="77777777" w:rsidR="008D1E4A" w:rsidRPr="00CD21F4" w:rsidRDefault="008D1E4A" w:rsidP="00C620E0">
            <w:pPr>
              <w:pStyle w:val="TAC"/>
              <w:rPr>
                <w:b/>
                <w:lang w:eastAsia="fi-FI"/>
              </w:rPr>
            </w:pPr>
            <w:r w:rsidRPr="00CD21F4">
              <w:rPr>
                <w:lang w:eastAsia="fi-FI"/>
              </w:rPr>
              <w:t>DC_5A-7A-66A_n66A</w:t>
            </w:r>
          </w:p>
          <w:p w14:paraId="13D50B82" w14:textId="77777777" w:rsidR="008D1E4A" w:rsidRPr="00EF5447" w:rsidRDefault="008D1E4A" w:rsidP="00C620E0">
            <w:pPr>
              <w:pStyle w:val="TAC"/>
              <w:rPr>
                <w:rFonts w:cs="Arial"/>
                <w:lang w:eastAsia="ko-KR"/>
              </w:rPr>
            </w:pPr>
            <w:r w:rsidRPr="00CD21F4">
              <w:rPr>
                <w:lang w:eastAsia="zh-CN"/>
              </w:rPr>
              <w:t>DC_5A-7C-66A_n66A</w:t>
            </w:r>
          </w:p>
        </w:tc>
        <w:tc>
          <w:tcPr>
            <w:tcW w:w="3514" w:type="dxa"/>
          </w:tcPr>
          <w:p w14:paraId="6F2747B3" w14:textId="77777777" w:rsidR="008D1E4A" w:rsidRPr="00CD21F4" w:rsidRDefault="008D1E4A" w:rsidP="00C620E0">
            <w:pPr>
              <w:pStyle w:val="TAC"/>
              <w:rPr>
                <w:b/>
                <w:lang w:eastAsia="fi-FI"/>
              </w:rPr>
            </w:pPr>
            <w:r w:rsidRPr="00CD21F4">
              <w:rPr>
                <w:lang w:eastAsia="fi-FI"/>
              </w:rPr>
              <w:t>DC_5A_n66A</w:t>
            </w:r>
          </w:p>
          <w:p w14:paraId="50F69730" w14:textId="77777777" w:rsidR="008D1E4A" w:rsidRPr="00CD21F4" w:rsidRDefault="008D1E4A" w:rsidP="00C620E0">
            <w:pPr>
              <w:pStyle w:val="TAC"/>
              <w:rPr>
                <w:b/>
                <w:lang w:eastAsia="fi-FI"/>
              </w:rPr>
            </w:pPr>
            <w:r w:rsidRPr="00CD21F4">
              <w:rPr>
                <w:lang w:eastAsia="fi-FI"/>
              </w:rPr>
              <w:t>DC_7A_n66A</w:t>
            </w:r>
          </w:p>
          <w:p w14:paraId="1F12DB57" w14:textId="77777777" w:rsidR="008D1E4A" w:rsidRPr="00EF5447" w:rsidRDefault="008D1E4A" w:rsidP="00C620E0">
            <w:pPr>
              <w:pStyle w:val="TAC"/>
              <w:rPr>
                <w:lang w:eastAsia="ko-KR"/>
              </w:rPr>
            </w:pPr>
            <w:r w:rsidRPr="00CD21F4">
              <w:rPr>
                <w:lang w:eastAsia="fi-FI"/>
              </w:rPr>
              <w:t>DC_66A_n66A</w:t>
            </w:r>
            <w:r w:rsidRPr="00CD21F4">
              <w:rPr>
                <w:vertAlign w:val="superscript"/>
                <w:lang w:eastAsia="fi-FI"/>
              </w:rPr>
              <w:t>4</w:t>
            </w:r>
          </w:p>
        </w:tc>
      </w:tr>
      <w:tr w:rsidR="008D1E4A" w:rsidRPr="00EF5447" w14:paraId="71625247" w14:textId="77777777" w:rsidTr="00C620E0">
        <w:trPr>
          <w:trHeight w:val="187"/>
          <w:jc w:val="center"/>
        </w:trPr>
        <w:tc>
          <w:tcPr>
            <w:tcW w:w="3461" w:type="dxa"/>
            <w:shd w:val="clear" w:color="auto" w:fill="auto"/>
            <w:noWrap/>
          </w:tcPr>
          <w:p w14:paraId="7D7E6194" w14:textId="73B47493" w:rsidR="008D1E4A" w:rsidRPr="00EF5447" w:rsidRDefault="008D1E4A" w:rsidP="00C620E0">
            <w:pPr>
              <w:pStyle w:val="TAC"/>
              <w:rPr>
                <w:lang w:eastAsia="ko-KR"/>
              </w:rPr>
            </w:pPr>
            <w:r w:rsidRPr="00EF5447">
              <w:rPr>
                <w:lang w:eastAsia="ja-JP"/>
              </w:rPr>
              <w:t>DC_5A-48A</w:t>
            </w:r>
            <w:ins w:id="108" w:author="Apple" w:date="2021-01-14T18:59:00Z">
              <w:r w:rsidR="00906207">
                <w:rPr>
                  <w:lang w:eastAsia="ja-JP"/>
                </w:rPr>
                <w:t>-</w:t>
              </w:r>
            </w:ins>
            <w:del w:id="109" w:author="Apple" w:date="2021-01-14T18:59:00Z">
              <w:r w:rsidRPr="00EF5447" w:rsidDel="00906207">
                <w:rPr>
                  <w:lang w:eastAsia="ja-JP"/>
                </w:rPr>
                <w:delText>_</w:delText>
              </w:r>
            </w:del>
            <w:r w:rsidRPr="00EF5447">
              <w:rPr>
                <w:lang w:eastAsia="ja-JP"/>
              </w:rPr>
              <w:t>(n)12AA</w:t>
            </w:r>
          </w:p>
        </w:tc>
        <w:tc>
          <w:tcPr>
            <w:tcW w:w="3514" w:type="dxa"/>
          </w:tcPr>
          <w:p w14:paraId="74727561" w14:textId="77777777" w:rsidR="008D1E4A" w:rsidRPr="00EF5447" w:rsidRDefault="008D1E4A" w:rsidP="00C620E0">
            <w:pPr>
              <w:pStyle w:val="TAC"/>
              <w:rPr>
                <w:lang w:eastAsia="ja-JP"/>
              </w:rPr>
            </w:pPr>
            <w:r w:rsidRPr="00EF5447">
              <w:rPr>
                <w:lang w:eastAsia="ja-JP"/>
              </w:rPr>
              <w:t>DC_5A_n12A</w:t>
            </w:r>
          </w:p>
          <w:p w14:paraId="660E0BF0" w14:textId="77777777" w:rsidR="008D1E4A" w:rsidRPr="00EF5447" w:rsidRDefault="008D1E4A" w:rsidP="00C620E0">
            <w:pPr>
              <w:pStyle w:val="TAC"/>
              <w:rPr>
                <w:lang w:eastAsia="ja-JP"/>
              </w:rPr>
            </w:pPr>
            <w:r w:rsidRPr="00EF5447">
              <w:rPr>
                <w:lang w:eastAsia="ja-JP"/>
              </w:rPr>
              <w:t>DC_48A_n12A</w:t>
            </w:r>
          </w:p>
          <w:p w14:paraId="43ECE036" w14:textId="77777777" w:rsidR="008D1E4A" w:rsidRPr="00EF5447" w:rsidRDefault="008D1E4A" w:rsidP="00C620E0">
            <w:pPr>
              <w:pStyle w:val="TAC"/>
              <w:rPr>
                <w:lang w:eastAsia="ko-KR"/>
              </w:rPr>
            </w:pPr>
            <w:r w:rsidRPr="00EF5447">
              <w:rPr>
                <w:lang w:eastAsia="ja-JP"/>
              </w:rPr>
              <w:t>DC_(n)12AA</w:t>
            </w:r>
            <w:r w:rsidRPr="00EF5447">
              <w:rPr>
                <w:vertAlign w:val="superscript"/>
                <w:lang w:eastAsia="ja-JP"/>
              </w:rPr>
              <w:t>4</w:t>
            </w:r>
          </w:p>
        </w:tc>
      </w:tr>
      <w:tr w:rsidR="008D1E4A" w:rsidRPr="00EF5447" w14:paraId="3B6A7A7F" w14:textId="77777777" w:rsidTr="00C620E0">
        <w:trPr>
          <w:trHeight w:val="187"/>
          <w:jc w:val="center"/>
        </w:trPr>
        <w:tc>
          <w:tcPr>
            <w:tcW w:w="3461" w:type="dxa"/>
            <w:shd w:val="clear" w:color="auto" w:fill="auto"/>
            <w:noWrap/>
          </w:tcPr>
          <w:p w14:paraId="63FB65C0" w14:textId="77777777" w:rsidR="008D1E4A" w:rsidRPr="00EF5447" w:rsidRDefault="008D1E4A" w:rsidP="00C620E0">
            <w:pPr>
              <w:pStyle w:val="TAC"/>
              <w:rPr>
                <w:rFonts w:eastAsia="MS Mincho" w:cs="Arial"/>
                <w:szCs w:val="18"/>
              </w:rPr>
            </w:pPr>
            <w:r w:rsidRPr="00EF5447">
              <w:rPr>
                <w:rFonts w:cs="Arial"/>
                <w:lang w:eastAsia="ja-JP"/>
              </w:rPr>
              <w:t>DC_5A-48A-66A_n12A</w:t>
            </w:r>
          </w:p>
        </w:tc>
        <w:tc>
          <w:tcPr>
            <w:tcW w:w="3514" w:type="dxa"/>
          </w:tcPr>
          <w:p w14:paraId="3E7B6F9C" w14:textId="77777777" w:rsidR="008D1E4A" w:rsidRPr="00EF5447" w:rsidRDefault="008D1E4A" w:rsidP="00C620E0">
            <w:pPr>
              <w:pStyle w:val="TAC"/>
              <w:rPr>
                <w:rFonts w:cs="Arial"/>
                <w:lang w:eastAsia="ja-JP"/>
              </w:rPr>
            </w:pPr>
            <w:r w:rsidRPr="00EF5447">
              <w:rPr>
                <w:rFonts w:cs="Arial"/>
                <w:lang w:eastAsia="ja-JP"/>
              </w:rPr>
              <w:t>DC_5A_n12A</w:t>
            </w:r>
          </w:p>
          <w:p w14:paraId="20758CFD" w14:textId="77777777" w:rsidR="008D1E4A" w:rsidRPr="00EF5447" w:rsidRDefault="008D1E4A" w:rsidP="00C620E0">
            <w:pPr>
              <w:pStyle w:val="TAC"/>
              <w:rPr>
                <w:rFonts w:cs="Arial"/>
                <w:lang w:eastAsia="ja-JP"/>
              </w:rPr>
            </w:pPr>
            <w:r w:rsidRPr="00EF5447">
              <w:rPr>
                <w:rFonts w:cs="Arial"/>
                <w:lang w:eastAsia="ja-JP"/>
              </w:rPr>
              <w:t>DC_48A_n12A</w:t>
            </w:r>
          </w:p>
          <w:p w14:paraId="58AE8D2A" w14:textId="77777777" w:rsidR="008D1E4A" w:rsidRPr="00EF5447" w:rsidRDefault="008D1E4A" w:rsidP="00C620E0">
            <w:pPr>
              <w:pStyle w:val="TAC"/>
              <w:rPr>
                <w:rFonts w:eastAsia="Malgun Gothic" w:cs="Arial"/>
                <w:szCs w:val="18"/>
                <w:lang w:eastAsia="ko-KR"/>
              </w:rPr>
            </w:pPr>
            <w:r w:rsidRPr="00EF5447">
              <w:rPr>
                <w:rFonts w:cs="Arial"/>
                <w:lang w:eastAsia="ja-JP"/>
              </w:rPr>
              <w:t>DC_66A_n12A</w:t>
            </w:r>
          </w:p>
        </w:tc>
      </w:tr>
      <w:tr w:rsidR="008D1E4A" w:rsidRPr="00EF5447" w14:paraId="79555B8F" w14:textId="77777777" w:rsidTr="00C620E0">
        <w:trPr>
          <w:trHeight w:val="187"/>
          <w:jc w:val="center"/>
        </w:trPr>
        <w:tc>
          <w:tcPr>
            <w:tcW w:w="3461" w:type="dxa"/>
            <w:shd w:val="clear" w:color="auto" w:fill="auto"/>
            <w:noWrap/>
          </w:tcPr>
          <w:p w14:paraId="7EEA25BC" w14:textId="77777777" w:rsidR="008D1E4A" w:rsidRPr="00EF5447" w:rsidRDefault="008D1E4A" w:rsidP="00C620E0">
            <w:pPr>
              <w:pStyle w:val="TAC"/>
              <w:rPr>
                <w:rFonts w:eastAsia="MS Mincho" w:cs="Arial"/>
                <w:szCs w:val="18"/>
              </w:rPr>
            </w:pPr>
            <w:r w:rsidRPr="00EF5447">
              <w:rPr>
                <w:lang w:eastAsia="fi-FI"/>
              </w:rPr>
              <w:t>DC_5A-48A-66A_n71A</w:t>
            </w:r>
          </w:p>
        </w:tc>
        <w:tc>
          <w:tcPr>
            <w:tcW w:w="3514" w:type="dxa"/>
          </w:tcPr>
          <w:p w14:paraId="77B6A810" w14:textId="77777777" w:rsidR="008D1E4A" w:rsidRPr="00EF5447" w:rsidRDefault="008D1E4A" w:rsidP="00C620E0">
            <w:pPr>
              <w:pStyle w:val="TAC"/>
              <w:rPr>
                <w:lang w:eastAsia="zh-TW"/>
              </w:rPr>
            </w:pPr>
            <w:r w:rsidRPr="00EF5447">
              <w:rPr>
                <w:lang w:eastAsia="fi-FI"/>
              </w:rPr>
              <w:t>DC_5</w:t>
            </w:r>
            <w:r w:rsidRPr="00EF5447">
              <w:rPr>
                <w:rFonts w:eastAsia="MS Mincho" w:cs="Arial"/>
                <w:lang w:eastAsia="ja-JP"/>
              </w:rPr>
              <w:t>A_n71A</w:t>
            </w:r>
          </w:p>
          <w:p w14:paraId="355A56F0"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48A_n71A</w:t>
            </w:r>
          </w:p>
          <w:p w14:paraId="65C60908" w14:textId="77777777" w:rsidR="008D1E4A" w:rsidRPr="00EF5447" w:rsidRDefault="008D1E4A" w:rsidP="00C620E0">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D1E4A" w:rsidRPr="00EF5447" w14:paraId="77D373C6" w14:textId="77777777" w:rsidTr="00C620E0">
        <w:trPr>
          <w:trHeight w:val="187"/>
          <w:jc w:val="center"/>
        </w:trPr>
        <w:tc>
          <w:tcPr>
            <w:tcW w:w="3461" w:type="dxa"/>
            <w:shd w:val="clear" w:color="auto" w:fill="auto"/>
            <w:noWrap/>
          </w:tcPr>
          <w:p w14:paraId="5AA66D1E" w14:textId="6CE90E9B" w:rsidR="008D1E4A" w:rsidRPr="00EF5447" w:rsidRDefault="008D1E4A" w:rsidP="00C620E0">
            <w:pPr>
              <w:pStyle w:val="TAC"/>
              <w:rPr>
                <w:lang w:eastAsia="fi-FI"/>
              </w:rPr>
            </w:pPr>
            <w:r w:rsidRPr="00EF5447">
              <w:rPr>
                <w:lang w:eastAsia="ja-JP"/>
              </w:rPr>
              <w:t>DC_5A-66A</w:t>
            </w:r>
            <w:ins w:id="110" w:author="Apple" w:date="2021-01-14T18:59:00Z">
              <w:r w:rsidR="00906207">
                <w:rPr>
                  <w:lang w:eastAsia="ja-JP"/>
                </w:rPr>
                <w:t>-</w:t>
              </w:r>
            </w:ins>
            <w:del w:id="111" w:author="Apple" w:date="2021-01-14T18:59:00Z">
              <w:r w:rsidRPr="00EF5447" w:rsidDel="00906207">
                <w:rPr>
                  <w:lang w:eastAsia="ja-JP"/>
                </w:rPr>
                <w:delText>_</w:delText>
              </w:r>
            </w:del>
            <w:r w:rsidRPr="00EF5447">
              <w:rPr>
                <w:lang w:eastAsia="ja-JP"/>
              </w:rPr>
              <w:t>(n)12AA</w:t>
            </w:r>
          </w:p>
        </w:tc>
        <w:tc>
          <w:tcPr>
            <w:tcW w:w="3514" w:type="dxa"/>
          </w:tcPr>
          <w:p w14:paraId="3DB4EE97" w14:textId="77777777" w:rsidR="008D1E4A" w:rsidRPr="00EF5447" w:rsidRDefault="008D1E4A" w:rsidP="00C620E0">
            <w:pPr>
              <w:pStyle w:val="TAC"/>
              <w:rPr>
                <w:lang w:eastAsia="ja-JP"/>
              </w:rPr>
            </w:pPr>
            <w:r w:rsidRPr="00EF5447">
              <w:rPr>
                <w:lang w:eastAsia="ja-JP"/>
              </w:rPr>
              <w:t>DC_5A_n12A</w:t>
            </w:r>
          </w:p>
          <w:p w14:paraId="6131F6C3" w14:textId="77777777" w:rsidR="008D1E4A" w:rsidRPr="00EF5447" w:rsidRDefault="008D1E4A" w:rsidP="00C620E0">
            <w:pPr>
              <w:pStyle w:val="TAC"/>
              <w:rPr>
                <w:lang w:eastAsia="ja-JP"/>
              </w:rPr>
            </w:pPr>
            <w:r w:rsidRPr="00EF5447">
              <w:rPr>
                <w:lang w:eastAsia="ja-JP"/>
              </w:rPr>
              <w:t>DC_66A_n12A</w:t>
            </w:r>
          </w:p>
          <w:p w14:paraId="54D483DC" w14:textId="77777777" w:rsidR="008D1E4A" w:rsidRPr="00EF5447" w:rsidRDefault="008D1E4A" w:rsidP="00C620E0">
            <w:pPr>
              <w:pStyle w:val="TAC"/>
              <w:rPr>
                <w:lang w:eastAsia="fi-FI"/>
              </w:rPr>
            </w:pPr>
            <w:r w:rsidRPr="00EF5447">
              <w:rPr>
                <w:lang w:eastAsia="ja-JP"/>
              </w:rPr>
              <w:t>DC_(n)12AA</w:t>
            </w:r>
            <w:r w:rsidRPr="00EF5447">
              <w:rPr>
                <w:vertAlign w:val="superscript"/>
                <w:lang w:eastAsia="ja-JP"/>
              </w:rPr>
              <w:t>4</w:t>
            </w:r>
          </w:p>
        </w:tc>
      </w:tr>
      <w:tr w:rsidR="008D1E4A" w:rsidRPr="00EF5447" w14:paraId="6A828C77" w14:textId="77777777" w:rsidTr="00C620E0">
        <w:trPr>
          <w:trHeight w:val="187"/>
          <w:jc w:val="center"/>
        </w:trPr>
        <w:tc>
          <w:tcPr>
            <w:tcW w:w="3461" w:type="dxa"/>
            <w:shd w:val="clear" w:color="auto" w:fill="auto"/>
            <w:noWrap/>
          </w:tcPr>
          <w:p w14:paraId="060D5F81" w14:textId="77777777" w:rsidR="008D1E4A" w:rsidRPr="00EF5447" w:rsidRDefault="008D1E4A" w:rsidP="00C620E0">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A1592FB" w14:textId="77777777" w:rsidR="008D1E4A" w:rsidRPr="00EF5447" w:rsidRDefault="008D1E4A" w:rsidP="00C620E0">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8B48D1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DC_7A_n1A</w:t>
            </w:r>
          </w:p>
          <w:p w14:paraId="0195600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DC_7A_n78A</w:t>
            </w:r>
          </w:p>
          <w:p w14:paraId="5A91E0F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DC_8A_n1A</w:t>
            </w:r>
          </w:p>
          <w:p w14:paraId="2970E15E" w14:textId="77777777" w:rsidR="008D1E4A" w:rsidRPr="00EF5447" w:rsidRDefault="008D1E4A" w:rsidP="00C620E0">
            <w:pPr>
              <w:pStyle w:val="TAC"/>
              <w:rPr>
                <w:rFonts w:eastAsia="Malgun Gothic"/>
                <w:lang w:eastAsia="ko-KR"/>
              </w:rPr>
            </w:pPr>
            <w:r w:rsidRPr="00EF5447">
              <w:rPr>
                <w:rFonts w:eastAsia="Malgun Gothic" w:cs="Arial"/>
                <w:szCs w:val="18"/>
                <w:lang w:eastAsia="ko-KR"/>
              </w:rPr>
              <w:t>DC_8A_n78A</w:t>
            </w:r>
          </w:p>
        </w:tc>
      </w:tr>
      <w:tr w:rsidR="008D1E4A" w:rsidRPr="00EF5447" w14:paraId="6DF38DB2" w14:textId="77777777" w:rsidTr="00C620E0">
        <w:trPr>
          <w:trHeight w:val="187"/>
          <w:jc w:val="center"/>
        </w:trPr>
        <w:tc>
          <w:tcPr>
            <w:tcW w:w="3461" w:type="dxa"/>
            <w:shd w:val="clear" w:color="auto" w:fill="auto"/>
            <w:noWrap/>
          </w:tcPr>
          <w:p w14:paraId="2D53AFB6" w14:textId="77777777" w:rsidR="008D1E4A" w:rsidRPr="00CD21F4" w:rsidRDefault="008D1E4A" w:rsidP="00C620E0">
            <w:pPr>
              <w:pStyle w:val="TAC"/>
              <w:rPr>
                <w:b/>
                <w:lang w:eastAsia="fi-FI"/>
              </w:rPr>
            </w:pPr>
            <w:r w:rsidRPr="00CD21F4">
              <w:rPr>
                <w:lang w:eastAsia="fi-FI"/>
              </w:rPr>
              <w:t>DC_7A-8A-40A_n1A</w:t>
            </w:r>
          </w:p>
          <w:p w14:paraId="7E88A3F8" w14:textId="77777777" w:rsidR="008D1E4A" w:rsidRPr="00EF5447" w:rsidRDefault="008D1E4A" w:rsidP="00C620E0">
            <w:pPr>
              <w:pStyle w:val="TAC"/>
              <w:rPr>
                <w:rFonts w:eastAsia="MS Mincho" w:cs="Arial"/>
                <w:szCs w:val="18"/>
              </w:rPr>
            </w:pPr>
            <w:r w:rsidRPr="00CD21F4">
              <w:rPr>
                <w:lang w:eastAsia="zh-CN"/>
              </w:rPr>
              <w:t>DC_7A-8A-40C_n1A</w:t>
            </w:r>
          </w:p>
        </w:tc>
        <w:tc>
          <w:tcPr>
            <w:tcW w:w="3514" w:type="dxa"/>
          </w:tcPr>
          <w:p w14:paraId="5B074C8A" w14:textId="77777777" w:rsidR="008D1E4A" w:rsidRDefault="008D1E4A" w:rsidP="00C620E0">
            <w:pPr>
              <w:pStyle w:val="TAC"/>
              <w:rPr>
                <w:rFonts w:cs="Arial"/>
                <w:color w:val="000000"/>
                <w:szCs w:val="18"/>
              </w:rPr>
            </w:pPr>
            <w:r>
              <w:rPr>
                <w:rFonts w:cs="Arial"/>
                <w:color w:val="000000"/>
                <w:szCs w:val="18"/>
              </w:rPr>
              <w:t>DC_7A_n1A</w:t>
            </w:r>
          </w:p>
          <w:p w14:paraId="42103641" w14:textId="77777777" w:rsidR="008D1E4A" w:rsidRDefault="008D1E4A" w:rsidP="00C620E0">
            <w:pPr>
              <w:pStyle w:val="TAC"/>
              <w:rPr>
                <w:rFonts w:cs="Arial"/>
                <w:color w:val="000000"/>
                <w:szCs w:val="18"/>
              </w:rPr>
            </w:pPr>
            <w:r>
              <w:rPr>
                <w:rFonts w:cs="Arial"/>
                <w:color w:val="000000"/>
                <w:szCs w:val="18"/>
              </w:rPr>
              <w:t>DC_8A_n1A</w:t>
            </w:r>
          </w:p>
          <w:p w14:paraId="02FE3994" w14:textId="77777777" w:rsidR="008D1E4A" w:rsidRPr="00EF5447" w:rsidRDefault="008D1E4A" w:rsidP="00C620E0">
            <w:pPr>
              <w:pStyle w:val="TAC"/>
              <w:rPr>
                <w:rFonts w:eastAsia="Malgun Gothic" w:cs="Arial"/>
                <w:szCs w:val="18"/>
                <w:lang w:eastAsia="ko-KR"/>
              </w:rPr>
            </w:pPr>
            <w:r>
              <w:rPr>
                <w:rFonts w:cs="Arial"/>
                <w:color w:val="000000"/>
                <w:szCs w:val="18"/>
              </w:rPr>
              <w:t>DC_40A_n1A</w:t>
            </w:r>
          </w:p>
        </w:tc>
      </w:tr>
      <w:tr w:rsidR="008D1E4A" w:rsidRPr="00EF5447" w14:paraId="732AA057" w14:textId="77777777" w:rsidTr="00C620E0">
        <w:trPr>
          <w:trHeight w:val="187"/>
          <w:jc w:val="center"/>
        </w:trPr>
        <w:tc>
          <w:tcPr>
            <w:tcW w:w="3461" w:type="dxa"/>
            <w:shd w:val="clear" w:color="auto" w:fill="auto"/>
            <w:noWrap/>
          </w:tcPr>
          <w:p w14:paraId="338FE8F1" w14:textId="77777777" w:rsidR="008D1E4A" w:rsidRDefault="008D1E4A" w:rsidP="00C620E0">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2E83919" w14:textId="77777777" w:rsidR="008D1E4A" w:rsidRPr="00EF5447" w:rsidRDefault="008D1E4A" w:rsidP="00C620E0">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1E33BDE" w14:textId="77777777" w:rsidR="008D1E4A" w:rsidRPr="00CD21F4" w:rsidRDefault="008D1E4A" w:rsidP="00C620E0">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57C6793" w14:textId="77777777" w:rsidR="008D1E4A" w:rsidRDefault="008D1E4A" w:rsidP="00C620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09E4786" w14:textId="77777777" w:rsidR="008D1E4A" w:rsidRPr="00EF5447" w:rsidRDefault="008D1E4A" w:rsidP="00C620E0">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01D9B114" w14:textId="77777777" w:rsidTr="00C620E0">
        <w:trPr>
          <w:trHeight w:val="187"/>
          <w:jc w:val="center"/>
        </w:trPr>
        <w:tc>
          <w:tcPr>
            <w:tcW w:w="3461" w:type="dxa"/>
            <w:shd w:val="clear" w:color="auto" w:fill="auto"/>
            <w:noWrap/>
          </w:tcPr>
          <w:p w14:paraId="45562071" w14:textId="77777777" w:rsidR="008D1E4A" w:rsidRPr="00EF5447" w:rsidRDefault="008D1E4A" w:rsidP="00C620E0">
            <w:pPr>
              <w:pStyle w:val="TAC"/>
              <w:rPr>
                <w:rFonts w:eastAsia="MS Mincho"/>
                <w:szCs w:val="18"/>
              </w:rPr>
            </w:pPr>
            <w:r w:rsidRPr="00EF5447">
              <w:rPr>
                <w:lang w:eastAsia="ja-JP"/>
              </w:rPr>
              <w:t>DC_7A-8A_n40A-n78A</w:t>
            </w:r>
          </w:p>
        </w:tc>
        <w:tc>
          <w:tcPr>
            <w:tcW w:w="3514" w:type="dxa"/>
          </w:tcPr>
          <w:p w14:paraId="14276C31" w14:textId="77777777" w:rsidR="008D1E4A" w:rsidRPr="00EF5447" w:rsidRDefault="008D1E4A" w:rsidP="00C620E0">
            <w:pPr>
              <w:pStyle w:val="TAC"/>
              <w:rPr>
                <w:lang w:eastAsia="ja-JP"/>
              </w:rPr>
            </w:pPr>
            <w:r w:rsidRPr="00EF5447">
              <w:rPr>
                <w:lang w:eastAsia="ja-JP"/>
              </w:rPr>
              <w:t>DC_7A_n40A</w:t>
            </w:r>
          </w:p>
          <w:p w14:paraId="476E3ECF" w14:textId="77777777" w:rsidR="008D1E4A" w:rsidRPr="00EF5447" w:rsidRDefault="008D1E4A" w:rsidP="00C620E0">
            <w:pPr>
              <w:pStyle w:val="TAC"/>
              <w:rPr>
                <w:lang w:eastAsia="ja-JP"/>
              </w:rPr>
            </w:pPr>
            <w:r w:rsidRPr="00EF5447">
              <w:rPr>
                <w:lang w:eastAsia="ja-JP"/>
              </w:rPr>
              <w:t>DC_7A_n78A</w:t>
            </w:r>
          </w:p>
          <w:p w14:paraId="6B6C6F14" w14:textId="77777777" w:rsidR="008D1E4A" w:rsidRPr="00EF5447" w:rsidRDefault="008D1E4A" w:rsidP="00C620E0">
            <w:pPr>
              <w:pStyle w:val="TAC"/>
              <w:rPr>
                <w:lang w:eastAsia="ja-JP"/>
              </w:rPr>
            </w:pPr>
            <w:r w:rsidRPr="00EF5447">
              <w:rPr>
                <w:lang w:eastAsia="ja-JP"/>
              </w:rPr>
              <w:t>DC_8A_n40A</w:t>
            </w:r>
          </w:p>
          <w:p w14:paraId="39EE30FA" w14:textId="77777777" w:rsidR="008D1E4A" w:rsidRPr="00EF5447" w:rsidRDefault="008D1E4A" w:rsidP="00C620E0">
            <w:pPr>
              <w:pStyle w:val="TAC"/>
              <w:rPr>
                <w:rFonts w:eastAsia="Malgun Gothic"/>
                <w:szCs w:val="18"/>
                <w:lang w:eastAsia="ko-KR"/>
              </w:rPr>
            </w:pPr>
            <w:r w:rsidRPr="00EF5447">
              <w:rPr>
                <w:lang w:eastAsia="ja-JP"/>
              </w:rPr>
              <w:t>DC_8A_n78A</w:t>
            </w:r>
          </w:p>
        </w:tc>
      </w:tr>
      <w:tr w:rsidR="008D1E4A" w:rsidRPr="00EF5447" w14:paraId="6C5BA0C3" w14:textId="77777777" w:rsidTr="00C620E0">
        <w:trPr>
          <w:trHeight w:val="187"/>
          <w:jc w:val="center"/>
        </w:trPr>
        <w:tc>
          <w:tcPr>
            <w:tcW w:w="3461" w:type="dxa"/>
            <w:shd w:val="clear" w:color="auto" w:fill="auto"/>
            <w:noWrap/>
          </w:tcPr>
          <w:p w14:paraId="176AFFF8" w14:textId="77777777" w:rsidR="008D1E4A" w:rsidRPr="00EF5447" w:rsidRDefault="008D1E4A" w:rsidP="00C620E0">
            <w:pPr>
              <w:pStyle w:val="TAC"/>
              <w:rPr>
                <w:lang w:eastAsia="fi-FI"/>
              </w:rPr>
            </w:pPr>
            <w:r w:rsidRPr="00EF5447">
              <w:rPr>
                <w:lang w:eastAsia="fi-FI"/>
              </w:rPr>
              <w:lastRenderedPageBreak/>
              <w:t>DC_7A-13A-66A_n66A</w:t>
            </w:r>
          </w:p>
          <w:p w14:paraId="7EEA8D4E" w14:textId="77777777" w:rsidR="008D1E4A" w:rsidRPr="00EF5447" w:rsidRDefault="008D1E4A" w:rsidP="00C620E0">
            <w:pPr>
              <w:pStyle w:val="TAC"/>
              <w:rPr>
                <w:rFonts w:eastAsia="MS Mincho" w:cs="Arial"/>
                <w:szCs w:val="18"/>
              </w:rPr>
            </w:pPr>
            <w:r w:rsidRPr="00EF5447">
              <w:rPr>
                <w:lang w:eastAsia="fi-FI"/>
              </w:rPr>
              <w:t>DC_7C-13A-66A_n66A</w:t>
            </w:r>
          </w:p>
        </w:tc>
        <w:tc>
          <w:tcPr>
            <w:tcW w:w="3514" w:type="dxa"/>
          </w:tcPr>
          <w:p w14:paraId="073BF3BB" w14:textId="77777777" w:rsidR="008D1E4A" w:rsidRPr="00EF5447" w:rsidRDefault="008D1E4A" w:rsidP="00C620E0">
            <w:pPr>
              <w:pStyle w:val="TAC"/>
              <w:rPr>
                <w:lang w:eastAsia="fi-FI"/>
              </w:rPr>
            </w:pPr>
            <w:r w:rsidRPr="00EF5447">
              <w:rPr>
                <w:lang w:eastAsia="fi-FI"/>
              </w:rPr>
              <w:t>DC_7A_n66A</w:t>
            </w:r>
          </w:p>
          <w:p w14:paraId="2202134B" w14:textId="77777777" w:rsidR="008D1E4A" w:rsidRPr="00EF5447" w:rsidRDefault="008D1E4A" w:rsidP="00C620E0">
            <w:pPr>
              <w:pStyle w:val="TAC"/>
              <w:rPr>
                <w:lang w:eastAsia="fi-FI"/>
              </w:rPr>
            </w:pPr>
            <w:r w:rsidRPr="00EF5447">
              <w:rPr>
                <w:lang w:eastAsia="fi-FI"/>
              </w:rPr>
              <w:t>DC_13A_n66A</w:t>
            </w:r>
          </w:p>
          <w:p w14:paraId="44AAED3A" w14:textId="77777777" w:rsidR="008D1E4A" w:rsidRPr="00EF5447" w:rsidRDefault="008D1E4A" w:rsidP="00C620E0">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D1E4A" w:rsidRPr="00EF5447" w14:paraId="5898D383" w14:textId="77777777" w:rsidTr="00C620E0">
        <w:trPr>
          <w:trHeight w:val="187"/>
          <w:jc w:val="center"/>
        </w:trPr>
        <w:tc>
          <w:tcPr>
            <w:tcW w:w="3461" w:type="dxa"/>
            <w:shd w:val="clear" w:color="auto" w:fill="auto"/>
            <w:noWrap/>
          </w:tcPr>
          <w:p w14:paraId="123338C0" w14:textId="77777777" w:rsidR="008D1E4A" w:rsidRPr="00EF5447" w:rsidRDefault="008D1E4A" w:rsidP="00C620E0">
            <w:pPr>
              <w:pStyle w:val="TAC"/>
              <w:rPr>
                <w:lang w:eastAsia="fi-FI"/>
              </w:rPr>
            </w:pPr>
            <w:r w:rsidRPr="00EF5447">
              <w:t>DC_7A-20A_n1A-n78A</w:t>
            </w:r>
          </w:p>
        </w:tc>
        <w:tc>
          <w:tcPr>
            <w:tcW w:w="3514" w:type="dxa"/>
          </w:tcPr>
          <w:p w14:paraId="5214E468" w14:textId="77777777" w:rsidR="008D1E4A" w:rsidRPr="00EF5447" w:rsidRDefault="008D1E4A" w:rsidP="00C620E0">
            <w:pPr>
              <w:pStyle w:val="TAC"/>
              <w:rPr>
                <w:lang w:eastAsia="zh-CN"/>
              </w:rPr>
            </w:pPr>
            <w:r w:rsidRPr="00EF5447">
              <w:rPr>
                <w:lang w:eastAsia="zh-CN"/>
              </w:rPr>
              <w:t>DC_7A_n1A</w:t>
            </w:r>
          </w:p>
          <w:p w14:paraId="068B4EA3" w14:textId="77777777" w:rsidR="008D1E4A" w:rsidRPr="00EF5447" w:rsidRDefault="008D1E4A" w:rsidP="00C620E0">
            <w:pPr>
              <w:pStyle w:val="TAC"/>
              <w:rPr>
                <w:rFonts w:eastAsia="DengXian"/>
                <w:lang w:eastAsia="zh-CN"/>
              </w:rPr>
            </w:pPr>
            <w:r w:rsidRPr="00EF5447">
              <w:rPr>
                <w:lang w:eastAsia="zh-CN"/>
              </w:rPr>
              <w:t>DC_7A_n78A</w:t>
            </w:r>
          </w:p>
          <w:p w14:paraId="2954896D"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28D5A5" w14:textId="77777777" w:rsidR="008D1E4A" w:rsidRPr="00EF5447" w:rsidRDefault="008D1E4A" w:rsidP="00C620E0">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30DC7B67" w14:textId="77777777" w:rsidTr="00C620E0">
        <w:trPr>
          <w:trHeight w:val="187"/>
          <w:jc w:val="center"/>
        </w:trPr>
        <w:tc>
          <w:tcPr>
            <w:tcW w:w="3461" w:type="dxa"/>
            <w:shd w:val="clear" w:color="auto" w:fill="auto"/>
            <w:noWrap/>
          </w:tcPr>
          <w:p w14:paraId="79F727BF" w14:textId="77777777" w:rsidR="008D1E4A" w:rsidRPr="00EF5447" w:rsidRDefault="008D1E4A" w:rsidP="00C620E0">
            <w:pPr>
              <w:pStyle w:val="TAC"/>
              <w:rPr>
                <w:lang w:eastAsia="fi-FI"/>
              </w:rPr>
            </w:pPr>
            <w:r w:rsidRPr="00EF5447">
              <w:rPr>
                <w:rFonts w:eastAsia="MS Mincho" w:cs="Arial"/>
                <w:kern w:val="2"/>
                <w:szCs w:val="22"/>
                <w:lang w:eastAsia="zh-CN"/>
              </w:rPr>
              <w:t>DC_7A-20A_n3A-n78A</w:t>
            </w:r>
          </w:p>
        </w:tc>
        <w:tc>
          <w:tcPr>
            <w:tcW w:w="3514" w:type="dxa"/>
          </w:tcPr>
          <w:p w14:paraId="19BCBE74"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3</w:t>
            </w:r>
            <w:r w:rsidRPr="00EF5447">
              <w:t>A</w:t>
            </w:r>
          </w:p>
          <w:p w14:paraId="78E3298D"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3DBDF604"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78</w:t>
            </w:r>
            <w:r w:rsidRPr="00EF5447">
              <w:t>A</w:t>
            </w:r>
          </w:p>
          <w:p w14:paraId="3B93D198" w14:textId="77777777" w:rsidR="008D1E4A" w:rsidRPr="00EF5447" w:rsidRDefault="008D1E4A" w:rsidP="00C620E0">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D1E4A" w:rsidRPr="00EF5447" w14:paraId="2F653141" w14:textId="77777777" w:rsidTr="00C620E0">
        <w:trPr>
          <w:trHeight w:val="187"/>
          <w:jc w:val="center"/>
        </w:trPr>
        <w:tc>
          <w:tcPr>
            <w:tcW w:w="3461" w:type="dxa"/>
            <w:shd w:val="clear" w:color="auto" w:fill="auto"/>
            <w:noWrap/>
          </w:tcPr>
          <w:p w14:paraId="1576E753" w14:textId="77777777" w:rsidR="008D1E4A" w:rsidRPr="00EF5447" w:rsidRDefault="008D1E4A" w:rsidP="00C620E0">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D952AE1" w14:textId="77777777" w:rsidR="008D1E4A" w:rsidRPr="00EF5447" w:rsidRDefault="008D1E4A" w:rsidP="00C620E0">
            <w:pPr>
              <w:pStyle w:val="TAC"/>
              <w:rPr>
                <w:rFonts w:eastAsia="Malgun Gothic"/>
                <w:lang w:eastAsia="ko-KR"/>
              </w:rPr>
            </w:pPr>
            <w:r w:rsidRPr="00EF5447">
              <w:rPr>
                <w:rFonts w:eastAsia="Malgun Gothic"/>
                <w:lang w:eastAsia="ko-KR"/>
              </w:rPr>
              <w:t>DC_7A_n28A</w:t>
            </w:r>
          </w:p>
          <w:p w14:paraId="2E9AB768" w14:textId="77777777" w:rsidR="008D1E4A" w:rsidRPr="00EF5447" w:rsidRDefault="008D1E4A" w:rsidP="00C620E0">
            <w:pPr>
              <w:pStyle w:val="TAC"/>
              <w:rPr>
                <w:rFonts w:eastAsia="Malgun Gothic"/>
                <w:lang w:eastAsia="ko-KR"/>
              </w:rPr>
            </w:pPr>
            <w:r w:rsidRPr="00EF5447">
              <w:rPr>
                <w:rFonts w:eastAsia="Malgun Gothic"/>
                <w:lang w:eastAsia="ko-KR"/>
              </w:rPr>
              <w:t>DC_7A_n78A</w:t>
            </w:r>
          </w:p>
          <w:p w14:paraId="007AD711"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03996931" w14:textId="77777777" w:rsidR="008D1E4A" w:rsidRPr="00EF5447" w:rsidRDefault="008D1E4A" w:rsidP="00C620E0">
            <w:pPr>
              <w:pStyle w:val="TAC"/>
            </w:pPr>
            <w:r w:rsidRPr="00EF5447">
              <w:rPr>
                <w:rFonts w:eastAsia="Malgun Gothic"/>
                <w:lang w:eastAsia="ko-KR"/>
              </w:rPr>
              <w:t>DC_20A_n78A</w:t>
            </w:r>
          </w:p>
        </w:tc>
      </w:tr>
      <w:tr w:rsidR="008D1E4A" w:rsidRPr="00EF5447" w14:paraId="7046E7C7" w14:textId="77777777" w:rsidTr="00C620E0">
        <w:trPr>
          <w:trHeight w:val="187"/>
          <w:jc w:val="center"/>
        </w:trPr>
        <w:tc>
          <w:tcPr>
            <w:tcW w:w="3461" w:type="dxa"/>
            <w:shd w:val="clear" w:color="auto" w:fill="auto"/>
            <w:noWrap/>
          </w:tcPr>
          <w:p w14:paraId="581F4F47" w14:textId="77777777" w:rsidR="008D1E4A" w:rsidRPr="00EF5447" w:rsidRDefault="008D1E4A" w:rsidP="00C620E0">
            <w:pPr>
              <w:pStyle w:val="TAC"/>
              <w:rPr>
                <w:rFonts w:eastAsia="Malgun Gothic"/>
                <w:lang w:eastAsia="ko-KR"/>
              </w:rPr>
            </w:pPr>
            <w:r w:rsidRPr="009847ED">
              <w:t>DC_7A-20A-32A_n</w:t>
            </w:r>
            <w:r w:rsidRPr="009847ED">
              <w:rPr>
                <w:lang w:val="fi-FI"/>
              </w:rPr>
              <w:t>28A</w:t>
            </w:r>
          </w:p>
        </w:tc>
        <w:tc>
          <w:tcPr>
            <w:tcW w:w="3514" w:type="dxa"/>
          </w:tcPr>
          <w:p w14:paraId="44314E57" w14:textId="77777777" w:rsidR="008D1E4A" w:rsidRPr="009847ED" w:rsidRDefault="008D1E4A" w:rsidP="00C620E0">
            <w:pPr>
              <w:pStyle w:val="TAC"/>
            </w:pPr>
            <w:r w:rsidRPr="009847ED">
              <w:t>DC_7A_n28A</w:t>
            </w:r>
          </w:p>
          <w:p w14:paraId="32974536" w14:textId="77777777" w:rsidR="008D1E4A" w:rsidRPr="00EF5447" w:rsidRDefault="008D1E4A" w:rsidP="00C620E0">
            <w:pPr>
              <w:pStyle w:val="TAC"/>
              <w:rPr>
                <w:rFonts w:eastAsia="Malgun Gothic"/>
                <w:lang w:eastAsia="ko-KR"/>
              </w:rPr>
            </w:pPr>
            <w:r w:rsidRPr="009847ED">
              <w:t>DC_20A_n28A</w:t>
            </w:r>
          </w:p>
        </w:tc>
      </w:tr>
      <w:tr w:rsidR="008D1E4A" w:rsidRPr="00EF5447" w14:paraId="3F42DD5F" w14:textId="77777777" w:rsidTr="00C620E0">
        <w:trPr>
          <w:trHeight w:val="187"/>
          <w:jc w:val="center"/>
        </w:trPr>
        <w:tc>
          <w:tcPr>
            <w:tcW w:w="3461" w:type="dxa"/>
            <w:shd w:val="clear" w:color="auto" w:fill="auto"/>
            <w:noWrap/>
          </w:tcPr>
          <w:p w14:paraId="6B36C237" w14:textId="77777777" w:rsidR="008D1E4A" w:rsidRPr="00EF5447" w:rsidRDefault="008D1E4A" w:rsidP="00C620E0">
            <w:pPr>
              <w:pStyle w:val="TAC"/>
              <w:rPr>
                <w:rFonts w:eastAsia="Malgun Gothic"/>
                <w:lang w:eastAsia="ko-KR"/>
              </w:rPr>
            </w:pPr>
            <w:r w:rsidRPr="00EF5447">
              <w:rPr>
                <w:lang w:eastAsia="ja-JP"/>
              </w:rPr>
              <w:t>DC_7A-28A_n1A-n40A</w:t>
            </w:r>
          </w:p>
        </w:tc>
        <w:tc>
          <w:tcPr>
            <w:tcW w:w="3514" w:type="dxa"/>
          </w:tcPr>
          <w:p w14:paraId="2EC59AD0" w14:textId="77777777" w:rsidR="008D1E4A" w:rsidRPr="00EF5447" w:rsidRDefault="008D1E4A" w:rsidP="00C620E0">
            <w:pPr>
              <w:pStyle w:val="TAC"/>
              <w:rPr>
                <w:lang w:eastAsia="ja-JP"/>
              </w:rPr>
            </w:pPr>
            <w:r w:rsidRPr="00EF5447">
              <w:rPr>
                <w:lang w:eastAsia="ja-JP"/>
              </w:rPr>
              <w:t>DC_7A_n1A</w:t>
            </w:r>
          </w:p>
          <w:p w14:paraId="6DD0E784" w14:textId="77777777" w:rsidR="008D1E4A" w:rsidRPr="00EF5447" w:rsidRDefault="008D1E4A" w:rsidP="00C620E0">
            <w:pPr>
              <w:pStyle w:val="TAC"/>
              <w:rPr>
                <w:lang w:eastAsia="ja-JP"/>
              </w:rPr>
            </w:pPr>
            <w:r w:rsidRPr="00EF5447">
              <w:rPr>
                <w:lang w:eastAsia="ja-JP"/>
              </w:rPr>
              <w:t>DC_7A_n40A</w:t>
            </w:r>
          </w:p>
          <w:p w14:paraId="024E9783" w14:textId="77777777" w:rsidR="008D1E4A" w:rsidRPr="00EF5447" w:rsidRDefault="008D1E4A" w:rsidP="00C620E0">
            <w:pPr>
              <w:pStyle w:val="TAC"/>
              <w:rPr>
                <w:lang w:eastAsia="ja-JP"/>
              </w:rPr>
            </w:pPr>
            <w:r w:rsidRPr="00EF5447">
              <w:rPr>
                <w:lang w:eastAsia="ja-JP"/>
              </w:rPr>
              <w:t>DC_28A_n1A</w:t>
            </w:r>
          </w:p>
          <w:p w14:paraId="1C172714" w14:textId="77777777" w:rsidR="008D1E4A" w:rsidRPr="00EF5447" w:rsidRDefault="008D1E4A" w:rsidP="00C620E0">
            <w:pPr>
              <w:pStyle w:val="TAC"/>
              <w:rPr>
                <w:rFonts w:eastAsia="Malgun Gothic"/>
                <w:lang w:eastAsia="ko-KR"/>
              </w:rPr>
            </w:pPr>
            <w:r w:rsidRPr="00EF5447">
              <w:rPr>
                <w:lang w:eastAsia="ja-JP"/>
              </w:rPr>
              <w:t>DC_28A_n40A</w:t>
            </w:r>
          </w:p>
        </w:tc>
      </w:tr>
      <w:tr w:rsidR="008D1E4A" w:rsidRPr="00EF5447" w14:paraId="72E687BC" w14:textId="77777777" w:rsidTr="00C620E0">
        <w:trPr>
          <w:trHeight w:val="187"/>
          <w:jc w:val="center"/>
        </w:trPr>
        <w:tc>
          <w:tcPr>
            <w:tcW w:w="3461" w:type="dxa"/>
            <w:shd w:val="clear" w:color="auto" w:fill="auto"/>
            <w:noWrap/>
          </w:tcPr>
          <w:p w14:paraId="03334B59" w14:textId="77777777" w:rsidR="008D1E4A" w:rsidRPr="00EF5447" w:rsidRDefault="008D1E4A" w:rsidP="00C620E0">
            <w:pPr>
              <w:pStyle w:val="TAC"/>
              <w:rPr>
                <w:rFonts w:eastAsia="Malgun Gothic"/>
                <w:lang w:eastAsia="ko-KR"/>
              </w:rPr>
            </w:pPr>
            <w:r w:rsidRPr="00EF5447">
              <w:rPr>
                <w:rFonts w:eastAsia="Malgun Gothic" w:cs="Arial"/>
                <w:szCs w:val="16"/>
                <w:lang w:eastAsia="ko-KR"/>
              </w:rPr>
              <w:t>DC_7A-28A_n3A-n78A</w:t>
            </w:r>
          </w:p>
        </w:tc>
        <w:tc>
          <w:tcPr>
            <w:tcW w:w="3514" w:type="dxa"/>
          </w:tcPr>
          <w:p w14:paraId="61DE53E5" w14:textId="0479FCC4" w:rsidR="008D1E4A" w:rsidRPr="00EF5447" w:rsidRDefault="008D1E4A" w:rsidP="00C620E0">
            <w:pPr>
              <w:pStyle w:val="TAC"/>
              <w:rPr>
                <w:rFonts w:cs="Arial"/>
                <w:szCs w:val="16"/>
                <w:lang w:eastAsia="zh-CN"/>
              </w:rPr>
            </w:pPr>
            <w:r w:rsidRPr="00EF5447">
              <w:rPr>
                <w:rFonts w:cs="Arial"/>
                <w:szCs w:val="16"/>
                <w:lang w:eastAsia="zh-CN"/>
              </w:rPr>
              <w:t>DC_7A</w:t>
            </w:r>
            <w:ins w:id="112" w:author="Apple" w:date="2021-01-15T16:45:00Z">
              <w:r w:rsidR="0047552F">
                <w:rPr>
                  <w:rFonts w:cs="Arial"/>
                  <w:szCs w:val="16"/>
                  <w:lang w:eastAsia="zh-CN"/>
                </w:rPr>
                <w:t>_</w:t>
              </w:r>
            </w:ins>
            <w:del w:id="113" w:author="Apple" w:date="2021-01-15T16:45:00Z">
              <w:r w:rsidRPr="00EF5447" w:rsidDel="0047552F">
                <w:rPr>
                  <w:rFonts w:cs="Arial"/>
                  <w:szCs w:val="16"/>
                  <w:lang w:eastAsia="zh-CN"/>
                </w:rPr>
                <w:delText>-</w:delText>
              </w:r>
            </w:del>
            <w:r w:rsidRPr="00EF5447">
              <w:rPr>
                <w:rFonts w:cs="Arial"/>
                <w:szCs w:val="16"/>
                <w:lang w:eastAsia="zh-CN"/>
              </w:rPr>
              <w:t>n3A</w:t>
            </w:r>
          </w:p>
          <w:p w14:paraId="29456BBC" w14:textId="77777777" w:rsidR="008D1E4A" w:rsidRPr="00EF5447" w:rsidRDefault="008D1E4A" w:rsidP="00C620E0">
            <w:pPr>
              <w:pStyle w:val="TAC"/>
              <w:rPr>
                <w:rFonts w:cs="Arial"/>
                <w:szCs w:val="16"/>
                <w:lang w:eastAsia="zh-CN"/>
              </w:rPr>
            </w:pPr>
            <w:r w:rsidRPr="00EF5447">
              <w:rPr>
                <w:rFonts w:cs="Arial"/>
                <w:szCs w:val="16"/>
                <w:lang w:eastAsia="zh-CN"/>
              </w:rPr>
              <w:t>DC_28A_n3A</w:t>
            </w:r>
          </w:p>
          <w:p w14:paraId="6742D938"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0A9435F4" w14:textId="77777777" w:rsidR="008D1E4A" w:rsidRPr="00EF5447" w:rsidRDefault="008D1E4A" w:rsidP="00C620E0">
            <w:pPr>
              <w:pStyle w:val="TAC"/>
              <w:rPr>
                <w:rFonts w:eastAsia="Malgun Gothic"/>
                <w:lang w:eastAsia="ko-KR"/>
              </w:rPr>
            </w:pPr>
            <w:r w:rsidRPr="00EF5447">
              <w:rPr>
                <w:rFonts w:cs="Arial"/>
                <w:szCs w:val="16"/>
                <w:lang w:eastAsia="zh-CN"/>
              </w:rPr>
              <w:t>DC_28A_n78A</w:t>
            </w:r>
          </w:p>
        </w:tc>
      </w:tr>
      <w:tr w:rsidR="008D1E4A" w:rsidRPr="00EF5447" w14:paraId="6A8BF75E" w14:textId="77777777" w:rsidTr="00C620E0">
        <w:trPr>
          <w:trHeight w:val="187"/>
          <w:jc w:val="center"/>
        </w:trPr>
        <w:tc>
          <w:tcPr>
            <w:tcW w:w="3461" w:type="dxa"/>
            <w:shd w:val="clear" w:color="auto" w:fill="auto"/>
            <w:noWrap/>
          </w:tcPr>
          <w:p w14:paraId="10F23D0C" w14:textId="77777777" w:rsidR="008D1E4A" w:rsidRPr="00EF5447" w:rsidRDefault="008D1E4A" w:rsidP="00C620E0">
            <w:pPr>
              <w:pStyle w:val="TAC"/>
              <w:rPr>
                <w:rFonts w:eastAsia="Malgun Gothic"/>
                <w:lang w:eastAsia="ko-KR"/>
              </w:rPr>
            </w:pPr>
            <w:r w:rsidRPr="00EF5447">
              <w:rPr>
                <w:rFonts w:eastAsia="Malgun Gothic" w:cs="Arial"/>
                <w:szCs w:val="16"/>
                <w:lang w:eastAsia="ko-KR"/>
              </w:rPr>
              <w:t>DC_7C-28A_n3A-n78A</w:t>
            </w:r>
          </w:p>
        </w:tc>
        <w:tc>
          <w:tcPr>
            <w:tcW w:w="3514" w:type="dxa"/>
          </w:tcPr>
          <w:p w14:paraId="381CB1AD" w14:textId="56E2AB58" w:rsidR="008D1E4A" w:rsidRPr="00EF5447" w:rsidRDefault="008D1E4A" w:rsidP="00C620E0">
            <w:pPr>
              <w:pStyle w:val="TAC"/>
              <w:rPr>
                <w:rFonts w:cs="Arial"/>
                <w:szCs w:val="16"/>
                <w:lang w:eastAsia="zh-CN"/>
              </w:rPr>
            </w:pPr>
            <w:r w:rsidRPr="00EF5447">
              <w:rPr>
                <w:rFonts w:cs="Arial"/>
                <w:szCs w:val="16"/>
                <w:lang w:eastAsia="zh-CN"/>
              </w:rPr>
              <w:t>DC_7A</w:t>
            </w:r>
            <w:ins w:id="114" w:author="Apple" w:date="2021-01-15T16:45:00Z">
              <w:r w:rsidR="0047552F">
                <w:rPr>
                  <w:rFonts w:cs="Arial"/>
                  <w:szCs w:val="16"/>
                  <w:lang w:eastAsia="zh-CN"/>
                </w:rPr>
                <w:t>_</w:t>
              </w:r>
            </w:ins>
            <w:del w:id="115" w:author="Apple" w:date="2021-01-15T16:45:00Z">
              <w:r w:rsidRPr="00EF5447" w:rsidDel="0047552F">
                <w:rPr>
                  <w:rFonts w:cs="Arial"/>
                  <w:szCs w:val="16"/>
                  <w:lang w:eastAsia="zh-CN"/>
                </w:rPr>
                <w:delText>-</w:delText>
              </w:r>
            </w:del>
            <w:r w:rsidRPr="00EF5447">
              <w:rPr>
                <w:rFonts w:cs="Arial"/>
                <w:szCs w:val="16"/>
                <w:lang w:eastAsia="zh-CN"/>
              </w:rPr>
              <w:t>n3A</w:t>
            </w:r>
          </w:p>
          <w:p w14:paraId="3FD91C27" w14:textId="50D42086" w:rsidR="008D1E4A" w:rsidRPr="00EF5447" w:rsidRDefault="008D1E4A" w:rsidP="00C620E0">
            <w:pPr>
              <w:pStyle w:val="TAC"/>
              <w:rPr>
                <w:rFonts w:cs="Arial"/>
                <w:szCs w:val="16"/>
                <w:lang w:eastAsia="zh-CN"/>
              </w:rPr>
            </w:pPr>
            <w:r w:rsidRPr="00EF5447">
              <w:rPr>
                <w:rFonts w:cs="Arial"/>
                <w:szCs w:val="16"/>
                <w:lang w:eastAsia="zh-CN"/>
              </w:rPr>
              <w:t>DC_7C</w:t>
            </w:r>
            <w:ins w:id="116" w:author="Apple" w:date="2021-01-15T16:45:00Z">
              <w:r w:rsidR="0047552F">
                <w:rPr>
                  <w:rFonts w:cs="Arial"/>
                  <w:szCs w:val="16"/>
                  <w:lang w:eastAsia="zh-CN"/>
                </w:rPr>
                <w:t>_</w:t>
              </w:r>
            </w:ins>
            <w:del w:id="117" w:author="Apple" w:date="2021-01-15T16:45:00Z">
              <w:r w:rsidRPr="00EF5447" w:rsidDel="0047552F">
                <w:rPr>
                  <w:rFonts w:cs="Arial"/>
                  <w:szCs w:val="16"/>
                  <w:lang w:eastAsia="zh-CN"/>
                </w:rPr>
                <w:delText>-</w:delText>
              </w:r>
            </w:del>
            <w:r w:rsidRPr="00EF5447">
              <w:rPr>
                <w:rFonts w:cs="Arial"/>
                <w:szCs w:val="16"/>
                <w:lang w:eastAsia="zh-CN"/>
              </w:rPr>
              <w:t>n3A</w:t>
            </w:r>
          </w:p>
          <w:p w14:paraId="0719EA00" w14:textId="77777777" w:rsidR="008D1E4A" w:rsidRPr="00EF5447" w:rsidRDefault="008D1E4A" w:rsidP="00C620E0">
            <w:pPr>
              <w:pStyle w:val="TAC"/>
              <w:rPr>
                <w:rFonts w:cs="Arial"/>
                <w:szCs w:val="16"/>
                <w:lang w:eastAsia="zh-CN"/>
              </w:rPr>
            </w:pPr>
            <w:r w:rsidRPr="00EF5447">
              <w:rPr>
                <w:rFonts w:cs="Arial"/>
                <w:szCs w:val="16"/>
                <w:lang w:eastAsia="zh-CN"/>
              </w:rPr>
              <w:t>DC_28A_n3A</w:t>
            </w:r>
          </w:p>
          <w:p w14:paraId="0832AFB6"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1B8B84F4" w14:textId="77777777" w:rsidR="008D1E4A" w:rsidRPr="00EF5447" w:rsidRDefault="008D1E4A" w:rsidP="00C620E0">
            <w:pPr>
              <w:pStyle w:val="TAC"/>
              <w:rPr>
                <w:rFonts w:cs="Arial"/>
                <w:szCs w:val="16"/>
                <w:lang w:eastAsia="zh-CN"/>
              </w:rPr>
            </w:pPr>
            <w:r w:rsidRPr="00EF5447">
              <w:rPr>
                <w:rFonts w:cs="Arial"/>
                <w:szCs w:val="16"/>
                <w:lang w:eastAsia="zh-CN"/>
              </w:rPr>
              <w:t>DC_7C_n78A</w:t>
            </w:r>
          </w:p>
          <w:p w14:paraId="52784215" w14:textId="77777777" w:rsidR="008D1E4A" w:rsidRPr="00EF5447" w:rsidRDefault="008D1E4A" w:rsidP="00C620E0">
            <w:pPr>
              <w:pStyle w:val="TAC"/>
              <w:rPr>
                <w:rFonts w:eastAsia="Malgun Gothic"/>
                <w:lang w:eastAsia="ko-KR"/>
              </w:rPr>
            </w:pPr>
            <w:r w:rsidRPr="00EF5447">
              <w:rPr>
                <w:rFonts w:cs="Arial"/>
                <w:szCs w:val="16"/>
                <w:lang w:eastAsia="zh-CN"/>
              </w:rPr>
              <w:t>DC_28A_n78A</w:t>
            </w:r>
          </w:p>
        </w:tc>
      </w:tr>
      <w:tr w:rsidR="008D1E4A" w:rsidRPr="00EF5447" w14:paraId="07B0C268" w14:textId="77777777" w:rsidTr="00C620E0">
        <w:trPr>
          <w:trHeight w:val="187"/>
          <w:jc w:val="center"/>
        </w:trPr>
        <w:tc>
          <w:tcPr>
            <w:tcW w:w="3461" w:type="dxa"/>
            <w:shd w:val="clear" w:color="auto" w:fill="auto"/>
            <w:noWrap/>
          </w:tcPr>
          <w:p w14:paraId="169DC5E4" w14:textId="77777777" w:rsidR="008D1E4A" w:rsidRPr="00EF5447" w:rsidRDefault="008D1E4A" w:rsidP="00C620E0">
            <w:pPr>
              <w:pStyle w:val="TAC"/>
              <w:rPr>
                <w:lang w:eastAsia="zh-CN"/>
              </w:rPr>
            </w:pPr>
            <w:r w:rsidRPr="00EF5447">
              <w:rPr>
                <w:lang w:eastAsia="zh-CN"/>
              </w:rPr>
              <w:t>DC_7A-28A_n5A-n78A</w:t>
            </w:r>
          </w:p>
          <w:p w14:paraId="3DBD6F28" w14:textId="77777777" w:rsidR="008D1E4A" w:rsidRPr="00EF5447" w:rsidRDefault="008D1E4A" w:rsidP="00C620E0">
            <w:pPr>
              <w:pStyle w:val="TAC"/>
              <w:rPr>
                <w:rFonts w:eastAsia="Malgun Gothic"/>
                <w:lang w:eastAsia="ko-KR"/>
              </w:rPr>
            </w:pPr>
            <w:r w:rsidRPr="00EF5447">
              <w:rPr>
                <w:lang w:eastAsia="zh-CN"/>
              </w:rPr>
              <w:t>DC_7C-28A_n5A-n78A</w:t>
            </w:r>
          </w:p>
        </w:tc>
        <w:tc>
          <w:tcPr>
            <w:tcW w:w="3514" w:type="dxa"/>
          </w:tcPr>
          <w:p w14:paraId="275E1545" w14:textId="77777777" w:rsidR="008D1E4A" w:rsidRPr="00EF5447" w:rsidRDefault="008D1E4A" w:rsidP="00C620E0">
            <w:pPr>
              <w:pStyle w:val="TAC"/>
              <w:rPr>
                <w:lang w:eastAsia="zh-CN"/>
              </w:rPr>
            </w:pPr>
            <w:r w:rsidRPr="00EF5447">
              <w:rPr>
                <w:lang w:eastAsia="zh-CN"/>
              </w:rPr>
              <w:t>DC_7A_n5A</w:t>
            </w:r>
          </w:p>
          <w:p w14:paraId="5F62B355" w14:textId="77777777" w:rsidR="008D1E4A" w:rsidRPr="00EF5447" w:rsidRDefault="008D1E4A" w:rsidP="00C620E0">
            <w:pPr>
              <w:pStyle w:val="TAC"/>
              <w:rPr>
                <w:lang w:eastAsia="zh-CN"/>
              </w:rPr>
            </w:pPr>
            <w:r w:rsidRPr="00EF5447">
              <w:rPr>
                <w:lang w:eastAsia="zh-CN"/>
              </w:rPr>
              <w:t>DC_7C_n5A</w:t>
            </w:r>
            <w:r w:rsidRPr="00EF5447">
              <w:rPr>
                <w:lang w:eastAsia="zh-CN"/>
              </w:rPr>
              <w:br/>
              <w:t>DC_7A_n78A</w:t>
            </w:r>
          </w:p>
          <w:p w14:paraId="6886B7B7" w14:textId="77777777" w:rsidR="008D1E4A" w:rsidRPr="00EF5447" w:rsidRDefault="008D1E4A" w:rsidP="00C620E0">
            <w:pPr>
              <w:pStyle w:val="TAC"/>
              <w:rPr>
                <w:lang w:eastAsia="zh-CN"/>
              </w:rPr>
            </w:pPr>
            <w:r w:rsidRPr="00EF5447">
              <w:rPr>
                <w:lang w:eastAsia="zh-CN"/>
              </w:rPr>
              <w:t>DC_7C_n78A</w:t>
            </w:r>
          </w:p>
          <w:p w14:paraId="1342E0A4" w14:textId="77777777" w:rsidR="008D1E4A" w:rsidRPr="00EF5447" w:rsidRDefault="008D1E4A" w:rsidP="00C620E0">
            <w:pPr>
              <w:pStyle w:val="TAC"/>
              <w:rPr>
                <w:rFonts w:eastAsia="Malgun Gothic"/>
                <w:lang w:eastAsia="ko-KR"/>
              </w:rPr>
            </w:pPr>
            <w:r w:rsidRPr="00EF5447">
              <w:rPr>
                <w:lang w:eastAsia="zh-CN"/>
              </w:rPr>
              <w:t>DC_28A_n5A</w:t>
            </w:r>
            <w:r w:rsidRPr="00EF5447">
              <w:rPr>
                <w:lang w:eastAsia="zh-CN"/>
              </w:rPr>
              <w:br/>
              <w:t>DC_28A_n78A</w:t>
            </w:r>
          </w:p>
        </w:tc>
      </w:tr>
      <w:tr w:rsidR="008D1E4A" w:rsidRPr="00EF5447" w14:paraId="50F11AE1" w14:textId="77777777" w:rsidTr="00C620E0">
        <w:trPr>
          <w:trHeight w:val="187"/>
          <w:jc w:val="center"/>
        </w:trPr>
        <w:tc>
          <w:tcPr>
            <w:tcW w:w="3461" w:type="dxa"/>
            <w:shd w:val="clear" w:color="auto" w:fill="auto"/>
            <w:noWrap/>
          </w:tcPr>
          <w:p w14:paraId="231EC68E" w14:textId="77777777" w:rsidR="008D1E4A" w:rsidRPr="00EF5447" w:rsidRDefault="008D1E4A" w:rsidP="00C620E0">
            <w:pPr>
              <w:pStyle w:val="TAC"/>
              <w:rPr>
                <w:lang w:eastAsia="zh-CN"/>
              </w:rPr>
            </w:pPr>
            <w:r w:rsidRPr="00EF5447">
              <w:rPr>
                <w:rFonts w:eastAsia="Malgun Gothic" w:cs="Arial"/>
                <w:szCs w:val="18"/>
                <w:lang w:eastAsia="ko-KR"/>
              </w:rPr>
              <w:t>DC_7A-28A_n7A-n78A</w:t>
            </w:r>
          </w:p>
        </w:tc>
        <w:tc>
          <w:tcPr>
            <w:tcW w:w="3514" w:type="dxa"/>
          </w:tcPr>
          <w:p w14:paraId="6EB406F5"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0B7BC8E3" w14:textId="77777777" w:rsidR="008D1E4A" w:rsidRPr="00EF5447" w:rsidRDefault="008D1E4A" w:rsidP="00C620E0">
            <w:pPr>
              <w:pStyle w:val="TAC"/>
              <w:rPr>
                <w:rFonts w:cs="Arial"/>
                <w:lang w:eastAsia="zh-CN"/>
              </w:rPr>
            </w:pPr>
            <w:r w:rsidRPr="00EF5447">
              <w:rPr>
                <w:rFonts w:cs="Arial"/>
                <w:lang w:eastAsia="zh-CN"/>
              </w:rPr>
              <w:t>DC_28A_n7A</w:t>
            </w:r>
          </w:p>
          <w:p w14:paraId="26D664E3" w14:textId="77777777" w:rsidR="008D1E4A" w:rsidRPr="00EF5447" w:rsidRDefault="008D1E4A" w:rsidP="00C620E0">
            <w:pPr>
              <w:pStyle w:val="TAC"/>
              <w:rPr>
                <w:rFonts w:cs="Arial"/>
                <w:lang w:eastAsia="zh-CN"/>
              </w:rPr>
            </w:pPr>
            <w:r w:rsidRPr="00EF5447">
              <w:rPr>
                <w:rFonts w:cs="Arial"/>
                <w:lang w:eastAsia="zh-CN"/>
              </w:rPr>
              <w:t>DC_7A_n78A</w:t>
            </w:r>
          </w:p>
          <w:p w14:paraId="09E929B1" w14:textId="77777777" w:rsidR="008D1E4A" w:rsidRPr="00EF5447" w:rsidRDefault="008D1E4A" w:rsidP="00C620E0">
            <w:pPr>
              <w:pStyle w:val="TAC"/>
              <w:rPr>
                <w:lang w:eastAsia="zh-CN"/>
              </w:rPr>
            </w:pPr>
            <w:r w:rsidRPr="00EF5447">
              <w:rPr>
                <w:rFonts w:cs="Arial"/>
                <w:lang w:eastAsia="zh-CN"/>
              </w:rPr>
              <w:t>DC_28A_n78A</w:t>
            </w:r>
          </w:p>
        </w:tc>
      </w:tr>
      <w:tr w:rsidR="008D1E4A" w:rsidRPr="00EF5447" w14:paraId="0D8CB1A7" w14:textId="77777777" w:rsidTr="00C620E0">
        <w:trPr>
          <w:trHeight w:val="187"/>
          <w:jc w:val="center"/>
        </w:trPr>
        <w:tc>
          <w:tcPr>
            <w:tcW w:w="3461" w:type="dxa"/>
            <w:shd w:val="clear" w:color="auto" w:fill="auto"/>
            <w:noWrap/>
          </w:tcPr>
          <w:p w14:paraId="4CA110B0" w14:textId="77777777" w:rsidR="008D1E4A" w:rsidRPr="00EF5447" w:rsidRDefault="008D1E4A" w:rsidP="00C620E0">
            <w:pPr>
              <w:pStyle w:val="TAC"/>
              <w:rPr>
                <w:rFonts w:eastAsia="Malgun Gothic"/>
                <w:lang w:eastAsia="ko-KR"/>
              </w:rPr>
            </w:pPr>
            <w:r w:rsidRPr="00EF5447">
              <w:lastRenderedPageBreak/>
              <w:t>DC_7A-28A_n40A-n78A</w:t>
            </w:r>
          </w:p>
        </w:tc>
        <w:tc>
          <w:tcPr>
            <w:tcW w:w="3514" w:type="dxa"/>
          </w:tcPr>
          <w:p w14:paraId="5A0A1FCE" w14:textId="77777777" w:rsidR="008D1E4A" w:rsidRPr="00EF5447" w:rsidRDefault="008D1E4A" w:rsidP="00C620E0">
            <w:pPr>
              <w:pStyle w:val="TAC"/>
            </w:pPr>
            <w:r w:rsidRPr="00EF5447">
              <w:t>DC_7A_n40A</w:t>
            </w:r>
          </w:p>
          <w:p w14:paraId="517302F1" w14:textId="77777777" w:rsidR="008D1E4A" w:rsidRPr="00EF5447" w:rsidRDefault="008D1E4A" w:rsidP="00C620E0">
            <w:pPr>
              <w:pStyle w:val="TAC"/>
            </w:pPr>
            <w:r w:rsidRPr="00EF5447">
              <w:t>DC_7A_n78A</w:t>
            </w:r>
          </w:p>
          <w:p w14:paraId="4444C0FA" w14:textId="77777777" w:rsidR="008D1E4A" w:rsidRPr="00EF5447" w:rsidRDefault="008D1E4A" w:rsidP="00C620E0">
            <w:pPr>
              <w:pStyle w:val="TAC"/>
            </w:pPr>
            <w:r w:rsidRPr="00EF5447">
              <w:t>DC_28A_n40A</w:t>
            </w:r>
          </w:p>
          <w:p w14:paraId="1CAC001A" w14:textId="77777777" w:rsidR="008D1E4A" w:rsidRPr="00EF5447" w:rsidRDefault="008D1E4A" w:rsidP="00C620E0">
            <w:pPr>
              <w:pStyle w:val="TAC"/>
              <w:rPr>
                <w:lang w:eastAsia="zh-CN"/>
              </w:rPr>
            </w:pPr>
            <w:r w:rsidRPr="00EF5447">
              <w:t>DC_28A_n78A</w:t>
            </w:r>
          </w:p>
        </w:tc>
      </w:tr>
      <w:tr w:rsidR="008D1E4A" w:rsidRPr="00EF5447" w14:paraId="66296A43" w14:textId="77777777" w:rsidTr="00C620E0">
        <w:trPr>
          <w:trHeight w:val="187"/>
          <w:jc w:val="center"/>
        </w:trPr>
        <w:tc>
          <w:tcPr>
            <w:tcW w:w="3461" w:type="dxa"/>
            <w:shd w:val="clear" w:color="auto" w:fill="auto"/>
            <w:noWrap/>
          </w:tcPr>
          <w:p w14:paraId="6987FCBA" w14:textId="77777777" w:rsidR="008D1E4A" w:rsidRPr="00EF5447" w:rsidRDefault="008D1E4A" w:rsidP="00C620E0">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0F75A17" w14:textId="77777777" w:rsidR="008D1E4A" w:rsidRPr="00EF5447" w:rsidRDefault="008D1E4A" w:rsidP="00C620E0">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C47FB1F" w14:textId="77777777" w:rsidR="008D1E4A" w:rsidRPr="00EF5447" w:rsidRDefault="008D1E4A" w:rsidP="00C620E0">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079BB24" w14:textId="77777777" w:rsidR="008D1E4A" w:rsidRPr="00EF5447" w:rsidRDefault="008D1E4A" w:rsidP="00C620E0">
            <w:pPr>
              <w:pStyle w:val="TAC"/>
              <w:rPr>
                <w:szCs w:val="16"/>
              </w:rPr>
            </w:pPr>
            <w:r w:rsidRPr="00EF5447">
              <w:rPr>
                <w:szCs w:val="16"/>
              </w:rPr>
              <w:t>DC_</w:t>
            </w:r>
            <w:r w:rsidRPr="00EF5447">
              <w:rPr>
                <w:szCs w:val="16"/>
                <w:lang w:eastAsia="zh-CN"/>
              </w:rPr>
              <w:t>66</w:t>
            </w:r>
            <w:r w:rsidRPr="00EF5447">
              <w:rPr>
                <w:szCs w:val="16"/>
              </w:rPr>
              <w:t>A_n38A</w:t>
            </w:r>
          </w:p>
          <w:p w14:paraId="590D169D" w14:textId="77777777" w:rsidR="008D1E4A" w:rsidRPr="00EF5447" w:rsidRDefault="008D1E4A" w:rsidP="00C620E0">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D1E4A" w:rsidRPr="00EF5447" w14:paraId="226DBB9E" w14:textId="77777777" w:rsidTr="00C620E0">
        <w:trPr>
          <w:trHeight w:val="187"/>
          <w:jc w:val="center"/>
        </w:trPr>
        <w:tc>
          <w:tcPr>
            <w:tcW w:w="3461" w:type="dxa"/>
            <w:shd w:val="clear" w:color="auto" w:fill="auto"/>
            <w:noWrap/>
          </w:tcPr>
          <w:p w14:paraId="5DDE80DA" w14:textId="77777777" w:rsidR="008D1E4A" w:rsidRPr="00EF5447" w:rsidRDefault="008D1E4A" w:rsidP="00C620E0">
            <w:pPr>
              <w:pStyle w:val="TAC"/>
              <w:rPr>
                <w:rFonts w:eastAsia="MS Mincho"/>
                <w:bCs/>
                <w:szCs w:val="16"/>
              </w:rPr>
            </w:pPr>
            <w:r>
              <w:rPr>
                <w:lang w:val="fi-FI" w:eastAsia="fi-FI"/>
              </w:rPr>
              <w:t>DC_7</w:t>
            </w:r>
            <w:r w:rsidRPr="00961BCE">
              <w:rPr>
                <w:lang w:val="fi-FI" w:eastAsia="fi-FI"/>
              </w:rPr>
              <w:t>A-28A-66A_n7A</w:t>
            </w:r>
          </w:p>
        </w:tc>
        <w:tc>
          <w:tcPr>
            <w:tcW w:w="3514" w:type="dxa"/>
          </w:tcPr>
          <w:p w14:paraId="3C021658" w14:textId="77777777" w:rsidR="008D1E4A" w:rsidRPr="00DD63D0"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71FFE11" w14:textId="77777777" w:rsidR="008D1E4A" w:rsidRDefault="008D1E4A" w:rsidP="00C620E0">
            <w:pPr>
              <w:pStyle w:val="TAC"/>
              <w:rPr>
                <w:rFonts w:cs="Arial"/>
                <w:color w:val="000000"/>
                <w:szCs w:val="18"/>
              </w:rPr>
            </w:pPr>
            <w:r>
              <w:rPr>
                <w:rFonts w:cs="Arial"/>
                <w:color w:val="000000"/>
                <w:szCs w:val="18"/>
              </w:rPr>
              <w:t>DC_78A_n7A</w:t>
            </w:r>
          </w:p>
          <w:p w14:paraId="6162B2AF" w14:textId="77777777" w:rsidR="008D1E4A" w:rsidRPr="00EF5447" w:rsidRDefault="008D1E4A" w:rsidP="00C620E0">
            <w:pPr>
              <w:pStyle w:val="TAC"/>
              <w:rPr>
                <w:szCs w:val="16"/>
              </w:rPr>
            </w:pPr>
            <w:r>
              <w:rPr>
                <w:rFonts w:cs="Arial"/>
                <w:color w:val="000000"/>
                <w:szCs w:val="18"/>
              </w:rPr>
              <w:t>DC_66A_n7A</w:t>
            </w:r>
          </w:p>
        </w:tc>
      </w:tr>
      <w:tr w:rsidR="008D1E4A" w:rsidRPr="00EF5447" w14:paraId="0890A3E5" w14:textId="77777777" w:rsidTr="00C620E0">
        <w:trPr>
          <w:trHeight w:val="187"/>
          <w:jc w:val="center"/>
        </w:trPr>
        <w:tc>
          <w:tcPr>
            <w:tcW w:w="3461" w:type="dxa"/>
            <w:shd w:val="clear" w:color="auto" w:fill="auto"/>
            <w:noWrap/>
          </w:tcPr>
          <w:p w14:paraId="66C36048" w14:textId="77777777" w:rsidR="008D1E4A" w:rsidRPr="00B46D8B" w:rsidRDefault="008D1E4A" w:rsidP="00C620E0">
            <w:pPr>
              <w:pStyle w:val="TAC"/>
              <w:rPr>
                <w:rFonts w:cs="Arial"/>
                <w:szCs w:val="18"/>
                <w:lang w:eastAsia="ja-JP"/>
              </w:rPr>
            </w:pPr>
            <w:r w:rsidRPr="00B46D8B">
              <w:rPr>
                <w:rFonts w:cs="Arial"/>
                <w:szCs w:val="18"/>
                <w:lang w:eastAsia="ja-JP"/>
              </w:rPr>
              <w:t>DC_7A-28A-66A_n66A</w:t>
            </w:r>
          </w:p>
          <w:p w14:paraId="705199B9" w14:textId="77777777" w:rsidR="008D1E4A" w:rsidRPr="00EF5447" w:rsidRDefault="008D1E4A" w:rsidP="00C620E0">
            <w:pPr>
              <w:pStyle w:val="TAC"/>
              <w:rPr>
                <w:rFonts w:eastAsia="MS Mincho"/>
                <w:bCs/>
                <w:szCs w:val="16"/>
              </w:rPr>
            </w:pPr>
            <w:r w:rsidRPr="00B46D8B">
              <w:rPr>
                <w:rFonts w:cs="Arial"/>
                <w:szCs w:val="18"/>
                <w:lang w:eastAsia="ja-JP"/>
              </w:rPr>
              <w:t>DC_7C-28A-66A_n66A</w:t>
            </w:r>
          </w:p>
        </w:tc>
        <w:tc>
          <w:tcPr>
            <w:tcW w:w="3514" w:type="dxa"/>
          </w:tcPr>
          <w:p w14:paraId="058339CF" w14:textId="77777777" w:rsidR="008D1E4A" w:rsidRPr="00CD21F4" w:rsidRDefault="008D1E4A" w:rsidP="00C620E0">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64D6762" w14:textId="77777777" w:rsidR="008D1E4A" w:rsidRPr="00CD21F4" w:rsidRDefault="008D1E4A" w:rsidP="00C620E0">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283E262" w14:textId="77777777" w:rsidR="008D1E4A" w:rsidRPr="00EF5447" w:rsidRDefault="008D1E4A" w:rsidP="00C620E0">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D1E4A" w:rsidRPr="00EF5447" w14:paraId="6E622925" w14:textId="77777777" w:rsidTr="00C620E0">
        <w:trPr>
          <w:trHeight w:val="187"/>
          <w:jc w:val="center"/>
        </w:trPr>
        <w:tc>
          <w:tcPr>
            <w:tcW w:w="3461" w:type="dxa"/>
            <w:shd w:val="clear" w:color="auto" w:fill="auto"/>
            <w:noWrap/>
          </w:tcPr>
          <w:p w14:paraId="2FEC36F3" w14:textId="77777777" w:rsidR="008D1E4A" w:rsidRPr="00EF5447" w:rsidRDefault="008D1E4A" w:rsidP="00C620E0">
            <w:pPr>
              <w:pStyle w:val="TAC"/>
              <w:rPr>
                <w:lang w:eastAsia="ko-KR"/>
              </w:rPr>
            </w:pPr>
            <w:r w:rsidRPr="00EF5447">
              <w:rPr>
                <w:lang w:eastAsia="ko-KR"/>
              </w:rPr>
              <w:t>DC_7A-66A_n66A-n78A</w:t>
            </w:r>
          </w:p>
          <w:p w14:paraId="1404C8F2" w14:textId="77777777" w:rsidR="008D1E4A" w:rsidRPr="00EF5447" w:rsidRDefault="008D1E4A" w:rsidP="00C620E0">
            <w:pPr>
              <w:pStyle w:val="TAC"/>
              <w:rPr>
                <w:rFonts w:cs="Arial"/>
                <w:lang w:eastAsia="zh-CN"/>
              </w:rPr>
            </w:pPr>
            <w:r w:rsidRPr="00EF5447">
              <w:rPr>
                <w:rFonts w:cs="Arial"/>
                <w:lang w:eastAsia="zh-CN"/>
              </w:rPr>
              <w:t>DC_7A-7A-66A_n66A-n78A</w:t>
            </w:r>
          </w:p>
          <w:p w14:paraId="169D9607" w14:textId="77777777" w:rsidR="008D1E4A" w:rsidRPr="00EF5447" w:rsidRDefault="008D1E4A" w:rsidP="00C620E0">
            <w:pPr>
              <w:pStyle w:val="TAC"/>
              <w:rPr>
                <w:lang w:eastAsia="zh-CN"/>
              </w:rPr>
            </w:pPr>
            <w:r w:rsidRPr="00EF5447">
              <w:rPr>
                <w:rFonts w:cs="Arial"/>
                <w:lang w:eastAsia="zh-CN"/>
              </w:rPr>
              <w:t>DC_7C-66A_n66A-n78A</w:t>
            </w:r>
          </w:p>
        </w:tc>
        <w:tc>
          <w:tcPr>
            <w:tcW w:w="3514" w:type="dxa"/>
          </w:tcPr>
          <w:p w14:paraId="3691412B"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7D7DD20E" w14:textId="77777777" w:rsidR="008D1E4A" w:rsidRPr="00EF5447" w:rsidRDefault="008D1E4A" w:rsidP="00C620E0">
            <w:pPr>
              <w:pStyle w:val="TAC"/>
              <w:rPr>
                <w:lang w:eastAsia="zh-CN"/>
              </w:rPr>
            </w:pPr>
            <w:r w:rsidRPr="00EF5447">
              <w:t>DC_</w:t>
            </w:r>
            <w:r w:rsidRPr="00EF5447">
              <w:rPr>
                <w:lang w:eastAsia="zh-CN"/>
              </w:rPr>
              <w:t>7</w:t>
            </w:r>
            <w:r w:rsidRPr="00EF5447">
              <w:t>A_n78A</w:t>
            </w:r>
          </w:p>
          <w:p w14:paraId="5EF04F35"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41B824A" w14:textId="77777777" w:rsidR="008D1E4A" w:rsidRPr="00EF5447" w:rsidRDefault="008D1E4A" w:rsidP="00C620E0">
            <w:pPr>
              <w:pStyle w:val="TAC"/>
              <w:rPr>
                <w:lang w:eastAsia="zh-CN"/>
              </w:rPr>
            </w:pPr>
            <w:r w:rsidRPr="00EF5447">
              <w:t>DC_</w:t>
            </w:r>
            <w:r w:rsidRPr="00EF5447">
              <w:rPr>
                <w:lang w:eastAsia="zh-CN"/>
              </w:rPr>
              <w:t>66</w:t>
            </w:r>
            <w:r w:rsidRPr="00EF5447">
              <w:t>A_n78A</w:t>
            </w:r>
          </w:p>
        </w:tc>
      </w:tr>
      <w:tr w:rsidR="008D1E4A" w:rsidRPr="00EF5447" w14:paraId="3B443171" w14:textId="77777777" w:rsidTr="00C620E0">
        <w:trPr>
          <w:trHeight w:val="187"/>
          <w:jc w:val="center"/>
        </w:trPr>
        <w:tc>
          <w:tcPr>
            <w:tcW w:w="3461" w:type="dxa"/>
            <w:shd w:val="clear" w:color="auto" w:fill="auto"/>
            <w:noWrap/>
          </w:tcPr>
          <w:p w14:paraId="46D16F98" w14:textId="77777777" w:rsidR="008D1E4A" w:rsidRPr="00EF5447" w:rsidRDefault="008D1E4A" w:rsidP="00C620E0">
            <w:pPr>
              <w:pStyle w:val="TAC"/>
            </w:pPr>
            <w:r>
              <w:t>DC_8A_n3A-n28A-n77A</w:t>
            </w:r>
          </w:p>
        </w:tc>
        <w:tc>
          <w:tcPr>
            <w:tcW w:w="3514" w:type="dxa"/>
          </w:tcPr>
          <w:p w14:paraId="6BB2FD7F" w14:textId="77777777" w:rsidR="008D1E4A" w:rsidRDefault="008D1E4A" w:rsidP="00C620E0">
            <w:pPr>
              <w:pStyle w:val="TAC"/>
            </w:pPr>
            <w:r>
              <w:rPr>
                <w:rFonts w:hint="eastAsia"/>
              </w:rPr>
              <w:t>D</w:t>
            </w:r>
            <w:r>
              <w:t>C_8A_n3A</w:t>
            </w:r>
          </w:p>
          <w:p w14:paraId="4CB3E4D3" w14:textId="77777777" w:rsidR="008D1E4A" w:rsidRDefault="008D1E4A" w:rsidP="00C620E0">
            <w:pPr>
              <w:pStyle w:val="TAC"/>
            </w:pPr>
            <w:r>
              <w:rPr>
                <w:rFonts w:hint="eastAsia"/>
              </w:rPr>
              <w:t>D</w:t>
            </w:r>
            <w:r>
              <w:t>C_8A_n28A</w:t>
            </w:r>
          </w:p>
          <w:p w14:paraId="2C5E5DE0" w14:textId="77777777" w:rsidR="008D1E4A" w:rsidRPr="00EF5447" w:rsidRDefault="008D1E4A" w:rsidP="00C620E0">
            <w:pPr>
              <w:pStyle w:val="TAC"/>
            </w:pPr>
            <w:r>
              <w:rPr>
                <w:rFonts w:hint="eastAsia"/>
              </w:rPr>
              <w:t>D</w:t>
            </w:r>
            <w:r>
              <w:t>C_8A_n77A</w:t>
            </w:r>
          </w:p>
        </w:tc>
      </w:tr>
      <w:tr w:rsidR="008D1E4A" w:rsidRPr="00EF5447" w14:paraId="4F730462" w14:textId="77777777" w:rsidTr="00C620E0">
        <w:trPr>
          <w:trHeight w:val="187"/>
          <w:jc w:val="center"/>
        </w:trPr>
        <w:tc>
          <w:tcPr>
            <w:tcW w:w="3461" w:type="dxa"/>
            <w:shd w:val="clear" w:color="auto" w:fill="auto"/>
            <w:noWrap/>
          </w:tcPr>
          <w:p w14:paraId="42299870" w14:textId="77777777" w:rsidR="008D1E4A" w:rsidRPr="00EF5447" w:rsidRDefault="008D1E4A" w:rsidP="00C620E0">
            <w:pPr>
              <w:pStyle w:val="TAC"/>
            </w:pPr>
            <w:r>
              <w:t>DC_8A_n3A-n28A-n77(2A)</w:t>
            </w:r>
          </w:p>
        </w:tc>
        <w:tc>
          <w:tcPr>
            <w:tcW w:w="3514" w:type="dxa"/>
          </w:tcPr>
          <w:p w14:paraId="50C9D91A" w14:textId="77777777" w:rsidR="008D1E4A" w:rsidRDefault="008D1E4A" w:rsidP="00C620E0">
            <w:pPr>
              <w:pStyle w:val="TAC"/>
            </w:pPr>
            <w:r>
              <w:rPr>
                <w:rFonts w:hint="eastAsia"/>
              </w:rPr>
              <w:t>D</w:t>
            </w:r>
            <w:r>
              <w:t>C_8A_n3A</w:t>
            </w:r>
          </w:p>
          <w:p w14:paraId="6A9AA12B" w14:textId="77777777" w:rsidR="008D1E4A" w:rsidRDefault="008D1E4A" w:rsidP="00C620E0">
            <w:pPr>
              <w:pStyle w:val="TAC"/>
            </w:pPr>
            <w:r>
              <w:rPr>
                <w:rFonts w:hint="eastAsia"/>
              </w:rPr>
              <w:t>D</w:t>
            </w:r>
            <w:r>
              <w:t>C_8A_n28A</w:t>
            </w:r>
          </w:p>
          <w:p w14:paraId="4925EFF2" w14:textId="77777777" w:rsidR="008D1E4A" w:rsidRPr="00EF5447" w:rsidRDefault="008D1E4A" w:rsidP="00C620E0">
            <w:pPr>
              <w:pStyle w:val="TAC"/>
            </w:pPr>
            <w:r>
              <w:rPr>
                <w:rFonts w:hint="eastAsia"/>
              </w:rPr>
              <w:t>D</w:t>
            </w:r>
            <w:r>
              <w:t>C_8A_n77A</w:t>
            </w:r>
          </w:p>
        </w:tc>
      </w:tr>
      <w:tr w:rsidR="008D1E4A" w:rsidRPr="00EF5447" w14:paraId="10690D2C" w14:textId="77777777" w:rsidTr="00C620E0">
        <w:trPr>
          <w:trHeight w:val="187"/>
          <w:jc w:val="center"/>
        </w:trPr>
        <w:tc>
          <w:tcPr>
            <w:tcW w:w="3461" w:type="dxa"/>
            <w:shd w:val="clear" w:color="auto" w:fill="auto"/>
            <w:noWrap/>
          </w:tcPr>
          <w:p w14:paraId="0A7C0BE8" w14:textId="77777777" w:rsidR="008D1E4A" w:rsidRPr="00EF5447" w:rsidRDefault="008D1E4A" w:rsidP="00C620E0">
            <w:pPr>
              <w:pStyle w:val="TAC"/>
            </w:pPr>
            <w:r>
              <w:rPr>
                <w:rFonts w:cs="Arial"/>
                <w:szCs w:val="18"/>
                <w:lang w:val="en-US" w:eastAsia="zh-CN" w:bidi="ar"/>
              </w:rPr>
              <w:t>DC_8A_n40A-n41A-n79A</w:t>
            </w:r>
          </w:p>
        </w:tc>
        <w:tc>
          <w:tcPr>
            <w:tcW w:w="3514" w:type="dxa"/>
          </w:tcPr>
          <w:p w14:paraId="53E170C3" w14:textId="77777777" w:rsidR="008D1E4A" w:rsidRDefault="008D1E4A" w:rsidP="00C620E0">
            <w:pPr>
              <w:pStyle w:val="TAC"/>
            </w:pPr>
            <w:r>
              <w:rPr>
                <w:rFonts w:cs="Arial"/>
                <w:szCs w:val="18"/>
                <w:lang w:val="en-US" w:eastAsia="zh-CN" w:bidi="ar"/>
              </w:rPr>
              <w:t>DC_8A_n40A</w:t>
            </w:r>
          </w:p>
          <w:p w14:paraId="0AAFCC80" w14:textId="77777777" w:rsidR="008D1E4A" w:rsidRDefault="008D1E4A" w:rsidP="00C620E0">
            <w:pPr>
              <w:pStyle w:val="TAC"/>
            </w:pPr>
            <w:r>
              <w:rPr>
                <w:rFonts w:cs="Arial"/>
                <w:szCs w:val="18"/>
                <w:lang w:val="en-US" w:eastAsia="zh-CN" w:bidi="ar"/>
              </w:rPr>
              <w:t>DC_8A_n41A</w:t>
            </w:r>
          </w:p>
          <w:p w14:paraId="1544EDF2" w14:textId="77777777" w:rsidR="008D1E4A" w:rsidRPr="00EF5447" w:rsidRDefault="008D1E4A" w:rsidP="00C620E0">
            <w:pPr>
              <w:pStyle w:val="TAC"/>
            </w:pPr>
            <w:r>
              <w:rPr>
                <w:rFonts w:cs="Arial"/>
                <w:szCs w:val="18"/>
                <w:lang w:val="en-US" w:eastAsia="zh-CN" w:bidi="ar"/>
              </w:rPr>
              <w:t>DC_8A_n79A</w:t>
            </w:r>
          </w:p>
        </w:tc>
      </w:tr>
      <w:tr w:rsidR="008D1E4A" w:rsidRPr="00EF5447" w14:paraId="19250543" w14:textId="77777777" w:rsidTr="00C620E0">
        <w:trPr>
          <w:trHeight w:val="187"/>
          <w:jc w:val="center"/>
        </w:trPr>
        <w:tc>
          <w:tcPr>
            <w:tcW w:w="3461" w:type="dxa"/>
            <w:shd w:val="clear" w:color="auto" w:fill="auto"/>
            <w:noWrap/>
          </w:tcPr>
          <w:p w14:paraId="292B0390" w14:textId="77777777" w:rsidR="008D1E4A" w:rsidRPr="00EF5447" w:rsidRDefault="008D1E4A" w:rsidP="00C620E0">
            <w:pPr>
              <w:pStyle w:val="TAC"/>
              <w:rPr>
                <w:lang w:eastAsia="ko-KR"/>
              </w:rPr>
            </w:pPr>
            <w:r w:rsidRPr="00EF5447">
              <w:t>DC_8A-11A_n3A-n28A</w:t>
            </w:r>
          </w:p>
        </w:tc>
        <w:tc>
          <w:tcPr>
            <w:tcW w:w="3514" w:type="dxa"/>
          </w:tcPr>
          <w:p w14:paraId="72347617" w14:textId="77777777" w:rsidR="008D1E4A" w:rsidRPr="00EF5447" w:rsidRDefault="008D1E4A" w:rsidP="00C620E0">
            <w:pPr>
              <w:pStyle w:val="TAC"/>
            </w:pPr>
            <w:r w:rsidRPr="00EF5447">
              <w:t>DC_8A_n3A</w:t>
            </w:r>
          </w:p>
          <w:p w14:paraId="61A334D5" w14:textId="77777777" w:rsidR="008D1E4A" w:rsidRPr="00EF5447" w:rsidRDefault="008D1E4A" w:rsidP="00C620E0">
            <w:pPr>
              <w:pStyle w:val="TAC"/>
            </w:pPr>
            <w:r w:rsidRPr="00EF5447">
              <w:t>DC_8A_n28A</w:t>
            </w:r>
          </w:p>
          <w:p w14:paraId="4D2EBF8C" w14:textId="77777777" w:rsidR="008D1E4A" w:rsidRPr="00EF5447" w:rsidRDefault="008D1E4A" w:rsidP="00C620E0">
            <w:pPr>
              <w:pStyle w:val="TAC"/>
            </w:pPr>
            <w:r w:rsidRPr="00EF5447">
              <w:t>DC_11A_n3A</w:t>
            </w:r>
          </w:p>
          <w:p w14:paraId="1577347B" w14:textId="77777777" w:rsidR="008D1E4A" w:rsidRPr="00EF5447" w:rsidRDefault="008D1E4A" w:rsidP="00C620E0">
            <w:pPr>
              <w:pStyle w:val="TAC"/>
            </w:pPr>
            <w:r w:rsidRPr="00EF5447">
              <w:t>DC_11A_n28A</w:t>
            </w:r>
          </w:p>
        </w:tc>
      </w:tr>
      <w:tr w:rsidR="008D1E4A" w:rsidRPr="00EF5447" w14:paraId="093BA217" w14:textId="77777777" w:rsidTr="00C620E0">
        <w:trPr>
          <w:trHeight w:val="187"/>
          <w:jc w:val="center"/>
        </w:trPr>
        <w:tc>
          <w:tcPr>
            <w:tcW w:w="3461" w:type="dxa"/>
            <w:shd w:val="clear" w:color="auto" w:fill="auto"/>
            <w:noWrap/>
          </w:tcPr>
          <w:p w14:paraId="3C47A61E" w14:textId="77777777" w:rsidR="008D1E4A" w:rsidRPr="00EF5447" w:rsidRDefault="008D1E4A" w:rsidP="00C620E0">
            <w:pPr>
              <w:pStyle w:val="TAC"/>
              <w:rPr>
                <w:lang w:eastAsia="ko-KR"/>
              </w:rPr>
            </w:pPr>
            <w:r w:rsidRPr="00EF5447">
              <w:t>DC_8A-42A_n28A-n77A</w:t>
            </w:r>
          </w:p>
        </w:tc>
        <w:tc>
          <w:tcPr>
            <w:tcW w:w="3514" w:type="dxa"/>
          </w:tcPr>
          <w:p w14:paraId="23BCB161" w14:textId="77777777" w:rsidR="008D1E4A" w:rsidRPr="00EF5447" w:rsidRDefault="008D1E4A" w:rsidP="00C620E0">
            <w:pPr>
              <w:pStyle w:val="TAC"/>
            </w:pPr>
            <w:r w:rsidRPr="00EF5447">
              <w:t>DC_8A_n28A</w:t>
            </w:r>
          </w:p>
          <w:p w14:paraId="18ED9FF8" w14:textId="77777777" w:rsidR="008D1E4A" w:rsidRPr="00EF5447" w:rsidRDefault="008D1E4A" w:rsidP="00C620E0">
            <w:pPr>
              <w:pStyle w:val="TAC"/>
            </w:pPr>
            <w:r w:rsidRPr="00EF5447">
              <w:t>DC_8A_n77A</w:t>
            </w:r>
          </w:p>
          <w:p w14:paraId="6F1EBCBD" w14:textId="77777777" w:rsidR="008D1E4A" w:rsidRPr="00EF5447" w:rsidRDefault="008D1E4A" w:rsidP="00C620E0">
            <w:pPr>
              <w:pStyle w:val="TAC"/>
            </w:pPr>
            <w:r w:rsidRPr="00EF5447">
              <w:t>DC_42A_n28A</w:t>
            </w:r>
          </w:p>
        </w:tc>
      </w:tr>
      <w:tr w:rsidR="008D1E4A" w:rsidRPr="00EF5447" w14:paraId="7FE01F2F" w14:textId="77777777" w:rsidTr="00C620E0">
        <w:trPr>
          <w:trHeight w:val="187"/>
          <w:jc w:val="center"/>
        </w:trPr>
        <w:tc>
          <w:tcPr>
            <w:tcW w:w="3461" w:type="dxa"/>
            <w:shd w:val="clear" w:color="auto" w:fill="auto"/>
            <w:noWrap/>
          </w:tcPr>
          <w:p w14:paraId="4FC5F08C" w14:textId="77777777" w:rsidR="008D1E4A" w:rsidRPr="00EF5447" w:rsidRDefault="008D1E4A" w:rsidP="00C620E0">
            <w:pPr>
              <w:pStyle w:val="TAC"/>
              <w:rPr>
                <w:lang w:eastAsia="ko-KR"/>
              </w:rPr>
            </w:pPr>
            <w:r w:rsidRPr="00EF5447">
              <w:t>DC_8A-42A_n28A-n77(2A)</w:t>
            </w:r>
          </w:p>
        </w:tc>
        <w:tc>
          <w:tcPr>
            <w:tcW w:w="3514" w:type="dxa"/>
          </w:tcPr>
          <w:p w14:paraId="77A9FA6E" w14:textId="77777777" w:rsidR="008D1E4A" w:rsidRPr="00EF5447" w:rsidRDefault="008D1E4A" w:rsidP="00C620E0">
            <w:pPr>
              <w:pStyle w:val="TAC"/>
            </w:pPr>
            <w:r w:rsidRPr="00EF5447">
              <w:t>DC_8A_n28A</w:t>
            </w:r>
          </w:p>
          <w:p w14:paraId="4EF94A6B" w14:textId="77777777" w:rsidR="008D1E4A" w:rsidRPr="00EF5447" w:rsidRDefault="008D1E4A" w:rsidP="00C620E0">
            <w:pPr>
              <w:pStyle w:val="TAC"/>
            </w:pPr>
            <w:r w:rsidRPr="00EF5447">
              <w:t>DC_8A_n77A</w:t>
            </w:r>
          </w:p>
          <w:p w14:paraId="4CA8B978" w14:textId="77777777" w:rsidR="008D1E4A" w:rsidRPr="00EF5447" w:rsidRDefault="008D1E4A" w:rsidP="00C620E0">
            <w:pPr>
              <w:pStyle w:val="TAC"/>
            </w:pPr>
            <w:r w:rsidRPr="00EF5447">
              <w:t>DC_42A_n28A</w:t>
            </w:r>
          </w:p>
        </w:tc>
      </w:tr>
      <w:tr w:rsidR="008D1E4A" w:rsidRPr="00EF5447" w14:paraId="44EDFF3D" w14:textId="77777777" w:rsidTr="00C620E0">
        <w:trPr>
          <w:trHeight w:val="187"/>
          <w:jc w:val="center"/>
        </w:trPr>
        <w:tc>
          <w:tcPr>
            <w:tcW w:w="3461" w:type="dxa"/>
            <w:shd w:val="clear" w:color="auto" w:fill="auto"/>
            <w:noWrap/>
          </w:tcPr>
          <w:p w14:paraId="5419522C" w14:textId="77777777" w:rsidR="008D1E4A" w:rsidRPr="00EF5447" w:rsidRDefault="008D1E4A" w:rsidP="00C620E0">
            <w:pPr>
              <w:pStyle w:val="TAC"/>
              <w:rPr>
                <w:lang w:eastAsia="ko-KR"/>
              </w:rPr>
            </w:pPr>
            <w:r w:rsidRPr="00EF5447">
              <w:t>DC_8A-42C_n28A-n77A</w:t>
            </w:r>
          </w:p>
        </w:tc>
        <w:tc>
          <w:tcPr>
            <w:tcW w:w="3514" w:type="dxa"/>
          </w:tcPr>
          <w:p w14:paraId="6A7244D0" w14:textId="77777777" w:rsidR="008D1E4A" w:rsidRPr="00EF5447" w:rsidRDefault="008D1E4A" w:rsidP="00C620E0">
            <w:pPr>
              <w:pStyle w:val="TAC"/>
            </w:pPr>
            <w:r w:rsidRPr="00EF5447">
              <w:t>DC_8A_n28A</w:t>
            </w:r>
          </w:p>
          <w:p w14:paraId="3CC6CFCE" w14:textId="77777777" w:rsidR="008D1E4A" w:rsidRPr="00EF5447" w:rsidRDefault="008D1E4A" w:rsidP="00C620E0">
            <w:pPr>
              <w:pStyle w:val="TAC"/>
            </w:pPr>
            <w:r w:rsidRPr="00EF5447">
              <w:t>DC_8A_n77A</w:t>
            </w:r>
          </w:p>
          <w:p w14:paraId="321EEF6C" w14:textId="77777777" w:rsidR="008D1E4A" w:rsidRPr="00EF5447" w:rsidRDefault="008D1E4A" w:rsidP="00C620E0">
            <w:pPr>
              <w:pStyle w:val="TAC"/>
            </w:pPr>
            <w:r w:rsidRPr="00EF5447">
              <w:t>DC_42A_n28A</w:t>
            </w:r>
          </w:p>
          <w:p w14:paraId="67D3D70D" w14:textId="77777777" w:rsidR="008D1E4A" w:rsidRPr="00EF5447" w:rsidRDefault="008D1E4A" w:rsidP="00C620E0">
            <w:pPr>
              <w:pStyle w:val="TAC"/>
            </w:pPr>
            <w:r w:rsidRPr="00EF5447">
              <w:t>DC_42C_n28A</w:t>
            </w:r>
          </w:p>
        </w:tc>
      </w:tr>
      <w:tr w:rsidR="008D1E4A" w:rsidRPr="00EF5447" w14:paraId="31ED2652" w14:textId="77777777" w:rsidTr="00C620E0">
        <w:trPr>
          <w:trHeight w:val="187"/>
          <w:jc w:val="center"/>
        </w:trPr>
        <w:tc>
          <w:tcPr>
            <w:tcW w:w="3461" w:type="dxa"/>
            <w:shd w:val="clear" w:color="auto" w:fill="auto"/>
            <w:noWrap/>
          </w:tcPr>
          <w:p w14:paraId="7965A81D" w14:textId="77777777" w:rsidR="008D1E4A" w:rsidRPr="00EF5447" w:rsidRDefault="008D1E4A" w:rsidP="00C620E0">
            <w:pPr>
              <w:pStyle w:val="TAC"/>
              <w:rPr>
                <w:lang w:eastAsia="ko-KR"/>
              </w:rPr>
            </w:pPr>
            <w:r w:rsidRPr="00EF5447">
              <w:lastRenderedPageBreak/>
              <w:t>DC_8A-42C_n28A-n77(2A)</w:t>
            </w:r>
          </w:p>
        </w:tc>
        <w:tc>
          <w:tcPr>
            <w:tcW w:w="3514" w:type="dxa"/>
          </w:tcPr>
          <w:p w14:paraId="4BEF6263" w14:textId="77777777" w:rsidR="008D1E4A" w:rsidRPr="00EF5447" w:rsidRDefault="008D1E4A" w:rsidP="00C620E0">
            <w:pPr>
              <w:pStyle w:val="TAC"/>
            </w:pPr>
            <w:r w:rsidRPr="00EF5447">
              <w:t>DC_8A_n28A</w:t>
            </w:r>
          </w:p>
          <w:p w14:paraId="399E4190" w14:textId="77777777" w:rsidR="008D1E4A" w:rsidRPr="00EF5447" w:rsidRDefault="008D1E4A" w:rsidP="00C620E0">
            <w:pPr>
              <w:pStyle w:val="TAC"/>
            </w:pPr>
            <w:r w:rsidRPr="00EF5447">
              <w:t>DC_8A_n77A</w:t>
            </w:r>
          </w:p>
          <w:p w14:paraId="074603BD" w14:textId="77777777" w:rsidR="008D1E4A" w:rsidRPr="00EF5447" w:rsidRDefault="008D1E4A" w:rsidP="00C620E0">
            <w:pPr>
              <w:pStyle w:val="TAC"/>
            </w:pPr>
            <w:r w:rsidRPr="00EF5447">
              <w:t>DC_42A_n28A</w:t>
            </w:r>
          </w:p>
          <w:p w14:paraId="240A15A5" w14:textId="77777777" w:rsidR="008D1E4A" w:rsidRPr="00EF5447" w:rsidRDefault="008D1E4A" w:rsidP="00C620E0">
            <w:pPr>
              <w:pStyle w:val="TAC"/>
            </w:pPr>
            <w:r w:rsidRPr="00EF5447">
              <w:t>DC_42C_n28A</w:t>
            </w:r>
          </w:p>
        </w:tc>
      </w:tr>
      <w:tr w:rsidR="008D1E4A" w:rsidRPr="00EF5447" w14:paraId="4822D1F7" w14:textId="77777777" w:rsidTr="00C620E0">
        <w:trPr>
          <w:trHeight w:val="187"/>
          <w:jc w:val="center"/>
        </w:trPr>
        <w:tc>
          <w:tcPr>
            <w:tcW w:w="3461" w:type="dxa"/>
            <w:shd w:val="clear" w:color="auto" w:fill="auto"/>
            <w:noWrap/>
          </w:tcPr>
          <w:p w14:paraId="71E3E749" w14:textId="77777777" w:rsidR="008D1E4A" w:rsidRPr="00EF5447" w:rsidRDefault="008D1E4A" w:rsidP="00C620E0">
            <w:pPr>
              <w:pStyle w:val="TAC"/>
              <w:rPr>
                <w:rFonts w:eastAsia="MS Mincho" w:cs="Arial"/>
                <w:lang w:eastAsia="ja-JP"/>
              </w:rPr>
            </w:pPr>
            <w:r w:rsidRPr="00EF5447">
              <w:rPr>
                <w:rFonts w:eastAsia="MS Mincho" w:cs="Arial"/>
                <w:lang w:eastAsia="ja-JP"/>
              </w:rPr>
              <w:t>DC_12A-30A-66A_n2A</w:t>
            </w:r>
          </w:p>
          <w:p w14:paraId="4F2CD102" w14:textId="77777777" w:rsidR="008D1E4A" w:rsidRPr="00EF5447" w:rsidRDefault="008D1E4A" w:rsidP="00C620E0">
            <w:pPr>
              <w:pStyle w:val="TAC"/>
              <w:rPr>
                <w:lang w:eastAsia="ko-KR"/>
              </w:rPr>
            </w:pPr>
            <w:r w:rsidRPr="00EF5447">
              <w:rPr>
                <w:rFonts w:eastAsia="MS Mincho" w:cs="Arial"/>
                <w:lang w:eastAsia="ja-JP"/>
              </w:rPr>
              <w:t>DC_12A-30A-66A-66A_n2A</w:t>
            </w:r>
          </w:p>
        </w:tc>
        <w:tc>
          <w:tcPr>
            <w:tcW w:w="3514" w:type="dxa"/>
          </w:tcPr>
          <w:p w14:paraId="055B0C60" w14:textId="77777777" w:rsidR="008D1E4A" w:rsidRPr="00EF5447" w:rsidRDefault="008D1E4A" w:rsidP="00C620E0">
            <w:pPr>
              <w:pStyle w:val="TAC"/>
              <w:rPr>
                <w:rFonts w:eastAsia="MS Mincho" w:cs="Arial"/>
                <w:lang w:eastAsia="ja-JP"/>
              </w:rPr>
            </w:pPr>
            <w:r w:rsidRPr="00EF5447">
              <w:rPr>
                <w:rFonts w:eastAsia="MS Mincho" w:cs="Arial"/>
                <w:lang w:eastAsia="ja-JP"/>
              </w:rPr>
              <w:t>DC_12A_n2A</w:t>
            </w:r>
          </w:p>
          <w:p w14:paraId="10F67FC4" w14:textId="77777777" w:rsidR="008D1E4A" w:rsidRPr="00EF5447" w:rsidRDefault="008D1E4A" w:rsidP="00C620E0">
            <w:pPr>
              <w:pStyle w:val="TAC"/>
              <w:rPr>
                <w:rFonts w:eastAsia="MS Mincho" w:cs="Arial"/>
                <w:lang w:eastAsia="ja-JP"/>
              </w:rPr>
            </w:pPr>
            <w:r w:rsidRPr="00EF5447">
              <w:rPr>
                <w:rFonts w:eastAsia="MS Mincho" w:cs="Arial"/>
                <w:lang w:eastAsia="ja-JP"/>
              </w:rPr>
              <w:t>DC_30A_n2A</w:t>
            </w:r>
          </w:p>
          <w:p w14:paraId="5B904137" w14:textId="77777777" w:rsidR="008D1E4A" w:rsidRPr="00EF5447" w:rsidRDefault="008D1E4A" w:rsidP="00C620E0">
            <w:pPr>
              <w:pStyle w:val="TAC"/>
              <w:rPr>
                <w:lang w:eastAsia="ko-KR"/>
              </w:rPr>
            </w:pPr>
            <w:r w:rsidRPr="00EF5447">
              <w:rPr>
                <w:rFonts w:eastAsia="MS Mincho" w:cs="Arial"/>
                <w:lang w:eastAsia="ja-JP"/>
              </w:rPr>
              <w:t>DC_66A_n2A</w:t>
            </w:r>
          </w:p>
        </w:tc>
      </w:tr>
      <w:tr w:rsidR="008D1E4A" w:rsidRPr="00EF5447" w14:paraId="3AF411CE" w14:textId="77777777" w:rsidTr="00C620E0">
        <w:trPr>
          <w:trHeight w:val="187"/>
          <w:jc w:val="center"/>
        </w:trPr>
        <w:tc>
          <w:tcPr>
            <w:tcW w:w="3461" w:type="dxa"/>
            <w:shd w:val="clear" w:color="auto" w:fill="auto"/>
            <w:noWrap/>
          </w:tcPr>
          <w:p w14:paraId="7ADDDBA6" w14:textId="77777777" w:rsidR="008D1E4A" w:rsidRPr="00EF5447" w:rsidRDefault="008D1E4A" w:rsidP="00C620E0">
            <w:pPr>
              <w:pStyle w:val="TAC"/>
              <w:rPr>
                <w:rFonts w:eastAsia="MS Mincho" w:cs="Arial"/>
                <w:lang w:eastAsia="ja-JP"/>
              </w:rPr>
            </w:pPr>
            <w:r w:rsidRPr="00EF5447">
              <w:rPr>
                <w:lang w:eastAsia="ja-JP"/>
              </w:rPr>
              <w:t>DC_12</w:t>
            </w:r>
            <w:r w:rsidRPr="00EF5447">
              <w:t>A-30A-66A_n66A</w:t>
            </w:r>
          </w:p>
        </w:tc>
        <w:tc>
          <w:tcPr>
            <w:tcW w:w="3514" w:type="dxa"/>
          </w:tcPr>
          <w:p w14:paraId="2C40773A" w14:textId="77777777" w:rsidR="008D1E4A" w:rsidRPr="00EF5447" w:rsidRDefault="008D1E4A" w:rsidP="00C620E0">
            <w:pPr>
              <w:pStyle w:val="TAC"/>
              <w:rPr>
                <w:lang w:eastAsia="zh-TW"/>
              </w:rPr>
            </w:pPr>
            <w:r w:rsidRPr="00EF5447">
              <w:rPr>
                <w:lang w:eastAsia="zh-TW"/>
              </w:rPr>
              <w:t>DC_12A_n66A</w:t>
            </w:r>
          </w:p>
          <w:p w14:paraId="402AB2BA" w14:textId="77777777" w:rsidR="008D1E4A" w:rsidRPr="00EF5447" w:rsidRDefault="008D1E4A" w:rsidP="00C620E0">
            <w:pPr>
              <w:pStyle w:val="TAC"/>
              <w:rPr>
                <w:lang w:eastAsia="zh-TW"/>
              </w:rPr>
            </w:pPr>
            <w:r w:rsidRPr="00EF5447">
              <w:rPr>
                <w:lang w:eastAsia="zh-TW"/>
              </w:rPr>
              <w:t>DC_30A_n66A</w:t>
            </w:r>
          </w:p>
          <w:p w14:paraId="41176E6D" w14:textId="77777777" w:rsidR="008D1E4A" w:rsidRPr="00EF5447" w:rsidRDefault="008D1E4A" w:rsidP="00C620E0">
            <w:pPr>
              <w:pStyle w:val="TAC"/>
              <w:rPr>
                <w:rFonts w:eastAsia="MS Mincho" w:cs="Arial"/>
                <w:lang w:eastAsia="ja-JP"/>
              </w:rPr>
            </w:pPr>
            <w:r w:rsidRPr="00EF5447">
              <w:rPr>
                <w:lang w:eastAsia="zh-TW"/>
              </w:rPr>
              <w:t>DC_66A_n66A</w:t>
            </w:r>
            <w:r w:rsidRPr="00EF5447">
              <w:rPr>
                <w:vertAlign w:val="superscript"/>
                <w:lang w:eastAsia="zh-TW"/>
              </w:rPr>
              <w:t>4</w:t>
            </w:r>
          </w:p>
        </w:tc>
      </w:tr>
      <w:tr w:rsidR="008D1E4A" w:rsidRPr="00EF5447" w14:paraId="06586449" w14:textId="77777777" w:rsidTr="00C620E0">
        <w:trPr>
          <w:trHeight w:val="187"/>
          <w:jc w:val="center"/>
        </w:trPr>
        <w:tc>
          <w:tcPr>
            <w:tcW w:w="3461" w:type="dxa"/>
            <w:shd w:val="clear" w:color="auto" w:fill="auto"/>
            <w:noWrap/>
          </w:tcPr>
          <w:p w14:paraId="405BED3E" w14:textId="3041711E" w:rsidR="008D1E4A" w:rsidRPr="00EF5447" w:rsidRDefault="008D1E4A" w:rsidP="00C620E0">
            <w:pPr>
              <w:pStyle w:val="TAC"/>
              <w:rPr>
                <w:lang w:eastAsia="ja-JP"/>
              </w:rPr>
            </w:pPr>
            <w:r w:rsidRPr="00EF5447">
              <w:rPr>
                <w:lang w:eastAsia="ja-JP"/>
              </w:rPr>
              <w:t>DC_12A-48A</w:t>
            </w:r>
            <w:ins w:id="118" w:author="Apple" w:date="2021-01-14T18:59:00Z">
              <w:r w:rsidR="00906207">
                <w:rPr>
                  <w:lang w:eastAsia="ja-JP"/>
                </w:rPr>
                <w:t>-</w:t>
              </w:r>
            </w:ins>
            <w:del w:id="119" w:author="Apple" w:date="2021-01-14T18:59:00Z">
              <w:r w:rsidRPr="00EF5447" w:rsidDel="00906207">
                <w:rPr>
                  <w:lang w:eastAsia="ja-JP"/>
                </w:rPr>
                <w:delText>_</w:delText>
              </w:r>
            </w:del>
            <w:r w:rsidRPr="00EF5447">
              <w:rPr>
                <w:lang w:eastAsia="ja-JP"/>
              </w:rPr>
              <w:t>(n)5AA</w:t>
            </w:r>
          </w:p>
        </w:tc>
        <w:tc>
          <w:tcPr>
            <w:tcW w:w="3514" w:type="dxa"/>
          </w:tcPr>
          <w:p w14:paraId="21A94276" w14:textId="77777777" w:rsidR="008D1E4A" w:rsidRPr="00EF5447" w:rsidRDefault="008D1E4A" w:rsidP="00C620E0">
            <w:pPr>
              <w:pStyle w:val="TAC"/>
              <w:rPr>
                <w:lang w:eastAsia="ja-JP"/>
              </w:rPr>
            </w:pPr>
            <w:r w:rsidRPr="00EF5447">
              <w:rPr>
                <w:lang w:eastAsia="ja-JP"/>
              </w:rPr>
              <w:t>DC_12A_n5A</w:t>
            </w:r>
          </w:p>
          <w:p w14:paraId="756761A9" w14:textId="77777777" w:rsidR="008D1E4A" w:rsidRPr="00EF5447" w:rsidRDefault="008D1E4A" w:rsidP="00C620E0">
            <w:pPr>
              <w:pStyle w:val="TAC"/>
              <w:rPr>
                <w:lang w:eastAsia="ja-JP"/>
              </w:rPr>
            </w:pPr>
            <w:r w:rsidRPr="00EF5447">
              <w:rPr>
                <w:lang w:eastAsia="ja-JP"/>
              </w:rPr>
              <w:t>DC_48A_n5A</w:t>
            </w:r>
          </w:p>
          <w:p w14:paraId="1A1A8476" w14:textId="77777777" w:rsidR="008D1E4A" w:rsidRPr="00EF5447" w:rsidRDefault="008D1E4A" w:rsidP="00C620E0">
            <w:pPr>
              <w:pStyle w:val="TAC"/>
              <w:rPr>
                <w:lang w:eastAsia="zh-TW"/>
              </w:rPr>
            </w:pPr>
            <w:r w:rsidRPr="00EF5447">
              <w:rPr>
                <w:lang w:eastAsia="ja-JP"/>
              </w:rPr>
              <w:t>DC_(n)5AA</w:t>
            </w:r>
            <w:r w:rsidRPr="00EF5447">
              <w:rPr>
                <w:vertAlign w:val="superscript"/>
                <w:lang w:eastAsia="ja-JP"/>
              </w:rPr>
              <w:t>4</w:t>
            </w:r>
          </w:p>
        </w:tc>
      </w:tr>
      <w:tr w:rsidR="008D1E4A" w:rsidRPr="00EF5447" w14:paraId="3EA92112" w14:textId="77777777" w:rsidTr="00C620E0">
        <w:trPr>
          <w:trHeight w:val="187"/>
          <w:jc w:val="center"/>
        </w:trPr>
        <w:tc>
          <w:tcPr>
            <w:tcW w:w="3461" w:type="dxa"/>
            <w:shd w:val="clear" w:color="auto" w:fill="auto"/>
            <w:noWrap/>
          </w:tcPr>
          <w:p w14:paraId="080BE797" w14:textId="77777777" w:rsidR="008D1E4A" w:rsidRPr="00EF5447" w:rsidRDefault="008D1E4A" w:rsidP="00C620E0">
            <w:pPr>
              <w:pStyle w:val="TAC"/>
              <w:rPr>
                <w:lang w:eastAsia="ja-JP"/>
              </w:rPr>
            </w:pPr>
            <w:r w:rsidRPr="00EF5447">
              <w:rPr>
                <w:rFonts w:cs="Arial"/>
                <w:lang w:eastAsia="ja-JP"/>
              </w:rPr>
              <w:t>DC_12A-48A-66A_n5A</w:t>
            </w:r>
          </w:p>
        </w:tc>
        <w:tc>
          <w:tcPr>
            <w:tcW w:w="3514" w:type="dxa"/>
          </w:tcPr>
          <w:p w14:paraId="4BC03FA1" w14:textId="77777777" w:rsidR="008D1E4A" w:rsidRPr="00EF5447" w:rsidRDefault="008D1E4A" w:rsidP="00C620E0">
            <w:pPr>
              <w:pStyle w:val="TAC"/>
              <w:rPr>
                <w:rFonts w:cs="Arial"/>
                <w:lang w:eastAsia="ja-JP"/>
              </w:rPr>
            </w:pPr>
            <w:r w:rsidRPr="00EF5447">
              <w:rPr>
                <w:rFonts w:cs="Arial"/>
                <w:lang w:eastAsia="ja-JP"/>
              </w:rPr>
              <w:t>DC_12A_n5A</w:t>
            </w:r>
          </w:p>
          <w:p w14:paraId="2955F109" w14:textId="77777777" w:rsidR="008D1E4A" w:rsidRPr="00EF5447" w:rsidRDefault="008D1E4A" w:rsidP="00C620E0">
            <w:pPr>
              <w:pStyle w:val="TAC"/>
              <w:rPr>
                <w:rFonts w:cs="Arial"/>
                <w:lang w:eastAsia="ja-JP"/>
              </w:rPr>
            </w:pPr>
            <w:r w:rsidRPr="00EF5447">
              <w:rPr>
                <w:rFonts w:cs="Arial"/>
                <w:lang w:eastAsia="ja-JP"/>
              </w:rPr>
              <w:t>DC_48A_n5A</w:t>
            </w:r>
          </w:p>
          <w:p w14:paraId="610CAF2C" w14:textId="77777777" w:rsidR="008D1E4A" w:rsidRPr="00EF5447" w:rsidRDefault="008D1E4A" w:rsidP="00C620E0">
            <w:pPr>
              <w:pStyle w:val="TAC"/>
              <w:rPr>
                <w:lang w:eastAsia="zh-TW"/>
              </w:rPr>
            </w:pPr>
            <w:r w:rsidRPr="00EF5447">
              <w:rPr>
                <w:rFonts w:cs="Arial"/>
                <w:lang w:eastAsia="ja-JP"/>
              </w:rPr>
              <w:t>DC_66A_n5A</w:t>
            </w:r>
          </w:p>
        </w:tc>
      </w:tr>
      <w:tr w:rsidR="008D1E4A" w:rsidRPr="00EF5447" w14:paraId="54F29BB9" w14:textId="77777777" w:rsidTr="00C620E0">
        <w:trPr>
          <w:trHeight w:val="187"/>
          <w:jc w:val="center"/>
        </w:trPr>
        <w:tc>
          <w:tcPr>
            <w:tcW w:w="3461" w:type="dxa"/>
            <w:shd w:val="clear" w:color="auto" w:fill="auto"/>
            <w:noWrap/>
          </w:tcPr>
          <w:p w14:paraId="79669391" w14:textId="599D4C8F" w:rsidR="008D1E4A" w:rsidRPr="00EF5447" w:rsidRDefault="008D1E4A" w:rsidP="00C620E0">
            <w:pPr>
              <w:pStyle w:val="TAC"/>
              <w:rPr>
                <w:lang w:eastAsia="ja-JP"/>
              </w:rPr>
            </w:pPr>
            <w:r w:rsidRPr="00EF5447">
              <w:rPr>
                <w:lang w:eastAsia="ja-JP"/>
              </w:rPr>
              <w:t>DC_12A-66A</w:t>
            </w:r>
            <w:ins w:id="120" w:author="Apple" w:date="2021-01-14T18:59:00Z">
              <w:r w:rsidR="00906207">
                <w:rPr>
                  <w:lang w:eastAsia="ja-JP"/>
                </w:rPr>
                <w:t>-</w:t>
              </w:r>
            </w:ins>
            <w:del w:id="121" w:author="Apple" w:date="2021-01-14T18:59:00Z">
              <w:r w:rsidRPr="00EF5447" w:rsidDel="00906207">
                <w:rPr>
                  <w:lang w:eastAsia="ja-JP"/>
                </w:rPr>
                <w:delText>_</w:delText>
              </w:r>
            </w:del>
            <w:r w:rsidRPr="00EF5447">
              <w:rPr>
                <w:lang w:eastAsia="ja-JP"/>
              </w:rPr>
              <w:t>(n)5AA</w:t>
            </w:r>
          </w:p>
        </w:tc>
        <w:tc>
          <w:tcPr>
            <w:tcW w:w="3514" w:type="dxa"/>
          </w:tcPr>
          <w:p w14:paraId="6F380E52" w14:textId="77777777" w:rsidR="008D1E4A" w:rsidRPr="00EF5447" w:rsidRDefault="008D1E4A" w:rsidP="00C620E0">
            <w:pPr>
              <w:pStyle w:val="TAC"/>
              <w:rPr>
                <w:lang w:eastAsia="ja-JP"/>
              </w:rPr>
            </w:pPr>
            <w:r w:rsidRPr="00EF5447">
              <w:rPr>
                <w:lang w:eastAsia="ja-JP"/>
              </w:rPr>
              <w:t>DC_12A_n5A</w:t>
            </w:r>
          </w:p>
          <w:p w14:paraId="548A4850" w14:textId="77777777" w:rsidR="008D1E4A" w:rsidRPr="00EF5447" w:rsidRDefault="008D1E4A" w:rsidP="00C620E0">
            <w:pPr>
              <w:pStyle w:val="TAC"/>
              <w:rPr>
                <w:lang w:eastAsia="ja-JP"/>
              </w:rPr>
            </w:pPr>
            <w:r w:rsidRPr="00EF5447">
              <w:rPr>
                <w:lang w:eastAsia="ja-JP"/>
              </w:rPr>
              <w:t>DC_66A_n5A</w:t>
            </w:r>
          </w:p>
          <w:p w14:paraId="58050DE3" w14:textId="77777777" w:rsidR="008D1E4A" w:rsidRPr="00EF5447" w:rsidRDefault="008D1E4A" w:rsidP="00C620E0">
            <w:pPr>
              <w:pStyle w:val="TAC"/>
              <w:rPr>
                <w:lang w:eastAsia="ja-JP"/>
              </w:rPr>
            </w:pPr>
            <w:r w:rsidRPr="00EF5447">
              <w:rPr>
                <w:lang w:eastAsia="ja-JP"/>
              </w:rPr>
              <w:t>DC_(n)5AA</w:t>
            </w:r>
            <w:r w:rsidRPr="00EF5447">
              <w:rPr>
                <w:vertAlign w:val="superscript"/>
                <w:lang w:eastAsia="ja-JP"/>
              </w:rPr>
              <w:t>4</w:t>
            </w:r>
          </w:p>
        </w:tc>
      </w:tr>
      <w:tr w:rsidR="008D1E4A" w:rsidRPr="00EF5447" w14:paraId="2207E205" w14:textId="77777777" w:rsidTr="00C620E0">
        <w:trPr>
          <w:trHeight w:val="187"/>
          <w:jc w:val="center"/>
        </w:trPr>
        <w:tc>
          <w:tcPr>
            <w:tcW w:w="3461" w:type="dxa"/>
            <w:shd w:val="clear" w:color="auto" w:fill="auto"/>
            <w:noWrap/>
          </w:tcPr>
          <w:p w14:paraId="7A4CF560" w14:textId="77777777" w:rsidR="008D1E4A" w:rsidRPr="00EF5447" w:rsidRDefault="008D1E4A" w:rsidP="00C620E0">
            <w:pPr>
              <w:pStyle w:val="TAC"/>
              <w:rPr>
                <w:lang w:eastAsia="ja-JP"/>
              </w:rPr>
            </w:pPr>
            <w:r w:rsidRPr="00EF5447">
              <w:t>DC_13A-66A_n2A-n77A</w:t>
            </w:r>
          </w:p>
        </w:tc>
        <w:tc>
          <w:tcPr>
            <w:tcW w:w="3514" w:type="dxa"/>
          </w:tcPr>
          <w:p w14:paraId="756E56AA" w14:textId="77777777" w:rsidR="008D1E4A" w:rsidRPr="00EF5447" w:rsidRDefault="008D1E4A" w:rsidP="00C620E0">
            <w:pPr>
              <w:pStyle w:val="TAC"/>
            </w:pPr>
            <w:r w:rsidRPr="00EF5447">
              <w:t>DC_13A_n2A</w:t>
            </w:r>
          </w:p>
          <w:p w14:paraId="24FF9C17" w14:textId="77777777" w:rsidR="008D1E4A" w:rsidRPr="00EF5447" w:rsidRDefault="008D1E4A" w:rsidP="00C620E0">
            <w:pPr>
              <w:pStyle w:val="TAC"/>
            </w:pPr>
            <w:r w:rsidRPr="00EF5447">
              <w:t>DC_13A_n77A</w:t>
            </w:r>
          </w:p>
          <w:p w14:paraId="7D13DA38" w14:textId="77777777" w:rsidR="008D1E4A" w:rsidRPr="00EF5447" w:rsidRDefault="008D1E4A" w:rsidP="00C620E0">
            <w:pPr>
              <w:pStyle w:val="TAC"/>
            </w:pPr>
            <w:r w:rsidRPr="00EF5447">
              <w:t>DC_66A_n2A</w:t>
            </w:r>
          </w:p>
          <w:p w14:paraId="7DA79B90" w14:textId="77777777" w:rsidR="008D1E4A" w:rsidRPr="00EF5447" w:rsidRDefault="008D1E4A" w:rsidP="00C620E0">
            <w:pPr>
              <w:pStyle w:val="TAC"/>
              <w:rPr>
                <w:lang w:eastAsia="ja-JP"/>
              </w:rPr>
            </w:pPr>
            <w:r w:rsidRPr="00EF5447">
              <w:t>DC_66A_n77A</w:t>
            </w:r>
          </w:p>
        </w:tc>
      </w:tr>
      <w:tr w:rsidR="008D1E4A" w:rsidRPr="00EF5447" w14:paraId="301A2373" w14:textId="77777777" w:rsidTr="00C620E0">
        <w:trPr>
          <w:trHeight w:val="187"/>
          <w:jc w:val="center"/>
        </w:trPr>
        <w:tc>
          <w:tcPr>
            <w:tcW w:w="3461" w:type="dxa"/>
            <w:shd w:val="clear" w:color="auto" w:fill="auto"/>
            <w:noWrap/>
          </w:tcPr>
          <w:p w14:paraId="2376934A" w14:textId="77777777" w:rsidR="008D1E4A" w:rsidRPr="00EF5447" w:rsidRDefault="008D1E4A" w:rsidP="00C620E0">
            <w:pPr>
              <w:pStyle w:val="TAC"/>
              <w:rPr>
                <w:lang w:eastAsia="ja-JP"/>
              </w:rPr>
            </w:pPr>
            <w:r w:rsidRPr="00EF5447">
              <w:t>DC_13A-66A_n5A-n48A</w:t>
            </w:r>
          </w:p>
        </w:tc>
        <w:tc>
          <w:tcPr>
            <w:tcW w:w="3514" w:type="dxa"/>
          </w:tcPr>
          <w:p w14:paraId="16FD3D93" w14:textId="77777777" w:rsidR="008D1E4A" w:rsidRPr="00EF5447" w:rsidRDefault="008D1E4A" w:rsidP="00C620E0">
            <w:pPr>
              <w:pStyle w:val="TAC"/>
            </w:pPr>
            <w:r w:rsidRPr="00EF5447">
              <w:t>DC_13A_n48A</w:t>
            </w:r>
          </w:p>
          <w:p w14:paraId="0C2FF304" w14:textId="77777777" w:rsidR="008D1E4A" w:rsidRPr="00EF5447" w:rsidRDefault="008D1E4A" w:rsidP="00C620E0">
            <w:pPr>
              <w:pStyle w:val="TAC"/>
            </w:pPr>
            <w:r w:rsidRPr="00EF5447">
              <w:t>DC_66A_n5A</w:t>
            </w:r>
          </w:p>
          <w:p w14:paraId="268AA64A" w14:textId="77777777" w:rsidR="008D1E4A" w:rsidRPr="00EF5447" w:rsidRDefault="008D1E4A" w:rsidP="00C620E0">
            <w:pPr>
              <w:pStyle w:val="TAC"/>
              <w:rPr>
                <w:lang w:eastAsia="ja-JP"/>
              </w:rPr>
            </w:pPr>
            <w:r w:rsidRPr="00EF5447">
              <w:t>DC_66A_n48A</w:t>
            </w:r>
          </w:p>
        </w:tc>
      </w:tr>
      <w:tr w:rsidR="008D1E4A" w:rsidRPr="00EF5447" w14:paraId="43552A38" w14:textId="77777777" w:rsidTr="00C620E0">
        <w:trPr>
          <w:trHeight w:val="187"/>
          <w:jc w:val="center"/>
        </w:trPr>
        <w:tc>
          <w:tcPr>
            <w:tcW w:w="3461" w:type="dxa"/>
            <w:shd w:val="clear" w:color="auto" w:fill="auto"/>
            <w:noWrap/>
          </w:tcPr>
          <w:p w14:paraId="75CEBFF3" w14:textId="77777777" w:rsidR="008D1E4A" w:rsidRPr="00EF5447" w:rsidRDefault="008D1E4A" w:rsidP="00C620E0">
            <w:pPr>
              <w:pStyle w:val="TAC"/>
              <w:rPr>
                <w:lang w:eastAsia="ja-JP"/>
              </w:rPr>
            </w:pPr>
            <w:r w:rsidRPr="00EF5447">
              <w:t>DC_13A-66A_n66A-n77A</w:t>
            </w:r>
          </w:p>
        </w:tc>
        <w:tc>
          <w:tcPr>
            <w:tcW w:w="3514" w:type="dxa"/>
          </w:tcPr>
          <w:p w14:paraId="17A6D0EE" w14:textId="77777777" w:rsidR="008D1E4A" w:rsidRPr="00EF5447" w:rsidRDefault="008D1E4A" w:rsidP="00C620E0">
            <w:pPr>
              <w:pStyle w:val="TAC"/>
            </w:pPr>
            <w:r w:rsidRPr="00EF5447">
              <w:t>DC_13A_n66A</w:t>
            </w:r>
          </w:p>
          <w:p w14:paraId="75A9F37A" w14:textId="77777777" w:rsidR="008D1E4A" w:rsidRPr="00EF5447" w:rsidRDefault="008D1E4A" w:rsidP="00C620E0">
            <w:pPr>
              <w:pStyle w:val="TAC"/>
            </w:pPr>
            <w:r w:rsidRPr="00EF5447">
              <w:t>DC_13A_n77A</w:t>
            </w:r>
          </w:p>
          <w:p w14:paraId="13EE984B" w14:textId="77777777" w:rsidR="008D1E4A" w:rsidRPr="00EF5447" w:rsidRDefault="008D1E4A" w:rsidP="00C620E0">
            <w:pPr>
              <w:pStyle w:val="TAC"/>
              <w:rPr>
                <w:lang w:eastAsia="ja-JP"/>
              </w:rPr>
            </w:pPr>
            <w:r w:rsidRPr="00EF5447">
              <w:t>DC_66A_n77A</w:t>
            </w:r>
          </w:p>
        </w:tc>
      </w:tr>
      <w:tr w:rsidR="008D1E4A" w:rsidRPr="00EF5447" w14:paraId="21F65567" w14:textId="77777777" w:rsidTr="00C620E0">
        <w:trPr>
          <w:trHeight w:val="187"/>
          <w:jc w:val="center"/>
        </w:trPr>
        <w:tc>
          <w:tcPr>
            <w:tcW w:w="3461" w:type="dxa"/>
            <w:shd w:val="clear" w:color="auto" w:fill="auto"/>
            <w:noWrap/>
          </w:tcPr>
          <w:p w14:paraId="3541904B" w14:textId="77777777" w:rsidR="008D1E4A" w:rsidRPr="00EF5447" w:rsidRDefault="008D1E4A" w:rsidP="00C620E0">
            <w:pPr>
              <w:pStyle w:val="TAC"/>
              <w:rPr>
                <w:rFonts w:cs="Arial"/>
                <w:lang w:eastAsia="ja-JP"/>
              </w:rPr>
            </w:pPr>
            <w:r w:rsidRPr="00EF5447">
              <w:rPr>
                <w:rFonts w:cs="Arial"/>
                <w:szCs w:val="18"/>
                <w:lang w:eastAsia="zh-CN"/>
              </w:rPr>
              <w:t>DC_18A-41A_n3A-n77A</w:t>
            </w:r>
          </w:p>
        </w:tc>
        <w:tc>
          <w:tcPr>
            <w:tcW w:w="3514" w:type="dxa"/>
          </w:tcPr>
          <w:p w14:paraId="2F4960F1"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D18D345"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C6DD01D"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0BD5BE68" w14:textId="77777777" w:rsidR="008D1E4A" w:rsidRPr="00EF5447" w:rsidRDefault="008D1E4A" w:rsidP="00C620E0">
            <w:pPr>
              <w:pStyle w:val="TAC"/>
              <w:rPr>
                <w:rFonts w:cs="Arial"/>
                <w:lang w:eastAsia="ja-JP"/>
              </w:rPr>
            </w:pPr>
            <w:r w:rsidRPr="00EF5447">
              <w:rPr>
                <w:rFonts w:cs="Arial"/>
                <w:szCs w:val="18"/>
                <w:lang w:eastAsia="zh-CN"/>
              </w:rPr>
              <w:t>DC_41A_n77A</w:t>
            </w:r>
          </w:p>
        </w:tc>
      </w:tr>
      <w:tr w:rsidR="008D1E4A" w:rsidRPr="00EF5447" w14:paraId="69682EA2" w14:textId="77777777" w:rsidTr="00C620E0">
        <w:trPr>
          <w:trHeight w:val="187"/>
          <w:jc w:val="center"/>
        </w:trPr>
        <w:tc>
          <w:tcPr>
            <w:tcW w:w="3461" w:type="dxa"/>
            <w:shd w:val="clear" w:color="auto" w:fill="auto"/>
            <w:noWrap/>
          </w:tcPr>
          <w:p w14:paraId="02371E0C" w14:textId="77777777" w:rsidR="008D1E4A" w:rsidRPr="00EF5447" w:rsidRDefault="008D1E4A" w:rsidP="00C620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17886CBB"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7C00884"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D13A4D7"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05A7B3BC" w14:textId="77777777" w:rsidR="008D1E4A" w:rsidRPr="00EF5447" w:rsidRDefault="008D1E4A" w:rsidP="00C620E0">
            <w:pPr>
              <w:pStyle w:val="TAC"/>
              <w:rPr>
                <w:rFonts w:eastAsia="DengXian" w:cs="Arial"/>
                <w:szCs w:val="18"/>
                <w:lang w:eastAsia="zh-CN"/>
              </w:rPr>
            </w:pPr>
            <w:r w:rsidRPr="00EF5447">
              <w:rPr>
                <w:rFonts w:cs="Arial"/>
                <w:szCs w:val="18"/>
                <w:lang w:eastAsia="zh-CN"/>
              </w:rPr>
              <w:t>DC_41A_n77A</w:t>
            </w:r>
          </w:p>
          <w:p w14:paraId="0DA6EECB" w14:textId="77777777" w:rsidR="008D1E4A" w:rsidRPr="00EF5447" w:rsidRDefault="008D1E4A" w:rsidP="00C620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8239DC3" w14:textId="77777777" w:rsidR="008D1E4A" w:rsidRPr="00EF5447" w:rsidRDefault="008D1E4A" w:rsidP="00C620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D1E4A" w:rsidRPr="00EF5447" w14:paraId="28AC4D14" w14:textId="77777777" w:rsidTr="00C620E0">
        <w:trPr>
          <w:trHeight w:val="187"/>
          <w:jc w:val="center"/>
        </w:trPr>
        <w:tc>
          <w:tcPr>
            <w:tcW w:w="3461" w:type="dxa"/>
            <w:shd w:val="clear" w:color="auto" w:fill="auto"/>
            <w:noWrap/>
          </w:tcPr>
          <w:p w14:paraId="5CD1F329" w14:textId="77777777" w:rsidR="008D1E4A" w:rsidRPr="00EF5447" w:rsidRDefault="008D1E4A" w:rsidP="00C620E0">
            <w:pPr>
              <w:pStyle w:val="TAC"/>
              <w:rPr>
                <w:rFonts w:cs="Arial"/>
                <w:lang w:eastAsia="ja-JP"/>
              </w:rPr>
            </w:pPr>
            <w:r w:rsidRPr="00EF5447">
              <w:rPr>
                <w:rFonts w:cs="Arial"/>
                <w:szCs w:val="18"/>
                <w:lang w:eastAsia="zh-CN"/>
              </w:rPr>
              <w:lastRenderedPageBreak/>
              <w:t>DC_18A-41A_n3A-n78A</w:t>
            </w:r>
          </w:p>
        </w:tc>
        <w:tc>
          <w:tcPr>
            <w:tcW w:w="3514" w:type="dxa"/>
          </w:tcPr>
          <w:p w14:paraId="7D6A64D3"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5AAF94C"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B2AC22F"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72685C5D" w14:textId="77777777" w:rsidR="008D1E4A" w:rsidRPr="00EF5447" w:rsidRDefault="008D1E4A" w:rsidP="00C620E0">
            <w:pPr>
              <w:pStyle w:val="TAC"/>
              <w:rPr>
                <w:rFonts w:cs="Arial"/>
                <w:lang w:eastAsia="ja-JP"/>
              </w:rPr>
            </w:pPr>
            <w:r w:rsidRPr="00EF5447">
              <w:rPr>
                <w:rFonts w:cs="Arial"/>
                <w:szCs w:val="18"/>
                <w:lang w:eastAsia="zh-CN"/>
              </w:rPr>
              <w:t>DC_41A_n78A</w:t>
            </w:r>
          </w:p>
        </w:tc>
      </w:tr>
      <w:tr w:rsidR="008D1E4A" w:rsidRPr="00EF5447" w14:paraId="2E98FAA9" w14:textId="77777777" w:rsidTr="00C620E0">
        <w:trPr>
          <w:trHeight w:val="187"/>
          <w:jc w:val="center"/>
        </w:trPr>
        <w:tc>
          <w:tcPr>
            <w:tcW w:w="3461" w:type="dxa"/>
            <w:shd w:val="clear" w:color="auto" w:fill="auto"/>
            <w:noWrap/>
          </w:tcPr>
          <w:p w14:paraId="7515C451" w14:textId="77777777" w:rsidR="008D1E4A" w:rsidRPr="00EF5447" w:rsidRDefault="008D1E4A" w:rsidP="00C620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F193F46"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69D5757"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D2C888F"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707FBBA0" w14:textId="77777777" w:rsidR="008D1E4A" w:rsidRPr="00EF5447" w:rsidRDefault="008D1E4A" w:rsidP="00C620E0">
            <w:pPr>
              <w:pStyle w:val="TAC"/>
              <w:rPr>
                <w:rFonts w:eastAsia="DengXian" w:cs="Arial"/>
                <w:szCs w:val="18"/>
                <w:lang w:eastAsia="zh-CN"/>
              </w:rPr>
            </w:pPr>
            <w:r w:rsidRPr="00EF5447">
              <w:rPr>
                <w:rFonts w:cs="Arial"/>
                <w:szCs w:val="18"/>
                <w:lang w:eastAsia="zh-CN"/>
              </w:rPr>
              <w:t>DC_41A_n78A</w:t>
            </w:r>
          </w:p>
          <w:p w14:paraId="6F4DD59E" w14:textId="77777777" w:rsidR="008D1E4A" w:rsidRPr="00EF5447" w:rsidRDefault="008D1E4A" w:rsidP="00C620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8090F34" w14:textId="77777777" w:rsidR="008D1E4A" w:rsidRPr="00EF5447" w:rsidRDefault="008D1E4A" w:rsidP="00C620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D1E4A" w:rsidRPr="00EF5447" w14:paraId="68C20D93" w14:textId="77777777" w:rsidTr="00C620E0">
        <w:trPr>
          <w:trHeight w:val="187"/>
          <w:jc w:val="center"/>
        </w:trPr>
        <w:tc>
          <w:tcPr>
            <w:tcW w:w="3461" w:type="dxa"/>
            <w:shd w:val="clear" w:color="auto" w:fill="auto"/>
            <w:noWrap/>
          </w:tcPr>
          <w:p w14:paraId="3DD4E4C9" w14:textId="77777777" w:rsidR="008D1E4A" w:rsidRPr="00EF5447" w:rsidRDefault="008D1E4A" w:rsidP="00C620E0">
            <w:pPr>
              <w:pStyle w:val="TAC"/>
              <w:rPr>
                <w:rFonts w:eastAsia="MS Mincho"/>
                <w:szCs w:val="18"/>
              </w:rPr>
            </w:pPr>
            <w:r w:rsidRPr="00EF5447">
              <w:rPr>
                <w:lang w:eastAsia="ja-JP"/>
              </w:rPr>
              <w:t>DC_19A-21A_n1A-n77A</w:t>
            </w:r>
          </w:p>
        </w:tc>
        <w:tc>
          <w:tcPr>
            <w:tcW w:w="3514" w:type="dxa"/>
          </w:tcPr>
          <w:p w14:paraId="2B59C01F" w14:textId="77777777" w:rsidR="008D1E4A" w:rsidRPr="00EF5447" w:rsidRDefault="008D1E4A" w:rsidP="00C620E0">
            <w:pPr>
              <w:pStyle w:val="TAC"/>
              <w:rPr>
                <w:lang w:eastAsia="ja-JP"/>
              </w:rPr>
            </w:pPr>
            <w:r w:rsidRPr="00EF5447">
              <w:rPr>
                <w:lang w:eastAsia="ja-JP"/>
              </w:rPr>
              <w:t>DC_19A_n1A</w:t>
            </w:r>
          </w:p>
          <w:p w14:paraId="2D2C3B95" w14:textId="77777777" w:rsidR="008D1E4A" w:rsidRPr="00EF5447" w:rsidRDefault="008D1E4A" w:rsidP="00C620E0">
            <w:pPr>
              <w:pStyle w:val="TAC"/>
              <w:rPr>
                <w:lang w:eastAsia="ja-JP"/>
              </w:rPr>
            </w:pPr>
            <w:r w:rsidRPr="00EF5447">
              <w:rPr>
                <w:lang w:eastAsia="ja-JP"/>
              </w:rPr>
              <w:t>DC_19A_n77A</w:t>
            </w:r>
          </w:p>
          <w:p w14:paraId="14F68033" w14:textId="77777777" w:rsidR="008D1E4A" w:rsidRPr="00EF5447" w:rsidRDefault="008D1E4A" w:rsidP="00C620E0">
            <w:pPr>
              <w:pStyle w:val="TAC"/>
              <w:rPr>
                <w:lang w:eastAsia="ja-JP"/>
              </w:rPr>
            </w:pPr>
            <w:r w:rsidRPr="00EF5447">
              <w:rPr>
                <w:lang w:eastAsia="ja-JP"/>
              </w:rPr>
              <w:t>DC_21A_n1A</w:t>
            </w:r>
          </w:p>
          <w:p w14:paraId="4FA0D96D" w14:textId="77777777" w:rsidR="008D1E4A" w:rsidRPr="00EF5447" w:rsidRDefault="008D1E4A" w:rsidP="00C620E0">
            <w:pPr>
              <w:pStyle w:val="TAC"/>
              <w:rPr>
                <w:szCs w:val="18"/>
                <w:lang w:eastAsia="zh-CN"/>
              </w:rPr>
            </w:pPr>
            <w:r w:rsidRPr="00EF5447">
              <w:rPr>
                <w:lang w:eastAsia="ja-JP"/>
              </w:rPr>
              <w:t>DC_21A_n77A</w:t>
            </w:r>
          </w:p>
        </w:tc>
      </w:tr>
      <w:tr w:rsidR="008D1E4A" w:rsidRPr="00EF5447" w14:paraId="43C619F9" w14:textId="77777777" w:rsidTr="00C620E0">
        <w:trPr>
          <w:trHeight w:val="187"/>
          <w:jc w:val="center"/>
        </w:trPr>
        <w:tc>
          <w:tcPr>
            <w:tcW w:w="3461" w:type="dxa"/>
            <w:shd w:val="clear" w:color="auto" w:fill="auto"/>
            <w:noWrap/>
          </w:tcPr>
          <w:p w14:paraId="778FBE94" w14:textId="77777777" w:rsidR="008D1E4A" w:rsidRPr="00EF5447" w:rsidRDefault="008D1E4A" w:rsidP="00C620E0">
            <w:pPr>
              <w:pStyle w:val="TAC"/>
              <w:rPr>
                <w:rFonts w:eastAsia="MS Mincho"/>
                <w:szCs w:val="18"/>
              </w:rPr>
            </w:pPr>
            <w:r w:rsidRPr="00EF5447">
              <w:rPr>
                <w:lang w:eastAsia="ja-JP"/>
              </w:rPr>
              <w:t>DC_19A-21A_n1A-n78A</w:t>
            </w:r>
          </w:p>
        </w:tc>
        <w:tc>
          <w:tcPr>
            <w:tcW w:w="3514" w:type="dxa"/>
          </w:tcPr>
          <w:p w14:paraId="608F2F78" w14:textId="77777777" w:rsidR="008D1E4A" w:rsidRPr="00EF5447" w:rsidRDefault="008D1E4A" w:rsidP="00C620E0">
            <w:pPr>
              <w:pStyle w:val="TAC"/>
              <w:rPr>
                <w:lang w:eastAsia="ja-JP"/>
              </w:rPr>
            </w:pPr>
            <w:r w:rsidRPr="00EF5447">
              <w:rPr>
                <w:lang w:eastAsia="ja-JP"/>
              </w:rPr>
              <w:t>DC_19A_n1A</w:t>
            </w:r>
          </w:p>
          <w:p w14:paraId="701D0A99" w14:textId="77777777" w:rsidR="008D1E4A" w:rsidRPr="00EF5447" w:rsidRDefault="008D1E4A" w:rsidP="00C620E0">
            <w:pPr>
              <w:pStyle w:val="TAC"/>
              <w:rPr>
                <w:lang w:eastAsia="ja-JP"/>
              </w:rPr>
            </w:pPr>
            <w:r w:rsidRPr="00EF5447">
              <w:rPr>
                <w:lang w:eastAsia="ja-JP"/>
              </w:rPr>
              <w:t>DC_19A_n78A</w:t>
            </w:r>
          </w:p>
          <w:p w14:paraId="252C8107" w14:textId="77777777" w:rsidR="008D1E4A" w:rsidRPr="00EF5447" w:rsidRDefault="008D1E4A" w:rsidP="00C620E0">
            <w:pPr>
              <w:pStyle w:val="TAC"/>
              <w:rPr>
                <w:lang w:eastAsia="ja-JP"/>
              </w:rPr>
            </w:pPr>
            <w:r w:rsidRPr="00EF5447">
              <w:rPr>
                <w:lang w:eastAsia="ja-JP"/>
              </w:rPr>
              <w:t>DC_21A_n1A</w:t>
            </w:r>
          </w:p>
          <w:p w14:paraId="375E9D52" w14:textId="77777777" w:rsidR="008D1E4A" w:rsidRPr="00EF5447" w:rsidRDefault="008D1E4A" w:rsidP="00C620E0">
            <w:pPr>
              <w:pStyle w:val="TAC"/>
              <w:rPr>
                <w:szCs w:val="18"/>
                <w:lang w:eastAsia="zh-CN"/>
              </w:rPr>
            </w:pPr>
            <w:r w:rsidRPr="00EF5447">
              <w:rPr>
                <w:lang w:eastAsia="ja-JP"/>
              </w:rPr>
              <w:t>DC_21A_n78A</w:t>
            </w:r>
          </w:p>
        </w:tc>
      </w:tr>
      <w:tr w:rsidR="008D1E4A" w:rsidRPr="00EF5447" w14:paraId="12E64D83" w14:textId="77777777" w:rsidTr="00C620E0">
        <w:trPr>
          <w:trHeight w:val="187"/>
          <w:jc w:val="center"/>
        </w:trPr>
        <w:tc>
          <w:tcPr>
            <w:tcW w:w="3461" w:type="dxa"/>
            <w:shd w:val="clear" w:color="auto" w:fill="auto"/>
            <w:noWrap/>
          </w:tcPr>
          <w:p w14:paraId="21DF2E5D" w14:textId="77777777" w:rsidR="008D1E4A" w:rsidRPr="00EF5447" w:rsidRDefault="008D1E4A" w:rsidP="00C620E0">
            <w:pPr>
              <w:pStyle w:val="TAC"/>
              <w:rPr>
                <w:rFonts w:eastAsia="MS Mincho"/>
                <w:szCs w:val="18"/>
              </w:rPr>
            </w:pPr>
            <w:r w:rsidRPr="00EF5447">
              <w:rPr>
                <w:lang w:eastAsia="ja-JP"/>
              </w:rPr>
              <w:t>DC_19A-21A_n1A-n79A</w:t>
            </w:r>
          </w:p>
        </w:tc>
        <w:tc>
          <w:tcPr>
            <w:tcW w:w="3514" w:type="dxa"/>
          </w:tcPr>
          <w:p w14:paraId="0A027583" w14:textId="77777777" w:rsidR="008D1E4A" w:rsidRPr="00EF5447" w:rsidRDefault="008D1E4A" w:rsidP="00C620E0">
            <w:pPr>
              <w:pStyle w:val="TAC"/>
              <w:rPr>
                <w:lang w:eastAsia="ja-JP"/>
              </w:rPr>
            </w:pPr>
            <w:r w:rsidRPr="00EF5447">
              <w:rPr>
                <w:lang w:eastAsia="ja-JP"/>
              </w:rPr>
              <w:t>DC_19A_n1A</w:t>
            </w:r>
          </w:p>
          <w:p w14:paraId="1B62E042" w14:textId="77777777" w:rsidR="008D1E4A" w:rsidRPr="00EF5447" w:rsidRDefault="008D1E4A" w:rsidP="00C620E0">
            <w:pPr>
              <w:pStyle w:val="TAC"/>
              <w:rPr>
                <w:lang w:eastAsia="ja-JP"/>
              </w:rPr>
            </w:pPr>
            <w:r w:rsidRPr="00EF5447">
              <w:rPr>
                <w:lang w:eastAsia="ja-JP"/>
              </w:rPr>
              <w:t>DC_19A_n79A</w:t>
            </w:r>
          </w:p>
          <w:p w14:paraId="3B420A43" w14:textId="77777777" w:rsidR="008D1E4A" w:rsidRPr="00EF5447" w:rsidRDefault="008D1E4A" w:rsidP="00C620E0">
            <w:pPr>
              <w:pStyle w:val="TAC"/>
              <w:rPr>
                <w:lang w:eastAsia="ja-JP"/>
              </w:rPr>
            </w:pPr>
            <w:r w:rsidRPr="00EF5447">
              <w:rPr>
                <w:lang w:eastAsia="ja-JP"/>
              </w:rPr>
              <w:t>DC_21A_n1A</w:t>
            </w:r>
          </w:p>
          <w:p w14:paraId="6F906E59" w14:textId="77777777" w:rsidR="008D1E4A" w:rsidRPr="00EF5447" w:rsidRDefault="008D1E4A" w:rsidP="00C620E0">
            <w:pPr>
              <w:pStyle w:val="TAC"/>
              <w:rPr>
                <w:szCs w:val="18"/>
                <w:lang w:eastAsia="zh-CN"/>
              </w:rPr>
            </w:pPr>
            <w:r w:rsidRPr="00EF5447">
              <w:rPr>
                <w:lang w:eastAsia="ja-JP"/>
              </w:rPr>
              <w:t>DC_21A_n79A</w:t>
            </w:r>
          </w:p>
        </w:tc>
      </w:tr>
      <w:tr w:rsidR="008D1E4A" w:rsidRPr="00EF5447" w14:paraId="51BA93A2" w14:textId="77777777" w:rsidTr="00C620E0">
        <w:trPr>
          <w:trHeight w:val="187"/>
          <w:jc w:val="center"/>
        </w:trPr>
        <w:tc>
          <w:tcPr>
            <w:tcW w:w="3461" w:type="dxa"/>
            <w:shd w:val="clear" w:color="auto" w:fill="auto"/>
            <w:noWrap/>
          </w:tcPr>
          <w:p w14:paraId="283853C3" w14:textId="77777777" w:rsidR="008D1E4A" w:rsidRPr="00580F91" w:rsidRDefault="008D1E4A" w:rsidP="00C620E0">
            <w:pPr>
              <w:pStyle w:val="TAC"/>
              <w:rPr>
                <w:lang w:eastAsia="ja-JP"/>
              </w:rPr>
            </w:pPr>
            <w:r w:rsidRPr="00580F91">
              <w:rPr>
                <w:rFonts w:hint="eastAsia"/>
                <w:lang w:eastAsia="ja-JP"/>
              </w:rPr>
              <w:t>DC_</w:t>
            </w:r>
            <w:r w:rsidRPr="00580F91">
              <w:rPr>
                <w:lang w:eastAsia="ja-JP"/>
              </w:rPr>
              <w:t>19A-21A-42A_n1A</w:t>
            </w:r>
          </w:p>
          <w:p w14:paraId="13F22A06" w14:textId="77777777" w:rsidR="008D1E4A" w:rsidRPr="00EF5447" w:rsidRDefault="008D1E4A" w:rsidP="00C620E0">
            <w:pPr>
              <w:pStyle w:val="TAC"/>
            </w:pPr>
            <w:r w:rsidRPr="00580F91">
              <w:rPr>
                <w:rFonts w:hint="eastAsia"/>
                <w:lang w:eastAsia="ja-JP"/>
              </w:rPr>
              <w:t>DC_</w:t>
            </w:r>
            <w:r w:rsidRPr="00580F91">
              <w:rPr>
                <w:lang w:eastAsia="ja-JP"/>
              </w:rPr>
              <w:t>19A-21A-42C_n1A</w:t>
            </w:r>
          </w:p>
        </w:tc>
        <w:tc>
          <w:tcPr>
            <w:tcW w:w="3514" w:type="dxa"/>
          </w:tcPr>
          <w:p w14:paraId="4C42D4E9" w14:textId="77777777" w:rsidR="008D1E4A" w:rsidRPr="00580F91" w:rsidRDefault="008D1E4A" w:rsidP="00C620E0">
            <w:pPr>
              <w:pStyle w:val="TAC"/>
            </w:pPr>
            <w:r w:rsidRPr="00580F91">
              <w:t>DC_19A_n1A</w:t>
            </w:r>
          </w:p>
          <w:p w14:paraId="3AEED958" w14:textId="77777777" w:rsidR="008D1E4A" w:rsidRPr="00580F91" w:rsidRDefault="008D1E4A" w:rsidP="00C620E0">
            <w:pPr>
              <w:pStyle w:val="TAC"/>
            </w:pPr>
            <w:r w:rsidRPr="00580F91">
              <w:t>DC_21A_n1A</w:t>
            </w:r>
          </w:p>
          <w:p w14:paraId="7814D19E" w14:textId="77777777" w:rsidR="008D1E4A" w:rsidRPr="00EF5447" w:rsidRDefault="008D1E4A" w:rsidP="00C620E0">
            <w:pPr>
              <w:pStyle w:val="TAC"/>
            </w:pPr>
            <w:r w:rsidRPr="00580F91">
              <w:rPr>
                <w:rFonts w:hint="eastAsia"/>
                <w:lang w:eastAsia="ja-JP"/>
              </w:rPr>
              <w:t>DC_</w:t>
            </w:r>
            <w:r w:rsidRPr="00580F91">
              <w:rPr>
                <w:lang w:eastAsia="ja-JP"/>
              </w:rPr>
              <w:t>42A_n1A</w:t>
            </w:r>
          </w:p>
        </w:tc>
      </w:tr>
      <w:tr w:rsidR="008D1E4A" w:rsidRPr="00EF5447" w14:paraId="59ADBF3C" w14:textId="77777777" w:rsidTr="00C620E0">
        <w:trPr>
          <w:trHeight w:val="187"/>
          <w:jc w:val="center"/>
        </w:trPr>
        <w:tc>
          <w:tcPr>
            <w:tcW w:w="3461" w:type="dxa"/>
            <w:shd w:val="clear" w:color="auto" w:fill="auto"/>
            <w:noWrap/>
          </w:tcPr>
          <w:p w14:paraId="7DBE83CA" w14:textId="77777777" w:rsidR="008D1E4A" w:rsidRPr="00EF5447" w:rsidRDefault="008D1E4A" w:rsidP="00C620E0">
            <w:pPr>
              <w:pStyle w:val="TAC"/>
            </w:pPr>
            <w:r w:rsidRPr="00EF5447">
              <w:t>DC_19A-21A-42A_n77A</w:t>
            </w:r>
          </w:p>
          <w:p w14:paraId="10D2E9B3" w14:textId="77777777" w:rsidR="008D1E4A" w:rsidRPr="00EF5447" w:rsidRDefault="008D1E4A" w:rsidP="00C620E0">
            <w:pPr>
              <w:pStyle w:val="TAC"/>
            </w:pPr>
            <w:r w:rsidRPr="00EF5447">
              <w:t>DC_19A-21A-42A_n77C</w:t>
            </w:r>
          </w:p>
          <w:p w14:paraId="065C41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C509F42"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5BFA61CB" w14:textId="77777777" w:rsidR="008D1E4A" w:rsidRPr="00EF5447" w:rsidRDefault="008D1E4A" w:rsidP="00C620E0">
            <w:pPr>
              <w:pStyle w:val="TAC"/>
            </w:pPr>
            <w:r w:rsidRPr="00EF5447">
              <w:t>DC_19A_n77A</w:t>
            </w:r>
          </w:p>
          <w:p w14:paraId="2F869924" w14:textId="77777777" w:rsidR="008D1E4A" w:rsidRPr="00EF5447" w:rsidRDefault="008D1E4A" w:rsidP="00C620E0">
            <w:pPr>
              <w:pStyle w:val="TAC"/>
              <w:rPr>
                <w:lang w:eastAsia="fi-FI"/>
              </w:rPr>
            </w:pPr>
            <w:r w:rsidRPr="00EF5447">
              <w:t>DC_21A_n77A</w:t>
            </w:r>
          </w:p>
        </w:tc>
      </w:tr>
      <w:tr w:rsidR="008D1E4A" w:rsidRPr="00EF5447" w14:paraId="0BD27D47" w14:textId="77777777" w:rsidTr="00C620E0">
        <w:trPr>
          <w:trHeight w:val="187"/>
          <w:jc w:val="center"/>
        </w:trPr>
        <w:tc>
          <w:tcPr>
            <w:tcW w:w="3461" w:type="dxa"/>
            <w:shd w:val="clear" w:color="auto" w:fill="auto"/>
            <w:noWrap/>
          </w:tcPr>
          <w:p w14:paraId="798E53BC" w14:textId="77777777" w:rsidR="008D1E4A" w:rsidRPr="00EF5447" w:rsidRDefault="008D1E4A" w:rsidP="00C620E0">
            <w:pPr>
              <w:pStyle w:val="TAC"/>
            </w:pPr>
            <w:r w:rsidRPr="00EF5447">
              <w:t>DC_19A-21A-42A_n78A</w:t>
            </w:r>
          </w:p>
          <w:p w14:paraId="642F4590" w14:textId="77777777" w:rsidR="008D1E4A" w:rsidRPr="00EF5447" w:rsidRDefault="008D1E4A" w:rsidP="00C620E0">
            <w:pPr>
              <w:pStyle w:val="TAC"/>
            </w:pPr>
            <w:r w:rsidRPr="00EF5447">
              <w:t>DC_19A-21A-42A_n78C</w:t>
            </w:r>
          </w:p>
          <w:p w14:paraId="048C7F4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CFC8C95"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FAA0147" w14:textId="77777777" w:rsidR="008D1E4A" w:rsidRPr="00EF5447" w:rsidRDefault="008D1E4A" w:rsidP="00C620E0">
            <w:pPr>
              <w:pStyle w:val="TAC"/>
            </w:pPr>
            <w:r w:rsidRPr="00EF5447">
              <w:t>DC_19A_n78A</w:t>
            </w:r>
          </w:p>
          <w:p w14:paraId="57FFCFC4" w14:textId="77777777" w:rsidR="008D1E4A" w:rsidRPr="00EF5447" w:rsidRDefault="008D1E4A" w:rsidP="00C620E0">
            <w:pPr>
              <w:pStyle w:val="TAC"/>
              <w:rPr>
                <w:lang w:eastAsia="fi-FI"/>
              </w:rPr>
            </w:pPr>
            <w:r w:rsidRPr="00EF5447">
              <w:t>DC_21A_n78A</w:t>
            </w:r>
          </w:p>
        </w:tc>
      </w:tr>
      <w:tr w:rsidR="008D1E4A" w:rsidRPr="00EF5447" w14:paraId="68691562" w14:textId="77777777" w:rsidTr="00C620E0">
        <w:trPr>
          <w:trHeight w:val="187"/>
          <w:jc w:val="center"/>
        </w:trPr>
        <w:tc>
          <w:tcPr>
            <w:tcW w:w="3461" w:type="dxa"/>
            <w:shd w:val="clear" w:color="auto" w:fill="auto"/>
            <w:noWrap/>
          </w:tcPr>
          <w:p w14:paraId="251CD5ED" w14:textId="77777777" w:rsidR="008D1E4A" w:rsidRPr="00EF5447" w:rsidRDefault="008D1E4A" w:rsidP="00C620E0">
            <w:pPr>
              <w:pStyle w:val="TAC"/>
            </w:pPr>
            <w:r w:rsidRPr="00EF5447">
              <w:t>DC_19A-21A-42A_n79A</w:t>
            </w:r>
          </w:p>
          <w:p w14:paraId="5E47A35D" w14:textId="77777777" w:rsidR="008D1E4A" w:rsidRPr="00EF5447" w:rsidRDefault="008D1E4A" w:rsidP="00C620E0">
            <w:pPr>
              <w:pStyle w:val="TAC"/>
            </w:pPr>
            <w:r w:rsidRPr="00EF5447">
              <w:t>DC_19A-21A-42A_n79C</w:t>
            </w:r>
          </w:p>
          <w:p w14:paraId="7D52FE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3F86F8B"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CDC2BBF" w14:textId="77777777" w:rsidR="008D1E4A" w:rsidRPr="00EF5447" w:rsidRDefault="008D1E4A" w:rsidP="00C620E0">
            <w:pPr>
              <w:pStyle w:val="TAC"/>
            </w:pPr>
            <w:r w:rsidRPr="00EF5447">
              <w:t>DC_19A_n79A</w:t>
            </w:r>
          </w:p>
          <w:p w14:paraId="458708CA" w14:textId="77777777" w:rsidR="008D1E4A" w:rsidRPr="00EF5447" w:rsidRDefault="008D1E4A" w:rsidP="00C620E0">
            <w:pPr>
              <w:pStyle w:val="TAC"/>
              <w:rPr>
                <w:lang w:eastAsia="fi-FI"/>
              </w:rPr>
            </w:pPr>
            <w:r w:rsidRPr="00EF5447">
              <w:t>DC_21A_n79A</w:t>
            </w:r>
          </w:p>
        </w:tc>
      </w:tr>
      <w:tr w:rsidR="008D1E4A" w:rsidRPr="00EF5447" w14:paraId="605A23F9" w14:textId="77777777" w:rsidTr="00C620E0">
        <w:trPr>
          <w:trHeight w:val="187"/>
          <w:jc w:val="center"/>
        </w:trPr>
        <w:tc>
          <w:tcPr>
            <w:tcW w:w="3461" w:type="dxa"/>
            <w:shd w:val="clear" w:color="auto" w:fill="auto"/>
            <w:noWrap/>
          </w:tcPr>
          <w:p w14:paraId="22662EF0" w14:textId="77777777" w:rsidR="008D1E4A" w:rsidRPr="00EF5447" w:rsidRDefault="008D1E4A" w:rsidP="00C620E0">
            <w:pPr>
              <w:pStyle w:val="TAC"/>
            </w:pPr>
            <w:r w:rsidRPr="00EF5447">
              <w:rPr>
                <w:rFonts w:cs="Arial"/>
                <w:lang w:eastAsia="ko-KR"/>
              </w:rPr>
              <w:t>DC_19A-21A_n77A-n79A</w:t>
            </w:r>
          </w:p>
        </w:tc>
        <w:tc>
          <w:tcPr>
            <w:tcW w:w="3514" w:type="dxa"/>
          </w:tcPr>
          <w:p w14:paraId="45237AF7" w14:textId="77777777" w:rsidR="008D1E4A" w:rsidRPr="00EF5447" w:rsidRDefault="008D1E4A" w:rsidP="00C620E0">
            <w:pPr>
              <w:pStyle w:val="TAC"/>
              <w:rPr>
                <w:lang w:eastAsia="ko-KR"/>
              </w:rPr>
            </w:pPr>
            <w:r w:rsidRPr="00EF5447">
              <w:rPr>
                <w:lang w:eastAsia="ko-KR"/>
              </w:rPr>
              <w:t>DC_19A_n77A</w:t>
            </w:r>
          </w:p>
          <w:p w14:paraId="7D311E08" w14:textId="77777777" w:rsidR="008D1E4A" w:rsidRPr="00EF5447" w:rsidRDefault="008D1E4A" w:rsidP="00C620E0">
            <w:pPr>
              <w:pStyle w:val="TAC"/>
            </w:pPr>
            <w:r w:rsidRPr="00EF5447">
              <w:rPr>
                <w:lang w:eastAsia="ko-KR"/>
              </w:rPr>
              <w:t>DC_19A_n79A</w:t>
            </w:r>
          </w:p>
        </w:tc>
      </w:tr>
      <w:tr w:rsidR="008D1E4A" w:rsidRPr="00EF5447" w14:paraId="1C9CCECE" w14:textId="77777777" w:rsidTr="00C620E0">
        <w:trPr>
          <w:trHeight w:val="187"/>
          <w:jc w:val="center"/>
        </w:trPr>
        <w:tc>
          <w:tcPr>
            <w:tcW w:w="3461" w:type="dxa"/>
            <w:shd w:val="clear" w:color="auto" w:fill="auto"/>
            <w:noWrap/>
          </w:tcPr>
          <w:p w14:paraId="7D22E617" w14:textId="77777777" w:rsidR="008D1E4A" w:rsidRPr="00EF5447" w:rsidRDefault="008D1E4A" w:rsidP="00C620E0">
            <w:pPr>
              <w:pStyle w:val="TAC"/>
            </w:pPr>
            <w:r w:rsidRPr="00EF5447">
              <w:rPr>
                <w:rFonts w:cs="Arial"/>
                <w:lang w:eastAsia="ko-KR"/>
              </w:rPr>
              <w:t>DC_19A-21A_n78A-n79A</w:t>
            </w:r>
          </w:p>
        </w:tc>
        <w:tc>
          <w:tcPr>
            <w:tcW w:w="3514" w:type="dxa"/>
          </w:tcPr>
          <w:p w14:paraId="3EE1EA01" w14:textId="77777777" w:rsidR="008D1E4A" w:rsidRPr="00EF5447" w:rsidRDefault="008D1E4A" w:rsidP="00C620E0">
            <w:pPr>
              <w:pStyle w:val="TAC"/>
              <w:rPr>
                <w:lang w:eastAsia="ko-KR"/>
              </w:rPr>
            </w:pPr>
            <w:r w:rsidRPr="00EF5447">
              <w:rPr>
                <w:lang w:eastAsia="ko-KR"/>
              </w:rPr>
              <w:t>DC_19A_n78A</w:t>
            </w:r>
          </w:p>
          <w:p w14:paraId="7BDB06B2" w14:textId="77777777" w:rsidR="008D1E4A" w:rsidRPr="00EF5447" w:rsidRDefault="008D1E4A" w:rsidP="00C620E0">
            <w:pPr>
              <w:pStyle w:val="TAC"/>
            </w:pPr>
            <w:r w:rsidRPr="00EF5447">
              <w:rPr>
                <w:lang w:eastAsia="ko-KR"/>
              </w:rPr>
              <w:t>DC_19A_n79A</w:t>
            </w:r>
          </w:p>
        </w:tc>
      </w:tr>
      <w:tr w:rsidR="008D1E4A" w:rsidRPr="00EF5447" w14:paraId="31233755" w14:textId="77777777" w:rsidTr="00C620E0">
        <w:trPr>
          <w:trHeight w:val="187"/>
          <w:jc w:val="center"/>
        </w:trPr>
        <w:tc>
          <w:tcPr>
            <w:tcW w:w="3461" w:type="dxa"/>
            <w:shd w:val="clear" w:color="auto" w:fill="auto"/>
            <w:noWrap/>
          </w:tcPr>
          <w:p w14:paraId="46B67D4B" w14:textId="77777777" w:rsidR="008D1E4A" w:rsidRPr="00EF5447" w:rsidRDefault="008D1E4A" w:rsidP="00C620E0">
            <w:pPr>
              <w:pStyle w:val="TAC"/>
              <w:rPr>
                <w:lang w:eastAsia="ja-JP"/>
              </w:rPr>
            </w:pPr>
            <w:r w:rsidRPr="00EF5447">
              <w:rPr>
                <w:lang w:eastAsia="ja-JP"/>
              </w:rPr>
              <w:lastRenderedPageBreak/>
              <w:t>DC_19A-42A_n1A-n77A</w:t>
            </w:r>
          </w:p>
          <w:p w14:paraId="61F17285" w14:textId="77777777" w:rsidR="008D1E4A" w:rsidRPr="00EF5447" w:rsidRDefault="008D1E4A" w:rsidP="00C620E0">
            <w:pPr>
              <w:pStyle w:val="TAC"/>
              <w:rPr>
                <w:lang w:eastAsia="ko-KR"/>
              </w:rPr>
            </w:pPr>
            <w:r w:rsidRPr="00EF5447">
              <w:rPr>
                <w:lang w:eastAsia="ja-JP"/>
              </w:rPr>
              <w:t>DC_19A-42C_n1A-n77A</w:t>
            </w:r>
          </w:p>
        </w:tc>
        <w:tc>
          <w:tcPr>
            <w:tcW w:w="3514" w:type="dxa"/>
          </w:tcPr>
          <w:p w14:paraId="06C35513" w14:textId="77777777" w:rsidR="008D1E4A" w:rsidRPr="00EF5447" w:rsidRDefault="008D1E4A" w:rsidP="00C620E0">
            <w:pPr>
              <w:pStyle w:val="TAC"/>
              <w:rPr>
                <w:lang w:eastAsia="ja-JP"/>
              </w:rPr>
            </w:pPr>
            <w:r w:rsidRPr="00EF5447">
              <w:rPr>
                <w:lang w:eastAsia="ja-JP"/>
              </w:rPr>
              <w:t>DC_19A_n1A</w:t>
            </w:r>
          </w:p>
          <w:p w14:paraId="0EA37DF1" w14:textId="77777777" w:rsidR="008D1E4A" w:rsidRPr="00EF5447" w:rsidRDefault="008D1E4A" w:rsidP="00C620E0">
            <w:pPr>
              <w:pStyle w:val="TAC"/>
              <w:rPr>
                <w:lang w:eastAsia="ko-KR"/>
              </w:rPr>
            </w:pPr>
            <w:r w:rsidRPr="00EF5447">
              <w:rPr>
                <w:lang w:eastAsia="ja-JP"/>
              </w:rPr>
              <w:t>DC_19A_n77A</w:t>
            </w:r>
          </w:p>
        </w:tc>
      </w:tr>
      <w:tr w:rsidR="008D1E4A" w:rsidRPr="00EF5447" w14:paraId="42F668DB" w14:textId="77777777" w:rsidTr="00C620E0">
        <w:trPr>
          <w:trHeight w:val="187"/>
          <w:jc w:val="center"/>
        </w:trPr>
        <w:tc>
          <w:tcPr>
            <w:tcW w:w="3461" w:type="dxa"/>
            <w:shd w:val="clear" w:color="auto" w:fill="auto"/>
            <w:noWrap/>
          </w:tcPr>
          <w:p w14:paraId="2F0E74DF" w14:textId="77777777" w:rsidR="008D1E4A" w:rsidRPr="00EF5447" w:rsidRDefault="008D1E4A" w:rsidP="00C620E0">
            <w:pPr>
              <w:pStyle w:val="TAC"/>
              <w:rPr>
                <w:lang w:eastAsia="ja-JP"/>
              </w:rPr>
            </w:pPr>
            <w:r w:rsidRPr="00EF5447">
              <w:rPr>
                <w:lang w:eastAsia="ja-JP"/>
              </w:rPr>
              <w:t>DC_19A-42A_n1A-n78A</w:t>
            </w:r>
          </w:p>
          <w:p w14:paraId="58A6634E" w14:textId="77777777" w:rsidR="008D1E4A" w:rsidRPr="00EF5447" w:rsidRDefault="008D1E4A" w:rsidP="00C620E0">
            <w:pPr>
              <w:pStyle w:val="TAC"/>
              <w:rPr>
                <w:lang w:eastAsia="ko-KR"/>
              </w:rPr>
            </w:pPr>
            <w:r w:rsidRPr="00EF5447">
              <w:rPr>
                <w:lang w:eastAsia="ja-JP"/>
              </w:rPr>
              <w:t>DC_19A-42C_n1A-n78A</w:t>
            </w:r>
          </w:p>
        </w:tc>
        <w:tc>
          <w:tcPr>
            <w:tcW w:w="3514" w:type="dxa"/>
          </w:tcPr>
          <w:p w14:paraId="023C8E71" w14:textId="77777777" w:rsidR="008D1E4A" w:rsidRPr="00EF5447" w:rsidRDefault="008D1E4A" w:rsidP="00C620E0">
            <w:pPr>
              <w:pStyle w:val="TAC"/>
              <w:rPr>
                <w:lang w:eastAsia="ja-JP"/>
              </w:rPr>
            </w:pPr>
            <w:r w:rsidRPr="00EF5447">
              <w:rPr>
                <w:lang w:eastAsia="ja-JP"/>
              </w:rPr>
              <w:t>DC_19A_n1A</w:t>
            </w:r>
          </w:p>
          <w:p w14:paraId="68313620" w14:textId="77777777" w:rsidR="008D1E4A" w:rsidRPr="00EF5447" w:rsidRDefault="008D1E4A" w:rsidP="00C620E0">
            <w:pPr>
              <w:pStyle w:val="TAC"/>
              <w:rPr>
                <w:lang w:eastAsia="ko-KR"/>
              </w:rPr>
            </w:pPr>
            <w:r w:rsidRPr="00EF5447">
              <w:rPr>
                <w:lang w:eastAsia="ja-JP"/>
              </w:rPr>
              <w:t>DC_19A_n78A</w:t>
            </w:r>
          </w:p>
        </w:tc>
      </w:tr>
      <w:tr w:rsidR="008D1E4A" w:rsidRPr="00EF5447" w14:paraId="5C6EF710" w14:textId="77777777" w:rsidTr="00C620E0">
        <w:trPr>
          <w:trHeight w:val="187"/>
          <w:jc w:val="center"/>
        </w:trPr>
        <w:tc>
          <w:tcPr>
            <w:tcW w:w="3461" w:type="dxa"/>
            <w:shd w:val="clear" w:color="auto" w:fill="auto"/>
            <w:noWrap/>
          </w:tcPr>
          <w:p w14:paraId="02217460" w14:textId="77777777" w:rsidR="008D1E4A" w:rsidRPr="00EF5447" w:rsidRDefault="008D1E4A" w:rsidP="00C620E0">
            <w:pPr>
              <w:pStyle w:val="TAC"/>
              <w:rPr>
                <w:lang w:eastAsia="ja-JP"/>
              </w:rPr>
            </w:pPr>
            <w:r w:rsidRPr="00EF5447">
              <w:rPr>
                <w:lang w:eastAsia="ja-JP"/>
              </w:rPr>
              <w:t>DC_19A-42A_n1A-n79A</w:t>
            </w:r>
          </w:p>
          <w:p w14:paraId="587A400B" w14:textId="77777777" w:rsidR="008D1E4A" w:rsidRPr="00EF5447" w:rsidRDefault="008D1E4A" w:rsidP="00C620E0">
            <w:pPr>
              <w:pStyle w:val="TAC"/>
              <w:rPr>
                <w:lang w:eastAsia="ko-KR"/>
              </w:rPr>
            </w:pPr>
            <w:r w:rsidRPr="00EF5447">
              <w:rPr>
                <w:lang w:eastAsia="ja-JP"/>
              </w:rPr>
              <w:t>DC_19A-42C_n1A-n79A</w:t>
            </w:r>
          </w:p>
        </w:tc>
        <w:tc>
          <w:tcPr>
            <w:tcW w:w="3514" w:type="dxa"/>
          </w:tcPr>
          <w:p w14:paraId="64F7D68A" w14:textId="77777777" w:rsidR="008D1E4A" w:rsidRPr="00EF5447" w:rsidRDefault="008D1E4A" w:rsidP="00C620E0">
            <w:pPr>
              <w:pStyle w:val="TAC"/>
              <w:rPr>
                <w:lang w:eastAsia="ja-JP"/>
              </w:rPr>
            </w:pPr>
            <w:r w:rsidRPr="00EF5447">
              <w:rPr>
                <w:lang w:eastAsia="ja-JP"/>
              </w:rPr>
              <w:t>DC_19A_n1A</w:t>
            </w:r>
          </w:p>
          <w:p w14:paraId="12EE563C" w14:textId="77777777" w:rsidR="008D1E4A" w:rsidRPr="00EF5447" w:rsidRDefault="008D1E4A" w:rsidP="00C620E0">
            <w:pPr>
              <w:pStyle w:val="TAC"/>
              <w:rPr>
                <w:lang w:eastAsia="ko-KR"/>
              </w:rPr>
            </w:pPr>
            <w:r w:rsidRPr="00EF5447">
              <w:rPr>
                <w:lang w:eastAsia="ja-JP"/>
              </w:rPr>
              <w:t>DC_19A_n79A</w:t>
            </w:r>
          </w:p>
        </w:tc>
      </w:tr>
      <w:tr w:rsidR="008D1E4A" w:rsidRPr="00EF5447" w14:paraId="38E60F14" w14:textId="77777777" w:rsidTr="00C620E0">
        <w:trPr>
          <w:trHeight w:val="187"/>
          <w:jc w:val="center"/>
        </w:trPr>
        <w:tc>
          <w:tcPr>
            <w:tcW w:w="3461" w:type="dxa"/>
            <w:shd w:val="clear" w:color="auto" w:fill="auto"/>
            <w:noWrap/>
          </w:tcPr>
          <w:p w14:paraId="280914A7" w14:textId="77777777" w:rsidR="008D1E4A" w:rsidRPr="00EF5447" w:rsidRDefault="008D1E4A" w:rsidP="00C620E0">
            <w:pPr>
              <w:pStyle w:val="TAC"/>
              <w:rPr>
                <w:rFonts w:cs="Arial"/>
                <w:lang w:eastAsia="ko-KR"/>
              </w:rPr>
            </w:pPr>
            <w:r w:rsidRPr="00EF5447">
              <w:rPr>
                <w:rFonts w:cs="Arial"/>
                <w:lang w:eastAsia="ko-KR"/>
              </w:rPr>
              <w:t>DC_19A-42A_n77A-n79A</w:t>
            </w:r>
          </w:p>
          <w:p w14:paraId="7F6A1D76" w14:textId="77777777" w:rsidR="008D1E4A" w:rsidRPr="00EF5447" w:rsidRDefault="008D1E4A" w:rsidP="00C620E0">
            <w:pPr>
              <w:pStyle w:val="TAC"/>
            </w:pPr>
            <w:r w:rsidRPr="00EF5447">
              <w:rPr>
                <w:rFonts w:cs="Arial"/>
                <w:lang w:eastAsia="ko-KR"/>
              </w:rPr>
              <w:t>DC_19A-42C_n77A-n79A</w:t>
            </w:r>
          </w:p>
        </w:tc>
        <w:tc>
          <w:tcPr>
            <w:tcW w:w="3514" w:type="dxa"/>
          </w:tcPr>
          <w:p w14:paraId="24F92D0F" w14:textId="77777777" w:rsidR="008D1E4A" w:rsidRPr="00EF5447" w:rsidRDefault="008D1E4A" w:rsidP="00C620E0">
            <w:pPr>
              <w:pStyle w:val="TAC"/>
              <w:rPr>
                <w:lang w:eastAsia="ko-KR"/>
              </w:rPr>
            </w:pPr>
            <w:r w:rsidRPr="00EF5447">
              <w:rPr>
                <w:lang w:eastAsia="ko-KR"/>
              </w:rPr>
              <w:t>DC_19A_n77A</w:t>
            </w:r>
          </w:p>
          <w:p w14:paraId="06424F3A" w14:textId="77777777" w:rsidR="008D1E4A" w:rsidRPr="00EF5447" w:rsidRDefault="008D1E4A" w:rsidP="00C620E0">
            <w:pPr>
              <w:pStyle w:val="TAC"/>
            </w:pPr>
            <w:r w:rsidRPr="00EF5447">
              <w:rPr>
                <w:lang w:eastAsia="ko-KR"/>
              </w:rPr>
              <w:t>DC_19A_n79A</w:t>
            </w:r>
          </w:p>
        </w:tc>
      </w:tr>
      <w:tr w:rsidR="008D1E4A" w:rsidRPr="00EF5447" w14:paraId="1BAF2031" w14:textId="77777777" w:rsidTr="00C620E0">
        <w:trPr>
          <w:trHeight w:val="187"/>
          <w:jc w:val="center"/>
        </w:trPr>
        <w:tc>
          <w:tcPr>
            <w:tcW w:w="3461" w:type="dxa"/>
            <w:shd w:val="clear" w:color="auto" w:fill="auto"/>
            <w:noWrap/>
          </w:tcPr>
          <w:p w14:paraId="6CDD5625" w14:textId="77777777" w:rsidR="008D1E4A" w:rsidRPr="00EF5447" w:rsidRDefault="008D1E4A" w:rsidP="00C620E0">
            <w:pPr>
              <w:pStyle w:val="TAC"/>
              <w:rPr>
                <w:rFonts w:cs="Arial"/>
                <w:lang w:eastAsia="ko-KR"/>
              </w:rPr>
            </w:pPr>
            <w:r w:rsidRPr="00EF5447">
              <w:rPr>
                <w:rFonts w:cs="Arial"/>
                <w:lang w:eastAsia="ko-KR"/>
              </w:rPr>
              <w:t>DC_19A-42A_n78A-n79A</w:t>
            </w:r>
          </w:p>
          <w:p w14:paraId="023EA828" w14:textId="77777777" w:rsidR="008D1E4A" w:rsidRPr="00EF5447" w:rsidRDefault="008D1E4A" w:rsidP="00C620E0">
            <w:pPr>
              <w:pStyle w:val="TAC"/>
            </w:pPr>
            <w:r w:rsidRPr="00EF5447">
              <w:rPr>
                <w:rFonts w:cs="Arial"/>
                <w:lang w:eastAsia="ko-KR"/>
              </w:rPr>
              <w:t>DC_19A-42C_n78A-n79A</w:t>
            </w:r>
          </w:p>
        </w:tc>
        <w:tc>
          <w:tcPr>
            <w:tcW w:w="3514" w:type="dxa"/>
          </w:tcPr>
          <w:p w14:paraId="38C5AA6C" w14:textId="77777777" w:rsidR="008D1E4A" w:rsidRPr="00EF5447" w:rsidRDefault="008D1E4A" w:rsidP="00C620E0">
            <w:pPr>
              <w:pStyle w:val="TAC"/>
              <w:rPr>
                <w:lang w:eastAsia="ko-KR"/>
              </w:rPr>
            </w:pPr>
            <w:r w:rsidRPr="00EF5447">
              <w:rPr>
                <w:lang w:eastAsia="ko-KR"/>
              </w:rPr>
              <w:t>DC_19A_n78A</w:t>
            </w:r>
          </w:p>
          <w:p w14:paraId="1227CB4E" w14:textId="77777777" w:rsidR="008D1E4A" w:rsidRPr="00EF5447" w:rsidRDefault="008D1E4A" w:rsidP="00C620E0">
            <w:pPr>
              <w:pStyle w:val="TAC"/>
            </w:pPr>
            <w:r w:rsidRPr="00EF5447">
              <w:rPr>
                <w:lang w:eastAsia="ko-KR"/>
              </w:rPr>
              <w:t>DC_19A_n79A</w:t>
            </w:r>
          </w:p>
        </w:tc>
      </w:tr>
      <w:tr w:rsidR="008D1E4A" w:rsidRPr="00EF5447" w14:paraId="2F74C9D8" w14:textId="77777777" w:rsidTr="00C620E0">
        <w:trPr>
          <w:trHeight w:val="187"/>
          <w:jc w:val="center"/>
        </w:trPr>
        <w:tc>
          <w:tcPr>
            <w:tcW w:w="3461" w:type="dxa"/>
            <w:shd w:val="clear" w:color="auto" w:fill="auto"/>
            <w:noWrap/>
          </w:tcPr>
          <w:p w14:paraId="2872BBC3" w14:textId="77777777" w:rsidR="008D1E4A" w:rsidRPr="00EF5447" w:rsidRDefault="008D1E4A" w:rsidP="00C620E0">
            <w:pPr>
              <w:pStyle w:val="TAC"/>
              <w:rPr>
                <w:lang w:eastAsia="fi-FI"/>
              </w:rPr>
            </w:pPr>
            <w:r w:rsidRPr="00EF5447">
              <w:rPr>
                <w:lang w:eastAsia="fi-FI"/>
              </w:rPr>
              <w:t>DC_21A-28A-42A_n77A</w:t>
            </w:r>
          </w:p>
          <w:p w14:paraId="5499F803" w14:textId="77777777" w:rsidR="008D1E4A" w:rsidRPr="00EF5447" w:rsidRDefault="008D1E4A" w:rsidP="00C620E0">
            <w:pPr>
              <w:pStyle w:val="TAC"/>
              <w:rPr>
                <w:rFonts w:cs="Arial"/>
                <w:lang w:eastAsia="ja-JP"/>
              </w:rPr>
            </w:pPr>
            <w:r w:rsidRPr="00EF5447">
              <w:rPr>
                <w:rFonts w:cs="Arial"/>
                <w:szCs w:val="18"/>
                <w:lang w:eastAsia="ja-JP"/>
              </w:rPr>
              <w:t>DC_21A-28A-42C_n77A</w:t>
            </w:r>
          </w:p>
        </w:tc>
        <w:tc>
          <w:tcPr>
            <w:tcW w:w="3514" w:type="dxa"/>
          </w:tcPr>
          <w:p w14:paraId="31CC7291" w14:textId="77777777" w:rsidR="008D1E4A" w:rsidRPr="00EF5447" w:rsidRDefault="008D1E4A" w:rsidP="00C620E0">
            <w:pPr>
              <w:pStyle w:val="TAC"/>
              <w:rPr>
                <w:lang w:eastAsia="fi-FI"/>
              </w:rPr>
            </w:pPr>
            <w:r w:rsidRPr="00EF5447">
              <w:rPr>
                <w:lang w:eastAsia="fi-FI"/>
              </w:rPr>
              <w:t>DC_21A_n77A</w:t>
            </w:r>
          </w:p>
          <w:p w14:paraId="0B53F899" w14:textId="77777777" w:rsidR="008D1E4A" w:rsidRPr="00EF5447" w:rsidRDefault="008D1E4A" w:rsidP="00C620E0">
            <w:pPr>
              <w:pStyle w:val="TAC"/>
              <w:rPr>
                <w:rFonts w:cs="Arial"/>
                <w:lang w:eastAsia="ja-JP"/>
              </w:rPr>
            </w:pPr>
            <w:r w:rsidRPr="00EF5447">
              <w:rPr>
                <w:lang w:eastAsia="fi-FI"/>
              </w:rPr>
              <w:t>DC_28A_n77A</w:t>
            </w:r>
          </w:p>
        </w:tc>
      </w:tr>
      <w:tr w:rsidR="008D1E4A" w:rsidRPr="00EF5447" w14:paraId="74FED6EE" w14:textId="77777777" w:rsidTr="00C620E0">
        <w:trPr>
          <w:trHeight w:val="187"/>
          <w:jc w:val="center"/>
        </w:trPr>
        <w:tc>
          <w:tcPr>
            <w:tcW w:w="3461" w:type="dxa"/>
            <w:shd w:val="clear" w:color="auto" w:fill="auto"/>
            <w:noWrap/>
          </w:tcPr>
          <w:p w14:paraId="2E702927" w14:textId="77777777" w:rsidR="008D1E4A" w:rsidRPr="00EF5447" w:rsidRDefault="008D1E4A" w:rsidP="00C620E0">
            <w:pPr>
              <w:pStyle w:val="TAC"/>
              <w:rPr>
                <w:lang w:eastAsia="fi-FI"/>
              </w:rPr>
            </w:pPr>
            <w:r w:rsidRPr="00EF5447">
              <w:rPr>
                <w:lang w:eastAsia="fi-FI"/>
              </w:rPr>
              <w:t>DC_21A-28A-42A_n78A</w:t>
            </w:r>
          </w:p>
          <w:p w14:paraId="1FE79429" w14:textId="77777777" w:rsidR="008D1E4A" w:rsidRPr="00EF5447" w:rsidRDefault="008D1E4A" w:rsidP="00C620E0">
            <w:pPr>
              <w:pStyle w:val="TAC"/>
              <w:rPr>
                <w:lang w:eastAsia="fi-FI"/>
              </w:rPr>
            </w:pPr>
            <w:r w:rsidRPr="00EF5447">
              <w:rPr>
                <w:rFonts w:cs="Arial"/>
                <w:szCs w:val="18"/>
                <w:lang w:eastAsia="ja-JP"/>
              </w:rPr>
              <w:t>DC_21A-28A-42C_n78A</w:t>
            </w:r>
          </w:p>
        </w:tc>
        <w:tc>
          <w:tcPr>
            <w:tcW w:w="3514" w:type="dxa"/>
          </w:tcPr>
          <w:p w14:paraId="122BBE51" w14:textId="77777777" w:rsidR="008D1E4A" w:rsidRPr="00EF5447" w:rsidRDefault="008D1E4A" w:rsidP="00C620E0">
            <w:pPr>
              <w:pStyle w:val="TAC"/>
              <w:rPr>
                <w:lang w:eastAsia="fi-FI"/>
              </w:rPr>
            </w:pPr>
            <w:r w:rsidRPr="00EF5447">
              <w:rPr>
                <w:lang w:eastAsia="fi-FI"/>
              </w:rPr>
              <w:t>DC_21A_n78A</w:t>
            </w:r>
          </w:p>
          <w:p w14:paraId="3330DF9A" w14:textId="77777777" w:rsidR="008D1E4A" w:rsidRPr="00EF5447" w:rsidRDefault="008D1E4A" w:rsidP="00C620E0">
            <w:pPr>
              <w:pStyle w:val="TAC"/>
              <w:rPr>
                <w:lang w:eastAsia="fi-FI"/>
              </w:rPr>
            </w:pPr>
            <w:r w:rsidRPr="00EF5447">
              <w:rPr>
                <w:lang w:eastAsia="fi-FI"/>
              </w:rPr>
              <w:t>DC_28A_n78A</w:t>
            </w:r>
          </w:p>
        </w:tc>
      </w:tr>
      <w:tr w:rsidR="008D1E4A" w:rsidRPr="00EF5447" w14:paraId="77950A74" w14:textId="77777777" w:rsidTr="00C620E0">
        <w:trPr>
          <w:trHeight w:val="187"/>
          <w:jc w:val="center"/>
        </w:trPr>
        <w:tc>
          <w:tcPr>
            <w:tcW w:w="3461" w:type="dxa"/>
            <w:shd w:val="clear" w:color="auto" w:fill="auto"/>
            <w:noWrap/>
          </w:tcPr>
          <w:p w14:paraId="6F886D4E" w14:textId="77777777" w:rsidR="008D1E4A" w:rsidRPr="00EF5447" w:rsidRDefault="008D1E4A" w:rsidP="00C620E0">
            <w:pPr>
              <w:pStyle w:val="TAC"/>
              <w:rPr>
                <w:lang w:eastAsia="fi-FI"/>
              </w:rPr>
            </w:pPr>
            <w:r w:rsidRPr="00EF5447">
              <w:rPr>
                <w:lang w:eastAsia="fi-FI"/>
              </w:rPr>
              <w:t>DC_21A-28A-42A_n79A</w:t>
            </w:r>
          </w:p>
          <w:p w14:paraId="5FD64B7C" w14:textId="77777777" w:rsidR="008D1E4A" w:rsidRPr="00EF5447" w:rsidRDefault="008D1E4A" w:rsidP="00C620E0">
            <w:pPr>
              <w:pStyle w:val="TAC"/>
              <w:rPr>
                <w:lang w:eastAsia="fi-FI"/>
              </w:rPr>
            </w:pPr>
            <w:r w:rsidRPr="00EF5447">
              <w:rPr>
                <w:rFonts w:cs="Arial"/>
                <w:szCs w:val="18"/>
                <w:lang w:eastAsia="ja-JP"/>
              </w:rPr>
              <w:t>DC_21A-28A-42C_n79A</w:t>
            </w:r>
          </w:p>
        </w:tc>
        <w:tc>
          <w:tcPr>
            <w:tcW w:w="3514" w:type="dxa"/>
          </w:tcPr>
          <w:p w14:paraId="3B1AC185" w14:textId="77777777" w:rsidR="008D1E4A" w:rsidRPr="00EF5447" w:rsidRDefault="008D1E4A" w:rsidP="00C620E0">
            <w:pPr>
              <w:pStyle w:val="TAC"/>
              <w:rPr>
                <w:lang w:eastAsia="fi-FI"/>
              </w:rPr>
            </w:pPr>
            <w:r w:rsidRPr="00EF5447">
              <w:rPr>
                <w:lang w:eastAsia="fi-FI"/>
              </w:rPr>
              <w:t>DC_21A_n79A</w:t>
            </w:r>
          </w:p>
          <w:p w14:paraId="0C7ECD42" w14:textId="77777777" w:rsidR="008D1E4A" w:rsidRPr="00EF5447" w:rsidRDefault="008D1E4A" w:rsidP="00C620E0">
            <w:pPr>
              <w:pStyle w:val="TAC"/>
              <w:rPr>
                <w:lang w:eastAsia="fi-FI"/>
              </w:rPr>
            </w:pPr>
            <w:r w:rsidRPr="00EF5447">
              <w:rPr>
                <w:lang w:eastAsia="fi-FI"/>
              </w:rPr>
              <w:t>DC_28A_n79A</w:t>
            </w:r>
          </w:p>
        </w:tc>
      </w:tr>
      <w:tr w:rsidR="008D1E4A" w:rsidRPr="00EF5447" w14:paraId="13ED184A" w14:textId="77777777" w:rsidTr="00C620E0">
        <w:trPr>
          <w:trHeight w:val="187"/>
          <w:jc w:val="center"/>
        </w:trPr>
        <w:tc>
          <w:tcPr>
            <w:tcW w:w="3461" w:type="dxa"/>
            <w:shd w:val="clear" w:color="auto" w:fill="auto"/>
            <w:noWrap/>
          </w:tcPr>
          <w:p w14:paraId="2BBF0E29" w14:textId="77777777" w:rsidR="008D1E4A" w:rsidRPr="00EF5447" w:rsidRDefault="008D1E4A" w:rsidP="00C620E0">
            <w:pPr>
              <w:pStyle w:val="TAC"/>
              <w:rPr>
                <w:lang w:eastAsia="ja-JP"/>
              </w:rPr>
            </w:pPr>
            <w:r w:rsidRPr="00EF5447">
              <w:rPr>
                <w:lang w:eastAsia="ja-JP"/>
              </w:rPr>
              <w:t>DC_21A-42A_n1A-n77A</w:t>
            </w:r>
          </w:p>
          <w:p w14:paraId="5B8F04D9" w14:textId="77777777" w:rsidR="008D1E4A" w:rsidRPr="00EF5447" w:rsidRDefault="008D1E4A" w:rsidP="00C620E0">
            <w:pPr>
              <w:pStyle w:val="TAC"/>
              <w:rPr>
                <w:lang w:eastAsia="fi-FI"/>
              </w:rPr>
            </w:pPr>
            <w:r w:rsidRPr="00EF5447">
              <w:rPr>
                <w:lang w:eastAsia="ja-JP"/>
              </w:rPr>
              <w:t>DC_21A-42C_n1A-n77A</w:t>
            </w:r>
          </w:p>
        </w:tc>
        <w:tc>
          <w:tcPr>
            <w:tcW w:w="3514" w:type="dxa"/>
          </w:tcPr>
          <w:p w14:paraId="18B9DD63" w14:textId="77777777" w:rsidR="008D1E4A" w:rsidRPr="00EF5447" w:rsidRDefault="008D1E4A" w:rsidP="00C620E0">
            <w:pPr>
              <w:pStyle w:val="TAC"/>
              <w:rPr>
                <w:lang w:eastAsia="ja-JP"/>
              </w:rPr>
            </w:pPr>
            <w:r w:rsidRPr="00EF5447">
              <w:rPr>
                <w:lang w:eastAsia="ja-JP"/>
              </w:rPr>
              <w:t>DC_21A_n1A</w:t>
            </w:r>
          </w:p>
          <w:p w14:paraId="2D6EEFAA" w14:textId="77777777" w:rsidR="008D1E4A" w:rsidRPr="00EF5447" w:rsidRDefault="008D1E4A" w:rsidP="00C620E0">
            <w:pPr>
              <w:pStyle w:val="TAC"/>
              <w:rPr>
                <w:lang w:eastAsia="fi-FI"/>
              </w:rPr>
            </w:pPr>
            <w:r w:rsidRPr="00EF5447">
              <w:rPr>
                <w:lang w:eastAsia="ja-JP"/>
              </w:rPr>
              <w:t>DC_21A_n77A</w:t>
            </w:r>
          </w:p>
        </w:tc>
      </w:tr>
      <w:tr w:rsidR="008D1E4A" w:rsidRPr="00EF5447" w14:paraId="08F32186" w14:textId="77777777" w:rsidTr="00C620E0">
        <w:trPr>
          <w:trHeight w:val="187"/>
          <w:jc w:val="center"/>
        </w:trPr>
        <w:tc>
          <w:tcPr>
            <w:tcW w:w="3461" w:type="dxa"/>
            <w:shd w:val="clear" w:color="auto" w:fill="auto"/>
            <w:noWrap/>
          </w:tcPr>
          <w:p w14:paraId="09C985F5" w14:textId="77777777" w:rsidR="008D1E4A" w:rsidRPr="00EF5447" w:rsidRDefault="008D1E4A" w:rsidP="00C620E0">
            <w:pPr>
              <w:pStyle w:val="TAC"/>
              <w:rPr>
                <w:lang w:eastAsia="ja-JP"/>
              </w:rPr>
            </w:pPr>
            <w:r w:rsidRPr="00EF5447">
              <w:rPr>
                <w:lang w:eastAsia="ja-JP"/>
              </w:rPr>
              <w:t>DC_21A-42A_n1A-n78A</w:t>
            </w:r>
          </w:p>
          <w:p w14:paraId="1324CEE4" w14:textId="77777777" w:rsidR="008D1E4A" w:rsidRPr="00EF5447" w:rsidRDefault="008D1E4A" w:rsidP="00C620E0">
            <w:pPr>
              <w:pStyle w:val="TAC"/>
              <w:rPr>
                <w:lang w:eastAsia="fi-FI"/>
              </w:rPr>
            </w:pPr>
            <w:r w:rsidRPr="00EF5447">
              <w:rPr>
                <w:lang w:eastAsia="ja-JP"/>
              </w:rPr>
              <w:t>DC_21A-42C_n1A-n78A</w:t>
            </w:r>
          </w:p>
        </w:tc>
        <w:tc>
          <w:tcPr>
            <w:tcW w:w="3514" w:type="dxa"/>
          </w:tcPr>
          <w:p w14:paraId="0621ADDD" w14:textId="77777777" w:rsidR="008D1E4A" w:rsidRPr="00EF5447" w:rsidRDefault="008D1E4A" w:rsidP="00C620E0">
            <w:pPr>
              <w:pStyle w:val="TAC"/>
              <w:rPr>
                <w:lang w:eastAsia="ja-JP"/>
              </w:rPr>
            </w:pPr>
            <w:r w:rsidRPr="00EF5447">
              <w:rPr>
                <w:lang w:eastAsia="ja-JP"/>
              </w:rPr>
              <w:t>DC_21A_n1A</w:t>
            </w:r>
          </w:p>
          <w:p w14:paraId="5517B121" w14:textId="77777777" w:rsidR="008D1E4A" w:rsidRPr="00EF5447" w:rsidRDefault="008D1E4A" w:rsidP="00C620E0">
            <w:pPr>
              <w:pStyle w:val="TAC"/>
              <w:rPr>
                <w:lang w:eastAsia="fi-FI"/>
              </w:rPr>
            </w:pPr>
            <w:r w:rsidRPr="00EF5447">
              <w:rPr>
                <w:lang w:eastAsia="ja-JP"/>
              </w:rPr>
              <w:t>DC_21A_n78A</w:t>
            </w:r>
          </w:p>
        </w:tc>
      </w:tr>
      <w:tr w:rsidR="008D1E4A" w:rsidRPr="00EF5447" w14:paraId="1D5D3C2E" w14:textId="77777777" w:rsidTr="00C620E0">
        <w:trPr>
          <w:trHeight w:val="187"/>
          <w:jc w:val="center"/>
        </w:trPr>
        <w:tc>
          <w:tcPr>
            <w:tcW w:w="3461" w:type="dxa"/>
            <w:shd w:val="clear" w:color="auto" w:fill="auto"/>
            <w:noWrap/>
          </w:tcPr>
          <w:p w14:paraId="7259BFAF" w14:textId="77777777" w:rsidR="008D1E4A" w:rsidRPr="00EF5447" w:rsidRDefault="008D1E4A" w:rsidP="00C620E0">
            <w:pPr>
              <w:pStyle w:val="TAC"/>
              <w:rPr>
                <w:lang w:eastAsia="ja-JP"/>
              </w:rPr>
            </w:pPr>
            <w:r w:rsidRPr="00EF5447">
              <w:rPr>
                <w:lang w:eastAsia="ja-JP"/>
              </w:rPr>
              <w:t>DC_21A-42A_n1A-n79A</w:t>
            </w:r>
          </w:p>
          <w:p w14:paraId="781B8AA4" w14:textId="77777777" w:rsidR="008D1E4A" w:rsidRPr="00EF5447" w:rsidRDefault="008D1E4A" w:rsidP="00C620E0">
            <w:pPr>
              <w:pStyle w:val="TAC"/>
              <w:rPr>
                <w:lang w:eastAsia="fi-FI"/>
              </w:rPr>
            </w:pPr>
            <w:r w:rsidRPr="00EF5447">
              <w:rPr>
                <w:lang w:eastAsia="ja-JP"/>
              </w:rPr>
              <w:t>DC_21A-42C_n1A-n79A</w:t>
            </w:r>
          </w:p>
        </w:tc>
        <w:tc>
          <w:tcPr>
            <w:tcW w:w="3514" w:type="dxa"/>
          </w:tcPr>
          <w:p w14:paraId="53A2AF56" w14:textId="77777777" w:rsidR="008D1E4A" w:rsidRPr="00EF5447" w:rsidRDefault="008D1E4A" w:rsidP="00C620E0">
            <w:pPr>
              <w:pStyle w:val="TAC"/>
              <w:rPr>
                <w:lang w:eastAsia="ja-JP"/>
              </w:rPr>
            </w:pPr>
            <w:r w:rsidRPr="00EF5447">
              <w:rPr>
                <w:lang w:eastAsia="ja-JP"/>
              </w:rPr>
              <w:t>DC_21A_n1A</w:t>
            </w:r>
          </w:p>
          <w:p w14:paraId="232D5687" w14:textId="77777777" w:rsidR="008D1E4A" w:rsidRPr="00EF5447" w:rsidRDefault="008D1E4A" w:rsidP="00C620E0">
            <w:pPr>
              <w:pStyle w:val="TAC"/>
              <w:rPr>
                <w:lang w:eastAsia="fi-FI"/>
              </w:rPr>
            </w:pPr>
            <w:r w:rsidRPr="00EF5447">
              <w:rPr>
                <w:lang w:eastAsia="ja-JP"/>
              </w:rPr>
              <w:t>DC_21A_n79A</w:t>
            </w:r>
          </w:p>
        </w:tc>
      </w:tr>
      <w:tr w:rsidR="008D1E4A" w:rsidRPr="00EF5447" w14:paraId="1C327795" w14:textId="77777777" w:rsidTr="00C620E0">
        <w:trPr>
          <w:trHeight w:val="187"/>
          <w:jc w:val="center"/>
        </w:trPr>
        <w:tc>
          <w:tcPr>
            <w:tcW w:w="3461" w:type="dxa"/>
            <w:shd w:val="clear" w:color="auto" w:fill="auto"/>
            <w:noWrap/>
          </w:tcPr>
          <w:p w14:paraId="1CDA80F6" w14:textId="77777777" w:rsidR="008D1E4A" w:rsidRPr="00EF5447" w:rsidRDefault="008D1E4A" w:rsidP="00C620E0">
            <w:pPr>
              <w:pStyle w:val="TAC"/>
              <w:rPr>
                <w:rFonts w:cs="Arial"/>
                <w:lang w:eastAsia="ko-KR"/>
              </w:rPr>
            </w:pPr>
            <w:r w:rsidRPr="00EF5447">
              <w:rPr>
                <w:rFonts w:cs="Arial"/>
                <w:lang w:eastAsia="ko-KR"/>
              </w:rPr>
              <w:t>DC_21A-42A_n77A-n79A</w:t>
            </w:r>
          </w:p>
          <w:p w14:paraId="05922574" w14:textId="77777777" w:rsidR="008D1E4A" w:rsidRPr="00EF5447" w:rsidRDefault="008D1E4A" w:rsidP="00C620E0">
            <w:pPr>
              <w:pStyle w:val="TAC"/>
              <w:rPr>
                <w:lang w:eastAsia="fi-FI"/>
              </w:rPr>
            </w:pPr>
            <w:r w:rsidRPr="00EF5447">
              <w:rPr>
                <w:rFonts w:cs="Arial"/>
                <w:lang w:eastAsia="ko-KR"/>
              </w:rPr>
              <w:t>DC_21A-42C_n77A-n79A</w:t>
            </w:r>
          </w:p>
        </w:tc>
        <w:tc>
          <w:tcPr>
            <w:tcW w:w="3514" w:type="dxa"/>
          </w:tcPr>
          <w:p w14:paraId="52B37C93" w14:textId="77777777" w:rsidR="008D1E4A" w:rsidRPr="00EF5447" w:rsidRDefault="008D1E4A" w:rsidP="00C620E0">
            <w:pPr>
              <w:pStyle w:val="TAC"/>
              <w:rPr>
                <w:lang w:eastAsia="ko-KR"/>
              </w:rPr>
            </w:pPr>
            <w:r w:rsidRPr="00EF5447">
              <w:rPr>
                <w:lang w:eastAsia="ko-KR"/>
              </w:rPr>
              <w:t>DC_21A_n77A</w:t>
            </w:r>
          </w:p>
          <w:p w14:paraId="4ABEFE66" w14:textId="77777777" w:rsidR="008D1E4A" w:rsidRPr="00EF5447" w:rsidRDefault="008D1E4A" w:rsidP="00C620E0">
            <w:pPr>
              <w:pStyle w:val="TAC"/>
              <w:rPr>
                <w:lang w:eastAsia="fi-FI"/>
              </w:rPr>
            </w:pPr>
            <w:r w:rsidRPr="00EF5447">
              <w:rPr>
                <w:lang w:eastAsia="ko-KR"/>
              </w:rPr>
              <w:t>DC_21A_n79A</w:t>
            </w:r>
          </w:p>
        </w:tc>
      </w:tr>
      <w:tr w:rsidR="008D1E4A" w:rsidRPr="00EF5447" w14:paraId="5C0076BF" w14:textId="77777777" w:rsidTr="00C620E0">
        <w:trPr>
          <w:trHeight w:val="187"/>
          <w:jc w:val="center"/>
        </w:trPr>
        <w:tc>
          <w:tcPr>
            <w:tcW w:w="3461" w:type="dxa"/>
            <w:shd w:val="clear" w:color="auto" w:fill="auto"/>
            <w:noWrap/>
          </w:tcPr>
          <w:p w14:paraId="57225184" w14:textId="77777777" w:rsidR="008D1E4A" w:rsidRPr="00EF5447" w:rsidRDefault="008D1E4A" w:rsidP="00C620E0">
            <w:pPr>
              <w:pStyle w:val="TAC"/>
              <w:rPr>
                <w:rFonts w:cs="Arial"/>
                <w:lang w:eastAsia="ko-KR"/>
              </w:rPr>
            </w:pPr>
            <w:r w:rsidRPr="00EF5447">
              <w:rPr>
                <w:rFonts w:cs="Arial"/>
                <w:lang w:eastAsia="ko-KR"/>
              </w:rPr>
              <w:t>DC_21A-42A_n78A-n79A</w:t>
            </w:r>
          </w:p>
          <w:p w14:paraId="5A9E0C3E" w14:textId="77777777" w:rsidR="008D1E4A" w:rsidRPr="00EF5447" w:rsidRDefault="008D1E4A" w:rsidP="00C620E0">
            <w:pPr>
              <w:pStyle w:val="TAC"/>
              <w:rPr>
                <w:lang w:eastAsia="fi-FI"/>
              </w:rPr>
            </w:pPr>
            <w:r w:rsidRPr="00EF5447">
              <w:rPr>
                <w:rFonts w:cs="Arial"/>
                <w:lang w:eastAsia="ko-KR"/>
              </w:rPr>
              <w:t>DC_21A-42C_n78A-n79A</w:t>
            </w:r>
          </w:p>
        </w:tc>
        <w:tc>
          <w:tcPr>
            <w:tcW w:w="3514" w:type="dxa"/>
          </w:tcPr>
          <w:p w14:paraId="7C4897D0" w14:textId="77777777" w:rsidR="008D1E4A" w:rsidRPr="00EF5447" w:rsidRDefault="008D1E4A" w:rsidP="00C620E0">
            <w:pPr>
              <w:pStyle w:val="TAC"/>
              <w:rPr>
                <w:lang w:eastAsia="ko-KR"/>
              </w:rPr>
            </w:pPr>
            <w:r w:rsidRPr="00EF5447">
              <w:rPr>
                <w:lang w:eastAsia="ko-KR"/>
              </w:rPr>
              <w:t>DC_21A_n78A</w:t>
            </w:r>
          </w:p>
          <w:p w14:paraId="07F4F8FB" w14:textId="77777777" w:rsidR="008D1E4A" w:rsidRPr="00EF5447" w:rsidRDefault="008D1E4A" w:rsidP="00C620E0">
            <w:pPr>
              <w:pStyle w:val="TAC"/>
              <w:rPr>
                <w:lang w:eastAsia="fi-FI"/>
              </w:rPr>
            </w:pPr>
            <w:r w:rsidRPr="00EF5447">
              <w:rPr>
                <w:lang w:eastAsia="ko-KR"/>
              </w:rPr>
              <w:t>DC_21A_n79A</w:t>
            </w:r>
          </w:p>
        </w:tc>
      </w:tr>
      <w:tr w:rsidR="008D1E4A" w:rsidRPr="00EF5447" w14:paraId="3934004F" w14:textId="77777777" w:rsidTr="00C620E0">
        <w:trPr>
          <w:trHeight w:val="187"/>
          <w:jc w:val="center"/>
        </w:trPr>
        <w:tc>
          <w:tcPr>
            <w:tcW w:w="3461" w:type="dxa"/>
            <w:shd w:val="clear" w:color="auto" w:fill="auto"/>
            <w:noWrap/>
          </w:tcPr>
          <w:p w14:paraId="18D854C1" w14:textId="77777777" w:rsidR="008D1E4A" w:rsidRPr="00EF5447" w:rsidRDefault="008D1E4A" w:rsidP="00C620E0">
            <w:pPr>
              <w:pStyle w:val="TAC"/>
              <w:rPr>
                <w:lang w:eastAsia="fi-FI"/>
              </w:rPr>
            </w:pPr>
            <w:r w:rsidRPr="00EF5447">
              <w:rPr>
                <w:lang w:eastAsia="fi-FI"/>
              </w:rPr>
              <w:t>DC_28A-41A-42A_n78A</w:t>
            </w:r>
          </w:p>
          <w:p w14:paraId="3E384203" w14:textId="77777777" w:rsidR="008D1E4A" w:rsidRPr="00EF5447" w:rsidRDefault="008D1E4A" w:rsidP="00C620E0">
            <w:pPr>
              <w:pStyle w:val="TAC"/>
              <w:rPr>
                <w:lang w:eastAsia="fi-FI"/>
              </w:rPr>
            </w:pPr>
            <w:r w:rsidRPr="00EF5447">
              <w:rPr>
                <w:lang w:eastAsia="fi-FI"/>
              </w:rPr>
              <w:t>DC_28A-41C-42A_n78A</w:t>
            </w:r>
          </w:p>
          <w:p w14:paraId="0F493506" w14:textId="77777777" w:rsidR="008D1E4A" w:rsidRPr="00EF5447" w:rsidRDefault="008D1E4A" w:rsidP="00C620E0">
            <w:pPr>
              <w:pStyle w:val="TAC"/>
              <w:rPr>
                <w:lang w:eastAsia="fi-FI"/>
              </w:rPr>
            </w:pPr>
            <w:r w:rsidRPr="00EF5447">
              <w:rPr>
                <w:lang w:eastAsia="fi-FI"/>
              </w:rPr>
              <w:t>DC_28A-41A-42C_n78A</w:t>
            </w:r>
          </w:p>
          <w:p w14:paraId="0683E90C" w14:textId="77777777" w:rsidR="008D1E4A" w:rsidRPr="00EF5447" w:rsidRDefault="008D1E4A" w:rsidP="00C620E0">
            <w:pPr>
              <w:pStyle w:val="TAC"/>
              <w:rPr>
                <w:rFonts w:cs="Arial"/>
                <w:lang w:eastAsia="ko-KR"/>
              </w:rPr>
            </w:pPr>
            <w:r w:rsidRPr="00EF5447">
              <w:rPr>
                <w:lang w:eastAsia="fi-FI"/>
              </w:rPr>
              <w:t>DC_28A-41C-42C_n78A</w:t>
            </w:r>
          </w:p>
        </w:tc>
        <w:tc>
          <w:tcPr>
            <w:tcW w:w="3514" w:type="dxa"/>
          </w:tcPr>
          <w:p w14:paraId="0D9017E0" w14:textId="77777777" w:rsidR="008D1E4A" w:rsidRPr="00EF5447" w:rsidRDefault="008D1E4A" w:rsidP="00C620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BF0ADC9"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B47E7D1"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094F0B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4CE2F092" w14:textId="77777777" w:rsidR="008D1E4A" w:rsidRPr="00EF5447" w:rsidRDefault="008D1E4A" w:rsidP="00C620E0">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8D1E4A" w:rsidRPr="00EF5447" w14:paraId="038832ED" w14:textId="77777777" w:rsidTr="00C620E0">
        <w:trPr>
          <w:trHeight w:val="187"/>
          <w:jc w:val="center"/>
        </w:trPr>
        <w:tc>
          <w:tcPr>
            <w:tcW w:w="3461" w:type="dxa"/>
            <w:shd w:val="clear" w:color="auto" w:fill="auto"/>
            <w:noWrap/>
          </w:tcPr>
          <w:p w14:paraId="1AFCA66D" w14:textId="77777777" w:rsidR="008D1E4A" w:rsidRPr="00EF5447" w:rsidRDefault="008D1E4A" w:rsidP="00C620E0">
            <w:pPr>
              <w:pStyle w:val="TAC"/>
              <w:rPr>
                <w:rFonts w:eastAsia="Malgun Gothic"/>
                <w:lang w:eastAsia="ko-KR"/>
              </w:rPr>
            </w:pPr>
            <w:r w:rsidRPr="00EF5447">
              <w:rPr>
                <w:lang w:eastAsia="ja-JP"/>
              </w:rPr>
              <w:t>DC_29A-30A-66A_n2A</w:t>
            </w:r>
          </w:p>
        </w:tc>
        <w:tc>
          <w:tcPr>
            <w:tcW w:w="3514" w:type="dxa"/>
          </w:tcPr>
          <w:p w14:paraId="69896143" w14:textId="77777777" w:rsidR="008D1E4A" w:rsidRPr="00EF5447" w:rsidRDefault="008D1E4A" w:rsidP="00C620E0">
            <w:pPr>
              <w:pStyle w:val="TAC"/>
              <w:rPr>
                <w:lang w:eastAsia="ja-JP"/>
              </w:rPr>
            </w:pPr>
            <w:r w:rsidRPr="00EF5447">
              <w:rPr>
                <w:lang w:eastAsia="ja-JP"/>
              </w:rPr>
              <w:t>DC_30A_n2A</w:t>
            </w:r>
          </w:p>
          <w:p w14:paraId="566533FC" w14:textId="77777777" w:rsidR="008D1E4A" w:rsidRPr="00EF5447" w:rsidRDefault="008D1E4A" w:rsidP="00C620E0">
            <w:pPr>
              <w:pStyle w:val="TAC"/>
              <w:rPr>
                <w:szCs w:val="18"/>
              </w:rPr>
            </w:pPr>
            <w:r w:rsidRPr="00EF5447">
              <w:rPr>
                <w:lang w:eastAsia="ja-JP"/>
              </w:rPr>
              <w:t>DC_66A_n2A</w:t>
            </w:r>
          </w:p>
        </w:tc>
      </w:tr>
      <w:tr w:rsidR="008D1E4A" w:rsidRPr="00EF5447" w14:paraId="58E70C81" w14:textId="77777777" w:rsidTr="00C620E0">
        <w:trPr>
          <w:trHeight w:val="187"/>
          <w:jc w:val="center"/>
        </w:trPr>
        <w:tc>
          <w:tcPr>
            <w:tcW w:w="3461" w:type="dxa"/>
            <w:shd w:val="clear" w:color="auto" w:fill="auto"/>
            <w:noWrap/>
          </w:tcPr>
          <w:p w14:paraId="1B16628D" w14:textId="77777777" w:rsidR="008D1E4A" w:rsidRPr="00EF5447" w:rsidRDefault="008D1E4A" w:rsidP="00C620E0">
            <w:pPr>
              <w:pStyle w:val="TAC"/>
              <w:rPr>
                <w:rFonts w:eastAsia="Malgun Gothic"/>
                <w:lang w:eastAsia="ko-KR"/>
              </w:rPr>
            </w:pPr>
            <w:r w:rsidRPr="00EF5447">
              <w:rPr>
                <w:lang w:eastAsia="ja-JP"/>
              </w:rPr>
              <w:t>DC_29A-30A-66A-66A_n2A</w:t>
            </w:r>
          </w:p>
        </w:tc>
        <w:tc>
          <w:tcPr>
            <w:tcW w:w="3514" w:type="dxa"/>
          </w:tcPr>
          <w:p w14:paraId="44CF7465" w14:textId="77777777" w:rsidR="008D1E4A" w:rsidRPr="00EF5447" w:rsidRDefault="008D1E4A" w:rsidP="00C620E0">
            <w:pPr>
              <w:pStyle w:val="TAC"/>
              <w:rPr>
                <w:lang w:eastAsia="ja-JP"/>
              </w:rPr>
            </w:pPr>
            <w:r w:rsidRPr="00EF5447">
              <w:rPr>
                <w:lang w:eastAsia="ja-JP"/>
              </w:rPr>
              <w:t>DC_30A_n2A</w:t>
            </w:r>
          </w:p>
          <w:p w14:paraId="65B110DE" w14:textId="77777777" w:rsidR="008D1E4A" w:rsidRPr="00EF5447" w:rsidRDefault="008D1E4A" w:rsidP="00C620E0">
            <w:pPr>
              <w:pStyle w:val="TAC"/>
              <w:rPr>
                <w:szCs w:val="18"/>
              </w:rPr>
            </w:pPr>
            <w:r w:rsidRPr="00EF5447">
              <w:rPr>
                <w:lang w:eastAsia="ja-JP"/>
              </w:rPr>
              <w:t>DC_66A_n2A</w:t>
            </w:r>
          </w:p>
        </w:tc>
      </w:tr>
      <w:tr w:rsidR="008D1E4A" w:rsidRPr="00EF5447" w14:paraId="4F44D53F" w14:textId="77777777" w:rsidTr="00C620E0">
        <w:trPr>
          <w:trHeight w:val="187"/>
          <w:jc w:val="center"/>
        </w:trPr>
        <w:tc>
          <w:tcPr>
            <w:tcW w:w="3461" w:type="dxa"/>
            <w:shd w:val="clear" w:color="auto" w:fill="auto"/>
            <w:noWrap/>
          </w:tcPr>
          <w:p w14:paraId="32D7A3E1" w14:textId="77777777" w:rsidR="008D1E4A" w:rsidRPr="00EF5447" w:rsidRDefault="008D1E4A" w:rsidP="00C620E0">
            <w:pPr>
              <w:pStyle w:val="TAC"/>
              <w:rPr>
                <w:rFonts w:eastAsia="Malgun Gothic"/>
                <w:lang w:eastAsia="ko-KR"/>
              </w:rPr>
            </w:pPr>
            <w:r w:rsidRPr="00EF5447">
              <w:rPr>
                <w:lang w:eastAsia="ja-JP"/>
              </w:rPr>
              <w:t>DC_29A-30A-66A_n66A</w:t>
            </w:r>
          </w:p>
        </w:tc>
        <w:tc>
          <w:tcPr>
            <w:tcW w:w="3514" w:type="dxa"/>
          </w:tcPr>
          <w:p w14:paraId="15B6C19D" w14:textId="77777777" w:rsidR="008D1E4A" w:rsidRPr="00EF5447" w:rsidRDefault="008D1E4A" w:rsidP="00C620E0">
            <w:pPr>
              <w:pStyle w:val="TAC"/>
              <w:rPr>
                <w:lang w:eastAsia="ja-JP"/>
              </w:rPr>
            </w:pPr>
            <w:r w:rsidRPr="00EF5447">
              <w:rPr>
                <w:lang w:eastAsia="ja-JP"/>
              </w:rPr>
              <w:t>DC_30A_n66A</w:t>
            </w:r>
          </w:p>
          <w:p w14:paraId="1F2E5378" w14:textId="77777777" w:rsidR="008D1E4A" w:rsidRPr="00EF5447" w:rsidRDefault="008D1E4A" w:rsidP="00C620E0">
            <w:pPr>
              <w:pStyle w:val="TAC"/>
              <w:rPr>
                <w:szCs w:val="18"/>
              </w:rPr>
            </w:pPr>
            <w:r w:rsidRPr="00EF5447">
              <w:rPr>
                <w:lang w:eastAsia="ja-JP"/>
              </w:rPr>
              <w:t>DC_66A_n66A</w:t>
            </w:r>
            <w:r w:rsidRPr="00EF5447">
              <w:rPr>
                <w:vertAlign w:val="superscript"/>
                <w:lang w:eastAsia="fi-FI"/>
              </w:rPr>
              <w:t>4</w:t>
            </w:r>
          </w:p>
        </w:tc>
      </w:tr>
      <w:tr w:rsidR="008D1E4A" w:rsidRPr="00EF5447" w14:paraId="1CF04E4F" w14:textId="77777777" w:rsidTr="00C620E0">
        <w:trPr>
          <w:trHeight w:val="187"/>
          <w:jc w:val="center"/>
        </w:trPr>
        <w:tc>
          <w:tcPr>
            <w:tcW w:w="3461" w:type="dxa"/>
            <w:shd w:val="clear" w:color="auto" w:fill="auto"/>
            <w:noWrap/>
          </w:tcPr>
          <w:p w14:paraId="1EB5A3A3" w14:textId="77777777" w:rsidR="008D1E4A" w:rsidRPr="00EF5447" w:rsidRDefault="008D1E4A" w:rsidP="00C620E0">
            <w:pPr>
              <w:pStyle w:val="TAC"/>
              <w:rPr>
                <w:rFonts w:eastAsia="Malgun Gothic"/>
                <w:lang w:eastAsia="ko-KR"/>
              </w:rPr>
            </w:pPr>
            <w:r w:rsidRPr="00EF5447">
              <w:rPr>
                <w:rFonts w:eastAsia="Malgun Gothic"/>
                <w:lang w:eastAsia="ko-KR"/>
              </w:rPr>
              <w:t>DC_46A-66A_n25A-n41A</w:t>
            </w:r>
          </w:p>
          <w:p w14:paraId="39535E36" w14:textId="77777777" w:rsidR="008D1E4A" w:rsidRPr="00EF5447" w:rsidRDefault="008D1E4A" w:rsidP="00C620E0">
            <w:pPr>
              <w:pStyle w:val="TAC"/>
              <w:rPr>
                <w:rFonts w:eastAsia="Malgun Gothic"/>
                <w:lang w:eastAsia="ko-KR"/>
              </w:rPr>
            </w:pPr>
            <w:r w:rsidRPr="00EF5447">
              <w:rPr>
                <w:rFonts w:eastAsia="Malgun Gothic"/>
                <w:lang w:eastAsia="ko-KR"/>
              </w:rPr>
              <w:t>DC_46C-66A_n25A-n41A</w:t>
            </w:r>
          </w:p>
          <w:p w14:paraId="4E5207B9" w14:textId="77777777" w:rsidR="008D1E4A" w:rsidRPr="00EF5447" w:rsidRDefault="008D1E4A" w:rsidP="00C620E0">
            <w:pPr>
              <w:pStyle w:val="TAC"/>
              <w:rPr>
                <w:rFonts w:eastAsia="Malgun Gothic"/>
                <w:lang w:eastAsia="ko-KR"/>
              </w:rPr>
            </w:pPr>
            <w:r w:rsidRPr="00EF5447">
              <w:rPr>
                <w:rFonts w:eastAsia="Malgun Gothic"/>
                <w:lang w:eastAsia="ko-KR"/>
              </w:rPr>
              <w:t>DC_46D-66A_n25A-n41A</w:t>
            </w:r>
          </w:p>
        </w:tc>
        <w:tc>
          <w:tcPr>
            <w:tcW w:w="3514" w:type="dxa"/>
          </w:tcPr>
          <w:p w14:paraId="3BFF1056" w14:textId="77777777" w:rsidR="008D1E4A" w:rsidRPr="00EF5447" w:rsidRDefault="008D1E4A" w:rsidP="00C620E0">
            <w:pPr>
              <w:pStyle w:val="TAC"/>
              <w:rPr>
                <w:rFonts w:cs="Arial"/>
                <w:szCs w:val="18"/>
              </w:rPr>
            </w:pPr>
            <w:r w:rsidRPr="00EF5447">
              <w:rPr>
                <w:rFonts w:cs="Arial"/>
                <w:szCs w:val="18"/>
              </w:rPr>
              <w:t>DC_66A_n25A</w:t>
            </w:r>
          </w:p>
          <w:p w14:paraId="43227BB3" w14:textId="77777777" w:rsidR="008D1E4A" w:rsidRPr="00EF5447" w:rsidRDefault="008D1E4A" w:rsidP="00C620E0">
            <w:pPr>
              <w:pStyle w:val="TAC"/>
              <w:rPr>
                <w:lang w:eastAsia="fi-FI"/>
              </w:rPr>
            </w:pPr>
            <w:r w:rsidRPr="00EF5447">
              <w:rPr>
                <w:rFonts w:cs="Arial"/>
                <w:szCs w:val="18"/>
              </w:rPr>
              <w:t>DC_66A_n41A</w:t>
            </w:r>
          </w:p>
        </w:tc>
      </w:tr>
      <w:tr w:rsidR="008D1E4A" w:rsidRPr="00EF5447" w14:paraId="54E3CEBB" w14:textId="77777777" w:rsidTr="00C620E0">
        <w:trPr>
          <w:trHeight w:val="187"/>
          <w:jc w:val="center"/>
        </w:trPr>
        <w:tc>
          <w:tcPr>
            <w:tcW w:w="3461" w:type="dxa"/>
            <w:shd w:val="clear" w:color="auto" w:fill="auto"/>
            <w:noWrap/>
          </w:tcPr>
          <w:p w14:paraId="49F8DCBA" w14:textId="77777777" w:rsidR="008D1E4A" w:rsidRPr="00EF5447" w:rsidRDefault="008D1E4A" w:rsidP="00C620E0">
            <w:pPr>
              <w:pStyle w:val="TAC"/>
              <w:rPr>
                <w:rFonts w:eastAsia="Malgun Gothic"/>
                <w:lang w:eastAsia="ko-KR"/>
              </w:rPr>
            </w:pPr>
            <w:r w:rsidRPr="00EF5447">
              <w:rPr>
                <w:rFonts w:eastAsia="Malgun Gothic"/>
                <w:lang w:eastAsia="ko-KR"/>
              </w:rPr>
              <w:lastRenderedPageBreak/>
              <w:t>DC_46A-66A_n25A-n71A</w:t>
            </w:r>
          </w:p>
          <w:p w14:paraId="6B38B5F7" w14:textId="77777777" w:rsidR="008D1E4A" w:rsidRPr="00EF5447" w:rsidRDefault="008D1E4A" w:rsidP="00C620E0">
            <w:pPr>
              <w:pStyle w:val="TAC"/>
              <w:rPr>
                <w:rFonts w:eastAsia="Malgun Gothic"/>
                <w:lang w:eastAsia="ko-KR"/>
              </w:rPr>
            </w:pPr>
            <w:r w:rsidRPr="00EF5447">
              <w:rPr>
                <w:rFonts w:eastAsia="Malgun Gothic"/>
                <w:lang w:eastAsia="ko-KR"/>
              </w:rPr>
              <w:t>DC_46C-66A_n25A-n71A</w:t>
            </w:r>
          </w:p>
          <w:p w14:paraId="79A9C23B" w14:textId="77777777" w:rsidR="008D1E4A" w:rsidRPr="00EF5447" w:rsidRDefault="008D1E4A" w:rsidP="00C620E0">
            <w:pPr>
              <w:pStyle w:val="TAC"/>
              <w:rPr>
                <w:rFonts w:eastAsia="Malgun Gothic"/>
                <w:lang w:eastAsia="ko-KR"/>
              </w:rPr>
            </w:pPr>
            <w:r w:rsidRPr="00EF5447">
              <w:rPr>
                <w:rFonts w:eastAsia="Malgun Gothic"/>
                <w:lang w:eastAsia="ko-KR"/>
              </w:rPr>
              <w:t>DC_46D-66A_n25A-n71A</w:t>
            </w:r>
          </w:p>
        </w:tc>
        <w:tc>
          <w:tcPr>
            <w:tcW w:w="3514" w:type="dxa"/>
          </w:tcPr>
          <w:p w14:paraId="008D5B3B" w14:textId="77777777" w:rsidR="008D1E4A" w:rsidRPr="00EF5447" w:rsidRDefault="008D1E4A" w:rsidP="00C620E0">
            <w:pPr>
              <w:pStyle w:val="TAC"/>
              <w:rPr>
                <w:rFonts w:cs="Arial"/>
                <w:szCs w:val="18"/>
              </w:rPr>
            </w:pPr>
            <w:r w:rsidRPr="00EF5447">
              <w:rPr>
                <w:rFonts w:cs="Arial"/>
                <w:szCs w:val="18"/>
              </w:rPr>
              <w:t>DC_66A_n25A</w:t>
            </w:r>
          </w:p>
          <w:p w14:paraId="49F19B68"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611833AA" w14:textId="77777777" w:rsidTr="00C620E0">
        <w:trPr>
          <w:trHeight w:val="187"/>
          <w:jc w:val="center"/>
        </w:trPr>
        <w:tc>
          <w:tcPr>
            <w:tcW w:w="3461" w:type="dxa"/>
            <w:shd w:val="clear" w:color="auto" w:fill="auto"/>
            <w:noWrap/>
          </w:tcPr>
          <w:p w14:paraId="427EBB18" w14:textId="77777777" w:rsidR="008D1E4A" w:rsidRPr="00EF5447" w:rsidRDefault="008D1E4A" w:rsidP="00C620E0">
            <w:pPr>
              <w:pStyle w:val="TAC"/>
              <w:rPr>
                <w:lang w:eastAsia="ja-JP"/>
              </w:rPr>
            </w:pPr>
            <w:r w:rsidRPr="00EF5447">
              <w:rPr>
                <w:lang w:eastAsia="ja-JP"/>
              </w:rPr>
              <w:t>DC_46A-66A_n41A-n71A</w:t>
            </w:r>
          </w:p>
          <w:p w14:paraId="12DC556C" w14:textId="77777777" w:rsidR="008D1E4A" w:rsidRPr="00EF5447" w:rsidRDefault="008D1E4A" w:rsidP="00C620E0">
            <w:pPr>
              <w:pStyle w:val="TAC"/>
              <w:rPr>
                <w:lang w:eastAsia="ja-JP"/>
              </w:rPr>
            </w:pPr>
            <w:r w:rsidRPr="00EF5447">
              <w:rPr>
                <w:lang w:eastAsia="ja-JP"/>
              </w:rPr>
              <w:t>DC_46C-66A_n41A-n71A</w:t>
            </w:r>
          </w:p>
          <w:p w14:paraId="29C5D193" w14:textId="77777777" w:rsidR="008D1E4A" w:rsidRPr="00EF5447" w:rsidRDefault="008D1E4A" w:rsidP="00C620E0">
            <w:pPr>
              <w:pStyle w:val="TAC"/>
              <w:rPr>
                <w:rFonts w:eastAsia="Malgun Gothic"/>
                <w:lang w:eastAsia="ko-KR"/>
              </w:rPr>
            </w:pPr>
            <w:r w:rsidRPr="00EF5447">
              <w:rPr>
                <w:lang w:eastAsia="ja-JP"/>
              </w:rPr>
              <w:t>DC_46D-66A_n41A-n71A</w:t>
            </w:r>
          </w:p>
        </w:tc>
        <w:tc>
          <w:tcPr>
            <w:tcW w:w="3514" w:type="dxa"/>
          </w:tcPr>
          <w:p w14:paraId="2505B6DE" w14:textId="77777777" w:rsidR="008D1E4A" w:rsidRPr="00EF5447" w:rsidRDefault="008D1E4A" w:rsidP="00C620E0">
            <w:pPr>
              <w:pStyle w:val="TAC"/>
              <w:rPr>
                <w:rFonts w:cs="Arial"/>
                <w:szCs w:val="18"/>
              </w:rPr>
            </w:pPr>
            <w:r w:rsidRPr="00EF5447">
              <w:rPr>
                <w:rFonts w:cs="Arial"/>
                <w:szCs w:val="18"/>
              </w:rPr>
              <w:t>DC_66A_n41A</w:t>
            </w:r>
          </w:p>
          <w:p w14:paraId="67451A8B"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245808B3" w14:textId="77777777" w:rsidTr="00C620E0">
        <w:trPr>
          <w:trHeight w:val="187"/>
          <w:jc w:val="center"/>
        </w:trPr>
        <w:tc>
          <w:tcPr>
            <w:tcW w:w="3461" w:type="dxa"/>
            <w:shd w:val="clear" w:color="auto" w:fill="auto"/>
            <w:noWrap/>
          </w:tcPr>
          <w:p w14:paraId="7882F38B" w14:textId="77777777" w:rsidR="008D1E4A" w:rsidRPr="00EF5447" w:rsidRDefault="008D1E4A" w:rsidP="00C620E0">
            <w:pPr>
              <w:pStyle w:val="TAC"/>
              <w:rPr>
                <w:lang w:eastAsia="ja-JP"/>
              </w:rPr>
            </w:pPr>
            <w:r w:rsidRPr="00EF5447">
              <w:rPr>
                <w:lang w:eastAsia="ja-JP"/>
              </w:rPr>
              <w:t>DC_46A-66A_n41(2A)-n71A</w:t>
            </w:r>
          </w:p>
          <w:p w14:paraId="52C62630" w14:textId="77777777" w:rsidR="008D1E4A" w:rsidRPr="00EF5447" w:rsidRDefault="008D1E4A" w:rsidP="00C620E0">
            <w:pPr>
              <w:pStyle w:val="TAC"/>
              <w:rPr>
                <w:lang w:eastAsia="ja-JP"/>
              </w:rPr>
            </w:pPr>
            <w:r w:rsidRPr="00EF5447">
              <w:rPr>
                <w:lang w:eastAsia="ja-JP"/>
              </w:rPr>
              <w:t>DC_46C-66A_n41(2A)-n71A</w:t>
            </w:r>
          </w:p>
          <w:p w14:paraId="16B3E1AC" w14:textId="77777777" w:rsidR="008D1E4A" w:rsidRPr="00EF5447" w:rsidRDefault="008D1E4A" w:rsidP="00C620E0">
            <w:pPr>
              <w:pStyle w:val="TAC"/>
              <w:rPr>
                <w:lang w:eastAsia="ja-JP"/>
              </w:rPr>
            </w:pPr>
            <w:r w:rsidRPr="00EF5447">
              <w:rPr>
                <w:lang w:eastAsia="ja-JP"/>
              </w:rPr>
              <w:t>DC_46D-66A_n41(2A)-n71A</w:t>
            </w:r>
          </w:p>
        </w:tc>
        <w:tc>
          <w:tcPr>
            <w:tcW w:w="3514" w:type="dxa"/>
          </w:tcPr>
          <w:p w14:paraId="0DE53BFC" w14:textId="77777777" w:rsidR="008D1E4A" w:rsidRPr="00EF5447" w:rsidRDefault="008D1E4A" w:rsidP="00C620E0">
            <w:pPr>
              <w:pStyle w:val="TAC"/>
              <w:rPr>
                <w:rFonts w:cs="Arial"/>
                <w:szCs w:val="18"/>
              </w:rPr>
            </w:pPr>
            <w:r w:rsidRPr="00EF5447">
              <w:rPr>
                <w:rFonts w:cs="Arial"/>
                <w:szCs w:val="18"/>
              </w:rPr>
              <w:t>DC_66A_n41A</w:t>
            </w:r>
          </w:p>
          <w:p w14:paraId="2E3AE460"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3FCDDB6F" w14:textId="77777777" w:rsidTr="00C620E0">
        <w:trPr>
          <w:trHeight w:val="187"/>
          <w:jc w:val="center"/>
        </w:trPr>
        <w:tc>
          <w:tcPr>
            <w:tcW w:w="3461" w:type="dxa"/>
            <w:shd w:val="clear" w:color="auto" w:fill="auto"/>
            <w:noWrap/>
          </w:tcPr>
          <w:p w14:paraId="60527BFD" w14:textId="77777777" w:rsidR="008D1E4A" w:rsidRPr="00EF5447" w:rsidRDefault="008D1E4A" w:rsidP="00C620E0">
            <w:pPr>
              <w:pStyle w:val="TAC"/>
              <w:rPr>
                <w:lang w:eastAsia="ja-JP"/>
              </w:rPr>
            </w:pPr>
            <w:r w:rsidRPr="00EF5447">
              <w:rPr>
                <w:lang w:eastAsia="ja-JP"/>
              </w:rPr>
              <w:t>DC_48A-66A_n25A-n48A</w:t>
            </w:r>
          </w:p>
        </w:tc>
        <w:tc>
          <w:tcPr>
            <w:tcW w:w="3514" w:type="dxa"/>
          </w:tcPr>
          <w:p w14:paraId="576B8541" w14:textId="77777777" w:rsidR="008D1E4A" w:rsidRPr="00EF5447" w:rsidRDefault="008D1E4A" w:rsidP="00C620E0">
            <w:pPr>
              <w:pStyle w:val="TAC"/>
              <w:rPr>
                <w:lang w:eastAsia="ja-JP"/>
              </w:rPr>
            </w:pPr>
            <w:r w:rsidRPr="00EF5447">
              <w:rPr>
                <w:lang w:eastAsia="ja-JP"/>
              </w:rPr>
              <w:t>DC_48A_n25A</w:t>
            </w:r>
          </w:p>
          <w:p w14:paraId="52E4017A" w14:textId="77777777" w:rsidR="008D1E4A" w:rsidRPr="00EF5447" w:rsidRDefault="008D1E4A" w:rsidP="00C620E0">
            <w:pPr>
              <w:pStyle w:val="TAC"/>
              <w:rPr>
                <w:lang w:eastAsia="ja-JP"/>
              </w:rPr>
            </w:pPr>
            <w:r w:rsidRPr="00EF5447">
              <w:rPr>
                <w:lang w:eastAsia="ja-JP"/>
              </w:rPr>
              <w:t>DC_66A_n25A</w:t>
            </w:r>
          </w:p>
          <w:p w14:paraId="1019909F" w14:textId="77777777" w:rsidR="008D1E4A" w:rsidRPr="00EF5447" w:rsidRDefault="008D1E4A" w:rsidP="00C620E0">
            <w:pPr>
              <w:pStyle w:val="TAC"/>
              <w:rPr>
                <w:szCs w:val="18"/>
              </w:rPr>
            </w:pPr>
            <w:r w:rsidRPr="00EF5447">
              <w:rPr>
                <w:lang w:eastAsia="ja-JP"/>
              </w:rPr>
              <w:t>DC_66A_n48A</w:t>
            </w:r>
          </w:p>
        </w:tc>
      </w:tr>
      <w:tr w:rsidR="008D1E4A" w:rsidRPr="00EF5447" w:rsidDel="00C25AB2" w14:paraId="0109A5DB" w14:textId="77777777" w:rsidTr="00C620E0">
        <w:trPr>
          <w:trHeight w:val="187"/>
          <w:jc w:val="center"/>
        </w:trPr>
        <w:tc>
          <w:tcPr>
            <w:tcW w:w="6975" w:type="dxa"/>
            <w:gridSpan w:val="2"/>
            <w:shd w:val="clear" w:color="auto" w:fill="auto"/>
            <w:noWrap/>
            <w:vAlign w:val="center"/>
          </w:tcPr>
          <w:p w14:paraId="57680997"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p w14:paraId="4D44BEA5" w14:textId="77777777" w:rsidR="008D1E4A" w:rsidRPr="00EF5447" w:rsidRDefault="008D1E4A" w:rsidP="00C620E0">
            <w:pPr>
              <w:pStyle w:val="TAN"/>
              <w:keepNext w:val="0"/>
            </w:pPr>
            <w:r w:rsidRPr="00EF5447">
              <w:t>NOTE 2:</w:t>
            </w:r>
            <w:r w:rsidRPr="00EF5447">
              <w:tab/>
              <w:t>Applicable for UE supporting inter-band EN-DC with mandatory simultaneous Rx/Tx capability</w:t>
            </w:r>
          </w:p>
          <w:p w14:paraId="6152A325" w14:textId="77777777" w:rsidR="008D1E4A" w:rsidRPr="00EF5447" w:rsidRDefault="008D1E4A" w:rsidP="00C620E0">
            <w:pPr>
              <w:pStyle w:val="TAN"/>
              <w:keepNext w:val="0"/>
            </w:pPr>
            <w:r w:rsidRPr="00EF5447">
              <w:t>NOTE 3:</w:t>
            </w:r>
            <w:r w:rsidRPr="00EF5447">
              <w:tab/>
              <w:t>The frequency range in band n28 is restricted for this band combination to 703-733 MHz for the UL and 758-788 MHz for the DL.</w:t>
            </w:r>
          </w:p>
          <w:p w14:paraId="3A49AF2A" w14:textId="77777777" w:rsidR="008D1E4A" w:rsidRPr="00EF5447" w:rsidRDefault="008D1E4A" w:rsidP="00C620E0">
            <w:pPr>
              <w:pStyle w:val="TAN"/>
              <w:keepNext w:val="0"/>
            </w:pPr>
            <w:r w:rsidRPr="00EF5447">
              <w:t>NOTE 4:</w:t>
            </w:r>
            <w:r w:rsidRPr="00EF5447">
              <w:tab/>
              <w:t>Only single switched UL is supported.</w:t>
            </w:r>
          </w:p>
          <w:p w14:paraId="37D1A73D" w14:textId="77777777" w:rsidR="008D1E4A" w:rsidRPr="00EF5447" w:rsidDel="00C25AB2" w:rsidRDefault="008D1E4A" w:rsidP="00C620E0">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6A2C7C1A" w14:textId="77777777" w:rsidR="008D1E4A" w:rsidRDefault="008D1E4A" w:rsidP="008D1E4A"/>
    <w:p w14:paraId="47A1DE78" w14:textId="77777777" w:rsidR="008D1E4A" w:rsidRPr="001F078B" w:rsidRDefault="008D1E4A" w:rsidP="008D1E4A">
      <w:pPr>
        <w:pStyle w:val="Heading4"/>
      </w:pPr>
      <w:bookmarkStart w:id="122" w:name="_Toc61378104"/>
      <w:bookmarkStart w:id="123" w:name="_Toc61378579"/>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22"/>
      <w:bookmarkEnd w:id="123"/>
    </w:p>
    <w:p w14:paraId="27E06B8D" w14:textId="77777777" w:rsidR="008D1E4A" w:rsidRPr="001F078B" w:rsidRDefault="008D1E4A" w:rsidP="008D1E4A">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D1E4A" w:rsidRPr="001F078B" w14:paraId="1C852558" w14:textId="77777777" w:rsidTr="00C620E0">
        <w:trPr>
          <w:trHeight w:val="49"/>
          <w:jc w:val="center"/>
        </w:trPr>
        <w:tc>
          <w:tcPr>
            <w:tcW w:w="4008" w:type="dxa"/>
            <w:shd w:val="clear" w:color="auto" w:fill="auto"/>
            <w:hideMark/>
          </w:tcPr>
          <w:p w14:paraId="678ABE69" w14:textId="77777777" w:rsidR="008D1E4A" w:rsidRPr="001F078B" w:rsidRDefault="008D1E4A" w:rsidP="00C620E0">
            <w:pPr>
              <w:pStyle w:val="TAH"/>
              <w:rPr>
                <w:lang w:val="en-US" w:eastAsia="fi-FI"/>
              </w:rPr>
            </w:pPr>
            <w:r w:rsidRPr="001F078B">
              <w:rPr>
                <w:lang w:val="en-US" w:eastAsia="fi-FI"/>
              </w:rPr>
              <w:t>NE-DC</w:t>
            </w:r>
          </w:p>
          <w:p w14:paraId="50B7B934" w14:textId="77777777" w:rsidR="008D1E4A" w:rsidRPr="001F078B" w:rsidRDefault="008D1E4A" w:rsidP="00C620E0">
            <w:pPr>
              <w:pStyle w:val="TAH"/>
              <w:rPr>
                <w:lang w:val="en-US" w:eastAsia="fi-FI"/>
              </w:rPr>
            </w:pPr>
            <w:r w:rsidRPr="001F078B">
              <w:rPr>
                <w:lang w:val="en-US" w:eastAsia="fi-FI"/>
              </w:rPr>
              <w:t>configuration</w:t>
            </w:r>
          </w:p>
        </w:tc>
        <w:tc>
          <w:tcPr>
            <w:tcW w:w="3604" w:type="dxa"/>
            <w:shd w:val="clear" w:color="auto" w:fill="auto"/>
            <w:hideMark/>
          </w:tcPr>
          <w:p w14:paraId="3348F1C8" w14:textId="77777777" w:rsidR="008D1E4A" w:rsidRPr="001F078B" w:rsidRDefault="008D1E4A" w:rsidP="00C620E0">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10706318" w14:textId="77777777" w:rsidR="008D1E4A" w:rsidRPr="001F078B" w:rsidRDefault="008D1E4A" w:rsidP="00C620E0">
            <w:pPr>
              <w:pStyle w:val="TAH"/>
              <w:rPr>
                <w:lang w:val="fr-FR" w:eastAsia="fi-FI"/>
              </w:rPr>
            </w:pPr>
            <w:r w:rsidRPr="001F078B">
              <w:rPr>
                <w:lang w:val="fr-FR" w:eastAsia="fi-FI"/>
              </w:rPr>
              <w:t>configuration</w:t>
            </w:r>
          </w:p>
          <w:p w14:paraId="4296569A" w14:textId="77777777" w:rsidR="008D1E4A" w:rsidRPr="001F078B" w:rsidRDefault="008D1E4A" w:rsidP="00C620E0">
            <w:pPr>
              <w:pStyle w:val="TAH"/>
              <w:rPr>
                <w:lang w:val="fr-FR" w:eastAsia="fi-FI"/>
              </w:rPr>
            </w:pPr>
            <w:r w:rsidRPr="001F078B">
              <w:rPr>
                <w:lang w:val="fr-FR" w:eastAsia="fi-FI"/>
              </w:rPr>
              <w:t>(NOTE 1)</w:t>
            </w:r>
          </w:p>
        </w:tc>
      </w:tr>
      <w:tr w:rsidR="008D1E4A" w:rsidRPr="001F078B" w14:paraId="0A10A023" w14:textId="77777777" w:rsidTr="00C620E0">
        <w:trPr>
          <w:trHeight w:val="49"/>
          <w:jc w:val="center"/>
        </w:trPr>
        <w:tc>
          <w:tcPr>
            <w:tcW w:w="4008" w:type="dxa"/>
            <w:shd w:val="clear" w:color="auto" w:fill="auto"/>
            <w:hideMark/>
          </w:tcPr>
          <w:p w14:paraId="3AF65AD0" w14:textId="77777777" w:rsidR="008D1E4A" w:rsidRPr="001F078B" w:rsidRDefault="008D1E4A" w:rsidP="00C620E0">
            <w:pPr>
              <w:pStyle w:val="TAC"/>
              <w:rPr>
                <w:lang w:val="en-US" w:eastAsia="fi-FI"/>
              </w:rPr>
            </w:pPr>
            <w:r>
              <w:rPr>
                <w:rFonts w:hint="eastAsia"/>
                <w:lang w:val="fi-FI" w:eastAsia="zh-CN"/>
              </w:rPr>
              <w:t>DC_n78A_1A-3A-5A</w:t>
            </w:r>
          </w:p>
        </w:tc>
        <w:tc>
          <w:tcPr>
            <w:tcW w:w="3604" w:type="dxa"/>
            <w:shd w:val="clear" w:color="auto" w:fill="auto"/>
            <w:hideMark/>
          </w:tcPr>
          <w:p w14:paraId="1806C019" w14:textId="77777777" w:rsidR="008D1E4A" w:rsidRPr="00CD21F4" w:rsidRDefault="008D1E4A" w:rsidP="00C620E0">
            <w:pPr>
              <w:pStyle w:val="TAC"/>
              <w:rPr>
                <w:lang w:eastAsia="zh-CN"/>
              </w:rPr>
            </w:pPr>
            <w:r w:rsidRPr="00CD21F4">
              <w:rPr>
                <w:rFonts w:hint="eastAsia"/>
                <w:lang w:eastAsia="zh-CN"/>
              </w:rPr>
              <w:t>DC_n78A_1A</w:t>
            </w:r>
          </w:p>
          <w:p w14:paraId="56042D16" w14:textId="77777777" w:rsidR="008D1E4A" w:rsidRPr="00CD21F4" w:rsidRDefault="008D1E4A" w:rsidP="00C620E0">
            <w:pPr>
              <w:pStyle w:val="TAC"/>
              <w:rPr>
                <w:lang w:eastAsia="zh-CN"/>
              </w:rPr>
            </w:pPr>
            <w:r w:rsidRPr="00CD21F4">
              <w:rPr>
                <w:rFonts w:hint="eastAsia"/>
                <w:lang w:eastAsia="zh-CN"/>
              </w:rPr>
              <w:t>DC_n78A_3A</w:t>
            </w:r>
          </w:p>
          <w:p w14:paraId="7942930F" w14:textId="77777777" w:rsidR="008D1E4A" w:rsidRPr="001F078B" w:rsidRDefault="008D1E4A" w:rsidP="00C620E0">
            <w:pPr>
              <w:pStyle w:val="TAC"/>
              <w:rPr>
                <w:lang w:val="en-US" w:eastAsia="fi-FI"/>
              </w:rPr>
            </w:pPr>
            <w:r w:rsidRPr="00CD21F4">
              <w:rPr>
                <w:rFonts w:hint="eastAsia"/>
                <w:lang w:eastAsia="zh-CN"/>
              </w:rPr>
              <w:t>DC_n78A_5A</w:t>
            </w:r>
          </w:p>
        </w:tc>
      </w:tr>
      <w:tr w:rsidR="008D1E4A" w:rsidRPr="001F078B" w14:paraId="7AEA24BF" w14:textId="77777777" w:rsidTr="00C620E0">
        <w:trPr>
          <w:trHeight w:val="49"/>
          <w:jc w:val="center"/>
        </w:trPr>
        <w:tc>
          <w:tcPr>
            <w:tcW w:w="4008" w:type="dxa"/>
            <w:shd w:val="clear" w:color="auto" w:fill="auto"/>
          </w:tcPr>
          <w:p w14:paraId="3ADC1198" w14:textId="77777777" w:rsidR="008D1E4A" w:rsidRPr="001F078B" w:rsidRDefault="008D1E4A" w:rsidP="00C620E0">
            <w:pPr>
              <w:pStyle w:val="TAC"/>
              <w:rPr>
                <w:lang w:val="fi-FI" w:eastAsia="zh-CN"/>
              </w:rPr>
            </w:pPr>
            <w:r>
              <w:rPr>
                <w:rFonts w:hint="eastAsia"/>
                <w:lang w:val="fi-FI" w:eastAsia="zh-CN"/>
              </w:rPr>
              <w:t>DC_n78A_1A-3A-7A</w:t>
            </w:r>
          </w:p>
        </w:tc>
        <w:tc>
          <w:tcPr>
            <w:tcW w:w="3604" w:type="dxa"/>
            <w:shd w:val="clear" w:color="auto" w:fill="auto"/>
          </w:tcPr>
          <w:p w14:paraId="279BB482" w14:textId="77777777" w:rsidR="008D1E4A" w:rsidRPr="00CD21F4" w:rsidRDefault="008D1E4A" w:rsidP="00C620E0">
            <w:pPr>
              <w:pStyle w:val="TAC"/>
              <w:rPr>
                <w:lang w:eastAsia="zh-CN"/>
              </w:rPr>
            </w:pPr>
            <w:r w:rsidRPr="00CD21F4">
              <w:rPr>
                <w:rFonts w:hint="eastAsia"/>
                <w:lang w:eastAsia="zh-CN"/>
              </w:rPr>
              <w:t>DC_n78A_1A</w:t>
            </w:r>
          </w:p>
          <w:p w14:paraId="1B68B339" w14:textId="77777777" w:rsidR="008D1E4A" w:rsidRPr="00CD21F4" w:rsidRDefault="008D1E4A" w:rsidP="00C620E0">
            <w:pPr>
              <w:pStyle w:val="TAC"/>
              <w:rPr>
                <w:lang w:eastAsia="zh-CN"/>
              </w:rPr>
            </w:pPr>
            <w:r w:rsidRPr="00CD21F4">
              <w:rPr>
                <w:rFonts w:hint="eastAsia"/>
                <w:lang w:eastAsia="zh-CN"/>
              </w:rPr>
              <w:t>DC_n78A_3A</w:t>
            </w:r>
          </w:p>
          <w:p w14:paraId="1AB05CF0" w14:textId="77777777" w:rsidR="008D1E4A" w:rsidRPr="00CD21F4" w:rsidRDefault="008D1E4A" w:rsidP="00C620E0">
            <w:pPr>
              <w:pStyle w:val="TAC"/>
              <w:rPr>
                <w:lang w:eastAsia="fi-FI"/>
              </w:rPr>
            </w:pPr>
            <w:r w:rsidRPr="00CD21F4">
              <w:rPr>
                <w:rFonts w:hint="eastAsia"/>
                <w:lang w:eastAsia="zh-CN"/>
              </w:rPr>
              <w:t>DC_n78A_7A</w:t>
            </w:r>
          </w:p>
        </w:tc>
      </w:tr>
      <w:tr w:rsidR="008D1E4A" w:rsidRPr="001F078B" w14:paraId="53F58B34" w14:textId="77777777" w:rsidTr="00C620E0">
        <w:trPr>
          <w:trHeight w:val="49"/>
          <w:jc w:val="center"/>
        </w:trPr>
        <w:tc>
          <w:tcPr>
            <w:tcW w:w="4008" w:type="dxa"/>
            <w:shd w:val="clear" w:color="auto" w:fill="auto"/>
          </w:tcPr>
          <w:p w14:paraId="0390B11F" w14:textId="77777777" w:rsidR="008D1E4A" w:rsidRDefault="008D1E4A" w:rsidP="00C620E0">
            <w:pPr>
              <w:pStyle w:val="TAC"/>
              <w:rPr>
                <w:lang w:val="fi-FI" w:eastAsia="zh-CN"/>
              </w:rPr>
            </w:pPr>
            <w:r>
              <w:rPr>
                <w:rFonts w:hint="eastAsia"/>
                <w:lang w:val="fi-FI" w:eastAsia="zh-CN"/>
              </w:rPr>
              <w:t>DC_n78A_1A-3A-7A-7A</w:t>
            </w:r>
          </w:p>
        </w:tc>
        <w:tc>
          <w:tcPr>
            <w:tcW w:w="3604" w:type="dxa"/>
            <w:shd w:val="clear" w:color="auto" w:fill="auto"/>
          </w:tcPr>
          <w:p w14:paraId="60E79DF1" w14:textId="77777777" w:rsidR="008D1E4A" w:rsidRPr="00CD21F4" w:rsidRDefault="008D1E4A" w:rsidP="00C620E0">
            <w:pPr>
              <w:pStyle w:val="TAC"/>
              <w:rPr>
                <w:lang w:eastAsia="zh-CN"/>
              </w:rPr>
            </w:pPr>
            <w:r w:rsidRPr="00CD21F4">
              <w:rPr>
                <w:rFonts w:hint="eastAsia"/>
                <w:lang w:eastAsia="zh-CN"/>
              </w:rPr>
              <w:t>DC_n78A_1A</w:t>
            </w:r>
          </w:p>
          <w:p w14:paraId="30A322C8" w14:textId="77777777" w:rsidR="008D1E4A" w:rsidRPr="00CD21F4" w:rsidRDefault="008D1E4A" w:rsidP="00C620E0">
            <w:pPr>
              <w:pStyle w:val="TAC"/>
              <w:rPr>
                <w:lang w:eastAsia="zh-CN"/>
              </w:rPr>
            </w:pPr>
            <w:r w:rsidRPr="00CD21F4">
              <w:rPr>
                <w:rFonts w:hint="eastAsia"/>
                <w:lang w:eastAsia="zh-CN"/>
              </w:rPr>
              <w:t>DC_n78A_3A</w:t>
            </w:r>
          </w:p>
          <w:p w14:paraId="7D7A32A3"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6F8BFD2E" w14:textId="77777777" w:rsidTr="00C620E0">
        <w:trPr>
          <w:trHeight w:val="49"/>
          <w:jc w:val="center"/>
        </w:trPr>
        <w:tc>
          <w:tcPr>
            <w:tcW w:w="4008" w:type="dxa"/>
            <w:shd w:val="clear" w:color="auto" w:fill="auto"/>
          </w:tcPr>
          <w:p w14:paraId="0DEA2AA0" w14:textId="77777777" w:rsidR="008D1E4A" w:rsidRDefault="008D1E4A" w:rsidP="00C620E0">
            <w:pPr>
              <w:pStyle w:val="TAC"/>
              <w:rPr>
                <w:lang w:val="fi-FI" w:eastAsia="zh-CN"/>
              </w:rPr>
            </w:pPr>
            <w:r>
              <w:rPr>
                <w:rFonts w:hint="eastAsia"/>
                <w:lang w:val="fi-FI" w:eastAsia="zh-CN"/>
              </w:rPr>
              <w:t>DC_n78A_1A-3A-8A</w:t>
            </w:r>
          </w:p>
        </w:tc>
        <w:tc>
          <w:tcPr>
            <w:tcW w:w="3604" w:type="dxa"/>
            <w:shd w:val="clear" w:color="auto" w:fill="auto"/>
          </w:tcPr>
          <w:p w14:paraId="6B7202B5" w14:textId="77777777" w:rsidR="008D1E4A" w:rsidRPr="00CD21F4" w:rsidRDefault="008D1E4A" w:rsidP="00C620E0">
            <w:pPr>
              <w:pStyle w:val="TAC"/>
              <w:rPr>
                <w:lang w:eastAsia="zh-CN"/>
              </w:rPr>
            </w:pPr>
            <w:r w:rsidRPr="00CD21F4">
              <w:rPr>
                <w:rFonts w:hint="eastAsia"/>
                <w:lang w:eastAsia="zh-CN"/>
              </w:rPr>
              <w:t>DC_n78A_1A</w:t>
            </w:r>
          </w:p>
          <w:p w14:paraId="0FDEB7A4" w14:textId="77777777" w:rsidR="008D1E4A" w:rsidRPr="00CD21F4" w:rsidRDefault="008D1E4A" w:rsidP="00C620E0">
            <w:pPr>
              <w:pStyle w:val="TAC"/>
              <w:rPr>
                <w:lang w:eastAsia="zh-CN"/>
              </w:rPr>
            </w:pPr>
            <w:r w:rsidRPr="00CD21F4">
              <w:rPr>
                <w:rFonts w:hint="eastAsia"/>
                <w:lang w:eastAsia="zh-CN"/>
              </w:rPr>
              <w:t>DC_n78A_3A</w:t>
            </w:r>
          </w:p>
          <w:p w14:paraId="6E37D8FB" w14:textId="77777777" w:rsidR="008D1E4A" w:rsidRPr="00CD21F4" w:rsidRDefault="008D1E4A" w:rsidP="00C620E0">
            <w:pPr>
              <w:pStyle w:val="TAC"/>
              <w:rPr>
                <w:lang w:eastAsia="zh-CN"/>
              </w:rPr>
            </w:pPr>
            <w:r w:rsidRPr="00CD21F4">
              <w:rPr>
                <w:rFonts w:hint="eastAsia"/>
                <w:lang w:eastAsia="zh-CN"/>
              </w:rPr>
              <w:t>DC_n78A_8A</w:t>
            </w:r>
          </w:p>
        </w:tc>
      </w:tr>
      <w:tr w:rsidR="008D1E4A" w:rsidRPr="001F078B" w14:paraId="58505B14" w14:textId="77777777" w:rsidTr="00C620E0">
        <w:trPr>
          <w:trHeight w:val="49"/>
          <w:jc w:val="center"/>
        </w:trPr>
        <w:tc>
          <w:tcPr>
            <w:tcW w:w="4008" w:type="dxa"/>
            <w:shd w:val="clear" w:color="auto" w:fill="auto"/>
          </w:tcPr>
          <w:p w14:paraId="687CD268" w14:textId="77777777" w:rsidR="008D1E4A" w:rsidRDefault="008D1E4A" w:rsidP="00C620E0">
            <w:pPr>
              <w:pStyle w:val="TAC"/>
              <w:rPr>
                <w:lang w:val="fi-FI" w:eastAsia="zh-CN"/>
              </w:rPr>
            </w:pPr>
            <w:r>
              <w:rPr>
                <w:rFonts w:hint="eastAsia"/>
                <w:lang w:val="fi-FI" w:eastAsia="zh-CN"/>
              </w:rPr>
              <w:t>DC_n78A_1A-3C-8A</w:t>
            </w:r>
          </w:p>
        </w:tc>
        <w:tc>
          <w:tcPr>
            <w:tcW w:w="3604" w:type="dxa"/>
            <w:shd w:val="clear" w:color="auto" w:fill="auto"/>
          </w:tcPr>
          <w:p w14:paraId="17A0D3FF" w14:textId="77777777" w:rsidR="008D1E4A" w:rsidRPr="00CD21F4" w:rsidRDefault="008D1E4A" w:rsidP="00C620E0">
            <w:pPr>
              <w:pStyle w:val="TAC"/>
              <w:rPr>
                <w:lang w:eastAsia="zh-CN"/>
              </w:rPr>
            </w:pPr>
            <w:r w:rsidRPr="00CD21F4">
              <w:rPr>
                <w:rFonts w:hint="eastAsia"/>
                <w:lang w:eastAsia="zh-CN"/>
              </w:rPr>
              <w:t>DC_n78A_1A</w:t>
            </w:r>
          </w:p>
          <w:p w14:paraId="0FF1ACEA" w14:textId="77777777" w:rsidR="008D1E4A" w:rsidRPr="00CD21F4" w:rsidRDefault="008D1E4A" w:rsidP="00C620E0">
            <w:pPr>
              <w:pStyle w:val="TAC"/>
              <w:rPr>
                <w:lang w:eastAsia="zh-CN"/>
              </w:rPr>
            </w:pPr>
            <w:r w:rsidRPr="00CD21F4">
              <w:rPr>
                <w:rFonts w:hint="eastAsia"/>
                <w:lang w:eastAsia="zh-CN"/>
              </w:rPr>
              <w:t>DC_n78A_3A</w:t>
            </w:r>
          </w:p>
          <w:p w14:paraId="4583473A" w14:textId="77777777" w:rsidR="008D1E4A" w:rsidRPr="00CD21F4" w:rsidRDefault="008D1E4A" w:rsidP="00C620E0">
            <w:pPr>
              <w:pStyle w:val="TAC"/>
              <w:rPr>
                <w:lang w:eastAsia="zh-CN"/>
              </w:rPr>
            </w:pPr>
            <w:r w:rsidRPr="00CD21F4">
              <w:rPr>
                <w:rFonts w:hint="eastAsia"/>
                <w:lang w:eastAsia="zh-CN"/>
              </w:rPr>
              <w:t>DC_n78A_8A</w:t>
            </w:r>
          </w:p>
        </w:tc>
      </w:tr>
      <w:tr w:rsidR="008D1E4A" w:rsidRPr="001F078B" w14:paraId="2FC0A242" w14:textId="77777777" w:rsidTr="00C620E0">
        <w:trPr>
          <w:trHeight w:val="49"/>
          <w:jc w:val="center"/>
        </w:trPr>
        <w:tc>
          <w:tcPr>
            <w:tcW w:w="4008" w:type="dxa"/>
            <w:shd w:val="clear" w:color="auto" w:fill="auto"/>
          </w:tcPr>
          <w:p w14:paraId="1DC2F465" w14:textId="77777777" w:rsidR="008D1E4A" w:rsidRDefault="008D1E4A" w:rsidP="00C620E0">
            <w:pPr>
              <w:pStyle w:val="TAC"/>
              <w:rPr>
                <w:lang w:val="fi-FI" w:eastAsia="zh-CN"/>
              </w:rPr>
            </w:pPr>
            <w:r>
              <w:rPr>
                <w:rFonts w:hint="eastAsia"/>
                <w:lang w:val="fi-FI" w:eastAsia="zh-CN"/>
              </w:rPr>
              <w:t>DC_n78A_1A-5A-7A</w:t>
            </w:r>
          </w:p>
        </w:tc>
        <w:tc>
          <w:tcPr>
            <w:tcW w:w="3604" w:type="dxa"/>
            <w:shd w:val="clear" w:color="auto" w:fill="auto"/>
          </w:tcPr>
          <w:p w14:paraId="5B269045" w14:textId="77777777" w:rsidR="008D1E4A" w:rsidRPr="00CD21F4" w:rsidRDefault="008D1E4A" w:rsidP="00C620E0">
            <w:pPr>
              <w:pStyle w:val="TAC"/>
              <w:rPr>
                <w:lang w:eastAsia="zh-CN"/>
              </w:rPr>
            </w:pPr>
            <w:r w:rsidRPr="00CD21F4">
              <w:rPr>
                <w:rFonts w:hint="eastAsia"/>
                <w:lang w:eastAsia="zh-CN"/>
              </w:rPr>
              <w:t>DC_n78A_1A</w:t>
            </w:r>
          </w:p>
          <w:p w14:paraId="71798F24" w14:textId="77777777" w:rsidR="008D1E4A" w:rsidRPr="00CD21F4" w:rsidRDefault="008D1E4A" w:rsidP="00C620E0">
            <w:pPr>
              <w:pStyle w:val="TAC"/>
              <w:rPr>
                <w:lang w:eastAsia="zh-CN"/>
              </w:rPr>
            </w:pPr>
            <w:r w:rsidRPr="00CD21F4">
              <w:rPr>
                <w:rFonts w:hint="eastAsia"/>
                <w:lang w:eastAsia="zh-CN"/>
              </w:rPr>
              <w:t>DC_n78A_5A</w:t>
            </w:r>
          </w:p>
          <w:p w14:paraId="5F753D61"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7951AFD3" w14:textId="77777777" w:rsidTr="00C620E0">
        <w:trPr>
          <w:trHeight w:val="49"/>
          <w:jc w:val="center"/>
        </w:trPr>
        <w:tc>
          <w:tcPr>
            <w:tcW w:w="4008" w:type="dxa"/>
            <w:shd w:val="clear" w:color="auto" w:fill="auto"/>
          </w:tcPr>
          <w:p w14:paraId="0C1D86A9" w14:textId="77777777" w:rsidR="008D1E4A" w:rsidRPr="00F765B9" w:rsidRDefault="008D1E4A" w:rsidP="00C620E0">
            <w:pPr>
              <w:pStyle w:val="TAC"/>
              <w:rPr>
                <w:b/>
                <w:lang w:val="fi-FI" w:eastAsia="fi-FI"/>
              </w:rPr>
            </w:pPr>
            <w:r>
              <w:rPr>
                <w:rFonts w:hint="eastAsia"/>
                <w:lang w:val="fi-FI" w:eastAsia="zh-CN"/>
              </w:rPr>
              <w:t>DC_n78A_1A-5A-7A-7A</w:t>
            </w:r>
          </w:p>
        </w:tc>
        <w:tc>
          <w:tcPr>
            <w:tcW w:w="3604" w:type="dxa"/>
            <w:shd w:val="clear" w:color="auto" w:fill="auto"/>
          </w:tcPr>
          <w:p w14:paraId="63C3BC36" w14:textId="77777777" w:rsidR="008D1E4A" w:rsidRPr="00CD21F4" w:rsidRDefault="008D1E4A" w:rsidP="00C620E0">
            <w:pPr>
              <w:pStyle w:val="TAC"/>
              <w:rPr>
                <w:lang w:eastAsia="zh-CN"/>
              </w:rPr>
            </w:pPr>
            <w:r w:rsidRPr="00CD21F4">
              <w:rPr>
                <w:rFonts w:hint="eastAsia"/>
                <w:lang w:eastAsia="zh-CN"/>
              </w:rPr>
              <w:t>DC_n78A_1A</w:t>
            </w:r>
          </w:p>
          <w:p w14:paraId="67185402" w14:textId="77777777" w:rsidR="008D1E4A" w:rsidRPr="00CD21F4" w:rsidRDefault="008D1E4A" w:rsidP="00C620E0">
            <w:pPr>
              <w:pStyle w:val="TAC"/>
              <w:rPr>
                <w:lang w:eastAsia="zh-CN"/>
              </w:rPr>
            </w:pPr>
            <w:r w:rsidRPr="00CD21F4">
              <w:rPr>
                <w:rFonts w:hint="eastAsia"/>
                <w:lang w:eastAsia="zh-CN"/>
              </w:rPr>
              <w:t>DC_n78A_5A</w:t>
            </w:r>
          </w:p>
          <w:p w14:paraId="2B5BBC40" w14:textId="77777777" w:rsidR="008D1E4A" w:rsidRPr="00CD21F4" w:rsidRDefault="008D1E4A" w:rsidP="00C620E0">
            <w:pPr>
              <w:pStyle w:val="TAC"/>
              <w:rPr>
                <w:lang w:eastAsia="fi-FI"/>
              </w:rPr>
            </w:pPr>
            <w:r w:rsidRPr="00CD21F4">
              <w:rPr>
                <w:rFonts w:hint="eastAsia"/>
                <w:lang w:eastAsia="zh-CN"/>
              </w:rPr>
              <w:t>DC_n78A_7A</w:t>
            </w:r>
          </w:p>
        </w:tc>
      </w:tr>
      <w:tr w:rsidR="008D1E4A" w:rsidRPr="001F078B" w14:paraId="061EF510" w14:textId="77777777" w:rsidTr="00C620E0">
        <w:trPr>
          <w:trHeight w:val="49"/>
          <w:jc w:val="center"/>
        </w:trPr>
        <w:tc>
          <w:tcPr>
            <w:tcW w:w="4008" w:type="dxa"/>
            <w:shd w:val="clear" w:color="auto" w:fill="auto"/>
          </w:tcPr>
          <w:p w14:paraId="4DD323EB" w14:textId="77777777" w:rsidR="008D1E4A" w:rsidRDefault="008D1E4A" w:rsidP="00C620E0">
            <w:pPr>
              <w:pStyle w:val="TAC"/>
              <w:rPr>
                <w:lang w:val="fi-FI" w:eastAsia="zh-CN"/>
              </w:rPr>
            </w:pPr>
            <w:r>
              <w:rPr>
                <w:rFonts w:hint="eastAsia"/>
                <w:lang w:val="fi-FI" w:eastAsia="zh-CN"/>
              </w:rPr>
              <w:t>DC_n78A_3A-5A-7A</w:t>
            </w:r>
          </w:p>
        </w:tc>
        <w:tc>
          <w:tcPr>
            <w:tcW w:w="3604" w:type="dxa"/>
            <w:shd w:val="clear" w:color="auto" w:fill="auto"/>
          </w:tcPr>
          <w:p w14:paraId="3815C85C" w14:textId="77777777" w:rsidR="008D1E4A" w:rsidRPr="00CD21F4" w:rsidRDefault="008D1E4A" w:rsidP="00C620E0">
            <w:pPr>
              <w:pStyle w:val="TAC"/>
              <w:rPr>
                <w:lang w:eastAsia="zh-CN"/>
              </w:rPr>
            </w:pPr>
            <w:r w:rsidRPr="00CD21F4">
              <w:rPr>
                <w:rFonts w:hint="eastAsia"/>
                <w:lang w:eastAsia="zh-CN"/>
              </w:rPr>
              <w:t>DC_n78A_3A</w:t>
            </w:r>
          </w:p>
          <w:p w14:paraId="36B45108" w14:textId="77777777" w:rsidR="008D1E4A" w:rsidRPr="00CD21F4" w:rsidRDefault="008D1E4A" w:rsidP="00C620E0">
            <w:pPr>
              <w:pStyle w:val="TAC"/>
              <w:rPr>
                <w:lang w:eastAsia="zh-CN"/>
              </w:rPr>
            </w:pPr>
            <w:r w:rsidRPr="00CD21F4">
              <w:rPr>
                <w:rFonts w:hint="eastAsia"/>
                <w:lang w:eastAsia="zh-CN"/>
              </w:rPr>
              <w:t>DC_n78A_5A</w:t>
            </w:r>
          </w:p>
          <w:p w14:paraId="3E95710E"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6A2B09FB" w14:textId="77777777" w:rsidTr="00C620E0">
        <w:trPr>
          <w:trHeight w:val="49"/>
          <w:jc w:val="center"/>
        </w:trPr>
        <w:tc>
          <w:tcPr>
            <w:tcW w:w="4008" w:type="dxa"/>
            <w:shd w:val="clear" w:color="auto" w:fill="auto"/>
          </w:tcPr>
          <w:p w14:paraId="6CAC2B85" w14:textId="77777777" w:rsidR="008D1E4A" w:rsidRDefault="008D1E4A" w:rsidP="00C620E0">
            <w:pPr>
              <w:pStyle w:val="TAC"/>
              <w:rPr>
                <w:lang w:val="fi-FI" w:eastAsia="zh-CN"/>
              </w:rPr>
            </w:pPr>
            <w:r>
              <w:rPr>
                <w:rFonts w:hint="eastAsia"/>
                <w:lang w:val="fi-FI" w:eastAsia="zh-CN"/>
              </w:rPr>
              <w:t>DC_n78A_3A-5A-7A-7A</w:t>
            </w:r>
          </w:p>
        </w:tc>
        <w:tc>
          <w:tcPr>
            <w:tcW w:w="3604" w:type="dxa"/>
            <w:shd w:val="clear" w:color="auto" w:fill="auto"/>
          </w:tcPr>
          <w:p w14:paraId="240E7CD0" w14:textId="77777777" w:rsidR="008D1E4A" w:rsidRPr="00CD21F4" w:rsidRDefault="008D1E4A" w:rsidP="00C620E0">
            <w:pPr>
              <w:pStyle w:val="TAC"/>
              <w:rPr>
                <w:lang w:eastAsia="zh-CN"/>
              </w:rPr>
            </w:pPr>
            <w:r w:rsidRPr="00CD21F4">
              <w:rPr>
                <w:rFonts w:hint="eastAsia"/>
                <w:lang w:eastAsia="zh-CN"/>
              </w:rPr>
              <w:t>DC_n78A_3A</w:t>
            </w:r>
          </w:p>
          <w:p w14:paraId="5AD6F5D4" w14:textId="77777777" w:rsidR="008D1E4A" w:rsidRPr="00CD21F4" w:rsidRDefault="008D1E4A" w:rsidP="00C620E0">
            <w:pPr>
              <w:pStyle w:val="TAC"/>
              <w:rPr>
                <w:lang w:eastAsia="zh-CN"/>
              </w:rPr>
            </w:pPr>
            <w:r w:rsidRPr="00CD21F4">
              <w:rPr>
                <w:rFonts w:hint="eastAsia"/>
                <w:lang w:eastAsia="zh-CN"/>
              </w:rPr>
              <w:t>DC_n78A_5A</w:t>
            </w:r>
          </w:p>
          <w:p w14:paraId="03A19DB0"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53145CFF" w14:textId="77777777" w:rsidTr="00C620E0">
        <w:trPr>
          <w:trHeight w:val="49"/>
          <w:jc w:val="center"/>
        </w:trPr>
        <w:tc>
          <w:tcPr>
            <w:tcW w:w="7612" w:type="dxa"/>
            <w:gridSpan w:val="2"/>
            <w:shd w:val="clear" w:color="auto" w:fill="auto"/>
          </w:tcPr>
          <w:p w14:paraId="102ABFFF" w14:textId="77777777" w:rsidR="008D1E4A" w:rsidRPr="00D32BA6" w:rsidRDefault="008D1E4A" w:rsidP="00C620E0">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4F4087CA" w14:textId="77777777" w:rsidR="008D1E4A" w:rsidRPr="00EF5447" w:rsidRDefault="008D1E4A" w:rsidP="008D1E4A"/>
    <w:p w14:paraId="79A63276" w14:textId="77777777" w:rsidR="008D1E4A" w:rsidRPr="00EF5447" w:rsidRDefault="008D1E4A" w:rsidP="008D1E4A">
      <w:pPr>
        <w:pStyle w:val="Heading4"/>
      </w:pPr>
      <w:bookmarkStart w:id="124" w:name="_Toc21351525"/>
      <w:bookmarkStart w:id="125" w:name="_Toc29807107"/>
      <w:bookmarkStart w:id="126" w:name="_Toc36648821"/>
      <w:bookmarkStart w:id="127" w:name="_Toc36651546"/>
      <w:bookmarkStart w:id="128" w:name="_Toc37256480"/>
      <w:bookmarkStart w:id="129" w:name="_Toc37256821"/>
      <w:bookmarkStart w:id="130" w:name="_Toc45890518"/>
      <w:bookmarkStart w:id="131" w:name="_Toc45891742"/>
      <w:bookmarkStart w:id="132" w:name="_Toc45892152"/>
      <w:bookmarkStart w:id="133" w:name="_Toc45892562"/>
      <w:bookmarkStart w:id="134" w:name="_Toc52352975"/>
      <w:bookmarkStart w:id="135" w:name="_Toc53174798"/>
      <w:bookmarkStart w:id="136" w:name="_Toc61378105"/>
      <w:bookmarkStart w:id="137" w:name="_Toc61378580"/>
      <w:r w:rsidRPr="00EF5447">
        <w:lastRenderedPageBreak/>
        <w:t>5.5B.4.4</w:t>
      </w:r>
      <w:r w:rsidRPr="00EF5447">
        <w:tab/>
        <w:t>Inter-band EN-DC configurations within FR1 (five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7EAD026" w14:textId="77777777" w:rsidR="008D1E4A" w:rsidRPr="00EF5447" w:rsidRDefault="008D1E4A" w:rsidP="008D1E4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8D1E4A" w:rsidRPr="00EF5447" w14:paraId="7D0333C5" w14:textId="77777777" w:rsidTr="00C620E0">
        <w:trPr>
          <w:trHeight w:val="187"/>
          <w:tblHeader/>
          <w:jc w:val="center"/>
        </w:trPr>
        <w:tc>
          <w:tcPr>
            <w:tcW w:w="3397" w:type="dxa"/>
            <w:hideMark/>
          </w:tcPr>
          <w:p w14:paraId="0640489B" w14:textId="77777777" w:rsidR="008D1E4A" w:rsidRPr="00EF5447" w:rsidRDefault="008D1E4A" w:rsidP="00C620E0">
            <w:pPr>
              <w:pStyle w:val="TAH"/>
              <w:rPr>
                <w:lang w:eastAsia="fi-FI"/>
              </w:rPr>
            </w:pPr>
            <w:r w:rsidRPr="00EF5447">
              <w:rPr>
                <w:lang w:eastAsia="fi-FI"/>
              </w:rPr>
              <w:t>EN-DC</w:t>
            </w:r>
          </w:p>
          <w:p w14:paraId="6B2E0D17" w14:textId="77777777" w:rsidR="008D1E4A" w:rsidRPr="00EF5447" w:rsidRDefault="008D1E4A" w:rsidP="00C620E0">
            <w:pPr>
              <w:pStyle w:val="TAH"/>
              <w:rPr>
                <w:lang w:eastAsia="fi-FI"/>
              </w:rPr>
            </w:pPr>
            <w:r w:rsidRPr="00EF5447">
              <w:rPr>
                <w:lang w:eastAsia="fi-FI"/>
              </w:rPr>
              <w:t>configuration</w:t>
            </w:r>
          </w:p>
        </w:tc>
        <w:tc>
          <w:tcPr>
            <w:tcW w:w="3544" w:type="dxa"/>
            <w:shd w:val="clear" w:color="auto" w:fill="auto"/>
          </w:tcPr>
          <w:p w14:paraId="60B920B1" w14:textId="77777777" w:rsidR="008D1E4A" w:rsidRPr="00EF5447" w:rsidRDefault="008D1E4A" w:rsidP="00C620E0">
            <w:pPr>
              <w:pStyle w:val="TAH"/>
              <w:rPr>
                <w:lang w:eastAsia="fi-FI"/>
              </w:rPr>
            </w:pPr>
            <w:r w:rsidRPr="00EF5447">
              <w:rPr>
                <w:lang w:eastAsia="fi-FI"/>
              </w:rPr>
              <w:t>Uplink EN-DC</w:t>
            </w:r>
          </w:p>
          <w:p w14:paraId="39281186" w14:textId="77777777" w:rsidR="008D1E4A" w:rsidRPr="00EF5447" w:rsidRDefault="008D1E4A" w:rsidP="00C620E0">
            <w:pPr>
              <w:pStyle w:val="TAH"/>
              <w:rPr>
                <w:lang w:eastAsia="fi-FI"/>
              </w:rPr>
            </w:pPr>
            <w:r w:rsidRPr="00EF5447">
              <w:rPr>
                <w:lang w:eastAsia="fi-FI"/>
              </w:rPr>
              <w:t>configuration</w:t>
            </w:r>
          </w:p>
          <w:p w14:paraId="513518B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096DCD7B" w14:textId="77777777" w:rsidTr="00C620E0">
        <w:trPr>
          <w:trHeight w:val="187"/>
          <w:jc w:val="center"/>
        </w:trPr>
        <w:tc>
          <w:tcPr>
            <w:tcW w:w="3397" w:type="dxa"/>
            <w:noWrap/>
          </w:tcPr>
          <w:p w14:paraId="7EE60B57" w14:textId="77777777" w:rsidR="008D1E4A" w:rsidRPr="00EF5447" w:rsidRDefault="008D1E4A" w:rsidP="00C620E0">
            <w:pPr>
              <w:pStyle w:val="TAC"/>
              <w:keepNext w:val="0"/>
            </w:pPr>
            <w:r w:rsidRPr="00EF5447">
              <w:t>DC_1A-3A-5A-7A_n78A</w:t>
            </w:r>
          </w:p>
          <w:p w14:paraId="5A4E15B2" w14:textId="77777777" w:rsidR="008D1E4A" w:rsidRPr="00EF5447" w:rsidRDefault="008D1E4A" w:rsidP="00C620E0">
            <w:pPr>
              <w:pStyle w:val="TAC"/>
              <w:keepNext w:val="0"/>
              <w:rPr>
                <w:lang w:eastAsia="fi-FI"/>
              </w:rPr>
            </w:pPr>
            <w:r w:rsidRPr="00EF5447">
              <w:rPr>
                <w:lang w:eastAsia="fi-FI"/>
              </w:rPr>
              <w:t>DC_1A-3C-5A-7A_n78A</w:t>
            </w:r>
          </w:p>
          <w:p w14:paraId="00A328B5" w14:textId="77777777" w:rsidR="008D1E4A" w:rsidRPr="00EF5447" w:rsidRDefault="008D1E4A" w:rsidP="00C620E0">
            <w:pPr>
              <w:pStyle w:val="TAC"/>
              <w:keepNext w:val="0"/>
            </w:pPr>
            <w:r w:rsidRPr="00EF5447">
              <w:rPr>
                <w:lang w:eastAsia="fi-FI"/>
              </w:rPr>
              <w:t>DC_1A-1A-3A-5A-7A_n78A</w:t>
            </w:r>
          </w:p>
          <w:p w14:paraId="0E5D4F78" w14:textId="77777777" w:rsidR="008D1E4A" w:rsidRPr="00EF5447" w:rsidRDefault="008D1E4A" w:rsidP="00C620E0">
            <w:pPr>
              <w:pStyle w:val="TAC"/>
              <w:rPr>
                <w:lang w:eastAsia="fi-FI"/>
              </w:rPr>
            </w:pPr>
            <w:r w:rsidRPr="00EF5447">
              <w:rPr>
                <w:lang w:eastAsia="zh-CN"/>
              </w:rPr>
              <w:t>DC_1A-3A-5A-7A_n78C</w:t>
            </w:r>
          </w:p>
        </w:tc>
        <w:tc>
          <w:tcPr>
            <w:tcW w:w="3544" w:type="dxa"/>
            <w:shd w:val="clear" w:color="auto" w:fill="auto"/>
          </w:tcPr>
          <w:p w14:paraId="2CBE6C6A" w14:textId="77777777" w:rsidR="008D1E4A" w:rsidRPr="00EF5447" w:rsidRDefault="008D1E4A" w:rsidP="00C620E0">
            <w:pPr>
              <w:pStyle w:val="TAC"/>
            </w:pPr>
            <w:r w:rsidRPr="00EF5447">
              <w:t>DC_1A_n78A</w:t>
            </w:r>
          </w:p>
          <w:p w14:paraId="2051D7DE" w14:textId="77777777" w:rsidR="008D1E4A" w:rsidRPr="00EF5447" w:rsidRDefault="008D1E4A" w:rsidP="00C620E0">
            <w:pPr>
              <w:pStyle w:val="TAC"/>
            </w:pPr>
            <w:r w:rsidRPr="00EF5447">
              <w:t>DC_3A_n78A</w:t>
            </w:r>
          </w:p>
          <w:p w14:paraId="7ED32810" w14:textId="77777777" w:rsidR="008D1E4A" w:rsidRPr="00EF5447" w:rsidRDefault="008D1E4A" w:rsidP="00C620E0">
            <w:pPr>
              <w:pStyle w:val="TAC"/>
            </w:pPr>
            <w:r w:rsidRPr="00EF5447">
              <w:t>DC_5A_n78A</w:t>
            </w:r>
          </w:p>
          <w:p w14:paraId="05B4F027" w14:textId="77777777" w:rsidR="008D1E4A" w:rsidRPr="00EF5447" w:rsidRDefault="008D1E4A" w:rsidP="00C620E0">
            <w:pPr>
              <w:pStyle w:val="TAC"/>
            </w:pPr>
            <w:r w:rsidRPr="00EF5447">
              <w:t>DC_7A_n78A</w:t>
            </w:r>
          </w:p>
        </w:tc>
      </w:tr>
      <w:tr w:rsidR="008D1E4A" w:rsidRPr="00EF5447" w14:paraId="0B83E120" w14:textId="77777777" w:rsidTr="00C620E0">
        <w:trPr>
          <w:trHeight w:val="187"/>
          <w:jc w:val="center"/>
        </w:trPr>
        <w:tc>
          <w:tcPr>
            <w:tcW w:w="3397" w:type="dxa"/>
            <w:noWrap/>
          </w:tcPr>
          <w:p w14:paraId="54709BD5" w14:textId="77777777" w:rsidR="008D1E4A" w:rsidRPr="00EF5447" w:rsidRDefault="008D1E4A" w:rsidP="00C620E0">
            <w:pPr>
              <w:pStyle w:val="TAC"/>
              <w:keepNext w:val="0"/>
            </w:pPr>
            <w:r w:rsidRPr="00EF5447">
              <w:t>DC_1A-3A-5A-7A</w:t>
            </w:r>
            <w:r w:rsidRPr="00EF5447">
              <w:rPr>
                <w:lang w:eastAsia="zh-CN"/>
              </w:rPr>
              <w:t>-7A_</w:t>
            </w:r>
            <w:r w:rsidRPr="00EF5447">
              <w:t>n78A</w:t>
            </w:r>
          </w:p>
          <w:p w14:paraId="7F172466" w14:textId="77777777" w:rsidR="008D1E4A" w:rsidRPr="00EF5447" w:rsidRDefault="008D1E4A" w:rsidP="00C620E0">
            <w:pPr>
              <w:pStyle w:val="TAC"/>
            </w:pPr>
            <w:r w:rsidRPr="00EF5447">
              <w:rPr>
                <w:lang w:eastAsia="zh-CN"/>
              </w:rPr>
              <w:t>DC_1A-3A-5A-7A-7A_n78C</w:t>
            </w:r>
          </w:p>
        </w:tc>
        <w:tc>
          <w:tcPr>
            <w:tcW w:w="3544" w:type="dxa"/>
            <w:shd w:val="clear" w:color="auto" w:fill="auto"/>
          </w:tcPr>
          <w:p w14:paraId="35DC5E15" w14:textId="77777777" w:rsidR="008D1E4A" w:rsidRPr="00EF5447" w:rsidRDefault="008D1E4A" w:rsidP="00C620E0">
            <w:pPr>
              <w:pStyle w:val="TAC"/>
            </w:pPr>
            <w:r w:rsidRPr="00EF5447">
              <w:t>DC_1A_n78A</w:t>
            </w:r>
          </w:p>
          <w:p w14:paraId="62121D60" w14:textId="77777777" w:rsidR="008D1E4A" w:rsidRPr="00EF5447" w:rsidRDefault="008D1E4A" w:rsidP="00C620E0">
            <w:pPr>
              <w:pStyle w:val="TAC"/>
            </w:pPr>
            <w:r w:rsidRPr="00EF5447">
              <w:t>DC_3A_n78A</w:t>
            </w:r>
          </w:p>
          <w:p w14:paraId="6BFDCC3B" w14:textId="77777777" w:rsidR="008D1E4A" w:rsidRPr="00EF5447" w:rsidRDefault="008D1E4A" w:rsidP="00C620E0">
            <w:pPr>
              <w:pStyle w:val="TAC"/>
            </w:pPr>
            <w:r w:rsidRPr="00EF5447">
              <w:t>DC_5A_n78A</w:t>
            </w:r>
          </w:p>
          <w:p w14:paraId="0290E3E8" w14:textId="77777777" w:rsidR="008D1E4A" w:rsidRPr="00EF5447" w:rsidRDefault="008D1E4A" w:rsidP="00C620E0">
            <w:pPr>
              <w:pStyle w:val="TAC"/>
            </w:pPr>
            <w:r w:rsidRPr="00EF5447">
              <w:t>DC_7A_n78A</w:t>
            </w:r>
          </w:p>
        </w:tc>
      </w:tr>
      <w:tr w:rsidR="008D1E4A" w:rsidRPr="00EF5447" w14:paraId="408DEA70" w14:textId="77777777" w:rsidTr="00C620E0">
        <w:trPr>
          <w:trHeight w:val="187"/>
          <w:jc w:val="center"/>
        </w:trPr>
        <w:tc>
          <w:tcPr>
            <w:tcW w:w="3397" w:type="dxa"/>
            <w:noWrap/>
          </w:tcPr>
          <w:p w14:paraId="5D6031B0" w14:textId="77777777" w:rsidR="008D1E4A" w:rsidRPr="00EF5447" w:rsidRDefault="008D1E4A" w:rsidP="00C620E0">
            <w:pPr>
              <w:pStyle w:val="TAC"/>
            </w:pPr>
            <w:r w:rsidRPr="00EF5447">
              <w:rPr>
                <w:noProof/>
                <w:kern w:val="2"/>
                <w:lang w:eastAsia="zh-CN"/>
              </w:rPr>
              <w:lastRenderedPageBreak/>
              <w:t>DC_1A-3A-5A-41A_n79A</w:t>
            </w:r>
          </w:p>
        </w:tc>
        <w:tc>
          <w:tcPr>
            <w:tcW w:w="3544" w:type="dxa"/>
            <w:shd w:val="clear" w:color="auto" w:fill="auto"/>
          </w:tcPr>
          <w:p w14:paraId="4E5F0C16" w14:textId="77777777" w:rsidR="008D1E4A" w:rsidRPr="00EF5447" w:rsidRDefault="008D1E4A" w:rsidP="00C620E0">
            <w:pPr>
              <w:pStyle w:val="TAC"/>
            </w:pPr>
            <w:r w:rsidRPr="00EF5447">
              <w:t>DC_1A_n79A</w:t>
            </w:r>
          </w:p>
          <w:p w14:paraId="2F5F8CC6" w14:textId="77777777" w:rsidR="008D1E4A" w:rsidRPr="00EF5447" w:rsidRDefault="008D1E4A" w:rsidP="00C620E0">
            <w:pPr>
              <w:pStyle w:val="TAC"/>
            </w:pPr>
            <w:r w:rsidRPr="00EF5447">
              <w:t>DC_3A_n79A</w:t>
            </w:r>
          </w:p>
          <w:p w14:paraId="7FA8472A" w14:textId="77777777" w:rsidR="008D1E4A" w:rsidRPr="00EF5447" w:rsidRDefault="008D1E4A" w:rsidP="00C620E0">
            <w:pPr>
              <w:pStyle w:val="TAC"/>
            </w:pPr>
            <w:r w:rsidRPr="00EF5447">
              <w:t>DC_5A_n79A</w:t>
            </w:r>
          </w:p>
          <w:p w14:paraId="75BF2225" w14:textId="77777777" w:rsidR="008D1E4A" w:rsidRPr="00EF5447" w:rsidRDefault="008D1E4A" w:rsidP="00C620E0">
            <w:pPr>
              <w:pStyle w:val="TAC"/>
            </w:pPr>
            <w:r w:rsidRPr="00EF5447">
              <w:t>DC_41A_n79A</w:t>
            </w:r>
          </w:p>
        </w:tc>
      </w:tr>
      <w:tr w:rsidR="008D1E4A" w:rsidRPr="00EF5447" w14:paraId="6379DC9C" w14:textId="77777777" w:rsidTr="00C620E0">
        <w:trPr>
          <w:trHeight w:val="187"/>
          <w:jc w:val="center"/>
        </w:trPr>
        <w:tc>
          <w:tcPr>
            <w:tcW w:w="3397" w:type="dxa"/>
            <w:noWrap/>
          </w:tcPr>
          <w:p w14:paraId="1F67B46A" w14:textId="77777777" w:rsidR="008D1E4A" w:rsidRPr="00EF5447" w:rsidRDefault="008D1E4A" w:rsidP="00C620E0">
            <w:pPr>
              <w:pStyle w:val="TAC"/>
              <w:rPr>
                <w:rFonts w:cs="Arial"/>
                <w:lang w:eastAsia="zh-CN"/>
              </w:rPr>
            </w:pPr>
            <w:r w:rsidRPr="00EF5447">
              <w:rPr>
                <w:rFonts w:cs="Arial"/>
                <w:lang w:eastAsia="zh-CN"/>
              </w:rPr>
              <w:t>DC_1A-3A-7A_n5A-n78A</w:t>
            </w:r>
          </w:p>
          <w:p w14:paraId="6881054C" w14:textId="77777777" w:rsidR="008D1E4A" w:rsidRPr="00EF5447" w:rsidRDefault="008D1E4A" w:rsidP="00C620E0">
            <w:pPr>
              <w:pStyle w:val="TAC"/>
              <w:rPr>
                <w:rFonts w:cs="Arial"/>
                <w:lang w:eastAsia="zh-CN"/>
              </w:rPr>
            </w:pPr>
            <w:r w:rsidRPr="00EF5447">
              <w:rPr>
                <w:rFonts w:cs="Arial"/>
                <w:lang w:eastAsia="zh-CN"/>
              </w:rPr>
              <w:t>DC_1A-3C-7A_n5A-n78A</w:t>
            </w:r>
          </w:p>
          <w:p w14:paraId="38B516B1" w14:textId="77777777" w:rsidR="008D1E4A" w:rsidRPr="00EF5447" w:rsidRDefault="008D1E4A" w:rsidP="00C620E0">
            <w:pPr>
              <w:pStyle w:val="TAC"/>
              <w:rPr>
                <w:rFonts w:cs="Arial"/>
                <w:lang w:eastAsia="zh-CN"/>
              </w:rPr>
            </w:pPr>
            <w:r w:rsidRPr="00EF5447">
              <w:rPr>
                <w:rFonts w:cs="Arial"/>
                <w:lang w:eastAsia="zh-CN"/>
              </w:rPr>
              <w:t>DC_1A-3A-7C_n5A-n78A</w:t>
            </w:r>
          </w:p>
          <w:p w14:paraId="1634553A" w14:textId="77777777" w:rsidR="008D1E4A" w:rsidRPr="00EF5447" w:rsidRDefault="008D1E4A" w:rsidP="00C620E0">
            <w:pPr>
              <w:pStyle w:val="TAC"/>
              <w:rPr>
                <w:noProof/>
                <w:kern w:val="2"/>
                <w:lang w:eastAsia="zh-CN"/>
              </w:rPr>
            </w:pPr>
            <w:r w:rsidRPr="00EF5447">
              <w:rPr>
                <w:rFonts w:cs="Arial"/>
                <w:lang w:eastAsia="zh-CN"/>
              </w:rPr>
              <w:t>DC_1A-3C-7C_n5A-n78A</w:t>
            </w:r>
          </w:p>
        </w:tc>
        <w:tc>
          <w:tcPr>
            <w:tcW w:w="3544" w:type="dxa"/>
            <w:shd w:val="clear" w:color="auto" w:fill="auto"/>
          </w:tcPr>
          <w:p w14:paraId="70B64C23" w14:textId="77777777" w:rsidR="008D1E4A" w:rsidRPr="00EF5447" w:rsidRDefault="008D1E4A" w:rsidP="00C620E0">
            <w:pPr>
              <w:pStyle w:val="TAC"/>
              <w:rPr>
                <w:rFonts w:cs="Arial"/>
                <w:lang w:eastAsia="zh-CN"/>
              </w:rPr>
            </w:pPr>
            <w:r w:rsidRPr="00EF5447">
              <w:rPr>
                <w:rFonts w:cs="Arial"/>
                <w:lang w:eastAsia="zh-CN"/>
              </w:rPr>
              <w:t>DC_1A_n5A</w:t>
            </w:r>
          </w:p>
          <w:p w14:paraId="1C93D227" w14:textId="77777777" w:rsidR="008D1E4A" w:rsidRPr="00EF5447" w:rsidRDefault="008D1E4A" w:rsidP="00C620E0">
            <w:pPr>
              <w:pStyle w:val="TAC"/>
              <w:rPr>
                <w:rFonts w:cs="Arial"/>
                <w:lang w:eastAsia="zh-CN"/>
              </w:rPr>
            </w:pPr>
            <w:r w:rsidRPr="00EF5447">
              <w:rPr>
                <w:rFonts w:cs="Arial"/>
                <w:lang w:eastAsia="zh-CN"/>
              </w:rPr>
              <w:t>DC_1A_n78A</w:t>
            </w:r>
          </w:p>
          <w:p w14:paraId="6DF1EA52" w14:textId="77777777" w:rsidR="008D1E4A" w:rsidRPr="00EF5447" w:rsidRDefault="008D1E4A" w:rsidP="00C620E0">
            <w:pPr>
              <w:pStyle w:val="TAC"/>
              <w:rPr>
                <w:rFonts w:cs="Arial"/>
                <w:lang w:eastAsia="zh-CN"/>
              </w:rPr>
            </w:pPr>
            <w:r w:rsidRPr="00EF5447">
              <w:rPr>
                <w:rFonts w:cs="Arial"/>
                <w:lang w:eastAsia="zh-CN"/>
              </w:rPr>
              <w:t>DC_3A_n5A</w:t>
            </w:r>
          </w:p>
          <w:p w14:paraId="74B748EB" w14:textId="77777777" w:rsidR="008D1E4A" w:rsidRPr="00EF5447" w:rsidRDefault="008D1E4A" w:rsidP="00C620E0">
            <w:pPr>
              <w:pStyle w:val="TAC"/>
              <w:rPr>
                <w:rFonts w:cs="Arial"/>
                <w:lang w:eastAsia="zh-CN"/>
              </w:rPr>
            </w:pPr>
            <w:r w:rsidRPr="00EF5447">
              <w:rPr>
                <w:rFonts w:cs="Arial"/>
                <w:lang w:eastAsia="zh-CN"/>
              </w:rPr>
              <w:t>DC_3C_n5A</w:t>
            </w:r>
          </w:p>
          <w:p w14:paraId="36754666" w14:textId="77777777" w:rsidR="008D1E4A" w:rsidRPr="00EF5447" w:rsidRDefault="008D1E4A" w:rsidP="00C620E0">
            <w:pPr>
              <w:pStyle w:val="TAC"/>
              <w:rPr>
                <w:rFonts w:cs="Arial"/>
                <w:lang w:eastAsia="zh-CN"/>
              </w:rPr>
            </w:pPr>
            <w:r w:rsidRPr="00EF5447">
              <w:rPr>
                <w:rFonts w:cs="Arial"/>
                <w:lang w:eastAsia="zh-CN"/>
              </w:rPr>
              <w:t>DC_3A_n78A</w:t>
            </w:r>
          </w:p>
          <w:p w14:paraId="4C1A879A" w14:textId="77777777" w:rsidR="008D1E4A" w:rsidRPr="00EF5447" w:rsidRDefault="008D1E4A" w:rsidP="00C620E0">
            <w:pPr>
              <w:pStyle w:val="TAC"/>
              <w:rPr>
                <w:rFonts w:cs="Arial"/>
                <w:lang w:eastAsia="zh-CN"/>
              </w:rPr>
            </w:pPr>
            <w:r w:rsidRPr="00EF5447">
              <w:rPr>
                <w:rFonts w:cs="Arial"/>
                <w:lang w:eastAsia="zh-CN"/>
              </w:rPr>
              <w:t>DC_3C_n78A</w:t>
            </w:r>
          </w:p>
          <w:p w14:paraId="30D102E7" w14:textId="77777777" w:rsidR="008D1E4A" w:rsidRPr="00EF5447" w:rsidRDefault="008D1E4A" w:rsidP="00C620E0">
            <w:pPr>
              <w:pStyle w:val="TAC"/>
              <w:rPr>
                <w:rFonts w:cs="Arial"/>
                <w:lang w:eastAsia="zh-CN"/>
              </w:rPr>
            </w:pPr>
            <w:r w:rsidRPr="00EF5447">
              <w:rPr>
                <w:rFonts w:cs="Arial"/>
                <w:lang w:eastAsia="zh-CN"/>
              </w:rPr>
              <w:t>DC_7A_n5A</w:t>
            </w:r>
          </w:p>
          <w:p w14:paraId="5D69173B" w14:textId="77777777" w:rsidR="008D1E4A" w:rsidRPr="00EF5447" w:rsidRDefault="008D1E4A" w:rsidP="00C620E0">
            <w:pPr>
              <w:pStyle w:val="TAC"/>
              <w:rPr>
                <w:rFonts w:cs="Arial"/>
                <w:lang w:eastAsia="zh-CN"/>
              </w:rPr>
            </w:pPr>
            <w:r w:rsidRPr="00EF5447">
              <w:rPr>
                <w:rFonts w:cs="Arial"/>
                <w:lang w:eastAsia="zh-CN"/>
              </w:rPr>
              <w:t>DC_7C_n5A</w:t>
            </w:r>
          </w:p>
          <w:p w14:paraId="23AD1EEF" w14:textId="77777777" w:rsidR="008D1E4A" w:rsidRPr="00EF5447" w:rsidRDefault="008D1E4A" w:rsidP="00C620E0">
            <w:pPr>
              <w:pStyle w:val="TAC"/>
              <w:rPr>
                <w:rFonts w:cs="Arial"/>
                <w:lang w:eastAsia="zh-CN"/>
              </w:rPr>
            </w:pPr>
            <w:r w:rsidRPr="00EF5447">
              <w:rPr>
                <w:rFonts w:cs="Arial"/>
                <w:lang w:eastAsia="zh-CN"/>
              </w:rPr>
              <w:t>DC_7A_n78A</w:t>
            </w:r>
          </w:p>
          <w:p w14:paraId="43886AE6" w14:textId="77777777" w:rsidR="008D1E4A" w:rsidRPr="00EF5447" w:rsidRDefault="008D1E4A" w:rsidP="00C620E0">
            <w:pPr>
              <w:pStyle w:val="TAC"/>
            </w:pPr>
            <w:r w:rsidRPr="00EF5447">
              <w:rPr>
                <w:rFonts w:cs="Arial"/>
                <w:lang w:eastAsia="zh-CN"/>
              </w:rPr>
              <w:t>DC_7C_n78A</w:t>
            </w:r>
          </w:p>
        </w:tc>
      </w:tr>
      <w:tr w:rsidR="008D1E4A" w:rsidRPr="00EF5447" w14:paraId="74365482" w14:textId="77777777" w:rsidTr="00C620E0">
        <w:trPr>
          <w:trHeight w:val="187"/>
          <w:jc w:val="center"/>
        </w:trPr>
        <w:tc>
          <w:tcPr>
            <w:tcW w:w="3397" w:type="dxa"/>
            <w:noWrap/>
          </w:tcPr>
          <w:p w14:paraId="55112B75" w14:textId="77777777" w:rsidR="008D1E4A" w:rsidRPr="00EF5447" w:rsidRDefault="008D1E4A" w:rsidP="00C620E0">
            <w:pPr>
              <w:pStyle w:val="TAC"/>
              <w:rPr>
                <w:rFonts w:cs="Arial"/>
                <w:lang w:eastAsia="zh-CN"/>
              </w:rPr>
            </w:pPr>
            <w:r w:rsidRPr="00EF5447">
              <w:rPr>
                <w:rFonts w:cs="Arial"/>
                <w:szCs w:val="16"/>
                <w:lang w:eastAsia="ko-KR"/>
              </w:rPr>
              <w:t>DC_1A-3A-7A_n7A-n78A</w:t>
            </w:r>
          </w:p>
        </w:tc>
        <w:tc>
          <w:tcPr>
            <w:tcW w:w="3544" w:type="dxa"/>
            <w:shd w:val="clear" w:color="auto" w:fill="auto"/>
          </w:tcPr>
          <w:p w14:paraId="0EBCF8BB" w14:textId="0E2C6979" w:rsidR="008D1E4A" w:rsidRPr="00EF5447" w:rsidRDefault="008D1E4A" w:rsidP="00C620E0">
            <w:pPr>
              <w:pStyle w:val="TAC"/>
              <w:rPr>
                <w:rFonts w:cs="Arial"/>
                <w:szCs w:val="18"/>
                <w:lang w:eastAsia="zh-CN"/>
              </w:rPr>
            </w:pPr>
            <w:r w:rsidRPr="00EF5447">
              <w:rPr>
                <w:rFonts w:cs="Arial"/>
                <w:szCs w:val="18"/>
                <w:lang w:eastAsia="zh-CN"/>
              </w:rPr>
              <w:t>DC_1A</w:t>
            </w:r>
            <w:ins w:id="138" w:author="Apple" w:date="2021-01-14T19:31:00Z">
              <w:r w:rsidR="004C1D38">
                <w:rPr>
                  <w:rFonts w:cs="Arial"/>
                  <w:szCs w:val="18"/>
                  <w:lang w:eastAsia="zh-CN"/>
                </w:rPr>
                <w:t>_</w:t>
              </w:r>
            </w:ins>
            <w:del w:id="139" w:author="Apple" w:date="2021-01-14T19:31:00Z">
              <w:r w:rsidRPr="00EF5447" w:rsidDel="004C1D38">
                <w:rPr>
                  <w:rFonts w:cs="Arial"/>
                  <w:szCs w:val="18"/>
                  <w:lang w:eastAsia="zh-CN"/>
                </w:rPr>
                <w:delText>-</w:delText>
              </w:r>
            </w:del>
            <w:r w:rsidRPr="00EF5447">
              <w:rPr>
                <w:rFonts w:cs="Arial"/>
                <w:szCs w:val="18"/>
                <w:lang w:eastAsia="zh-CN"/>
              </w:rPr>
              <w:t>n7A</w:t>
            </w:r>
          </w:p>
          <w:p w14:paraId="029ECD84" w14:textId="58D70CDD" w:rsidR="008D1E4A" w:rsidRPr="00EF5447" w:rsidRDefault="008D1E4A" w:rsidP="00C620E0">
            <w:pPr>
              <w:pStyle w:val="TAC"/>
              <w:rPr>
                <w:rFonts w:cs="Arial"/>
                <w:szCs w:val="18"/>
                <w:lang w:eastAsia="zh-CN"/>
              </w:rPr>
            </w:pPr>
            <w:r w:rsidRPr="00EF5447">
              <w:rPr>
                <w:rFonts w:cs="Arial"/>
                <w:szCs w:val="18"/>
                <w:lang w:eastAsia="zh-CN"/>
              </w:rPr>
              <w:t>DC_3A</w:t>
            </w:r>
            <w:ins w:id="140" w:author="Apple" w:date="2021-01-14T19:31:00Z">
              <w:r w:rsidR="004C1D38">
                <w:rPr>
                  <w:rFonts w:cs="Arial"/>
                  <w:szCs w:val="18"/>
                  <w:lang w:eastAsia="zh-CN"/>
                </w:rPr>
                <w:t>_</w:t>
              </w:r>
            </w:ins>
            <w:del w:id="141" w:author="Apple" w:date="2021-01-14T19:31:00Z">
              <w:r w:rsidRPr="00EF5447" w:rsidDel="004C1D38">
                <w:rPr>
                  <w:rFonts w:cs="Arial"/>
                  <w:szCs w:val="18"/>
                  <w:lang w:eastAsia="zh-CN"/>
                </w:rPr>
                <w:delText>-</w:delText>
              </w:r>
            </w:del>
            <w:r w:rsidRPr="00EF5447">
              <w:rPr>
                <w:rFonts w:cs="Arial"/>
                <w:szCs w:val="18"/>
                <w:lang w:eastAsia="zh-CN"/>
              </w:rPr>
              <w:t>n7A</w:t>
            </w:r>
          </w:p>
          <w:p w14:paraId="213F018B" w14:textId="77777777" w:rsidR="008D1E4A" w:rsidRPr="00EF5447" w:rsidRDefault="008D1E4A" w:rsidP="00C620E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92AFB02" w14:textId="77777777" w:rsidR="008D1E4A" w:rsidRPr="00EF5447" w:rsidRDefault="008D1E4A" w:rsidP="00C620E0">
            <w:pPr>
              <w:pStyle w:val="TAC"/>
              <w:rPr>
                <w:rFonts w:cs="Arial"/>
                <w:szCs w:val="18"/>
                <w:lang w:eastAsia="zh-CN"/>
              </w:rPr>
            </w:pPr>
            <w:r w:rsidRPr="00EF5447">
              <w:rPr>
                <w:rFonts w:cs="Arial"/>
                <w:szCs w:val="18"/>
                <w:lang w:eastAsia="zh-CN"/>
              </w:rPr>
              <w:t>DC_1A_n78A</w:t>
            </w:r>
          </w:p>
          <w:p w14:paraId="50EC271C" w14:textId="77777777" w:rsidR="008D1E4A" w:rsidRPr="00EF5447" w:rsidRDefault="008D1E4A" w:rsidP="00C620E0">
            <w:pPr>
              <w:pStyle w:val="TAC"/>
              <w:rPr>
                <w:rFonts w:cs="Arial"/>
                <w:szCs w:val="18"/>
                <w:lang w:eastAsia="zh-CN"/>
              </w:rPr>
            </w:pPr>
            <w:r w:rsidRPr="00EF5447">
              <w:rPr>
                <w:rFonts w:cs="Arial"/>
                <w:szCs w:val="18"/>
                <w:lang w:eastAsia="zh-CN"/>
              </w:rPr>
              <w:t>DC_3A_n78A</w:t>
            </w:r>
          </w:p>
          <w:p w14:paraId="0EA53D88" w14:textId="77777777" w:rsidR="008D1E4A" w:rsidRPr="00EF5447" w:rsidRDefault="008D1E4A" w:rsidP="00C620E0">
            <w:pPr>
              <w:pStyle w:val="TAC"/>
              <w:rPr>
                <w:lang w:eastAsia="zh-CN"/>
              </w:rPr>
            </w:pPr>
            <w:r w:rsidRPr="00EF5447">
              <w:rPr>
                <w:rFonts w:cs="Arial"/>
                <w:szCs w:val="18"/>
                <w:lang w:eastAsia="zh-CN"/>
              </w:rPr>
              <w:t>DC_7A_n78A</w:t>
            </w:r>
          </w:p>
        </w:tc>
      </w:tr>
      <w:tr w:rsidR="008D1E4A" w:rsidRPr="00EF5447" w14:paraId="4B4DA38B" w14:textId="77777777" w:rsidTr="00C620E0">
        <w:trPr>
          <w:trHeight w:val="187"/>
          <w:jc w:val="center"/>
        </w:trPr>
        <w:tc>
          <w:tcPr>
            <w:tcW w:w="3397" w:type="dxa"/>
            <w:noWrap/>
          </w:tcPr>
          <w:p w14:paraId="6354F1B7" w14:textId="77777777" w:rsidR="008D1E4A" w:rsidRPr="00EF5447" w:rsidRDefault="008D1E4A" w:rsidP="00C620E0">
            <w:pPr>
              <w:pStyle w:val="TAC"/>
              <w:rPr>
                <w:rFonts w:cs="Arial"/>
                <w:lang w:eastAsia="zh-CN"/>
              </w:rPr>
            </w:pPr>
            <w:r w:rsidRPr="00EF5447">
              <w:rPr>
                <w:rFonts w:cs="Arial"/>
                <w:szCs w:val="16"/>
                <w:lang w:eastAsia="ko-KR"/>
              </w:rPr>
              <w:t>DC_1A-3C-7A_n7A-n78A</w:t>
            </w:r>
          </w:p>
        </w:tc>
        <w:tc>
          <w:tcPr>
            <w:tcW w:w="3544" w:type="dxa"/>
            <w:shd w:val="clear" w:color="auto" w:fill="auto"/>
          </w:tcPr>
          <w:p w14:paraId="4CC9E84D" w14:textId="4D15662E" w:rsidR="008D1E4A" w:rsidRPr="00EF5447" w:rsidRDefault="008D1E4A" w:rsidP="00C620E0">
            <w:pPr>
              <w:pStyle w:val="TAC"/>
              <w:rPr>
                <w:rFonts w:cs="Arial"/>
                <w:szCs w:val="18"/>
                <w:lang w:eastAsia="zh-CN"/>
              </w:rPr>
            </w:pPr>
            <w:r w:rsidRPr="00EF5447">
              <w:rPr>
                <w:rFonts w:cs="Arial"/>
                <w:szCs w:val="18"/>
                <w:lang w:eastAsia="zh-CN"/>
              </w:rPr>
              <w:t>DC_1A</w:t>
            </w:r>
            <w:ins w:id="142" w:author="Apple" w:date="2021-01-14T19:31:00Z">
              <w:r w:rsidR="004C1D38">
                <w:rPr>
                  <w:rFonts w:cs="Arial"/>
                  <w:szCs w:val="18"/>
                  <w:lang w:eastAsia="zh-CN"/>
                </w:rPr>
                <w:t>_</w:t>
              </w:r>
            </w:ins>
            <w:del w:id="143" w:author="Apple" w:date="2021-01-14T19:31:00Z">
              <w:r w:rsidRPr="00EF5447" w:rsidDel="004C1D38">
                <w:rPr>
                  <w:rFonts w:cs="Arial"/>
                  <w:szCs w:val="18"/>
                  <w:lang w:eastAsia="zh-CN"/>
                </w:rPr>
                <w:delText>-</w:delText>
              </w:r>
            </w:del>
            <w:r w:rsidRPr="00EF5447">
              <w:rPr>
                <w:rFonts w:cs="Arial"/>
                <w:szCs w:val="18"/>
                <w:lang w:eastAsia="zh-CN"/>
              </w:rPr>
              <w:t>n7A</w:t>
            </w:r>
          </w:p>
          <w:p w14:paraId="78E19E3F" w14:textId="48FDE221" w:rsidR="008D1E4A" w:rsidRPr="00EF5447" w:rsidRDefault="008D1E4A" w:rsidP="00C620E0">
            <w:pPr>
              <w:pStyle w:val="TAC"/>
              <w:rPr>
                <w:rFonts w:cs="Arial"/>
                <w:szCs w:val="18"/>
                <w:lang w:eastAsia="zh-CN"/>
              </w:rPr>
            </w:pPr>
            <w:r w:rsidRPr="00EF5447">
              <w:rPr>
                <w:rFonts w:cs="Arial"/>
                <w:szCs w:val="18"/>
                <w:lang w:eastAsia="zh-CN"/>
              </w:rPr>
              <w:t>DC_3A</w:t>
            </w:r>
            <w:ins w:id="144" w:author="Apple" w:date="2021-01-14T19:31:00Z">
              <w:r w:rsidR="004C1D38">
                <w:rPr>
                  <w:rFonts w:cs="Arial"/>
                  <w:szCs w:val="18"/>
                  <w:lang w:eastAsia="zh-CN"/>
                </w:rPr>
                <w:t>_</w:t>
              </w:r>
            </w:ins>
            <w:del w:id="145" w:author="Apple" w:date="2021-01-14T19:31:00Z">
              <w:r w:rsidRPr="00EF5447" w:rsidDel="004C1D38">
                <w:rPr>
                  <w:rFonts w:cs="Arial"/>
                  <w:szCs w:val="18"/>
                  <w:lang w:eastAsia="zh-CN"/>
                </w:rPr>
                <w:delText>-</w:delText>
              </w:r>
            </w:del>
            <w:r w:rsidRPr="00EF5447">
              <w:rPr>
                <w:rFonts w:cs="Arial"/>
                <w:szCs w:val="18"/>
                <w:lang w:eastAsia="zh-CN"/>
              </w:rPr>
              <w:t>n7A</w:t>
            </w:r>
          </w:p>
          <w:p w14:paraId="0280D3A5" w14:textId="4ED8E9A6" w:rsidR="008D1E4A" w:rsidRPr="00EF5447" w:rsidRDefault="008D1E4A" w:rsidP="00C620E0">
            <w:pPr>
              <w:pStyle w:val="TAC"/>
              <w:rPr>
                <w:rFonts w:cs="Arial"/>
                <w:szCs w:val="18"/>
                <w:lang w:eastAsia="zh-CN"/>
              </w:rPr>
            </w:pPr>
            <w:r w:rsidRPr="00EF5447">
              <w:rPr>
                <w:rFonts w:cs="Arial"/>
                <w:szCs w:val="18"/>
                <w:lang w:eastAsia="zh-CN"/>
              </w:rPr>
              <w:t>DC_3C</w:t>
            </w:r>
            <w:ins w:id="146" w:author="Apple" w:date="2021-01-14T19:31:00Z">
              <w:r w:rsidR="004C1D38">
                <w:rPr>
                  <w:rFonts w:cs="Arial"/>
                  <w:szCs w:val="18"/>
                  <w:lang w:eastAsia="zh-CN"/>
                </w:rPr>
                <w:t>_</w:t>
              </w:r>
            </w:ins>
            <w:del w:id="147" w:author="Apple" w:date="2021-01-14T19:31:00Z">
              <w:r w:rsidRPr="00EF5447" w:rsidDel="004C1D38">
                <w:rPr>
                  <w:rFonts w:cs="Arial"/>
                  <w:szCs w:val="18"/>
                  <w:lang w:eastAsia="zh-CN"/>
                </w:rPr>
                <w:delText>-</w:delText>
              </w:r>
            </w:del>
            <w:r w:rsidRPr="00EF5447">
              <w:rPr>
                <w:rFonts w:cs="Arial"/>
                <w:szCs w:val="18"/>
                <w:lang w:eastAsia="zh-CN"/>
              </w:rPr>
              <w:t>n7A</w:t>
            </w:r>
          </w:p>
          <w:p w14:paraId="2344250E" w14:textId="77777777" w:rsidR="008D1E4A" w:rsidRPr="00EF5447" w:rsidRDefault="008D1E4A" w:rsidP="00C620E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84E41D7" w14:textId="77777777" w:rsidR="008D1E4A" w:rsidRPr="00EF5447" w:rsidRDefault="008D1E4A" w:rsidP="00C620E0">
            <w:pPr>
              <w:pStyle w:val="TAC"/>
              <w:rPr>
                <w:rFonts w:cs="Arial"/>
                <w:szCs w:val="18"/>
                <w:lang w:eastAsia="zh-CN"/>
              </w:rPr>
            </w:pPr>
            <w:r w:rsidRPr="00EF5447">
              <w:rPr>
                <w:rFonts w:cs="Arial"/>
                <w:szCs w:val="18"/>
                <w:lang w:eastAsia="zh-CN"/>
              </w:rPr>
              <w:t>DC_1A_n78A</w:t>
            </w:r>
          </w:p>
          <w:p w14:paraId="3D407E9E" w14:textId="77777777" w:rsidR="008D1E4A" w:rsidRPr="00EF5447" w:rsidRDefault="008D1E4A" w:rsidP="00C620E0">
            <w:pPr>
              <w:pStyle w:val="TAC"/>
              <w:rPr>
                <w:rFonts w:cs="Arial"/>
                <w:szCs w:val="18"/>
                <w:lang w:eastAsia="zh-CN"/>
              </w:rPr>
            </w:pPr>
            <w:r w:rsidRPr="00EF5447">
              <w:rPr>
                <w:rFonts w:cs="Arial"/>
                <w:szCs w:val="18"/>
                <w:lang w:eastAsia="zh-CN"/>
              </w:rPr>
              <w:t>DC_3A_n78A</w:t>
            </w:r>
          </w:p>
          <w:p w14:paraId="6E463F00" w14:textId="77777777" w:rsidR="008D1E4A" w:rsidRPr="00EF5447" w:rsidRDefault="008D1E4A" w:rsidP="00C620E0">
            <w:pPr>
              <w:pStyle w:val="TAC"/>
              <w:rPr>
                <w:rFonts w:cs="Arial"/>
                <w:szCs w:val="18"/>
                <w:lang w:eastAsia="zh-CN"/>
              </w:rPr>
            </w:pPr>
            <w:r w:rsidRPr="00EF5447">
              <w:rPr>
                <w:rFonts w:cs="Arial"/>
                <w:szCs w:val="18"/>
                <w:lang w:eastAsia="zh-CN"/>
              </w:rPr>
              <w:t>DC_3C_n78A</w:t>
            </w:r>
          </w:p>
          <w:p w14:paraId="17EBC768" w14:textId="77777777" w:rsidR="008D1E4A" w:rsidRPr="00EF5447" w:rsidRDefault="008D1E4A" w:rsidP="00C620E0">
            <w:pPr>
              <w:pStyle w:val="TAC"/>
              <w:rPr>
                <w:lang w:eastAsia="zh-CN"/>
              </w:rPr>
            </w:pPr>
            <w:r w:rsidRPr="00EF5447">
              <w:rPr>
                <w:rFonts w:cs="Arial"/>
                <w:szCs w:val="18"/>
                <w:lang w:eastAsia="zh-CN"/>
              </w:rPr>
              <w:t>DC_7A_n78A</w:t>
            </w:r>
          </w:p>
        </w:tc>
      </w:tr>
      <w:tr w:rsidR="008D1E4A" w:rsidRPr="00EF5447" w14:paraId="44FB927A" w14:textId="77777777" w:rsidTr="00C620E0">
        <w:trPr>
          <w:trHeight w:val="187"/>
          <w:jc w:val="center"/>
        </w:trPr>
        <w:tc>
          <w:tcPr>
            <w:tcW w:w="3397" w:type="dxa"/>
            <w:noWrap/>
          </w:tcPr>
          <w:p w14:paraId="7C87DF43" w14:textId="77777777" w:rsidR="008D1E4A" w:rsidRPr="00EF5447" w:rsidRDefault="008D1E4A" w:rsidP="00C620E0">
            <w:pPr>
              <w:pStyle w:val="TAC"/>
              <w:rPr>
                <w:rFonts w:cs="Arial"/>
                <w:szCs w:val="16"/>
                <w:lang w:eastAsia="ko-KR"/>
              </w:rPr>
            </w:pPr>
            <w:r w:rsidRPr="00B677E8">
              <w:rPr>
                <w:lang w:eastAsia="fi-FI"/>
              </w:rPr>
              <w:t>DC_1A-3A-7A-8A_n28A</w:t>
            </w:r>
          </w:p>
        </w:tc>
        <w:tc>
          <w:tcPr>
            <w:tcW w:w="3544" w:type="dxa"/>
            <w:shd w:val="clear" w:color="auto" w:fill="auto"/>
          </w:tcPr>
          <w:p w14:paraId="038D1065"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DC_1A_n28A</w:t>
            </w:r>
          </w:p>
          <w:p w14:paraId="55BA9A54"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DC_3A_n28A</w:t>
            </w:r>
          </w:p>
          <w:p w14:paraId="72BF65B9"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DC_7A_n28A</w:t>
            </w:r>
          </w:p>
          <w:p w14:paraId="33AE68E9" w14:textId="77777777" w:rsidR="008D1E4A" w:rsidRPr="00EF5447" w:rsidRDefault="008D1E4A" w:rsidP="00C620E0">
            <w:pPr>
              <w:pStyle w:val="TAC"/>
              <w:rPr>
                <w:rFonts w:cs="Arial"/>
                <w:szCs w:val="18"/>
                <w:lang w:eastAsia="zh-CN"/>
              </w:rPr>
            </w:pPr>
            <w:r w:rsidRPr="00EF5447">
              <w:rPr>
                <w:rFonts w:cs="Arial"/>
                <w:color w:val="000000"/>
                <w:szCs w:val="18"/>
                <w:lang w:eastAsia="zh-CN"/>
              </w:rPr>
              <w:t>DC_8A_n28A</w:t>
            </w:r>
          </w:p>
        </w:tc>
      </w:tr>
      <w:tr w:rsidR="008D1E4A" w:rsidRPr="00EF5447" w14:paraId="4BE18925" w14:textId="77777777" w:rsidTr="00C620E0">
        <w:trPr>
          <w:trHeight w:val="187"/>
          <w:jc w:val="center"/>
        </w:trPr>
        <w:tc>
          <w:tcPr>
            <w:tcW w:w="3397" w:type="dxa"/>
            <w:noWrap/>
          </w:tcPr>
          <w:p w14:paraId="022F3860" w14:textId="77777777" w:rsidR="008D1E4A" w:rsidRPr="00EF5447" w:rsidRDefault="008D1E4A" w:rsidP="00C620E0">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68927D7C" w14:textId="77777777" w:rsidR="008D1E4A" w:rsidRPr="00EF5447" w:rsidRDefault="008D1E4A" w:rsidP="00C620E0">
            <w:pPr>
              <w:pStyle w:val="TAC"/>
              <w:rPr>
                <w:lang w:eastAsia="fi-FI"/>
              </w:rPr>
            </w:pPr>
            <w:r w:rsidRPr="00EF5447">
              <w:rPr>
                <w:lang w:eastAsia="fi-FI"/>
              </w:rPr>
              <w:t>DC_1A_n78A</w:t>
            </w:r>
          </w:p>
          <w:p w14:paraId="56E4EA3F" w14:textId="77777777" w:rsidR="008D1E4A" w:rsidRPr="00EF5447" w:rsidRDefault="008D1E4A" w:rsidP="00C620E0">
            <w:pPr>
              <w:pStyle w:val="TAC"/>
              <w:rPr>
                <w:lang w:eastAsia="fi-FI"/>
              </w:rPr>
            </w:pPr>
            <w:r w:rsidRPr="00EF5447">
              <w:rPr>
                <w:lang w:eastAsia="fi-FI"/>
              </w:rPr>
              <w:t>DC_3A_n78A</w:t>
            </w:r>
          </w:p>
          <w:p w14:paraId="26FB4875" w14:textId="77777777" w:rsidR="008D1E4A" w:rsidRPr="00EF5447" w:rsidRDefault="008D1E4A" w:rsidP="00C620E0">
            <w:pPr>
              <w:pStyle w:val="TAC"/>
              <w:rPr>
                <w:lang w:eastAsia="fi-FI"/>
              </w:rPr>
            </w:pPr>
            <w:r w:rsidRPr="00EF5447">
              <w:rPr>
                <w:lang w:eastAsia="fi-FI"/>
              </w:rPr>
              <w:t>DC_7A_n78A</w:t>
            </w:r>
          </w:p>
          <w:p w14:paraId="1117749E" w14:textId="77777777" w:rsidR="008D1E4A" w:rsidRPr="00EF5447" w:rsidRDefault="008D1E4A" w:rsidP="00C620E0">
            <w:pPr>
              <w:pStyle w:val="TAC"/>
            </w:pPr>
            <w:r w:rsidRPr="00EF5447">
              <w:rPr>
                <w:lang w:eastAsia="fi-FI"/>
              </w:rPr>
              <w:t>DC_8A_n78A</w:t>
            </w:r>
          </w:p>
        </w:tc>
      </w:tr>
      <w:tr w:rsidR="008D1E4A" w:rsidRPr="00EF5447" w14:paraId="2F1434D1" w14:textId="77777777" w:rsidTr="00C620E0">
        <w:trPr>
          <w:trHeight w:val="187"/>
          <w:jc w:val="center"/>
        </w:trPr>
        <w:tc>
          <w:tcPr>
            <w:tcW w:w="3397" w:type="dxa"/>
            <w:noWrap/>
          </w:tcPr>
          <w:p w14:paraId="26572FAD" w14:textId="77777777" w:rsidR="008D1E4A" w:rsidRPr="00EF5447" w:rsidRDefault="008D1E4A" w:rsidP="00C620E0">
            <w:pPr>
              <w:pStyle w:val="TAC"/>
              <w:rPr>
                <w:lang w:eastAsia="fi-FI"/>
              </w:rPr>
            </w:pPr>
            <w:r w:rsidRPr="00EF5447">
              <w:rPr>
                <w:lang w:eastAsia="ja-JP"/>
              </w:rPr>
              <w:t>DC_1A-3A-7A-20A_n8A</w:t>
            </w:r>
          </w:p>
        </w:tc>
        <w:tc>
          <w:tcPr>
            <w:tcW w:w="3544" w:type="dxa"/>
            <w:shd w:val="clear" w:color="auto" w:fill="auto"/>
          </w:tcPr>
          <w:p w14:paraId="79CCD483" w14:textId="77777777" w:rsidR="008D1E4A" w:rsidRPr="00EF5447" w:rsidRDefault="008D1E4A" w:rsidP="00C620E0">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201AF88" w14:textId="77777777" w:rsidR="008D1E4A" w:rsidRPr="00EF5447" w:rsidRDefault="008D1E4A" w:rsidP="00C620E0">
            <w:pPr>
              <w:pStyle w:val="TAC"/>
              <w:rPr>
                <w:b/>
                <w:lang w:eastAsia="ja-JP"/>
              </w:rPr>
            </w:pPr>
            <w:r w:rsidRPr="00EF5447">
              <w:rPr>
                <w:lang w:eastAsia="fi-FI"/>
              </w:rPr>
              <w:t>DC_3A_</w:t>
            </w:r>
            <w:r w:rsidRPr="00EF5447">
              <w:rPr>
                <w:lang w:eastAsia="ja-JP"/>
              </w:rPr>
              <w:t>n8A</w:t>
            </w:r>
          </w:p>
          <w:p w14:paraId="55B7DDAE" w14:textId="77777777" w:rsidR="008D1E4A" w:rsidRPr="00EF5447" w:rsidRDefault="008D1E4A" w:rsidP="00C620E0">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09C03DEC"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5C508C66" w14:textId="77777777" w:rsidTr="00C620E0">
        <w:trPr>
          <w:trHeight w:val="187"/>
          <w:jc w:val="center"/>
        </w:trPr>
        <w:tc>
          <w:tcPr>
            <w:tcW w:w="3397" w:type="dxa"/>
            <w:noWrap/>
          </w:tcPr>
          <w:p w14:paraId="353B049A" w14:textId="77777777" w:rsidR="008D1E4A" w:rsidRPr="00EF5447" w:rsidRDefault="008D1E4A" w:rsidP="00C620E0">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
          <w:p w14:paraId="342C5725" w14:textId="77777777" w:rsidR="008D1E4A" w:rsidRPr="00EF5447" w:rsidRDefault="008D1E4A" w:rsidP="00C620E0">
            <w:pPr>
              <w:pStyle w:val="TAC"/>
            </w:pPr>
            <w:r w:rsidRPr="00EF5447">
              <w:t>DC_1A_n28A</w:t>
            </w:r>
          </w:p>
          <w:p w14:paraId="2418000F" w14:textId="77777777" w:rsidR="008D1E4A" w:rsidRPr="00EF5447" w:rsidRDefault="008D1E4A" w:rsidP="00C620E0">
            <w:pPr>
              <w:pStyle w:val="TAC"/>
            </w:pPr>
            <w:r w:rsidRPr="00EF5447">
              <w:t>DC_3A_n28A</w:t>
            </w:r>
          </w:p>
          <w:p w14:paraId="47C6FC37" w14:textId="77777777" w:rsidR="008D1E4A" w:rsidRPr="00EF5447" w:rsidRDefault="008D1E4A" w:rsidP="00C620E0">
            <w:pPr>
              <w:pStyle w:val="TAC"/>
            </w:pPr>
            <w:r w:rsidRPr="00EF5447">
              <w:t>DC_7A_n28A</w:t>
            </w:r>
          </w:p>
          <w:p w14:paraId="37C6AFBC" w14:textId="77777777" w:rsidR="008D1E4A" w:rsidRPr="00EF5447" w:rsidRDefault="008D1E4A" w:rsidP="00C620E0">
            <w:pPr>
              <w:pStyle w:val="TAC"/>
            </w:pPr>
            <w:r w:rsidRPr="00EF5447">
              <w:t>DC_20A_n28A</w:t>
            </w:r>
          </w:p>
        </w:tc>
      </w:tr>
      <w:tr w:rsidR="008D1E4A" w:rsidRPr="00EF5447" w14:paraId="6385D268" w14:textId="77777777" w:rsidTr="00C620E0">
        <w:trPr>
          <w:trHeight w:val="187"/>
          <w:jc w:val="center"/>
        </w:trPr>
        <w:tc>
          <w:tcPr>
            <w:tcW w:w="3397" w:type="dxa"/>
            <w:noWrap/>
          </w:tcPr>
          <w:p w14:paraId="1926FB60" w14:textId="77777777" w:rsidR="008D1E4A" w:rsidRPr="00EF5447" w:rsidRDefault="008D1E4A" w:rsidP="00C620E0">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07864EF2" w14:textId="77777777" w:rsidR="008D1E4A" w:rsidRPr="00EF5447" w:rsidRDefault="008D1E4A" w:rsidP="00C620E0">
            <w:pPr>
              <w:pStyle w:val="TAC"/>
            </w:pPr>
            <w:r w:rsidRPr="00EF5447">
              <w:t>DC_1A_n78A</w:t>
            </w:r>
          </w:p>
          <w:p w14:paraId="468F4ED0" w14:textId="77777777" w:rsidR="008D1E4A" w:rsidRPr="00EF5447" w:rsidRDefault="008D1E4A" w:rsidP="00C620E0">
            <w:pPr>
              <w:pStyle w:val="TAC"/>
            </w:pPr>
            <w:r w:rsidRPr="00EF5447">
              <w:t>DC_3A_n78A</w:t>
            </w:r>
          </w:p>
          <w:p w14:paraId="02CF648C" w14:textId="77777777" w:rsidR="008D1E4A" w:rsidRPr="00EF5447" w:rsidRDefault="008D1E4A" w:rsidP="00C620E0">
            <w:pPr>
              <w:pStyle w:val="TAC"/>
            </w:pPr>
            <w:r w:rsidRPr="00EF5447">
              <w:t>DC_7A_n78A</w:t>
            </w:r>
          </w:p>
          <w:p w14:paraId="6951004F" w14:textId="77777777" w:rsidR="008D1E4A" w:rsidRPr="00EF5447" w:rsidRDefault="008D1E4A" w:rsidP="00C620E0">
            <w:pPr>
              <w:pStyle w:val="TAC"/>
            </w:pPr>
            <w:r w:rsidRPr="00EF5447">
              <w:t>DC_20A_n78A</w:t>
            </w:r>
          </w:p>
        </w:tc>
      </w:tr>
      <w:tr w:rsidR="008D1E4A" w:rsidRPr="00EF5447" w14:paraId="289E2576" w14:textId="77777777" w:rsidTr="00C620E0">
        <w:trPr>
          <w:trHeight w:val="187"/>
          <w:jc w:val="center"/>
        </w:trPr>
        <w:tc>
          <w:tcPr>
            <w:tcW w:w="3397" w:type="dxa"/>
            <w:noWrap/>
          </w:tcPr>
          <w:p w14:paraId="1FE5CC5B" w14:textId="77777777" w:rsidR="008D1E4A" w:rsidRPr="00EF5447" w:rsidRDefault="008D1E4A" w:rsidP="00C620E0">
            <w:pPr>
              <w:pStyle w:val="TAC"/>
              <w:rPr>
                <w:rFonts w:eastAsia="MS Mincho" w:cs="Arial"/>
                <w:szCs w:val="18"/>
                <w:lang w:eastAsia="ja-JP"/>
              </w:rPr>
            </w:pPr>
            <w:r w:rsidRPr="00EF5447">
              <w:rPr>
                <w:lang w:eastAsia="fi-FI"/>
              </w:rPr>
              <w:t>DC_1A-3A-7A-28A_n5A</w:t>
            </w:r>
          </w:p>
          <w:p w14:paraId="4DDD7A1A" w14:textId="77777777" w:rsidR="008D1E4A" w:rsidRPr="00EF5447" w:rsidRDefault="008D1E4A" w:rsidP="00C620E0">
            <w:pPr>
              <w:pStyle w:val="TAC"/>
              <w:rPr>
                <w:rFonts w:eastAsia="MS Mincho" w:cs="Arial"/>
                <w:szCs w:val="18"/>
                <w:lang w:eastAsia="ja-JP"/>
              </w:rPr>
            </w:pPr>
            <w:r w:rsidRPr="00EF5447">
              <w:rPr>
                <w:lang w:eastAsia="fi-FI"/>
              </w:rPr>
              <w:t>DC_1A-3C-7A-28A_n5A</w:t>
            </w:r>
          </w:p>
          <w:p w14:paraId="44A21661" w14:textId="77777777" w:rsidR="008D1E4A" w:rsidRPr="00EF5447" w:rsidRDefault="008D1E4A" w:rsidP="00C620E0">
            <w:pPr>
              <w:pStyle w:val="TAC"/>
              <w:rPr>
                <w:rFonts w:eastAsia="MS Mincho" w:cs="Arial"/>
                <w:szCs w:val="18"/>
                <w:lang w:eastAsia="ja-JP"/>
              </w:rPr>
            </w:pPr>
            <w:r w:rsidRPr="00EF5447">
              <w:rPr>
                <w:lang w:eastAsia="fi-FI"/>
              </w:rPr>
              <w:t>DC_1A-3A-7C-28A_n5A</w:t>
            </w:r>
          </w:p>
          <w:p w14:paraId="19416666" w14:textId="77777777" w:rsidR="008D1E4A" w:rsidRPr="00EF5447" w:rsidRDefault="008D1E4A" w:rsidP="00C620E0">
            <w:pPr>
              <w:pStyle w:val="TAC"/>
              <w:rPr>
                <w:rFonts w:eastAsia="MS Mincho" w:cs="Arial"/>
                <w:szCs w:val="18"/>
                <w:lang w:eastAsia="ja-JP"/>
              </w:rPr>
            </w:pPr>
            <w:r w:rsidRPr="00EF5447">
              <w:rPr>
                <w:lang w:eastAsia="fi-FI"/>
              </w:rPr>
              <w:t>DC_1A-3C-7C-28A_n5A</w:t>
            </w:r>
          </w:p>
        </w:tc>
        <w:tc>
          <w:tcPr>
            <w:tcW w:w="3544" w:type="dxa"/>
            <w:shd w:val="clear" w:color="auto" w:fill="auto"/>
          </w:tcPr>
          <w:p w14:paraId="7D0224C0" w14:textId="77777777" w:rsidR="008D1E4A" w:rsidRPr="00EF5447" w:rsidRDefault="008D1E4A" w:rsidP="00C620E0">
            <w:pPr>
              <w:pStyle w:val="TAC"/>
              <w:rPr>
                <w:lang w:eastAsia="fi-FI"/>
              </w:rPr>
            </w:pPr>
            <w:r w:rsidRPr="00EF5447">
              <w:rPr>
                <w:lang w:eastAsia="fi-FI"/>
              </w:rPr>
              <w:t>DC_1A_n5A</w:t>
            </w:r>
          </w:p>
          <w:p w14:paraId="5648E7D0" w14:textId="77777777" w:rsidR="008D1E4A" w:rsidRPr="00EF5447" w:rsidRDefault="008D1E4A" w:rsidP="00C620E0">
            <w:pPr>
              <w:pStyle w:val="TAC"/>
              <w:rPr>
                <w:lang w:eastAsia="fi-FI"/>
              </w:rPr>
            </w:pPr>
            <w:r w:rsidRPr="00EF5447">
              <w:rPr>
                <w:lang w:eastAsia="fi-FI"/>
              </w:rPr>
              <w:t>DC_3A_n5A</w:t>
            </w:r>
          </w:p>
          <w:p w14:paraId="45F1FF63" w14:textId="77777777" w:rsidR="008D1E4A" w:rsidRPr="00EF5447" w:rsidRDefault="008D1E4A" w:rsidP="00C620E0">
            <w:pPr>
              <w:pStyle w:val="TAC"/>
              <w:rPr>
                <w:lang w:eastAsia="fi-FI"/>
              </w:rPr>
            </w:pPr>
            <w:r w:rsidRPr="00EF5447">
              <w:rPr>
                <w:lang w:eastAsia="fi-FI"/>
              </w:rPr>
              <w:t>DC_3C_n5A</w:t>
            </w:r>
          </w:p>
          <w:p w14:paraId="6FDF5739" w14:textId="77777777" w:rsidR="008D1E4A" w:rsidRPr="00EF5447" w:rsidRDefault="008D1E4A" w:rsidP="00C620E0">
            <w:pPr>
              <w:pStyle w:val="TAC"/>
              <w:rPr>
                <w:lang w:eastAsia="fi-FI"/>
              </w:rPr>
            </w:pPr>
            <w:r w:rsidRPr="00EF5447">
              <w:rPr>
                <w:lang w:eastAsia="fi-FI"/>
              </w:rPr>
              <w:t>DC_7A_n5A</w:t>
            </w:r>
          </w:p>
          <w:p w14:paraId="662212E0" w14:textId="77777777" w:rsidR="008D1E4A" w:rsidRPr="00EF5447" w:rsidRDefault="008D1E4A" w:rsidP="00C620E0">
            <w:pPr>
              <w:pStyle w:val="TAC"/>
              <w:rPr>
                <w:lang w:eastAsia="fi-FI"/>
              </w:rPr>
            </w:pPr>
            <w:r w:rsidRPr="00EF5447">
              <w:rPr>
                <w:lang w:eastAsia="fi-FI"/>
              </w:rPr>
              <w:t>DC_7C_n5A</w:t>
            </w:r>
          </w:p>
          <w:p w14:paraId="443B0E3D" w14:textId="77777777" w:rsidR="008D1E4A" w:rsidRPr="00EF5447" w:rsidRDefault="008D1E4A" w:rsidP="00C620E0">
            <w:pPr>
              <w:pStyle w:val="TAC"/>
            </w:pPr>
            <w:r w:rsidRPr="00EF5447">
              <w:rPr>
                <w:lang w:eastAsia="fi-FI"/>
              </w:rPr>
              <w:t>DC_28A_n5A</w:t>
            </w:r>
          </w:p>
        </w:tc>
      </w:tr>
      <w:tr w:rsidR="008D1E4A" w:rsidRPr="00EF5447" w14:paraId="7B3C9FBA" w14:textId="77777777" w:rsidTr="00C620E0">
        <w:trPr>
          <w:trHeight w:val="187"/>
          <w:jc w:val="center"/>
        </w:trPr>
        <w:tc>
          <w:tcPr>
            <w:tcW w:w="3397" w:type="dxa"/>
            <w:noWrap/>
          </w:tcPr>
          <w:p w14:paraId="560FD78A" w14:textId="77777777" w:rsidR="008D1E4A" w:rsidRPr="00EF5447" w:rsidRDefault="008D1E4A" w:rsidP="00C620E0">
            <w:pPr>
              <w:pStyle w:val="TAC"/>
              <w:rPr>
                <w:bCs/>
                <w:lang w:eastAsia="ja-JP"/>
              </w:rPr>
            </w:pPr>
            <w:r w:rsidRPr="00EF5447">
              <w:rPr>
                <w:bCs/>
                <w:lang w:eastAsia="ja-JP"/>
              </w:rPr>
              <w:t>DC_1A-3A-7A-28A_n7A</w:t>
            </w:r>
          </w:p>
          <w:p w14:paraId="38CCA166" w14:textId="77777777" w:rsidR="008D1E4A" w:rsidRPr="00EF5447" w:rsidRDefault="008D1E4A" w:rsidP="00C620E0">
            <w:pPr>
              <w:pStyle w:val="TAC"/>
              <w:rPr>
                <w:bCs/>
                <w:lang w:eastAsia="ja-JP"/>
              </w:rPr>
            </w:pPr>
            <w:r w:rsidRPr="00EF5447">
              <w:rPr>
                <w:bCs/>
                <w:lang w:eastAsia="ja-JP"/>
              </w:rPr>
              <w:t>DC_1A-3C-7A-28A_n7A</w:t>
            </w:r>
          </w:p>
          <w:p w14:paraId="1D589ED9" w14:textId="77777777" w:rsidR="008D1E4A" w:rsidRPr="00EF5447" w:rsidRDefault="008D1E4A" w:rsidP="00C620E0">
            <w:pPr>
              <w:pStyle w:val="TAC"/>
              <w:rPr>
                <w:bCs/>
                <w:lang w:eastAsia="ja-JP"/>
              </w:rPr>
            </w:pPr>
            <w:r w:rsidRPr="00EF5447">
              <w:rPr>
                <w:bCs/>
                <w:lang w:eastAsia="ja-JP"/>
              </w:rPr>
              <w:t>DC_1A-1A-3A-7A-28A_n7A</w:t>
            </w:r>
          </w:p>
          <w:p w14:paraId="6BD2A7AC" w14:textId="77777777" w:rsidR="008D1E4A" w:rsidRPr="00EF5447" w:rsidRDefault="008D1E4A" w:rsidP="00C620E0">
            <w:pPr>
              <w:pStyle w:val="TAC"/>
              <w:rPr>
                <w:bCs/>
                <w:lang w:eastAsia="ja-JP"/>
              </w:rPr>
            </w:pPr>
            <w:r w:rsidRPr="00EF5447">
              <w:rPr>
                <w:bCs/>
                <w:lang w:eastAsia="ja-JP"/>
              </w:rPr>
              <w:t>DC_1A-1A-3A-3A-7A-28A_n7A</w:t>
            </w:r>
          </w:p>
          <w:p w14:paraId="0B775E35" w14:textId="77777777" w:rsidR="008D1E4A" w:rsidRPr="00EF5447" w:rsidRDefault="008D1E4A" w:rsidP="00C620E0">
            <w:pPr>
              <w:pStyle w:val="TAC"/>
              <w:rPr>
                <w:bCs/>
                <w:lang w:eastAsia="ja-JP"/>
              </w:rPr>
            </w:pPr>
            <w:r w:rsidRPr="00EF5447">
              <w:rPr>
                <w:bCs/>
                <w:lang w:eastAsia="ja-JP"/>
              </w:rPr>
              <w:t>DC_1A-3A-3A-7A-28A_n7A</w:t>
            </w:r>
          </w:p>
          <w:p w14:paraId="7D65E04E" w14:textId="77777777" w:rsidR="008D1E4A" w:rsidRPr="00EF5447" w:rsidRDefault="008D1E4A" w:rsidP="00C620E0">
            <w:pPr>
              <w:pStyle w:val="TAC"/>
              <w:rPr>
                <w:bCs/>
                <w:lang w:eastAsia="fi-FI"/>
              </w:rPr>
            </w:pPr>
            <w:r w:rsidRPr="00EF5447">
              <w:rPr>
                <w:bCs/>
                <w:lang w:eastAsia="ja-JP"/>
              </w:rPr>
              <w:t>DC_1A-1A-3C-7A-28A_n7A</w:t>
            </w:r>
          </w:p>
        </w:tc>
        <w:tc>
          <w:tcPr>
            <w:tcW w:w="3544" w:type="dxa"/>
            <w:shd w:val="clear" w:color="auto" w:fill="auto"/>
          </w:tcPr>
          <w:p w14:paraId="485B145C" w14:textId="77777777" w:rsidR="008D1E4A" w:rsidRPr="00EF5447" w:rsidRDefault="008D1E4A" w:rsidP="00C620E0">
            <w:pPr>
              <w:pStyle w:val="TAC"/>
              <w:rPr>
                <w:bCs/>
                <w:lang w:eastAsia="zh-TW"/>
              </w:rPr>
            </w:pPr>
            <w:r w:rsidRPr="00EF5447">
              <w:rPr>
                <w:bCs/>
                <w:lang w:eastAsia="zh-TW"/>
              </w:rPr>
              <w:t>DC_1A_n7A</w:t>
            </w:r>
          </w:p>
          <w:p w14:paraId="6928E95B" w14:textId="77777777" w:rsidR="008D1E4A" w:rsidRPr="00EF5447" w:rsidRDefault="008D1E4A" w:rsidP="00C620E0">
            <w:pPr>
              <w:pStyle w:val="TAC"/>
              <w:rPr>
                <w:bCs/>
                <w:lang w:eastAsia="zh-TW"/>
              </w:rPr>
            </w:pPr>
            <w:r w:rsidRPr="00EF5447">
              <w:rPr>
                <w:bCs/>
                <w:lang w:eastAsia="zh-TW"/>
              </w:rPr>
              <w:t>DC_3A_n7A</w:t>
            </w:r>
          </w:p>
          <w:p w14:paraId="618D4364" w14:textId="77777777" w:rsidR="008D1E4A" w:rsidRPr="00EF5447" w:rsidRDefault="008D1E4A" w:rsidP="00C620E0">
            <w:pPr>
              <w:pStyle w:val="TAC"/>
              <w:rPr>
                <w:bCs/>
                <w:lang w:eastAsia="zh-TW"/>
              </w:rPr>
            </w:pPr>
            <w:r w:rsidRPr="00EF5447">
              <w:rPr>
                <w:bCs/>
                <w:lang w:eastAsia="zh-TW"/>
              </w:rPr>
              <w:t>DC_3C_n7A</w:t>
            </w:r>
          </w:p>
          <w:p w14:paraId="035F2C6C" w14:textId="77777777" w:rsidR="008D1E4A" w:rsidRPr="00EF5447" w:rsidRDefault="008D1E4A" w:rsidP="00C620E0">
            <w:pPr>
              <w:pStyle w:val="TAC"/>
              <w:rPr>
                <w:bCs/>
                <w:lang w:eastAsia="zh-TW"/>
              </w:rPr>
            </w:pPr>
            <w:r w:rsidRPr="00EF5447">
              <w:rPr>
                <w:bCs/>
                <w:lang w:eastAsia="zh-TW"/>
              </w:rPr>
              <w:t>DC_7A_n7A</w:t>
            </w:r>
            <w:r w:rsidRPr="00EF5447">
              <w:rPr>
                <w:bCs/>
                <w:vertAlign w:val="superscript"/>
                <w:lang w:eastAsia="zh-TW"/>
              </w:rPr>
              <w:t>4</w:t>
            </w:r>
          </w:p>
          <w:p w14:paraId="7537DD95" w14:textId="77777777" w:rsidR="008D1E4A" w:rsidRPr="00EF5447" w:rsidRDefault="008D1E4A" w:rsidP="00C620E0">
            <w:pPr>
              <w:pStyle w:val="TAC"/>
              <w:rPr>
                <w:bCs/>
                <w:lang w:eastAsia="fi-FI"/>
              </w:rPr>
            </w:pPr>
            <w:r w:rsidRPr="00EF5447">
              <w:rPr>
                <w:bCs/>
                <w:lang w:eastAsia="zh-TW"/>
              </w:rPr>
              <w:t>DC_28A_n7A</w:t>
            </w:r>
          </w:p>
        </w:tc>
      </w:tr>
      <w:tr w:rsidR="008D1E4A" w:rsidRPr="00EF5447" w14:paraId="1F5B94C4" w14:textId="77777777" w:rsidTr="00C620E0">
        <w:trPr>
          <w:trHeight w:val="187"/>
          <w:jc w:val="center"/>
        </w:trPr>
        <w:tc>
          <w:tcPr>
            <w:tcW w:w="3397" w:type="dxa"/>
            <w:noWrap/>
          </w:tcPr>
          <w:p w14:paraId="5FC8937C" w14:textId="77777777" w:rsidR="008D1E4A" w:rsidRPr="00EF5447" w:rsidRDefault="008D1E4A" w:rsidP="00C620E0">
            <w:pPr>
              <w:pStyle w:val="TAC"/>
              <w:rPr>
                <w:bCs/>
                <w:lang w:eastAsia="ja-JP"/>
              </w:rPr>
            </w:pPr>
            <w:r w:rsidRPr="00EF5447">
              <w:rPr>
                <w:bCs/>
                <w:lang w:eastAsia="fi-FI"/>
              </w:rPr>
              <w:t>DC_1A-3A-7A-28A_n40A</w:t>
            </w:r>
          </w:p>
        </w:tc>
        <w:tc>
          <w:tcPr>
            <w:tcW w:w="3544" w:type="dxa"/>
            <w:shd w:val="clear" w:color="auto" w:fill="auto"/>
          </w:tcPr>
          <w:p w14:paraId="2CCEF20F" w14:textId="77777777" w:rsidR="008D1E4A" w:rsidRPr="00EF5447" w:rsidRDefault="008D1E4A" w:rsidP="00C620E0">
            <w:pPr>
              <w:pStyle w:val="TAC"/>
              <w:rPr>
                <w:bCs/>
                <w:lang w:eastAsia="fi-FI"/>
              </w:rPr>
            </w:pPr>
            <w:r w:rsidRPr="00EF5447">
              <w:rPr>
                <w:bCs/>
                <w:lang w:eastAsia="fi-FI"/>
              </w:rPr>
              <w:t>DC_1A_n40A</w:t>
            </w:r>
          </w:p>
          <w:p w14:paraId="1A290683" w14:textId="77777777" w:rsidR="008D1E4A" w:rsidRPr="00EF5447" w:rsidRDefault="008D1E4A" w:rsidP="00C620E0">
            <w:pPr>
              <w:pStyle w:val="TAC"/>
              <w:rPr>
                <w:bCs/>
                <w:lang w:eastAsia="fi-FI"/>
              </w:rPr>
            </w:pPr>
            <w:r w:rsidRPr="00EF5447">
              <w:rPr>
                <w:bCs/>
                <w:lang w:eastAsia="fi-FI"/>
              </w:rPr>
              <w:t>DC_3A_n40A</w:t>
            </w:r>
          </w:p>
          <w:p w14:paraId="32EB99FF" w14:textId="77777777" w:rsidR="008D1E4A" w:rsidRPr="00EF5447" w:rsidRDefault="008D1E4A" w:rsidP="00C620E0">
            <w:pPr>
              <w:pStyle w:val="TAC"/>
              <w:rPr>
                <w:bCs/>
                <w:lang w:eastAsia="fi-FI"/>
              </w:rPr>
            </w:pPr>
            <w:r w:rsidRPr="00EF5447">
              <w:rPr>
                <w:bCs/>
                <w:lang w:eastAsia="fi-FI"/>
              </w:rPr>
              <w:t>DC_7A_n40A</w:t>
            </w:r>
          </w:p>
          <w:p w14:paraId="137F8D47" w14:textId="77777777" w:rsidR="008D1E4A" w:rsidRPr="00EF5447" w:rsidRDefault="008D1E4A" w:rsidP="00C620E0">
            <w:pPr>
              <w:pStyle w:val="TAC"/>
              <w:rPr>
                <w:bCs/>
                <w:lang w:eastAsia="zh-TW"/>
              </w:rPr>
            </w:pPr>
            <w:r w:rsidRPr="00EF5447">
              <w:rPr>
                <w:bCs/>
                <w:lang w:eastAsia="fi-FI"/>
              </w:rPr>
              <w:t>DC_28A_n40A</w:t>
            </w:r>
          </w:p>
        </w:tc>
      </w:tr>
      <w:tr w:rsidR="008D1E4A" w:rsidRPr="00EF5447" w14:paraId="05EE7311" w14:textId="77777777" w:rsidTr="00C620E0">
        <w:trPr>
          <w:trHeight w:val="187"/>
          <w:jc w:val="center"/>
        </w:trPr>
        <w:tc>
          <w:tcPr>
            <w:tcW w:w="3397" w:type="dxa"/>
            <w:noWrap/>
          </w:tcPr>
          <w:p w14:paraId="1766F0FB" w14:textId="77777777" w:rsidR="008D1E4A" w:rsidRPr="00EF5447" w:rsidRDefault="008D1E4A" w:rsidP="00C620E0">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6337957D" w14:textId="77777777" w:rsidR="008D1E4A" w:rsidRPr="00EF5447" w:rsidRDefault="008D1E4A" w:rsidP="00C620E0">
            <w:pPr>
              <w:pStyle w:val="TAC"/>
              <w:rPr>
                <w:rFonts w:eastAsia="MS Mincho" w:cs="Arial"/>
                <w:bCs/>
                <w:lang w:eastAsia="ja-JP"/>
              </w:rPr>
            </w:pPr>
            <w:r w:rsidRPr="00EF5447">
              <w:rPr>
                <w:rFonts w:eastAsia="MS Mincho" w:cs="Arial"/>
                <w:bCs/>
                <w:lang w:eastAsia="ja-JP"/>
              </w:rPr>
              <w:t>DC_1A-3A-7C-28A_n78A</w:t>
            </w:r>
          </w:p>
          <w:p w14:paraId="666EC11D" w14:textId="77777777" w:rsidR="008D1E4A" w:rsidRPr="00EF5447" w:rsidRDefault="008D1E4A" w:rsidP="00C620E0">
            <w:pPr>
              <w:pStyle w:val="TAC"/>
              <w:rPr>
                <w:rFonts w:eastAsia="MS Mincho" w:cs="Arial"/>
                <w:bCs/>
                <w:lang w:eastAsia="ja-JP"/>
              </w:rPr>
            </w:pPr>
            <w:r w:rsidRPr="00EF5447">
              <w:rPr>
                <w:rFonts w:eastAsia="MS Mincho" w:cs="Arial"/>
                <w:bCs/>
                <w:lang w:eastAsia="ja-JP"/>
              </w:rPr>
              <w:t>DC_1A-3C-7A-28A_n78A</w:t>
            </w:r>
          </w:p>
          <w:p w14:paraId="41F3542B" w14:textId="77777777" w:rsidR="008D1E4A" w:rsidRPr="00EF5447" w:rsidRDefault="008D1E4A" w:rsidP="00C620E0">
            <w:pPr>
              <w:pStyle w:val="TAC"/>
              <w:keepNext w:val="0"/>
              <w:rPr>
                <w:lang w:eastAsia="ja-JP"/>
              </w:rPr>
            </w:pPr>
            <w:r w:rsidRPr="00EF5447">
              <w:rPr>
                <w:bCs/>
                <w:lang w:eastAsia="ja-JP"/>
              </w:rPr>
              <w:t>DC_1A-3C-7C-28A_n78A</w:t>
            </w:r>
          </w:p>
          <w:p w14:paraId="2EF0DF45" w14:textId="77777777" w:rsidR="008D1E4A" w:rsidRPr="00EF5447" w:rsidRDefault="008D1E4A" w:rsidP="00C620E0">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69B23840" w14:textId="77777777" w:rsidR="008D1E4A" w:rsidRPr="00EF5447" w:rsidRDefault="008D1E4A" w:rsidP="00C620E0">
            <w:pPr>
              <w:pStyle w:val="TAC"/>
              <w:rPr>
                <w:bCs/>
              </w:rPr>
            </w:pPr>
            <w:r w:rsidRPr="00EF5447">
              <w:rPr>
                <w:bCs/>
              </w:rPr>
              <w:t>DC_1A_n78A</w:t>
            </w:r>
          </w:p>
          <w:p w14:paraId="7524D573" w14:textId="77777777" w:rsidR="008D1E4A" w:rsidRPr="00EF5447" w:rsidRDefault="008D1E4A" w:rsidP="00C620E0">
            <w:pPr>
              <w:pStyle w:val="TAC"/>
              <w:rPr>
                <w:bCs/>
                <w:lang w:eastAsia="fi-FI"/>
              </w:rPr>
            </w:pPr>
            <w:r w:rsidRPr="00EF5447">
              <w:rPr>
                <w:bCs/>
              </w:rPr>
              <w:t>DC_3A_n78A</w:t>
            </w:r>
          </w:p>
          <w:p w14:paraId="211D93B1" w14:textId="77777777" w:rsidR="008D1E4A" w:rsidRPr="00EF5447" w:rsidRDefault="008D1E4A" w:rsidP="00C620E0">
            <w:pPr>
              <w:pStyle w:val="TAC"/>
              <w:rPr>
                <w:bCs/>
              </w:rPr>
            </w:pPr>
            <w:r w:rsidRPr="00EF5447">
              <w:rPr>
                <w:bCs/>
                <w:lang w:eastAsia="fi-FI"/>
              </w:rPr>
              <w:t>DC_3C_n78A</w:t>
            </w:r>
          </w:p>
          <w:p w14:paraId="06B7AAF8" w14:textId="77777777" w:rsidR="008D1E4A" w:rsidRPr="00EF5447" w:rsidRDefault="008D1E4A" w:rsidP="00C620E0">
            <w:pPr>
              <w:pStyle w:val="TAC"/>
              <w:rPr>
                <w:bCs/>
              </w:rPr>
            </w:pPr>
            <w:r w:rsidRPr="00EF5447">
              <w:rPr>
                <w:bCs/>
              </w:rPr>
              <w:t>DC_7A_n78A</w:t>
            </w:r>
          </w:p>
          <w:p w14:paraId="4F26B260" w14:textId="77777777" w:rsidR="008D1E4A" w:rsidRPr="00EF5447" w:rsidRDefault="008D1E4A" w:rsidP="00C620E0">
            <w:pPr>
              <w:pStyle w:val="TAC"/>
              <w:rPr>
                <w:bCs/>
              </w:rPr>
            </w:pPr>
            <w:r w:rsidRPr="00EF5447">
              <w:rPr>
                <w:bCs/>
                <w:lang w:eastAsia="fi-FI"/>
              </w:rPr>
              <w:t>DC_7C_n78A</w:t>
            </w:r>
          </w:p>
          <w:p w14:paraId="1A95F541" w14:textId="77777777" w:rsidR="008D1E4A" w:rsidRPr="00EF5447" w:rsidRDefault="008D1E4A" w:rsidP="00C620E0">
            <w:pPr>
              <w:pStyle w:val="TAC"/>
              <w:rPr>
                <w:bCs/>
              </w:rPr>
            </w:pPr>
            <w:r w:rsidRPr="00EF5447">
              <w:rPr>
                <w:bCs/>
              </w:rPr>
              <w:t>DC_28A_n78A</w:t>
            </w:r>
          </w:p>
        </w:tc>
      </w:tr>
      <w:tr w:rsidR="008D1E4A" w:rsidRPr="00EF5447" w14:paraId="6F3799B1" w14:textId="77777777" w:rsidTr="00C620E0">
        <w:trPr>
          <w:trHeight w:val="187"/>
          <w:jc w:val="center"/>
        </w:trPr>
        <w:tc>
          <w:tcPr>
            <w:tcW w:w="3397" w:type="dxa"/>
            <w:noWrap/>
          </w:tcPr>
          <w:p w14:paraId="27C10C59" w14:textId="77777777" w:rsidR="008D1E4A" w:rsidRPr="00EF5447" w:rsidRDefault="008D1E4A" w:rsidP="00C620E0">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34037C83" w14:textId="77777777" w:rsidR="008D1E4A" w:rsidRPr="00EF5447" w:rsidRDefault="008D1E4A" w:rsidP="00C620E0">
            <w:pPr>
              <w:pStyle w:val="TAC"/>
              <w:rPr>
                <w:rFonts w:cs="Arial"/>
                <w:szCs w:val="18"/>
                <w:lang w:eastAsia="ko-KR"/>
              </w:rPr>
            </w:pPr>
            <w:r w:rsidRPr="00EF5447">
              <w:rPr>
                <w:rFonts w:cs="Arial"/>
                <w:szCs w:val="18"/>
                <w:lang w:eastAsia="ko-KR"/>
              </w:rPr>
              <w:t>DC_1A-3A-7C_n28A-n78A</w:t>
            </w:r>
          </w:p>
          <w:p w14:paraId="04CC80B0" w14:textId="77777777" w:rsidR="008D1E4A" w:rsidRPr="00EF5447" w:rsidRDefault="008D1E4A" w:rsidP="00C620E0">
            <w:pPr>
              <w:pStyle w:val="TAC"/>
              <w:rPr>
                <w:rFonts w:cs="Arial"/>
                <w:szCs w:val="18"/>
                <w:lang w:eastAsia="ko-KR"/>
              </w:rPr>
            </w:pPr>
            <w:r w:rsidRPr="00EF5447">
              <w:rPr>
                <w:rFonts w:cs="Arial"/>
                <w:szCs w:val="18"/>
                <w:lang w:eastAsia="ko-KR"/>
              </w:rPr>
              <w:t>DC_1A-3C-7A_n28A-n78A</w:t>
            </w:r>
          </w:p>
          <w:p w14:paraId="3471A446" w14:textId="77777777" w:rsidR="008D1E4A" w:rsidRPr="00EF5447" w:rsidRDefault="008D1E4A" w:rsidP="00C620E0">
            <w:pPr>
              <w:pStyle w:val="TAC"/>
              <w:rPr>
                <w:rFonts w:cs="Arial"/>
                <w:lang w:eastAsia="ja-JP"/>
              </w:rPr>
            </w:pPr>
            <w:r w:rsidRPr="00EF5447">
              <w:rPr>
                <w:rFonts w:cs="Arial"/>
                <w:szCs w:val="18"/>
                <w:lang w:eastAsia="ko-KR"/>
              </w:rPr>
              <w:t>DC_1A-3C-7C_n28A-n78A</w:t>
            </w:r>
          </w:p>
        </w:tc>
        <w:tc>
          <w:tcPr>
            <w:tcW w:w="3544" w:type="dxa"/>
            <w:shd w:val="clear" w:color="auto" w:fill="auto"/>
          </w:tcPr>
          <w:p w14:paraId="06B7DE16" w14:textId="77777777" w:rsidR="008D1E4A" w:rsidRPr="00EF5447" w:rsidRDefault="008D1E4A" w:rsidP="00C620E0">
            <w:pPr>
              <w:pStyle w:val="TAC"/>
            </w:pPr>
            <w:r w:rsidRPr="00EF5447">
              <w:t>DC_1A_n28A</w:t>
            </w:r>
          </w:p>
          <w:p w14:paraId="56CF9E80" w14:textId="77777777" w:rsidR="008D1E4A" w:rsidRPr="00EF5447" w:rsidRDefault="008D1E4A" w:rsidP="00C620E0">
            <w:pPr>
              <w:pStyle w:val="TAC"/>
            </w:pPr>
            <w:r w:rsidRPr="00EF5447">
              <w:t>DC_1A_n78A</w:t>
            </w:r>
          </w:p>
          <w:p w14:paraId="76006A4A" w14:textId="77777777" w:rsidR="008D1E4A" w:rsidRPr="00EF5447" w:rsidRDefault="008D1E4A" w:rsidP="00C620E0">
            <w:pPr>
              <w:pStyle w:val="TAC"/>
              <w:rPr>
                <w:lang w:eastAsia="ko-KR"/>
              </w:rPr>
            </w:pPr>
            <w:r w:rsidRPr="00EF5447">
              <w:t>DC_3A_n28A</w:t>
            </w:r>
          </w:p>
          <w:p w14:paraId="08FA9844" w14:textId="77777777" w:rsidR="008D1E4A" w:rsidRPr="00EF5447" w:rsidRDefault="008D1E4A" w:rsidP="00C620E0">
            <w:pPr>
              <w:pStyle w:val="TAC"/>
            </w:pPr>
            <w:r w:rsidRPr="00EF5447">
              <w:rPr>
                <w:lang w:eastAsia="ko-KR"/>
              </w:rPr>
              <w:t>DC_3C_n28A</w:t>
            </w:r>
          </w:p>
          <w:p w14:paraId="10B01417" w14:textId="77777777" w:rsidR="008D1E4A" w:rsidRPr="00EF5447" w:rsidRDefault="008D1E4A" w:rsidP="00C620E0">
            <w:pPr>
              <w:pStyle w:val="TAC"/>
            </w:pPr>
            <w:r w:rsidRPr="00EF5447">
              <w:t>DC_3A_n78A</w:t>
            </w:r>
          </w:p>
          <w:p w14:paraId="4DFF7059" w14:textId="77777777" w:rsidR="008D1E4A" w:rsidRPr="00EF5447" w:rsidRDefault="008D1E4A" w:rsidP="00C620E0">
            <w:pPr>
              <w:pStyle w:val="TAC"/>
            </w:pPr>
            <w:r w:rsidRPr="00EF5447">
              <w:t>DC_7A_n28A</w:t>
            </w:r>
          </w:p>
          <w:p w14:paraId="5B85F6CC" w14:textId="77777777" w:rsidR="008D1E4A" w:rsidRPr="00EF5447" w:rsidRDefault="008D1E4A" w:rsidP="00C620E0">
            <w:pPr>
              <w:pStyle w:val="TAC"/>
              <w:rPr>
                <w:lang w:eastAsia="ko-KR"/>
              </w:rPr>
            </w:pPr>
            <w:r w:rsidRPr="00EF5447">
              <w:t>DC_7A_n78A</w:t>
            </w:r>
          </w:p>
          <w:p w14:paraId="3D59E29A" w14:textId="77777777" w:rsidR="008D1E4A" w:rsidRPr="00EF5447" w:rsidRDefault="008D1E4A" w:rsidP="00C620E0">
            <w:pPr>
              <w:pStyle w:val="TAC"/>
              <w:rPr>
                <w:lang w:eastAsia="ko-KR"/>
              </w:rPr>
            </w:pPr>
            <w:r w:rsidRPr="00EF5447">
              <w:rPr>
                <w:lang w:eastAsia="ko-KR"/>
              </w:rPr>
              <w:t>DC_7C_n28A</w:t>
            </w:r>
          </w:p>
          <w:p w14:paraId="3C56F667" w14:textId="77777777" w:rsidR="008D1E4A" w:rsidRPr="00EF5447" w:rsidRDefault="008D1E4A" w:rsidP="00C620E0">
            <w:pPr>
              <w:pStyle w:val="TAC"/>
            </w:pPr>
            <w:r w:rsidRPr="00EF5447">
              <w:rPr>
                <w:lang w:eastAsia="ko-KR"/>
              </w:rPr>
              <w:t>DC_7C_n78A</w:t>
            </w:r>
          </w:p>
        </w:tc>
      </w:tr>
      <w:tr w:rsidR="008D1E4A" w:rsidRPr="00EF5447" w14:paraId="0F6F43B9" w14:textId="77777777" w:rsidTr="00C620E0">
        <w:trPr>
          <w:trHeight w:val="187"/>
          <w:jc w:val="center"/>
        </w:trPr>
        <w:tc>
          <w:tcPr>
            <w:tcW w:w="3397" w:type="dxa"/>
            <w:noWrap/>
          </w:tcPr>
          <w:p w14:paraId="4310180E" w14:textId="77777777" w:rsidR="008D1E4A" w:rsidRPr="00EF5447" w:rsidRDefault="008D1E4A" w:rsidP="00C620E0">
            <w:pPr>
              <w:pStyle w:val="TAC"/>
              <w:rPr>
                <w:lang w:eastAsia="sv-SE"/>
              </w:rPr>
            </w:pPr>
            <w:r w:rsidRPr="00EF5447">
              <w:rPr>
                <w:lang w:eastAsia="sv-SE"/>
              </w:rPr>
              <w:t>DC_1A-3A-7A-40A_n78A</w:t>
            </w:r>
          </w:p>
          <w:p w14:paraId="5B77BB8F" w14:textId="77777777" w:rsidR="008D1E4A" w:rsidRPr="00EF5447" w:rsidRDefault="008D1E4A" w:rsidP="00C620E0">
            <w:pPr>
              <w:pStyle w:val="TAC"/>
              <w:rPr>
                <w:rFonts w:cs="Arial"/>
                <w:szCs w:val="18"/>
                <w:lang w:eastAsia="ko-KR"/>
              </w:rPr>
            </w:pPr>
            <w:r w:rsidRPr="00EF5447">
              <w:rPr>
                <w:lang w:eastAsia="sv-SE"/>
              </w:rPr>
              <w:t>DC_1A-3A-7A-40C_n78A</w:t>
            </w:r>
          </w:p>
        </w:tc>
        <w:tc>
          <w:tcPr>
            <w:tcW w:w="3544" w:type="dxa"/>
            <w:shd w:val="clear" w:color="auto" w:fill="auto"/>
          </w:tcPr>
          <w:p w14:paraId="1B633B10" w14:textId="77777777" w:rsidR="008D1E4A" w:rsidRPr="00EF5447" w:rsidRDefault="008D1E4A" w:rsidP="00C620E0">
            <w:pPr>
              <w:pStyle w:val="TAC"/>
              <w:rPr>
                <w:lang w:eastAsia="sv-SE"/>
              </w:rPr>
            </w:pPr>
            <w:r w:rsidRPr="00EF5447">
              <w:rPr>
                <w:lang w:eastAsia="sv-SE"/>
              </w:rPr>
              <w:t>DC_1A_n78A</w:t>
            </w:r>
          </w:p>
          <w:p w14:paraId="48DD8DAF" w14:textId="77777777" w:rsidR="008D1E4A" w:rsidRPr="00B677E8" w:rsidRDefault="008D1E4A" w:rsidP="00C620E0">
            <w:pPr>
              <w:pStyle w:val="TAC"/>
              <w:rPr>
                <w:lang w:eastAsia="sv-SE"/>
              </w:rPr>
            </w:pPr>
            <w:r w:rsidRPr="00EF5447">
              <w:rPr>
                <w:lang w:eastAsia="sv-SE"/>
              </w:rPr>
              <w:t>DC_3A_n78A</w:t>
            </w:r>
          </w:p>
          <w:p w14:paraId="7691473D" w14:textId="77777777" w:rsidR="008D1E4A" w:rsidRPr="00EF5447" w:rsidRDefault="008D1E4A" w:rsidP="00C620E0">
            <w:pPr>
              <w:pStyle w:val="TAC"/>
              <w:rPr>
                <w:lang w:eastAsia="sv-SE"/>
              </w:rPr>
            </w:pPr>
            <w:r w:rsidRPr="00EF5447">
              <w:rPr>
                <w:lang w:eastAsia="sv-SE"/>
              </w:rPr>
              <w:t>DC_7A_n78A</w:t>
            </w:r>
          </w:p>
          <w:p w14:paraId="3E66F91B" w14:textId="77777777" w:rsidR="008D1E4A" w:rsidRPr="00EF5447" w:rsidRDefault="008D1E4A" w:rsidP="00C620E0">
            <w:pPr>
              <w:pStyle w:val="TAC"/>
            </w:pPr>
            <w:r w:rsidRPr="00EF5447">
              <w:rPr>
                <w:lang w:eastAsia="sv-SE"/>
              </w:rPr>
              <w:t>DC_40A_n78A</w:t>
            </w:r>
          </w:p>
        </w:tc>
      </w:tr>
      <w:tr w:rsidR="008D1E4A" w:rsidRPr="00EF5447" w14:paraId="2B4F248E" w14:textId="77777777" w:rsidTr="00C620E0">
        <w:trPr>
          <w:trHeight w:val="187"/>
          <w:jc w:val="center"/>
        </w:trPr>
        <w:tc>
          <w:tcPr>
            <w:tcW w:w="3397" w:type="dxa"/>
            <w:noWrap/>
          </w:tcPr>
          <w:p w14:paraId="3A85CB8D" w14:textId="77777777" w:rsidR="008D1E4A" w:rsidRPr="00EF5447" w:rsidRDefault="008D1E4A" w:rsidP="00C620E0">
            <w:pPr>
              <w:pStyle w:val="TAC"/>
              <w:rPr>
                <w:lang w:eastAsia="sv-SE"/>
              </w:rPr>
            </w:pPr>
            <w:r w:rsidRPr="00EF5447">
              <w:rPr>
                <w:lang w:eastAsia="sv-SE"/>
              </w:rPr>
              <w:lastRenderedPageBreak/>
              <w:t>DC_1A-3A-8A-40A_n78A</w:t>
            </w:r>
          </w:p>
          <w:p w14:paraId="39DEB4AB" w14:textId="77777777" w:rsidR="008D1E4A" w:rsidRPr="00EF5447" w:rsidRDefault="008D1E4A" w:rsidP="00C620E0">
            <w:pPr>
              <w:pStyle w:val="TAC"/>
              <w:rPr>
                <w:rFonts w:cs="Arial"/>
                <w:szCs w:val="18"/>
                <w:lang w:eastAsia="ko-KR"/>
              </w:rPr>
            </w:pPr>
            <w:r w:rsidRPr="00EF5447">
              <w:rPr>
                <w:lang w:eastAsia="sv-SE"/>
              </w:rPr>
              <w:t>DC_1A-3A-8A-40C_n78A</w:t>
            </w:r>
          </w:p>
        </w:tc>
        <w:tc>
          <w:tcPr>
            <w:tcW w:w="3544" w:type="dxa"/>
            <w:shd w:val="clear" w:color="auto" w:fill="auto"/>
          </w:tcPr>
          <w:p w14:paraId="2FC5D2CC" w14:textId="77777777" w:rsidR="008D1E4A" w:rsidRPr="00EF5447" w:rsidRDefault="008D1E4A" w:rsidP="00C620E0">
            <w:pPr>
              <w:pStyle w:val="TAC"/>
              <w:rPr>
                <w:lang w:eastAsia="sv-SE"/>
              </w:rPr>
            </w:pPr>
            <w:r w:rsidRPr="00EF5447">
              <w:rPr>
                <w:lang w:eastAsia="sv-SE"/>
              </w:rPr>
              <w:t>DC_1A_n78A</w:t>
            </w:r>
          </w:p>
          <w:p w14:paraId="5334AB4F" w14:textId="77777777" w:rsidR="008D1E4A" w:rsidRPr="00EF5447" w:rsidRDefault="008D1E4A" w:rsidP="00C620E0">
            <w:pPr>
              <w:pStyle w:val="TAC"/>
              <w:rPr>
                <w:lang w:eastAsia="sv-SE"/>
              </w:rPr>
            </w:pPr>
            <w:r w:rsidRPr="00EF5447">
              <w:rPr>
                <w:lang w:eastAsia="sv-SE"/>
              </w:rPr>
              <w:t>DC_3A_n78A</w:t>
            </w:r>
          </w:p>
          <w:p w14:paraId="269CCF51" w14:textId="77777777" w:rsidR="008D1E4A" w:rsidRPr="00EF5447" w:rsidRDefault="008D1E4A" w:rsidP="00C620E0">
            <w:pPr>
              <w:pStyle w:val="TAC"/>
              <w:rPr>
                <w:lang w:eastAsia="sv-SE"/>
              </w:rPr>
            </w:pPr>
            <w:r w:rsidRPr="00EF5447">
              <w:rPr>
                <w:lang w:eastAsia="sv-SE"/>
              </w:rPr>
              <w:t>DC_8A_n78A</w:t>
            </w:r>
          </w:p>
          <w:p w14:paraId="68CA1331" w14:textId="77777777" w:rsidR="008D1E4A" w:rsidRPr="00EF5447" w:rsidRDefault="008D1E4A" w:rsidP="00C620E0">
            <w:pPr>
              <w:pStyle w:val="TAC"/>
            </w:pPr>
            <w:r w:rsidRPr="00EF5447">
              <w:rPr>
                <w:lang w:eastAsia="sv-SE"/>
              </w:rPr>
              <w:t>DC_40A_n78A</w:t>
            </w:r>
          </w:p>
        </w:tc>
      </w:tr>
      <w:tr w:rsidR="008D1E4A" w:rsidRPr="00EF5447" w14:paraId="764A5D6B" w14:textId="77777777" w:rsidTr="00C620E0">
        <w:trPr>
          <w:trHeight w:val="187"/>
          <w:jc w:val="center"/>
        </w:trPr>
        <w:tc>
          <w:tcPr>
            <w:tcW w:w="3397" w:type="dxa"/>
            <w:noWrap/>
          </w:tcPr>
          <w:p w14:paraId="163A28B1" w14:textId="77777777" w:rsidR="008D1E4A" w:rsidRPr="00EF5447" w:rsidRDefault="008D1E4A" w:rsidP="00C620E0">
            <w:pPr>
              <w:pStyle w:val="TAC"/>
              <w:rPr>
                <w:lang w:eastAsia="ko-KR"/>
              </w:rPr>
            </w:pPr>
            <w:r w:rsidRPr="00EF5447">
              <w:t>DC_1A-3A-7A_n40A-n78A</w:t>
            </w:r>
          </w:p>
        </w:tc>
        <w:tc>
          <w:tcPr>
            <w:tcW w:w="3544" w:type="dxa"/>
            <w:shd w:val="clear" w:color="auto" w:fill="auto"/>
          </w:tcPr>
          <w:p w14:paraId="5037BE41" w14:textId="77777777" w:rsidR="008D1E4A" w:rsidRPr="00EF5447" w:rsidRDefault="008D1E4A" w:rsidP="00C620E0">
            <w:pPr>
              <w:pStyle w:val="TAC"/>
            </w:pPr>
            <w:r w:rsidRPr="00EF5447">
              <w:t>DC_1A_n40A</w:t>
            </w:r>
          </w:p>
          <w:p w14:paraId="058AA70C" w14:textId="77777777" w:rsidR="008D1E4A" w:rsidRPr="00EF5447" w:rsidRDefault="008D1E4A" w:rsidP="00C620E0">
            <w:pPr>
              <w:pStyle w:val="TAC"/>
            </w:pPr>
            <w:r w:rsidRPr="00EF5447">
              <w:t>DC_1A_n78A</w:t>
            </w:r>
          </w:p>
          <w:p w14:paraId="33372C43" w14:textId="77777777" w:rsidR="008D1E4A" w:rsidRPr="00EF5447" w:rsidRDefault="008D1E4A" w:rsidP="00C620E0">
            <w:pPr>
              <w:pStyle w:val="TAC"/>
            </w:pPr>
            <w:r w:rsidRPr="00EF5447">
              <w:t>DC_3A_n40A</w:t>
            </w:r>
          </w:p>
          <w:p w14:paraId="66A9C2F4" w14:textId="77777777" w:rsidR="008D1E4A" w:rsidRPr="00EF5447" w:rsidRDefault="008D1E4A" w:rsidP="00C620E0">
            <w:pPr>
              <w:pStyle w:val="TAC"/>
            </w:pPr>
            <w:r w:rsidRPr="00EF5447">
              <w:t>DC_3A_n78A</w:t>
            </w:r>
          </w:p>
          <w:p w14:paraId="19A908D3" w14:textId="77777777" w:rsidR="008D1E4A" w:rsidRPr="00EF5447" w:rsidRDefault="008D1E4A" w:rsidP="00C620E0">
            <w:pPr>
              <w:pStyle w:val="TAC"/>
            </w:pPr>
            <w:r w:rsidRPr="00EF5447">
              <w:t>DC_7A_n40A</w:t>
            </w:r>
          </w:p>
          <w:p w14:paraId="04C435A3" w14:textId="77777777" w:rsidR="008D1E4A" w:rsidRPr="00EF5447" w:rsidRDefault="008D1E4A" w:rsidP="00C620E0">
            <w:pPr>
              <w:pStyle w:val="TAC"/>
            </w:pPr>
            <w:r w:rsidRPr="00EF5447">
              <w:t>DC_7A_n78A</w:t>
            </w:r>
          </w:p>
        </w:tc>
      </w:tr>
      <w:tr w:rsidR="008D1E4A" w:rsidRPr="00EF5447" w14:paraId="146D7119" w14:textId="77777777" w:rsidTr="00C620E0">
        <w:trPr>
          <w:trHeight w:val="187"/>
          <w:jc w:val="center"/>
        </w:trPr>
        <w:tc>
          <w:tcPr>
            <w:tcW w:w="3397" w:type="dxa"/>
            <w:noWrap/>
          </w:tcPr>
          <w:p w14:paraId="1DEEBC59" w14:textId="77777777" w:rsidR="008D1E4A" w:rsidRPr="00EF5447" w:rsidRDefault="008D1E4A" w:rsidP="00C620E0">
            <w:pPr>
              <w:pStyle w:val="TAC"/>
            </w:pPr>
            <w:r w:rsidRPr="00EF5447">
              <w:t>DC_1A-3A-8A-42A_n77A</w:t>
            </w:r>
          </w:p>
          <w:p w14:paraId="6ABC5A27" w14:textId="77777777" w:rsidR="008D1E4A" w:rsidRPr="00EF5447" w:rsidRDefault="008D1E4A" w:rsidP="00C620E0">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6DB705E" w14:textId="77777777" w:rsidR="008D1E4A" w:rsidRPr="00EF5447" w:rsidRDefault="008D1E4A" w:rsidP="00C620E0">
            <w:pPr>
              <w:pStyle w:val="TAC"/>
              <w:rPr>
                <w:rFonts w:eastAsia="Calibri"/>
                <w:szCs w:val="22"/>
              </w:rPr>
            </w:pPr>
            <w:r w:rsidRPr="00EF5447">
              <w:rPr>
                <w:rFonts w:eastAsia="Calibri"/>
                <w:szCs w:val="22"/>
              </w:rPr>
              <w:t>DC_1A_n77A</w:t>
            </w:r>
          </w:p>
          <w:p w14:paraId="3B72BD0F" w14:textId="77777777" w:rsidR="008D1E4A" w:rsidRPr="00EF5447" w:rsidRDefault="008D1E4A" w:rsidP="00C620E0">
            <w:pPr>
              <w:pStyle w:val="TAC"/>
              <w:rPr>
                <w:rFonts w:eastAsia="Calibri"/>
                <w:szCs w:val="22"/>
              </w:rPr>
            </w:pPr>
            <w:r w:rsidRPr="00EF5447">
              <w:rPr>
                <w:rFonts w:eastAsia="Calibri"/>
                <w:szCs w:val="22"/>
              </w:rPr>
              <w:t>DC_3A_n77A</w:t>
            </w:r>
          </w:p>
          <w:p w14:paraId="3BCBCC67" w14:textId="77777777" w:rsidR="008D1E4A" w:rsidRPr="00EF5447" w:rsidRDefault="008D1E4A" w:rsidP="00C620E0">
            <w:pPr>
              <w:pStyle w:val="TAC"/>
            </w:pPr>
            <w:r w:rsidRPr="00EF5447">
              <w:rPr>
                <w:rFonts w:eastAsia="Calibri"/>
                <w:szCs w:val="22"/>
              </w:rPr>
              <w:t>DC_8A_n77A</w:t>
            </w:r>
          </w:p>
        </w:tc>
      </w:tr>
      <w:tr w:rsidR="008D1E4A" w:rsidRPr="00EF5447" w14:paraId="4F8EF6FD" w14:textId="77777777" w:rsidTr="00C620E0">
        <w:trPr>
          <w:trHeight w:val="187"/>
          <w:jc w:val="center"/>
        </w:trPr>
        <w:tc>
          <w:tcPr>
            <w:tcW w:w="3397" w:type="dxa"/>
            <w:noWrap/>
          </w:tcPr>
          <w:p w14:paraId="45989237" w14:textId="77777777" w:rsidR="008D1E4A" w:rsidRPr="00EF5447" w:rsidRDefault="008D1E4A" w:rsidP="00C620E0">
            <w:pPr>
              <w:pStyle w:val="TAC"/>
            </w:pPr>
            <w:r w:rsidRPr="00EF5447">
              <w:t>DC_1A-3A-8A_n28A-n77A</w:t>
            </w:r>
          </w:p>
        </w:tc>
        <w:tc>
          <w:tcPr>
            <w:tcW w:w="3544" w:type="dxa"/>
            <w:shd w:val="clear" w:color="auto" w:fill="auto"/>
          </w:tcPr>
          <w:p w14:paraId="092E226C" w14:textId="77777777" w:rsidR="008D1E4A" w:rsidRPr="00EF5447" w:rsidRDefault="008D1E4A" w:rsidP="00C620E0">
            <w:pPr>
              <w:pStyle w:val="TAC"/>
            </w:pPr>
            <w:r w:rsidRPr="00EF5447">
              <w:t>DC_1A_n28A</w:t>
            </w:r>
          </w:p>
          <w:p w14:paraId="49EB45ED" w14:textId="77777777" w:rsidR="008D1E4A" w:rsidRPr="00EF5447" w:rsidRDefault="008D1E4A" w:rsidP="00C620E0">
            <w:pPr>
              <w:pStyle w:val="TAC"/>
            </w:pPr>
            <w:r w:rsidRPr="00EF5447">
              <w:t>DC_1A_n77A</w:t>
            </w:r>
          </w:p>
          <w:p w14:paraId="61E673E1" w14:textId="77777777" w:rsidR="008D1E4A" w:rsidRPr="00EF5447" w:rsidRDefault="008D1E4A" w:rsidP="00C620E0">
            <w:pPr>
              <w:pStyle w:val="TAC"/>
            </w:pPr>
            <w:r w:rsidRPr="00EF5447">
              <w:t>DC_3A_n28A</w:t>
            </w:r>
          </w:p>
          <w:p w14:paraId="60F87652" w14:textId="77777777" w:rsidR="008D1E4A" w:rsidRPr="00EF5447" w:rsidRDefault="008D1E4A" w:rsidP="00C620E0">
            <w:pPr>
              <w:pStyle w:val="TAC"/>
            </w:pPr>
            <w:r w:rsidRPr="00EF5447">
              <w:t>DC_3A_n77A</w:t>
            </w:r>
          </w:p>
          <w:p w14:paraId="36E02419" w14:textId="77777777" w:rsidR="008D1E4A" w:rsidRPr="00EF5447" w:rsidRDefault="008D1E4A" w:rsidP="00C620E0">
            <w:pPr>
              <w:pStyle w:val="TAC"/>
            </w:pPr>
            <w:r w:rsidRPr="00EF5447">
              <w:t>DC_8A_n28A</w:t>
            </w:r>
          </w:p>
          <w:p w14:paraId="4FD593AB" w14:textId="77777777" w:rsidR="008D1E4A" w:rsidRPr="00EF5447" w:rsidRDefault="008D1E4A" w:rsidP="00C620E0">
            <w:pPr>
              <w:pStyle w:val="TAC"/>
            </w:pPr>
            <w:r w:rsidRPr="00EF5447">
              <w:t>DC_8A_n77A</w:t>
            </w:r>
          </w:p>
        </w:tc>
      </w:tr>
      <w:tr w:rsidR="008D1E4A" w:rsidRPr="00EF5447" w14:paraId="7EEE9790" w14:textId="77777777" w:rsidTr="00C620E0">
        <w:trPr>
          <w:trHeight w:val="187"/>
          <w:jc w:val="center"/>
        </w:trPr>
        <w:tc>
          <w:tcPr>
            <w:tcW w:w="3397" w:type="dxa"/>
            <w:noWrap/>
          </w:tcPr>
          <w:p w14:paraId="3AA62905" w14:textId="77777777" w:rsidR="008D1E4A" w:rsidRPr="00EF5447" w:rsidRDefault="008D1E4A" w:rsidP="00C620E0">
            <w:pPr>
              <w:pStyle w:val="TAC"/>
            </w:pPr>
            <w:r w:rsidRPr="00EF5447">
              <w:t>DC_1A-3A-8A_n28A-n77(2A)</w:t>
            </w:r>
          </w:p>
        </w:tc>
        <w:tc>
          <w:tcPr>
            <w:tcW w:w="3544" w:type="dxa"/>
            <w:shd w:val="clear" w:color="auto" w:fill="auto"/>
          </w:tcPr>
          <w:p w14:paraId="138067E1" w14:textId="77777777" w:rsidR="008D1E4A" w:rsidRPr="00EF5447" w:rsidRDefault="008D1E4A" w:rsidP="00C620E0">
            <w:pPr>
              <w:pStyle w:val="TAC"/>
            </w:pPr>
            <w:r w:rsidRPr="00EF5447">
              <w:t>DC_1A_n28A</w:t>
            </w:r>
          </w:p>
          <w:p w14:paraId="401DEC05" w14:textId="77777777" w:rsidR="008D1E4A" w:rsidRPr="00EF5447" w:rsidRDefault="008D1E4A" w:rsidP="00C620E0">
            <w:pPr>
              <w:pStyle w:val="TAC"/>
            </w:pPr>
            <w:r w:rsidRPr="00EF5447">
              <w:t>DC_1A_n77A</w:t>
            </w:r>
          </w:p>
          <w:p w14:paraId="56F44804" w14:textId="77777777" w:rsidR="008D1E4A" w:rsidRPr="00EF5447" w:rsidRDefault="008D1E4A" w:rsidP="00C620E0">
            <w:pPr>
              <w:pStyle w:val="TAC"/>
            </w:pPr>
            <w:r w:rsidRPr="00EF5447">
              <w:t>DC_3A_n28A</w:t>
            </w:r>
          </w:p>
          <w:p w14:paraId="747BB73D" w14:textId="77777777" w:rsidR="008D1E4A" w:rsidRPr="00EF5447" w:rsidRDefault="008D1E4A" w:rsidP="00C620E0">
            <w:pPr>
              <w:pStyle w:val="TAC"/>
            </w:pPr>
            <w:r w:rsidRPr="00EF5447">
              <w:t>DC_3A_n77A</w:t>
            </w:r>
          </w:p>
          <w:p w14:paraId="49318DAE" w14:textId="77777777" w:rsidR="008D1E4A" w:rsidRPr="00EF5447" w:rsidRDefault="008D1E4A" w:rsidP="00C620E0">
            <w:pPr>
              <w:pStyle w:val="TAC"/>
            </w:pPr>
            <w:r w:rsidRPr="00EF5447">
              <w:t>DC_8A_n28A</w:t>
            </w:r>
          </w:p>
          <w:p w14:paraId="0D15230E" w14:textId="77777777" w:rsidR="008D1E4A" w:rsidRPr="00EF5447" w:rsidRDefault="008D1E4A" w:rsidP="00C620E0">
            <w:pPr>
              <w:pStyle w:val="TAC"/>
            </w:pPr>
            <w:r w:rsidRPr="00EF5447">
              <w:t>DC_8A_n77A</w:t>
            </w:r>
          </w:p>
        </w:tc>
      </w:tr>
      <w:tr w:rsidR="008D1E4A" w:rsidRPr="00EF5447" w14:paraId="12156E2A" w14:textId="77777777" w:rsidTr="00C620E0">
        <w:trPr>
          <w:trHeight w:val="187"/>
          <w:jc w:val="center"/>
        </w:trPr>
        <w:tc>
          <w:tcPr>
            <w:tcW w:w="3397" w:type="dxa"/>
            <w:noWrap/>
          </w:tcPr>
          <w:p w14:paraId="22397A75"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tc>
        <w:tc>
          <w:tcPr>
            <w:tcW w:w="3544" w:type="dxa"/>
            <w:shd w:val="clear" w:color="auto" w:fill="auto"/>
          </w:tcPr>
          <w:p w14:paraId="121B99D2"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47E8D36C"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4A03B0AC"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0A9D998B"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5B1821EA"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47DA0598"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A_n77A</w:t>
            </w:r>
          </w:p>
        </w:tc>
      </w:tr>
      <w:tr w:rsidR="008D1E4A" w:rsidRPr="00EF5447" w14:paraId="6E6E8A50" w14:textId="77777777" w:rsidTr="00C620E0">
        <w:trPr>
          <w:trHeight w:val="187"/>
          <w:jc w:val="center"/>
        </w:trPr>
        <w:tc>
          <w:tcPr>
            <w:tcW w:w="3397" w:type="dxa"/>
            <w:noWrap/>
          </w:tcPr>
          <w:p w14:paraId="5B3001D8"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tc>
        <w:tc>
          <w:tcPr>
            <w:tcW w:w="3544" w:type="dxa"/>
            <w:shd w:val="clear" w:color="auto" w:fill="auto"/>
          </w:tcPr>
          <w:p w14:paraId="5BC3AB5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7C90E359"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5D6EB6C1"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7B65F9D4"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122E338D"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117C73AE"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A_n78A</w:t>
            </w:r>
          </w:p>
        </w:tc>
      </w:tr>
      <w:tr w:rsidR="008D1E4A" w:rsidRPr="00EF5447" w14:paraId="4636BF25" w14:textId="77777777" w:rsidTr="00C620E0">
        <w:trPr>
          <w:trHeight w:val="187"/>
          <w:jc w:val="center"/>
        </w:trPr>
        <w:tc>
          <w:tcPr>
            <w:tcW w:w="3397" w:type="dxa"/>
            <w:noWrap/>
          </w:tcPr>
          <w:p w14:paraId="21BD106E" w14:textId="77777777" w:rsidR="008D1E4A" w:rsidRPr="00EF5447" w:rsidRDefault="008D1E4A" w:rsidP="00C620E0">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p w14:paraId="6D2C1F0E"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-n77(2</w:t>
            </w:r>
            <w:r w:rsidRPr="00EF5447">
              <w:rPr>
                <w:rFonts w:eastAsia="DengXian" w:cs="Arial"/>
                <w:bCs/>
                <w:sz w:val="16"/>
                <w:szCs w:val="16"/>
                <w:lang w:eastAsia="zh-CN"/>
              </w:rPr>
              <w:t>A)</w:t>
            </w:r>
          </w:p>
        </w:tc>
        <w:tc>
          <w:tcPr>
            <w:tcW w:w="3544" w:type="dxa"/>
            <w:shd w:val="clear" w:color="auto" w:fill="auto"/>
          </w:tcPr>
          <w:p w14:paraId="50B046C8"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159859AD"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10B4EE5C"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0828EEDB"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255FFA3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6E0EBB5D"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A_n77A</w:t>
            </w:r>
          </w:p>
        </w:tc>
      </w:tr>
      <w:tr w:rsidR="008D1E4A" w:rsidRPr="00EF5447" w14:paraId="5BC1C3C1" w14:textId="77777777" w:rsidTr="00C620E0">
        <w:trPr>
          <w:trHeight w:val="187"/>
          <w:jc w:val="center"/>
        </w:trPr>
        <w:tc>
          <w:tcPr>
            <w:tcW w:w="3397" w:type="dxa"/>
            <w:noWrap/>
          </w:tcPr>
          <w:p w14:paraId="3D4FB8B2" w14:textId="77777777" w:rsidR="008D1E4A" w:rsidRPr="00EF5447" w:rsidRDefault="008D1E4A" w:rsidP="00C620E0">
            <w:pPr>
              <w:pStyle w:val="TAC"/>
              <w:rPr>
                <w:rFonts w:eastAsia="DengXian" w:cs="Arial"/>
                <w:bCs/>
                <w:sz w:val="16"/>
                <w:szCs w:val="16"/>
                <w:lang w:eastAsia="zh-CN"/>
              </w:rPr>
            </w:pPr>
            <w:r w:rsidRPr="00EF5447">
              <w:rPr>
                <w:rFonts w:eastAsia="MS Mincho" w:cs="Arial"/>
                <w:bCs/>
                <w:sz w:val="16"/>
                <w:szCs w:val="16"/>
              </w:rPr>
              <w:lastRenderedPageBreak/>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p w14:paraId="366D5EBB"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-n78(2</w:t>
            </w:r>
            <w:r w:rsidRPr="00EF5447">
              <w:rPr>
                <w:rFonts w:eastAsia="DengXian" w:cs="Arial"/>
                <w:bCs/>
                <w:sz w:val="16"/>
                <w:szCs w:val="16"/>
                <w:lang w:eastAsia="zh-CN"/>
              </w:rPr>
              <w:t>A)</w:t>
            </w:r>
          </w:p>
        </w:tc>
        <w:tc>
          <w:tcPr>
            <w:tcW w:w="3544" w:type="dxa"/>
            <w:shd w:val="clear" w:color="auto" w:fill="auto"/>
          </w:tcPr>
          <w:p w14:paraId="1CD7EC2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228B3AD5"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525CCCBA"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4D26E31F"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67E3F72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2F8D534F"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A_n78A</w:t>
            </w:r>
          </w:p>
        </w:tc>
      </w:tr>
      <w:tr w:rsidR="008D1E4A" w:rsidRPr="00EF5447" w14:paraId="262D0BF3" w14:textId="77777777" w:rsidTr="00C620E0">
        <w:trPr>
          <w:trHeight w:val="187"/>
          <w:jc w:val="center"/>
        </w:trPr>
        <w:tc>
          <w:tcPr>
            <w:tcW w:w="3397" w:type="dxa"/>
            <w:noWrap/>
          </w:tcPr>
          <w:p w14:paraId="337FBCF3" w14:textId="77777777" w:rsidR="008D1E4A" w:rsidRPr="00EF5447" w:rsidRDefault="008D1E4A" w:rsidP="00C620E0">
            <w:pPr>
              <w:pStyle w:val="TAC"/>
            </w:pPr>
            <w:r w:rsidRPr="00EF5447">
              <w:t>DC_1A-3A-18A-42A_n77A</w:t>
            </w:r>
          </w:p>
          <w:p w14:paraId="46807717" w14:textId="77777777" w:rsidR="008D1E4A" w:rsidRPr="00EF5447" w:rsidRDefault="008D1E4A" w:rsidP="00C620E0">
            <w:pPr>
              <w:pStyle w:val="TAC"/>
              <w:rPr>
                <w:rFonts w:cs="Arial"/>
                <w:szCs w:val="18"/>
                <w:lang w:eastAsia="ko-KR"/>
              </w:rPr>
            </w:pPr>
            <w:r w:rsidRPr="00EF5447">
              <w:t>DC_1A-3A-18A-42C_n77A</w:t>
            </w:r>
          </w:p>
        </w:tc>
        <w:tc>
          <w:tcPr>
            <w:tcW w:w="3544" w:type="dxa"/>
            <w:shd w:val="clear" w:color="auto" w:fill="auto"/>
          </w:tcPr>
          <w:p w14:paraId="49658BC4" w14:textId="77777777" w:rsidR="008D1E4A" w:rsidRPr="00EF5447" w:rsidRDefault="008D1E4A" w:rsidP="00C620E0">
            <w:pPr>
              <w:pStyle w:val="TAC"/>
            </w:pPr>
            <w:r w:rsidRPr="00EF5447">
              <w:t>DC_1A_n77A</w:t>
            </w:r>
          </w:p>
          <w:p w14:paraId="57AFB2F2" w14:textId="77777777" w:rsidR="008D1E4A" w:rsidRPr="00EF5447" w:rsidRDefault="008D1E4A" w:rsidP="00C620E0">
            <w:pPr>
              <w:pStyle w:val="TAC"/>
            </w:pPr>
            <w:r w:rsidRPr="00EF5447">
              <w:t>DC_3A_n77A</w:t>
            </w:r>
          </w:p>
          <w:p w14:paraId="0A70D877" w14:textId="77777777" w:rsidR="008D1E4A" w:rsidRPr="00EF5447" w:rsidRDefault="008D1E4A" w:rsidP="00C620E0">
            <w:pPr>
              <w:pStyle w:val="TAC"/>
            </w:pPr>
            <w:r w:rsidRPr="00EF5447">
              <w:t>DC_18A_n77A</w:t>
            </w:r>
          </w:p>
        </w:tc>
      </w:tr>
      <w:tr w:rsidR="008D1E4A" w:rsidRPr="00EF5447" w14:paraId="2EFCC117" w14:textId="77777777" w:rsidTr="00C620E0">
        <w:trPr>
          <w:trHeight w:val="187"/>
          <w:jc w:val="center"/>
        </w:trPr>
        <w:tc>
          <w:tcPr>
            <w:tcW w:w="3397" w:type="dxa"/>
            <w:noWrap/>
          </w:tcPr>
          <w:p w14:paraId="29301E07" w14:textId="77777777" w:rsidR="008D1E4A" w:rsidRPr="00EF5447" w:rsidRDefault="008D1E4A" w:rsidP="00C620E0">
            <w:pPr>
              <w:pStyle w:val="TAC"/>
            </w:pPr>
            <w:r w:rsidRPr="00EF5447">
              <w:t>DC_1A-3A-18A-42A_n78A</w:t>
            </w:r>
          </w:p>
          <w:p w14:paraId="35FCC796" w14:textId="77777777" w:rsidR="008D1E4A" w:rsidRPr="00EF5447" w:rsidRDefault="008D1E4A" w:rsidP="00C620E0">
            <w:pPr>
              <w:pStyle w:val="TAC"/>
              <w:rPr>
                <w:rFonts w:cs="Arial"/>
                <w:szCs w:val="18"/>
                <w:lang w:eastAsia="ko-KR"/>
              </w:rPr>
            </w:pPr>
            <w:r w:rsidRPr="00EF5447">
              <w:t>DC_1A-3A-18A-42C_n78A</w:t>
            </w:r>
          </w:p>
        </w:tc>
        <w:tc>
          <w:tcPr>
            <w:tcW w:w="3544" w:type="dxa"/>
            <w:shd w:val="clear" w:color="auto" w:fill="auto"/>
          </w:tcPr>
          <w:p w14:paraId="3D81A58D" w14:textId="77777777" w:rsidR="008D1E4A" w:rsidRPr="00EF5447" w:rsidRDefault="008D1E4A" w:rsidP="00C620E0">
            <w:pPr>
              <w:pStyle w:val="TAC"/>
            </w:pPr>
            <w:r w:rsidRPr="00EF5447">
              <w:t>DC_1A_n78A</w:t>
            </w:r>
          </w:p>
          <w:p w14:paraId="31B8E6D1" w14:textId="77777777" w:rsidR="008D1E4A" w:rsidRPr="00EF5447" w:rsidRDefault="008D1E4A" w:rsidP="00C620E0">
            <w:pPr>
              <w:pStyle w:val="TAC"/>
            </w:pPr>
            <w:r w:rsidRPr="00EF5447">
              <w:t>DC_3A_n78A</w:t>
            </w:r>
          </w:p>
          <w:p w14:paraId="1D7BBC8A" w14:textId="77777777" w:rsidR="008D1E4A" w:rsidRPr="00EF5447" w:rsidRDefault="008D1E4A" w:rsidP="00C620E0">
            <w:pPr>
              <w:pStyle w:val="TAC"/>
            </w:pPr>
            <w:r w:rsidRPr="00EF5447">
              <w:t>DC_18A_n78A</w:t>
            </w:r>
          </w:p>
        </w:tc>
      </w:tr>
      <w:tr w:rsidR="008D1E4A" w:rsidRPr="00EF5447" w14:paraId="12ADE4A5" w14:textId="77777777" w:rsidTr="00C620E0">
        <w:trPr>
          <w:trHeight w:val="187"/>
          <w:jc w:val="center"/>
        </w:trPr>
        <w:tc>
          <w:tcPr>
            <w:tcW w:w="3397" w:type="dxa"/>
            <w:noWrap/>
          </w:tcPr>
          <w:p w14:paraId="318869B8" w14:textId="77777777" w:rsidR="008D1E4A" w:rsidRPr="00EF5447" w:rsidRDefault="008D1E4A" w:rsidP="00C620E0">
            <w:pPr>
              <w:pStyle w:val="TAC"/>
            </w:pPr>
            <w:r w:rsidRPr="00EF5447">
              <w:t>DC_1A-3A-18A-42A_n79A</w:t>
            </w:r>
          </w:p>
          <w:p w14:paraId="594C93EE" w14:textId="77777777" w:rsidR="008D1E4A" w:rsidRPr="00EF5447" w:rsidRDefault="008D1E4A" w:rsidP="00C620E0">
            <w:pPr>
              <w:pStyle w:val="TAC"/>
              <w:rPr>
                <w:rFonts w:cs="Arial"/>
                <w:szCs w:val="18"/>
                <w:lang w:eastAsia="ko-KR"/>
              </w:rPr>
            </w:pPr>
            <w:r w:rsidRPr="00EF5447">
              <w:t>DC_1A-3A-18A-42C_n79A</w:t>
            </w:r>
          </w:p>
        </w:tc>
        <w:tc>
          <w:tcPr>
            <w:tcW w:w="3544" w:type="dxa"/>
            <w:shd w:val="clear" w:color="auto" w:fill="auto"/>
          </w:tcPr>
          <w:p w14:paraId="69D3F45D" w14:textId="77777777" w:rsidR="008D1E4A" w:rsidRPr="00EF5447" w:rsidRDefault="008D1E4A" w:rsidP="00C620E0">
            <w:pPr>
              <w:pStyle w:val="TAC"/>
            </w:pPr>
            <w:r w:rsidRPr="00EF5447">
              <w:t>DC_1A_n79A</w:t>
            </w:r>
          </w:p>
          <w:p w14:paraId="03528B00" w14:textId="77777777" w:rsidR="008D1E4A" w:rsidRPr="00EF5447" w:rsidRDefault="008D1E4A" w:rsidP="00C620E0">
            <w:pPr>
              <w:pStyle w:val="TAC"/>
            </w:pPr>
            <w:r w:rsidRPr="00EF5447">
              <w:t>DC_3A_n79A</w:t>
            </w:r>
          </w:p>
          <w:p w14:paraId="10AB321B" w14:textId="77777777" w:rsidR="008D1E4A" w:rsidRPr="00EF5447" w:rsidRDefault="008D1E4A" w:rsidP="00C620E0">
            <w:pPr>
              <w:pStyle w:val="TAC"/>
            </w:pPr>
            <w:r w:rsidRPr="00EF5447">
              <w:t>DC_18A_n79A</w:t>
            </w:r>
          </w:p>
        </w:tc>
      </w:tr>
      <w:tr w:rsidR="008D1E4A" w:rsidRPr="00EF5447" w14:paraId="4EC86594" w14:textId="77777777" w:rsidTr="00C620E0">
        <w:trPr>
          <w:trHeight w:val="187"/>
          <w:jc w:val="center"/>
        </w:trPr>
        <w:tc>
          <w:tcPr>
            <w:tcW w:w="3397" w:type="dxa"/>
            <w:noWrap/>
          </w:tcPr>
          <w:p w14:paraId="34294637" w14:textId="77777777" w:rsidR="008D1E4A" w:rsidRPr="00EF5447" w:rsidRDefault="008D1E4A" w:rsidP="00C620E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E776F44"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6F461E4" w14:textId="77777777" w:rsidR="008D1E4A" w:rsidRPr="00EF5447" w:rsidRDefault="008D1E4A" w:rsidP="00C620E0">
            <w:pPr>
              <w:pStyle w:val="TAC"/>
            </w:pPr>
            <w:r w:rsidRPr="00EF5447">
              <w:t>DC_1A_n77A</w:t>
            </w:r>
          </w:p>
          <w:p w14:paraId="585C27AA" w14:textId="77777777" w:rsidR="008D1E4A" w:rsidRPr="00EF5447" w:rsidRDefault="008D1E4A" w:rsidP="00C620E0">
            <w:pPr>
              <w:pStyle w:val="TAC"/>
            </w:pPr>
            <w:r w:rsidRPr="00EF5447">
              <w:t>DC_3A_n77A</w:t>
            </w:r>
          </w:p>
          <w:p w14:paraId="626A9BAB" w14:textId="77777777" w:rsidR="008D1E4A" w:rsidRPr="00EF5447" w:rsidRDefault="008D1E4A" w:rsidP="00C620E0">
            <w:pPr>
              <w:pStyle w:val="TAC"/>
            </w:pPr>
            <w:r w:rsidRPr="00EF5447">
              <w:t>DC_19A_n77A</w:t>
            </w:r>
          </w:p>
          <w:p w14:paraId="2EE2D314" w14:textId="77777777" w:rsidR="008D1E4A" w:rsidRPr="00EF5447" w:rsidRDefault="008D1E4A" w:rsidP="00C620E0">
            <w:pPr>
              <w:pStyle w:val="TAC"/>
            </w:pPr>
            <w:r w:rsidRPr="00EF5447">
              <w:t>DC_21A_n77A</w:t>
            </w:r>
          </w:p>
        </w:tc>
      </w:tr>
      <w:tr w:rsidR="008D1E4A" w:rsidRPr="00EF5447" w14:paraId="4B5EBD36" w14:textId="77777777" w:rsidTr="00C620E0">
        <w:trPr>
          <w:trHeight w:val="187"/>
          <w:jc w:val="center"/>
        </w:trPr>
        <w:tc>
          <w:tcPr>
            <w:tcW w:w="3397" w:type="dxa"/>
            <w:noWrap/>
          </w:tcPr>
          <w:p w14:paraId="78EDCB42" w14:textId="77777777" w:rsidR="008D1E4A" w:rsidRPr="00EF5447" w:rsidRDefault="008D1E4A" w:rsidP="00C620E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59BA3C7"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E6EC6C" w14:textId="77777777" w:rsidR="008D1E4A" w:rsidRPr="00EF5447" w:rsidRDefault="008D1E4A" w:rsidP="00C620E0">
            <w:pPr>
              <w:pStyle w:val="TAC"/>
            </w:pPr>
            <w:r w:rsidRPr="00EF5447">
              <w:t>DC_1A_n78A</w:t>
            </w:r>
          </w:p>
          <w:p w14:paraId="0C08D0FE" w14:textId="77777777" w:rsidR="008D1E4A" w:rsidRPr="00EF5447" w:rsidRDefault="008D1E4A" w:rsidP="00C620E0">
            <w:pPr>
              <w:pStyle w:val="TAC"/>
            </w:pPr>
            <w:r w:rsidRPr="00EF5447">
              <w:t>DC_3A_n78A</w:t>
            </w:r>
          </w:p>
          <w:p w14:paraId="49464703" w14:textId="77777777" w:rsidR="008D1E4A" w:rsidRPr="00EF5447" w:rsidRDefault="008D1E4A" w:rsidP="00C620E0">
            <w:pPr>
              <w:pStyle w:val="TAC"/>
            </w:pPr>
            <w:r w:rsidRPr="00EF5447">
              <w:t>DC_19A_n78A</w:t>
            </w:r>
          </w:p>
          <w:p w14:paraId="281F1469" w14:textId="77777777" w:rsidR="008D1E4A" w:rsidRPr="00EF5447" w:rsidRDefault="008D1E4A" w:rsidP="00C620E0">
            <w:pPr>
              <w:pStyle w:val="TAC"/>
            </w:pPr>
            <w:r w:rsidRPr="00EF5447">
              <w:t>DC_21A_n78A</w:t>
            </w:r>
          </w:p>
        </w:tc>
      </w:tr>
      <w:tr w:rsidR="008D1E4A" w:rsidRPr="00EF5447" w14:paraId="7EBFDA7E" w14:textId="77777777" w:rsidTr="00C620E0">
        <w:trPr>
          <w:trHeight w:val="187"/>
          <w:jc w:val="center"/>
        </w:trPr>
        <w:tc>
          <w:tcPr>
            <w:tcW w:w="3397" w:type="dxa"/>
            <w:noWrap/>
          </w:tcPr>
          <w:p w14:paraId="0C8D9BE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2FA1E9B8"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71900FA8" w14:textId="77777777" w:rsidR="008D1E4A" w:rsidRPr="00EF5447" w:rsidRDefault="008D1E4A" w:rsidP="00C620E0">
            <w:pPr>
              <w:pStyle w:val="TAC"/>
            </w:pPr>
            <w:r w:rsidRPr="00EF5447">
              <w:t>DC_1A_n79A</w:t>
            </w:r>
          </w:p>
          <w:p w14:paraId="3EB59BBD" w14:textId="77777777" w:rsidR="008D1E4A" w:rsidRPr="00EF5447" w:rsidRDefault="008D1E4A" w:rsidP="00C620E0">
            <w:pPr>
              <w:pStyle w:val="TAC"/>
            </w:pPr>
            <w:r w:rsidRPr="00EF5447">
              <w:t>DC_3A_n79A</w:t>
            </w:r>
          </w:p>
          <w:p w14:paraId="5824774D" w14:textId="77777777" w:rsidR="008D1E4A" w:rsidRPr="00EF5447" w:rsidRDefault="008D1E4A" w:rsidP="00C620E0">
            <w:pPr>
              <w:pStyle w:val="TAC"/>
            </w:pPr>
            <w:r w:rsidRPr="00EF5447">
              <w:t>DC_19A_n79A</w:t>
            </w:r>
          </w:p>
          <w:p w14:paraId="0A01B66B" w14:textId="77777777" w:rsidR="008D1E4A" w:rsidRPr="00EF5447" w:rsidRDefault="008D1E4A" w:rsidP="00C620E0">
            <w:pPr>
              <w:pStyle w:val="TAC"/>
            </w:pPr>
            <w:r w:rsidRPr="00EF5447">
              <w:t>DC_21A_n79A</w:t>
            </w:r>
          </w:p>
        </w:tc>
      </w:tr>
      <w:tr w:rsidR="008D1E4A" w:rsidRPr="00EF5447" w14:paraId="5E34E904" w14:textId="77777777" w:rsidTr="00C620E0">
        <w:trPr>
          <w:trHeight w:val="187"/>
          <w:jc w:val="center"/>
        </w:trPr>
        <w:tc>
          <w:tcPr>
            <w:tcW w:w="3397" w:type="dxa"/>
            <w:noWrap/>
          </w:tcPr>
          <w:p w14:paraId="212E19BF" w14:textId="77777777" w:rsidR="008D1E4A" w:rsidRPr="00EF5447" w:rsidRDefault="008D1E4A" w:rsidP="00C620E0">
            <w:pPr>
              <w:pStyle w:val="TAC"/>
              <w:rPr>
                <w:rFonts w:cs="Arial"/>
                <w:lang w:eastAsia="ja-JP"/>
              </w:rPr>
            </w:pPr>
            <w:r w:rsidRPr="00EF5447">
              <w:rPr>
                <w:rFonts w:cs="Arial"/>
                <w:lang w:eastAsia="ja-JP"/>
              </w:rPr>
              <w:t>DC_1A-3A-19A-42A_n77A</w:t>
            </w:r>
          </w:p>
          <w:p w14:paraId="009E858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5C75A7BE"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28B10F19"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2B9D06AD" w14:textId="77777777" w:rsidR="008D1E4A" w:rsidRPr="00EF5447" w:rsidRDefault="008D1E4A" w:rsidP="00C620E0">
            <w:pPr>
              <w:pStyle w:val="TAC"/>
            </w:pPr>
            <w:r w:rsidRPr="00EF5447">
              <w:t>DC_1A_n77A</w:t>
            </w:r>
          </w:p>
          <w:p w14:paraId="4215F776" w14:textId="77777777" w:rsidR="008D1E4A" w:rsidRPr="00EF5447" w:rsidRDefault="008D1E4A" w:rsidP="00C620E0">
            <w:pPr>
              <w:pStyle w:val="TAC"/>
            </w:pPr>
            <w:r w:rsidRPr="00EF5447">
              <w:t>DC_3A_n77A</w:t>
            </w:r>
          </w:p>
          <w:p w14:paraId="5FC330D3" w14:textId="77777777" w:rsidR="008D1E4A" w:rsidRPr="00EF5447" w:rsidRDefault="008D1E4A" w:rsidP="00C620E0">
            <w:pPr>
              <w:pStyle w:val="TAC"/>
            </w:pPr>
            <w:r w:rsidRPr="00EF5447">
              <w:t>DC_19A_n77A</w:t>
            </w:r>
          </w:p>
        </w:tc>
      </w:tr>
      <w:tr w:rsidR="008D1E4A" w:rsidRPr="00EF5447" w14:paraId="11D39454" w14:textId="77777777" w:rsidTr="00C620E0">
        <w:trPr>
          <w:trHeight w:val="187"/>
          <w:jc w:val="center"/>
        </w:trPr>
        <w:tc>
          <w:tcPr>
            <w:tcW w:w="3397" w:type="dxa"/>
            <w:noWrap/>
          </w:tcPr>
          <w:p w14:paraId="2EDC1A8B" w14:textId="77777777" w:rsidR="008D1E4A" w:rsidRPr="00EF5447" w:rsidRDefault="008D1E4A" w:rsidP="00C620E0">
            <w:pPr>
              <w:pStyle w:val="TAC"/>
              <w:rPr>
                <w:rFonts w:cs="Arial"/>
                <w:lang w:eastAsia="ja-JP"/>
              </w:rPr>
            </w:pPr>
            <w:r w:rsidRPr="00EF5447">
              <w:rPr>
                <w:rFonts w:cs="Arial"/>
                <w:lang w:eastAsia="ja-JP"/>
              </w:rPr>
              <w:t>DC_1A-3A-19A-42A_n78A</w:t>
            </w:r>
          </w:p>
          <w:p w14:paraId="4CF3030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1C8677C"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036B326"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D838DFF" w14:textId="77777777" w:rsidR="008D1E4A" w:rsidRPr="00EF5447" w:rsidRDefault="008D1E4A" w:rsidP="00C620E0">
            <w:pPr>
              <w:pStyle w:val="TAC"/>
            </w:pPr>
            <w:r w:rsidRPr="00EF5447">
              <w:t>DC_1A_n78A</w:t>
            </w:r>
          </w:p>
          <w:p w14:paraId="6AEB5DA1" w14:textId="77777777" w:rsidR="008D1E4A" w:rsidRPr="00EF5447" w:rsidRDefault="008D1E4A" w:rsidP="00C620E0">
            <w:pPr>
              <w:pStyle w:val="TAC"/>
            </w:pPr>
            <w:r w:rsidRPr="00EF5447">
              <w:t>DC_3A_n78A</w:t>
            </w:r>
          </w:p>
          <w:p w14:paraId="6273DC34" w14:textId="77777777" w:rsidR="008D1E4A" w:rsidRPr="00EF5447" w:rsidRDefault="008D1E4A" w:rsidP="00C620E0">
            <w:pPr>
              <w:pStyle w:val="TAC"/>
            </w:pPr>
            <w:r w:rsidRPr="00EF5447">
              <w:t>DC_19A_n78A</w:t>
            </w:r>
          </w:p>
        </w:tc>
      </w:tr>
      <w:tr w:rsidR="008D1E4A" w:rsidRPr="00EF5447" w14:paraId="760AEB3B" w14:textId="77777777" w:rsidTr="00C620E0">
        <w:trPr>
          <w:trHeight w:val="187"/>
          <w:jc w:val="center"/>
        </w:trPr>
        <w:tc>
          <w:tcPr>
            <w:tcW w:w="3397" w:type="dxa"/>
            <w:noWrap/>
          </w:tcPr>
          <w:p w14:paraId="7CEE2165" w14:textId="77777777" w:rsidR="008D1E4A" w:rsidRPr="00EF5447" w:rsidRDefault="008D1E4A" w:rsidP="00C620E0">
            <w:pPr>
              <w:pStyle w:val="TAC"/>
              <w:rPr>
                <w:rFonts w:cs="Arial"/>
                <w:lang w:eastAsia="ja-JP"/>
              </w:rPr>
            </w:pPr>
            <w:r w:rsidRPr="00EF5447">
              <w:rPr>
                <w:rFonts w:cs="Arial"/>
                <w:lang w:eastAsia="ja-JP"/>
              </w:rPr>
              <w:t>DC_1A-3A-19A-42A_n79A</w:t>
            </w:r>
          </w:p>
          <w:p w14:paraId="568419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4D13110"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853F5F4"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80F3B87" w14:textId="77777777" w:rsidR="008D1E4A" w:rsidRPr="00EF5447" w:rsidRDefault="008D1E4A" w:rsidP="00C620E0">
            <w:pPr>
              <w:pStyle w:val="TAC"/>
            </w:pPr>
            <w:r w:rsidRPr="00EF5447">
              <w:t>DC_1A_n79A</w:t>
            </w:r>
          </w:p>
          <w:p w14:paraId="1B6B7220" w14:textId="77777777" w:rsidR="008D1E4A" w:rsidRPr="00EF5447" w:rsidRDefault="008D1E4A" w:rsidP="00C620E0">
            <w:pPr>
              <w:pStyle w:val="TAC"/>
            </w:pPr>
            <w:r w:rsidRPr="00EF5447">
              <w:t>DC_3A_n79A</w:t>
            </w:r>
          </w:p>
          <w:p w14:paraId="0406056D" w14:textId="77777777" w:rsidR="008D1E4A" w:rsidRPr="00EF5447" w:rsidRDefault="008D1E4A" w:rsidP="00C620E0">
            <w:pPr>
              <w:pStyle w:val="TAC"/>
            </w:pPr>
            <w:r w:rsidRPr="00EF5447">
              <w:t>DC_19A_n79A</w:t>
            </w:r>
          </w:p>
        </w:tc>
      </w:tr>
      <w:tr w:rsidR="008D1E4A" w:rsidRPr="00EF5447" w14:paraId="36AA221A" w14:textId="77777777" w:rsidTr="00C620E0">
        <w:trPr>
          <w:trHeight w:val="187"/>
          <w:jc w:val="center"/>
        </w:trPr>
        <w:tc>
          <w:tcPr>
            <w:tcW w:w="3397" w:type="dxa"/>
            <w:noWrap/>
          </w:tcPr>
          <w:p w14:paraId="1BEF1EF6" w14:textId="77777777" w:rsidR="008D1E4A" w:rsidRPr="00EF5447" w:rsidRDefault="008D1E4A" w:rsidP="00C620E0">
            <w:pPr>
              <w:pStyle w:val="TAC"/>
              <w:rPr>
                <w:rFonts w:cs="Arial"/>
              </w:rPr>
            </w:pPr>
            <w:r w:rsidRPr="00EF5447">
              <w:rPr>
                <w:rFonts w:cs="Arial"/>
                <w:szCs w:val="18"/>
                <w:lang w:eastAsia="ko-KR"/>
              </w:rPr>
              <w:lastRenderedPageBreak/>
              <w:t>DC_1A-3A-20A_n28A-n78A</w:t>
            </w:r>
            <w:r w:rsidRPr="00EF5447">
              <w:rPr>
                <w:rFonts w:cs="Arial"/>
                <w:szCs w:val="18"/>
                <w:vertAlign w:val="superscript"/>
                <w:lang w:eastAsia="ko-KR"/>
              </w:rPr>
              <w:t>2,3</w:t>
            </w:r>
          </w:p>
        </w:tc>
        <w:tc>
          <w:tcPr>
            <w:tcW w:w="3544" w:type="dxa"/>
            <w:shd w:val="clear" w:color="auto" w:fill="auto"/>
          </w:tcPr>
          <w:p w14:paraId="3F8385D4" w14:textId="77777777" w:rsidR="008D1E4A" w:rsidRPr="00EF5447" w:rsidRDefault="008D1E4A" w:rsidP="00C620E0">
            <w:pPr>
              <w:pStyle w:val="TAC"/>
              <w:rPr>
                <w:lang w:eastAsia="ko-KR"/>
              </w:rPr>
            </w:pPr>
            <w:r w:rsidRPr="00EF5447">
              <w:rPr>
                <w:lang w:eastAsia="ko-KR"/>
              </w:rPr>
              <w:t>DC_1A_n28A</w:t>
            </w:r>
          </w:p>
          <w:p w14:paraId="33B1F447" w14:textId="77777777" w:rsidR="008D1E4A" w:rsidRPr="00EF5447" w:rsidRDefault="008D1E4A" w:rsidP="00C620E0">
            <w:pPr>
              <w:pStyle w:val="TAC"/>
              <w:rPr>
                <w:lang w:eastAsia="ko-KR"/>
              </w:rPr>
            </w:pPr>
            <w:r w:rsidRPr="00EF5447">
              <w:rPr>
                <w:lang w:eastAsia="ko-KR"/>
              </w:rPr>
              <w:t>DC_1A_n78A</w:t>
            </w:r>
          </w:p>
          <w:p w14:paraId="4CF50E9A" w14:textId="77777777" w:rsidR="008D1E4A" w:rsidRPr="00EF5447" w:rsidRDefault="008D1E4A" w:rsidP="00C620E0">
            <w:pPr>
              <w:pStyle w:val="TAC"/>
              <w:rPr>
                <w:lang w:eastAsia="ko-KR"/>
              </w:rPr>
            </w:pPr>
            <w:r w:rsidRPr="00EF5447">
              <w:rPr>
                <w:lang w:eastAsia="ko-KR"/>
              </w:rPr>
              <w:t>DC_3A_n28A</w:t>
            </w:r>
          </w:p>
          <w:p w14:paraId="703DF65F" w14:textId="77777777" w:rsidR="008D1E4A" w:rsidRPr="00EF5447" w:rsidRDefault="008D1E4A" w:rsidP="00C620E0">
            <w:pPr>
              <w:pStyle w:val="TAC"/>
              <w:rPr>
                <w:lang w:eastAsia="ko-KR"/>
              </w:rPr>
            </w:pPr>
            <w:r w:rsidRPr="00EF5447">
              <w:rPr>
                <w:lang w:eastAsia="ko-KR"/>
              </w:rPr>
              <w:t>DC_3A_n78A</w:t>
            </w:r>
          </w:p>
          <w:p w14:paraId="14217ED8" w14:textId="77777777" w:rsidR="008D1E4A" w:rsidRPr="00EF5447" w:rsidRDefault="008D1E4A" w:rsidP="00C620E0">
            <w:pPr>
              <w:pStyle w:val="TAC"/>
              <w:rPr>
                <w:lang w:eastAsia="ko-KR"/>
              </w:rPr>
            </w:pPr>
            <w:r w:rsidRPr="00EF5447">
              <w:rPr>
                <w:lang w:eastAsia="ko-KR"/>
              </w:rPr>
              <w:t>DC_20A_n28A</w:t>
            </w:r>
          </w:p>
          <w:p w14:paraId="640BE056" w14:textId="77777777" w:rsidR="008D1E4A" w:rsidRPr="00EF5447" w:rsidRDefault="008D1E4A" w:rsidP="00C620E0">
            <w:pPr>
              <w:pStyle w:val="TAC"/>
            </w:pPr>
            <w:r w:rsidRPr="00EF5447">
              <w:rPr>
                <w:lang w:eastAsia="ko-KR"/>
              </w:rPr>
              <w:t>DC_20A_n78A</w:t>
            </w:r>
          </w:p>
        </w:tc>
      </w:tr>
      <w:tr w:rsidR="008D1E4A" w:rsidRPr="00EF5447" w14:paraId="1421DD91" w14:textId="77777777" w:rsidTr="00C620E0">
        <w:trPr>
          <w:trHeight w:val="187"/>
          <w:jc w:val="center"/>
        </w:trPr>
        <w:tc>
          <w:tcPr>
            <w:tcW w:w="3397" w:type="dxa"/>
            <w:noWrap/>
          </w:tcPr>
          <w:p w14:paraId="37EB17A3" w14:textId="77777777" w:rsidR="008D1E4A" w:rsidRPr="00EF5447" w:rsidRDefault="008D1E4A" w:rsidP="00C620E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0F69A09" w14:textId="77777777" w:rsidR="008D1E4A" w:rsidRPr="00EF5447" w:rsidRDefault="008D1E4A" w:rsidP="00C620E0">
            <w:pPr>
              <w:pStyle w:val="TAC"/>
              <w:rPr>
                <w:rFonts w:cs="Arial"/>
                <w:kern w:val="2"/>
                <w:szCs w:val="22"/>
                <w:lang w:eastAsia="zh-CN"/>
              </w:rPr>
            </w:pPr>
            <w:r w:rsidRPr="00EF5447">
              <w:rPr>
                <w:rFonts w:cs="Arial"/>
                <w:kern w:val="2"/>
                <w:szCs w:val="22"/>
                <w:lang w:eastAsia="zh-CN"/>
              </w:rPr>
              <w:t>DC_3A_n78A</w:t>
            </w:r>
          </w:p>
          <w:p w14:paraId="1F803299" w14:textId="77777777" w:rsidR="008D1E4A" w:rsidRPr="00EF5447" w:rsidRDefault="008D1E4A" w:rsidP="00C620E0">
            <w:pPr>
              <w:pStyle w:val="TAC"/>
              <w:rPr>
                <w:lang w:eastAsia="ko-KR"/>
              </w:rPr>
            </w:pPr>
            <w:r w:rsidRPr="00EF5447">
              <w:rPr>
                <w:rFonts w:cs="Arial"/>
                <w:kern w:val="2"/>
                <w:szCs w:val="22"/>
                <w:lang w:eastAsia="zh-CN"/>
              </w:rPr>
              <w:t>DC_20A_n78A</w:t>
            </w:r>
          </w:p>
        </w:tc>
      </w:tr>
      <w:tr w:rsidR="008D1E4A" w:rsidRPr="00EF5447" w14:paraId="0578D8ED" w14:textId="77777777" w:rsidTr="00C620E0">
        <w:trPr>
          <w:trHeight w:val="187"/>
          <w:jc w:val="center"/>
        </w:trPr>
        <w:tc>
          <w:tcPr>
            <w:tcW w:w="3397" w:type="dxa"/>
            <w:noWrap/>
          </w:tcPr>
          <w:p w14:paraId="723DD02D" w14:textId="77777777" w:rsidR="008D1E4A" w:rsidRPr="00EF5447" w:rsidRDefault="008D1E4A" w:rsidP="00C620E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86839A5"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1784CFA" w14:textId="77777777" w:rsidR="008D1E4A" w:rsidRPr="00EF5447" w:rsidRDefault="008D1E4A" w:rsidP="00C620E0">
            <w:pPr>
              <w:pStyle w:val="TAC"/>
              <w:rPr>
                <w:rFonts w:cs="Arial"/>
                <w:szCs w:val="22"/>
              </w:rPr>
            </w:pPr>
            <w:r w:rsidRPr="00EF5447">
              <w:rPr>
                <w:rFonts w:cs="Arial"/>
                <w:szCs w:val="22"/>
              </w:rPr>
              <w:t>DC_3A_n78A</w:t>
            </w:r>
          </w:p>
          <w:p w14:paraId="5F2DEB16" w14:textId="77777777" w:rsidR="008D1E4A" w:rsidRPr="00EF5447" w:rsidRDefault="008D1E4A" w:rsidP="00C620E0">
            <w:pPr>
              <w:pStyle w:val="TAC"/>
              <w:rPr>
                <w:rFonts w:cs="Arial"/>
                <w:szCs w:val="22"/>
              </w:rPr>
            </w:pPr>
            <w:r w:rsidRPr="00EF5447">
              <w:rPr>
                <w:rFonts w:cs="Arial"/>
                <w:szCs w:val="22"/>
              </w:rPr>
              <w:t>DC_20A_n78A</w:t>
            </w:r>
          </w:p>
          <w:p w14:paraId="7FA083C7"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BEC72DC" w14:textId="77777777" w:rsidR="008D1E4A" w:rsidRPr="00EF5447" w:rsidRDefault="008D1E4A" w:rsidP="00C620E0">
            <w:pPr>
              <w:pStyle w:val="TAC"/>
              <w:rPr>
                <w:rFonts w:cs="Arial"/>
                <w:szCs w:val="22"/>
              </w:rPr>
            </w:pPr>
            <w:r w:rsidRPr="00EF5447">
              <w:rPr>
                <w:rFonts w:cs="Arial"/>
                <w:szCs w:val="22"/>
              </w:rPr>
              <w:t>DC_3A_n38A</w:t>
            </w:r>
          </w:p>
          <w:p w14:paraId="48FF4EA5" w14:textId="77777777" w:rsidR="008D1E4A" w:rsidRPr="00EF5447" w:rsidRDefault="008D1E4A" w:rsidP="00C620E0">
            <w:pPr>
              <w:pStyle w:val="TAC"/>
              <w:rPr>
                <w:rFonts w:cs="Arial"/>
                <w:kern w:val="2"/>
                <w:szCs w:val="22"/>
                <w:lang w:eastAsia="zh-CN"/>
              </w:rPr>
            </w:pPr>
            <w:r w:rsidRPr="00EF5447">
              <w:rPr>
                <w:rFonts w:cs="Arial"/>
                <w:szCs w:val="22"/>
              </w:rPr>
              <w:t>DC_20A_n38A</w:t>
            </w:r>
          </w:p>
        </w:tc>
      </w:tr>
      <w:tr w:rsidR="008D1E4A" w:rsidRPr="00EF5447" w14:paraId="793892B1" w14:textId="77777777" w:rsidTr="00C620E0">
        <w:trPr>
          <w:trHeight w:val="187"/>
          <w:jc w:val="center"/>
        </w:trPr>
        <w:tc>
          <w:tcPr>
            <w:tcW w:w="3397" w:type="dxa"/>
            <w:noWrap/>
          </w:tcPr>
          <w:p w14:paraId="0826AC6E" w14:textId="77777777" w:rsidR="008D1E4A" w:rsidRPr="00EF5447" w:rsidRDefault="008D1E4A" w:rsidP="00C620E0">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4EB1B181"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11F38EE3" w14:textId="77777777" w:rsidR="008D1E4A" w:rsidRPr="00EF5447" w:rsidRDefault="008D1E4A" w:rsidP="00C620E0">
            <w:pPr>
              <w:pStyle w:val="TAC"/>
              <w:rPr>
                <w:rFonts w:cs="Arial"/>
                <w:szCs w:val="22"/>
              </w:rPr>
            </w:pPr>
            <w:r w:rsidRPr="00EF5447">
              <w:rPr>
                <w:rFonts w:cs="Arial"/>
                <w:szCs w:val="22"/>
              </w:rPr>
              <w:t>DC_1A_n78A</w:t>
            </w:r>
          </w:p>
          <w:p w14:paraId="47BD58F4" w14:textId="77777777" w:rsidR="008D1E4A" w:rsidRPr="00EF5447" w:rsidRDefault="008D1E4A" w:rsidP="00C620E0">
            <w:pPr>
              <w:pStyle w:val="TAC"/>
              <w:rPr>
                <w:rFonts w:cs="Arial"/>
                <w:szCs w:val="22"/>
              </w:rPr>
            </w:pPr>
            <w:r w:rsidRPr="00EF5447">
              <w:rPr>
                <w:rFonts w:cs="Arial"/>
                <w:szCs w:val="22"/>
              </w:rPr>
              <w:t>DC_3A_n41A</w:t>
            </w:r>
          </w:p>
          <w:p w14:paraId="460A7536"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1A3F7A07" w14:textId="77777777" w:rsidR="008D1E4A" w:rsidRPr="00EF5447" w:rsidRDefault="008D1E4A" w:rsidP="00C620E0">
            <w:pPr>
              <w:pStyle w:val="TAC"/>
              <w:rPr>
                <w:rFonts w:cs="Arial"/>
                <w:szCs w:val="22"/>
              </w:rPr>
            </w:pPr>
            <w:r w:rsidRPr="00EF5447">
              <w:rPr>
                <w:rFonts w:cs="Arial"/>
                <w:szCs w:val="22"/>
              </w:rPr>
              <w:t>DC_20A_n41A</w:t>
            </w:r>
          </w:p>
          <w:p w14:paraId="1039171E" w14:textId="77777777" w:rsidR="008D1E4A" w:rsidRPr="00EF5447" w:rsidRDefault="008D1E4A" w:rsidP="00C620E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8D1E4A" w:rsidRPr="00EF5447" w14:paraId="41A9FD62" w14:textId="77777777" w:rsidTr="00C620E0">
        <w:trPr>
          <w:trHeight w:val="187"/>
          <w:jc w:val="center"/>
        </w:trPr>
        <w:tc>
          <w:tcPr>
            <w:tcW w:w="3397" w:type="dxa"/>
            <w:noWrap/>
          </w:tcPr>
          <w:p w14:paraId="0A60845E" w14:textId="77777777" w:rsidR="008D1E4A" w:rsidRPr="00EF5447" w:rsidRDefault="008D1E4A" w:rsidP="00C620E0">
            <w:pPr>
              <w:pStyle w:val="TAC"/>
              <w:rPr>
                <w:rFonts w:cs="Arial"/>
              </w:rPr>
            </w:pPr>
            <w:r w:rsidRPr="00EF5447">
              <w:rPr>
                <w:rFonts w:cs="Arial"/>
              </w:rPr>
              <w:t>DC_1A-3A-21A-42A_n77A</w:t>
            </w:r>
          </w:p>
          <w:p w14:paraId="33C2CB90" w14:textId="77777777" w:rsidR="008D1E4A" w:rsidRPr="00EF5447" w:rsidRDefault="008D1E4A" w:rsidP="00C620E0">
            <w:pPr>
              <w:pStyle w:val="TAC"/>
              <w:rPr>
                <w:rFonts w:cs="Arial"/>
              </w:rPr>
            </w:pPr>
            <w:r w:rsidRPr="00EF5447">
              <w:rPr>
                <w:rFonts w:cs="Arial"/>
              </w:rPr>
              <w:t>DC_1A-3A-21A-42A_n77C</w:t>
            </w:r>
          </w:p>
          <w:p w14:paraId="53081CBE" w14:textId="77777777" w:rsidR="008D1E4A" w:rsidRPr="00EF5447" w:rsidRDefault="008D1E4A" w:rsidP="00C620E0">
            <w:pPr>
              <w:pStyle w:val="TAC"/>
              <w:rPr>
                <w:rFonts w:cs="Arial"/>
              </w:rPr>
            </w:pPr>
            <w:r w:rsidRPr="00EF5447">
              <w:rPr>
                <w:rFonts w:cs="Arial"/>
              </w:rPr>
              <w:t>DC_1A-3A-21A-42C_n77A</w:t>
            </w:r>
          </w:p>
          <w:p w14:paraId="79437F29" w14:textId="77777777" w:rsidR="008D1E4A" w:rsidRPr="00EF5447" w:rsidRDefault="008D1E4A" w:rsidP="00C620E0">
            <w:pPr>
              <w:pStyle w:val="TAC"/>
              <w:rPr>
                <w:rFonts w:cs="Arial"/>
                <w:szCs w:val="18"/>
                <w:lang w:eastAsia="ko-KR"/>
              </w:rPr>
            </w:pPr>
            <w:r w:rsidRPr="00EF5447">
              <w:rPr>
                <w:rFonts w:cs="Arial"/>
              </w:rPr>
              <w:t>DC_1A-3A-21A-42C_n77C</w:t>
            </w:r>
          </w:p>
        </w:tc>
        <w:tc>
          <w:tcPr>
            <w:tcW w:w="3544" w:type="dxa"/>
            <w:shd w:val="clear" w:color="auto" w:fill="auto"/>
          </w:tcPr>
          <w:p w14:paraId="2D723571" w14:textId="77777777" w:rsidR="008D1E4A" w:rsidRPr="00EF5447" w:rsidRDefault="008D1E4A" w:rsidP="00C620E0">
            <w:pPr>
              <w:pStyle w:val="TAC"/>
            </w:pPr>
            <w:r w:rsidRPr="00EF5447">
              <w:t>DC_1A_n77A</w:t>
            </w:r>
          </w:p>
          <w:p w14:paraId="1178F91C" w14:textId="77777777" w:rsidR="008D1E4A" w:rsidRPr="00EF5447" w:rsidRDefault="008D1E4A" w:rsidP="00C620E0">
            <w:pPr>
              <w:pStyle w:val="TAC"/>
            </w:pPr>
            <w:r w:rsidRPr="00EF5447">
              <w:t>DC_3A_n77A</w:t>
            </w:r>
          </w:p>
          <w:p w14:paraId="68F95E77" w14:textId="77777777" w:rsidR="008D1E4A" w:rsidRPr="00EF5447" w:rsidRDefault="008D1E4A" w:rsidP="00C620E0">
            <w:pPr>
              <w:pStyle w:val="TAC"/>
              <w:rPr>
                <w:lang w:eastAsia="ko-KR"/>
              </w:rPr>
            </w:pPr>
            <w:r w:rsidRPr="00EF5447">
              <w:t>DC_21A_n77A</w:t>
            </w:r>
          </w:p>
        </w:tc>
      </w:tr>
      <w:tr w:rsidR="008D1E4A" w:rsidRPr="00EF5447" w14:paraId="7A20C3D8" w14:textId="77777777" w:rsidTr="00C620E0">
        <w:trPr>
          <w:trHeight w:val="187"/>
          <w:jc w:val="center"/>
        </w:trPr>
        <w:tc>
          <w:tcPr>
            <w:tcW w:w="3397" w:type="dxa"/>
            <w:noWrap/>
          </w:tcPr>
          <w:p w14:paraId="316A5FA3"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8</w:t>
            </w:r>
            <w:r w:rsidRPr="00EF5447">
              <w:rPr>
                <w:rFonts w:cs="Arial"/>
              </w:rPr>
              <w:t>A</w:t>
            </w:r>
          </w:p>
          <w:p w14:paraId="58E3AB2F"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8</w:t>
            </w:r>
            <w:r w:rsidRPr="00EF5447">
              <w:rPr>
                <w:rFonts w:cs="Arial"/>
              </w:rPr>
              <w:t>C</w:t>
            </w:r>
          </w:p>
          <w:p w14:paraId="312B020B"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8</w:t>
            </w:r>
            <w:r w:rsidRPr="00EF5447">
              <w:rPr>
                <w:rFonts w:cs="Arial"/>
              </w:rPr>
              <w:t>A</w:t>
            </w:r>
          </w:p>
          <w:p w14:paraId="59FA1CE9"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B340A55" w14:textId="77777777" w:rsidR="008D1E4A" w:rsidRPr="00EF5447" w:rsidRDefault="008D1E4A" w:rsidP="00C620E0">
            <w:pPr>
              <w:pStyle w:val="TAC"/>
            </w:pPr>
            <w:r w:rsidRPr="00EF5447">
              <w:t>DC_1A_n7</w:t>
            </w:r>
            <w:r w:rsidRPr="00EF5447">
              <w:rPr>
                <w:lang w:eastAsia="zh-CN"/>
              </w:rPr>
              <w:t>8</w:t>
            </w:r>
            <w:r w:rsidRPr="00EF5447">
              <w:t>A</w:t>
            </w:r>
          </w:p>
          <w:p w14:paraId="467D4A1A" w14:textId="77777777" w:rsidR="008D1E4A" w:rsidRPr="00EF5447" w:rsidRDefault="008D1E4A" w:rsidP="00C620E0">
            <w:pPr>
              <w:pStyle w:val="TAC"/>
            </w:pPr>
            <w:r w:rsidRPr="00EF5447">
              <w:t>DC_3A_n7</w:t>
            </w:r>
            <w:r w:rsidRPr="00EF5447">
              <w:rPr>
                <w:lang w:eastAsia="zh-CN"/>
              </w:rPr>
              <w:t>8</w:t>
            </w:r>
            <w:r w:rsidRPr="00EF5447">
              <w:t>A</w:t>
            </w:r>
          </w:p>
          <w:p w14:paraId="4F909E96" w14:textId="77777777" w:rsidR="008D1E4A" w:rsidRPr="00EF5447" w:rsidRDefault="008D1E4A" w:rsidP="00C620E0">
            <w:pPr>
              <w:pStyle w:val="TAC"/>
            </w:pPr>
            <w:r w:rsidRPr="00EF5447">
              <w:t>DC_21A_n7</w:t>
            </w:r>
            <w:r w:rsidRPr="00EF5447">
              <w:rPr>
                <w:lang w:eastAsia="zh-CN"/>
              </w:rPr>
              <w:t>8</w:t>
            </w:r>
            <w:r w:rsidRPr="00EF5447">
              <w:t>A</w:t>
            </w:r>
          </w:p>
        </w:tc>
      </w:tr>
      <w:tr w:rsidR="008D1E4A" w:rsidRPr="00EF5447" w14:paraId="00DBBC91" w14:textId="77777777" w:rsidTr="00C620E0">
        <w:trPr>
          <w:trHeight w:val="187"/>
          <w:jc w:val="center"/>
        </w:trPr>
        <w:tc>
          <w:tcPr>
            <w:tcW w:w="3397" w:type="dxa"/>
            <w:noWrap/>
          </w:tcPr>
          <w:p w14:paraId="56063020"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9</w:t>
            </w:r>
            <w:r w:rsidRPr="00EF5447">
              <w:rPr>
                <w:rFonts w:cs="Arial"/>
              </w:rPr>
              <w:t>A</w:t>
            </w:r>
          </w:p>
          <w:p w14:paraId="467122CD"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9</w:t>
            </w:r>
            <w:r w:rsidRPr="00EF5447">
              <w:rPr>
                <w:rFonts w:cs="Arial"/>
              </w:rPr>
              <w:t>C</w:t>
            </w:r>
          </w:p>
          <w:p w14:paraId="7D50F0E1"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9</w:t>
            </w:r>
            <w:r w:rsidRPr="00EF5447">
              <w:rPr>
                <w:rFonts w:cs="Arial"/>
              </w:rPr>
              <w:t>A</w:t>
            </w:r>
          </w:p>
          <w:p w14:paraId="2535E2D9"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1F4C6318" w14:textId="77777777" w:rsidR="008D1E4A" w:rsidRPr="00EF5447" w:rsidRDefault="008D1E4A" w:rsidP="00C620E0">
            <w:pPr>
              <w:pStyle w:val="TAC"/>
            </w:pPr>
            <w:r w:rsidRPr="00EF5447">
              <w:t>DC_1A_n7</w:t>
            </w:r>
            <w:r w:rsidRPr="00EF5447">
              <w:rPr>
                <w:lang w:eastAsia="zh-CN"/>
              </w:rPr>
              <w:t>9</w:t>
            </w:r>
            <w:r w:rsidRPr="00EF5447">
              <w:t>A</w:t>
            </w:r>
          </w:p>
          <w:p w14:paraId="50825567" w14:textId="77777777" w:rsidR="008D1E4A" w:rsidRPr="00EF5447" w:rsidRDefault="008D1E4A" w:rsidP="00C620E0">
            <w:pPr>
              <w:pStyle w:val="TAC"/>
            </w:pPr>
            <w:r w:rsidRPr="00EF5447">
              <w:t>DC_3A_n7</w:t>
            </w:r>
            <w:r w:rsidRPr="00EF5447">
              <w:rPr>
                <w:lang w:eastAsia="zh-CN"/>
              </w:rPr>
              <w:t>9</w:t>
            </w:r>
            <w:r w:rsidRPr="00EF5447">
              <w:t>A</w:t>
            </w:r>
          </w:p>
          <w:p w14:paraId="33132769" w14:textId="77777777" w:rsidR="008D1E4A" w:rsidRPr="00EF5447" w:rsidRDefault="008D1E4A" w:rsidP="00C620E0">
            <w:pPr>
              <w:pStyle w:val="TAC"/>
            </w:pPr>
            <w:r w:rsidRPr="00EF5447">
              <w:t>DC_21A_n7</w:t>
            </w:r>
            <w:r w:rsidRPr="00EF5447">
              <w:rPr>
                <w:lang w:eastAsia="zh-CN"/>
              </w:rPr>
              <w:t>9</w:t>
            </w:r>
            <w:r w:rsidRPr="00EF5447">
              <w:t>A</w:t>
            </w:r>
          </w:p>
        </w:tc>
      </w:tr>
      <w:tr w:rsidR="008D1E4A" w:rsidRPr="00EF5447" w14:paraId="7689D9D8" w14:textId="77777777" w:rsidTr="00C620E0">
        <w:trPr>
          <w:trHeight w:val="187"/>
          <w:jc w:val="center"/>
        </w:trPr>
        <w:tc>
          <w:tcPr>
            <w:tcW w:w="3397" w:type="dxa"/>
            <w:noWrap/>
          </w:tcPr>
          <w:p w14:paraId="08DDBCDA" w14:textId="77777777" w:rsidR="008D1E4A" w:rsidRPr="00EF5447" w:rsidRDefault="008D1E4A" w:rsidP="00C620E0">
            <w:pPr>
              <w:pStyle w:val="TAC"/>
              <w:rPr>
                <w:rFonts w:cs="Arial"/>
              </w:rPr>
            </w:pPr>
            <w:r w:rsidRPr="00EF5447">
              <w:rPr>
                <w:rFonts w:cs="Arial"/>
                <w:lang w:eastAsia="ko-KR"/>
              </w:rPr>
              <w:t>DC_1A-3A-21A_n77A-n79A</w:t>
            </w:r>
          </w:p>
        </w:tc>
        <w:tc>
          <w:tcPr>
            <w:tcW w:w="3544" w:type="dxa"/>
            <w:shd w:val="clear" w:color="auto" w:fill="auto"/>
          </w:tcPr>
          <w:p w14:paraId="3DA2B730" w14:textId="77777777" w:rsidR="008D1E4A" w:rsidRPr="00EF5447" w:rsidRDefault="008D1E4A" w:rsidP="00C620E0">
            <w:pPr>
              <w:pStyle w:val="TAC"/>
              <w:rPr>
                <w:lang w:eastAsia="ko-KR"/>
              </w:rPr>
            </w:pPr>
            <w:r w:rsidRPr="00EF5447">
              <w:rPr>
                <w:lang w:eastAsia="ko-KR"/>
              </w:rPr>
              <w:t>DC_3A_n77A</w:t>
            </w:r>
          </w:p>
          <w:p w14:paraId="265A7010" w14:textId="77777777" w:rsidR="008D1E4A" w:rsidRPr="00EF5447" w:rsidRDefault="008D1E4A" w:rsidP="00C620E0">
            <w:pPr>
              <w:pStyle w:val="TAC"/>
            </w:pPr>
            <w:r w:rsidRPr="00EF5447">
              <w:rPr>
                <w:lang w:eastAsia="ko-KR"/>
              </w:rPr>
              <w:t>DC_3A_n79A</w:t>
            </w:r>
          </w:p>
        </w:tc>
      </w:tr>
      <w:tr w:rsidR="008D1E4A" w:rsidRPr="00EF5447" w14:paraId="3C2EC0B3" w14:textId="77777777" w:rsidTr="00C620E0">
        <w:trPr>
          <w:trHeight w:val="187"/>
          <w:jc w:val="center"/>
        </w:trPr>
        <w:tc>
          <w:tcPr>
            <w:tcW w:w="3397" w:type="dxa"/>
            <w:noWrap/>
          </w:tcPr>
          <w:p w14:paraId="217730FA" w14:textId="77777777" w:rsidR="008D1E4A" w:rsidRPr="00EF5447" w:rsidRDefault="008D1E4A" w:rsidP="00C620E0">
            <w:pPr>
              <w:pStyle w:val="TAC"/>
              <w:rPr>
                <w:rFonts w:cs="Arial"/>
              </w:rPr>
            </w:pPr>
            <w:r w:rsidRPr="00EF5447">
              <w:rPr>
                <w:rFonts w:cs="Arial"/>
                <w:lang w:eastAsia="ko-KR"/>
              </w:rPr>
              <w:t>DC_1A-3A-21A_n78A-n79A</w:t>
            </w:r>
          </w:p>
        </w:tc>
        <w:tc>
          <w:tcPr>
            <w:tcW w:w="3544" w:type="dxa"/>
            <w:shd w:val="clear" w:color="auto" w:fill="auto"/>
          </w:tcPr>
          <w:p w14:paraId="749EA3E2" w14:textId="77777777" w:rsidR="008D1E4A" w:rsidRPr="00EF5447" w:rsidRDefault="008D1E4A" w:rsidP="00C620E0">
            <w:pPr>
              <w:pStyle w:val="TAC"/>
              <w:rPr>
                <w:lang w:eastAsia="ko-KR"/>
              </w:rPr>
            </w:pPr>
            <w:r w:rsidRPr="00EF5447">
              <w:rPr>
                <w:lang w:eastAsia="ko-KR"/>
              </w:rPr>
              <w:t>DC_3A_n78A</w:t>
            </w:r>
          </w:p>
          <w:p w14:paraId="050216BB" w14:textId="77777777" w:rsidR="008D1E4A" w:rsidRPr="00EF5447" w:rsidRDefault="008D1E4A" w:rsidP="00C620E0">
            <w:pPr>
              <w:pStyle w:val="TAC"/>
            </w:pPr>
            <w:r w:rsidRPr="00EF5447">
              <w:rPr>
                <w:lang w:eastAsia="ko-KR"/>
              </w:rPr>
              <w:t>DC_3A_n79A</w:t>
            </w:r>
          </w:p>
        </w:tc>
      </w:tr>
      <w:tr w:rsidR="008D1E4A" w:rsidRPr="00EF5447" w14:paraId="16BBB3B0" w14:textId="77777777" w:rsidTr="00C620E0">
        <w:trPr>
          <w:trHeight w:val="187"/>
          <w:jc w:val="center"/>
        </w:trPr>
        <w:tc>
          <w:tcPr>
            <w:tcW w:w="3397" w:type="dxa"/>
            <w:noWrap/>
          </w:tcPr>
          <w:p w14:paraId="68A378C7" w14:textId="77777777" w:rsidR="008D1E4A" w:rsidRPr="00EF5447" w:rsidRDefault="008D1E4A" w:rsidP="00C620E0">
            <w:pPr>
              <w:pStyle w:val="TAC"/>
              <w:rPr>
                <w:rFonts w:cs="Arial"/>
                <w:lang w:eastAsia="zh-CN"/>
              </w:rPr>
            </w:pPr>
            <w:r w:rsidRPr="00EF5447">
              <w:rPr>
                <w:rFonts w:cs="Arial"/>
                <w:lang w:eastAsia="zh-CN"/>
              </w:rPr>
              <w:lastRenderedPageBreak/>
              <w:t>DC_1A-3A-28A_n5A-n78A</w:t>
            </w:r>
          </w:p>
          <w:p w14:paraId="625D5DC1" w14:textId="77777777" w:rsidR="008D1E4A" w:rsidRPr="00EF5447" w:rsidRDefault="008D1E4A" w:rsidP="00C620E0">
            <w:pPr>
              <w:pStyle w:val="TAC"/>
              <w:rPr>
                <w:rFonts w:cs="Arial"/>
                <w:lang w:eastAsia="ko-KR"/>
              </w:rPr>
            </w:pPr>
            <w:r w:rsidRPr="00EF5447">
              <w:rPr>
                <w:rFonts w:cs="Arial"/>
                <w:lang w:eastAsia="zh-CN"/>
              </w:rPr>
              <w:t>DC_1A-3C-28A_n5A-n78A</w:t>
            </w:r>
          </w:p>
        </w:tc>
        <w:tc>
          <w:tcPr>
            <w:tcW w:w="3544" w:type="dxa"/>
            <w:shd w:val="clear" w:color="auto" w:fill="auto"/>
          </w:tcPr>
          <w:p w14:paraId="32E2B1CC" w14:textId="77777777" w:rsidR="008D1E4A" w:rsidRPr="00EF5447" w:rsidRDefault="008D1E4A" w:rsidP="00C620E0">
            <w:pPr>
              <w:pStyle w:val="TAC"/>
              <w:rPr>
                <w:rFonts w:cs="Arial"/>
                <w:lang w:eastAsia="zh-CN"/>
              </w:rPr>
            </w:pPr>
            <w:r w:rsidRPr="00EF5447">
              <w:rPr>
                <w:rFonts w:cs="Arial"/>
                <w:lang w:eastAsia="zh-CN"/>
              </w:rPr>
              <w:t>DC_1A_n5A</w:t>
            </w:r>
          </w:p>
          <w:p w14:paraId="3DCB9C2D" w14:textId="77777777" w:rsidR="008D1E4A" w:rsidRPr="00EF5447" w:rsidRDefault="008D1E4A" w:rsidP="00C620E0">
            <w:pPr>
              <w:pStyle w:val="TAC"/>
              <w:rPr>
                <w:rFonts w:cs="Arial"/>
                <w:lang w:eastAsia="zh-CN"/>
              </w:rPr>
            </w:pPr>
            <w:r w:rsidRPr="00EF5447">
              <w:rPr>
                <w:rFonts w:cs="Arial"/>
                <w:lang w:eastAsia="zh-CN"/>
              </w:rPr>
              <w:t>DC_1A_n78A</w:t>
            </w:r>
          </w:p>
          <w:p w14:paraId="4733459C" w14:textId="77777777" w:rsidR="008D1E4A" w:rsidRPr="00EF5447" w:rsidRDefault="008D1E4A" w:rsidP="00C620E0">
            <w:pPr>
              <w:pStyle w:val="TAC"/>
              <w:rPr>
                <w:rFonts w:cs="Arial"/>
                <w:lang w:eastAsia="zh-CN"/>
              </w:rPr>
            </w:pPr>
            <w:r w:rsidRPr="00EF5447">
              <w:rPr>
                <w:rFonts w:cs="Arial"/>
                <w:lang w:eastAsia="zh-CN"/>
              </w:rPr>
              <w:t>DC_3A_n5A</w:t>
            </w:r>
          </w:p>
          <w:p w14:paraId="150254A8" w14:textId="77777777" w:rsidR="008D1E4A" w:rsidRPr="00EF5447" w:rsidRDefault="008D1E4A" w:rsidP="00C620E0">
            <w:pPr>
              <w:pStyle w:val="TAC"/>
              <w:rPr>
                <w:rFonts w:cs="Arial"/>
                <w:lang w:eastAsia="zh-CN"/>
              </w:rPr>
            </w:pPr>
            <w:r w:rsidRPr="00EF5447">
              <w:rPr>
                <w:rFonts w:cs="Arial"/>
                <w:lang w:eastAsia="zh-CN"/>
              </w:rPr>
              <w:t>DC_3C_n5A</w:t>
            </w:r>
          </w:p>
          <w:p w14:paraId="1576627D" w14:textId="77777777" w:rsidR="008D1E4A" w:rsidRPr="00EF5447" w:rsidRDefault="008D1E4A" w:rsidP="00C620E0">
            <w:pPr>
              <w:pStyle w:val="TAC"/>
              <w:rPr>
                <w:rFonts w:cs="Arial"/>
                <w:lang w:eastAsia="zh-CN"/>
              </w:rPr>
            </w:pPr>
            <w:r w:rsidRPr="00EF5447">
              <w:rPr>
                <w:rFonts w:cs="Arial"/>
                <w:lang w:eastAsia="zh-CN"/>
              </w:rPr>
              <w:t>DC_3A_n78A</w:t>
            </w:r>
          </w:p>
          <w:p w14:paraId="79AD0463" w14:textId="77777777" w:rsidR="008D1E4A" w:rsidRPr="00EF5447" w:rsidRDefault="008D1E4A" w:rsidP="00C620E0">
            <w:pPr>
              <w:pStyle w:val="TAC"/>
              <w:rPr>
                <w:rFonts w:cs="Arial"/>
                <w:lang w:eastAsia="zh-CN"/>
              </w:rPr>
            </w:pPr>
            <w:r w:rsidRPr="00EF5447">
              <w:rPr>
                <w:rFonts w:cs="Arial"/>
                <w:lang w:eastAsia="zh-CN"/>
              </w:rPr>
              <w:t>DC_3C_n78A</w:t>
            </w:r>
          </w:p>
          <w:p w14:paraId="7D8E45E5" w14:textId="77777777" w:rsidR="008D1E4A" w:rsidRPr="00EF5447" w:rsidRDefault="008D1E4A" w:rsidP="00C620E0">
            <w:pPr>
              <w:pStyle w:val="TAC"/>
              <w:rPr>
                <w:rFonts w:cs="Arial"/>
                <w:lang w:eastAsia="zh-CN"/>
              </w:rPr>
            </w:pPr>
            <w:r w:rsidRPr="00EF5447">
              <w:rPr>
                <w:rFonts w:cs="Arial"/>
                <w:lang w:eastAsia="zh-CN"/>
              </w:rPr>
              <w:t>DC_28A_n5A</w:t>
            </w:r>
          </w:p>
          <w:p w14:paraId="561C4CD0"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589434DF" w14:textId="77777777" w:rsidTr="00C620E0">
        <w:trPr>
          <w:trHeight w:val="187"/>
          <w:jc w:val="center"/>
        </w:trPr>
        <w:tc>
          <w:tcPr>
            <w:tcW w:w="3397" w:type="dxa"/>
            <w:noWrap/>
          </w:tcPr>
          <w:p w14:paraId="39E91E89" w14:textId="77777777" w:rsidR="008D1E4A" w:rsidRPr="00EF5447" w:rsidRDefault="008D1E4A" w:rsidP="00C620E0">
            <w:pPr>
              <w:pStyle w:val="TAC"/>
              <w:rPr>
                <w:rFonts w:cs="Arial"/>
                <w:lang w:eastAsia="zh-CN"/>
              </w:rPr>
            </w:pPr>
            <w:r w:rsidRPr="00EF5447">
              <w:rPr>
                <w:rFonts w:cs="Arial"/>
                <w:szCs w:val="16"/>
                <w:lang w:eastAsia="ko-KR"/>
              </w:rPr>
              <w:t>DC_1A-3A-28A_n7A-n78A</w:t>
            </w:r>
          </w:p>
        </w:tc>
        <w:tc>
          <w:tcPr>
            <w:tcW w:w="3544" w:type="dxa"/>
            <w:shd w:val="clear" w:color="auto" w:fill="auto"/>
          </w:tcPr>
          <w:p w14:paraId="3F453F11" w14:textId="72886117" w:rsidR="008D1E4A" w:rsidRPr="00EF5447" w:rsidRDefault="008D1E4A" w:rsidP="00C620E0">
            <w:pPr>
              <w:pStyle w:val="TAC"/>
              <w:rPr>
                <w:rFonts w:cs="Arial"/>
                <w:szCs w:val="16"/>
                <w:lang w:eastAsia="zh-CN"/>
              </w:rPr>
            </w:pPr>
            <w:r w:rsidRPr="00EF5447">
              <w:rPr>
                <w:rFonts w:cs="Arial"/>
                <w:szCs w:val="16"/>
                <w:lang w:eastAsia="zh-CN"/>
              </w:rPr>
              <w:t>DC_1A</w:t>
            </w:r>
            <w:ins w:id="148" w:author="Apple" w:date="2021-01-14T19:31:00Z">
              <w:r w:rsidR="004C1D38">
                <w:rPr>
                  <w:rFonts w:cs="Arial"/>
                  <w:szCs w:val="16"/>
                  <w:lang w:eastAsia="zh-CN"/>
                </w:rPr>
                <w:t>_</w:t>
              </w:r>
            </w:ins>
            <w:del w:id="149" w:author="Apple" w:date="2021-01-14T19:31:00Z">
              <w:r w:rsidRPr="00EF5447" w:rsidDel="004C1D38">
                <w:rPr>
                  <w:rFonts w:cs="Arial"/>
                  <w:szCs w:val="16"/>
                  <w:lang w:eastAsia="zh-CN"/>
                </w:rPr>
                <w:delText>-</w:delText>
              </w:r>
            </w:del>
            <w:r w:rsidRPr="00EF5447">
              <w:rPr>
                <w:rFonts w:cs="Arial"/>
                <w:szCs w:val="16"/>
                <w:lang w:eastAsia="zh-CN"/>
              </w:rPr>
              <w:t>n7A</w:t>
            </w:r>
          </w:p>
          <w:p w14:paraId="5E914C16" w14:textId="75019CBF" w:rsidR="008D1E4A" w:rsidRPr="00EF5447" w:rsidRDefault="008D1E4A" w:rsidP="00C620E0">
            <w:pPr>
              <w:pStyle w:val="TAC"/>
              <w:rPr>
                <w:rFonts w:cs="Arial"/>
                <w:szCs w:val="16"/>
                <w:lang w:eastAsia="zh-CN"/>
              </w:rPr>
            </w:pPr>
            <w:r w:rsidRPr="00EF5447">
              <w:rPr>
                <w:rFonts w:cs="Arial"/>
                <w:szCs w:val="16"/>
                <w:lang w:eastAsia="zh-CN"/>
              </w:rPr>
              <w:t>DC_3A</w:t>
            </w:r>
            <w:ins w:id="150" w:author="Apple" w:date="2021-01-14T19:31:00Z">
              <w:r w:rsidR="004C1D38">
                <w:rPr>
                  <w:rFonts w:cs="Arial"/>
                  <w:szCs w:val="16"/>
                  <w:lang w:eastAsia="zh-CN"/>
                </w:rPr>
                <w:t>_</w:t>
              </w:r>
            </w:ins>
            <w:del w:id="151" w:author="Apple" w:date="2021-01-14T19:31:00Z">
              <w:r w:rsidRPr="00EF5447" w:rsidDel="004C1D38">
                <w:rPr>
                  <w:rFonts w:cs="Arial"/>
                  <w:szCs w:val="16"/>
                  <w:lang w:eastAsia="zh-CN"/>
                </w:rPr>
                <w:delText>-</w:delText>
              </w:r>
            </w:del>
            <w:r w:rsidRPr="00EF5447">
              <w:rPr>
                <w:rFonts w:cs="Arial"/>
                <w:szCs w:val="16"/>
                <w:lang w:eastAsia="zh-CN"/>
              </w:rPr>
              <w:t>n7A</w:t>
            </w:r>
          </w:p>
          <w:p w14:paraId="0720CAD4"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1011CA89"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593A0FF"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B940517"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637E01E8" w14:textId="77777777" w:rsidTr="00C620E0">
        <w:trPr>
          <w:trHeight w:val="187"/>
          <w:jc w:val="center"/>
        </w:trPr>
        <w:tc>
          <w:tcPr>
            <w:tcW w:w="3397" w:type="dxa"/>
            <w:noWrap/>
          </w:tcPr>
          <w:p w14:paraId="48BD2FF8" w14:textId="77777777" w:rsidR="008D1E4A" w:rsidRPr="00EF5447" w:rsidRDefault="008D1E4A" w:rsidP="00C620E0">
            <w:pPr>
              <w:pStyle w:val="TAC"/>
              <w:rPr>
                <w:rFonts w:cs="Arial"/>
                <w:lang w:eastAsia="zh-CN"/>
              </w:rPr>
            </w:pPr>
            <w:r w:rsidRPr="00EF5447">
              <w:rPr>
                <w:rFonts w:cs="Arial"/>
                <w:szCs w:val="16"/>
                <w:lang w:eastAsia="ko-KR"/>
              </w:rPr>
              <w:t>DC_1A-3A-28A_n7B-n78A</w:t>
            </w:r>
          </w:p>
        </w:tc>
        <w:tc>
          <w:tcPr>
            <w:tcW w:w="3544" w:type="dxa"/>
            <w:shd w:val="clear" w:color="auto" w:fill="auto"/>
          </w:tcPr>
          <w:p w14:paraId="1CE61895" w14:textId="59E75315" w:rsidR="008D1E4A" w:rsidRPr="00EF5447" w:rsidRDefault="008D1E4A" w:rsidP="00C620E0">
            <w:pPr>
              <w:pStyle w:val="TAC"/>
              <w:rPr>
                <w:rFonts w:cs="Arial"/>
                <w:szCs w:val="16"/>
                <w:lang w:eastAsia="zh-CN"/>
              </w:rPr>
            </w:pPr>
            <w:r w:rsidRPr="00EF5447">
              <w:rPr>
                <w:rFonts w:cs="Arial"/>
                <w:szCs w:val="16"/>
                <w:lang w:eastAsia="zh-CN"/>
              </w:rPr>
              <w:t>DC_1A</w:t>
            </w:r>
            <w:ins w:id="152" w:author="Apple" w:date="2021-01-14T19:31:00Z">
              <w:r w:rsidR="004C1D38">
                <w:rPr>
                  <w:rFonts w:cs="Arial"/>
                  <w:szCs w:val="16"/>
                  <w:lang w:eastAsia="zh-CN"/>
                </w:rPr>
                <w:t>_</w:t>
              </w:r>
            </w:ins>
            <w:del w:id="153" w:author="Apple" w:date="2021-01-14T19:31:00Z">
              <w:r w:rsidRPr="00EF5447" w:rsidDel="004C1D38">
                <w:rPr>
                  <w:rFonts w:cs="Arial"/>
                  <w:szCs w:val="16"/>
                  <w:lang w:eastAsia="zh-CN"/>
                </w:rPr>
                <w:delText>-</w:delText>
              </w:r>
            </w:del>
            <w:r w:rsidRPr="00EF5447">
              <w:rPr>
                <w:rFonts w:cs="Arial"/>
                <w:szCs w:val="16"/>
                <w:lang w:eastAsia="zh-CN"/>
              </w:rPr>
              <w:t>n7A</w:t>
            </w:r>
          </w:p>
          <w:p w14:paraId="4249DDA7" w14:textId="1A6B24AC" w:rsidR="008D1E4A" w:rsidRPr="00EF5447" w:rsidRDefault="008D1E4A" w:rsidP="00C620E0">
            <w:pPr>
              <w:pStyle w:val="TAC"/>
              <w:rPr>
                <w:rFonts w:cs="Arial"/>
                <w:szCs w:val="16"/>
                <w:lang w:eastAsia="zh-CN"/>
              </w:rPr>
            </w:pPr>
            <w:r w:rsidRPr="00EF5447">
              <w:rPr>
                <w:rFonts w:cs="Arial"/>
                <w:szCs w:val="16"/>
                <w:lang w:eastAsia="zh-CN"/>
              </w:rPr>
              <w:t>DC_3A</w:t>
            </w:r>
            <w:ins w:id="154" w:author="Apple" w:date="2021-01-14T19:32:00Z">
              <w:r w:rsidR="004C1D38">
                <w:rPr>
                  <w:rFonts w:cs="Arial"/>
                  <w:szCs w:val="16"/>
                  <w:lang w:eastAsia="zh-CN"/>
                </w:rPr>
                <w:t>_</w:t>
              </w:r>
            </w:ins>
            <w:del w:id="155" w:author="Apple" w:date="2021-01-14T19:32:00Z">
              <w:r w:rsidRPr="00EF5447" w:rsidDel="004C1D38">
                <w:rPr>
                  <w:rFonts w:cs="Arial"/>
                  <w:szCs w:val="16"/>
                  <w:lang w:eastAsia="zh-CN"/>
                </w:rPr>
                <w:delText>-</w:delText>
              </w:r>
            </w:del>
            <w:r w:rsidRPr="00EF5447">
              <w:rPr>
                <w:rFonts w:cs="Arial"/>
                <w:szCs w:val="16"/>
                <w:lang w:eastAsia="zh-CN"/>
              </w:rPr>
              <w:t>n7A</w:t>
            </w:r>
          </w:p>
          <w:p w14:paraId="26C91B1F"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0C224ABC" w14:textId="1B6A9E5F" w:rsidR="008D1E4A" w:rsidRPr="00EF5447" w:rsidRDefault="008D1E4A" w:rsidP="00C620E0">
            <w:pPr>
              <w:pStyle w:val="TAC"/>
              <w:rPr>
                <w:rFonts w:cs="Arial"/>
                <w:szCs w:val="16"/>
                <w:lang w:eastAsia="zh-CN"/>
              </w:rPr>
            </w:pPr>
            <w:r w:rsidRPr="00EF5447">
              <w:rPr>
                <w:rFonts w:cs="Arial"/>
                <w:szCs w:val="16"/>
                <w:lang w:eastAsia="zh-CN"/>
              </w:rPr>
              <w:t>DC_1A</w:t>
            </w:r>
            <w:ins w:id="156" w:author="Apple" w:date="2021-01-14T19:32:00Z">
              <w:r w:rsidR="004C1D38">
                <w:rPr>
                  <w:rFonts w:cs="Arial"/>
                  <w:szCs w:val="16"/>
                  <w:lang w:eastAsia="zh-CN"/>
                </w:rPr>
                <w:t>_</w:t>
              </w:r>
            </w:ins>
            <w:del w:id="157" w:author="Apple" w:date="2021-01-14T19:32:00Z">
              <w:r w:rsidRPr="00EF5447" w:rsidDel="004C1D38">
                <w:rPr>
                  <w:rFonts w:cs="Arial"/>
                  <w:szCs w:val="16"/>
                  <w:lang w:eastAsia="zh-CN"/>
                </w:rPr>
                <w:delText>-</w:delText>
              </w:r>
            </w:del>
            <w:r w:rsidRPr="00EF5447">
              <w:rPr>
                <w:rFonts w:cs="Arial"/>
                <w:szCs w:val="16"/>
                <w:lang w:eastAsia="zh-CN"/>
              </w:rPr>
              <w:t>n7B</w:t>
            </w:r>
          </w:p>
          <w:p w14:paraId="1A99B2F0" w14:textId="644A6BB7" w:rsidR="008D1E4A" w:rsidRPr="00EF5447" w:rsidRDefault="008D1E4A" w:rsidP="00C620E0">
            <w:pPr>
              <w:pStyle w:val="TAC"/>
              <w:rPr>
                <w:rFonts w:cs="Arial"/>
                <w:szCs w:val="16"/>
                <w:lang w:eastAsia="zh-CN"/>
              </w:rPr>
            </w:pPr>
            <w:r w:rsidRPr="00EF5447">
              <w:rPr>
                <w:rFonts w:cs="Arial"/>
                <w:szCs w:val="16"/>
                <w:lang w:eastAsia="zh-CN"/>
              </w:rPr>
              <w:t>DC_3A</w:t>
            </w:r>
            <w:ins w:id="158" w:author="Apple" w:date="2021-01-14T19:32:00Z">
              <w:r w:rsidR="004C1D38">
                <w:rPr>
                  <w:rFonts w:cs="Arial"/>
                  <w:szCs w:val="16"/>
                  <w:lang w:eastAsia="zh-CN"/>
                </w:rPr>
                <w:t>_</w:t>
              </w:r>
            </w:ins>
            <w:del w:id="159" w:author="Apple" w:date="2021-01-14T19:32:00Z">
              <w:r w:rsidRPr="00EF5447" w:rsidDel="004C1D38">
                <w:rPr>
                  <w:rFonts w:cs="Arial"/>
                  <w:szCs w:val="16"/>
                  <w:lang w:eastAsia="zh-CN"/>
                </w:rPr>
                <w:delText>-</w:delText>
              </w:r>
            </w:del>
            <w:r w:rsidRPr="00EF5447">
              <w:rPr>
                <w:rFonts w:cs="Arial"/>
                <w:szCs w:val="16"/>
                <w:lang w:eastAsia="zh-CN"/>
              </w:rPr>
              <w:t>n7B</w:t>
            </w:r>
          </w:p>
          <w:p w14:paraId="15727436"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62E0F8FB"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6BBCAC5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402B9849"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5A619C59" w14:textId="77777777" w:rsidTr="00C620E0">
        <w:trPr>
          <w:trHeight w:val="187"/>
          <w:jc w:val="center"/>
        </w:trPr>
        <w:tc>
          <w:tcPr>
            <w:tcW w:w="3397" w:type="dxa"/>
            <w:noWrap/>
          </w:tcPr>
          <w:p w14:paraId="741C15DE" w14:textId="77777777" w:rsidR="008D1E4A" w:rsidRPr="00EF5447" w:rsidRDefault="008D1E4A" w:rsidP="00C620E0">
            <w:pPr>
              <w:pStyle w:val="TAC"/>
              <w:rPr>
                <w:rFonts w:cs="Arial"/>
                <w:lang w:eastAsia="zh-CN"/>
              </w:rPr>
            </w:pPr>
            <w:r w:rsidRPr="00EF5447">
              <w:rPr>
                <w:rFonts w:cs="Arial"/>
                <w:szCs w:val="16"/>
                <w:lang w:eastAsia="ko-KR"/>
              </w:rPr>
              <w:t>DC_1A-3C-28A_n7A-n78A</w:t>
            </w:r>
          </w:p>
        </w:tc>
        <w:tc>
          <w:tcPr>
            <w:tcW w:w="3544" w:type="dxa"/>
            <w:shd w:val="clear" w:color="auto" w:fill="auto"/>
          </w:tcPr>
          <w:p w14:paraId="747FD7C3" w14:textId="16133715" w:rsidR="008D1E4A" w:rsidRPr="00EF5447" w:rsidRDefault="008D1E4A" w:rsidP="00C620E0">
            <w:pPr>
              <w:pStyle w:val="TAC"/>
              <w:rPr>
                <w:rFonts w:cs="Arial"/>
                <w:szCs w:val="16"/>
                <w:lang w:eastAsia="zh-CN"/>
              </w:rPr>
            </w:pPr>
            <w:r w:rsidRPr="00EF5447">
              <w:rPr>
                <w:rFonts w:cs="Arial"/>
                <w:szCs w:val="16"/>
                <w:lang w:eastAsia="zh-CN"/>
              </w:rPr>
              <w:t>DC_1A</w:t>
            </w:r>
            <w:ins w:id="160" w:author="Apple" w:date="2021-01-14T19:32:00Z">
              <w:r w:rsidR="004C1D38">
                <w:rPr>
                  <w:rFonts w:cs="Arial"/>
                  <w:szCs w:val="16"/>
                  <w:lang w:eastAsia="zh-CN"/>
                </w:rPr>
                <w:t>_</w:t>
              </w:r>
            </w:ins>
            <w:del w:id="161" w:author="Apple" w:date="2021-01-14T19:32:00Z">
              <w:r w:rsidRPr="00EF5447" w:rsidDel="004C1D38">
                <w:rPr>
                  <w:rFonts w:cs="Arial"/>
                  <w:szCs w:val="16"/>
                  <w:lang w:eastAsia="zh-CN"/>
                </w:rPr>
                <w:delText>-</w:delText>
              </w:r>
            </w:del>
            <w:r w:rsidRPr="00EF5447">
              <w:rPr>
                <w:rFonts w:cs="Arial"/>
                <w:szCs w:val="16"/>
                <w:lang w:eastAsia="zh-CN"/>
              </w:rPr>
              <w:t>n7A</w:t>
            </w:r>
          </w:p>
          <w:p w14:paraId="67854641" w14:textId="0F4A1187" w:rsidR="008D1E4A" w:rsidRPr="00EF5447" w:rsidRDefault="008D1E4A" w:rsidP="00C620E0">
            <w:pPr>
              <w:pStyle w:val="TAC"/>
              <w:rPr>
                <w:rFonts w:cs="Arial"/>
                <w:szCs w:val="16"/>
                <w:lang w:eastAsia="zh-CN"/>
              </w:rPr>
            </w:pPr>
            <w:r w:rsidRPr="00EF5447">
              <w:rPr>
                <w:rFonts w:cs="Arial"/>
                <w:szCs w:val="16"/>
                <w:lang w:eastAsia="zh-CN"/>
              </w:rPr>
              <w:t>DC_3A</w:t>
            </w:r>
            <w:ins w:id="162" w:author="Apple" w:date="2021-01-14T19:32:00Z">
              <w:r w:rsidR="004C1D38">
                <w:rPr>
                  <w:rFonts w:cs="Arial"/>
                  <w:szCs w:val="16"/>
                  <w:lang w:eastAsia="zh-CN"/>
                </w:rPr>
                <w:t>_</w:t>
              </w:r>
            </w:ins>
            <w:del w:id="163" w:author="Apple" w:date="2021-01-14T19:32:00Z">
              <w:r w:rsidRPr="00EF5447" w:rsidDel="004C1D38">
                <w:rPr>
                  <w:rFonts w:cs="Arial"/>
                  <w:szCs w:val="16"/>
                  <w:lang w:eastAsia="zh-CN"/>
                </w:rPr>
                <w:delText>-</w:delText>
              </w:r>
            </w:del>
            <w:r w:rsidRPr="00EF5447">
              <w:rPr>
                <w:rFonts w:cs="Arial"/>
                <w:szCs w:val="16"/>
                <w:lang w:eastAsia="zh-CN"/>
              </w:rPr>
              <w:t>n7A</w:t>
            </w:r>
          </w:p>
          <w:p w14:paraId="7EE51389" w14:textId="278F227D" w:rsidR="008D1E4A" w:rsidRPr="00EF5447" w:rsidRDefault="008D1E4A" w:rsidP="00C620E0">
            <w:pPr>
              <w:pStyle w:val="TAC"/>
              <w:rPr>
                <w:rFonts w:cs="Arial"/>
                <w:szCs w:val="16"/>
                <w:lang w:eastAsia="zh-CN"/>
              </w:rPr>
            </w:pPr>
            <w:r w:rsidRPr="00EF5447">
              <w:rPr>
                <w:rFonts w:cs="Arial"/>
                <w:szCs w:val="16"/>
                <w:lang w:eastAsia="zh-CN"/>
              </w:rPr>
              <w:t>DC_3C</w:t>
            </w:r>
            <w:ins w:id="164" w:author="Apple" w:date="2021-01-14T19:32:00Z">
              <w:r w:rsidR="004C1D38">
                <w:rPr>
                  <w:rFonts w:cs="Arial"/>
                  <w:szCs w:val="16"/>
                  <w:lang w:eastAsia="zh-CN"/>
                </w:rPr>
                <w:t>_</w:t>
              </w:r>
            </w:ins>
            <w:del w:id="165" w:author="Apple" w:date="2021-01-14T19:32:00Z">
              <w:r w:rsidRPr="00EF5447" w:rsidDel="004C1D38">
                <w:rPr>
                  <w:rFonts w:cs="Arial"/>
                  <w:szCs w:val="16"/>
                  <w:lang w:eastAsia="zh-CN"/>
                </w:rPr>
                <w:delText>-</w:delText>
              </w:r>
            </w:del>
            <w:r w:rsidRPr="00EF5447">
              <w:rPr>
                <w:rFonts w:cs="Arial"/>
                <w:szCs w:val="16"/>
                <w:lang w:eastAsia="zh-CN"/>
              </w:rPr>
              <w:t>n7A</w:t>
            </w:r>
          </w:p>
          <w:p w14:paraId="352B6C80"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5DEE3C8C"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7959CBB"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61AA6B8D"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61ECF436"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3E0DF498" w14:textId="77777777" w:rsidTr="00C620E0">
        <w:trPr>
          <w:trHeight w:val="187"/>
          <w:jc w:val="center"/>
        </w:trPr>
        <w:tc>
          <w:tcPr>
            <w:tcW w:w="3397" w:type="dxa"/>
            <w:noWrap/>
          </w:tcPr>
          <w:p w14:paraId="6DB7EF46" w14:textId="77777777" w:rsidR="008D1E4A" w:rsidRPr="00EF5447" w:rsidRDefault="008D1E4A" w:rsidP="00C620E0">
            <w:pPr>
              <w:pStyle w:val="TAC"/>
              <w:rPr>
                <w:rFonts w:cs="Arial"/>
                <w:lang w:eastAsia="zh-CN"/>
              </w:rPr>
            </w:pPr>
            <w:r w:rsidRPr="00EF5447">
              <w:rPr>
                <w:rFonts w:cs="Arial"/>
                <w:szCs w:val="16"/>
                <w:lang w:eastAsia="ko-KR"/>
              </w:rPr>
              <w:t>DC_1A-3C-28A_n7B-n78A</w:t>
            </w:r>
          </w:p>
        </w:tc>
        <w:tc>
          <w:tcPr>
            <w:tcW w:w="3544" w:type="dxa"/>
            <w:shd w:val="clear" w:color="auto" w:fill="auto"/>
          </w:tcPr>
          <w:p w14:paraId="446354AE" w14:textId="392AE2F6" w:rsidR="008D1E4A" w:rsidRPr="00EF5447" w:rsidRDefault="008D1E4A" w:rsidP="00C620E0">
            <w:pPr>
              <w:pStyle w:val="TAC"/>
              <w:rPr>
                <w:rFonts w:cs="Arial"/>
                <w:szCs w:val="16"/>
                <w:lang w:eastAsia="zh-CN"/>
              </w:rPr>
            </w:pPr>
            <w:r w:rsidRPr="00EF5447">
              <w:rPr>
                <w:rFonts w:cs="Arial"/>
                <w:szCs w:val="16"/>
                <w:lang w:eastAsia="zh-CN"/>
              </w:rPr>
              <w:t>DC_1A</w:t>
            </w:r>
            <w:ins w:id="166" w:author="Apple" w:date="2021-01-14T19:32:00Z">
              <w:r w:rsidR="004C1D38">
                <w:rPr>
                  <w:rFonts w:cs="Arial"/>
                  <w:szCs w:val="16"/>
                  <w:lang w:eastAsia="zh-CN"/>
                </w:rPr>
                <w:t>_</w:t>
              </w:r>
            </w:ins>
            <w:del w:id="167" w:author="Apple" w:date="2021-01-14T19:32:00Z">
              <w:r w:rsidRPr="00EF5447" w:rsidDel="004C1D38">
                <w:rPr>
                  <w:rFonts w:cs="Arial"/>
                  <w:szCs w:val="16"/>
                  <w:lang w:eastAsia="zh-CN"/>
                </w:rPr>
                <w:delText>-</w:delText>
              </w:r>
            </w:del>
            <w:r w:rsidRPr="00EF5447">
              <w:rPr>
                <w:rFonts w:cs="Arial"/>
                <w:szCs w:val="16"/>
                <w:lang w:eastAsia="zh-CN"/>
              </w:rPr>
              <w:t>n7A</w:t>
            </w:r>
          </w:p>
          <w:p w14:paraId="31B4619E" w14:textId="3D51D122" w:rsidR="008D1E4A" w:rsidRPr="00EF5447" w:rsidRDefault="008D1E4A" w:rsidP="00C620E0">
            <w:pPr>
              <w:pStyle w:val="TAC"/>
              <w:rPr>
                <w:rFonts w:cs="Arial"/>
                <w:szCs w:val="16"/>
                <w:lang w:eastAsia="zh-CN"/>
              </w:rPr>
            </w:pPr>
            <w:r w:rsidRPr="00EF5447">
              <w:rPr>
                <w:rFonts w:cs="Arial"/>
                <w:szCs w:val="16"/>
                <w:lang w:eastAsia="zh-CN"/>
              </w:rPr>
              <w:t>DC_3A</w:t>
            </w:r>
            <w:ins w:id="168" w:author="Apple" w:date="2021-01-14T19:32:00Z">
              <w:r w:rsidR="004C1D38">
                <w:rPr>
                  <w:rFonts w:cs="Arial"/>
                  <w:szCs w:val="16"/>
                  <w:lang w:eastAsia="zh-CN"/>
                </w:rPr>
                <w:t>_</w:t>
              </w:r>
            </w:ins>
            <w:del w:id="169" w:author="Apple" w:date="2021-01-14T19:32:00Z">
              <w:r w:rsidRPr="00EF5447" w:rsidDel="004C1D38">
                <w:rPr>
                  <w:rFonts w:cs="Arial"/>
                  <w:szCs w:val="16"/>
                  <w:lang w:eastAsia="zh-CN"/>
                </w:rPr>
                <w:delText>-</w:delText>
              </w:r>
            </w:del>
            <w:r w:rsidRPr="00EF5447">
              <w:rPr>
                <w:rFonts w:cs="Arial"/>
                <w:szCs w:val="16"/>
                <w:lang w:eastAsia="zh-CN"/>
              </w:rPr>
              <w:t>n7A</w:t>
            </w:r>
          </w:p>
          <w:p w14:paraId="7011AC08" w14:textId="06D0D00F" w:rsidR="008D1E4A" w:rsidRPr="00EF5447" w:rsidRDefault="008D1E4A" w:rsidP="00C620E0">
            <w:pPr>
              <w:pStyle w:val="TAC"/>
              <w:rPr>
                <w:rFonts w:cs="Arial"/>
                <w:szCs w:val="16"/>
                <w:lang w:eastAsia="zh-CN"/>
              </w:rPr>
            </w:pPr>
            <w:r w:rsidRPr="00EF5447">
              <w:rPr>
                <w:rFonts w:cs="Arial"/>
                <w:szCs w:val="16"/>
                <w:lang w:eastAsia="zh-CN"/>
              </w:rPr>
              <w:t>DC_3C</w:t>
            </w:r>
            <w:ins w:id="170" w:author="Apple" w:date="2021-01-14T19:32:00Z">
              <w:r w:rsidR="004C1D38">
                <w:rPr>
                  <w:rFonts w:cs="Arial"/>
                  <w:szCs w:val="16"/>
                  <w:lang w:eastAsia="zh-CN"/>
                </w:rPr>
                <w:t>_</w:t>
              </w:r>
            </w:ins>
            <w:del w:id="171" w:author="Apple" w:date="2021-01-14T19:32:00Z">
              <w:r w:rsidRPr="00EF5447" w:rsidDel="004C1D38">
                <w:rPr>
                  <w:rFonts w:cs="Arial"/>
                  <w:szCs w:val="16"/>
                  <w:lang w:eastAsia="zh-CN"/>
                </w:rPr>
                <w:delText>-</w:delText>
              </w:r>
            </w:del>
            <w:r w:rsidRPr="00EF5447">
              <w:rPr>
                <w:rFonts w:cs="Arial"/>
                <w:szCs w:val="16"/>
                <w:lang w:eastAsia="zh-CN"/>
              </w:rPr>
              <w:t>n7A</w:t>
            </w:r>
          </w:p>
          <w:p w14:paraId="7101B39A"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69540F28" w14:textId="13CA8699" w:rsidR="008D1E4A" w:rsidRPr="00EF5447" w:rsidRDefault="008D1E4A" w:rsidP="00C620E0">
            <w:pPr>
              <w:pStyle w:val="TAC"/>
              <w:rPr>
                <w:rFonts w:cs="Arial"/>
                <w:szCs w:val="16"/>
                <w:lang w:eastAsia="zh-CN"/>
              </w:rPr>
            </w:pPr>
            <w:r w:rsidRPr="00EF5447">
              <w:rPr>
                <w:rFonts w:cs="Arial"/>
                <w:szCs w:val="16"/>
                <w:lang w:eastAsia="zh-CN"/>
              </w:rPr>
              <w:t>DC_1A</w:t>
            </w:r>
            <w:ins w:id="172" w:author="Apple" w:date="2021-01-14T19:32:00Z">
              <w:r w:rsidR="004C1D38">
                <w:rPr>
                  <w:rFonts w:cs="Arial"/>
                  <w:szCs w:val="16"/>
                  <w:lang w:eastAsia="zh-CN"/>
                </w:rPr>
                <w:t>_</w:t>
              </w:r>
            </w:ins>
            <w:del w:id="173" w:author="Apple" w:date="2021-01-14T19:32:00Z">
              <w:r w:rsidRPr="00EF5447" w:rsidDel="004C1D38">
                <w:rPr>
                  <w:rFonts w:cs="Arial"/>
                  <w:szCs w:val="16"/>
                  <w:lang w:eastAsia="zh-CN"/>
                </w:rPr>
                <w:delText>-</w:delText>
              </w:r>
            </w:del>
            <w:r w:rsidRPr="00EF5447">
              <w:rPr>
                <w:rFonts w:cs="Arial"/>
                <w:szCs w:val="16"/>
                <w:lang w:eastAsia="zh-CN"/>
              </w:rPr>
              <w:t>n7B</w:t>
            </w:r>
          </w:p>
          <w:p w14:paraId="58D6673E" w14:textId="5B9A696E" w:rsidR="008D1E4A" w:rsidRPr="00EF5447" w:rsidRDefault="008D1E4A" w:rsidP="00C620E0">
            <w:pPr>
              <w:pStyle w:val="TAC"/>
              <w:rPr>
                <w:rFonts w:cs="Arial"/>
                <w:szCs w:val="16"/>
                <w:lang w:eastAsia="zh-CN"/>
              </w:rPr>
            </w:pPr>
            <w:r w:rsidRPr="00EF5447">
              <w:rPr>
                <w:rFonts w:cs="Arial"/>
                <w:szCs w:val="16"/>
                <w:lang w:eastAsia="zh-CN"/>
              </w:rPr>
              <w:t>DC_3A</w:t>
            </w:r>
            <w:ins w:id="174" w:author="Apple" w:date="2021-01-14T19:32:00Z">
              <w:r w:rsidR="004C1D38">
                <w:rPr>
                  <w:rFonts w:cs="Arial"/>
                  <w:szCs w:val="16"/>
                  <w:lang w:eastAsia="zh-CN"/>
                </w:rPr>
                <w:t>_</w:t>
              </w:r>
            </w:ins>
            <w:del w:id="175" w:author="Apple" w:date="2021-01-14T19:32:00Z">
              <w:r w:rsidRPr="00EF5447" w:rsidDel="004C1D38">
                <w:rPr>
                  <w:rFonts w:cs="Arial"/>
                  <w:szCs w:val="16"/>
                  <w:lang w:eastAsia="zh-CN"/>
                </w:rPr>
                <w:delText>-</w:delText>
              </w:r>
            </w:del>
            <w:r w:rsidRPr="00EF5447">
              <w:rPr>
                <w:rFonts w:cs="Arial"/>
                <w:szCs w:val="16"/>
                <w:lang w:eastAsia="zh-CN"/>
              </w:rPr>
              <w:t>n7B</w:t>
            </w:r>
          </w:p>
          <w:p w14:paraId="34439D13" w14:textId="4DCB9699" w:rsidR="008D1E4A" w:rsidRPr="00EF5447" w:rsidRDefault="008D1E4A" w:rsidP="00C620E0">
            <w:pPr>
              <w:pStyle w:val="TAC"/>
              <w:rPr>
                <w:rFonts w:cs="Arial"/>
                <w:szCs w:val="16"/>
                <w:lang w:eastAsia="zh-CN"/>
              </w:rPr>
            </w:pPr>
            <w:r w:rsidRPr="00EF5447">
              <w:rPr>
                <w:rFonts w:cs="Arial"/>
                <w:szCs w:val="16"/>
                <w:lang w:eastAsia="zh-CN"/>
              </w:rPr>
              <w:t>DC_3C</w:t>
            </w:r>
            <w:ins w:id="176" w:author="Apple" w:date="2021-01-14T19:33:00Z">
              <w:r w:rsidR="004C1D38">
                <w:rPr>
                  <w:rFonts w:cs="Arial"/>
                  <w:szCs w:val="16"/>
                  <w:lang w:eastAsia="zh-CN"/>
                </w:rPr>
                <w:t>_</w:t>
              </w:r>
            </w:ins>
            <w:del w:id="177" w:author="Apple" w:date="2021-01-14T19:33:00Z">
              <w:r w:rsidRPr="00EF5447" w:rsidDel="004C1D38">
                <w:rPr>
                  <w:rFonts w:cs="Arial"/>
                  <w:szCs w:val="16"/>
                  <w:lang w:eastAsia="zh-CN"/>
                </w:rPr>
                <w:delText>-</w:delText>
              </w:r>
            </w:del>
            <w:r w:rsidRPr="00EF5447">
              <w:rPr>
                <w:rFonts w:cs="Arial"/>
                <w:szCs w:val="16"/>
                <w:lang w:eastAsia="zh-CN"/>
              </w:rPr>
              <w:t>n7B</w:t>
            </w:r>
          </w:p>
          <w:p w14:paraId="20EDBCCB"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5B7077E2"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04B40587"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0944B92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2C7FCDFC"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3192499C" w14:textId="77777777" w:rsidTr="00C620E0">
        <w:trPr>
          <w:trHeight w:val="187"/>
          <w:jc w:val="center"/>
        </w:trPr>
        <w:tc>
          <w:tcPr>
            <w:tcW w:w="3397" w:type="dxa"/>
            <w:noWrap/>
          </w:tcPr>
          <w:p w14:paraId="386D3FF7" w14:textId="77777777" w:rsidR="008D1E4A" w:rsidRPr="00EF5447" w:rsidRDefault="008D1E4A" w:rsidP="00C620E0">
            <w:pPr>
              <w:pStyle w:val="TAC"/>
              <w:rPr>
                <w:rFonts w:cs="Arial"/>
                <w:szCs w:val="16"/>
                <w:lang w:eastAsia="ko-KR"/>
              </w:rPr>
            </w:pPr>
            <w:r w:rsidRPr="00EF5447">
              <w:rPr>
                <w:rFonts w:cs="Arial"/>
                <w:szCs w:val="16"/>
                <w:lang w:eastAsia="ko-KR"/>
              </w:rPr>
              <w:lastRenderedPageBreak/>
              <w:t>DC_1A-3A-28A_n40A-n78A</w:t>
            </w:r>
          </w:p>
        </w:tc>
        <w:tc>
          <w:tcPr>
            <w:tcW w:w="3544" w:type="dxa"/>
            <w:shd w:val="clear" w:color="auto" w:fill="auto"/>
          </w:tcPr>
          <w:p w14:paraId="523BAAEA" w14:textId="42B0116C" w:rsidR="008D1E4A" w:rsidRPr="00EF5447" w:rsidRDefault="008D1E4A" w:rsidP="00C620E0">
            <w:pPr>
              <w:pStyle w:val="TAC"/>
              <w:rPr>
                <w:rFonts w:cs="Arial"/>
                <w:szCs w:val="16"/>
                <w:lang w:eastAsia="zh-CN"/>
              </w:rPr>
            </w:pPr>
            <w:r w:rsidRPr="00EF5447">
              <w:rPr>
                <w:rFonts w:cs="Arial"/>
                <w:szCs w:val="16"/>
                <w:lang w:eastAsia="zh-CN"/>
              </w:rPr>
              <w:t>DC_1A</w:t>
            </w:r>
            <w:ins w:id="178" w:author="Apple" w:date="2021-01-14T19:39:00Z">
              <w:r w:rsidR="004C1D38">
                <w:rPr>
                  <w:rFonts w:cs="Arial"/>
                  <w:szCs w:val="16"/>
                  <w:lang w:eastAsia="zh-CN"/>
                </w:rPr>
                <w:t>_</w:t>
              </w:r>
            </w:ins>
            <w:del w:id="179" w:author="Apple" w:date="2021-01-14T19:39:00Z">
              <w:r w:rsidRPr="00EF5447" w:rsidDel="004C1D38">
                <w:rPr>
                  <w:rFonts w:cs="Arial"/>
                  <w:szCs w:val="16"/>
                  <w:lang w:eastAsia="zh-CN"/>
                </w:rPr>
                <w:delText>-</w:delText>
              </w:r>
            </w:del>
            <w:r w:rsidRPr="00EF5447">
              <w:rPr>
                <w:rFonts w:cs="Arial"/>
                <w:szCs w:val="16"/>
                <w:lang w:eastAsia="zh-CN"/>
              </w:rPr>
              <w:t>n40A</w:t>
            </w:r>
          </w:p>
          <w:p w14:paraId="5618B816" w14:textId="1DC8FD74" w:rsidR="008D1E4A" w:rsidRPr="00EF5447" w:rsidRDefault="008D1E4A" w:rsidP="00C620E0">
            <w:pPr>
              <w:pStyle w:val="TAC"/>
              <w:rPr>
                <w:rFonts w:cs="Arial"/>
                <w:szCs w:val="16"/>
                <w:lang w:eastAsia="zh-CN"/>
              </w:rPr>
            </w:pPr>
            <w:r w:rsidRPr="00EF5447">
              <w:rPr>
                <w:rFonts w:cs="Arial"/>
                <w:szCs w:val="16"/>
                <w:lang w:eastAsia="zh-CN"/>
              </w:rPr>
              <w:t>DC_1A</w:t>
            </w:r>
            <w:ins w:id="180" w:author="Apple" w:date="2021-01-14T19:39:00Z">
              <w:r w:rsidR="004C1D38">
                <w:rPr>
                  <w:rFonts w:cs="Arial"/>
                  <w:szCs w:val="16"/>
                  <w:lang w:eastAsia="zh-CN"/>
                </w:rPr>
                <w:t>_</w:t>
              </w:r>
            </w:ins>
            <w:del w:id="181" w:author="Apple" w:date="2021-01-14T19:39:00Z">
              <w:r w:rsidRPr="00EF5447" w:rsidDel="004C1D38">
                <w:rPr>
                  <w:rFonts w:cs="Arial"/>
                  <w:szCs w:val="16"/>
                  <w:lang w:eastAsia="zh-CN"/>
                </w:rPr>
                <w:delText>-</w:delText>
              </w:r>
            </w:del>
            <w:r w:rsidRPr="00EF5447">
              <w:rPr>
                <w:rFonts w:cs="Arial"/>
                <w:szCs w:val="16"/>
                <w:lang w:eastAsia="zh-CN"/>
              </w:rPr>
              <w:t>n78A</w:t>
            </w:r>
          </w:p>
          <w:p w14:paraId="0D5AFF1C" w14:textId="77777777" w:rsidR="008D1E4A" w:rsidRPr="00EF5447" w:rsidRDefault="008D1E4A" w:rsidP="00C620E0">
            <w:pPr>
              <w:pStyle w:val="TAC"/>
              <w:rPr>
                <w:rFonts w:cs="Arial"/>
                <w:szCs w:val="16"/>
                <w:lang w:eastAsia="zh-CN"/>
              </w:rPr>
            </w:pPr>
            <w:r w:rsidRPr="00EF5447">
              <w:rPr>
                <w:rFonts w:cs="Arial"/>
                <w:szCs w:val="16"/>
                <w:lang w:eastAsia="zh-CN"/>
              </w:rPr>
              <w:t>DC_3A_n40A</w:t>
            </w:r>
          </w:p>
          <w:p w14:paraId="76F983D9" w14:textId="7799449B" w:rsidR="008D1E4A" w:rsidRPr="00EF5447" w:rsidRDefault="008D1E4A" w:rsidP="00C620E0">
            <w:pPr>
              <w:pStyle w:val="TAC"/>
              <w:rPr>
                <w:rFonts w:cs="Arial"/>
                <w:szCs w:val="16"/>
                <w:lang w:eastAsia="zh-CN"/>
              </w:rPr>
            </w:pPr>
            <w:r w:rsidRPr="00EF5447">
              <w:rPr>
                <w:rFonts w:cs="Arial"/>
                <w:szCs w:val="16"/>
                <w:lang w:eastAsia="zh-CN"/>
              </w:rPr>
              <w:t>DC_3A</w:t>
            </w:r>
            <w:ins w:id="182" w:author="Apple" w:date="2021-01-14T19:39:00Z">
              <w:r w:rsidR="004C1D38">
                <w:rPr>
                  <w:rFonts w:cs="Arial"/>
                  <w:szCs w:val="16"/>
                  <w:lang w:eastAsia="zh-CN"/>
                </w:rPr>
                <w:t>_</w:t>
              </w:r>
            </w:ins>
            <w:del w:id="183" w:author="Apple" w:date="2021-01-14T19:39:00Z">
              <w:r w:rsidRPr="00EF5447" w:rsidDel="004C1D38">
                <w:rPr>
                  <w:rFonts w:cs="Arial"/>
                  <w:szCs w:val="16"/>
                  <w:lang w:eastAsia="zh-CN"/>
                </w:rPr>
                <w:delText>-</w:delText>
              </w:r>
            </w:del>
            <w:r w:rsidRPr="00EF5447">
              <w:rPr>
                <w:rFonts w:cs="Arial"/>
                <w:szCs w:val="16"/>
                <w:lang w:eastAsia="zh-CN"/>
              </w:rPr>
              <w:t>n78A</w:t>
            </w:r>
          </w:p>
          <w:p w14:paraId="5D442240" w14:textId="77777777" w:rsidR="008D1E4A" w:rsidRPr="00EF5447" w:rsidRDefault="008D1E4A" w:rsidP="00C620E0">
            <w:pPr>
              <w:pStyle w:val="TAC"/>
              <w:rPr>
                <w:rFonts w:cs="Arial"/>
                <w:szCs w:val="16"/>
                <w:lang w:eastAsia="zh-CN"/>
              </w:rPr>
            </w:pPr>
            <w:r w:rsidRPr="00EF5447">
              <w:rPr>
                <w:rFonts w:cs="Arial"/>
                <w:szCs w:val="16"/>
                <w:lang w:eastAsia="zh-CN"/>
              </w:rPr>
              <w:t>DC_28A_n40A</w:t>
            </w:r>
          </w:p>
          <w:p w14:paraId="19E2EC5C"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55E4C9FD" w14:textId="77777777" w:rsidTr="00C620E0">
        <w:trPr>
          <w:trHeight w:val="187"/>
          <w:jc w:val="center"/>
        </w:trPr>
        <w:tc>
          <w:tcPr>
            <w:tcW w:w="3397" w:type="dxa"/>
            <w:noWrap/>
          </w:tcPr>
          <w:p w14:paraId="541EA463" w14:textId="77777777" w:rsidR="008D1E4A" w:rsidRPr="00EF5447" w:rsidRDefault="008D1E4A" w:rsidP="00C620E0">
            <w:pPr>
              <w:pStyle w:val="TAC"/>
              <w:rPr>
                <w:rFonts w:cs="Arial"/>
                <w:szCs w:val="18"/>
                <w:lang w:eastAsia="ja-JP"/>
              </w:rPr>
            </w:pPr>
            <w:r w:rsidRPr="00EF5447">
              <w:rPr>
                <w:rFonts w:cs="Arial"/>
                <w:szCs w:val="18"/>
                <w:lang w:eastAsia="ja-JP"/>
              </w:rPr>
              <w:t>DC_1A-3A-28A-42A_n77A</w:t>
            </w:r>
          </w:p>
          <w:p w14:paraId="36954514" w14:textId="77777777" w:rsidR="008D1E4A" w:rsidRPr="00EF5447" w:rsidRDefault="008D1E4A" w:rsidP="00C620E0">
            <w:pPr>
              <w:pStyle w:val="TAC"/>
              <w:rPr>
                <w:rFonts w:cs="Arial"/>
                <w:szCs w:val="18"/>
                <w:lang w:eastAsia="ja-JP"/>
              </w:rPr>
            </w:pPr>
            <w:r w:rsidRPr="00EF5447">
              <w:rPr>
                <w:rFonts w:cs="Arial"/>
                <w:szCs w:val="18"/>
                <w:lang w:eastAsia="ja-JP"/>
              </w:rPr>
              <w:t>DC_1A-3A-28A-42A_n77C</w:t>
            </w:r>
          </w:p>
          <w:p w14:paraId="1787E550"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A-42C_n77A</w:t>
            </w:r>
          </w:p>
          <w:p w14:paraId="5374E7C2"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6EBD212" w14:textId="77777777" w:rsidR="008D1E4A" w:rsidRPr="00EF5447" w:rsidRDefault="008D1E4A" w:rsidP="00C620E0">
            <w:pPr>
              <w:pStyle w:val="TAC"/>
            </w:pPr>
            <w:r w:rsidRPr="00EF5447">
              <w:t>DC_1A_n77A</w:t>
            </w:r>
          </w:p>
          <w:p w14:paraId="5FE6D926" w14:textId="77777777" w:rsidR="008D1E4A" w:rsidRPr="00EF5447" w:rsidRDefault="008D1E4A" w:rsidP="00C620E0">
            <w:pPr>
              <w:pStyle w:val="TAC"/>
            </w:pPr>
            <w:r w:rsidRPr="00EF5447">
              <w:t>DC_3A_n77A</w:t>
            </w:r>
          </w:p>
          <w:p w14:paraId="36257420" w14:textId="77777777" w:rsidR="008D1E4A" w:rsidRPr="00EF5447" w:rsidRDefault="008D1E4A" w:rsidP="00C620E0">
            <w:pPr>
              <w:pStyle w:val="TAC"/>
            </w:pPr>
            <w:r w:rsidRPr="00EF5447">
              <w:t>DC_28A_n77A</w:t>
            </w:r>
          </w:p>
        </w:tc>
      </w:tr>
      <w:tr w:rsidR="008D1E4A" w:rsidRPr="00EF5447" w14:paraId="216BC942" w14:textId="77777777" w:rsidTr="00C620E0">
        <w:trPr>
          <w:trHeight w:val="187"/>
          <w:jc w:val="center"/>
        </w:trPr>
        <w:tc>
          <w:tcPr>
            <w:tcW w:w="3397" w:type="dxa"/>
            <w:noWrap/>
          </w:tcPr>
          <w:p w14:paraId="4525CAFF" w14:textId="77777777" w:rsidR="008D1E4A" w:rsidRPr="00EF5447" w:rsidRDefault="008D1E4A" w:rsidP="00C620E0">
            <w:pPr>
              <w:pStyle w:val="TAC"/>
              <w:rPr>
                <w:rFonts w:cs="Arial"/>
                <w:szCs w:val="18"/>
                <w:lang w:eastAsia="ja-JP"/>
              </w:rPr>
            </w:pPr>
            <w:r w:rsidRPr="00EF5447">
              <w:rPr>
                <w:rFonts w:cs="Arial"/>
                <w:szCs w:val="18"/>
                <w:lang w:eastAsia="ja-JP"/>
              </w:rPr>
              <w:t>DC_1A-3A-28A-42A_n78A</w:t>
            </w:r>
          </w:p>
          <w:p w14:paraId="55E97B8B" w14:textId="77777777" w:rsidR="008D1E4A" w:rsidRPr="00EF5447" w:rsidRDefault="008D1E4A" w:rsidP="00C620E0">
            <w:pPr>
              <w:pStyle w:val="TAC"/>
              <w:rPr>
                <w:rFonts w:cs="Arial"/>
                <w:szCs w:val="18"/>
                <w:lang w:eastAsia="ja-JP"/>
              </w:rPr>
            </w:pPr>
            <w:r w:rsidRPr="00EF5447">
              <w:rPr>
                <w:rFonts w:cs="Arial"/>
                <w:szCs w:val="18"/>
                <w:lang w:eastAsia="ja-JP"/>
              </w:rPr>
              <w:t>DC_1A-3A-28A-42A_n78C</w:t>
            </w:r>
          </w:p>
          <w:p w14:paraId="79355457"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0DF18D70"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6CBB0AC" w14:textId="77777777" w:rsidR="008D1E4A" w:rsidRPr="00EF5447" w:rsidRDefault="008D1E4A" w:rsidP="00C620E0">
            <w:pPr>
              <w:pStyle w:val="TAC"/>
            </w:pPr>
            <w:r w:rsidRPr="00EF5447">
              <w:t>DC_1A_n78A</w:t>
            </w:r>
          </w:p>
          <w:p w14:paraId="4F4565B0" w14:textId="77777777" w:rsidR="008D1E4A" w:rsidRPr="00EF5447" w:rsidRDefault="008D1E4A" w:rsidP="00C620E0">
            <w:pPr>
              <w:pStyle w:val="TAC"/>
            </w:pPr>
            <w:r w:rsidRPr="00EF5447">
              <w:t>DC_3A_n78A</w:t>
            </w:r>
          </w:p>
          <w:p w14:paraId="345AFB69" w14:textId="77777777" w:rsidR="008D1E4A" w:rsidRPr="00EF5447" w:rsidRDefault="008D1E4A" w:rsidP="00C620E0">
            <w:pPr>
              <w:pStyle w:val="TAC"/>
            </w:pPr>
            <w:r w:rsidRPr="00EF5447">
              <w:t>DC_28A_n78A</w:t>
            </w:r>
          </w:p>
        </w:tc>
      </w:tr>
      <w:tr w:rsidR="008D1E4A" w:rsidRPr="00EF5447" w14:paraId="3B9ABB26" w14:textId="77777777" w:rsidTr="00C620E0">
        <w:trPr>
          <w:trHeight w:val="187"/>
          <w:jc w:val="center"/>
        </w:trPr>
        <w:tc>
          <w:tcPr>
            <w:tcW w:w="3397" w:type="dxa"/>
            <w:noWrap/>
          </w:tcPr>
          <w:p w14:paraId="3F14A1D9" w14:textId="77777777" w:rsidR="008D1E4A" w:rsidRPr="00EF5447" w:rsidRDefault="008D1E4A" w:rsidP="00C620E0">
            <w:pPr>
              <w:pStyle w:val="TAC"/>
              <w:rPr>
                <w:rFonts w:cs="Arial"/>
                <w:szCs w:val="18"/>
                <w:lang w:eastAsia="ja-JP"/>
              </w:rPr>
            </w:pPr>
            <w:r w:rsidRPr="00EF5447">
              <w:rPr>
                <w:rFonts w:cs="Arial"/>
                <w:szCs w:val="18"/>
                <w:lang w:eastAsia="ja-JP"/>
              </w:rPr>
              <w:t>DC_1A-3A-28A-42A_n79A</w:t>
            </w:r>
          </w:p>
          <w:p w14:paraId="1591D681" w14:textId="77777777" w:rsidR="008D1E4A" w:rsidRPr="00EF5447" w:rsidRDefault="008D1E4A" w:rsidP="00C620E0">
            <w:pPr>
              <w:pStyle w:val="TAC"/>
              <w:rPr>
                <w:rFonts w:cs="Arial"/>
                <w:szCs w:val="18"/>
                <w:lang w:eastAsia="ja-JP"/>
              </w:rPr>
            </w:pPr>
            <w:r w:rsidRPr="00EF5447">
              <w:rPr>
                <w:rFonts w:cs="Arial"/>
                <w:szCs w:val="18"/>
                <w:lang w:eastAsia="ja-JP"/>
              </w:rPr>
              <w:t>DC_1A-3A-28A-42A_n79C</w:t>
            </w:r>
          </w:p>
          <w:p w14:paraId="16DED015"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7CE17876"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70D747F7" w14:textId="77777777" w:rsidR="008D1E4A" w:rsidRPr="00EF5447" w:rsidRDefault="008D1E4A" w:rsidP="00C620E0">
            <w:pPr>
              <w:pStyle w:val="TAC"/>
            </w:pPr>
            <w:r w:rsidRPr="00EF5447">
              <w:t>DC_1A_n79A</w:t>
            </w:r>
          </w:p>
          <w:p w14:paraId="0DF0CDBD" w14:textId="77777777" w:rsidR="008D1E4A" w:rsidRPr="00EF5447" w:rsidRDefault="008D1E4A" w:rsidP="00C620E0">
            <w:pPr>
              <w:pStyle w:val="TAC"/>
            </w:pPr>
            <w:r w:rsidRPr="00EF5447">
              <w:t>DC_3A_n79A</w:t>
            </w:r>
          </w:p>
          <w:p w14:paraId="6A117AA3" w14:textId="77777777" w:rsidR="008D1E4A" w:rsidRPr="00EF5447" w:rsidRDefault="008D1E4A" w:rsidP="00C620E0">
            <w:pPr>
              <w:pStyle w:val="TAC"/>
            </w:pPr>
            <w:r w:rsidRPr="00EF5447">
              <w:t>DC_28A_n79A</w:t>
            </w:r>
          </w:p>
        </w:tc>
      </w:tr>
      <w:tr w:rsidR="008D1E4A" w:rsidRPr="00EF5447" w14:paraId="7D433958" w14:textId="77777777" w:rsidTr="00C620E0">
        <w:trPr>
          <w:trHeight w:val="187"/>
          <w:jc w:val="center"/>
        </w:trPr>
        <w:tc>
          <w:tcPr>
            <w:tcW w:w="3397" w:type="dxa"/>
            <w:noWrap/>
          </w:tcPr>
          <w:p w14:paraId="3A0A64EA"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BCE431E" w14:textId="77777777" w:rsidR="008D1E4A" w:rsidRPr="00EF5447" w:rsidRDefault="008D1E4A" w:rsidP="00C620E0">
            <w:pPr>
              <w:pStyle w:val="TAC"/>
            </w:pPr>
            <w:r w:rsidRPr="00EF5447">
              <w:t>DC_</w:t>
            </w:r>
            <w:r w:rsidRPr="00EF5447">
              <w:rPr>
                <w:lang w:eastAsia="zh-CN"/>
              </w:rPr>
              <w:t>1</w:t>
            </w:r>
            <w:r w:rsidRPr="00EF5447">
              <w:t>A_n3A</w:t>
            </w:r>
          </w:p>
          <w:p w14:paraId="72F1B521"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DBEAE05"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726D98B" w14:textId="77777777" w:rsidR="008D1E4A" w:rsidRPr="00EF5447" w:rsidRDefault="008D1E4A" w:rsidP="00C620E0">
            <w:pPr>
              <w:pStyle w:val="TAC"/>
              <w:rPr>
                <w:lang w:eastAsia="zh-CN"/>
              </w:rPr>
            </w:pPr>
            <w:r w:rsidRPr="00EF5447">
              <w:t>DC_</w:t>
            </w:r>
            <w:r w:rsidRPr="00EF5447">
              <w:rPr>
                <w:lang w:eastAsia="zh-CN"/>
              </w:rPr>
              <w:t>3</w:t>
            </w:r>
            <w:r w:rsidRPr="00EF5447">
              <w:t>A_n41A</w:t>
            </w:r>
          </w:p>
          <w:p w14:paraId="0874A0A3" w14:textId="77777777" w:rsidR="008D1E4A" w:rsidRPr="00EF5447" w:rsidRDefault="008D1E4A" w:rsidP="00C620E0">
            <w:pPr>
              <w:pStyle w:val="TAC"/>
            </w:pPr>
            <w:r w:rsidRPr="00EF5447">
              <w:t>DC_</w:t>
            </w:r>
            <w:r w:rsidRPr="00EF5447">
              <w:rPr>
                <w:lang w:eastAsia="zh-CN"/>
              </w:rPr>
              <w:t>41</w:t>
            </w:r>
            <w:r w:rsidRPr="00EF5447">
              <w:t>A_n3A</w:t>
            </w:r>
          </w:p>
        </w:tc>
      </w:tr>
      <w:tr w:rsidR="008D1E4A" w:rsidRPr="00EF5447" w14:paraId="0CE4D38F" w14:textId="77777777" w:rsidTr="00C620E0">
        <w:trPr>
          <w:trHeight w:val="187"/>
          <w:jc w:val="center"/>
        </w:trPr>
        <w:tc>
          <w:tcPr>
            <w:tcW w:w="3397" w:type="dxa"/>
            <w:noWrap/>
          </w:tcPr>
          <w:p w14:paraId="16FBE4A6"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87F7B8F" w14:textId="77777777" w:rsidR="008D1E4A" w:rsidRPr="00EF5447" w:rsidRDefault="008D1E4A" w:rsidP="00C620E0">
            <w:pPr>
              <w:pStyle w:val="TAC"/>
            </w:pPr>
            <w:r w:rsidRPr="00EF5447">
              <w:t>DC_</w:t>
            </w:r>
            <w:r w:rsidRPr="00EF5447">
              <w:rPr>
                <w:lang w:eastAsia="zh-CN"/>
              </w:rPr>
              <w:t>1</w:t>
            </w:r>
            <w:r w:rsidRPr="00EF5447">
              <w:t>A_n3A</w:t>
            </w:r>
          </w:p>
          <w:p w14:paraId="2DB41330"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7050E40A"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493809"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15F79A66" w14:textId="77777777" w:rsidR="008D1E4A" w:rsidRPr="00EF5447" w:rsidRDefault="008D1E4A" w:rsidP="00C620E0">
            <w:pPr>
              <w:pStyle w:val="TAC"/>
            </w:pPr>
            <w:r w:rsidRPr="00EF5447">
              <w:t>DC_</w:t>
            </w:r>
            <w:r w:rsidRPr="00EF5447">
              <w:rPr>
                <w:lang w:eastAsia="zh-CN"/>
              </w:rPr>
              <w:t>41</w:t>
            </w:r>
            <w:r w:rsidRPr="00EF5447">
              <w:t>A_n3A</w:t>
            </w:r>
          </w:p>
          <w:p w14:paraId="56EAE876"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4B522696" w14:textId="77777777" w:rsidTr="00C620E0">
        <w:trPr>
          <w:trHeight w:val="187"/>
          <w:jc w:val="center"/>
        </w:trPr>
        <w:tc>
          <w:tcPr>
            <w:tcW w:w="3397" w:type="dxa"/>
            <w:noWrap/>
          </w:tcPr>
          <w:p w14:paraId="4194BC83"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210C3D6" w14:textId="77777777" w:rsidR="008D1E4A" w:rsidRPr="00EF5447" w:rsidRDefault="008D1E4A" w:rsidP="00C620E0">
            <w:pPr>
              <w:pStyle w:val="TAC"/>
            </w:pPr>
            <w:r w:rsidRPr="00EF5447">
              <w:t>DC_</w:t>
            </w:r>
            <w:r w:rsidRPr="00EF5447">
              <w:rPr>
                <w:lang w:eastAsia="zh-CN"/>
              </w:rPr>
              <w:t>1</w:t>
            </w:r>
            <w:r w:rsidRPr="00EF5447">
              <w:t>A_n3A</w:t>
            </w:r>
          </w:p>
          <w:p w14:paraId="58359ED7"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1C1B7D7E"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AA1E04"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4A4E7816" w14:textId="77777777" w:rsidR="008D1E4A" w:rsidRPr="00EF5447" w:rsidRDefault="008D1E4A" w:rsidP="00C620E0">
            <w:pPr>
              <w:pStyle w:val="TAC"/>
              <w:rPr>
                <w:lang w:eastAsia="zh-CN"/>
              </w:rPr>
            </w:pPr>
            <w:r w:rsidRPr="00EF5447">
              <w:t>DC_</w:t>
            </w:r>
            <w:r w:rsidRPr="00EF5447">
              <w:rPr>
                <w:lang w:eastAsia="zh-CN"/>
              </w:rPr>
              <w:t>41</w:t>
            </w:r>
            <w:r w:rsidRPr="00EF5447">
              <w:t>A_n3A</w:t>
            </w:r>
          </w:p>
          <w:p w14:paraId="3F61CEC4" w14:textId="77777777" w:rsidR="008D1E4A" w:rsidRPr="00EF5447" w:rsidRDefault="008D1E4A" w:rsidP="00C620E0">
            <w:pPr>
              <w:pStyle w:val="TAC"/>
              <w:rPr>
                <w:lang w:eastAsia="zh-CN"/>
              </w:rPr>
            </w:pPr>
            <w:r w:rsidRPr="00EF5447">
              <w:t>DC_</w:t>
            </w:r>
            <w:r w:rsidRPr="00EF5447">
              <w:rPr>
                <w:lang w:eastAsia="zh-CN"/>
              </w:rPr>
              <w:t>41</w:t>
            </w:r>
            <w:r w:rsidRPr="00EF5447">
              <w:t>A_n77A</w:t>
            </w:r>
          </w:p>
          <w:p w14:paraId="264608D3" w14:textId="77777777" w:rsidR="008D1E4A" w:rsidRPr="00EF5447" w:rsidRDefault="008D1E4A" w:rsidP="00C620E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7CD5566" w14:textId="77777777" w:rsidR="008D1E4A" w:rsidRPr="00EF5447" w:rsidRDefault="008D1E4A" w:rsidP="00C620E0">
            <w:pPr>
              <w:pStyle w:val="TAC"/>
            </w:pPr>
            <w:r w:rsidRPr="00EF5447">
              <w:t>DC_</w:t>
            </w:r>
            <w:r w:rsidRPr="00EF5447">
              <w:rPr>
                <w:lang w:eastAsia="zh-CN"/>
              </w:rPr>
              <w:t>41C</w:t>
            </w:r>
            <w:r w:rsidRPr="00EF5447">
              <w:t>_n77A</w:t>
            </w:r>
          </w:p>
        </w:tc>
      </w:tr>
      <w:tr w:rsidR="008D1E4A" w:rsidRPr="00EF5447" w14:paraId="28FB8423" w14:textId="77777777" w:rsidTr="00C620E0">
        <w:trPr>
          <w:trHeight w:val="187"/>
          <w:jc w:val="center"/>
        </w:trPr>
        <w:tc>
          <w:tcPr>
            <w:tcW w:w="3397" w:type="dxa"/>
            <w:noWrap/>
          </w:tcPr>
          <w:p w14:paraId="299F1DFD"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84E300D" w14:textId="77777777" w:rsidR="008D1E4A" w:rsidRPr="00EF5447" w:rsidRDefault="008D1E4A" w:rsidP="00C620E0">
            <w:pPr>
              <w:pStyle w:val="TAC"/>
            </w:pPr>
            <w:r w:rsidRPr="00EF5447">
              <w:t>DC_</w:t>
            </w:r>
            <w:r w:rsidRPr="00EF5447">
              <w:rPr>
                <w:lang w:eastAsia="zh-CN"/>
              </w:rPr>
              <w:t>1</w:t>
            </w:r>
            <w:r w:rsidRPr="00EF5447">
              <w:t>A_n3A</w:t>
            </w:r>
          </w:p>
          <w:p w14:paraId="4A9644F4" w14:textId="77777777" w:rsidR="008D1E4A" w:rsidRPr="00EF5447" w:rsidRDefault="008D1E4A" w:rsidP="00C620E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1E02381"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BEBDB2" w14:textId="77777777" w:rsidR="008D1E4A" w:rsidRPr="00EF5447" w:rsidRDefault="008D1E4A" w:rsidP="00C620E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6800120" w14:textId="77777777" w:rsidR="008D1E4A" w:rsidRPr="00EF5447" w:rsidRDefault="008D1E4A" w:rsidP="00C620E0">
            <w:pPr>
              <w:pStyle w:val="TAC"/>
            </w:pPr>
            <w:r w:rsidRPr="00EF5447">
              <w:t>DC_</w:t>
            </w:r>
            <w:r w:rsidRPr="00EF5447">
              <w:rPr>
                <w:lang w:eastAsia="zh-CN"/>
              </w:rPr>
              <w:t>41</w:t>
            </w:r>
            <w:r w:rsidRPr="00EF5447">
              <w:t>A_n3A</w:t>
            </w:r>
          </w:p>
          <w:p w14:paraId="37B80097" w14:textId="77777777" w:rsidR="008D1E4A" w:rsidRPr="00EF5447" w:rsidRDefault="008D1E4A" w:rsidP="00C620E0">
            <w:pPr>
              <w:pStyle w:val="TAC"/>
            </w:pPr>
            <w:r w:rsidRPr="00EF5447">
              <w:t>DC_</w:t>
            </w:r>
            <w:r w:rsidRPr="00EF5447">
              <w:rPr>
                <w:lang w:eastAsia="zh-CN"/>
              </w:rPr>
              <w:t>41</w:t>
            </w:r>
            <w:r w:rsidRPr="00EF5447">
              <w:t>A_n</w:t>
            </w:r>
            <w:r w:rsidRPr="00EF5447">
              <w:rPr>
                <w:lang w:eastAsia="zh-CN"/>
              </w:rPr>
              <w:t>78</w:t>
            </w:r>
            <w:r w:rsidRPr="00EF5447">
              <w:t>A</w:t>
            </w:r>
          </w:p>
        </w:tc>
      </w:tr>
      <w:tr w:rsidR="008D1E4A" w:rsidRPr="00EF5447" w14:paraId="3A5EE2EE" w14:textId="77777777" w:rsidTr="00C620E0">
        <w:trPr>
          <w:trHeight w:val="187"/>
          <w:jc w:val="center"/>
        </w:trPr>
        <w:tc>
          <w:tcPr>
            <w:tcW w:w="3397" w:type="dxa"/>
            <w:noWrap/>
          </w:tcPr>
          <w:p w14:paraId="5409000A" w14:textId="77777777" w:rsidR="008D1E4A" w:rsidRPr="00EF5447" w:rsidRDefault="008D1E4A" w:rsidP="00C620E0">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8536ADA" w14:textId="77777777" w:rsidR="008D1E4A" w:rsidRPr="00EF5447" w:rsidRDefault="008D1E4A" w:rsidP="00C620E0">
            <w:pPr>
              <w:pStyle w:val="TAC"/>
            </w:pPr>
            <w:r w:rsidRPr="00EF5447">
              <w:t>DC_</w:t>
            </w:r>
            <w:r w:rsidRPr="00EF5447">
              <w:rPr>
                <w:lang w:eastAsia="zh-CN"/>
              </w:rPr>
              <w:t>1</w:t>
            </w:r>
            <w:r w:rsidRPr="00EF5447">
              <w:t>A_n3A</w:t>
            </w:r>
          </w:p>
          <w:p w14:paraId="33372AA0" w14:textId="77777777" w:rsidR="008D1E4A" w:rsidRPr="00EF5447" w:rsidRDefault="008D1E4A" w:rsidP="00C620E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66B18A9"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59DF1BF" w14:textId="77777777" w:rsidR="008D1E4A" w:rsidRPr="00EF5447" w:rsidRDefault="008D1E4A" w:rsidP="00C620E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7500AE0" w14:textId="77777777" w:rsidR="008D1E4A" w:rsidRPr="00EF5447" w:rsidRDefault="008D1E4A" w:rsidP="00C620E0">
            <w:pPr>
              <w:pStyle w:val="TAC"/>
            </w:pPr>
            <w:r w:rsidRPr="00EF5447">
              <w:t>DC_</w:t>
            </w:r>
            <w:r w:rsidRPr="00EF5447">
              <w:rPr>
                <w:lang w:eastAsia="zh-CN"/>
              </w:rPr>
              <w:t>41</w:t>
            </w:r>
            <w:r w:rsidRPr="00EF5447">
              <w:t>A_n3A</w:t>
            </w:r>
          </w:p>
          <w:p w14:paraId="24BDE8BA" w14:textId="77777777" w:rsidR="008D1E4A" w:rsidRPr="00EF5447" w:rsidRDefault="008D1E4A" w:rsidP="00C620E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495E7A3" w14:textId="77777777" w:rsidR="008D1E4A" w:rsidRPr="00EF5447" w:rsidRDefault="008D1E4A" w:rsidP="00C620E0">
            <w:pPr>
              <w:pStyle w:val="TAC"/>
              <w:rPr>
                <w:lang w:eastAsia="zh-CN"/>
              </w:rPr>
            </w:pPr>
            <w:r w:rsidRPr="00EF5447">
              <w:t>DC_</w:t>
            </w:r>
            <w:r w:rsidRPr="00EF5447">
              <w:rPr>
                <w:lang w:eastAsia="zh-CN"/>
              </w:rPr>
              <w:t>41C</w:t>
            </w:r>
            <w:r w:rsidRPr="00EF5447">
              <w:t>_n3A</w:t>
            </w:r>
          </w:p>
          <w:p w14:paraId="25E4174E" w14:textId="77777777" w:rsidR="008D1E4A" w:rsidRPr="00EF5447" w:rsidRDefault="008D1E4A" w:rsidP="00C620E0">
            <w:pPr>
              <w:pStyle w:val="TAC"/>
            </w:pPr>
            <w:r w:rsidRPr="00EF5447">
              <w:t>DC_</w:t>
            </w:r>
            <w:r w:rsidRPr="00EF5447">
              <w:rPr>
                <w:lang w:eastAsia="zh-CN"/>
              </w:rPr>
              <w:t>41C</w:t>
            </w:r>
            <w:r w:rsidRPr="00EF5447">
              <w:t>_n</w:t>
            </w:r>
            <w:r w:rsidRPr="00EF5447">
              <w:rPr>
                <w:lang w:eastAsia="zh-CN"/>
              </w:rPr>
              <w:t>78</w:t>
            </w:r>
            <w:r w:rsidRPr="00EF5447">
              <w:t>A</w:t>
            </w:r>
          </w:p>
        </w:tc>
      </w:tr>
      <w:tr w:rsidR="008D1E4A" w:rsidRPr="00EF5447" w14:paraId="6C1B9967" w14:textId="77777777" w:rsidTr="00C620E0">
        <w:trPr>
          <w:trHeight w:val="187"/>
          <w:jc w:val="center"/>
        </w:trPr>
        <w:tc>
          <w:tcPr>
            <w:tcW w:w="3397" w:type="dxa"/>
            <w:noWrap/>
          </w:tcPr>
          <w:p w14:paraId="653484E6" w14:textId="77777777" w:rsidR="008D1E4A" w:rsidRPr="00B677E8" w:rsidRDefault="008D1E4A" w:rsidP="00C620E0">
            <w:pPr>
              <w:pStyle w:val="TAC"/>
              <w:rPr>
                <w:szCs w:val="18"/>
                <w:lang w:eastAsia="ja-JP"/>
              </w:rPr>
            </w:pPr>
            <w:r w:rsidRPr="00B677E8">
              <w:rPr>
                <w:szCs w:val="18"/>
              </w:rPr>
              <w:t>DC_1A-3A-41A_n28A-n41A</w:t>
            </w:r>
          </w:p>
        </w:tc>
        <w:tc>
          <w:tcPr>
            <w:tcW w:w="3544" w:type="dxa"/>
            <w:shd w:val="clear" w:color="auto" w:fill="auto"/>
          </w:tcPr>
          <w:p w14:paraId="2ADB4D7D" w14:textId="77777777" w:rsidR="008D1E4A" w:rsidRPr="00B677E8" w:rsidRDefault="008D1E4A" w:rsidP="00C620E0">
            <w:pPr>
              <w:pStyle w:val="TAC"/>
            </w:pPr>
            <w:r w:rsidRPr="00B677E8">
              <w:rPr>
                <w:lang w:eastAsia="zh-CN"/>
              </w:rPr>
              <w:t>DC</w:t>
            </w:r>
            <w:r w:rsidRPr="00B677E8">
              <w:t>_1A_n28A</w:t>
            </w:r>
          </w:p>
          <w:p w14:paraId="3A387766" w14:textId="77777777" w:rsidR="008D1E4A" w:rsidRPr="00B677E8" w:rsidRDefault="008D1E4A" w:rsidP="00C620E0">
            <w:pPr>
              <w:pStyle w:val="TAC"/>
            </w:pPr>
            <w:r w:rsidRPr="00B677E8">
              <w:t>DC_1A_n41A</w:t>
            </w:r>
          </w:p>
          <w:p w14:paraId="2349465E" w14:textId="77777777" w:rsidR="008D1E4A" w:rsidRPr="00B677E8" w:rsidRDefault="008D1E4A" w:rsidP="00C620E0">
            <w:pPr>
              <w:pStyle w:val="TAC"/>
            </w:pPr>
            <w:r w:rsidRPr="00B677E8">
              <w:t>DC_3A_n28A</w:t>
            </w:r>
          </w:p>
          <w:p w14:paraId="4D1D5479" w14:textId="77777777" w:rsidR="008D1E4A" w:rsidRPr="00B677E8" w:rsidRDefault="008D1E4A" w:rsidP="00C620E0">
            <w:pPr>
              <w:pStyle w:val="TAC"/>
            </w:pPr>
            <w:r w:rsidRPr="00B677E8">
              <w:t>DC_3A_n41A</w:t>
            </w:r>
          </w:p>
          <w:p w14:paraId="793E7501" w14:textId="77777777" w:rsidR="008D1E4A" w:rsidRPr="00B677E8" w:rsidRDefault="008D1E4A" w:rsidP="00C620E0">
            <w:pPr>
              <w:pStyle w:val="TAC"/>
            </w:pPr>
            <w:r w:rsidRPr="00B677E8">
              <w:t>DC_41A_n28A</w:t>
            </w:r>
          </w:p>
        </w:tc>
      </w:tr>
      <w:tr w:rsidR="008D1E4A" w:rsidRPr="00EF5447" w14:paraId="6E3F4AB9" w14:textId="77777777" w:rsidTr="00C620E0">
        <w:trPr>
          <w:trHeight w:val="187"/>
          <w:jc w:val="center"/>
        </w:trPr>
        <w:tc>
          <w:tcPr>
            <w:tcW w:w="3397" w:type="dxa"/>
            <w:noWrap/>
          </w:tcPr>
          <w:p w14:paraId="79D8EFF0" w14:textId="77777777" w:rsidR="008D1E4A" w:rsidRPr="00EF5447" w:rsidRDefault="008D1E4A" w:rsidP="00C620E0">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279BD35" w14:textId="77777777" w:rsidR="008D1E4A" w:rsidRPr="00EF5447" w:rsidRDefault="008D1E4A" w:rsidP="00C620E0">
            <w:pPr>
              <w:pStyle w:val="TAC"/>
            </w:pPr>
            <w:r w:rsidRPr="00EF5447">
              <w:t>DC_1A_n28A</w:t>
            </w:r>
          </w:p>
          <w:p w14:paraId="635C46D6" w14:textId="77777777" w:rsidR="008D1E4A" w:rsidRPr="00EF5447" w:rsidRDefault="008D1E4A" w:rsidP="00C620E0">
            <w:pPr>
              <w:pStyle w:val="TAC"/>
            </w:pPr>
            <w:r w:rsidRPr="00EF5447">
              <w:t>DC_1A_n77A</w:t>
            </w:r>
          </w:p>
          <w:p w14:paraId="66165C80" w14:textId="77777777" w:rsidR="008D1E4A" w:rsidRPr="00EF5447" w:rsidRDefault="008D1E4A" w:rsidP="00C620E0">
            <w:pPr>
              <w:pStyle w:val="TAC"/>
            </w:pPr>
            <w:r w:rsidRPr="00EF5447">
              <w:t>DC_3A_n28A</w:t>
            </w:r>
          </w:p>
          <w:p w14:paraId="02E795C3" w14:textId="77777777" w:rsidR="008D1E4A" w:rsidRPr="00EF5447" w:rsidRDefault="008D1E4A" w:rsidP="00C620E0">
            <w:pPr>
              <w:pStyle w:val="TAC"/>
            </w:pPr>
            <w:r w:rsidRPr="00EF5447">
              <w:t>DC_3A_n77A</w:t>
            </w:r>
          </w:p>
          <w:p w14:paraId="0969059A" w14:textId="77777777" w:rsidR="008D1E4A" w:rsidRPr="00EF5447" w:rsidRDefault="008D1E4A" w:rsidP="00C620E0">
            <w:pPr>
              <w:pStyle w:val="TAC"/>
            </w:pPr>
            <w:r w:rsidRPr="00EF5447">
              <w:t>DC_41A_n28A</w:t>
            </w:r>
          </w:p>
          <w:p w14:paraId="1D089B6C" w14:textId="77777777" w:rsidR="008D1E4A" w:rsidRPr="00EF5447" w:rsidRDefault="008D1E4A" w:rsidP="00C620E0">
            <w:pPr>
              <w:pStyle w:val="TAC"/>
            </w:pPr>
            <w:r w:rsidRPr="00EF5447">
              <w:t>DC_41A_n77A</w:t>
            </w:r>
          </w:p>
        </w:tc>
      </w:tr>
      <w:tr w:rsidR="008D1E4A" w:rsidRPr="00EF5447" w14:paraId="47ECF7AB" w14:textId="77777777" w:rsidTr="00C620E0">
        <w:trPr>
          <w:trHeight w:val="187"/>
          <w:jc w:val="center"/>
        </w:trPr>
        <w:tc>
          <w:tcPr>
            <w:tcW w:w="3397" w:type="dxa"/>
            <w:noWrap/>
          </w:tcPr>
          <w:p w14:paraId="0D229DA0" w14:textId="77777777" w:rsidR="008D1E4A" w:rsidRPr="00EF5447" w:rsidRDefault="008D1E4A" w:rsidP="00C620E0">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405A91E" w14:textId="77777777" w:rsidR="008D1E4A" w:rsidRPr="00EF5447" w:rsidRDefault="008D1E4A" w:rsidP="00C620E0">
            <w:pPr>
              <w:pStyle w:val="TAC"/>
            </w:pPr>
            <w:r w:rsidRPr="00EF5447">
              <w:t>DC_1A_n28A</w:t>
            </w:r>
          </w:p>
          <w:p w14:paraId="68359AE5" w14:textId="77777777" w:rsidR="008D1E4A" w:rsidRPr="00EF5447" w:rsidRDefault="008D1E4A" w:rsidP="00C620E0">
            <w:pPr>
              <w:pStyle w:val="TAC"/>
            </w:pPr>
            <w:r w:rsidRPr="00EF5447">
              <w:t>DC_1A_n77A</w:t>
            </w:r>
          </w:p>
          <w:p w14:paraId="6B842977" w14:textId="77777777" w:rsidR="008D1E4A" w:rsidRPr="00EF5447" w:rsidRDefault="008D1E4A" w:rsidP="00C620E0">
            <w:pPr>
              <w:pStyle w:val="TAC"/>
            </w:pPr>
            <w:r w:rsidRPr="00EF5447">
              <w:t>DC_3A_n28A</w:t>
            </w:r>
          </w:p>
          <w:p w14:paraId="4837B81C" w14:textId="77777777" w:rsidR="008D1E4A" w:rsidRPr="00EF5447" w:rsidRDefault="008D1E4A" w:rsidP="00C620E0">
            <w:pPr>
              <w:pStyle w:val="TAC"/>
            </w:pPr>
            <w:r w:rsidRPr="00EF5447">
              <w:t>DC_3A_n77A</w:t>
            </w:r>
          </w:p>
          <w:p w14:paraId="1C9EEA02" w14:textId="77777777" w:rsidR="008D1E4A" w:rsidRPr="00EF5447" w:rsidRDefault="008D1E4A" w:rsidP="00C620E0">
            <w:pPr>
              <w:pStyle w:val="TAC"/>
            </w:pPr>
            <w:r w:rsidRPr="00EF5447">
              <w:t>DC_41A_n28A</w:t>
            </w:r>
          </w:p>
          <w:p w14:paraId="17840E6B" w14:textId="77777777" w:rsidR="008D1E4A" w:rsidRPr="00EF5447" w:rsidRDefault="008D1E4A" w:rsidP="00C620E0">
            <w:pPr>
              <w:pStyle w:val="TAC"/>
            </w:pPr>
            <w:r w:rsidRPr="00EF5447">
              <w:t>DC_41A_n77A</w:t>
            </w:r>
          </w:p>
          <w:p w14:paraId="4029E17C" w14:textId="77777777" w:rsidR="008D1E4A" w:rsidRPr="00EF5447" w:rsidRDefault="008D1E4A" w:rsidP="00C620E0">
            <w:pPr>
              <w:pStyle w:val="TAC"/>
            </w:pPr>
            <w:r w:rsidRPr="00EF5447">
              <w:t>DC_41C_n28A</w:t>
            </w:r>
          </w:p>
          <w:p w14:paraId="21BC17E2" w14:textId="77777777" w:rsidR="008D1E4A" w:rsidRPr="00EF5447" w:rsidRDefault="008D1E4A" w:rsidP="00C620E0">
            <w:pPr>
              <w:pStyle w:val="TAC"/>
            </w:pPr>
            <w:r w:rsidRPr="00EF5447">
              <w:t>DC_41C_n77A</w:t>
            </w:r>
          </w:p>
        </w:tc>
      </w:tr>
      <w:tr w:rsidR="008D1E4A" w:rsidRPr="00EF5447" w14:paraId="52D14795" w14:textId="77777777" w:rsidTr="00C620E0">
        <w:trPr>
          <w:trHeight w:val="187"/>
          <w:jc w:val="center"/>
        </w:trPr>
        <w:tc>
          <w:tcPr>
            <w:tcW w:w="3397" w:type="dxa"/>
            <w:noWrap/>
          </w:tcPr>
          <w:p w14:paraId="68E6284C" w14:textId="77777777" w:rsidR="008D1E4A" w:rsidRPr="00EF5447" w:rsidRDefault="008D1E4A" w:rsidP="00C620E0">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0A4C8E5" w14:textId="77777777" w:rsidR="008D1E4A" w:rsidRPr="00EF5447" w:rsidRDefault="008D1E4A" w:rsidP="00C620E0">
            <w:pPr>
              <w:pStyle w:val="TAC"/>
            </w:pPr>
            <w:r w:rsidRPr="00EF5447">
              <w:t>DC_1A_n28A</w:t>
            </w:r>
          </w:p>
          <w:p w14:paraId="2CBBD880" w14:textId="77777777" w:rsidR="008D1E4A" w:rsidRPr="00EF5447" w:rsidRDefault="008D1E4A" w:rsidP="00C620E0">
            <w:pPr>
              <w:pStyle w:val="TAC"/>
            </w:pPr>
            <w:r w:rsidRPr="00EF5447">
              <w:t>DC_1A_n78A</w:t>
            </w:r>
          </w:p>
          <w:p w14:paraId="3D6D8223" w14:textId="77777777" w:rsidR="008D1E4A" w:rsidRPr="00EF5447" w:rsidRDefault="008D1E4A" w:rsidP="00C620E0">
            <w:pPr>
              <w:pStyle w:val="TAC"/>
            </w:pPr>
            <w:r w:rsidRPr="00EF5447">
              <w:t>DC_3A_n28A</w:t>
            </w:r>
          </w:p>
          <w:p w14:paraId="2D26582D" w14:textId="77777777" w:rsidR="008D1E4A" w:rsidRPr="00EF5447" w:rsidRDefault="008D1E4A" w:rsidP="00C620E0">
            <w:pPr>
              <w:pStyle w:val="TAC"/>
            </w:pPr>
            <w:r w:rsidRPr="00EF5447">
              <w:t>DC_3A_n78A</w:t>
            </w:r>
          </w:p>
          <w:p w14:paraId="3311798F" w14:textId="77777777" w:rsidR="008D1E4A" w:rsidRPr="00EF5447" w:rsidRDefault="008D1E4A" w:rsidP="00C620E0">
            <w:pPr>
              <w:pStyle w:val="TAC"/>
            </w:pPr>
            <w:r w:rsidRPr="00EF5447">
              <w:t>DC_41A_n28A</w:t>
            </w:r>
          </w:p>
          <w:p w14:paraId="40713A2B" w14:textId="77777777" w:rsidR="008D1E4A" w:rsidRPr="00EF5447" w:rsidRDefault="008D1E4A" w:rsidP="00C620E0">
            <w:pPr>
              <w:pStyle w:val="TAC"/>
            </w:pPr>
            <w:r w:rsidRPr="00EF5447">
              <w:t>DC_41A_n78A</w:t>
            </w:r>
          </w:p>
        </w:tc>
      </w:tr>
      <w:tr w:rsidR="008D1E4A" w:rsidRPr="00EF5447" w14:paraId="31B81C71" w14:textId="77777777" w:rsidTr="00C620E0">
        <w:trPr>
          <w:trHeight w:val="187"/>
          <w:jc w:val="center"/>
        </w:trPr>
        <w:tc>
          <w:tcPr>
            <w:tcW w:w="3397" w:type="dxa"/>
            <w:noWrap/>
          </w:tcPr>
          <w:p w14:paraId="41B3EF4D" w14:textId="77777777" w:rsidR="008D1E4A" w:rsidRPr="00EF5447" w:rsidRDefault="008D1E4A" w:rsidP="00C620E0">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2EF04473" w14:textId="77777777" w:rsidR="008D1E4A" w:rsidRPr="00EF5447" w:rsidRDefault="008D1E4A" w:rsidP="00C620E0">
            <w:pPr>
              <w:pStyle w:val="TAC"/>
            </w:pPr>
            <w:r w:rsidRPr="00EF5447">
              <w:t>DC_1A_n28A</w:t>
            </w:r>
          </w:p>
          <w:p w14:paraId="527EC3B2" w14:textId="77777777" w:rsidR="008D1E4A" w:rsidRPr="00EF5447" w:rsidRDefault="008D1E4A" w:rsidP="00C620E0">
            <w:pPr>
              <w:pStyle w:val="TAC"/>
            </w:pPr>
            <w:r w:rsidRPr="00EF5447">
              <w:t>DC_1A_n78A</w:t>
            </w:r>
          </w:p>
          <w:p w14:paraId="64266E49" w14:textId="77777777" w:rsidR="008D1E4A" w:rsidRPr="00EF5447" w:rsidRDefault="008D1E4A" w:rsidP="00C620E0">
            <w:pPr>
              <w:pStyle w:val="TAC"/>
            </w:pPr>
            <w:r w:rsidRPr="00EF5447">
              <w:t>DC_3A_n28A</w:t>
            </w:r>
          </w:p>
          <w:p w14:paraId="3161D291" w14:textId="77777777" w:rsidR="008D1E4A" w:rsidRPr="00EF5447" w:rsidRDefault="008D1E4A" w:rsidP="00C620E0">
            <w:pPr>
              <w:pStyle w:val="TAC"/>
            </w:pPr>
            <w:r w:rsidRPr="00EF5447">
              <w:t>DC_3A_n78A</w:t>
            </w:r>
          </w:p>
          <w:p w14:paraId="10D7DBAC" w14:textId="77777777" w:rsidR="008D1E4A" w:rsidRPr="00EF5447" w:rsidRDefault="008D1E4A" w:rsidP="00C620E0">
            <w:pPr>
              <w:pStyle w:val="TAC"/>
            </w:pPr>
            <w:r w:rsidRPr="00EF5447">
              <w:t>DC_41A_n28A</w:t>
            </w:r>
          </w:p>
          <w:p w14:paraId="4413048A" w14:textId="77777777" w:rsidR="008D1E4A" w:rsidRPr="00EF5447" w:rsidRDefault="008D1E4A" w:rsidP="00C620E0">
            <w:pPr>
              <w:pStyle w:val="TAC"/>
            </w:pPr>
            <w:r w:rsidRPr="00EF5447">
              <w:t>DC_41A_n78A</w:t>
            </w:r>
          </w:p>
          <w:p w14:paraId="28A1FEAC" w14:textId="77777777" w:rsidR="008D1E4A" w:rsidRPr="00EF5447" w:rsidRDefault="008D1E4A" w:rsidP="00C620E0">
            <w:pPr>
              <w:pStyle w:val="TAC"/>
            </w:pPr>
            <w:r w:rsidRPr="00EF5447">
              <w:t>DC_41C_n28A</w:t>
            </w:r>
          </w:p>
          <w:p w14:paraId="69B3CC79" w14:textId="77777777" w:rsidR="008D1E4A" w:rsidRPr="00EF5447" w:rsidRDefault="008D1E4A" w:rsidP="00C620E0">
            <w:pPr>
              <w:pStyle w:val="TAC"/>
            </w:pPr>
            <w:r w:rsidRPr="00EF5447">
              <w:t>DC_41C_n78A</w:t>
            </w:r>
          </w:p>
        </w:tc>
      </w:tr>
      <w:tr w:rsidR="008D1E4A" w:rsidRPr="00EF5447" w14:paraId="03CECDBF" w14:textId="77777777" w:rsidTr="00C620E0">
        <w:trPr>
          <w:trHeight w:val="187"/>
          <w:jc w:val="center"/>
        </w:trPr>
        <w:tc>
          <w:tcPr>
            <w:tcW w:w="3397" w:type="dxa"/>
            <w:noWrap/>
          </w:tcPr>
          <w:p w14:paraId="7F27F6C2" w14:textId="77777777" w:rsidR="008D1E4A" w:rsidRPr="00EF5447" w:rsidRDefault="008D1E4A" w:rsidP="00C620E0">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B327D44" w14:textId="77777777" w:rsidR="008D1E4A" w:rsidRPr="00EF5447" w:rsidRDefault="008D1E4A" w:rsidP="00C620E0">
            <w:pPr>
              <w:pStyle w:val="TAC"/>
            </w:pPr>
            <w:r w:rsidRPr="00EF5447">
              <w:t>DC_</w:t>
            </w:r>
            <w:r w:rsidRPr="00EF5447">
              <w:rPr>
                <w:lang w:eastAsia="zh-CN"/>
              </w:rPr>
              <w:t>1</w:t>
            </w:r>
            <w:r w:rsidRPr="00EF5447">
              <w:t>A_n41A</w:t>
            </w:r>
          </w:p>
          <w:p w14:paraId="1AFC7F3C"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63A9D8FE" w14:textId="77777777" w:rsidR="008D1E4A" w:rsidRPr="00EF5447" w:rsidRDefault="008D1E4A" w:rsidP="00C620E0">
            <w:pPr>
              <w:pStyle w:val="TAC"/>
            </w:pPr>
            <w:r w:rsidRPr="00EF5447">
              <w:t>DC_</w:t>
            </w:r>
            <w:r w:rsidRPr="00EF5447">
              <w:rPr>
                <w:lang w:eastAsia="zh-CN"/>
              </w:rPr>
              <w:t>3</w:t>
            </w:r>
            <w:r w:rsidRPr="00EF5447">
              <w:t>A_n41A</w:t>
            </w:r>
          </w:p>
          <w:p w14:paraId="05F66AF5"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5971F4F2"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2AFCB4F0" w14:textId="77777777" w:rsidTr="00C620E0">
        <w:trPr>
          <w:trHeight w:val="187"/>
          <w:jc w:val="center"/>
        </w:trPr>
        <w:tc>
          <w:tcPr>
            <w:tcW w:w="3397" w:type="dxa"/>
            <w:noWrap/>
          </w:tcPr>
          <w:p w14:paraId="2FB7C618"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83758EA" w14:textId="77777777" w:rsidR="008D1E4A" w:rsidRPr="00EF5447" w:rsidRDefault="008D1E4A" w:rsidP="00C620E0">
            <w:pPr>
              <w:pStyle w:val="TAC"/>
            </w:pPr>
            <w:r w:rsidRPr="00EF5447">
              <w:t>DC_</w:t>
            </w:r>
            <w:r w:rsidRPr="00EF5447">
              <w:rPr>
                <w:lang w:eastAsia="zh-CN"/>
              </w:rPr>
              <w:t>1</w:t>
            </w:r>
            <w:r w:rsidRPr="00EF5447">
              <w:t>A_n41A</w:t>
            </w:r>
          </w:p>
          <w:p w14:paraId="3E5AECD0"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413BBF4E" w14:textId="77777777" w:rsidR="008D1E4A" w:rsidRPr="00EF5447" w:rsidRDefault="008D1E4A" w:rsidP="00C620E0">
            <w:pPr>
              <w:pStyle w:val="TAC"/>
            </w:pPr>
            <w:r w:rsidRPr="00EF5447">
              <w:t>DC_</w:t>
            </w:r>
            <w:r w:rsidRPr="00EF5447">
              <w:rPr>
                <w:lang w:eastAsia="zh-CN"/>
              </w:rPr>
              <w:t>3</w:t>
            </w:r>
            <w:r w:rsidRPr="00EF5447">
              <w:t>A_n41A</w:t>
            </w:r>
          </w:p>
          <w:p w14:paraId="2C26E1B6" w14:textId="77777777" w:rsidR="008D1E4A" w:rsidRPr="00EF5447" w:rsidRDefault="008D1E4A" w:rsidP="00C620E0">
            <w:pPr>
              <w:pStyle w:val="TAC"/>
              <w:rPr>
                <w:lang w:eastAsia="zh-CN"/>
              </w:rPr>
            </w:pPr>
            <w:r w:rsidRPr="00EF5447">
              <w:t>DC_</w:t>
            </w:r>
            <w:r w:rsidRPr="00EF5447">
              <w:rPr>
                <w:lang w:eastAsia="zh-CN"/>
              </w:rPr>
              <w:t>3</w:t>
            </w:r>
            <w:r w:rsidRPr="00EF5447">
              <w:t>A_n78A</w:t>
            </w:r>
          </w:p>
          <w:p w14:paraId="6AADDCCE" w14:textId="77777777" w:rsidR="008D1E4A" w:rsidRPr="00EF5447" w:rsidRDefault="008D1E4A" w:rsidP="00C620E0">
            <w:pPr>
              <w:pStyle w:val="TAC"/>
            </w:pPr>
            <w:r w:rsidRPr="00EF5447">
              <w:t>DC_</w:t>
            </w:r>
            <w:r w:rsidRPr="00EF5447">
              <w:rPr>
                <w:lang w:eastAsia="zh-CN"/>
              </w:rPr>
              <w:t>41</w:t>
            </w:r>
            <w:r w:rsidRPr="00EF5447">
              <w:t>A_n78A</w:t>
            </w:r>
          </w:p>
        </w:tc>
      </w:tr>
      <w:tr w:rsidR="008D1E4A" w:rsidRPr="00EF5447" w14:paraId="7BC9D718" w14:textId="77777777" w:rsidTr="00C620E0">
        <w:trPr>
          <w:trHeight w:val="187"/>
          <w:jc w:val="center"/>
        </w:trPr>
        <w:tc>
          <w:tcPr>
            <w:tcW w:w="3397" w:type="dxa"/>
            <w:noWrap/>
          </w:tcPr>
          <w:p w14:paraId="3BB61675" w14:textId="77777777" w:rsidR="008D1E4A" w:rsidRPr="00EF5447" w:rsidRDefault="008D1E4A" w:rsidP="00C620E0">
            <w:pPr>
              <w:pStyle w:val="TAC"/>
              <w:rPr>
                <w:rFonts w:cs="Arial"/>
              </w:rPr>
            </w:pPr>
            <w:r w:rsidRPr="00EF5447">
              <w:t>DC_1A-3A-41A-42A_n77A</w:t>
            </w:r>
          </w:p>
          <w:p w14:paraId="538853FB" w14:textId="77777777" w:rsidR="008D1E4A" w:rsidRPr="00EF5447" w:rsidRDefault="008D1E4A" w:rsidP="00C620E0">
            <w:pPr>
              <w:pStyle w:val="TAC"/>
              <w:rPr>
                <w:rFonts w:cs="Arial"/>
              </w:rPr>
            </w:pPr>
            <w:r w:rsidRPr="00EF5447">
              <w:t>DC_1A-3A-41A-42C_n77A</w:t>
            </w:r>
          </w:p>
          <w:p w14:paraId="300A96FB" w14:textId="77777777" w:rsidR="008D1E4A" w:rsidRPr="00EF5447" w:rsidRDefault="008D1E4A" w:rsidP="00C620E0">
            <w:pPr>
              <w:pStyle w:val="TAC"/>
              <w:rPr>
                <w:rFonts w:cs="Arial"/>
              </w:rPr>
            </w:pPr>
            <w:r w:rsidRPr="00EF5447">
              <w:t>DC_1A-3A-41C-42A_n77A</w:t>
            </w:r>
          </w:p>
          <w:p w14:paraId="214EEA03" w14:textId="77777777" w:rsidR="008D1E4A" w:rsidRPr="00EF5447" w:rsidRDefault="008D1E4A" w:rsidP="00C620E0">
            <w:pPr>
              <w:pStyle w:val="TAC"/>
              <w:rPr>
                <w:rFonts w:cs="Arial"/>
                <w:szCs w:val="18"/>
                <w:lang w:eastAsia="ja-JP"/>
              </w:rPr>
            </w:pPr>
            <w:r w:rsidRPr="00EF5447">
              <w:t>DC_1A-3A-41C-42C_n77A</w:t>
            </w:r>
          </w:p>
        </w:tc>
        <w:tc>
          <w:tcPr>
            <w:tcW w:w="3544" w:type="dxa"/>
            <w:shd w:val="clear" w:color="auto" w:fill="auto"/>
          </w:tcPr>
          <w:p w14:paraId="6B742BDC" w14:textId="77777777" w:rsidR="008D1E4A" w:rsidRPr="00EF5447" w:rsidRDefault="008D1E4A" w:rsidP="00C620E0">
            <w:pPr>
              <w:pStyle w:val="TAC"/>
            </w:pPr>
            <w:r w:rsidRPr="00EF5447">
              <w:t>DC_1A_n77A</w:t>
            </w:r>
          </w:p>
          <w:p w14:paraId="62C38EA8" w14:textId="77777777" w:rsidR="008D1E4A" w:rsidRPr="00EF5447" w:rsidRDefault="008D1E4A" w:rsidP="00C620E0">
            <w:pPr>
              <w:pStyle w:val="TAC"/>
            </w:pPr>
            <w:r w:rsidRPr="00EF5447">
              <w:t>DC_3A_n77A</w:t>
            </w:r>
          </w:p>
          <w:p w14:paraId="0344A711" w14:textId="77777777" w:rsidR="008D1E4A" w:rsidRPr="00EF5447" w:rsidRDefault="008D1E4A" w:rsidP="00C620E0">
            <w:pPr>
              <w:pStyle w:val="TAC"/>
            </w:pPr>
            <w:r w:rsidRPr="00EF5447">
              <w:t>DC_41A_n77A</w:t>
            </w:r>
          </w:p>
        </w:tc>
      </w:tr>
      <w:tr w:rsidR="008D1E4A" w:rsidRPr="00EF5447" w14:paraId="4667CCBC" w14:textId="77777777" w:rsidTr="00C620E0">
        <w:trPr>
          <w:trHeight w:val="187"/>
          <w:jc w:val="center"/>
        </w:trPr>
        <w:tc>
          <w:tcPr>
            <w:tcW w:w="3397" w:type="dxa"/>
            <w:noWrap/>
          </w:tcPr>
          <w:p w14:paraId="094D9C1A" w14:textId="77777777" w:rsidR="008D1E4A" w:rsidRPr="00EF5447" w:rsidRDefault="008D1E4A" w:rsidP="00C620E0">
            <w:pPr>
              <w:pStyle w:val="TAC"/>
              <w:rPr>
                <w:rFonts w:cs="Arial"/>
                <w:lang w:eastAsia="fr-FR"/>
              </w:rPr>
            </w:pPr>
            <w:r w:rsidRPr="00EF5447">
              <w:rPr>
                <w:lang w:eastAsia="fr-FR"/>
              </w:rPr>
              <w:t>DC_1A-3A-41A-42A_n77(2A)</w:t>
            </w:r>
          </w:p>
          <w:p w14:paraId="016A368A" w14:textId="77777777" w:rsidR="008D1E4A" w:rsidRPr="00EF5447" w:rsidRDefault="008D1E4A" w:rsidP="00C620E0">
            <w:pPr>
              <w:pStyle w:val="TAC"/>
            </w:pPr>
            <w:r w:rsidRPr="00EF5447">
              <w:rPr>
                <w:lang w:eastAsia="fr-FR"/>
              </w:rPr>
              <w:t>DC_1A-3A-41A-42C_n77(2A)</w:t>
            </w:r>
          </w:p>
        </w:tc>
        <w:tc>
          <w:tcPr>
            <w:tcW w:w="3544" w:type="dxa"/>
            <w:shd w:val="clear" w:color="auto" w:fill="auto"/>
          </w:tcPr>
          <w:p w14:paraId="62BAFC3C" w14:textId="77777777" w:rsidR="008D1E4A" w:rsidRPr="00EF5447" w:rsidRDefault="008D1E4A" w:rsidP="00C620E0">
            <w:pPr>
              <w:pStyle w:val="TAC"/>
              <w:rPr>
                <w:lang w:eastAsia="fr-FR"/>
              </w:rPr>
            </w:pPr>
            <w:r w:rsidRPr="00EF5447">
              <w:rPr>
                <w:lang w:eastAsia="fr-FR"/>
              </w:rPr>
              <w:t>DC_1A_n77A</w:t>
            </w:r>
          </w:p>
          <w:p w14:paraId="3A6B7B2A" w14:textId="77777777" w:rsidR="008D1E4A" w:rsidRPr="00EF5447" w:rsidRDefault="008D1E4A" w:rsidP="00C620E0">
            <w:pPr>
              <w:pStyle w:val="TAC"/>
              <w:rPr>
                <w:lang w:eastAsia="fr-FR"/>
              </w:rPr>
            </w:pPr>
            <w:r w:rsidRPr="00EF5447">
              <w:rPr>
                <w:lang w:eastAsia="fr-FR"/>
              </w:rPr>
              <w:t>DC_3A_n77A</w:t>
            </w:r>
          </w:p>
          <w:p w14:paraId="4860D8BE" w14:textId="77777777" w:rsidR="008D1E4A" w:rsidRPr="00EF5447" w:rsidRDefault="008D1E4A" w:rsidP="00C620E0">
            <w:pPr>
              <w:pStyle w:val="TAC"/>
            </w:pPr>
            <w:r w:rsidRPr="00EF5447">
              <w:rPr>
                <w:lang w:eastAsia="fr-FR"/>
              </w:rPr>
              <w:t>DC_41A_n77A</w:t>
            </w:r>
          </w:p>
        </w:tc>
      </w:tr>
      <w:tr w:rsidR="008D1E4A" w:rsidRPr="00EF5447" w14:paraId="7363425B" w14:textId="77777777" w:rsidTr="00C620E0">
        <w:trPr>
          <w:trHeight w:val="187"/>
          <w:jc w:val="center"/>
        </w:trPr>
        <w:tc>
          <w:tcPr>
            <w:tcW w:w="3397" w:type="dxa"/>
            <w:noWrap/>
          </w:tcPr>
          <w:p w14:paraId="17262EBA" w14:textId="77777777" w:rsidR="008D1E4A" w:rsidRPr="00EF5447" w:rsidRDefault="008D1E4A" w:rsidP="00C620E0">
            <w:pPr>
              <w:pStyle w:val="TAC"/>
              <w:rPr>
                <w:rFonts w:cs="Arial"/>
              </w:rPr>
            </w:pPr>
            <w:r w:rsidRPr="00EF5447">
              <w:t>DC_1A-3A-41A-42A_n78A</w:t>
            </w:r>
          </w:p>
          <w:p w14:paraId="2EDB54A9" w14:textId="77777777" w:rsidR="008D1E4A" w:rsidRPr="00EF5447" w:rsidRDefault="008D1E4A" w:rsidP="00C620E0">
            <w:pPr>
              <w:pStyle w:val="TAC"/>
              <w:rPr>
                <w:rFonts w:cs="Arial"/>
              </w:rPr>
            </w:pPr>
            <w:r w:rsidRPr="00EF5447">
              <w:t>DC_1A-3A-41A-42C_n78A</w:t>
            </w:r>
          </w:p>
          <w:p w14:paraId="2F4BAEFD" w14:textId="77777777" w:rsidR="008D1E4A" w:rsidRPr="00EF5447" w:rsidRDefault="008D1E4A" w:rsidP="00C620E0">
            <w:pPr>
              <w:pStyle w:val="TAC"/>
              <w:rPr>
                <w:rFonts w:cs="Arial"/>
              </w:rPr>
            </w:pPr>
            <w:r w:rsidRPr="00EF5447">
              <w:t>DC_1A-3A-41C-42A_n78A</w:t>
            </w:r>
          </w:p>
          <w:p w14:paraId="0584E05A" w14:textId="77777777" w:rsidR="008D1E4A" w:rsidRPr="00EF5447" w:rsidRDefault="008D1E4A" w:rsidP="00C620E0">
            <w:pPr>
              <w:pStyle w:val="TAC"/>
            </w:pPr>
            <w:r w:rsidRPr="00EF5447">
              <w:t>DC_1A-3A-41C-42C_n78A</w:t>
            </w:r>
          </w:p>
        </w:tc>
        <w:tc>
          <w:tcPr>
            <w:tcW w:w="3544" w:type="dxa"/>
            <w:shd w:val="clear" w:color="auto" w:fill="auto"/>
          </w:tcPr>
          <w:p w14:paraId="559F9843" w14:textId="77777777" w:rsidR="008D1E4A" w:rsidRPr="00EF5447" w:rsidRDefault="008D1E4A" w:rsidP="00C620E0">
            <w:pPr>
              <w:pStyle w:val="TAC"/>
            </w:pPr>
            <w:r w:rsidRPr="00EF5447">
              <w:t>DC_1A_n78A</w:t>
            </w:r>
          </w:p>
          <w:p w14:paraId="66A12BB0" w14:textId="77777777" w:rsidR="008D1E4A" w:rsidRPr="00EF5447" w:rsidRDefault="008D1E4A" w:rsidP="00C620E0">
            <w:pPr>
              <w:pStyle w:val="TAC"/>
            </w:pPr>
            <w:r w:rsidRPr="00EF5447">
              <w:t>DC_3A_n78A</w:t>
            </w:r>
          </w:p>
          <w:p w14:paraId="5015E79D" w14:textId="77777777" w:rsidR="008D1E4A" w:rsidRPr="00EF5447" w:rsidRDefault="008D1E4A" w:rsidP="00C620E0">
            <w:pPr>
              <w:pStyle w:val="TAC"/>
            </w:pPr>
            <w:r w:rsidRPr="00EF5447">
              <w:t>DC_41A_n78A</w:t>
            </w:r>
          </w:p>
        </w:tc>
      </w:tr>
      <w:tr w:rsidR="008D1E4A" w:rsidRPr="00EF5447" w14:paraId="2D613C22" w14:textId="77777777" w:rsidTr="00C620E0">
        <w:trPr>
          <w:trHeight w:val="187"/>
          <w:jc w:val="center"/>
        </w:trPr>
        <w:tc>
          <w:tcPr>
            <w:tcW w:w="3397" w:type="dxa"/>
            <w:noWrap/>
          </w:tcPr>
          <w:p w14:paraId="41F59279" w14:textId="77777777" w:rsidR="008D1E4A" w:rsidRPr="00EF5447" w:rsidRDefault="008D1E4A" w:rsidP="00C620E0">
            <w:pPr>
              <w:pStyle w:val="TAC"/>
            </w:pPr>
            <w:r w:rsidRPr="00EF5447">
              <w:rPr>
                <w:lang w:eastAsia="ja-JP"/>
              </w:rPr>
              <w:t>DC_1A-3A-41A-42A_n79A</w:t>
            </w:r>
          </w:p>
          <w:p w14:paraId="0500F7B7" w14:textId="77777777" w:rsidR="008D1E4A" w:rsidRPr="00EF5447" w:rsidRDefault="008D1E4A" w:rsidP="00C620E0">
            <w:pPr>
              <w:pStyle w:val="TAC"/>
            </w:pPr>
            <w:r w:rsidRPr="00EF5447">
              <w:rPr>
                <w:lang w:eastAsia="ja-JP"/>
              </w:rPr>
              <w:t>DC_1A-3A-41A-42C_n79A</w:t>
            </w:r>
          </w:p>
          <w:p w14:paraId="112BCD19" w14:textId="77777777" w:rsidR="008D1E4A" w:rsidRPr="00EF5447" w:rsidRDefault="008D1E4A" w:rsidP="00C620E0">
            <w:pPr>
              <w:pStyle w:val="TAC"/>
            </w:pPr>
            <w:r w:rsidRPr="00EF5447">
              <w:rPr>
                <w:lang w:eastAsia="ja-JP"/>
              </w:rPr>
              <w:t>DC_1A-3A-41C-42A_n79A</w:t>
            </w:r>
          </w:p>
          <w:p w14:paraId="5867F29A" w14:textId="77777777" w:rsidR="008D1E4A" w:rsidRPr="00EF5447" w:rsidRDefault="008D1E4A" w:rsidP="00C620E0">
            <w:pPr>
              <w:pStyle w:val="TAC"/>
            </w:pPr>
            <w:r w:rsidRPr="00EF5447">
              <w:rPr>
                <w:lang w:eastAsia="ja-JP"/>
              </w:rPr>
              <w:t>DC_1A-3A-41C-42C_n79A</w:t>
            </w:r>
          </w:p>
        </w:tc>
        <w:tc>
          <w:tcPr>
            <w:tcW w:w="3544" w:type="dxa"/>
            <w:shd w:val="clear" w:color="auto" w:fill="auto"/>
          </w:tcPr>
          <w:p w14:paraId="26D2D277" w14:textId="77777777" w:rsidR="008D1E4A" w:rsidRPr="00EF5447" w:rsidRDefault="008D1E4A" w:rsidP="00C620E0">
            <w:pPr>
              <w:pStyle w:val="TAC"/>
              <w:rPr>
                <w:lang w:eastAsia="ja-JP"/>
              </w:rPr>
            </w:pPr>
            <w:r w:rsidRPr="00EF5447">
              <w:rPr>
                <w:lang w:eastAsia="fi-FI"/>
              </w:rPr>
              <w:t>DC_1A_</w:t>
            </w:r>
            <w:r w:rsidRPr="00EF5447">
              <w:rPr>
                <w:lang w:eastAsia="ja-JP"/>
              </w:rPr>
              <w:t>n79A</w:t>
            </w:r>
          </w:p>
          <w:p w14:paraId="00E0F4E1"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511F0074" w14:textId="77777777" w:rsidR="008D1E4A" w:rsidRPr="00EF5447" w:rsidRDefault="008D1E4A" w:rsidP="00C620E0">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8D1E4A" w:rsidRPr="00EF5447" w14:paraId="6A72BF79" w14:textId="77777777" w:rsidTr="00C620E0">
        <w:trPr>
          <w:trHeight w:val="187"/>
          <w:jc w:val="center"/>
        </w:trPr>
        <w:tc>
          <w:tcPr>
            <w:tcW w:w="3397" w:type="dxa"/>
            <w:noWrap/>
          </w:tcPr>
          <w:p w14:paraId="064CA911" w14:textId="77777777" w:rsidR="008D1E4A" w:rsidRPr="00EF5447" w:rsidRDefault="008D1E4A" w:rsidP="00C620E0">
            <w:pPr>
              <w:pStyle w:val="TAC"/>
              <w:rPr>
                <w:lang w:eastAsia="sv-SE"/>
              </w:rPr>
            </w:pPr>
            <w:r w:rsidRPr="00EF5447">
              <w:rPr>
                <w:lang w:eastAsia="sv-SE"/>
              </w:rPr>
              <w:t>DC_1A-7A-8A-40A_n78A</w:t>
            </w:r>
          </w:p>
          <w:p w14:paraId="45FE93F1" w14:textId="77777777" w:rsidR="008D1E4A" w:rsidRPr="00EF5447" w:rsidRDefault="008D1E4A" w:rsidP="00C620E0">
            <w:pPr>
              <w:pStyle w:val="TAC"/>
              <w:rPr>
                <w:lang w:eastAsia="ja-JP"/>
              </w:rPr>
            </w:pPr>
            <w:r w:rsidRPr="00EF5447">
              <w:rPr>
                <w:lang w:eastAsia="sv-SE"/>
              </w:rPr>
              <w:t>DC_1A-7A-8A-40C_n78A</w:t>
            </w:r>
          </w:p>
        </w:tc>
        <w:tc>
          <w:tcPr>
            <w:tcW w:w="3544" w:type="dxa"/>
            <w:shd w:val="clear" w:color="auto" w:fill="auto"/>
          </w:tcPr>
          <w:p w14:paraId="527E692E" w14:textId="77777777" w:rsidR="008D1E4A" w:rsidRPr="00EF5447" w:rsidRDefault="008D1E4A" w:rsidP="00C620E0">
            <w:pPr>
              <w:pStyle w:val="TAC"/>
              <w:rPr>
                <w:lang w:eastAsia="sv-SE"/>
              </w:rPr>
            </w:pPr>
            <w:r w:rsidRPr="00EF5447">
              <w:rPr>
                <w:lang w:eastAsia="sv-SE"/>
              </w:rPr>
              <w:t>DC_1A_n78A</w:t>
            </w:r>
          </w:p>
          <w:p w14:paraId="5695E160" w14:textId="77777777" w:rsidR="008D1E4A" w:rsidRPr="00EF5447" w:rsidRDefault="008D1E4A" w:rsidP="00C620E0">
            <w:pPr>
              <w:pStyle w:val="TAC"/>
              <w:rPr>
                <w:lang w:eastAsia="sv-SE"/>
              </w:rPr>
            </w:pPr>
            <w:r w:rsidRPr="00EF5447">
              <w:rPr>
                <w:lang w:eastAsia="sv-SE"/>
              </w:rPr>
              <w:t>DC_7A_n78A</w:t>
            </w:r>
          </w:p>
          <w:p w14:paraId="4EF40DA5" w14:textId="77777777" w:rsidR="008D1E4A" w:rsidRPr="00EF5447" w:rsidRDefault="008D1E4A" w:rsidP="00C620E0">
            <w:pPr>
              <w:pStyle w:val="TAC"/>
              <w:rPr>
                <w:lang w:eastAsia="sv-SE"/>
              </w:rPr>
            </w:pPr>
            <w:r w:rsidRPr="00EF5447">
              <w:rPr>
                <w:lang w:eastAsia="sv-SE"/>
              </w:rPr>
              <w:t>DC_8A_n78A</w:t>
            </w:r>
          </w:p>
          <w:p w14:paraId="03BC50C1" w14:textId="77777777" w:rsidR="008D1E4A" w:rsidRPr="00EF5447" w:rsidRDefault="008D1E4A" w:rsidP="00C620E0">
            <w:pPr>
              <w:pStyle w:val="TAC"/>
              <w:rPr>
                <w:lang w:eastAsia="fi-FI"/>
              </w:rPr>
            </w:pPr>
            <w:r w:rsidRPr="00EF5447">
              <w:rPr>
                <w:lang w:eastAsia="sv-SE"/>
              </w:rPr>
              <w:t>DC_40A_n78A</w:t>
            </w:r>
          </w:p>
        </w:tc>
      </w:tr>
      <w:tr w:rsidR="008D1E4A" w:rsidRPr="00EF5447" w14:paraId="0C400C8A" w14:textId="77777777" w:rsidTr="00C620E0">
        <w:trPr>
          <w:trHeight w:val="187"/>
          <w:jc w:val="center"/>
        </w:trPr>
        <w:tc>
          <w:tcPr>
            <w:tcW w:w="3397" w:type="dxa"/>
            <w:noWrap/>
          </w:tcPr>
          <w:p w14:paraId="4F286A1C" w14:textId="77777777" w:rsidR="008D1E4A" w:rsidRPr="00EF5447" w:rsidRDefault="008D1E4A" w:rsidP="00C620E0">
            <w:pPr>
              <w:pStyle w:val="TAC"/>
              <w:rPr>
                <w:rFonts w:cs="Arial"/>
                <w:lang w:eastAsia="zh-CN"/>
              </w:rPr>
            </w:pPr>
            <w:r w:rsidRPr="00EF5447">
              <w:rPr>
                <w:rFonts w:cs="Arial"/>
                <w:lang w:eastAsia="zh-CN"/>
              </w:rPr>
              <w:t>DC_1A-7A-20A_n3A-n78A</w:t>
            </w:r>
          </w:p>
        </w:tc>
        <w:tc>
          <w:tcPr>
            <w:tcW w:w="3544" w:type="dxa"/>
            <w:shd w:val="clear" w:color="auto" w:fill="auto"/>
          </w:tcPr>
          <w:p w14:paraId="5C7B9640" w14:textId="77777777" w:rsidR="008D1E4A" w:rsidRPr="00EF5447" w:rsidRDefault="008D1E4A" w:rsidP="00C620E0">
            <w:pPr>
              <w:pStyle w:val="TAC"/>
              <w:rPr>
                <w:rFonts w:cs="Arial"/>
                <w:lang w:eastAsia="zh-CN"/>
              </w:rPr>
            </w:pPr>
            <w:r w:rsidRPr="00EF5447">
              <w:rPr>
                <w:rFonts w:cs="Arial"/>
                <w:lang w:eastAsia="zh-CN"/>
              </w:rPr>
              <w:t>DC_1A_n3A</w:t>
            </w:r>
          </w:p>
        </w:tc>
      </w:tr>
      <w:tr w:rsidR="008D1E4A" w:rsidRPr="00EF5447" w14:paraId="6297506F" w14:textId="77777777" w:rsidTr="00C620E0">
        <w:trPr>
          <w:trHeight w:val="187"/>
          <w:jc w:val="center"/>
        </w:trPr>
        <w:tc>
          <w:tcPr>
            <w:tcW w:w="3397" w:type="dxa"/>
            <w:noWrap/>
          </w:tcPr>
          <w:p w14:paraId="102DC435" w14:textId="77777777" w:rsidR="008D1E4A" w:rsidRPr="00EF5447" w:rsidRDefault="008D1E4A" w:rsidP="00C620E0">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6CCCFF7" w14:textId="77777777" w:rsidR="008D1E4A" w:rsidRPr="00EF5447" w:rsidRDefault="008D1E4A" w:rsidP="00C620E0">
            <w:pPr>
              <w:pStyle w:val="TAC"/>
              <w:rPr>
                <w:lang w:eastAsia="ko-KR"/>
              </w:rPr>
            </w:pPr>
            <w:r w:rsidRPr="00EF5447">
              <w:rPr>
                <w:lang w:eastAsia="ko-KR"/>
              </w:rPr>
              <w:t>DC_1A_n28A</w:t>
            </w:r>
          </w:p>
          <w:p w14:paraId="3A52FEBD" w14:textId="77777777" w:rsidR="008D1E4A" w:rsidRPr="00EF5447" w:rsidRDefault="008D1E4A" w:rsidP="00C620E0">
            <w:pPr>
              <w:pStyle w:val="TAC"/>
              <w:rPr>
                <w:lang w:eastAsia="ko-KR"/>
              </w:rPr>
            </w:pPr>
            <w:r w:rsidRPr="00EF5447">
              <w:rPr>
                <w:lang w:eastAsia="ko-KR"/>
              </w:rPr>
              <w:t>DC_1A_n78A</w:t>
            </w:r>
          </w:p>
          <w:p w14:paraId="1D03617E" w14:textId="77777777" w:rsidR="008D1E4A" w:rsidRPr="00EF5447" w:rsidRDefault="008D1E4A" w:rsidP="00C620E0">
            <w:pPr>
              <w:pStyle w:val="TAC"/>
              <w:rPr>
                <w:lang w:eastAsia="ko-KR"/>
              </w:rPr>
            </w:pPr>
            <w:r w:rsidRPr="00EF5447">
              <w:rPr>
                <w:lang w:eastAsia="ko-KR"/>
              </w:rPr>
              <w:t>DC_7A_n28A</w:t>
            </w:r>
          </w:p>
          <w:p w14:paraId="25BFE788" w14:textId="77777777" w:rsidR="008D1E4A" w:rsidRPr="00EF5447" w:rsidRDefault="008D1E4A" w:rsidP="00C620E0">
            <w:pPr>
              <w:pStyle w:val="TAC"/>
              <w:rPr>
                <w:lang w:eastAsia="ko-KR"/>
              </w:rPr>
            </w:pPr>
            <w:r w:rsidRPr="00EF5447">
              <w:rPr>
                <w:lang w:eastAsia="ko-KR"/>
              </w:rPr>
              <w:t>DC_7A_n78A</w:t>
            </w:r>
          </w:p>
          <w:p w14:paraId="4E220E31" w14:textId="77777777" w:rsidR="008D1E4A" w:rsidRPr="00EF5447" w:rsidRDefault="008D1E4A" w:rsidP="00C620E0">
            <w:pPr>
              <w:pStyle w:val="TAC"/>
              <w:rPr>
                <w:lang w:eastAsia="ko-KR"/>
              </w:rPr>
            </w:pPr>
            <w:r w:rsidRPr="00EF5447">
              <w:rPr>
                <w:lang w:eastAsia="ko-KR"/>
              </w:rPr>
              <w:t>DC_20A_n28A</w:t>
            </w:r>
          </w:p>
          <w:p w14:paraId="0B875A13" w14:textId="77777777" w:rsidR="008D1E4A" w:rsidRPr="00EF5447" w:rsidRDefault="008D1E4A" w:rsidP="00C620E0">
            <w:pPr>
              <w:pStyle w:val="TAC"/>
              <w:rPr>
                <w:lang w:eastAsia="zh-CN"/>
              </w:rPr>
            </w:pPr>
            <w:r w:rsidRPr="00B677E8">
              <w:rPr>
                <w:lang w:eastAsia="ko-KR"/>
              </w:rPr>
              <w:t>DC_20A_n78A</w:t>
            </w:r>
          </w:p>
        </w:tc>
      </w:tr>
      <w:tr w:rsidR="008D1E4A" w:rsidRPr="00EF5447" w14:paraId="6462ED41" w14:textId="77777777" w:rsidTr="00C620E0">
        <w:trPr>
          <w:trHeight w:val="187"/>
          <w:jc w:val="center"/>
        </w:trPr>
        <w:tc>
          <w:tcPr>
            <w:tcW w:w="3397" w:type="dxa"/>
            <w:noWrap/>
          </w:tcPr>
          <w:p w14:paraId="61F5A1BE" w14:textId="77777777" w:rsidR="008D1E4A" w:rsidRPr="00EF5447" w:rsidRDefault="008D1E4A" w:rsidP="00C620E0">
            <w:pPr>
              <w:pStyle w:val="TAC"/>
              <w:rPr>
                <w:lang w:eastAsia="zh-CN"/>
              </w:rPr>
            </w:pPr>
            <w:r w:rsidRPr="00EF5447">
              <w:rPr>
                <w:lang w:eastAsia="sv-SE"/>
              </w:rPr>
              <w:t>DC_1A-7A-20A-32A</w:t>
            </w:r>
            <w:del w:id="184" w:author="Apple" w:date="2021-01-14T19:34:00Z">
              <w:r w:rsidRPr="00EF5447" w:rsidDel="004C1D38">
                <w:rPr>
                  <w:lang w:eastAsia="sv-SE"/>
                </w:rPr>
                <w:delText xml:space="preserve"> </w:delText>
              </w:r>
            </w:del>
            <w:r w:rsidRPr="00EF5447">
              <w:rPr>
                <w:lang w:eastAsia="sv-SE"/>
              </w:rPr>
              <w:t>_n28A</w:t>
            </w:r>
          </w:p>
        </w:tc>
        <w:tc>
          <w:tcPr>
            <w:tcW w:w="3544" w:type="dxa"/>
            <w:shd w:val="clear" w:color="auto" w:fill="auto"/>
          </w:tcPr>
          <w:p w14:paraId="274AD3B0" w14:textId="77777777" w:rsidR="008D1E4A" w:rsidRPr="00EF5447" w:rsidRDefault="008D1E4A" w:rsidP="00C620E0">
            <w:pPr>
              <w:pStyle w:val="TAC"/>
              <w:rPr>
                <w:lang w:eastAsia="sv-SE"/>
              </w:rPr>
            </w:pPr>
            <w:r w:rsidRPr="00EF5447">
              <w:rPr>
                <w:lang w:eastAsia="sv-SE"/>
              </w:rPr>
              <w:t>DC_1A_n28A</w:t>
            </w:r>
          </w:p>
          <w:p w14:paraId="7CA7BC5C" w14:textId="77777777" w:rsidR="008D1E4A" w:rsidRPr="00EF5447" w:rsidRDefault="008D1E4A" w:rsidP="00C620E0">
            <w:pPr>
              <w:pStyle w:val="TAC"/>
              <w:rPr>
                <w:lang w:eastAsia="sv-SE"/>
              </w:rPr>
            </w:pPr>
            <w:r w:rsidRPr="00EF5447">
              <w:rPr>
                <w:lang w:eastAsia="sv-SE"/>
              </w:rPr>
              <w:t>DC_7A_n28A</w:t>
            </w:r>
          </w:p>
          <w:p w14:paraId="49F202D1" w14:textId="77777777" w:rsidR="008D1E4A" w:rsidRPr="00EF5447" w:rsidRDefault="008D1E4A" w:rsidP="00C620E0">
            <w:pPr>
              <w:pStyle w:val="TAC"/>
              <w:rPr>
                <w:lang w:eastAsia="zh-CN"/>
              </w:rPr>
            </w:pPr>
            <w:r w:rsidRPr="00EF5447">
              <w:rPr>
                <w:lang w:eastAsia="sv-SE"/>
              </w:rPr>
              <w:t>DC_20A_n28A</w:t>
            </w:r>
          </w:p>
        </w:tc>
      </w:tr>
      <w:tr w:rsidR="008D1E4A" w:rsidRPr="00EF5447" w14:paraId="24D0BE1B" w14:textId="77777777" w:rsidTr="00C620E0">
        <w:trPr>
          <w:trHeight w:val="187"/>
          <w:jc w:val="center"/>
        </w:trPr>
        <w:tc>
          <w:tcPr>
            <w:tcW w:w="3397" w:type="dxa"/>
            <w:noWrap/>
          </w:tcPr>
          <w:p w14:paraId="4234D4F1" w14:textId="77777777" w:rsidR="008D1E4A" w:rsidRPr="00EF5447" w:rsidRDefault="008D1E4A" w:rsidP="00C620E0">
            <w:pPr>
              <w:pStyle w:val="TAC"/>
              <w:rPr>
                <w:lang w:eastAsia="zh-CN"/>
              </w:rPr>
            </w:pPr>
            <w:r w:rsidRPr="00EF5447">
              <w:rPr>
                <w:lang w:eastAsia="sv-SE"/>
              </w:rPr>
              <w:t>DC_1A-7A-20A-32A</w:t>
            </w:r>
            <w:del w:id="185" w:author="Apple" w:date="2021-01-14T19:34:00Z">
              <w:r w:rsidRPr="00EF5447" w:rsidDel="004C1D38">
                <w:rPr>
                  <w:lang w:eastAsia="sv-SE"/>
                </w:rPr>
                <w:delText xml:space="preserve"> </w:delText>
              </w:r>
            </w:del>
            <w:r w:rsidRPr="00EF5447">
              <w:rPr>
                <w:lang w:eastAsia="sv-SE"/>
              </w:rPr>
              <w:t>_n78A</w:t>
            </w:r>
          </w:p>
        </w:tc>
        <w:tc>
          <w:tcPr>
            <w:tcW w:w="3544" w:type="dxa"/>
            <w:shd w:val="clear" w:color="auto" w:fill="auto"/>
          </w:tcPr>
          <w:p w14:paraId="7FDA04D4" w14:textId="77777777" w:rsidR="008D1E4A" w:rsidRPr="00EF5447" w:rsidRDefault="008D1E4A" w:rsidP="00C620E0">
            <w:pPr>
              <w:pStyle w:val="TAC"/>
              <w:rPr>
                <w:lang w:eastAsia="sv-SE"/>
              </w:rPr>
            </w:pPr>
            <w:r w:rsidRPr="00EF5447">
              <w:rPr>
                <w:lang w:eastAsia="sv-SE"/>
              </w:rPr>
              <w:t>DC_1A_n78A</w:t>
            </w:r>
          </w:p>
          <w:p w14:paraId="69F82CB4" w14:textId="77777777" w:rsidR="008D1E4A" w:rsidRPr="00EF5447" w:rsidRDefault="008D1E4A" w:rsidP="00C620E0">
            <w:pPr>
              <w:pStyle w:val="TAC"/>
              <w:rPr>
                <w:lang w:eastAsia="sv-SE"/>
              </w:rPr>
            </w:pPr>
            <w:r w:rsidRPr="00EF5447">
              <w:rPr>
                <w:lang w:eastAsia="sv-SE"/>
              </w:rPr>
              <w:t>DC_7A_n78A</w:t>
            </w:r>
          </w:p>
          <w:p w14:paraId="70D7E09C" w14:textId="77777777" w:rsidR="008D1E4A" w:rsidRPr="00EF5447" w:rsidRDefault="008D1E4A" w:rsidP="00C620E0">
            <w:pPr>
              <w:pStyle w:val="TAC"/>
              <w:rPr>
                <w:lang w:eastAsia="zh-CN"/>
              </w:rPr>
            </w:pPr>
            <w:r w:rsidRPr="00EF5447">
              <w:rPr>
                <w:lang w:eastAsia="sv-SE"/>
              </w:rPr>
              <w:t>DC_20A_n78A</w:t>
            </w:r>
          </w:p>
        </w:tc>
      </w:tr>
      <w:tr w:rsidR="008D1E4A" w:rsidRPr="00EF5447" w14:paraId="2C1B3984" w14:textId="77777777" w:rsidTr="00C620E0">
        <w:trPr>
          <w:trHeight w:val="187"/>
          <w:jc w:val="center"/>
        </w:trPr>
        <w:tc>
          <w:tcPr>
            <w:tcW w:w="3397" w:type="dxa"/>
            <w:noWrap/>
          </w:tcPr>
          <w:p w14:paraId="7719C7FB" w14:textId="77777777" w:rsidR="008D1E4A" w:rsidRPr="00EF5447" w:rsidRDefault="008D1E4A" w:rsidP="00C620E0">
            <w:pPr>
              <w:pStyle w:val="TAC"/>
              <w:rPr>
                <w:lang w:eastAsia="zh-CN"/>
              </w:rPr>
            </w:pPr>
            <w:r w:rsidRPr="00EF5447">
              <w:rPr>
                <w:lang w:eastAsia="zh-CN"/>
              </w:rPr>
              <w:lastRenderedPageBreak/>
              <w:t>DC_1A-7A-28A_n5A-n78A</w:t>
            </w:r>
          </w:p>
          <w:p w14:paraId="3319CE89" w14:textId="77777777" w:rsidR="008D1E4A" w:rsidRPr="00EF5447" w:rsidRDefault="008D1E4A" w:rsidP="00C620E0">
            <w:pPr>
              <w:pStyle w:val="TAC"/>
              <w:rPr>
                <w:lang w:eastAsia="ja-JP"/>
              </w:rPr>
            </w:pPr>
            <w:r w:rsidRPr="00EF5447">
              <w:rPr>
                <w:lang w:eastAsia="zh-CN"/>
              </w:rPr>
              <w:t>DC_1A-7C-28A_n5A-n78A</w:t>
            </w:r>
          </w:p>
        </w:tc>
        <w:tc>
          <w:tcPr>
            <w:tcW w:w="3544" w:type="dxa"/>
            <w:shd w:val="clear" w:color="auto" w:fill="auto"/>
          </w:tcPr>
          <w:p w14:paraId="00153C68" w14:textId="77777777" w:rsidR="008D1E4A" w:rsidRPr="00EF5447" w:rsidRDefault="008D1E4A" w:rsidP="00C620E0">
            <w:pPr>
              <w:pStyle w:val="TAC"/>
              <w:rPr>
                <w:lang w:eastAsia="zh-CN"/>
              </w:rPr>
            </w:pPr>
            <w:r w:rsidRPr="00EF5447">
              <w:rPr>
                <w:lang w:eastAsia="zh-CN"/>
              </w:rPr>
              <w:t>DC_1A_n5A</w:t>
            </w:r>
          </w:p>
          <w:p w14:paraId="49BB2511" w14:textId="77777777" w:rsidR="008D1E4A" w:rsidRPr="00EF5447" w:rsidRDefault="008D1E4A" w:rsidP="00C620E0">
            <w:pPr>
              <w:pStyle w:val="TAC"/>
              <w:rPr>
                <w:lang w:eastAsia="zh-CN"/>
              </w:rPr>
            </w:pPr>
            <w:r w:rsidRPr="00EF5447">
              <w:rPr>
                <w:lang w:eastAsia="zh-CN"/>
              </w:rPr>
              <w:t>DC_1A_n78A</w:t>
            </w:r>
          </w:p>
          <w:p w14:paraId="2B89DB5D" w14:textId="77777777" w:rsidR="008D1E4A" w:rsidRPr="00EF5447" w:rsidRDefault="008D1E4A" w:rsidP="00C620E0">
            <w:pPr>
              <w:pStyle w:val="TAC"/>
              <w:rPr>
                <w:lang w:eastAsia="zh-CN"/>
              </w:rPr>
            </w:pPr>
            <w:r w:rsidRPr="00EF5447">
              <w:rPr>
                <w:lang w:eastAsia="zh-CN"/>
              </w:rPr>
              <w:t>DC_7A_n5A</w:t>
            </w:r>
          </w:p>
          <w:p w14:paraId="151428F6" w14:textId="77777777" w:rsidR="004C1D38" w:rsidRDefault="008D1E4A" w:rsidP="00C620E0">
            <w:pPr>
              <w:pStyle w:val="TAC"/>
              <w:rPr>
                <w:ins w:id="186" w:author="Apple" w:date="2021-01-14T19:33:00Z"/>
                <w:lang w:eastAsia="zh-CN"/>
              </w:rPr>
            </w:pPr>
            <w:r w:rsidRPr="00EF5447">
              <w:rPr>
                <w:lang w:eastAsia="zh-CN"/>
              </w:rPr>
              <w:t>DC_7C_n5A</w:t>
            </w:r>
          </w:p>
          <w:p w14:paraId="62B14C42" w14:textId="6DA604D4" w:rsidR="008D1E4A" w:rsidRPr="00EF5447" w:rsidRDefault="008D1E4A" w:rsidP="00C620E0">
            <w:pPr>
              <w:pStyle w:val="TAC"/>
              <w:rPr>
                <w:lang w:eastAsia="zh-CN"/>
              </w:rPr>
            </w:pPr>
            <w:r w:rsidRPr="00EF5447">
              <w:rPr>
                <w:lang w:eastAsia="zh-CN"/>
              </w:rPr>
              <w:t>DC_7A_n78A</w:t>
            </w:r>
          </w:p>
          <w:p w14:paraId="46C77923" w14:textId="77777777" w:rsidR="008D1E4A" w:rsidRPr="00EF5447" w:rsidRDefault="008D1E4A" w:rsidP="00C620E0">
            <w:pPr>
              <w:pStyle w:val="TAC"/>
              <w:rPr>
                <w:lang w:eastAsia="zh-CN"/>
              </w:rPr>
            </w:pPr>
            <w:r w:rsidRPr="00EF5447">
              <w:rPr>
                <w:lang w:eastAsia="zh-CN"/>
              </w:rPr>
              <w:t>DC_7C_n78A</w:t>
            </w:r>
          </w:p>
          <w:p w14:paraId="6D7F0289" w14:textId="77777777" w:rsidR="008D1E4A" w:rsidRPr="00EF5447" w:rsidRDefault="008D1E4A" w:rsidP="00C620E0">
            <w:pPr>
              <w:pStyle w:val="TAC"/>
              <w:rPr>
                <w:lang w:eastAsia="zh-CN"/>
              </w:rPr>
            </w:pPr>
            <w:r w:rsidRPr="00EF5447">
              <w:rPr>
                <w:lang w:eastAsia="zh-CN"/>
              </w:rPr>
              <w:t>DC_28A_n5A</w:t>
            </w:r>
          </w:p>
          <w:p w14:paraId="3C914545" w14:textId="77777777" w:rsidR="008D1E4A" w:rsidRPr="00EF5447" w:rsidRDefault="008D1E4A" w:rsidP="00C620E0">
            <w:pPr>
              <w:pStyle w:val="TAC"/>
              <w:rPr>
                <w:lang w:eastAsia="fi-FI"/>
              </w:rPr>
            </w:pPr>
            <w:r w:rsidRPr="00EF5447">
              <w:rPr>
                <w:lang w:eastAsia="zh-CN"/>
              </w:rPr>
              <w:t>DC_28A_n78A</w:t>
            </w:r>
          </w:p>
        </w:tc>
      </w:tr>
      <w:tr w:rsidR="008D1E4A" w:rsidRPr="00EF5447" w14:paraId="03CE6DFA" w14:textId="77777777" w:rsidTr="00C620E0">
        <w:trPr>
          <w:trHeight w:val="187"/>
          <w:jc w:val="center"/>
        </w:trPr>
        <w:tc>
          <w:tcPr>
            <w:tcW w:w="3397" w:type="dxa"/>
            <w:noWrap/>
          </w:tcPr>
          <w:p w14:paraId="2B7A4170" w14:textId="77777777" w:rsidR="008D1E4A" w:rsidRPr="00EF5447" w:rsidRDefault="008D1E4A" w:rsidP="00C620E0">
            <w:pPr>
              <w:pStyle w:val="TAC"/>
              <w:rPr>
                <w:lang w:eastAsia="zh-CN"/>
              </w:rPr>
            </w:pPr>
            <w:r w:rsidRPr="00EF5447">
              <w:rPr>
                <w:rFonts w:cs="Arial"/>
                <w:szCs w:val="16"/>
                <w:lang w:eastAsia="ko-KR"/>
              </w:rPr>
              <w:t>DC_1A-7A-28A_n7A-n78A</w:t>
            </w:r>
          </w:p>
        </w:tc>
        <w:tc>
          <w:tcPr>
            <w:tcW w:w="3544" w:type="dxa"/>
            <w:shd w:val="clear" w:color="auto" w:fill="auto"/>
          </w:tcPr>
          <w:p w14:paraId="0C2D4047" w14:textId="165D4C2B" w:rsidR="008D1E4A" w:rsidRPr="00EF5447" w:rsidRDefault="008D1E4A" w:rsidP="00C620E0">
            <w:pPr>
              <w:pStyle w:val="TAC"/>
              <w:rPr>
                <w:rFonts w:cs="Arial"/>
                <w:szCs w:val="16"/>
                <w:lang w:eastAsia="zh-CN"/>
              </w:rPr>
            </w:pPr>
            <w:r w:rsidRPr="00EF5447">
              <w:rPr>
                <w:rFonts w:cs="Arial"/>
                <w:szCs w:val="16"/>
                <w:lang w:eastAsia="zh-CN"/>
              </w:rPr>
              <w:t>DC_1A</w:t>
            </w:r>
            <w:ins w:id="187" w:author="Apple" w:date="2021-01-14T19:33:00Z">
              <w:r w:rsidR="004C1D38">
                <w:rPr>
                  <w:rFonts w:cs="Arial"/>
                  <w:szCs w:val="16"/>
                  <w:lang w:eastAsia="zh-CN"/>
                </w:rPr>
                <w:t>_</w:t>
              </w:r>
            </w:ins>
            <w:del w:id="188" w:author="Apple" w:date="2021-01-14T19:33:00Z">
              <w:r w:rsidRPr="00EF5447" w:rsidDel="004C1D38">
                <w:rPr>
                  <w:rFonts w:cs="Arial"/>
                  <w:szCs w:val="16"/>
                  <w:lang w:eastAsia="zh-CN"/>
                </w:rPr>
                <w:delText>-</w:delText>
              </w:r>
            </w:del>
            <w:r w:rsidRPr="00EF5447">
              <w:rPr>
                <w:rFonts w:cs="Arial"/>
                <w:szCs w:val="16"/>
                <w:lang w:eastAsia="zh-CN"/>
              </w:rPr>
              <w:t>n7A</w:t>
            </w:r>
          </w:p>
          <w:p w14:paraId="3F07AE6C" w14:textId="143FC645" w:rsidR="008D1E4A" w:rsidRPr="00EF5447" w:rsidRDefault="008D1E4A" w:rsidP="00C620E0">
            <w:pPr>
              <w:pStyle w:val="TAC"/>
              <w:rPr>
                <w:rFonts w:cs="Arial"/>
                <w:szCs w:val="16"/>
                <w:lang w:eastAsia="zh-CN"/>
              </w:rPr>
            </w:pPr>
            <w:r w:rsidRPr="00EF5447">
              <w:rPr>
                <w:rFonts w:cs="Arial"/>
                <w:szCs w:val="16"/>
                <w:lang w:eastAsia="zh-CN"/>
              </w:rPr>
              <w:t>DC_7A</w:t>
            </w:r>
            <w:ins w:id="189" w:author="Apple" w:date="2021-01-14T19:33:00Z">
              <w:r w:rsidR="004C1D38">
                <w:rPr>
                  <w:rFonts w:cs="Arial"/>
                  <w:szCs w:val="16"/>
                  <w:lang w:eastAsia="zh-CN"/>
                </w:rPr>
                <w:t>_</w:t>
              </w:r>
            </w:ins>
            <w:del w:id="190" w:author="Apple" w:date="2021-01-14T19:33: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24BB3BC7"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3DF11344"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647CE69A"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26A7860D"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19688AF4" w14:textId="77777777" w:rsidTr="00C620E0">
        <w:trPr>
          <w:trHeight w:val="187"/>
          <w:jc w:val="center"/>
        </w:trPr>
        <w:tc>
          <w:tcPr>
            <w:tcW w:w="3397" w:type="dxa"/>
            <w:noWrap/>
          </w:tcPr>
          <w:p w14:paraId="215DCDB7" w14:textId="77777777" w:rsidR="008D1E4A" w:rsidRPr="00EF5447" w:rsidRDefault="008D1E4A" w:rsidP="00C620E0">
            <w:pPr>
              <w:pStyle w:val="TAC"/>
              <w:rPr>
                <w:lang w:eastAsia="ko-KR"/>
              </w:rPr>
            </w:pPr>
            <w:r w:rsidRPr="00EF5447">
              <w:t>DC_1A-7A-28A_n40A-n78A</w:t>
            </w:r>
          </w:p>
        </w:tc>
        <w:tc>
          <w:tcPr>
            <w:tcW w:w="3544" w:type="dxa"/>
            <w:shd w:val="clear" w:color="auto" w:fill="auto"/>
          </w:tcPr>
          <w:p w14:paraId="26A99A4F" w14:textId="77777777" w:rsidR="008D1E4A" w:rsidRPr="00EF5447" w:rsidRDefault="008D1E4A" w:rsidP="00C620E0">
            <w:pPr>
              <w:pStyle w:val="TAC"/>
            </w:pPr>
            <w:r w:rsidRPr="00EF5447">
              <w:t>DC_1A_n40A</w:t>
            </w:r>
          </w:p>
          <w:p w14:paraId="53917E59" w14:textId="77777777" w:rsidR="008D1E4A" w:rsidRPr="00EF5447" w:rsidRDefault="008D1E4A" w:rsidP="00C620E0">
            <w:pPr>
              <w:pStyle w:val="TAC"/>
            </w:pPr>
            <w:r w:rsidRPr="00EF5447">
              <w:t>DC_1A_n78A</w:t>
            </w:r>
          </w:p>
          <w:p w14:paraId="0FA8F846" w14:textId="77777777" w:rsidR="008D1E4A" w:rsidRPr="00EF5447" w:rsidRDefault="008D1E4A" w:rsidP="00C620E0">
            <w:pPr>
              <w:pStyle w:val="TAC"/>
            </w:pPr>
            <w:r w:rsidRPr="00EF5447">
              <w:t>DC_7A_n40A</w:t>
            </w:r>
          </w:p>
          <w:p w14:paraId="60494409" w14:textId="77777777" w:rsidR="008D1E4A" w:rsidRPr="00EF5447" w:rsidRDefault="008D1E4A" w:rsidP="00C620E0">
            <w:pPr>
              <w:pStyle w:val="TAC"/>
            </w:pPr>
            <w:r w:rsidRPr="00EF5447">
              <w:t>DC_7A_n78A</w:t>
            </w:r>
          </w:p>
          <w:p w14:paraId="75C3E65B" w14:textId="77777777" w:rsidR="008D1E4A" w:rsidRPr="00EF5447" w:rsidRDefault="008D1E4A" w:rsidP="00C620E0">
            <w:pPr>
              <w:pStyle w:val="TAC"/>
            </w:pPr>
            <w:r w:rsidRPr="00EF5447">
              <w:t>DC_28A_n40A</w:t>
            </w:r>
          </w:p>
          <w:p w14:paraId="77693022" w14:textId="77777777" w:rsidR="008D1E4A" w:rsidRPr="00EF5447" w:rsidRDefault="008D1E4A" w:rsidP="00C620E0">
            <w:pPr>
              <w:pStyle w:val="TAC"/>
              <w:rPr>
                <w:lang w:eastAsia="ko-KR"/>
              </w:rPr>
            </w:pPr>
            <w:r w:rsidRPr="00EF5447">
              <w:t>DC_28A_n78A</w:t>
            </w:r>
          </w:p>
        </w:tc>
      </w:tr>
      <w:tr w:rsidR="008D1E4A" w:rsidRPr="00EF5447" w14:paraId="0C514614" w14:textId="77777777" w:rsidTr="00C620E0">
        <w:trPr>
          <w:trHeight w:val="187"/>
          <w:jc w:val="center"/>
        </w:trPr>
        <w:tc>
          <w:tcPr>
            <w:tcW w:w="3397" w:type="dxa"/>
            <w:noWrap/>
          </w:tcPr>
          <w:p w14:paraId="5AA77D31" w14:textId="77777777" w:rsidR="008D1E4A" w:rsidRPr="00EF5447" w:rsidRDefault="008D1E4A" w:rsidP="00C620E0">
            <w:pPr>
              <w:pStyle w:val="TAC"/>
            </w:pPr>
            <w:r w:rsidRPr="00EF5447">
              <w:t>DC_1A-8A-42A_n28A-n77A</w:t>
            </w:r>
          </w:p>
          <w:p w14:paraId="667AB6BC" w14:textId="77777777" w:rsidR="008D1E4A" w:rsidRPr="00EF5447" w:rsidRDefault="008D1E4A" w:rsidP="00C620E0">
            <w:pPr>
              <w:pStyle w:val="TAC"/>
              <w:rPr>
                <w:lang w:eastAsia="ko-KR"/>
              </w:rPr>
            </w:pPr>
            <w:r w:rsidRPr="00EF5447">
              <w:t>DC_1A-8A-42A_n28A-n77(2A)</w:t>
            </w:r>
          </w:p>
        </w:tc>
        <w:tc>
          <w:tcPr>
            <w:tcW w:w="3544" w:type="dxa"/>
            <w:shd w:val="clear" w:color="auto" w:fill="auto"/>
          </w:tcPr>
          <w:p w14:paraId="0CC146C2"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6DC428A3"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957DCD8" w14:textId="77777777" w:rsidR="008D1E4A" w:rsidRPr="00EF5447" w:rsidRDefault="008D1E4A" w:rsidP="00C620E0">
            <w:pPr>
              <w:pStyle w:val="TAC"/>
              <w:rPr>
                <w:rFonts w:eastAsia="Malgun Gothic"/>
                <w:lang w:eastAsia="ko-KR"/>
              </w:rPr>
            </w:pPr>
            <w:r w:rsidRPr="00EF5447">
              <w:rPr>
                <w:rFonts w:eastAsia="Malgun Gothic"/>
                <w:lang w:eastAsia="ko-KR"/>
              </w:rPr>
              <w:t>DC_8A_n28A</w:t>
            </w:r>
          </w:p>
          <w:p w14:paraId="5AC00609" w14:textId="77777777" w:rsidR="008D1E4A" w:rsidRPr="00EF5447" w:rsidRDefault="008D1E4A" w:rsidP="00C620E0">
            <w:pPr>
              <w:pStyle w:val="TAC"/>
              <w:rPr>
                <w:rFonts w:eastAsia="Malgun Gothic"/>
                <w:lang w:eastAsia="ko-KR"/>
              </w:rPr>
            </w:pPr>
            <w:r w:rsidRPr="00EF5447">
              <w:rPr>
                <w:rFonts w:eastAsia="Malgun Gothic"/>
                <w:lang w:eastAsia="ko-KR"/>
              </w:rPr>
              <w:t>DC_8A_n77A</w:t>
            </w:r>
          </w:p>
          <w:p w14:paraId="13B4709F" w14:textId="77777777" w:rsidR="008D1E4A" w:rsidRPr="00EF5447" w:rsidRDefault="008D1E4A" w:rsidP="00C620E0">
            <w:pPr>
              <w:pStyle w:val="TAC"/>
              <w:rPr>
                <w:lang w:eastAsia="ko-KR"/>
              </w:rPr>
            </w:pPr>
            <w:r w:rsidRPr="00EF5447">
              <w:rPr>
                <w:rFonts w:eastAsia="Malgun Gothic"/>
                <w:lang w:eastAsia="ko-KR"/>
              </w:rPr>
              <w:t>DC_42A_n28A</w:t>
            </w:r>
          </w:p>
        </w:tc>
      </w:tr>
      <w:tr w:rsidR="008D1E4A" w:rsidRPr="00EF5447" w14:paraId="0F9282F7" w14:textId="77777777" w:rsidTr="00C620E0">
        <w:trPr>
          <w:trHeight w:val="187"/>
          <w:jc w:val="center"/>
        </w:trPr>
        <w:tc>
          <w:tcPr>
            <w:tcW w:w="3397" w:type="dxa"/>
            <w:noWrap/>
          </w:tcPr>
          <w:p w14:paraId="24FA173A" w14:textId="77777777" w:rsidR="008D1E4A" w:rsidRPr="00EF5447" w:rsidRDefault="008D1E4A" w:rsidP="00C620E0">
            <w:pPr>
              <w:pStyle w:val="TAC"/>
            </w:pPr>
            <w:r w:rsidRPr="00EF5447">
              <w:t>DC_1A-8A-42C_n28A-n77A</w:t>
            </w:r>
          </w:p>
          <w:p w14:paraId="2959DB1F" w14:textId="77777777" w:rsidR="008D1E4A" w:rsidRPr="00EF5447" w:rsidRDefault="008D1E4A" w:rsidP="00C620E0">
            <w:pPr>
              <w:pStyle w:val="TAC"/>
              <w:rPr>
                <w:lang w:eastAsia="ko-KR"/>
              </w:rPr>
            </w:pPr>
            <w:r w:rsidRPr="00EF5447">
              <w:t>DC_1A-8A-42C_n28A-n77(2A)</w:t>
            </w:r>
          </w:p>
        </w:tc>
        <w:tc>
          <w:tcPr>
            <w:tcW w:w="3544" w:type="dxa"/>
            <w:shd w:val="clear" w:color="auto" w:fill="auto"/>
          </w:tcPr>
          <w:p w14:paraId="7737FFF0"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3A62858F"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70AAA406" w14:textId="77777777" w:rsidR="008D1E4A" w:rsidRPr="00EF5447" w:rsidRDefault="008D1E4A" w:rsidP="00C620E0">
            <w:pPr>
              <w:pStyle w:val="TAC"/>
              <w:rPr>
                <w:rFonts w:eastAsia="Malgun Gothic"/>
                <w:lang w:eastAsia="ko-KR"/>
              </w:rPr>
            </w:pPr>
            <w:r w:rsidRPr="00EF5447">
              <w:rPr>
                <w:rFonts w:eastAsia="Malgun Gothic"/>
                <w:lang w:eastAsia="ko-KR"/>
              </w:rPr>
              <w:t>DC_8A_n28A</w:t>
            </w:r>
          </w:p>
          <w:p w14:paraId="5D637BA8" w14:textId="77777777" w:rsidR="008D1E4A" w:rsidRPr="00EF5447" w:rsidRDefault="008D1E4A" w:rsidP="00C620E0">
            <w:pPr>
              <w:pStyle w:val="TAC"/>
              <w:rPr>
                <w:rFonts w:eastAsia="Malgun Gothic"/>
                <w:lang w:eastAsia="ko-KR"/>
              </w:rPr>
            </w:pPr>
            <w:r w:rsidRPr="00EF5447">
              <w:rPr>
                <w:rFonts w:eastAsia="Malgun Gothic"/>
                <w:lang w:eastAsia="ko-KR"/>
              </w:rPr>
              <w:t>DC_8A_n77A</w:t>
            </w:r>
          </w:p>
          <w:p w14:paraId="4C8BB113" w14:textId="77777777" w:rsidR="008D1E4A" w:rsidRPr="00EF5447" w:rsidRDefault="008D1E4A" w:rsidP="00C620E0">
            <w:pPr>
              <w:pStyle w:val="TAC"/>
              <w:rPr>
                <w:rFonts w:eastAsia="Malgun Gothic"/>
                <w:lang w:eastAsia="ko-KR"/>
              </w:rPr>
            </w:pPr>
            <w:r w:rsidRPr="00EF5447">
              <w:rPr>
                <w:rFonts w:eastAsia="Malgun Gothic"/>
                <w:lang w:eastAsia="ko-KR"/>
              </w:rPr>
              <w:t>DC_42A_n28A</w:t>
            </w:r>
          </w:p>
          <w:p w14:paraId="261505F6" w14:textId="77777777" w:rsidR="008D1E4A" w:rsidRPr="00EF5447" w:rsidRDefault="008D1E4A" w:rsidP="00C620E0">
            <w:pPr>
              <w:pStyle w:val="TAC"/>
              <w:rPr>
                <w:lang w:eastAsia="ko-KR"/>
              </w:rPr>
            </w:pPr>
            <w:r w:rsidRPr="00EF5447">
              <w:rPr>
                <w:rFonts w:eastAsia="Malgun Gothic"/>
                <w:lang w:eastAsia="ko-KR"/>
              </w:rPr>
              <w:t>DC_42C_n28A</w:t>
            </w:r>
          </w:p>
        </w:tc>
      </w:tr>
      <w:tr w:rsidR="008D1E4A" w:rsidRPr="00EF5447" w14:paraId="6B079630" w14:textId="77777777" w:rsidTr="00C620E0">
        <w:trPr>
          <w:trHeight w:val="187"/>
          <w:jc w:val="center"/>
        </w:trPr>
        <w:tc>
          <w:tcPr>
            <w:tcW w:w="3397" w:type="dxa"/>
            <w:noWrap/>
          </w:tcPr>
          <w:p w14:paraId="02B6F3F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3FBAAB2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77445E71" w14:textId="77777777" w:rsidR="008D1E4A" w:rsidRPr="00EF5447" w:rsidRDefault="008D1E4A" w:rsidP="00C620E0">
            <w:pPr>
              <w:pStyle w:val="TAC"/>
              <w:rPr>
                <w:rFonts w:cs="Arial"/>
              </w:rPr>
            </w:pPr>
            <w:r w:rsidRPr="00EF5447">
              <w:rPr>
                <w:rFonts w:cs="Arial"/>
              </w:rPr>
              <w:t>DC_1A-19A-21A-42C_n77A</w:t>
            </w:r>
          </w:p>
          <w:p w14:paraId="14E80825" w14:textId="77777777" w:rsidR="008D1E4A" w:rsidRPr="00EF5447" w:rsidRDefault="008D1E4A" w:rsidP="00C620E0">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248D26E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561AD70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5EB89A62"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8D1E4A" w:rsidRPr="00EF5447" w14:paraId="059F76FE" w14:textId="77777777" w:rsidTr="00C620E0">
        <w:trPr>
          <w:trHeight w:val="187"/>
          <w:jc w:val="center"/>
        </w:trPr>
        <w:tc>
          <w:tcPr>
            <w:tcW w:w="3397" w:type="dxa"/>
            <w:noWrap/>
          </w:tcPr>
          <w:p w14:paraId="1D19A18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B5790A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6954A510" w14:textId="77777777" w:rsidR="008D1E4A" w:rsidRPr="00EF5447" w:rsidRDefault="008D1E4A" w:rsidP="00C620E0">
            <w:pPr>
              <w:pStyle w:val="TAC"/>
              <w:rPr>
                <w:rFonts w:cs="Arial"/>
              </w:rPr>
            </w:pPr>
            <w:r w:rsidRPr="00EF5447">
              <w:rPr>
                <w:rFonts w:cs="Arial"/>
              </w:rPr>
              <w:t>DC_1A-19A-21A-42C_n7</w:t>
            </w:r>
            <w:r w:rsidRPr="00EF5447">
              <w:rPr>
                <w:rFonts w:cs="Arial"/>
                <w:lang w:eastAsia="zh-CN"/>
              </w:rPr>
              <w:t>8</w:t>
            </w:r>
            <w:r w:rsidRPr="00EF5447">
              <w:rPr>
                <w:rFonts w:cs="Arial"/>
              </w:rPr>
              <w:t>A</w:t>
            </w:r>
          </w:p>
          <w:p w14:paraId="6F4D4DB9" w14:textId="77777777" w:rsidR="008D1E4A" w:rsidRPr="00EF5447" w:rsidRDefault="008D1E4A" w:rsidP="00C620E0">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03AB962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8AC88B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3E05F547"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8D1E4A" w:rsidRPr="00EF5447" w14:paraId="798088ED" w14:textId="77777777" w:rsidTr="00C620E0">
        <w:trPr>
          <w:trHeight w:val="187"/>
          <w:jc w:val="center"/>
        </w:trPr>
        <w:tc>
          <w:tcPr>
            <w:tcW w:w="3397" w:type="dxa"/>
            <w:noWrap/>
          </w:tcPr>
          <w:p w14:paraId="51A4ABB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355C633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4575015" w14:textId="77777777" w:rsidR="008D1E4A" w:rsidRPr="00EF5447" w:rsidRDefault="008D1E4A" w:rsidP="00C620E0">
            <w:pPr>
              <w:pStyle w:val="TAC"/>
              <w:rPr>
                <w:rFonts w:cs="Arial"/>
              </w:rPr>
            </w:pPr>
            <w:r w:rsidRPr="00EF5447">
              <w:rPr>
                <w:rFonts w:cs="Arial"/>
              </w:rPr>
              <w:t>DC_1A-19A-21A-42C_n7</w:t>
            </w:r>
            <w:r w:rsidRPr="00EF5447">
              <w:rPr>
                <w:rFonts w:cs="Arial"/>
                <w:lang w:eastAsia="zh-CN"/>
              </w:rPr>
              <w:t>9</w:t>
            </w:r>
            <w:r w:rsidRPr="00EF5447">
              <w:rPr>
                <w:rFonts w:cs="Arial"/>
              </w:rPr>
              <w:t>A</w:t>
            </w:r>
          </w:p>
          <w:p w14:paraId="14A80F52" w14:textId="77777777" w:rsidR="008D1E4A" w:rsidRPr="00EF5447" w:rsidRDefault="008D1E4A" w:rsidP="00C620E0">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0E60808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272F765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2DAA88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8D1E4A" w:rsidRPr="00EF5447" w14:paraId="41D3490F" w14:textId="77777777" w:rsidTr="00C620E0">
        <w:trPr>
          <w:trHeight w:val="187"/>
          <w:jc w:val="center"/>
        </w:trPr>
        <w:tc>
          <w:tcPr>
            <w:tcW w:w="3397" w:type="dxa"/>
            <w:noWrap/>
          </w:tcPr>
          <w:p w14:paraId="5311E149" w14:textId="77777777" w:rsidR="008D1E4A" w:rsidRPr="00EF5447" w:rsidRDefault="008D1E4A" w:rsidP="00C620E0">
            <w:pPr>
              <w:pStyle w:val="TAC"/>
              <w:rPr>
                <w:rFonts w:cs="Arial"/>
                <w:lang w:eastAsia="ko-KR"/>
              </w:rPr>
            </w:pPr>
            <w:r w:rsidRPr="00EF5447">
              <w:rPr>
                <w:rFonts w:cs="Arial"/>
                <w:lang w:eastAsia="ko-KR"/>
              </w:rPr>
              <w:lastRenderedPageBreak/>
              <w:t>DC_1A-19A-42A_n77A-n79A</w:t>
            </w:r>
          </w:p>
          <w:p w14:paraId="6FFC8AA7" w14:textId="77777777" w:rsidR="008D1E4A" w:rsidRPr="00EF5447" w:rsidRDefault="008D1E4A" w:rsidP="00C620E0">
            <w:pPr>
              <w:pStyle w:val="TAC"/>
              <w:rPr>
                <w:rFonts w:cs="Arial"/>
                <w:lang w:eastAsia="ja-JP"/>
              </w:rPr>
            </w:pPr>
            <w:r w:rsidRPr="00EF5447">
              <w:rPr>
                <w:rFonts w:cs="Arial"/>
                <w:lang w:eastAsia="ko-KR"/>
              </w:rPr>
              <w:t>DC_1A-19A-42C_n77A-n79A</w:t>
            </w:r>
          </w:p>
        </w:tc>
        <w:tc>
          <w:tcPr>
            <w:tcW w:w="3544" w:type="dxa"/>
            <w:shd w:val="clear" w:color="auto" w:fill="auto"/>
          </w:tcPr>
          <w:p w14:paraId="46602067" w14:textId="77777777" w:rsidR="008D1E4A" w:rsidRPr="00EF5447" w:rsidRDefault="008D1E4A" w:rsidP="00C620E0">
            <w:pPr>
              <w:pStyle w:val="TAC"/>
              <w:rPr>
                <w:lang w:eastAsia="ko-KR"/>
              </w:rPr>
            </w:pPr>
            <w:r w:rsidRPr="00EF5447">
              <w:rPr>
                <w:lang w:eastAsia="ko-KR"/>
              </w:rPr>
              <w:t>DC_19A_n77A</w:t>
            </w:r>
          </w:p>
          <w:p w14:paraId="70C7F372" w14:textId="77777777" w:rsidR="008D1E4A" w:rsidRPr="00EF5447" w:rsidRDefault="008D1E4A" w:rsidP="00C620E0">
            <w:pPr>
              <w:pStyle w:val="TAC"/>
              <w:rPr>
                <w:rFonts w:cs="Arial"/>
                <w:lang w:eastAsia="ja-JP"/>
              </w:rPr>
            </w:pPr>
            <w:r w:rsidRPr="00EF5447">
              <w:rPr>
                <w:lang w:eastAsia="ko-KR"/>
              </w:rPr>
              <w:t>DC_19A_n79A</w:t>
            </w:r>
          </w:p>
        </w:tc>
      </w:tr>
      <w:tr w:rsidR="008D1E4A" w:rsidRPr="00EF5447" w14:paraId="5470336F" w14:textId="77777777" w:rsidTr="00C620E0">
        <w:trPr>
          <w:trHeight w:val="187"/>
          <w:jc w:val="center"/>
        </w:trPr>
        <w:tc>
          <w:tcPr>
            <w:tcW w:w="3397" w:type="dxa"/>
            <w:noWrap/>
          </w:tcPr>
          <w:p w14:paraId="61A6ACF9" w14:textId="77777777" w:rsidR="008D1E4A" w:rsidRPr="00EF5447" w:rsidRDefault="008D1E4A" w:rsidP="00C620E0">
            <w:pPr>
              <w:pStyle w:val="TAC"/>
              <w:rPr>
                <w:rFonts w:cs="Arial"/>
                <w:lang w:eastAsia="ko-KR"/>
              </w:rPr>
            </w:pPr>
            <w:r w:rsidRPr="00EF5447">
              <w:rPr>
                <w:rFonts w:cs="Arial"/>
                <w:lang w:eastAsia="ko-KR"/>
              </w:rPr>
              <w:t>DC_1A-19A-42A_n78A-n79A</w:t>
            </w:r>
          </w:p>
          <w:p w14:paraId="5246B535" w14:textId="77777777" w:rsidR="008D1E4A" w:rsidRPr="00EF5447" w:rsidRDefault="008D1E4A" w:rsidP="00C620E0">
            <w:pPr>
              <w:pStyle w:val="TAC"/>
              <w:rPr>
                <w:rFonts w:cs="Arial"/>
                <w:lang w:eastAsia="ja-JP"/>
              </w:rPr>
            </w:pPr>
            <w:r w:rsidRPr="00EF5447">
              <w:rPr>
                <w:rFonts w:cs="Arial"/>
                <w:lang w:eastAsia="ko-KR"/>
              </w:rPr>
              <w:t>DC_1A-19A-42C_n78A-n79A</w:t>
            </w:r>
          </w:p>
        </w:tc>
        <w:tc>
          <w:tcPr>
            <w:tcW w:w="3544" w:type="dxa"/>
            <w:shd w:val="clear" w:color="auto" w:fill="auto"/>
          </w:tcPr>
          <w:p w14:paraId="7DA2898B" w14:textId="77777777" w:rsidR="008D1E4A" w:rsidRPr="00EF5447" w:rsidRDefault="008D1E4A" w:rsidP="00C620E0">
            <w:pPr>
              <w:pStyle w:val="TAC"/>
              <w:rPr>
                <w:lang w:eastAsia="ko-KR"/>
              </w:rPr>
            </w:pPr>
            <w:r w:rsidRPr="00EF5447">
              <w:rPr>
                <w:lang w:eastAsia="ko-KR"/>
              </w:rPr>
              <w:t>DC_19A_n78A</w:t>
            </w:r>
          </w:p>
          <w:p w14:paraId="5F838AC9" w14:textId="77777777" w:rsidR="008D1E4A" w:rsidRPr="00EF5447" w:rsidRDefault="008D1E4A" w:rsidP="00C620E0">
            <w:pPr>
              <w:pStyle w:val="TAC"/>
              <w:rPr>
                <w:rFonts w:cs="Arial"/>
                <w:lang w:eastAsia="ja-JP"/>
              </w:rPr>
            </w:pPr>
            <w:r w:rsidRPr="00EF5447">
              <w:rPr>
                <w:lang w:eastAsia="ko-KR"/>
              </w:rPr>
              <w:t>DC_19A_n79A</w:t>
            </w:r>
          </w:p>
        </w:tc>
      </w:tr>
      <w:tr w:rsidR="008D1E4A" w:rsidRPr="00EF5447" w14:paraId="191DF975" w14:textId="77777777" w:rsidTr="00C620E0">
        <w:trPr>
          <w:trHeight w:val="187"/>
          <w:jc w:val="center"/>
        </w:trPr>
        <w:tc>
          <w:tcPr>
            <w:tcW w:w="3397" w:type="dxa"/>
            <w:noWrap/>
          </w:tcPr>
          <w:p w14:paraId="6F72112C" w14:textId="77777777" w:rsidR="008D1E4A" w:rsidRPr="00EF5447" w:rsidRDefault="008D1E4A" w:rsidP="00C620E0">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0609BBC0" w14:textId="77777777" w:rsidR="008D1E4A" w:rsidRPr="00EF5447" w:rsidRDefault="008D1E4A" w:rsidP="00C620E0">
            <w:pPr>
              <w:pStyle w:val="TAC"/>
            </w:pPr>
            <w:r w:rsidRPr="00EF5447">
              <w:t>DC_1A_n3A</w:t>
            </w:r>
          </w:p>
          <w:p w14:paraId="3E74647B" w14:textId="77777777" w:rsidR="008D1E4A" w:rsidRPr="00EF5447" w:rsidRDefault="008D1E4A" w:rsidP="00C620E0">
            <w:pPr>
              <w:pStyle w:val="TAC"/>
            </w:pPr>
            <w:r w:rsidRPr="00EF5447">
              <w:t>DC_20A_n3A</w:t>
            </w:r>
          </w:p>
          <w:p w14:paraId="123F9136" w14:textId="77777777" w:rsidR="008D1E4A" w:rsidRPr="00EF5447" w:rsidRDefault="008D1E4A" w:rsidP="00C620E0">
            <w:pPr>
              <w:pStyle w:val="TAC"/>
            </w:pPr>
            <w:r w:rsidRPr="00EF5447">
              <w:t>DC_</w:t>
            </w:r>
            <w:r w:rsidRPr="00EF5447">
              <w:rPr>
                <w:lang w:eastAsia="zh-CN"/>
              </w:rPr>
              <w:t>38</w:t>
            </w:r>
            <w:r w:rsidRPr="00EF5447">
              <w:t>A_n3A</w:t>
            </w:r>
          </w:p>
          <w:p w14:paraId="2BB285E2" w14:textId="77777777" w:rsidR="008D1E4A" w:rsidRPr="00EF5447" w:rsidRDefault="008D1E4A" w:rsidP="00C620E0">
            <w:pPr>
              <w:pStyle w:val="TAC"/>
            </w:pPr>
            <w:r w:rsidRPr="00EF5447">
              <w:t>DC_1A_n78A</w:t>
            </w:r>
          </w:p>
          <w:p w14:paraId="7AC6EA97" w14:textId="77777777" w:rsidR="008D1E4A" w:rsidRPr="00EF5447" w:rsidRDefault="008D1E4A" w:rsidP="00C620E0">
            <w:pPr>
              <w:pStyle w:val="TAC"/>
            </w:pPr>
            <w:r w:rsidRPr="00EF5447">
              <w:t>DC_20A_n78A</w:t>
            </w:r>
          </w:p>
          <w:p w14:paraId="3C22AB9A" w14:textId="77777777" w:rsidR="008D1E4A" w:rsidRPr="00EF5447" w:rsidRDefault="008D1E4A" w:rsidP="00C620E0">
            <w:pPr>
              <w:pStyle w:val="TAC"/>
              <w:rPr>
                <w:lang w:eastAsia="ko-KR"/>
              </w:rPr>
            </w:pPr>
            <w:r w:rsidRPr="00EF5447">
              <w:t>DC_</w:t>
            </w:r>
            <w:r w:rsidRPr="00EF5447">
              <w:rPr>
                <w:lang w:eastAsia="zh-CN"/>
              </w:rPr>
              <w:t>38</w:t>
            </w:r>
            <w:r w:rsidRPr="00EF5447">
              <w:t>A_n78A</w:t>
            </w:r>
          </w:p>
        </w:tc>
      </w:tr>
      <w:tr w:rsidR="008D1E4A" w:rsidRPr="00EF5447" w14:paraId="4FABCFE5" w14:textId="77777777" w:rsidTr="00C620E0">
        <w:trPr>
          <w:trHeight w:val="187"/>
          <w:jc w:val="center"/>
        </w:trPr>
        <w:tc>
          <w:tcPr>
            <w:tcW w:w="3397" w:type="dxa"/>
            <w:noWrap/>
          </w:tcPr>
          <w:p w14:paraId="2DF7AE0F" w14:textId="77777777" w:rsidR="008D1E4A" w:rsidRPr="00EF5447" w:rsidRDefault="008D1E4A" w:rsidP="00C620E0">
            <w:pPr>
              <w:pStyle w:val="TAC"/>
              <w:rPr>
                <w:rFonts w:cs="Arial"/>
                <w:szCs w:val="18"/>
                <w:lang w:eastAsia="ja-JP"/>
              </w:rPr>
            </w:pPr>
            <w:r w:rsidRPr="00EF5447">
              <w:rPr>
                <w:rFonts w:cs="Arial"/>
                <w:szCs w:val="18"/>
                <w:lang w:eastAsia="ja-JP"/>
              </w:rPr>
              <w:t>DC_1A-21A-28A-42A_n77A</w:t>
            </w:r>
          </w:p>
          <w:p w14:paraId="11DD43E7" w14:textId="77777777" w:rsidR="008D1E4A" w:rsidRPr="00EF5447" w:rsidRDefault="008D1E4A" w:rsidP="00C620E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082AF36" w14:textId="77777777" w:rsidR="008D1E4A" w:rsidRPr="00EF5447" w:rsidRDefault="008D1E4A" w:rsidP="00C620E0">
            <w:pPr>
              <w:pStyle w:val="TAC"/>
            </w:pPr>
            <w:r w:rsidRPr="00EF5447">
              <w:t>DC_1A_n7</w:t>
            </w:r>
            <w:r w:rsidRPr="00EF5447">
              <w:rPr>
                <w:lang w:eastAsia="zh-CN"/>
              </w:rPr>
              <w:t>7</w:t>
            </w:r>
            <w:r w:rsidRPr="00EF5447">
              <w:t>A</w:t>
            </w:r>
          </w:p>
          <w:p w14:paraId="60889098"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7</w:t>
            </w:r>
            <w:r w:rsidRPr="00EF5447">
              <w:t>A</w:t>
            </w:r>
          </w:p>
          <w:p w14:paraId="721FF94C"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7</w:t>
            </w:r>
            <w:r w:rsidRPr="00EF5447">
              <w:t>A</w:t>
            </w:r>
          </w:p>
        </w:tc>
      </w:tr>
      <w:tr w:rsidR="008D1E4A" w:rsidRPr="00EF5447" w14:paraId="412EE22E" w14:textId="77777777" w:rsidTr="00C620E0">
        <w:trPr>
          <w:trHeight w:val="187"/>
          <w:jc w:val="center"/>
        </w:trPr>
        <w:tc>
          <w:tcPr>
            <w:tcW w:w="3397" w:type="dxa"/>
            <w:noWrap/>
          </w:tcPr>
          <w:p w14:paraId="0D5364A1" w14:textId="77777777" w:rsidR="008D1E4A" w:rsidRPr="00EF5447" w:rsidRDefault="008D1E4A" w:rsidP="00C620E0">
            <w:pPr>
              <w:pStyle w:val="TAC"/>
              <w:rPr>
                <w:rFonts w:cs="Arial"/>
                <w:szCs w:val="18"/>
                <w:lang w:eastAsia="ja-JP"/>
              </w:rPr>
            </w:pPr>
            <w:r w:rsidRPr="00EF5447">
              <w:rPr>
                <w:rFonts w:cs="Arial"/>
                <w:szCs w:val="18"/>
                <w:lang w:eastAsia="ja-JP"/>
              </w:rPr>
              <w:t>DC_1A-21A-28A-42A_n78A</w:t>
            </w:r>
          </w:p>
          <w:p w14:paraId="53481F32" w14:textId="77777777" w:rsidR="008D1E4A" w:rsidRPr="00EF5447" w:rsidRDefault="008D1E4A" w:rsidP="00C620E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10E1AF89" w14:textId="77777777" w:rsidR="008D1E4A" w:rsidRPr="00EF5447" w:rsidRDefault="008D1E4A" w:rsidP="00C620E0">
            <w:pPr>
              <w:pStyle w:val="TAC"/>
            </w:pPr>
            <w:r w:rsidRPr="00EF5447">
              <w:t>DC_1A_n7</w:t>
            </w:r>
            <w:r w:rsidRPr="00EF5447">
              <w:rPr>
                <w:lang w:eastAsia="zh-CN"/>
              </w:rPr>
              <w:t>8</w:t>
            </w:r>
            <w:r w:rsidRPr="00EF5447">
              <w:t>A</w:t>
            </w:r>
          </w:p>
          <w:p w14:paraId="3D17E39A"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8</w:t>
            </w:r>
            <w:r w:rsidRPr="00EF5447">
              <w:t>A</w:t>
            </w:r>
          </w:p>
          <w:p w14:paraId="588353B3"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8</w:t>
            </w:r>
            <w:r w:rsidRPr="00EF5447">
              <w:t>A</w:t>
            </w:r>
          </w:p>
        </w:tc>
      </w:tr>
      <w:tr w:rsidR="008D1E4A" w:rsidRPr="00EF5447" w14:paraId="645B766D" w14:textId="77777777" w:rsidTr="00C620E0">
        <w:trPr>
          <w:trHeight w:val="187"/>
          <w:jc w:val="center"/>
        </w:trPr>
        <w:tc>
          <w:tcPr>
            <w:tcW w:w="3397" w:type="dxa"/>
            <w:noWrap/>
          </w:tcPr>
          <w:p w14:paraId="3EA7C49F" w14:textId="77777777" w:rsidR="008D1E4A" w:rsidRPr="00EF5447" w:rsidRDefault="008D1E4A" w:rsidP="00C620E0">
            <w:pPr>
              <w:pStyle w:val="TAC"/>
              <w:rPr>
                <w:rFonts w:cs="Arial"/>
                <w:szCs w:val="18"/>
                <w:lang w:eastAsia="ja-JP"/>
              </w:rPr>
            </w:pPr>
            <w:r w:rsidRPr="00EF5447">
              <w:rPr>
                <w:rFonts w:cs="Arial"/>
                <w:szCs w:val="18"/>
                <w:lang w:eastAsia="ja-JP"/>
              </w:rPr>
              <w:t>DC_1A-21A-28A-42A_n79A</w:t>
            </w:r>
          </w:p>
          <w:p w14:paraId="452ECD4C" w14:textId="77777777" w:rsidR="008D1E4A" w:rsidRPr="00EF5447" w:rsidRDefault="008D1E4A" w:rsidP="00C620E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2F86A5AA" w14:textId="77777777" w:rsidR="008D1E4A" w:rsidRPr="00EF5447" w:rsidRDefault="008D1E4A" w:rsidP="00C620E0">
            <w:pPr>
              <w:pStyle w:val="TAC"/>
            </w:pPr>
            <w:r w:rsidRPr="00EF5447">
              <w:t>DC_1A_n7</w:t>
            </w:r>
            <w:r w:rsidRPr="00EF5447">
              <w:rPr>
                <w:lang w:eastAsia="zh-CN"/>
              </w:rPr>
              <w:t>9</w:t>
            </w:r>
            <w:r w:rsidRPr="00EF5447">
              <w:t>A</w:t>
            </w:r>
          </w:p>
          <w:p w14:paraId="5B8E486B"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9</w:t>
            </w:r>
            <w:r w:rsidRPr="00EF5447">
              <w:t>A</w:t>
            </w:r>
          </w:p>
          <w:p w14:paraId="7C7D0CA8"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9</w:t>
            </w:r>
            <w:r w:rsidRPr="00EF5447">
              <w:t>A</w:t>
            </w:r>
          </w:p>
        </w:tc>
      </w:tr>
      <w:tr w:rsidR="008D1E4A" w:rsidRPr="00EF5447" w14:paraId="0566780A" w14:textId="77777777" w:rsidTr="00C620E0">
        <w:trPr>
          <w:trHeight w:val="187"/>
          <w:jc w:val="center"/>
        </w:trPr>
        <w:tc>
          <w:tcPr>
            <w:tcW w:w="3397" w:type="dxa"/>
            <w:noWrap/>
          </w:tcPr>
          <w:p w14:paraId="23DB14EE" w14:textId="77777777" w:rsidR="008D1E4A" w:rsidRPr="00EF5447" w:rsidRDefault="008D1E4A" w:rsidP="00C620E0">
            <w:pPr>
              <w:pStyle w:val="TAC"/>
              <w:rPr>
                <w:lang w:eastAsia="ko-KR"/>
              </w:rPr>
            </w:pPr>
            <w:r w:rsidRPr="00EF5447">
              <w:rPr>
                <w:lang w:eastAsia="ko-KR"/>
              </w:rPr>
              <w:t>DC_1A-21A-42A_n77A-n79A</w:t>
            </w:r>
          </w:p>
          <w:p w14:paraId="26BEC66E" w14:textId="77777777" w:rsidR="008D1E4A" w:rsidRPr="00EF5447" w:rsidRDefault="008D1E4A" w:rsidP="00C620E0">
            <w:pPr>
              <w:pStyle w:val="TAC"/>
              <w:rPr>
                <w:szCs w:val="18"/>
                <w:lang w:eastAsia="ja-JP"/>
              </w:rPr>
            </w:pPr>
            <w:r w:rsidRPr="00EF5447">
              <w:rPr>
                <w:lang w:eastAsia="ko-KR"/>
              </w:rPr>
              <w:t>DC_1A-21A-42C_n77A-n79A</w:t>
            </w:r>
          </w:p>
        </w:tc>
        <w:tc>
          <w:tcPr>
            <w:tcW w:w="3544" w:type="dxa"/>
            <w:shd w:val="clear" w:color="auto" w:fill="auto"/>
          </w:tcPr>
          <w:p w14:paraId="7FCF26E0" w14:textId="77777777" w:rsidR="008D1E4A" w:rsidRPr="00EF5447" w:rsidRDefault="008D1E4A" w:rsidP="00C620E0">
            <w:pPr>
              <w:pStyle w:val="TAC"/>
              <w:rPr>
                <w:lang w:eastAsia="ko-KR"/>
              </w:rPr>
            </w:pPr>
            <w:r w:rsidRPr="00EF5447">
              <w:rPr>
                <w:lang w:eastAsia="ko-KR"/>
              </w:rPr>
              <w:t>DC_1A_n77A</w:t>
            </w:r>
          </w:p>
          <w:p w14:paraId="49135310" w14:textId="77777777" w:rsidR="008D1E4A" w:rsidRPr="00EF5447" w:rsidRDefault="008D1E4A" w:rsidP="00C620E0">
            <w:pPr>
              <w:pStyle w:val="TAC"/>
            </w:pPr>
            <w:r w:rsidRPr="00EF5447">
              <w:rPr>
                <w:lang w:eastAsia="ko-KR"/>
              </w:rPr>
              <w:t>DC_1A_n79A</w:t>
            </w:r>
          </w:p>
        </w:tc>
      </w:tr>
      <w:tr w:rsidR="008D1E4A" w:rsidRPr="00EF5447" w14:paraId="59BA43E7" w14:textId="77777777" w:rsidTr="00C620E0">
        <w:trPr>
          <w:trHeight w:val="187"/>
          <w:jc w:val="center"/>
        </w:trPr>
        <w:tc>
          <w:tcPr>
            <w:tcW w:w="3397" w:type="dxa"/>
            <w:noWrap/>
          </w:tcPr>
          <w:p w14:paraId="4717C856" w14:textId="77777777" w:rsidR="008D1E4A" w:rsidRPr="00EF5447" w:rsidRDefault="008D1E4A" w:rsidP="00C620E0">
            <w:pPr>
              <w:pStyle w:val="TAC"/>
              <w:rPr>
                <w:lang w:eastAsia="ko-KR"/>
              </w:rPr>
            </w:pPr>
            <w:r w:rsidRPr="00EF5447">
              <w:rPr>
                <w:lang w:eastAsia="ko-KR"/>
              </w:rPr>
              <w:t>DC_1A-21A-42A_n78A-n79A</w:t>
            </w:r>
          </w:p>
          <w:p w14:paraId="766D67A0" w14:textId="77777777" w:rsidR="008D1E4A" w:rsidRPr="00EF5447" w:rsidRDefault="008D1E4A" w:rsidP="00C620E0">
            <w:pPr>
              <w:pStyle w:val="TAC"/>
              <w:rPr>
                <w:szCs w:val="18"/>
                <w:lang w:eastAsia="ja-JP"/>
              </w:rPr>
            </w:pPr>
            <w:r w:rsidRPr="00EF5447">
              <w:rPr>
                <w:lang w:eastAsia="ko-KR"/>
              </w:rPr>
              <w:t>DC_1A-21A-42C_n78A-n79A</w:t>
            </w:r>
          </w:p>
        </w:tc>
        <w:tc>
          <w:tcPr>
            <w:tcW w:w="3544" w:type="dxa"/>
            <w:shd w:val="clear" w:color="auto" w:fill="auto"/>
          </w:tcPr>
          <w:p w14:paraId="5E2D63E7" w14:textId="77777777" w:rsidR="008D1E4A" w:rsidRPr="00EF5447" w:rsidRDefault="008D1E4A" w:rsidP="00C620E0">
            <w:pPr>
              <w:pStyle w:val="TAC"/>
              <w:rPr>
                <w:lang w:eastAsia="ko-KR"/>
              </w:rPr>
            </w:pPr>
            <w:r w:rsidRPr="00EF5447">
              <w:rPr>
                <w:lang w:eastAsia="ko-KR"/>
              </w:rPr>
              <w:t>DC_1A_n78A</w:t>
            </w:r>
          </w:p>
          <w:p w14:paraId="0E5E7BA6" w14:textId="77777777" w:rsidR="008D1E4A" w:rsidRPr="00EF5447" w:rsidRDefault="008D1E4A" w:rsidP="00C620E0">
            <w:pPr>
              <w:pStyle w:val="TAC"/>
            </w:pPr>
            <w:r w:rsidRPr="00EF5447">
              <w:rPr>
                <w:lang w:eastAsia="ko-KR"/>
              </w:rPr>
              <w:t>DC_1A_n79A</w:t>
            </w:r>
          </w:p>
        </w:tc>
      </w:tr>
      <w:tr w:rsidR="008D1E4A" w:rsidRPr="00EF5447" w14:paraId="060AD1DE" w14:textId="77777777" w:rsidTr="00C620E0">
        <w:trPr>
          <w:trHeight w:val="187"/>
          <w:jc w:val="center"/>
        </w:trPr>
        <w:tc>
          <w:tcPr>
            <w:tcW w:w="3397" w:type="dxa"/>
            <w:noWrap/>
          </w:tcPr>
          <w:p w14:paraId="59CBE263" w14:textId="77777777" w:rsidR="008D1E4A" w:rsidRPr="00EF5447" w:rsidRDefault="008D1E4A" w:rsidP="00C620E0">
            <w:pPr>
              <w:pStyle w:val="TAC"/>
              <w:rPr>
                <w:b/>
                <w:lang w:eastAsia="fi-FI"/>
              </w:rPr>
            </w:pPr>
            <w:r w:rsidRPr="00EF5447">
              <w:rPr>
                <w:lang w:eastAsia="fi-FI"/>
              </w:rPr>
              <w:t>DC_2A-5A-7A-66A_n7A</w:t>
            </w:r>
          </w:p>
          <w:p w14:paraId="7DB8D843" w14:textId="77777777" w:rsidR="008D1E4A" w:rsidRPr="00EF5447" w:rsidRDefault="008D1E4A" w:rsidP="00C620E0">
            <w:pPr>
              <w:pStyle w:val="TAC"/>
              <w:rPr>
                <w:lang w:eastAsia="ko-KR"/>
              </w:rPr>
            </w:pPr>
            <w:r w:rsidRPr="00B677E8">
              <w:rPr>
                <w:lang w:eastAsia="fi-FI"/>
              </w:rPr>
              <w:t>DC_2A-5A-7A-66A-66A_n7A</w:t>
            </w:r>
          </w:p>
        </w:tc>
        <w:tc>
          <w:tcPr>
            <w:tcW w:w="3544" w:type="dxa"/>
            <w:shd w:val="clear" w:color="auto" w:fill="auto"/>
          </w:tcPr>
          <w:p w14:paraId="374D7C8C" w14:textId="77777777" w:rsidR="008D1E4A" w:rsidRPr="00EF5447" w:rsidRDefault="008D1E4A" w:rsidP="00C620E0">
            <w:pPr>
              <w:pStyle w:val="TAC"/>
              <w:rPr>
                <w:color w:val="000000"/>
                <w:szCs w:val="18"/>
                <w:lang w:eastAsia="zh-CN"/>
              </w:rPr>
            </w:pPr>
            <w:r w:rsidRPr="00EF5447">
              <w:rPr>
                <w:color w:val="000000"/>
                <w:szCs w:val="18"/>
                <w:lang w:eastAsia="zh-CN"/>
              </w:rPr>
              <w:t>DC_2A_n7A</w:t>
            </w:r>
          </w:p>
          <w:p w14:paraId="32AFEA97" w14:textId="77777777" w:rsidR="008D1E4A" w:rsidRPr="00EF5447" w:rsidRDefault="008D1E4A" w:rsidP="00C620E0">
            <w:pPr>
              <w:pStyle w:val="TAC"/>
              <w:rPr>
                <w:color w:val="000000"/>
                <w:szCs w:val="18"/>
                <w:lang w:eastAsia="zh-CN"/>
              </w:rPr>
            </w:pPr>
            <w:r w:rsidRPr="00EF5447">
              <w:rPr>
                <w:color w:val="000000"/>
                <w:szCs w:val="18"/>
                <w:lang w:eastAsia="zh-CN"/>
              </w:rPr>
              <w:t>DC_5A_n7A</w:t>
            </w:r>
          </w:p>
          <w:p w14:paraId="21C773A1" w14:textId="77777777" w:rsidR="008D1E4A" w:rsidRPr="00EF5447" w:rsidRDefault="008D1E4A" w:rsidP="00C620E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7BABB9FB" w14:textId="77777777" w:rsidR="008D1E4A" w:rsidRPr="00EF5447" w:rsidRDefault="008D1E4A" w:rsidP="00C620E0">
            <w:pPr>
              <w:pStyle w:val="TAC"/>
              <w:rPr>
                <w:lang w:eastAsia="ko-KR"/>
              </w:rPr>
            </w:pPr>
            <w:r w:rsidRPr="00EF5447">
              <w:rPr>
                <w:color w:val="000000"/>
                <w:szCs w:val="18"/>
                <w:lang w:eastAsia="zh-CN"/>
              </w:rPr>
              <w:t>DC_66A_n7A</w:t>
            </w:r>
          </w:p>
        </w:tc>
      </w:tr>
      <w:tr w:rsidR="008D1E4A" w:rsidRPr="00EF5447" w14:paraId="321E9DC5" w14:textId="77777777" w:rsidTr="00C620E0">
        <w:trPr>
          <w:trHeight w:val="187"/>
          <w:jc w:val="center"/>
        </w:trPr>
        <w:tc>
          <w:tcPr>
            <w:tcW w:w="3397" w:type="dxa"/>
            <w:noWrap/>
          </w:tcPr>
          <w:p w14:paraId="6821D28A" w14:textId="77777777" w:rsidR="008D1E4A" w:rsidRPr="00EF5447" w:rsidRDefault="008D1E4A" w:rsidP="00C620E0">
            <w:pPr>
              <w:pStyle w:val="TAC"/>
              <w:rPr>
                <w:lang w:eastAsia="ja-JP"/>
              </w:rPr>
            </w:pPr>
            <w:r w:rsidRPr="00EF5447">
              <w:rPr>
                <w:lang w:eastAsia="ja-JP"/>
              </w:rPr>
              <w:t>DC_2A-5A-7A-66A_n66A</w:t>
            </w:r>
          </w:p>
          <w:p w14:paraId="7496EE5E" w14:textId="77777777" w:rsidR="008D1E4A" w:rsidRPr="00EF5447" w:rsidRDefault="008D1E4A" w:rsidP="00C620E0">
            <w:pPr>
              <w:pStyle w:val="TAC"/>
              <w:rPr>
                <w:lang w:eastAsia="ko-KR"/>
              </w:rPr>
            </w:pPr>
            <w:r w:rsidRPr="00EF5447">
              <w:rPr>
                <w:lang w:eastAsia="ja-JP"/>
              </w:rPr>
              <w:t>DC_2A-5A-7C-66A_n66A</w:t>
            </w:r>
          </w:p>
        </w:tc>
        <w:tc>
          <w:tcPr>
            <w:tcW w:w="3544" w:type="dxa"/>
            <w:shd w:val="clear" w:color="auto" w:fill="auto"/>
          </w:tcPr>
          <w:p w14:paraId="5D437E1D" w14:textId="77777777" w:rsidR="008D1E4A" w:rsidRPr="00EF5447" w:rsidRDefault="008D1E4A" w:rsidP="00C620E0">
            <w:pPr>
              <w:pStyle w:val="TAC"/>
              <w:rPr>
                <w:lang w:eastAsia="ja-JP"/>
              </w:rPr>
            </w:pPr>
            <w:r w:rsidRPr="00EF5447">
              <w:rPr>
                <w:lang w:eastAsia="ja-JP"/>
              </w:rPr>
              <w:t>DC_2A_n66A</w:t>
            </w:r>
          </w:p>
          <w:p w14:paraId="014A0305" w14:textId="77777777" w:rsidR="008D1E4A" w:rsidRPr="00EF5447" w:rsidRDefault="008D1E4A" w:rsidP="00C620E0">
            <w:pPr>
              <w:pStyle w:val="TAC"/>
              <w:rPr>
                <w:lang w:eastAsia="ja-JP"/>
              </w:rPr>
            </w:pPr>
            <w:r w:rsidRPr="00EF5447">
              <w:rPr>
                <w:lang w:eastAsia="ja-JP"/>
              </w:rPr>
              <w:t>DC_5A_n66A</w:t>
            </w:r>
          </w:p>
          <w:p w14:paraId="0F627A30" w14:textId="77777777" w:rsidR="008D1E4A" w:rsidRPr="00EF5447" w:rsidRDefault="008D1E4A" w:rsidP="00C620E0">
            <w:pPr>
              <w:pStyle w:val="TAC"/>
              <w:rPr>
                <w:lang w:eastAsia="ja-JP"/>
              </w:rPr>
            </w:pPr>
            <w:r w:rsidRPr="00EF5447">
              <w:rPr>
                <w:lang w:eastAsia="ja-JP"/>
              </w:rPr>
              <w:t>DC_7A_n66A</w:t>
            </w:r>
          </w:p>
          <w:p w14:paraId="4FF62CB9" w14:textId="77777777" w:rsidR="008D1E4A" w:rsidRPr="00EF5447" w:rsidRDefault="008D1E4A" w:rsidP="00C620E0">
            <w:pPr>
              <w:pStyle w:val="TAC"/>
              <w:rPr>
                <w:lang w:eastAsia="ko-KR"/>
              </w:rPr>
            </w:pPr>
            <w:r w:rsidRPr="00EF5447">
              <w:rPr>
                <w:lang w:eastAsia="ja-JP"/>
              </w:rPr>
              <w:t>DC_66A_n66A</w:t>
            </w:r>
            <w:r w:rsidRPr="00EF5447">
              <w:rPr>
                <w:vertAlign w:val="superscript"/>
                <w:lang w:eastAsia="ja-JP"/>
              </w:rPr>
              <w:t>4</w:t>
            </w:r>
          </w:p>
        </w:tc>
      </w:tr>
      <w:tr w:rsidR="008D1E4A" w:rsidRPr="00EF5447" w14:paraId="769478B3" w14:textId="77777777" w:rsidTr="00C620E0">
        <w:trPr>
          <w:trHeight w:val="187"/>
          <w:jc w:val="center"/>
        </w:trPr>
        <w:tc>
          <w:tcPr>
            <w:tcW w:w="3397" w:type="dxa"/>
            <w:noWrap/>
          </w:tcPr>
          <w:p w14:paraId="5B976794" w14:textId="77777777" w:rsidR="008D1E4A" w:rsidRPr="00EF5447" w:rsidRDefault="008D1E4A" w:rsidP="00C620E0">
            <w:pPr>
              <w:pStyle w:val="TAC"/>
              <w:rPr>
                <w:lang w:eastAsia="ko-KR"/>
              </w:rPr>
            </w:pPr>
            <w:r w:rsidRPr="00EF5447">
              <w:rPr>
                <w:lang w:eastAsia="ko-KR"/>
              </w:rPr>
              <w:t>DC_2A-7A-13A-66A_n66A</w:t>
            </w:r>
          </w:p>
          <w:p w14:paraId="5A6D90E0" w14:textId="77777777" w:rsidR="008D1E4A" w:rsidRPr="00EF5447" w:rsidRDefault="008D1E4A" w:rsidP="00C620E0">
            <w:pPr>
              <w:pStyle w:val="TAC"/>
              <w:rPr>
                <w:lang w:eastAsia="ko-KR"/>
              </w:rPr>
            </w:pPr>
            <w:r w:rsidRPr="00EF5447">
              <w:rPr>
                <w:lang w:eastAsia="ko-KR"/>
              </w:rPr>
              <w:t>DC_2A-7C-13A-66A_n66A</w:t>
            </w:r>
          </w:p>
        </w:tc>
        <w:tc>
          <w:tcPr>
            <w:tcW w:w="3544" w:type="dxa"/>
            <w:shd w:val="clear" w:color="auto" w:fill="auto"/>
          </w:tcPr>
          <w:p w14:paraId="385BC1BC" w14:textId="77777777" w:rsidR="008D1E4A" w:rsidRPr="00EF5447" w:rsidRDefault="008D1E4A" w:rsidP="00C620E0">
            <w:pPr>
              <w:pStyle w:val="TAC"/>
              <w:rPr>
                <w:lang w:eastAsia="ko-KR"/>
              </w:rPr>
            </w:pPr>
            <w:r w:rsidRPr="00EF5447">
              <w:rPr>
                <w:lang w:eastAsia="ko-KR"/>
              </w:rPr>
              <w:t>DC_2A_n66A</w:t>
            </w:r>
          </w:p>
          <w:p w14:paraId="33241367" w14:textId="77777777" w:rsidR="008D1E4A" w:rsidRPr="00EF5447" w:rsidRDefault="008D1E4A" w:rsidP="00C620E0">
            <w:pPr>
              <w:pStyle w:val="TAC"/>
              <w:rPr>
                <w:lang w:eastAsia="ko-KR"/>
              </w:rPr>
            </w:pPr>
            <w:r w:rsidRPr="00EF5447">
              <w:rPr>
                <w:lang w:eastAsia="ko-KR"/>
              </w:rPr>
              <w:t>DC_7A_n66A</w:t>
            </w:r>
          </w:p>
          <w:p w14:paraId="0A09228C" w14:textId="77777777" w:rsidR="008D1E4A" w:rsidRPr="00EF5447" w:rsidRDefault="008D1E4A" w:rsidP="00C620E0">
            <w:pPr>
              <w:pStyle w:val="TAC"/>
              <w:rPr>
                <w:lang w:eastAsia="ko-KR"/>
              </w:rPr>
            </w:pPr>
            <w:r w:rsidRPr="00EF5447">
              <w:rPr>
                <w:lang w:eastAsia="ko-KR"/>
              </w:rPr>
              <w:t>DC_13A_n66A</w:t>
            </w:r>
          </w:p>
          <w:p w14:paraId="1B7F1D51" w14:textId="77777777" w:rsidR="008D1E4A" w:rsidRPr="00EF5447" w:rsidRDefault="008D1E4A" w:rsidP="00C620E0">
            <w:pPr>
              <w:pStyle w:val="TAC"/>
              <w:rPr>
                <w:lang w:eastAsia="ko-KR"/>
              </w:rPr>
            </w:pPr>
            <w:r w:rsidRPr="00EF5447">
              <w:rPr>
                <w:lang w:eastAsia="ko-KR"/>
              </w:rPr>
              <w:t>DC_66A_n66A</w:t>
            </w:r>
            <w:r w:rsidRPr="00EF5447">
              <w:rPr>
                <w:vertAlign w:val="superscript"/>
                <w:lang w:eastAsia="ko-KR"/>
              </w:rPr>
              <w:t>4</w:t>
            </w:r>
          </w:p>
        </w:tc>
      </w:tr>
      <w:tr w:rsidR="008D1E4A" w:rsidRPr="00EF5447" w14:paraId="5FB4604C" w14:textId="77777777" w:rsidTr="00C620E0">
        <w:trPr>
          <w:trHeight w:val="187"/>
          <w:jc w:val="center"/>
        </w:trPr>
        <w:tc>
          <w:tcPr>
            <w:tcW w:w="3397" w:type="dxa"/>
            <w:noWrap/>
          </w:tcPr>
          <w:p w14:paraId="38E767C9" w14:textId="77777777" w:rsidR="008D1E4A" w:rsidRPr="00EF5447" w:rsidRDefault="008D1E4A" w:rsidP="00C620E0">
            <w:pPr>
              <w:pStyle w:val="TAC"/>
              <w:rPr>
                <w:lang w:eastAsia="ko-KR"/>
              </w:rPr>
            </w:pPr>
            <w:r w:rsidRPr="00B677E8">
              <w:rPr>
                <w:lang w:eastAsia="fi-FI"/>
              </w:rPr>
              <w:t>DC_2A-7A-28A-66A_n7A</w:t>
            </w:r>
          </w:p>
        </w:tc>
        <w:tc>
          <w:tcPr>
            <w:tcW w:w="3544" w:type="dxa"/>
            <w:shd w:val="clear" w:color="auto" w:fill="auto"/>
          </w:tcPr>
          <w:p w14:paraId="20854E22"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DC_2A_n7A</w:t>
            </w:r>
          </w:p>
          <w:p w14:paraId="35132619"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AA96C5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DC_28A_n7A</w:t>
            </w:r>
          </w:p>
          <w:p w14:paraId="10AD3419" w14:textId="77777777" w:rsidR="008D1E4A" w:rsidRPr="00EF5447" w:rsidRDefault="008D1E4A" w:rsidP="00C620E0">
            <w:pPr>
              <w:pStyle w:val="TAC"/>
              <w:rPr>
                <w:lang w:eastAsia="ko-KR"/>
              </w:rPr>
            </w:pPr>
            <w:r w:rsidRPr="00EF5447">
              <w:rPr>
                <w:rFonts w:cs="Arial"/>
                <w:color w:val="000000"/>
                <w:szCs w:val="18"/>
                <w:lang w:eastAsia="zh-CN"/>
              </w:rPr>
              <w:t>DC_66A_n7A</w:t>
            </w:r>
          </w:p>
        </w:tc>
      </w:tr>
      <w:tr w:rsidR="008D1E4A" w:rsidRPr="00EF5447" w14:paraId="2D7FD88C" w14:textId="77777777" w:rsidTr="00C620E0">
        <w:trPr>
          <w:trHeight w:val="187"/>
          <w:jc w:val="center"/>
        </w:trPr>
        <w:tc>
          <w:tcPr>
            <w:tcW w:w="3397" w:type="dxa"/>
            <w:noWrap/>
          </w:tcPr>
          <w:p w14:paraId="25DF2CD0" w14:textId="77777777" w:rsidR="008D1E4A" w:rsidRPr="00EF5447" w:rsidRDefault="008D1E4A" w:rsidP="00C620E0">
            <w:pPr>
              <w:pStyle w:val="TAC"/>
              <w:rPr>
                <w:rFonts w:cs="Arial"/>
                <w:lang w:eastAsia="ja-JP"/>
              </w:rPr>
            </w:pPr>
            <w:r w:rsidRPr="00EF5447">
              <w:rPr>
                <w:rFonts w:cs="Arial"/>
                <w:lang w:eastAsia="ja-JP"/>
              </w:rPr>
              <w:lastRenderedPageBreak/>
              <w:t>DC_2A-7A-28A-66A_n66A</w:t>
            </w:r>
          </w:p>
          <w:p w14:paraId="7DC6DBEF" w14:textId="77777777" w:rsidR="008D1E4A" w:rsidRPr="00EF5447" w:rsidRDefault="008D1E4A" w:rsidP="00C620E0">
            <w:pPr>
              <w:pStyle w:val="TAC"/>
              <w:rPr>
                <w:lang w:eastAsia="ko-KR"/>
              </w:rPr>
            </w:pPr>
            <w:r w:rsidRPr="00EF5447">
              <w:rPr>
                <w:rFonts w:cs="Arial"/>
                <w:lang w:eastAsia="ja-JP"/>
              </w:rPr>
              <w:t>DC_2A-7C-28A-66A_n66A</w:t>
            </w:r>
          </w:p>
        </w:tc>
        <w:tc>
          <w:tcPr>
            <w:tcW w:w="3544" w:type="dxa"/>
            <w:shd w:val="clear" w:color="auto" w:fill="auto"/>
          </w:tcPr>
          <w:p w14:paraId="50F05EC1" w14:textId="77777777" w:rsidR="008D1E4A" w:rsidRPr="00EF5447" w:rsidRDefault="008D1E4A" w:rsidP="00C620E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06FE091" w14:textId="77777777" w:rsidR="008D1E4A" w:rsidRPr="00EF5447" w:rsidRDefault="008D1E4A" w:rsidP="00C620E0">
            <w:pPr>
              <w:pStyle w:val="TAC"/>
              <w:rPr>
                <w:b/>
                <w:lang w:eastAsia="ja-JP"/>
              </w:rPr>
            </w:pPr>
            <w:r w:rsidRPr="00EF5447">
              <w:rPr>
                <w:lang w:eastAsia="fi-FI"/>
              </w:rPr>
              <w:t>DC_7A_</w:t>
            </w:r>
            <w:r w:rsidRPr="00EF5447">
              <w:rPr>
                <w:lang w:eastAsia="ja-JP"/>
              </w:rPr>
              <w:t>n66A</w:t>
            </w:r>
          </w:p>
          <w:p w14:paraId="4F06D4F8"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54251412" w14:textId="77777777" w:rsidR="008D1E4A" w:rsidRPr="00EF5447" w:rsidRDefault="008D1E4A" w:rsidP="00C620E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8D1E4A" w:rsidRPr="00EF5447" w14:paraId="0F2FC5BE" w14:textId="77777777" w:rsidTr="00C620E0">
        <w:trPr>
          <w:trHeight w:val="187"/>
          <w:jc w:val="center"/>
        </w:trPr>
        <w:tc>
          <w:tcPr>
            <w:tcW w:w="3397" w:type="dxa"/>
            <w:noWrap/>
          </w:tcPr>
          <w:p w14:paraId="1CA33CD1" w14:textId="77777777" w:rsidR="008D1E4A" w:rsidRPr="00EF5447" w:rsidRDefault="008D1E4A" w:rsidP="00C620E0">
            <w:pPr>
              <w:pStyle w:val="TAC"/>
              <w:rPr>
                <w:rFonts w:cs="Arial"/>
                <w:lang w:eastAsia="ko-KR"/>
              </w:rPr>
            </w:pPr>
            <w:r w:rsidRPr="00EF5447">
              <w:rPr>
                <w:rFonts w:cs="Arial"/>
                <w:lang w:eastAsia="ko-KR"/>
              </w:rPr>
              <w:t>DC_2A-7A-66A_n66A-n78A</w:t>
            </w:r>
          </w:p>
          <w:p w14:paraId="3D60DC1E" w14:textId="77777777" w:rsidR="008D1E4A" w:rsidRPr="00EF5447" w:rsidRDefault="008D1E4A" w:rsidP="00C620E0">
            <w:pPr>
              <w:pStyle w:val="TAC"/>
              <w:rPr>
                <w:rFonts w:cs="Arial"/>
                <w:lang w:eastAsia="ko-KR"/>
              </w:rPr>
            </w:pPr>
            <w:r w:rsidRPr="00EF5447">
              <w:rPr>
                <w:rFonts w:cs="Arial"/>
                <w:lang w:eastAsia="ko-KR"/>
              </w:rPr>
              <w:t>DC_2A-7A-7A-66A_n66A-n78A</w:t>
            </w:r>
          </w:p>
          <w:p w14:paraId="47E93B99" w14:textId="77777777" w:rsidR="008D1E4A" w:rsidRPr="00EF5447" w:rsidRDefault="008D1E4A" w:rsidP="00C620E0">
            <w:pPr>
              <w:pStyle w:val="TAC"/>
              <w:rPr>
                <w:rFonts w:cs="Arial"/>
                <w:lang w:eastAsia="ko-KR"/>
              </w:rPr>
            </w:pPr>
            <w:r w:rsidRPr="00EF5447">
              <w:rPr>
                <w:rFonts w:cs="Arial"/>
                <w:lang w:eastAsia="ko-KR"/>
              </w:rPr>
              <w:t>DC_2A-7C-66A_n66A-n78A</w:t>
            </w:r>
          </w:p>
        </w:tc>
        <w:tc>
          <w:tcPr>
            <w:tcW w:w="3544" w:type="dxa"/>
            <w:shd w:val="clear" w:color="auto" w:fill="auto"/>
          </w:tcPr>
          <w:p w14:paraId="59A0281C"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702F979B"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6CD8028D"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35E6D522" w14:textId="77777777" w:rsidR="008D1E4A" w:rsidRPr="00EF5447" w:rsidRDefault="008D1E4A" w:rsidP="00C620E0">
            <w:pPr>
              <w:pStyle w:val="TAC"/>
              <w:rPr>
                <w:lang w:eastAsia="zh-CN"/>
              </w:rPr>
            </w:pPr>
            <w:r w:rsidRPr="00EF5447">
              <w:t>DC_</w:t>
            </w:r>
            <w:r w:rsidRPr="00EF5447">
              <w:rPr>
                <w:lang w:eastAsia="zh-CN"/>
              </w:rPr>
              <w:t>7</w:t>
            </w:r>
            <w:r w:rsidRPr="00EF5447">
              <w:t>A_n78A</w:t>
            </w:r>
          </w:p>
          <w:p w14:paraId="738B4134"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0516F83" w14:textId="77777777" w:rsidR="008D1E4A" w:rsidRPr="00EF5447" w:rsidRDefault="008D1E4A" w:rsidP="00C620E0">
            <w:pPr>
              <w:pStyle w:val="TAC"/>
              <w:rPr>
                <w:lang w:eastAsia="ko-KR"/>
              </w:rPr>
            </w:pPr>
            <w:r w:rsidRPr="00EF5447">
              <w:t>DC_</w:t>
            </w:r>
            <w:r w:rsidRPr="00EF5447">
              <w:rPr>
                <w:lang w:eastAsia="zh-CN"/>
              </w:rPr>
              <w:t>66</w:t>
            </w:r>
            <w:r w:rsidRPr="00EF5447">
              <w:t>A_n78A</w:t>
            </w:r>
          </w:p>
        </w:tc>
      </w:tr>
      <w:tr w:rsidR="008D1E4A" w:rsidRPr="00EF5447" w14:paraId="76A487B1" w14:textId="77777777" w:rsidTr="00C620E0">
        <w:trPr>
          <w:trHeight w:val="187"/>
          <w:jc w:val="center"/>
        </w:trPr>
        <w:tc>
          <w:tcPr>
            <w:tcW w:w="3397" w:type="dxa"/>
            <w:noWrap/>
          </w:tcPr>
          <w:p w14:paraId="36C1B2A3" w14:textId="77777777" w:rsidR="008D1E4A" w:rsidRPr="00EF5447" w:rsidRDefault="008D1E4A" w:rsidP="00C620E0">
            <w:pPr>
              <w:pStyle w:val="TAC"/>
              <w:rPr>
                <w:rFonts w:cs="Arial"/>
                <w:lang w:eastAsia="ko-KR"/>
              </w:rPr>
            </w:pPr>
            <w:r w:rsidRPr="00EF5447">
              <w:rPr>
                <w:rFonts w:cs="Arial"/>
                <w:lang w:eastAsia="ko-KR"/>
              </w:rPr>
              <w:t>DC_2A-12A-30A-66A_n2A</w:t>
            </w:r>
          </w:p>
        </w:tc>
        <w:tc>
          <w:tcPr>
            <w:tcW w:w="3544" w:type="dxa"/>
            <w:shd w:val="clear" w:color="auto" w:fill="auto"/>
          </w:tcPr>
          <w:p w14:paraId="3FEEDBED" w14:textId="77777777" w:rsidR="008D1E4A" w:rsidRPr="00EF5447" w:rsidRDefault="008D1E4A" w:rsidP="00C620E0">
            <w:pPr>
              <w:pStyle w:val="TAC"/>
              <w:rPr>
                <w:lang w:eastAsia="ko-KR"/>
              </w:rPr>
            </w:pPr>
            <w:r w:rsidRPr="00EF5447">
              <w:rPr>
                <w:lang w:eastAsia="ko-KR"/>
              </w:rPr>
              <w:t>DC_12A_n2A</w:t>
            </w:r>
          </w:p>
          <w:p w14:paraId="4977DC3A" w14:textId="77777777" w:rsidR="008D1E4A" w:rsidRPr="00EF5447" w:rsidRDefault="008D1E4A" w:rsidP="00C620E0">
            <w:pPr>
              <w:pStyle w:val="TAC"/>
              <w:rPr>
                <w:lang w:eastAsia="ko-KR"/>
              </w:rPr>
            </w:pPr>
            <w:r w:rsidRPr="00EF5447">
              <w:rPr>
                <w:lang w:eastAsia="ko-KR"/>
              </w:rPr>
              <w:t>DC_30A_n2A</w:t>
            </w:r>
          </w:p>
          <w:p w14:paraId="164881B4" w14:textId="77777777" w:rsidR="008D1E4A" w:rsidRPr="00EF5447" w:rsidRDefault="008D1E4A" w:rsidP="00C620E0">
            <w:pPr>
              <w:pStyle w:val="TAC"/>
              <w:rPr>
                <w:lang w:eastAsia="ko-KR"/>
              </w:rPr>
            </w:pPr>
            <w:r w:rsidRPr="00EF5447">
              <w:rPr>
                <w:lang w:eastAsia="ko-KR"/>
              </w:rPr>
              <w:t>DC_66A_n2A</w:t>
            </w:r>
          </w:p>
        </w:tc>
      </w:tr>
      <w:tr w:rsidR="008D1E4A" w:rsidRPr="00EF5447" w14:paraId="0F85F1D1" w14:textId="77777777" w:rsidTr="00C620E0">
        <w:trPr>
          <w:trHeight w:val="187"/>
          <w:jc w:val="center"/>
        </w:trPr>
        <w:tc>
          <w:tcPr>
            <w:tcW w:w="3397" w:type="dxa"/>
            <w:noWrap/>
          </w:tcPr>
          <w:p w14:paraId="20F67F13" w14:textId="77777777" w:rsidR="008D1E4A" w:rsidRPr="00EF5447" w:rsidRDefault="008D1E4A" w:rsidP="00C620E0">
            <w:pPr>
              <w:pStyle w:val="TAC"/>
              <w:rPr>
                <w:rFonts w:cs="Arial"/>
                <w:lang w:eastAsia="ko-KR"/>
              </w:rPr>
            </w:pPr>
            <w:r w:rsidRPr="00EF5447">
              <w:t>DC_2A-12A-30A-66A_n66A</w:t>
            </w:r>
          </w:p>
        </w:tc>
        <w:tc>
          <w:tcPr>
            <w:tcW w:w="3544" w:type="dxa"/>
            <w:shd w:val="clear" w:color="auto" w:fill="auto"/>
          </w:tcPr>
          <w:p w14:paraId="2B75B36D" w14:textId="77777777" w:rsidR="008D1E4A" w:rsidRPr="00EF5447" w:rsidRDefault="008D1E4A" w:rsidP="00C620E0">
            <w:pPr>
              <w:pStyle w:val="TAC"/>
              <w:rPr>
                <w:lang w:eastAsia="ja-JP"/>
              </w:rPr>
            </w:pPr>
            <w:r w:rsidRPr="00EF5447">
              <w:rPr>
                <w:lang w:eastAsia="ja-JP"/>
              </w:rPr>
              <w:t>DC_2A_n66A</w:t>
            </w:r>
          </w:p>
          <w:p w14:paraId="5D7126ED" w14:textId="77777777" w:rsidR="008D1E4A" w:rsidRPr="00EF5447" w:rsidRDefault="008D1E4A" w:rsidP="00C620E0">
            <w:pPr>
              <w:pStyle w:val="TAC"/>
              <w:rPr>
                <w:lang w:eastAsia="ja-JP"/>
              </w:rPr>
            </w:pPr>
            <w:r w:rsidRPr="00EF5447">
              <w:rPr>
                <w:lang w:eastAsia="ja-JP"/>
              </w:rPr>
              <w:t>DC_12A_n66A</w:t>
            </w:r>
          </w:p>
          <w:p w14:paraId="58EF3321" w14:textId="77777777" w:rsidR="008D1E4A" w:rsidRPr="00EF5447" w:rsidRDefault="008D1E4A" w:rsidP="00C620E0">
            <w:pPr>
              <w:pStyle w:val="TAC"/>
              <w:rPr>
                <w:lang w:eastAsia="ja-JP"/>
              </w:rPr>
            </w:pPr>
            <w:r w:rsidRPr="00EF5447">
              <w:rPr>
                <w:lang w:eastAsia="ja-JP"/>
              </w:rPr>
              <w:t>DC_30A_n66A</w:t>
            </w:r>
          </w:p>
          <w:p w14:paraId="6B895B71" w14:textId="77777777" w:rsidR="008D1E4A" w:rsidRPr="00EF5447" w:rsidRDefault="008D1E4A" w:rsidP="00C620E0">
            <w:pPr>
              <w:pStyle w:val="TAC"/>
              <w:rPr>
                <w:lang w:eastAsia="ko-KR"/>
              </w:rPr>
            </w:pPr>
            <w:r w:rsidRPr="00EF5447">
              <w:rPr>
                <w:lang w:eastAsia="ja-JP"/>
              </w:rPr>
              <w:t>DC_66A_n66A</w:t>
            </w:r>
            <w:r w:rsidRPr="00EF5447">
              <w:rPr>
                <w:vertAlign w:val="superscript"/>
                <w:lang w:eastAsia="ja-JP"/>
              </w:rPr>
              <w:t>4</w:t>
            </w:r>
          </w:p>
        </w:tc>
      </w:tr>
      <w:tr w:rsidR="008D1E4A" w:rsidRPr="00EF5447" w14:paraId="089F8815" w14:textId="77777777" w:rsidTr="00C620E0">
        <w:trPr>
          <w:trHeight w:val="187"/>
          <w:jc w:val="center"/>
        </w:trPr>
        <w:tc>
          <w:tcPr>
            <w:tcW w:w="3397" w:type="dxa"/>
            <w:noWrap/>
          </w:tcPr>
          <w:p w14:paraId="209AAAD5" w14:textId="77777777" w:rsidR="008D1E4A" w:rsidRPr="00EF5447" w:rsidRDefault="008D1E4A" w:rsidP="00C620E0">
            <w:pPr>
              <w:pStyle w:val="TAC"/>
            </w:pPr>
            <w:r w:rsidRPr="00EF5447">
              <w:rPr>
                <w:lang w:eastAsia="ja-JP"/>
              </w:rPr>
              <w:t>DC_2A-29A-30A-66A_n2A</w:t>
            </w:r>
          </w:p>
        </w:tc>
        <w:tc>
          <w:tcPr>
            <w:tcW w:w="3544" w:type="dxa"/>
            <w:shd w:val="clear" w:color="auto" w:fill="auto"/>
          </w:tcPr>
          <w:p w14:paraId="689860ED" w14:textId="77777777" w:rsidR="008D1E4A" w:rsidRPr="00EF5447" w:rsidRDefault="008D1E4A" w:rsidP="00C620E0">
            <w:pPr>
              <w:pStyle w:val="TAC"/>
              <w:rPr>
                <w:lang w:eastAsia="ja-JP"/>
              </w:rPr>
            </w:pPr>
            <w:r w:rsidRPr="00EF5447">
              <w:rPr>
                <w:lang w:eastAsia="ja-JP"/>
              </w:rPr>
              <w:t>DC_2A_n2A</w:t>
            </w:r>
          </w:p>
          <w:p w14:paraId="38CB631A" w14:textId="77777777" w:rsidR="008D1E4A" w:rsidRPr="00EF5447" w:rsidRDefault="008D1E4A" w:rsidP="00C620E0">
            <w:pPr>
              <w:pStyle w:val="TAC"/>
              <w:rPr>
                <w:lang w:eastAsia="ja-JP"/>
              </w:rPr>
            </w:pPr>
            <w:r w:rsidRPr="00EF5447">
              <w:rPr>
                <w:lang w:eastAsia="ja-JP"/>
              </w:rPr>
              <w:t>DC_30A_n2A</w:t>
            </w:r>
          </w:p>
          <w:p w14:paraId="6DA5B1B6" w14:textId="77777777" w:rsidR="008D1E4A" w:rsidRPr="00EF5447" w:rsidRDefault="008D1E4A" w:rsidP="00C620E0">
            <w:pPr>
              <w:pStyle w:val="TAC"/>
              <w:rPr>
                <w:lang w:eastAsia="ja-JP"/>
              </w:rPr>
            </w:pPr>
            <w:r w:rsidRPr="00EF5447">
              <w:rPr>
                <w:lang w:eastAsia="ja-JP"/>
              </w:rPr>
              <w:t>DC_66A_n2A</w:t>
            </w:r>
          </w:p>
        </w:tc>
      </w:tr>
      <w:tr w:rsidR="008D1E4A" w:rsidRPr="00EF5447" w14:paraId="2F6F42A6" w14:textId="77777777" w:rsidTr="00C620E0">
        <w:trPr>
          <w:trHeight w:val="187"/>
          <w:jc w:val="center"/>
        </w:trPr>
        <w:tc>
          <w:tcPr>
            <w:tcW w:w="3397" w:type="dxa"/>
            <w:noWrap/>
          </w:tcPr>
          <w:p w14:paraId="6B3455EF" w14:textId="77777777" w:rsidR="008D1E4A" w:rsidRPr="00EF5447" w:rsidRDefault="008D1E4A" w:rsidP="00C620E0">
            <w:pPr>
              <w:pStyle w:val="TAC"/>
              <w:rPr>
                <w:lang w:eastAsia="ja-JP"/>
              </w:rPr>
            </w:pPr>
            <w:r w:rsidRPr="00EF5447">
              <w:rPr>
                <w:lang w:eastAsia="ja-JP"/>
              </w:rPr>
              <w:t>DC_2A-46A-66A_n41A-n71A</w:t>
            </w:r>
          </w:p>
          <w:p w14:paraId="51D19687" w14:textId="77777777" w:rsidR="008D1E4A" w:rsidRPr="00EF5447" w:rsidRDefault="008D1E4A" w:rsidP="00C620E0">
            <w:pPr>
              <w:pStyle w:val="TAC"/>
              <w:rPr>
                <w:lang w:eastAsia="ja-JP"/>
              </w:rPr>
            </w:pPr>
            <w:r w:rsidRPr="00EF5447">
              <w:rPr>
                <w:lang w:eastAsia="ja-JP"/>
              </w:rPr>
              <w:t>DC_2A-46C-66A_n41A-n71A</w:t>
            </w:r>
          </w:p>
          <w:p w14:paraId="708897AD" w14:textId="77777777" w:rsidR="008D1E4A" w:rsidRPr="00EF5447" w:rsidRDefault="008D1E4A" w:rsidP="00C620E0">
            <w:pPr>
              <w:pStyle w:val="TAC"/>
            </w:pPr>
            <w:r w:rsidRPr="00EF5447">
              <w:rPr>
                <w:lang w:eastAsia="ja-JP"/>
              </w:rPr>
              <w:t>DC_2A-46D-66A_n41A-n71A</w:t>
            </w:r>
          </w:p>
        </w:tc>
        <w:tc>
          <w:tcPr>
            <w:tcW w:w="3544" w:type="dxa"/>
            <w:shd w:val="clear" w:color="auto" w:fill="auto"/>
          </w:tcPr>
          <w:p w14:paraId="432FB17F" w14:textId="77777777" w:rsidR="008D1E4A" w:rsidRPr="00EF5447" w:rsidRDefault="008D1E4A" w:rsidP="00C620E0">
            <w:pPr>
              <w:pStyle w:val="TAC"/>
            </w:pPr>
            <w:r w:rsidRPr="00EF5447">
              <w:t>DC_2A_n41A</w:t>
            </w:r>
          </w:p>
          <w:p w14:paraId="17B93379" w14:textId="77777777" w:rsidR="008D1E4A" w:rsidRPr="00EF5447" w:rsidRDefault="008D1E4A" w:rsidP="00C620E0">
            <w:pPr>
              <w:pStyle w:val="TAC"/>
            </w:pPr>
            <w:r w:rsidRPr="00EF5447">
              <w:t>DC_2A_n71A</w:t>
            </w:r>
          </w:p>
          <w:p w14:paraId="36F876BC" w14:textId="77777777" w:rsidR="008D1E4A" w:rsidRPr="00EF5447" w:rsidRDefault="008D1E4A" w:rsidP="00C620E0">
            <w:pPr>
              <w:pStyle w:val="TAC"/>
            </w:pPr>
            <w:r w:rsidRPr="00EF5447">
              <w:t>DC_66A_n41A</w:t>
            </w:r>
          </w:p>
          <w:p w14:paraId="74EFD29A" w14:textId="77777777" w:rsidR="008D1E4A" w:rsidRPr="00EF5447" w:rsidRDefault="008D1E4A" w:rsidP="00C620E0">
            <w:pPr>
              <w:pStyle w:val="TAC"/>
              <w:rPr>
                <w:lang w:eastAsia="ja-JP"/>
              </w:rPr>
            </w:pPr>
            <w:r w:rsidRPr="00EF5447">
              <w:t>DC_66A_n71A</w:t>
            </w:r>
          </w:p>
        </w:tc>
      </w:tr>
      <w:tr w:rsidR="008D1E4A" w:rsidRPr="00EF5447" w14:paraId="21768D68" w14:textId="77777777" w:rsidTr="00C620E0">
        <w:trPr>
          <w:trHeight w:val="187"/>
          <w:jc w:val="center"/>
        </w:trPr>
        <w:tc>
          <w:tcPr>
            <w:tcW w:w="3397" w:type="dxa"/>
            <w:noWrap/>
          </w:tcPr>
          <w:p w14:paraId="5A5CB8F0"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322FB8D6"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6BD2C7ED"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104CB54E" w14:textId="77777777" w:rsidR="008D1E4A" w:rsidRPr="00EF5447" w:rsidRDefault="008D1E4A" w:rsidP="00C620E0">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69D41B85" w14:textId="77777777" w:rsidR="008D1E4A" w:rsidRPr="00EF5447" w:rsidRDefault="008D1E4A" w:rsidP="00C620E0">
            <w:pPr>
              <w:pStyle w:val="TAC"/>
              <w:rPr>
                <w:rFonts w:eastAsia="MS Mincho" w:cs="Arial"/>
                <w:szCs w:val="18"/>
              </w:rPr>
            </w:pPr>
            <w:r w:rsidRPr="00EF5447">
              <w:rPr>
                <w:rFonts w:eastAsia="MS Mincho" w:cs="Arial"/>
                <w:szCs w:val="18"/>
              </w:rPr>
              <w:t>DC_3A_n1A</w:t>
            </w:r>
          </w:p>
          <w:p w14:paraId="0930A146" w14:textId="77777777" w:rsidR="008D1E4A" w:rsidRPr="00EF5447" w:rsidRDefault="008D1E4A" w:rsidP="00C620E0">
            <w:pPr>
              <w:pStyle w:val="TAC"/>
              <w:rPr>
                <w:rFonts w:cs="Arial"/>
                <w:szCs w:val="18"/>
                <w:lang w:eastAsia="zh-TW"/>
              </w:rPr>
            </w:pPr>
            <w:r w:rsidRPr="00EF5447">
              <w:rPr>
                <w:rFonts w:eastAsia="MS Mincho" w:cs="Arial"/>
                <w:szCs w:val="18"/>
              </w:rPr>
              <w:t>DC_3A_n78A</w:t>
            </w:r>
          </w:p>
          <w:p w14:paraId="29A7B9BF" w14:textId="77777777" w:rsidR="008D1E4A" w:rsidRPr="00EF5447" w:rsidRDefault="008D1E4A" w:rsidP="00C620E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228D9A86" w14:textId="77777777" w:rsidR="008D1E4A" w:rsidRPr="00EF5447" w:rsidRDefault="008D1E4A" w:rsidP="00C620E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D6DBAC2" w14:textId="77777777" w:rsidR="008D1E4A" w:rsidRPr="00EF5447" w:rsidRDefault="008D1E4A" w:rsidP="00C620E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65A2612B" w14:textId="77777777" w:rsidR="008D1E4A" w:rsidRPr="00EF5447" w:rsidRDefault="008D1E4A" w:rsidP="00C620E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8D1E4A" w:rsidRPr="00EF5447" w14:paraId="1616C7E7" w14:textId="77777777" w:rsidTr="00C620E0">
        <w:trPr>
          <w:trHeight w:val="187"/>
          <w:jc w:val="center"/>
        </w:trPr>
        <w:tc>
          <w:tcPr>
            <w:tcW w:w="3397" w:type="dxa"/>
            <w:noWrap/>
          </w:tcPr>
          <w:p w14:paraId="5C1BA001" w14:textId="77777777" w:rsidR="008D1E4A" w:rsidRPr="00EF5447" w:rsidRDefault="008D1E4A" w:rsidP="00C620E0">
            <w:pPr>
              <w:pStyle w:val="TAC"/>
              <w:rPr>
                <w:b/>
                <w:lang w:eastAsia="fi-FI"/>
              </w:rPr>
            </w:pPr>
            <w:r w:rsidRPr="00EF5447">
              <w:rPr>
                <w:lang w:eastAsia="fi-FI"/>
              </w:rPr>
              <w:t>DC_3A-7A-8A-40A_n1A</w:t>
            </w:r>
          </w:p>
          <w:p w14:paraId="2AD61C4F" w14:textId="77777777" w:rsidR="008D1E4A" w:rsidRPr="00EF5447" w:rsidRDefault="008D1E4A" w:rsidP="00C620E0">
            <w:pPr>
              <w:pStyle w:val="TAC"/>
              <w:rPr>
                <w:rFonts w:eastAsia="MS Mincho" w:cs="Arial"/>
                <w:szCs w:val="18"/>
              </w:rPr>
            </w:pPr>
            <w:r w:rsidRPr="00B677E8">
              <w:rPr>
                <w:bCs/>
                <w:lang w:eastAsia="fi-FI"/>
              </w:rPr>
              <w:t>DC_3A-7A-8A-40C_n1A</w:t>
            </w:r>
          </w:p>
        </w:tc>
        <w:tc>
          <w:tcPr>
            <w:tcW w:w="3544" w:type="dxa"/>
            <w:shd w:val="clear" w:color="auto" w:fill="auto"/>
          </w:tcPr>
          <w:p w14:paraId="7308C349"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DC_3A_n1A</w:t>
            </w:r>
          </w:p>
          <w:p w14:paraId="3238B763"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DC_7A_n1A</w:t>
            </w:r>
          </w:p>
          <w:p w14:paraId="44E03226"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DC_8A_n1A</w:t>
            </w:r>
          </w:p>
          <w:p w14:paraId="67F0A5D5" w14:textId="77777777" w:rsidR="008D1E4A" w:rsidRPr="00EF5447" w:rsidRDefault="008D1E4A" w:rsidP="00C620E0">
            <w:pPr>
              <w:pStyle w:val="TAC"/>
              <w:rPr>
                <w:rFonts w:eastAsia="MS Mincho" w:cs="Arial"/>
                <w:szCs w:val="18"/>
              </w:rPr>
            </w:pPr>
            <w:r w:rsidRPr="00EF5447">
              <w:rPr>
                <w:rFonts w:cs="Arial"/>
                <w:color w:val="000000"/>
                <w:szCs w:val="18"/>
                <w:lang w:eastAsia="zh-CN"/>
              </w:rPr>
              <w:t>DC_40A_n1A</w:t>
            </w:r>
          </w:p>
        </w:tc>
      </w:tr>
      <w:tr w:rsidR="008D1E4A" w:rsidRPr="00EF5447" w14:paraId="67000019" w14:textId="77777777" w:rsidTr="00C620E0">
        <w:trPr>
          <w:trHeight w:val="187"/>
          <w:jc w:val="center"/>
        </w:trPr>
        <w:tc>
          <w:tcPr>
            <w:tcW w:w="3397" w:type="dxa"/>
            <w:noWrap/>
          </w:tcPr>
          <w:p w14:paraId="02FFB580" w14:textId="77777777" w:rsidR="008D1E4A" w:rsidRPr="00EF5447" w:rsidRDefault="008D1E4A" w:rsidP="00C620E0">
            <w:pPr>
              <w:pStyle w:val="TAC"/>
              <w:rPr>
                <w:lang w:eastAsia="sv-SE"/>
              </w:rPr>
            </w:pPr>
            <w:r w:rsidRPr="00EF5447">
              <w:rPr>
                <w:lang w:eastAsia="sv-SE"/>
              </w:rPr>
              <w:t>DC_3A-7A-8A-40A_n78A</w:t>
            </w:r>
          </w:p>
          <w:p w14:paraId="26E2950A" w14:textId="77777777" w:rsidR="008D1E4A" w:rsidRPr="00EF5447" w:rsidRDefault="008D1E4A" w:rsidP="00C620E0">
            <w:pPr>
              <w:pStyle w:val="TAC"/>
              <w:rPr>
                <w:rFonts w:eastAsia="MS Mincho" w:cs="Arial"/>
                <w:szCs w:val="18"/>
              </w:rPr>
            </w:pPr>
            <w:r w:rsidRPr="00EF5447">
              <w:rPr>
                <w:lang w:eastAsia="sv-SE"/>
              </w:rPr>
              <w:t>DC_3A-7A-8A-40C_n78A</w:t>
            </w:r>
          </w:p>
        </w:tc>
        <w:tc>
          <w:tcPr>
            <w:tcW w:w="3544" w:type="dxa"/>
            <w:shd w:val="clear" w:color="auto" w:fill="auto"/>
          </w:tcPr>
          <w:p w14:paraId="5D7C7A8C" w14:textId="77777777" w:rsidR="008D1E4A" w:rsidRPr="00EF5447" w:rsidRDefault="008D1E4A" w:rsidP="00C620E0">
            <w:pPr>
              <w:pStyle w:val="TAC"/>
              <w:rPr>
                <w:lang w:eastAsia="sv-SE"/>
              </w:rPr>
            </w:pPr>
            <w:r w:rsidRPr="00EF5447">
              <w:rPr>
                <w:lang w:eastAsia="sv-SE"/>
              </w:rPr>
              <w:t>DC_3A_n78A</w:t>
            </w:r>
          </w:p>
          <w:p w14:paraId="0B763C82" w14:textId="77777777" w:rsidR="008D1E4A" w:rsidRPr="00EF5447" w:rsidRDefault="008D1E4A" w:rsidP="00C620E0">
            <w:pPr>
              <w:pStyle w:val="TAC"/>
              <w:rPr>
                <w:lang w:eastAsia="sv-SE"/>
              </w:rPr>
            </w:pPr>
            <w:r w:rsidRPr="00EF5447">
              <w:rPr>
                <w:lang w:eastAsia="sv-SE"/>
              </w:rPr>
              <w:t>DC_7A_n78A</w:t>
            </w:r>
          </w:p>
          <w:p w14:paraId="51FBED11" w14:textId="77777777" w:rsidR="008D1E4A" w:rsidRPr="00EF5447" w:rsidRDefault="008D1E4A" w:rsidP="00C620E0">
            <w:pPr>
              <w:pStyle w:val="TAC"/>
              <w:rPr>
                <w:lang w:eastAsia="sv-SE"/>
              </w:rPr>
            </w:pPr>
            <w:r w:rsidRPr="00EF5447">
              <w:rPr>
                <w:lang w:eastAsia="sv-SE"/>
              </w:rPr>
              <w:t>DC_8A_n78A</w:t>
            </w:r>
          </w:p>
          <w:p w14:paraId="48C27499" w14:textId="77777777" w:rsidR="008D1E4A" w:rsidRPr="00EF5447" w:rsidRDefault="008D1E4A" w:rsidP="00C620E0">
            <w:pPr>
              <w:pStyle w:val="TAC"/>
              <w:rPr>
                <w:rFonts w:eastAsia="MS Mincho" w:cs="Arial"/>
                <w:szCs w:val="18"/>
              </w:rPr>
            </w:pPr>
            <w:r w:rsidRPr="00EF5447">
              <w:rPr>
                <w:lang w:eastAsia="sv-SE"/>
              </w:rPr>
              <w:t>DC_40A_n78A</w:t>
            </w:r>
          </w:p>
        </w:tc>
      </w:tr>
      <w:tr w:rsidR="008D1E4A" w:rsidRPr="00EF5447" w14:paraId="57A103C0" w14:textId="77777777" w:rsidTr="00C620E0">
        <w:trPr>
          <w:trHeight w:val="187"/>
          <w:jc w:val="center"/>
        </w:trPr>
        <w:tc>
          <w:tcPr>
            <w:tcW w:w="3397" w:type="dxa"/>
            <w:noWrap/>
          </w:tcPr>
          <w:p w14:paraId="0610BC37" w14:textId="77777777" w:rsidR="008D1E4A" w:rsidRPr="00EF5447" w:rsidRDefault="008D1E4A" w:rsidP="00C620E0">
            <w:pPr>
              <w:pStyle w:val="TAC"/>
            </w:pPr>
            <w:r w:rsidRPr="00EF5447">
              <w:lastRenderedPageBreak/>
              <w:t>DC_3A-7A-8A_n40A-n78A</w:t>
            </w:r>
          </w:p>
        </w:tc>
        <w:tc>
          <w:tcPr>
            <w:tcW w:w="3544" w:type="dxa"/>
            <w:shd w:val="clear" w:color="auto" w:fill="auto"/>
          </w:tcPr>
          <w:p w14:paraId="4B114A7E" w14:textId="77777777" w:rsidR="008D1E4A" w:rsidRPr="00EF5447" w:rsidRDefault="008D1E4A" w:rsidP="00C620E0">
            <w:pPr>
              <w:pStyle w:val="TAC"/>
            </w:pPr>
            <w:r w:rsidRPr="00EF5447">
              <w:t>DC_3A_n40A</w:t>
            </w:r>
          </w:p>
          <w:p w14:paraId="7163ACAC" w14:textId="77777777" w:rsidR="008D1E4A" w:rsidRPr="00EF5447" w:rsidRDefault="008D1E4A" w:rsidP="00C620E0">
            <w:pPr>
              <w:pStyle w:val="TAC"/>
            </w:pPr>
            <w:r w:rsidRPr="00EF5447">
              <w:t>DC_3A_n78A</w:t>
            </w:r>
          </w:p>
          <w:p w14:paraId="17E427B7" w14:textId="77777777" w:rsidR="008D1E4A" w:rsidRPr="00EF5447" w:rsidRDefault="008D1E4A" w:rsidP="00C620E0">
            <w:pPr>
              <w:pStyle w:val="TAC"/>
            </w:pPr>
            <w:r w:rsidRPr="00EF5447">
              <w:t>DC_7A_n40A</w:t>
            </w:r>
          </w:p>
          <w:p w14:paraId="26D45A3E" w14:textId="77777777" w:rsidR="008D1E4A" w:rsidRPr="00EF5447" w:rsidRDefault="008D1E4A" w:rsidP="00C620E0">
            <w:pPr>
              <w:pStyle w:val="TAC"/>
            </w:pPr>
            <w:r w:rsidRPr="00EF5447">
              <w:t>DC_7A_n78A</w:t>
            </w:r>
          </w:p>
          <w:p w14:paraId="3B96D04B" w14:textId="77777777" w:rsidR="008D1E4A" w:rsidRPr="00EF5447" w:rsidRDefault="008D1E4A" w:rsidP="00C620E0">
            <w:pPr>
              <w:pStyle w:val="TAC"/>
            </w:pPr>
            <w:r w:rsidRPr="00EF5447">
              <w:t>DC_8A_n40A</w:t>
            </w:r>
          </w:p>
          <w:p w14:paraId="23C1A9EF" w14:textId="77777777" w:rsidR="008D1E4A" w:rsidRPr="00EF5447" w:rsidRDefault="008D1E4A" w:rsidP="00C620E0">
            <w:pPr>
              <w:pStyle w:val="TAC"/>
            </w:pPr>
            <w:r w:rsidRPr="00EF5447">
              <w:t>DC_8A_n78A</w:t>
            </w:r>
          </w:p>
        </w:tc>
      </w:tr>
      <w:tr w:rsidR="008D1E4A" w:rsidRPr="00EF5447" w14:paraId="1959EB19" w14:textId="77777777" w:rsidTr="00C620E0">
        <w:trPr>
          <w:trHeight w:val="187"/>
          <w:jc w:val="center"/>
        </w:trPr>
        <w:tc>
          <w:tcPr>
            <w:tcW w:w="3397" w:type="dxa"/>
            <w:noWrap/>
          </w:tcPr>
          <w:p w14:paraId="5719B2FE" w14:textId="77777777" w:rsidR="008D1E4A" w:rsidRPr="00EF5447" w:rsidRDefault="008D1E4A" w:rsidP="00C620E0">
            <w:pPr>
              <w:pStyle w:val="TAC"/>
            </w:pPr>
            <w:r w:rsidRPr="00EF5447">
              <w:t>DC_3A-7A-20A_n1A-n78A</w:t>
            </w:r>
          </w:p>
          <w:p w14:paraId="0FF496BD" w14:textId="77777777" w:rsidR="008D1E4A" w:rsidRPr="00EF5447" w:rsidRDefault="008D1E4A" w:rsidP="00C620E0">
            <w:pPr>
              <w:pStyle w:val="TAC"/>
            </w:pPr>
            <w:r w:rsidRPr="00EF5447">
              <w:t>DC_3C-7A-20A_n1A-n78A</w:t>
            </w:r>
          </w:p>
        </w:tc>
        <w:tc>
          <w:tcPr>
            <w:tcW w:w="3544" w:type="dxa"/>
            <w:shd w:val="clear" w:color="auto" w:fill="auto"/>
          </w:tcPr>
          <w:p w14:paraId="354789AE" w14:textId="77777777" w:rsidR="008D1E4A" w:rsidRPr="00EF5447" w:rsidRDefault="008D1E4A" w:rsidP="00C620E0">
            <w:pPr>
              <w:pStyle w:val="TAC"/>
              <w:rPr>
                <w:lang w:eastAsia="zh-CN"/>
              </w:rPr>
            </w:pPr>
            <w:r w:rsidRPr="00EF5447">
              <w:rPr>
                <w:lang w:eastAsia="zh-CN"/>
              </w:rPr>
              <w:t>DC_3A_n1A</w:t>
            </w:r>
          </w:p>
          <w:p w14:paraId="1479BAD2" w14:textId="77777777" w:rsidR="008D1E4A" w:rsidRPr="00EF5447" w:rsidRDefault="008D1E4A" w:rsidP="00C620E0">
            <w:pPr>
              <w:pStyle w:val="TAC"/>
              <w:rPr>
                <w:rFonts w:eastAsia="DengXian"/>
                <w:lang w:eastAsia="zh-CN"/>
              </w:rPr>
            </w:pPr>
            <w:r w:rsidRPr="00EF5447">
              <w:rPr>
                <w:lang w:eastAsia="zh-CN"/>
              </w:rPr>
              <w:t>DC_3A_n78A</w:t>
            </w:r>
          </w:p>
          <w:p w14:paraId="1D00BF44" w14:textId="77777777" w:rsidR="008D1E4A" w:rsidRPr="00EF5447" w:rsidRDefault="008D1E4A" w:rsidP="00C620E0">
            <w:pPr>
              <w:pStyle w:val="TAC"/>
              <w:rPr>
                <w:lang w:eastAsia="zh-CN"/>
              </w:rPr>
            </w:pPr>
            <w:r w:rsidRPr="00EF5447">
              <w:rPr>
                <w:lang w:eastAsia="zh-CN"/>
              </w:rPr>
              <w:t>DC_7A_n1A</w:t>
            </w:r>
          </w:p>
          <w:p w14:paraId="40B6574A" w14:textId="77777777" w:rsidR="008D1E4A" w:rsidRPr="00EF5447" w:rsidRDefault="008D1E4A" w:rsidP="00C620E0">
            <w:pPr>
              <w:pStyle w:val="TAC"/>
              <w:rPr>
                <w:rFonts w:eastAsia="DengXian"/>
                <w:lang w:eastAsia="zh-CN"/>
              </w:rPr>
            </w:pPr>
            <w:r w:rsidRPr="00EF5447">
              <w:rPr>
                <w:lang w:eastAsia="zh-CN"/>
              </w:rPr>
              <w:t>DC_7A_n78A</w:t>
            </w:r>
          </w:p>
          <w:p w14:paraId="2E3F8594"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5F4547C" w14:textId="77777777" w:rsidR="008D1E4A" w:rsidRPr="00EF5447" w:rsidRDefault="008D1E4A" w:rsidP="00C620E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4CB9B236" w14:textId="77777777" w:rsidTr="00C620E0">
        <w:trPr>
          <w:trHeight w:val="187"/>
          <w:jc w:val="center"/>
        </w:trPr>
        <w:tc>
          <w:tcPr>
            <w:tcW w:w="3397" w:type="dxa"/>
            <w:noWrap/>
          </w:tcPr>
          <w:p w14:paraId="299CCD97" w14:textId="77777777" w:rsidR="008D1E4A" w:rsidRPr="00EF5447" w:rsidRDefault="008D1E4A" w:rsidP="00C620E0">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14:paraId="7F87D379" w14:textId="77777777" w:rsidR="008D1E4A" w:rsidRPr="00EF5447" w:rsidRDefault="008D1E4A" w:rsidP="00C620E0">
            <w:pPr>
              <w:pStyle w:val="TAC"/>
              <w:rPr>
                <w:lang w:eastAsia="ko-KR"/>
              </w:rPr>
            </w:pPr>
            <w:r w:rsidRPr="00EF5447">
              <w:rPr>
                <w:lang w:eastAsia="ko-KR"/>
              </w:rPr>
              <w:t>DC_3A_n28A</w:t>
            </w:r>
          </w:p>
          <w:p w14:paraId="18C8BCF3" w14:textId="77777777" w:rsidR="008D1E4A" w:rsidRPr="00EF5447" w:rsidRDefault="008D1E4A" w:rsidP="00C620E0">
            <w:pPr>
              <w:pStyle w:val="TAC"/>
              <w:rPr>
                <w:lang w:eastAsia="ko-KR"/>
              </w:rPr>
            </w:pPr>
            <w:r w:rsidRPr="00EF5447">
              <w:rPr>
                <w:lang w:eastAsia="ko-KR"/>
              </w:rPr>
              <w:t>DC_3A_n78A</w:t>
            </w:r>
          </w:p>
          <w:p w14:paraId="680570A5" w14:textId="77777777" w:rsidR="008D1E4A" w:rsidRPr="00EF5447" w:rsidRDefault="008D1E4A" w:rsidP="00C620E0">
            <w:pPr>
              <w:pStyle w:val="TAC"/>
              <w:rPr>
                <w:lang w:eastAsia="ko-KR"/>
              </w:rPr>
            </w:pPr>
            <w:r w:rsidRPr="00EF5447">
              <w:rPr>
                <w:lang w:eastAsia="ko-KR"/>
              </w:rPr>
              <w:t>DC_7A_n28A</w:t>
            </w:r>
          </w:p>
          <w:p w14:paraId="33BF56E3" w14:textId="77777777" w:rsidR="008D1E4A" w:rsidRPr="00EF5447" w:rsidRDefault="008D1E4A" w:rsidP="00C620E0">
            <w:pPr>
              <w:pStyle w:val="TAC"/>
              <w:rPr>
                <w:lang w:eastAsia="ko-KR"/>
              </w:rPr>
            </w:pPr>
            <w:r w:rsidRPr="00EF5447">
              <w:rPr>
                <w:lang w:eastAsia="ko-KR"/>
              </w:rPr>
              <w:t>DC_7A_n78A</w:t>
            </w:r>
          </w:p>
          <w:p w14:paraId="4E752059" w14:textId="77777777" w:rsidR="008D1E4A" w:rsidRPr="00EF5447" w:rsidRDefault="008D1E4A" w:rsidP="00C620E0">
            <w:pPr>
              <w:pStyle w:val="TAC"/>
              <w:rPr>
                <w:lang w:eastAsia="ko-KR"/>
              </w:rPr>
            </w:pPr>
            <w:r w:rsidRPr="00EF5447">
              <w:rPr>
                <w:lang w:eastAsia="ko-KR"/>
              </w:rPr>
              <w:t>DC_20A_n28A</w:t>
            </w:r>
          </w:p>
          <w:p w14:paraId="7E66E705" w14:textId="77777777" w:rsidR="008D1E4A" w:rsidRPr="00EF5447" w:rsidRDefault="008D1E4A" w:rsidP="00C620E0">
            <w:pPr>
              <w:pStyle w:val="TAC"/>
            </w:pPr>
            <w:r w:rsidRPr="00EF5447">
              <w:rPr>
                <w:lang w:eastAsia="ko-KR"/>
              </w:rPr>
              <w:t>DC_20A_n78A</w:t>
            </w:r>
          </w:p>
        </w:tc>
      </w:tr>
      <w:tr w:rsidR="008D1E4A" w:rsidRPr="00EF5447" w14:paraId="6E36E305" w14:textId="77777777" w:rsidTr="00C620E0">
        <w:trPr>
          <w:trHeight w:val="187"/>
          <w:jc w:val="center"/>
        </w:trPr>
        <w:tc>
          <w:tcPr>
            <w:tcW w:w="3397" w:type="dxa"/>
            <w:noWrap/>
          </w:tcPr>
          <w:p w14:paraId="0AF6A427" w14:textId="77777777" w:rsidR="008D1E4A" w:rsidRPr="00EF5447" w:rsidRDefault="008D1E4A" w:rsidP="00C620E0">
            <w:pPr>
              <w:pStyle w:val="TAC"/>
              <w:rPr>
                <w:rFonts w:cs="Arial"/>
                <w:szCs w:val="18"/>
                <w:lang w:eastAsia="ko-KR"/>
              </w:rPr>
            </w:pPr>
            <w:r w:rsidRPr="00EF5447">
              <w:rPr>
                <w:lang w:eastAsia="sv-SE"/>
              </w:rPr>
              <w:t>DC_3A-7A-20A-32A _n78A</w:t>
            </w:r>
          </w:p>
        </w:tc>
        <w:tc>
          <w:tcPr>
            <w:tcW w:w="3544" w:type="dxa"/>
            <w:shd w:val="clear" w:color="auto" w:fill="auto"/>
          </w:tcPr>
          <w:p w14:paraId="33041A2D" w14:textId="77777777" w:rsidR="008D1E4A" w:rsidRPr="00EF5447" w:rsidRDefault="008D1E4A" w:rsidP="00C620E0">
            <w:pPr>
              <w:pStyle w:val="TAC"/>
              <w:rPr>
                <w:lang w:eastAsia="sv-SE"/>
              </w:rPr>
            </w:pPr>
            <w:r w:rsidRPr="00EF5447">
              <w:rPr>
                <w:lang w:eastAsia="sv-SE"/>
              </w:rPr>
              <w:t>DC_3A_n78A</w:t>
            </w:r>
          </w:p>
          <w:p w14:paraId="3F6CF80E" w14:textId="77777777" w:rsidR="008D1E4A" w:rsidRPr="00EF5447" w:rsidRDefault="008D1E4A" w:rsidP="00C620E0">
            <w:pPr>
              <w:pStyle w:val="TAC"/>
              <w:rPr>
                <w:lang w:eastAsia="sv-SE"/>
              </w:rPr>
            </w:pPr>
            <w:r w:rsidRPr="00EF5447">
              <w:rPr>
                <w:lang w:eastAsia="sv-SE"/>
              </w:rPr>
              <w:t>DC_7A_n78A</w:t>
            </w:r>
          </w:p>
          <w:p w14:paraId="52750468" w14:textId="77777777" w:rsidR="008D1E4A" w:rsidRPr="00EF5447" w:rsidRDefault="008D1E4A" w:rsidP="00C620E0">
            <w:pPr>
              <w:pStyle w:val="TAC"/>
              <w:rPr>
                <w:lang w:eastAsia="ko-KR"/>
              </w:rPr>
            </w:pPr>
            <w:r w:rsidRPr="00EF5447">
              <w:rPr>
                <w:lang w:eastAsia="sv-SE"/>
              </w:rPr>
              <w:t>DC_20A_n78A</w:t>
            </w:r>
          </w:p>
        </w:tc>
      </w:tr>
      <w:tr w:rsidR="008D1E4A" w:rsidRPr="00EF5447" w14:paraId="25276559" w14:textId="77777777" w:rsidTr="00C620E0">
        <w:trPr>
          <w:trHeight w:val="187"/>
          <w:jc w:val="center"/>
        </w:trPr>
        <w:tc>
          <w:tcPr>
            <w:tcW w:w="3397" w:type="dxa"/>
            <w:noWrap/>
          </w:tcPr>
          <w:p w14:paraId="4AB01D78" w14:textId="77777777" w:rsidR="008D1E4A" w:rsidRPr="00EF5447" w:rsidRDefault="008D1E4A" w:rsidP="00C620E0">
            <w:pPr>
              <w:pStyle w:val="TAC"/>
              <w:rPr>
                <w:szCs w:val="18"/>
                <w:lang w:eastAsia="ko-KR"/>
              </w:rPr>
            </w:pPr>
            <w:r w:rsidRPr="00EF5447">
              <w:rPr>
                <w:lang w:eastAsia="ja-JP"/>
              </w:rPr>
              <w:t>DC_3A-7A-28A_n1A-n40A</w:t>
            </w:r>
          </w:p>
        </w:tc>
        <w:tc>
          <w:tcPr>
            <w:tcW w:w="3544" w:type="dxa"/>
            <w:shd w:val="clear" w:color="auto" w:fill="auto"/>
          </w:tcPr>
          <w:p w14:paraId="616758BD" w14:textId="77777777" w:rsidR="008D1E4A" w:rsidRPr="00EF5447" w:rsidRDefault="008D1E4A" w:rsidP="00C620E0">
            <w:pPr>
              <w:pStyle w:val="TAC"/>
              <w:rPr>
                <w:lang w:eastAsia="ja-JP"/>
              </w:rPr>
            </w:pPr>
            <w:r w:rsidRPr="00EF5447">
              <w:rPr>
                <w:lang w:eastAsia="ja-JP"/>
              </w:rPr>
              <w:t>DC_3A_n1A</w:t>
            </w:r>
          </w:p>
          <w:p w14:paraId="54C423D3" w14:textId="77777777" w:rsidR="008D1E4A" w:rsidRPr="00EF5447" w:rsidRDefault="008D1E4A" w:rsidP="00C620E0">
            <w:pPr>
              <w:pStyle w:val="TAC"/>
              <w:rPr>
                <w:lang w:eastAsia="ja-JP"/>
              </w:rPr>
            </w:pPr>
            <w:r w:rsidRPr="00EF5447">
              <w:rPr>
                <w:lang w:eastAsia="ja-JP"/>
              </w:rPr>
              <w:t>DC_3A_n40A</w:t>
            </w:r>
          </w:p>
          <w:p w14:paraId="039F3557" w14:textId="77777777" w:rsidR="008D1E4A" w:rsidRPr="00EF5447" w:rsidRDefault="008D1E4A" w:rsidP="00C620E0">
            <w:pPr>
              <w:pStyle w:val="TAC"/>
              <w:rPr>
                <w:lang w:eastAsia="ja-JP"/>
              </w:rPr>
            </w:pPr>
            <w:r w:rsidRPr="00EF5447">
              <w:rPr>
                <w:lang w:eastAsia="ja-JP"/>
              </w:rPr>
              <w:t>DC_7A_n1A</w:t>
            </w:r>
          </w:p>
          <w:p w14:paraId="0DCDFC5C" w14:textId="77777777" w:rsidR="008D1E4A" w:rsidRPr="00EF5447" w:rsidRDefault="008D1E4A" w:rsidP="00C620E0">
            <w:pPr>
              <w:pStyle w:val="TAC"/>
              <w:rPr>
                <w:lang w:eastAsia="ja-JP"/>
              </w:rPr>
            </w:pPr>
            <w:r w:rsidRPr="00EF5447">
              <w:rPr>
                <w:lang w:eastAsia="ja-JP"/>
              </w:rPr>
              <w:t>DC_7A_n40A</w:t>
            </w:r>
          </w:p>
          <w:p w14:paraId="32572047" w14:textId="77777777" w:rsidR="008D1E4A" w:rsidRPr="00EF5447" w:rsidRDefault="008D1E4A" w:rsidP="00C620E0">
            <w:pPr>
              <w:pStyle w:val="TAC"/>
              <w:rPr>
                <w:lang w:eastAsia="ja-JP"/>
              </w:rPr>
            </w:pPr>
            <w:r w:rsidRPr="00EF5447">
              <w:rPr>
                <w:lang w:eastAsia="ja-JP"/>
              </w:rPr>
              <w:t>DC_28A_n1A</w:t>
            </w:r>
          </w:p>
          <w:p w14:paraId="537E08E0" w14:textId="77777777" w:rsidR="008D1E4A" w:rsidRPr="00EF5447" w:rsidRDefault="008D1E4A" w:rsidP="00C620E0">
            <w:pPr>
              <w:pStyle w:val="TAC"/>
              <w:rPr>
                <w:lang w:eastAsia="ko-KR"/>
              </w:rPr>
            </w:pPr>
            <w:r w:rsidRPr="00EF5447">
              <w:rPr>
                <w:lang w:eastAsia="ja-JP"/>
              </w:rPr>
              <w:t>DC_28A_n40A</w:t>
            </w:r>
          </w:p>
        </w:tc>
      </w:tr>
      <w:tr w:rsidR="008D1E4A" w:rsidRPr="00EF5447" w14:paraId="0BC9BCC2" w14:textId="77777777" w:rsidTr="00C620E0">
        <w:trPr>
          <w:trHeight w:val="187"/>
          <w:jc w:val="center"/>
        </w:trPr>
        <w:tc>
          <w:tcPr>
            <w:tcW w:w="3397" w:type="dxa"/>
            <w:noWrap/>
          </w:tcPr>
          <w:p w14:paraId="7367D75A" w14:textId="77777777" w:rsidR="008D1E4A" w:rsidRPr="00EF5447" w:rsidRDefault="008D1E4A" w:rsidP="00C620E0">
            <w:pPr>
              <w:pStyle w:val="TAC"/>
              <w:rPr>
                <w:rFonts w:cs="Arial"/>
                <w:lang w:eastAsia="zh-CN"/>
              </w:rPr>
            </w:pPr>
            <w:r w:rsidRPr="00EF5447">
              <w:rPr>
                <w:rFonts w:cs="Arial"/>
                <w:lang w:eastAsia="zh-CN"/>
              </w:rPr>
              <w:t>DC_3A-7A-28A_n5A-n78A</w:t>
            </w:r>
          </w:p>
          <w:p w14:paraId="71BD9798" w14:textId="77777777" w:rsidR="008D1E4A" w:rsidRPr="00EF5447" w:rsidRDefault="008D1E4A" w:rsidP="00C620E0">
            <w:pPr>
              <w:pStyle w:val="TAC"/>
              <w:rPr>
                <w:rFonts w:cs="Arial"/>
                <w:lang w:eastAsia="zh-CN"/>
              </w:rPr>
            </w:pPr>
            <w:r w:rsidRPr="00EF5447">
              <w:rPr>
                <w:rFonts w:cs="Arial"/>
                <w:lang w:eastAsia="zh-CN"/>
              </w:rPr>
              <w:t>DC_3C-7A-28A_n5A-n78A</w:t>
            </w:r>
          </w:p>
          <w:p w14:paraId="116DA4D2" w14:textId="77777777" w:rsidR="008D1E4A" w:rsidRPr="00EF5447" w:rsidRDefault="008D1E4A" w:rsidP="00C620E0">
            <w:pPr>
              <w:pStyle w:val="TAC"/>
              <w:rPr>
                <w:rFonts w:cs="Arial"/>
                <w:lang w:eastAsia="zh-CN"/>
              </w:rPr>
            </w:pPr>
            <w:r w:rsidRPr="00EF5447">
              <w:rPr>
                <w:rFonts w:cs="Arial"/>
                <w:lang w:eastAsia="zh-CN"/>
              </w:rPr>
              <w:t>DC_3A-7C-28A_n5A-n78A</w:t>
            </w:r>
          </w:p>
          <w:p w14:paraId="3658D6D8" w14:textId="77777777" w:rsidR="008D1E4A" w:rsidRPr="00EF5447" w:rsidRDefault="008D1E4A" w:rsidP="00C620E0">
            <w:pPr>
              <w:pStyle w:val="TAC"/>
              <w:rPr>
                <w:rFonts w:cs="Arial"/>
                <w:szCs w:val="18"/>
                <w:lang w:eastAsia="ko-KR"/>
              </w:rPr>
            </w:pPr>
            <w:r w:rsidRPr="00EF5447">
              <w:rPr>
                <w:rFonts w:cs="Arial"/>
                <w:lang w:eastAsia="zh-CN"/>
              </w:rPr>
              <w:t>DC_3C-7C-28A_n5A-n78A</w:t>
            </w:r>
          </w:p>
        </w:tc>
        <w:tc>
          <w:tcPr>
            <w:tcW w:w="3544" w:type="dxa"/>
            <w:shd w:val="clear" w:color="auto" w:fill="auto"/>
          </w:tcPr>
          <w:p w14:paraId="0936EC0C" w14:textId="77777777" w:rsidR="008D1E4A" w:rsidRPr="00EF5447" w:rsidRDefault="008D1E4A" w:rsidP="00C620E0">
            <w:pPr>
              <w:pStyle w:val="TAC"/>
              <w:rPr>
                <w:rFonts w:cs="Arial"/>
                <w:lang w:eastAsia="zh-CN"/>
              </w:rPr>
            </w:pPr>
            <w:r w:rsidRPr="00EF5447">
              <w:rPr>
                <w:rFonts w:cs="Arial"/>
                <w:lang w:eastAsia="zh-CN"/>
              </w:rPr>
              <w:t>DC_3A_n5A</w:t>
            </w:r>
          </w:p>
          <w:p w14:paraId="1B0A3817" w14:textId="77777777" w:rsidR="008D1E4A" w:rsidRPr="00EF5447" w:rsidRDefault="008D1E4A" w:rsidP="00C620E0">
            <w:pPr>
              <w:pStyle w:val="TAC"/>
              <w:rPr>
                <w:rFonts w:cs="Arial"/>
                <w:lang w:eastAsia="zh-CN"/>
              </w:rPr>
            </w:pPr>
            <w:r w:rsidRPr="00EF5447">
              <w:rPr>
                <w:rFonts w:cs="Arial"/>
                <w:lang w:eastAsia="zh-CN"/>
              </w:rPr>
              <w:t>DC_3C_n5A</w:t>
            </w:r>
          </w:p>
          <w:p w14:paraId="721698E1" w14:textId="77777777" w:rsidR="008D1E4A" w:rsidRPr="00EF5447" w:rsidRDefault="008D1E4A" w:rsidP="00C620E0">
            <w:pPr>
              <w:pStyle w:val="TAC"/>
              <w:rPr>
                <w:rFonts w:cs="Arial"/>
                <w:lang w:eastAsia="zh-CN"/>
              </w:rPr>
            </w:pPr>
            <w:r w:rsidRPr="00EF5447">
              <w:rPr>
                <w:rFonts w:cs="Arial"/>
                <w:lang w:eastAsia="zh-CN"/>
              </w:rPr>
              <w:t>DC_3A_n78A</w:t>
            </w:r>
          </w:p>
          <w:p w14:paraId="67F3D75D" w14:textId="77777777" w:rsidR="008D1E4A" w:rsidRPr="00EF5447" w:rsidRDefault="008D1E4A" w:rsidP="00C620E0">
            <w:pPr>
              <w:pStyle w:val="TAC"/>
              <w:rPr>
                <w:rFonts w:cs="Arial"/>
                <w:lang w:eastAsia="zh-CN"/>
              </w:rPr>
            </w:pPr>
            <w:r w:rsidRPr="00EF5447">
              <w:rPr>
                <w:rFonts w:cs="Arial"/>
                <w:lang w:eastAsia="zh-CN"/>
              </w:rPr>
              <w:t>DC_3C_n78A</w:t>
            </w:r>
          </w:p>
          <w:p w14:paraId="1099ECB8" w14:textId="77777777" w:rsidR="008D1E4A" w:rsidRPr="00EF5447" w:rsidRDefault="008D1E4A" w:rsidP="00C620E0">
            <w:pPr>
              <w:pStyle w:val="TAC"/>
              <w:rPr>
                <w:rFonts w:cs="Arial"/>
                <w:lang w:eastAsia="zh-CN"/>
              </w:rPr>
            </w:pPr>
            <w:r w:rsidRPr="00EF5447">
              <w:rPr>
                <w:rFonts w:cs="Arial"/>
                <w:lang w:eastAsia="zh-CN"/>
              </w:rPr>
              <w:t>DC_7A_n5A</w:t>
            </w:r>
          </w:p>
          <w:p w14:paraId="7C1B11D4" w14:textId="77777777" w:rsidR="008D1E4A" w:rsidRPr="00EF5447" w:rsidRDefault="008D1E4A" w:rsidP="00C620E0">
            <w:pPr>
              <w:pStyle w:val="TAC"/>
              <w:rPr>
                <w:rFonts w:cs="Arial"/>
                <w:lang w:eastAsia="zh-CN"/>
              </w:rPr>
            </w:pPr>
            <w:r w:rsidRPr="00EF5447">
              <w:rPr>
                <w:rFonts w:cs="Arial"/>
                <w:lang w:eastAsia="zh-CN"/>
              </w:rPr>
              <w:t>DC_7C_n5A</w:t>
            </w:r>
          </w:p>
          <w:p w14:paraId="3587DAB1" w14:textId="77777777" w:rsidR="008D1E4A" w:rsidRPr="00EF5447" w:rsidRDefault="008D1E4A" w:rsidP="00C620E0">
            <w:pPr>
              <w:pStyle w:val="TAC"/>
              <w:rPr>
                <w:rFonts w:cs="Arial"/>
                <w:lang w:eastAsia="zh-CN"/>
              </w:rPr>
            </w:pPr>
            <w:r w:rsidRPr="00EF5447">
              <w:rPr>
                <w:rFonts w:cs="Arial"/>
                <w:lang w:eastAsia="zh-CN"/>
              </w:rPr>
              <w:t>DC_7A_n78A</w:t>
            </w:r>
          </w:p>
          <w:p w14:paraId="37DD88B3" w14:textId="77777777" w:rsidR="008D1E4A" w:rsidRPr="00EF5447" w:rsidRDefault="008D1E4A" w:rsidP="00C620E0">
            <w:pPr>
              <w:pStyle w:val="TAC"/>
              <w:rPr>
                <w:rFonts w:cs="Arial"/>
                <w:lang w:eastAsia="zh-CN"/>
              </w:rPr>
            </w:pPr>
            <w:r w:rsidRPr="00EF5447">
              <w:rPr>
                <w:rFonts w:cs="Arial"/>
                <w:lang w:eastAsia="zh-CN"/>
              </w:rPr>
              <w:t>DC_7C_n78A</w:t>
            </w:r>
          </w:p>
          <w:p w14:paraId="48D2110B" w14:textId="77777777" w:rsidR="008D1E4A" w:rsidRPr="00EF5447" w:rsidRDefault="008D1E4A" w:rsidP="00C620E0">
            <w:pPr>
              <w:pStyle w:val="TAC"/>
              <w:rPr>
                <w:rFonts w:cs="Arial"/>
                <w:lang w:eastAsia="zh-CN"/>
              </w:rPr>
            </w:pPr>
            <w:r w:rsidRPr="00EF5447">
              <w:rPr>
                <w:rFonts w:cs="Arial"/>
                <w:lang w:eastAsia="zh-CN"/>
              </w:rPr>
              <w:t>DC_28A_n5A</w:t>
            </w:r>
          </w:p>
          <w:p w14:paraId="3DE4C0EB"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6B31D893" w14:textId="77777777" w:rsidTr="00C620E0">
        <w:trPr>
          <w:trHeight w:val="187"/>
          <w:jc w:val="center"/>
        </w:trPr>
        <w:tc>
          <w:tcPr>
            <w:tcW w:w="3397" w:type="dxa"/>
            <w:noWrap/>
          </w:tcPr>
          <w:p w14:paraId="555B1998" w14:textId="77777777" w:rsidR="008D1E4A" w:rsidRPr="00EF5447" w:rsidRDefault="008D1E4A" w:rsidP="00C620E0">
            <w:pPr>
              <w:pStyle w:val="TAC"/>
              <w:rPr>
                <w:rFonts w:cs="Arial"/>
                <w:lang w:eastAsia="zh-CN"/>
              </w:rPr>
            </w:pPr>
            <w:r w:rsidRPr="00EF5447">
              <w:rPr>
                <w:rFonts w:cs="Arial"/>
                <w:szCs w:val="16"/>
                <w:lang w:eastAsia="ko-KR"/>
              </w:rPr>
              <w:t>DC_3A-7A-28A_n7A-n78A</w:t>
            </w:r>
          </w:p>
        </w:tc>
        <w:tc>
          <w:tcPr>
            <w:tcW w:w="3544" w:type="dxa"/>
            <w:shd w:val="clear" w:color="auto" w:fill="auto"/>
          </w:tcPr>
          <w:p w14:paraId="22F1C220" w14:textId="2FD609E4" w:rsidR="008D1E4A" w:rsidRPr="00EF5447" w:rsidRDefault="008D1E4A" w:rsidP="00C620E0">
            <w:pPr>
              <w:pStyle w:val="TAC"/>
              <w:rPr>
                <w:rFonts w:cs="Arial"/>
                <w:szCs w:val="16"/>
                <w:lang w:eastAsia="zh-CN"/>
              </w:rPr>
            </w:pPr>
            <w:r w:rsidRPr="00EF5447">
              <w:rPr>
                <w:rFonts w:cs="Arial"/>
                <w:szCs w:val="16"/>
                <w:lang w:eastAsia="zh-CN"/>
              </w:rPr>
              <w:t>DC_3A</w:t>
            </w:r>
            <w:ins w:id="191" w:author="Apple" w:date="2021-01-14T19:27:00Z">
              <w:r w:rsidR="004C1D38">
                <w:rPr>
                  <w:rFonts w:cs="Arial"/>
                  <w:szCs w:val="16"/>
                  <w:lang w:eastAsia="zh-CN"/>
                </w:rPr>
                <w:t>_</w:t>
              </w:r>
            </w:ins>
            <w:del w:id="192" w:author="Apple" w:date="2021-01-14T19:27:00Z">
              <w:r w:rsidRPr="00EF5447" w:rsidDel="004C1D38">
                <w:rPr>
                  <w:rFonts w:cs="Arial"/>
                  <w:szCs w:val="16"/>
                  <w:lang w:eastAsia="zh-CN"/>
                </w:rPr>
                <w:delText>-</w:delText>
              </w:r>
            </w:del>
            <w:r w:rsidRPr="00EF5447">
              <w:rPr>
                <w:rFonts w:cs="Arial"/>
                <w:szCs w:val="16"/>
                <w:lang w:eastAsia="zh-CN"/>
              </w:rPr>
              <w:t>n7A</w:t>
            </w:r>
          </w:p>
          <w:p w14:paraId="2FB0FA4D" w14:textId="41464BEA" w:rsidR="008D1E4A" w:rsidRPr="00EF5447" w:rsidRDefault="008D1E4A" w:rsidP="00C620E0">
            <w:pPr>
              <w:pStyle w:val="TAC"/>
              <w:rPr>
                <w:rFonts w:cs="Arial"/>
                <w:szCs w:val="16"/>
                <w:lang w:eastAsia="zh-CN"/>
              </w:rPr>
            </w:pPr>
            <w:r w:rsidRPr="00EF5447">
              <w:rPr>
                <w:rFonts w:cs="Arial"/>
                <w:szCs w:val="16"/>
                <w:lang w:eastAsia="zh-CN"/>
              </w:rPr>
              <w:t>DC_7A</w:t>
            </w:r>
            <w:ins w:id="193" w:author="Apple" w:date="2021-01-14T19:27:00Z">
              <w:r w:rsidR="004C1D38">
                <w:rPr>
                  <w:rFonts w:cs="Arial"/>
                  <w:szCs w:val="16"/>
                  <w:lang w:eastAsia="zh-CN"/>
                </w:rPr>
                <w:t>_</w:t>
              </w:r>
            </w:ins>
            <w:del w:id="194" w:author="Apple" w:date="2021-01-14T19:27: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337F2A0D"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307CF28A"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44716C5A"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4E5698D4"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2B17DD86" w14:textId="77777777" w:rsidTr="00C620E0">
        <w:trPr>
          <w:trHeight w:val="187"/>
          <w:jc w:val="center"/>
        </w:trPr>
        <w:tc>
          <w:tcPr>
            <w:tcW w:w="3397" w:type="dxa"/>
            <w:noWrap/>
          </w:tcPr>
          <w:p w14:paraId="724E7E41" w14:textId="77777777" w:rsidR="008D1E4A" w:rsidRPr="00EF5447" w:rsidRDefault="008D1E4A" w:rsidP="00C620E0">
            <w:pPr>
              <w:pStyle w:val="TAC"/>
              <w:rPr>
                <w:rFonts w:cs="Arial"/>
                <w:lang w:eastAsia="zh-CN"/>
              </w:rPr>
            </w:pPr>
            <w:r w:rsidRPr="00EF5447">
              <w:rPr>
                <w:rFonts w:cs="Arial"/>
                <w:szCs w:val="16"/>
                <w:lang w:eastAsia="ko-KR"/>
              </w:rPr>
              <w:lastRenderedPageBreak/>
              <w:t>DC_3C-7A-28A_n7A-n78A</w:t>
            </w:r>
          </w:p>
        </w:tc>
        <w:tc>
          <w:tcPr>
            <w:tcW w:w="3544" w:type="dxa"/>
            <w:shd w:val="clear" w:color="auto" w:fill="auto"/>
          </w:tcPr>
          <w:p w14:paraId="484E7162" w14:textId="40DB32EA" w:rsidR="008D1E4A" w:rsidRPr="00EF5447" w:rsidRDefault="008D1E4A" w:rsidP="00C620E0">
            <w:pPr>
              <w:pStyle w:val="TAC"/>
              <w:rPr>
                <w:rFonts w:cs="Arial"/>
                <w:szCs w:val="16"/>
                <w:lang w:eastAsia="zh-CN"/>
              </w:rPr>
            </w:pPr>
            <w:r w:rsidRPr="00EF5447">
              <w:rPr>
                <w:rFonts w:cs="Arial"/>
                <w:szCs w:val="16"/>
                <w:lang w:eastAsia="zh-CN"/>
              </w:rPr>
              <w:t>DC_3A</w:t>
            </w:r>
            <w:ins w:id="195" w:author="Apple" w:date="2021-01-14T19:27:00Z">
              <w:r w:rsidR="004C1D38">
                <w:rPr>
                  <w:rFonts w:cs="Arial"/>
                  <w:szCs w:val="16"/>
                  <w:lang w:eastAsia="zh-CN"/>
                </w:rPr>
                <w:t>_</w:t>
              </w:r>
            </w:ins>
            <w:del w:id="196" w:author="Apple" w:date="2021-01-14T19:27:00Z">
              <w:r w:rsidRPr="00EF5447" w:rsidDel="004C1D38">
                <w:rPr>
                  <w:rFonts w:cs="Arial"/>
                  <w:szCs w:val="16"/>
                  <w:lang w:eastAsia="zh-CN"/>
                </w:rPr>
                <w:delText>-</w:delText>
              </w:r>
            </w:del>
            <w:r w:rsidRPr="00EF5447">
              <w:rPr>
                <w:rFonts w:cs="Arial"/>
                <w:szCs w:val="16"/>
                <w:lang w:eastAsia="zh-CN"/>
              </w:rPr>
              <w:t>n7A</w:t>
            </w:r>
          </w:p>
          <w:p w14:paraId="04609A7E" w14:textId="343D0BDB" w:rsidR="008D1E4A" w:rsidRPr="00EF5447" w:rsidRDefault="008D1E4A" w:rsidP="00C620E0">
            <w:pPr>
              <w:pStyle w:val="TAC"/>
              <w:rPr>
                <w:rFonts w:cs="Arial"/>
                <w:szCs w:val="16"/>
                <w:lang w:eastAsia="zh-CN"/>
              </w:rPr>
            </w:pPr>
            <w:r w:rsidRPr="00EF5447">
              <w:rPr>
                <w:rFonts w:cs="Arial"/>
                <w:szCs w:val="16"/>
                <w:lang w:eastAsia="zh-CN"/>
              </w:rPr>
              <w:t>DC_3C</w:t>
            </w:r>
            <w:ins w:id="197" w:author="Apple" w:date="2021-01-14T19:27:00Z">
              <w:r w:rsidR="004C1D38">
                <w:rPr>
                  <w:rFonts w:cs="Arial"/>
                  <w:szCs w:val="16"/>
                  <w:lang w:eastAsia="zh-CN"/>
                </w:rPr>
                <w:t>_</w:t>
              </w:r>
            </w:ins>
            <w:del w:id="198" w:author="Apple" w:date="2021-01-14T19:27:00Z">
              <w:r w:rsidRPr="00EF5447" w:rsidDel="004C1D38">
                <w:rPr>
                  <w:rFonts w:cs="Arial"/>
                  <w:szCs w:val="16"/>
                  <w:lang w:eastAsia="zh-CN"/>
                </w:rPr>
                <w:delText>-</w:delText>
              </w:r>
            </w:del>
            <w:r w:rsidRPr="00EF5447">
              <w:rPr>
                <w:rFonts w:cs="Arial"/>
                <w:szCs w:val="16"/>
                <w:lang w:eastAsia="zh-CN"/>
              </w:rPr>
              <w:t>n7A</w:t>
            </w:r>
          </w:p>
          <w:p w14:paraId="091377BE" w14:textId="24FCAA06" w:rsidR="008D1E4A" w:rsidRPr="00EF5447" w:rsidRDefault="008D1E4A" w:rsidP="00C620E0">
            <w:pPr>
              <w:pStyle w:val="TAC"/>
              <w:rPr>
                <w:rFonts w:cs="Arial"/>
                <w:szCs w:val="16"/>
                <w:lang w:eastAsia="zh-CN"/>
              </w:rPr>
            </w:pPr>
            <w:r w:rsidRPr="00EF5447">
              <w:rPr>
                <w:rFonts w:cs="Arial"/>
                <w:szCs w:val="16"/>
                <w:lang w:eastAsia="zh-CN"/>
              </w:rPr>
              <w:t>DC_7A</w:t>
            </w:r>
            <w:ins w:id="199" w:author="Apple" w:date="2021-01-14T19:27:00Z">
              <w:r w:rsidR="004C1D38">
                <w:rPr>
                  <w:rFonts w:cs="Arial"/>
                  <w:szCs w:val="16"/>
                  <w:lang w:eastAsia="zh-CN"/>
                </w:rPr>
                <w:t>_</w:t>
              </w:r>
            </w:ins>
            <w:del w:id="200" w:author="Apple" w:date="2021-01-14T19:27: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4AE56EB1"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5ED45EC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144405E1"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10A25492"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3E93119F"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72777B26" w14:textId="77777777" w:rsidTr="00C620E0">
        <w:trPr>
          <w:trHeight w:val="187"/>
          <w:jc w:val="center"/>
        </w:trPr>
        <w:tc>
          <w:tcPr>
            <w:tcW w:w="3397" w:type="dxa"/>
            <w:noWrap/>
          </w:tcPr>
          <w:p w14:paraId="4D9A3293" w14:textId="77777777" w:rsidR="008D1E4A" w:rsidRPr="00EF5447" w:rsidRDefault="008D1E4A" w:rsidP="00C620E0">
            <w:pPr>
              <w:pStyle w:val="TAC"/>
              <w:rPr>
                <w:lang w:eastAsia="ko-KR"/>
              </w:rPr>
            </w:pPr>
            <w:r w:rsidRPr="00EF5447">
              <w:t>DC_3A-7A-28A_n40A-n78A</w:t>
            </w:r>
          </w:p>
        </w:tc>
        <w:tc>
          <w:tcPr>
            <w:tcW w:w="3544" w:type="dxa"/>
            <w:shd w:val="clear" w:color="auto" w:fill="auto"/>
          </w:tcPr>
          <w:p w14:paraId="2F930386" w14:textId="77777777" w:rsidR="008D1E4A" w:rsidRPr="00EF5447" w:rsidRDefault="008D1E4A" w:rsidP="00C620E0">
            <w:pPr>
              <w:pStyle w:val="TAC"/>
            </w:pPr>
            <w:r w:rsidRPr="00EF5447">
              <w:t>DC_3A_n40A</w:t>
            </w:r>
          </w:p>
          <w:p w14:paraId="35FB0884" w14:textId="77777777" w:rsidR="008D1E4A" w:rsidRPr="00EF5447" w:rsidRDefault="008D1E4A" w:rsidP="00C620E0">
            <w:pPr>
              <w:pStyle w:val="TAC"/>
            </w:pPr>
            <w:r w:rsidRPr="00EF5447">
              <w:t>DC_3A_n78A</w:t>
            </w:r>
          </w:p>
          <w:p w14:paraId="7A828BD0" w14:textId="77777777" w:rsidR="008D1E4A" w:rsidRPr="00EF5447" w:rsidRDefault="008D1E4A" w:rsidP="00C620E0">
            <w:pPr>
              <w:pStyle w:val="TAC"/>
            </w:pPr>
            <w:r w:rsidRPr="00EF5447">
              <w:t>DC_7A_n40A</w:t>
            </w:r>
          </w:p>
          <w:p w14:paraId="7D3A9EEC" w14:textId="77777777" w:rsidR="008D1E4A" w:rsidRPr="00EF5447" w:rsidRDefault="008D1E4A" w:rsidP="00C620E0">
            <w:pPr>
              <w:pStyle w:val="TAC"/>
            </w:pPr>
            <w:r w:rsidRPr="00EF5447">
              <w:t>DC_7A_n78A</w:t>
            </w:r>
          </w:p>
          <w:p w14:paraId="4CEFC762" w14:textId="77777777" w:rsidR="008D1E4A" w:rsidRPr="00EF5447" w:rsidRDefault="008D1E4A" w:rsidP="00C620E0">
            <w:pPr>
              <w:pStyle w:val="TAC"/>
            </w:pPr>
            <w:r w:rsidRPr="00EF5447">
              <w:t>DC_28A_n40A</w:t>
            </w:r>
          </w:p>
          <w:p w14:paraId="25C0D9FD" w14:textId="77777777" w:rsidR="008D1E4A" w:rsidRPr="00EF5447" w:rsidRDefault="008D1E4A" w:rsidP="00C620E0">
            <w:pPr>
              <w:pStyle w:val="TAC"/>
              <w:rPr>
                <w:lang w:eastAsia="ko-KR"/>
              </w:rPr>
            </w:pPr>
            <w:r w:rsidRPr="00EF5447">
              <w:t>DC_28A_n78A</w:t>
            </w:r>
          </w:p>
        </w:tc>
      </w:tr>
      <w:tr w:rsidR="008D1E4A" w:rsidRPr="00EF5447" w14:paraId="5B084618" w14:textId="77777777" w:rsidTr="00C620E0">
        <w:trPr>
          <w:trHeight w:val="187"/>
          <w:jc w:val="center"/>
        </w:trPr>
        <w:tc>
          <w:tcPr>
            <w:tcW w:w="3397" w:type="dxa"/>
            <w:noWrap/>
          </w:tcPr>
          <w:p w14:paraId="6CBC6281" w14:textId="77777777" w:rsidR="008D1E4A" w:rsidRPr="00EF5447" w:rsidRDefault="008D1E4A" w:rsidP="00C620E0">
            <w:pPr>
              <w:pStyle w:val="TAC"/>
              <w:rPr>
                <w:lang w:eastAsia="ko-KR"/>
              </w:rPr>
            </w:pPr>
            <w:r w:rsidRPr="00EF5447">
              <w:rPr>
                <w:lang w:eastAsia="ko-KR"/>
              </w:rPr>
              <w:t>DC_3A-19A-21A-42A_n77A</w:t>
            </w:r>
          </w:p>
          <w:p w14:paraId="121BD8E4" w14:textId="77777777" w:rsidR="008D1E4A" w:rsidRPr="00EF5447" w:rsidRDefault="008D1E4A" w:rsidP="00C620E0">
            <w:pPr>
              <w:pStyle w:val="TAC"/>
              <w:rPr>
                <w:lang w:eastAsia="ko-KR"/>
              </w:rPr>
            </w:pPr>
            <w:r w:rsidRPr="00EF5447">
              <w:rPr>
                <w:lang w:eastAsia="ko-KR"/>
              </w:rPr>
              <w:t>DC_3A-19A-21A-42A_n77C</w:t>
            </w:r>
          </w:p>
          <w:p w14:paraId="515C5734" w14:textId="77777777" w:rsidR="008D1E4A" w:rsidRPr="00EF5447" w:rsidRDefault="008D1E4A" w:rsidP="00C620E0">
            <w:pPr>
              <w:pStyle w:val="TAC"/>
              <w:rPr>
                <w:lang w:eastAsia="ko-KR"/>
              </w:rPr>
            </w:pPr>
            <w:r w:rsidRPr="00EF5447">
              <w:rPr>
                <w:lang w:eastAsia="ko-KR"/>
              </w:rPr>
              <w:t>DC_3A-19A-21A-42C_n77A</w:t>
            </w:r>
          </w:p>
          <w:p w14:paraId="5E8A3E74" w14:textId="77777777" w:rsidR="008D1E4A" w:rsidRPr="00EF5447" w:rsidRDefault="008D1E4A" w:rsidP="00C620E0">
            <w:pPr>
              <w:pStyle w:val="TAC"/>
              <w:rPr>
                <w:rFonts w:cs="Arial"/>
                <w:szCs w:val="18"/>
                <w:lang w:eastAsia="ko-KR"/>
              </w:rPr>
            </w:pPr>
            <w:r w:rsidRPr="00EF5447">
              <w:rPr>
                <w:lang w:eastAsia="ko-KR"/>
              </w:rPr>
              <w:t>DC_3A-19A-21A-42C_n77C</w:t>
            </w:r>
          </w:p>
        </w:tc>
        <w:tc>
          <w:tcPr>
            <w:tcW w:w="3544" w:type="dxa"/>
            <w:shd w:val="clear" w:color="auto" w:fill="auto"/>
          </w:tcPr>
          <w:p w14:paraId="788ADCCD" w14:textId="77777777" w:rsidR="008D1E4A" w:rsidRPr="00EF5447" w:rsidRDefault="008D1E4A" w:rsidP="00C620E0">
            <w:pPr>
              <w:pStyle w:val="TAC"/>
              <w:rPr>
                <w:lang w:eastAsia="ko-KR"/>
              </w:rPr>
            </w:pPr>
            <w:r w:rsidRPr="00EF5447">
              <w:rPr>
                <w:lang w:eastAsia="ko-KR"/>
              </w:rPr>
              <w:t>DC_3A_n77A</w:t>
            </w:r>
          </w:p>
          <w:p w14:paraId="02459D90" w14:textId="77777777" w:rsidR="008D1E4A" w:rsidRPr="00EF5447" w:rsidRDefault="008D1E4A" w:rsidP="00C620E0">
            <w:pPr>
              <w:pStyle w:val="TAC"/>
              <w:rPr>
                <w:lang w:eastAsia="ko-KR"/>
              </w:rPr>
            </w:pPr>
            <w:r w:rsidRPr="00EF5447">
              <w:rPr>
                <w:lang w:eastAsia="ko-KR"/>
              </w:rPr>
              <w:t>DC_19A_n77A</w:t>
            </w:r>
          </w:p>
          <w:p w14:paraId="43BA3ECE" w14:textId="77777777" w:rsidR="008D1E4A" w:rsidRPr="00EF5447" w:rsidRDefault="008D1E4A" w:rsidP="00C620E0">
            <w:pPr>
              <w:pStyle w:val="TAC"/>
              <w:rPr>
                <w:lang w:eastAsia="ko-KR"/>
              </w:rPr>
            </w:pPr>
            <w:r w:rsidRPr="00EF5447">
              <w:rPr>
                <w:lang w:eastAsia="ko-KR"/>
              </w:rPr>
              <w:t>DC_21A_n77A</w:t>
            </w:r>
          </w:p>
        </w:tc>
      </w:tr>
      <w:tr w:rsidR="008D1E4A" w:rsidRPr="00EF5447" w14:paraId="4FFA649A" w14:textId="77777777" w:rsidTr="00C620E0">
        <w:trPr>
          <w:trHeight w:val="187"/>
          <w:jc w:val="center"/>
        </w:trPr>
        <w:tc>
          <w:tcPr>
            <w:tcW w:w="3397" w:type="dxa"/>
            <w:noWrap/>
          </w:tcPr>
          <w:p w14:paraId="6775EEB8" w14:textId="77777777" w:rsidR="008D1E4A" w:rsidRPr="00EF5447" w:rsidRDefault="008D1E4A" w:rsidP="00C620E0">
            <w:pPr>
              <w:pStyle w:val="TAC"/>
              <w:rPr>
                <w:lang w:eastAsia="ko-KR"/>
              </w:rPr>
            </w:pPr>
            <w:r w:rsidRPr="00EF5447">
              <w:t>DC_3A-19A-21A-42A_n78A</w:t>
            </w:r>
          </w:p>
          <w:p w14:paraId="3253E72E" w14:textId="77777777" w:rsidR="008D1E4A" w:rsidRPr="00EF5447" w:rsidRDefault="008D1E4A" w:rsidP="00C620E0">
            <w:pPr>
              <w:pStyle w:val="TAC"/>
              <w:rPr>
                <w:lang w:eastAsia="ko-KR"/>
              </w:rPr>
            </w:pPr>
            <w:r w:rsidRPr="00EF5447">
              <w:t>DC_3A-19A-21A-42A_n78C</w:t>
            </w:r>
          </w:p>
          <w:p w14:paraId="57D89D7C" w14:textId="77777777" w:rsidR="008D1E4A" w:rsidRPr="00EF5447" w:rsidRDefault="008D1E4A" w:rsidP="00C620E0">
            <w:pPr>
              <w:pStyle w:val="TAC"/>
              <w:rPr>
                <w:lang w:eastAsia="ko-KR"/>
              </w:rPr>
            </w:pPr>
            <w:r w:rsidRPr="00EF5447">
              <w:t>DC_3A-19A-21A-42C_n78A</w:t>
            </w:r>
          </w:p>
          <w:p w14:paraId="2C1E8CB8" w14:textId="77777777" w:rsidR="008D1E4A" w:rsidRPr="00EF5447" w:rsidRDefault="008D1E4A" w:rsidP="00C620E0">
            <w:pPr>
              <w:pStyle w:val="TAC"/>
              <w:rPr>
                <w:rFonts w:cs="Arial"/>
                <w:szCs w:val="18"/>
                <w:lang w:eastAsia="ko-KR"/>
              </w:rPr>
            </w:pPr>
            <w:r w:rsidRPr="00EF5447">
              <w:t>DC_3A-19A-21A-42C_n78C</w:t>
            </w:r>
          </w:p>
        </w:tc>
        <w:tc>
          <w:tcPr>
            <w:tcW w:w="3544" w:type="dxa"/>
            <w:shd w:val="clear" w:color="auto" w:fill="auto"/>
          </w:tcPr>
          <w:p w14:paraId="2B092D30" w14:textId="77777777" w:rsidR="008D1E4A" w:rsidRPr="00EF5447" w:rsidRDefault="008D1E4A" w:rsidP="00C620E0">
            <w:pPr>
              <w:pStyle w:val="TAC"/>
            </w:pPr>
            <w:r w:rsidRPr="00EF5447">
              <w:t>DC_3A_n78A</w:t>
            </w:r>
          </w:p>
          <w:p w14:paraId="1A1742B6" w14:textId="77777777" w:rsidR="008D1E4A" w:rsidRPr="00EF5447" w:rsidRDefault="008D1E4A" w:rsidP="00C620E0">
            <w:pPr>
              <w:pStyle w:val="TAC"/>
            </w:pPr>
            <w:r w:rsidRPr="00EF5447">
              <w:t>DC_19A_n78A</w:t>
            </w:r>
          </w:p>
          <w:p w14:paraId="09670368" w14:textId="77777777" w:rsidR="008D1E4A" w:rsidRPr="00EF5447" w:rsidRDefault="008D1E4A" w:rsidP="00C620E0">
            <w:pPr>
              <w:pStyle w:val="TAC"/>
              <w:rPr>
                <w:lang w:eastAsia="ko-KR"/>
              </w:rPr>
            </w:pPr>
            <w:r w:rsidRPr="00EF5447">
              <w:t>DC_21A_n78A</w:t>
            </w:r>
          </w:p>
        </w:tc>
      </w:tr>
      <w:tr w:rsidR="008D1E4A" w:rsidRPr="00EF5447" w14:paraId="79298680" w14:textId="77777777" w:rsidTr="00C620E0">
        <w:trPr>
          <w:trHeight w:val="187"/>
          <w:jc w:val="center"/>
        </w:trPr>
        <w:tc>
          <w:tcPr>
            <w:tcW w:w="3397" w:type="dxa"/>
            <w:noWrap/>
          </w:tcPr>
          <w:p w14:paraId="53F24E26" w14:textId="77777777" w:rsidR="008D1E4A" w:rsidRPr="00EF5447" w:rsidRDefault="008D1E4A" w:rsidP="00C620E0">
            <w:pPr>
              <w:pStyle w:val="TAC"/>
              <w:rPr>
                <w:lang w:eastAsia="ko-KR"/>
              </w:rPr>
            </w:pPr>
            <w:r w:rsidRPr="00EF5447">
              <w:t>DC_3A-19A-21A-42A_n79A</w:t>
            </w:r>
          </w:p>
          <w:p w14:paraId="11ACD85B" w14:textId="77777777" w:rsidR="008D1E4A" w:rsidRPr="00EF5447" w:rsidRDefault="008D1E4A" w:rsidP="00C620E0">
            <w:pPr>
              <w:pStyle w:val="TAC"/>
              <w:rPr>
                <w:lang w:eastAsia="ko-KR"/>
              </w:rPr>
            </w:pPr>
            <w:r w:rsidRPr="00EF5447">
              <w:t>DC_3A-19A-21A-42A_n79C</w:t>
            </w:r>
          </w:p>
          <w:p w14:paraId="2EF4D8A7" w14:textId="77777777" w:rsidR="008D1E4A" w:rsidRPr="00EF5447" w:rsidRDefault="008D1E4A" w:rsidP="00C620E0">
            <w:pPr>
              <w:pStyle w:val="TAC"/>
              <w:rPr>
                <w:lang w:eastAsia="ko-KR"/>
              </w:rPr>
            </w:pPr>
            <w:r w:rsidRPr="00EF5447">
              <w:t>DC_3A-19A-21A-42C_n79A</w:t>
            </w:r>
          </w:p>
          <w:p w14:paraId="02283DFD" w14:textId="77777777" w:rsidR="008D1E4A" w:rsidRPr="00EF5447" w:rsidRDefault="008D1E4A" w:rsidP="00C620E0">
            <w:pPr>
              <w:pStyle w:val="TAC"/>
            </w:pPr>
            <w:r w:rsidRPr="00EF5447">
              <w:t>DC_3A-19A-21A-42C_n79C</w:t>
            </w:r>
          </w:p>
        </w:tc>
        <w:tc>
          <w:tcPr>
            <w:tcW w:w="3544" w:type="dxa"/>
            <w:shd w:val="clear" w:color="auto" w:fill="auto"/>
          </w:tcPr>
          <w:p w14:paraId="5CDEB2AE" w14:textId="77777777" w:rsidR="008D1E4A" w:rsidRPr="00EF5447" w:rsidRDefault="008D1E4A" w:rsidP="00C620E0">
            <w:pPr>
              <w:pStyle w:val="TAC"/>
              <w:rPr>
                <w:lang w:eastAsia="fi-FI"/>
              </w:rPr>
            </w:pPr>
            <w:r w:rsidRPr="00EF5447">
              <w:rPr>
                <w:lang w:eastAsia="fi-FI"/>
              </w:rPr>
              <w:t>DC_3A_n79A</w:t>
            </w:r>
          </w:p>
          <w:p w14:paraId="667997A6" w14:textId="77777777" w:rsidR="008D1E4A" w:rsidRPr="00EF5447" w:rsidRDefault="008D1E4A" w:rsidP="00C620E0">
            <w:pPr>
              <w:pStyle w:val="TAC"/>
              <w:rPr>
                <w:lang w:eastAsia="fi-FI"/>
              </w:rPr>
            </w:pPr>
            <w:r w:rsidRPr="00EF5447">
              <w:rPr>
                <w:lang w:eastAsia="fi-FI"/>
              </w:rPr>
              <w:t>DC_19A_n79A</w:t>
            </w:r>
          </w:p>
          <w:p w14:paraId="61BBB55C" w14:textId="77777777" w:rsidR="008D1E4A" w:rsidRPr="00EF5447" w:rsidRDefault="008D1E4A" w:rsidP="00C620E0">
            <w:pPr>
              <w:pStyle w:val="TAC"/>
            </w:pPr>
            <w:r w:rsidRPr="00EF5447">
              <w:rPr>
                <w:lang w:eastAsia="fi-FI"/>
              </w:rPr>
              <w:t>DC_21A_n79A</w:t>
            </w:r>
          </w:p>
        </w:tc>
      </w:tr>
      <w:tr w:rsidR="008D1E4A" w:rsidRPr="00EF5447" w14:paraId="3AC0A913" w14:textId="77777777" w:rsidTr="00C620E0">
        <w:trPr>
          <w:trHeight w:val="187"/>
          <w:jc w:val="center"/>
        </w:trPr>
        <w:tc>
          <w:tcPr>
            <w:tcW w:w="3397" w:type="dxa"/>
            <w:noWrap/>
          </w:tcPr>
          <w:p w14:paraId="4919D4E9" w14:textId="77777777" w:rsidR="008D1E4A" w:rsidRPr="00EF5447" w:rsidRDefault="008D1E4A" w:rsidP="00C620E0">
            <w:pPr>
              <w:pStyle w:val="TAC"/>
              <w:rPr>
                <w:lang w:eastAsia="ja-JP"/>
              </w:rPr>
            </w:pPr>
            <w:r w:rsidRPr="00EF5447">
              <w:rPr>
                <w:lang w:eastAsia="ja-JP"/>
              </w:rPr>
              <w:t>DC_3A-19A-42A_n1A-n77A</w:t>
            </w:r>
          </w:p>
          <w:p w14:paraId="7F09C495" w14:textId="77777777" w:rsidR="008D1E4A" w:rsidRPr="00EF5447" w:rsidRDefault="008D1E4A" w:rsidP="00C620E0">
            <w:pPr>
              <w:pStyle w:val="TAC"/>
            </w:pPr>
            <w:r w:rsidRPr="00EF5447">
              <w:rPr>
                <w:lang w:eastAsia="ja-JP"/>
              </w:rPr>
              <w:t>DC_3A-19A-42C_n1A-n77A</w:t>
            </w:r>
          </w:p>
        </w:tc>
        <w:tc>
          <w:tcPr>
            <w:tcW w:w="3544" w:type="dxa"/>
            <w:shd w:val="clear" w:color="auto" w:fill="auto"/>
          </w:tcPr>
          <w:p w14:paraId="34C79572" w14:textId="77777777" w:rsidR="008D1E4A" w:rsidRPr="00EF5447" w:rsidRDefault="008D1E4A" w:rsidP="00C620E0">
            <w:pPr>
              <w:pStyle w:val="TAC"/>
              <w:rPr>
                <w:lang w:eastAsia="ja-JP"/>
              </w:rPr>
            </w:pPr>
            <w:r w:rsidRPr="00EF5447">
              <w:rPr>
                <w:lang w:eastAsia="ja-JP"/>
              </w:rPr>
              <w:t>DC_3A_n1A</w:t>
            </w:r>
          </w:p>
          <w:p w14:paraId="67BD0011" w14:textId="77777777" w:rsidR="008D1E4A" w:rsidRPr="00EF5447" w:rsidRDefault="008D1E4A" w:rsidP="00C620E0">
            <w:pPr>
              <w:pStyle w:val="TAC"/>
              <w:rPr>
                <w:lang w:eastAsia="ja-JP"/>
              </w:rPr>
            </w:pPr>
            <w:r w:rsidRPr="00EF5447">
              <w:rPr>
                <w:lang w:eastAsia="ja-JP"/>
              </w:rPr>
              <w:t>DC_3A_n77A</w:t>
            </w:r>
          </w:p>
          <w:p w14:paraId="58B87B38" w14:textId="77777777" w:rsidR="008D1E4A" w:rsidRPr="00EF5447" w:rsidRDefault="008D1E4A" w:rsidP="00C620E0">
            <w:pPr>
              <w:pStyle w:val="TAC"/>
              <w:rPr>
                <w:lang w:eastAsia="ja-JP"/>
              </w:rPr>
            </w:pPr>
            <w:r w:rsidRPr="00EF5447">
              <w:rPr>
                <w:lang w:eastAsia="ja-JP"/>
              </w:rPr>
              <w:t>DC_19A_n1A</w:t>
            </w:r>
          </w:p>
          <w:p w14:paraId="385BF487" w14:textId="77777777" w:rsidR="008D1E4A" w:rsidRPr="00EF5447" w:rsidRDefault="008D1E4A" w:rsidP="00C620E0">
            <w:pPr>
              <w:pStyle w:val="TAC"/>
              <w:rPr>
                <w:lang w:eastAsia="fi-FI"/>
              </w:rPr>
            </w:pPr>
            <w:r w:rsidRPr="00EF5447">
              <w:rPr>
                <w:lang w:eastAsia="ja-JP"/>
              </w:rPr>
              <w:t>DC_19A_n77A</w:t>
            </w:r>
          </w:p>
        </w:tc>
      </w:tr>
      <w:tr w:rsidR="008D1E4A" w:rsidRPr="00EF5447" w14:paraId="69E18F2B" w14:textId="77777777" w:rsidTr="00C620E0">
        <w:trPr>
          <w:trHeight w:val="187"/>
          <w:jc w:val="center"/>
        </w:trPr>
        <w:tc>
          <w:tcPr>
            <w:tcW w:w="3397" w:type="dxa"/>
            <w:noWrap/>
          </w:tcPr>
          <w:p w14:paraId="0C230311" w14:textId="77777777" w:rsidR="008D1E4A" w:rsidRPr="00EF5447" w:rsidRDefault="008D1E4A" w:rsidP="00C620E0">
            <w:pPr>
              <w:pStyle w:val="TAC"/>
              <w:rPr>
                <w:lang w:eastAsia="ja-JP"/>
              </w:rPr>
            </w:pPr>
            <w:r w:rsidRPr="00EF5447">
              <w:rPr>
                <w:lang w:eastAsia="ja-JP"/>
              </w:rPr>
              <w:t>DC_3A-19A-42A_n1A-n78A</w:t>
            </w:r>
          </w:p>
          <w:p w14:paraId="36394964" w14:textId="77777777" w:rsidR="008D1E4A" w:rsidRPr="00EF5447" w:rsidRDefault="008D1E4A" w:rsidP="00C620E0">
            <w:pPr>
              <w:pStyle w:val="TAC"/>
            </w:pPr>
            <w:r w:rsidRPr="00EF5447">
              <w:rPr>
                <w:lang w:eastAsia="ja-JP"/>
              </w:rPr>
              <w:t>DC_3A-19A-42C_n1A-n78A</w:t>
            </w:r>
          </w:p>
        </w:tc>
        <w:tc>
          <w:tcPr>
            <w:tcW w:w="3544" w:type="dxa"/>
            <w:shd w:val="clear" w:color="auto" w:fill="auto"/>
          </w:tcPr>
          <w:p w14:paraId="4EC14D3B" w14:textId="77777777" w:rsidR="008D1E4A" w:rsidRPr="00EF5447" w:rsidRDefault="008D1E4A" w:rsidP="00C620E0">
            <w:pPr>
              <w:pStyle w:val="TAC"/>
              <w:rPr>
                <w:lang w:eastAsia="ja-JP"/>
              </w:rPr>
            </w:pPr>
            <w:r w:rsidRPr="00EF5447">
              <w:rPr>
                <w:lang w:eastAsia="ja-JP"/>
              </w:rPr>
              <w:t>DC_3A_n1A</w:t>
            </w:r>
          </w:p>
          <w:p w14:paraId="68BCAA58" w14:textId="77777777" w:rsidR="008D1E4A" w:rsidRPr="00EF5447" w:rsidRDefault="008D1E4A" w:rsidP="00C620E0">
            <w:pPr>
              <w:pStyle w:val="TAC"/>
              <w:rPr>
                <w:lang w:eastAsia="ja-JP"/>
              </w:rPr>
            </w:pPr>
            <w:r w:rsidRPr="00EF5447">
              <w:rPr>
                <w:lang w:eastAsia="ja-JP"/>
              </w:rPr>
              <w:t>DC_3A_n78A</w:t>
            </w:r>
          </w:p>
          <w:p w14:paraId="28DFF0F9" w14:textId="77777777" w:rsidR="008D1E4A" w:rsidRPr="00EF5447" w:rsidRDefault="008D1E4A" w:rsidP="00C620E0">
            <w:pPr>
              <w:pStyle w:val="TAC"/>
              <w:rPr>
                <w:lang w:eastAsia="ja-JP"/>
              </w:rPr>
            </w:pPr>
            <w:r w:rsidRPr="00EF5447">
              <w:rPr>
                <w:lang w:eastAsia="ja-JP"/>
              </w:rPr>
              <w:t>DC_19A_n1A</w:t>
            </w:r>
          </w:p>
          <w:p w14:paraId="322C55BA" w14:textId="77777777" w:rsidR="008D1E4A" w:rsidRPr="00EF5447" w:rsidRDefault="008D1E4A" w:rsidP="00C620E0">
            <w:pPr>
              <w:pStyle w:val="TAC"/>
              <w:rPr>
                <w:lang w:eastAsia="fi-FI"/>
              </w:rPr>
            </w:pPr>
            <w:r w:rsidRPr="00EF5447">
              <w:rPr>
                <w:lang w:eastAsia="ja-JP"/>
              </w:rPr>
              <w:t>DC_19A_n78A</w:t>
            </w:r>
          </w:p>
        </w:tc>
      </w:tr>
      <w:tr w:rsidR="008D1E4A" w:rsidRPr="00EF5447" w14:paraId="3268EC8E" w14:textId="77777777" w:rsidTr="00C620E0">
        <w:trPr>
          <w:trHeight w:val="187"/>
          <w:jc w:val="center"/>
        </w:trPr>
        <w:tc>
          <w:tcPr>
            <w:tcW w:w="3397" w:type="dxa"/>
            <w:noWrap/>
          </w:tcPr>
          <w:p w14:paraId="0D3E5338" w14:textId="77777777" w:rsidR="008D1E4A" w:rsidRPr="00EF5447" w:rsidRDefault="008D1E4A" w:rsidP="00C620E0">
            <w:pPr>
              <w:pStyle w:val="TAC"/>
              <w:rPr>
                <w:lang w:eastAsia="ja-JP"/>
              </w:rPr>
            </w:pPr>
            <w:r w:rsidRPr="00EF5447">
              <w:rPr>
                <w:lang w:eastAsia="ja-JP"/>
              </w:rPr>
              <w:t>DC_3A-19A-42A_n1A-n79A</w:t>
            </w:r>
          </w:p>
          <w:p w14:paraId="2B0B42B8" w14:textId="77777777" w:rsidR="008D1E4A" w:rsidRPr="00EF5447" w:rsidRDefault="008D1E4A" w:rsidP="00C620E0">
            <w:pPr>
              <w:pStyle w:val="TAC"/>
            </w:pPr>
            <w:r w:rsidRPr="00EF5447">
              <w:rPr>
                <w:lang w:eastAsia="ja-JP"/>
              </w:rPr>
              <w:t>DC_3A-19A-42C_n1A-n79A</w:t>
            </w:r>
          </w:p>
        </w:tc>
        <w:tc>
          <w:tcPr>
            <w:tcW w:w="3544" w:type="dxa"/>
            <w:shd w:val="clear" w:color="auto" w:fill="auto"/>
          </w:tcPr>
          <w:p w14:paraId="6A0B493C" w14:textId="77777777" w:rsidR="008D1E4A" w:rsidRPr="00EF5447" w:rsidRDefault="008D1E4A" w:rsidP="00C620E0">
            <w:pPr>
              <w:pStyle w:val="TAC"/>
              <w:rPr>
                <w:lang w:eastAsia="ja-JP"/>
              </w:rPr>
            </w:pPr>
            <w:r w:rsidRPr="00EF5447">
              <w:rPr>
                <w:lang w:eastAsia="ja-JP"/>
              </w:rPr>
              <w:t>DC_3A_n1A</w:t>
            </w:r>
          </w:p>
          <w:p w14:paraId="4E056C12" w14:textId="77777777" w:rsidR="008D1E4A" w:rsidRPr="00EF5447" w:rsidRDefault="008D1E4A" w:rsidP="00C620E0">
            <w:pPr>
              <w:pStyle w:val="TAC"/>
              <w:rPr>
                <w:lang w:eastAsia="ja-JP"/>
              </w:rPr>
            </w:pPr>
            <w:r w:rsidRPr="00EF5447">
              <w:rPr>
                <w:lang w:eastAsia="ja-JP"/>
              </w:rPr>
              <w:t>DC_3A_n79A</w:t>
            </w:r>
          </w:p>
          <w:p w14:paraId="410FD03F" w14:textId="77777777" w:rsidR="008D1E4A" w:rsidRPr="00EF5447" w:rsidRDefault="008D1E4A" w:rsidP="00C620E0">
            <w:pPr>
              <w:pStyle w:val="TAC"/>
              <w:rPr>
                <w:lang w:eastAsia="ja-JP"/>
              </w:rPr>
            </w:pPr>
            <w:r w:rsidRPr="00EF5447">
              <w:rPr>
                <w:lang w:eastAsia="ja-JP"/>
              </w:rPr>
              <w:t>DC_19A_n1A</w:t>
            </w:r>
          </w:p>
          <w:p w14:paraId="16B4D555" w14:textId="77777777" w:rsidR="008D1E4A" w:rsidRPr="00EF5447" w:rsidRDefault="008D1E4A" w:rsidP="00C620E0">
            <w:pPr>
              <w:pStyle w:val="TAC"/>
              <w:rPr>
                <w:lang w:eastAsia="fi-FI"/>
              </w:rPr>
            </w:pPr>
            <w:r w:rsidRPr="00EF5447">
              <w:rPr>
                <w:lang w:eastAsia="ja-JP"/>
              </w:rPr>
              <w:t>DC_19A_n79A</w:t>
            </w:r>
          </w:p>
        </w:tc>
      </w:tr>
      <w:tr w:rsidR="008D1E4A" w:rsidRPr="00EF5447" w14:paraId="04DEA1F6" w14:textId="77777777" w:rsidTr="00C620E0">
        <w:trPr>
          <w:trHeight w:val="187"/>
          <w:jc w:val="center"/>
        </w:trPr>
        <w:tc>
          <w:tcPr>
            <w:tcW w:w="3397" w:type="dxa"/>
            <w:noWrap/>
          </w:tcPr>
          <w:p w14:paraId="7E47D2C8" w14:textId="77777777" w:rsidR="008D1E4A" w:rsidRPr="00EF5447" w:rsidRDefault="008D1E4A" w:rsidP="00C620E0">
            <w:pPr>
              <w:pStyle w:val="TAC"/>
              <w:rPr>
                <w:lang w:eastAsia="ja-JP"/>
              </w:rPr>
            </w:pPr>
            <w:r w:rsidRPr="00EF5447">
              <w:rPr>
                <w:lang w:eastAsia="ja-JP"/>
              </w:rPr>
              <w:t>DC_3A-21A-42A_n1A-n77A</w:t>
            </w:r>
          </w:p>
          <w:p w14:paraId="246E42A3" w14:textId="77777777" w:rsidR="008D1E4A" w:rsidRPr="00EF5447" w:rsidRDefault="008D1E4A" w:rsidP="00C620E0">
            <w:pPr>
              <w:pStyle w:val="TAC"/>
            </w:pPr>
            <w:r w:rsidRPr="00EF5447">
              <w:rPr>
                <w:lang w:eastAsia="ja-JP"/>
              </w:rPr>
              <w:t>DC_3A-21A-42C_n1A-n77A</w:t>
            </w:r>
          </w:p>
        </w:tc>
        <w:tc>
          <w:tcPr>
            <w:tcW w:w="3544" w:type="dxa"/>
            <w:shd w:val="clear" w:color="auto" w:fill="auto"/>
          </w:tcPr>
          <w:p w14:paraId="34FF23FC" w14:textId="77777777" w:rsidR="008D1E4A" w:rsidRPr="00EF5447" w:rsidRDefault="008D1E4A" w:rsidP="00C620E0">
            <w:pPr>
              <w:pStyle w:val="TAC"/>
              <w:rPr>
                <w:lang w:eastAsia="ja-JP"/>
              </w:rPr>
            </w:pPr>
            <w:r w:rsidRPr="00EF5447">
              <w:rPr>
                <w:lang w:eastAsia="ja-JP"/>
              </w:rPr>
              <w:t>DC_3A_n1A</w:t>
            </w:r>
          </w:p>
          <w:p w14:paraId="3B1439F0" w14:textId="77777777" w:rsidR="008D1E4A" w:rsidRPr="00EF5447" w:rsidRDefault="008D1E4A" w:rsidP="00C620E0">
            <w:pPr>
              <w:pStyle w:val="TAC"/>
              <w:rPr>
                <w:lang w:eastAsia="ja-JP"/>
              </w:rPr>
            </w:pPr>
            <w:r w:rsidRPr="00EF5447">
              <w:rPr>
                <w:lang w:eastAsia="ja-JP"/>
              </w:rPr>
              <w:t>DC_3A_n77A</w:t>
            </w:r>
          </w:p>
          <w:p w14:paraId="11FF794B" w14:textId="77777777" w:rsidR="008D1E4A" w:rsidRPr="00EF5447" w:rsidRDefault="008D1E4A" w:rsidP="00C620E0">
            <w:pPr>
              <w:pStyle w:val="TAC"/>
              <w:rPr>
                <w:lang w:eastAsia="ja-JP"/>
              </w:rPr>
            </w:pPr>
            <w:r w:rsidRPr="00EF5447">
              <w:rPr>
                <w:lang w:eastAsia="ja-JP"/>
              </w:rPr>
              <w:t>DC_21A_n1A</w:t>
            </w:r>
          </w:p>
          <w:p w14:paraId="10DCE234" w14:textId="77777777" w:rsidR="008D1E4A" w:rsidRPr="00EF5447" w:rsidRDefault="008D1E4A" w:rsidP="00C620E0">
            <w:pPr>
              <w:pStyle w:val="TAC"/>
              <w:rPr>
                <w:lang w:eastAsia="fi-FI"/>
              </w:rPr>
            </w:pPr>
            <w:r w:rsidRPr="00EF5447">
              <w:rPr>
                <w:lang w:eastAsia="ja-JP"/>
              </w:rPr>
              <w:t>DC_21A_n77A</w:t>
            </w:r>
          </w:p>
        </w:tc>
      </w:tr>
      <w:tr w:rsidR="008D1E4A" w:rsidRPr="00EF5447" w14:paraId="3CAEFCA5" w14:textId="77777777" w:rsidTr="00C620E0">
        <w:trPr>
          <w:trHeight w:val="187"/>
          <w:jc w:val="center"/>
        </w:trPr>
        <w:tc>
          <w:tcPr>
            <w:tcW w:w="3397" w:type="dxa"/>
            <w:noWrap/>
          </w:tcPr>
          <w:p w14:paraId="6BF80F44" w14:textId="77777777" w:rsidR="008D1E4A" w:rsidRPr="00EF5447" w:rsidRDefault="008D1E4A" w:rsidP="00C620E0">
            <w:pPr>
              <w:pStyle w:val="TAC"/>
              <w:rPr>
                <w:lang w:eastAsia="ja-JP"/>
              </w:rPr>
            </w:pPr>
            <w:r w:rsidRPr="00EF5447">
              <w:rPr>
                <w:lang w:eastAsia="ja-JP"/>
              </w:rPr>
              <w:lastRenderedPageBreak/>
              <w:t>DC_3A-21A-42A_n1A-n78A</w:t>
            </w:r>
          </w:p>
          <w:p w14:paraId="266E86AF" w14:textId="77777777" w:rsidR="008D1E4A" w:rsidRPr="00EF5447" w:rsidRDefault="008D1E4A" w:rsidP="00C620E0">
            <w:pPr>
              <w:pStyle w:val="TAC"/>
            </w:pPr>
            <w:r w:rsidRPr="00EF5447">
              <w:rPr>
                <w:lang w:eastAsia="ja-JP"/>
              </w:rPr>
              <w:t>DC_3A-21A-42C_n1A-n78A</w:t>
            </w:r>
          </w:p>
        </w:tc>
        <w:tc>
          <w:tcPr>
            <w:tcW w:w="3544" w:type="dxa"/>
            <w:shd w:val="clear" w:color="auto" w:fill="auto"/>
          </w:tcPr>
          <w:p w14:paraId="7931BF76" w14:textId="77777777" w:rsidR="008D1E4A" w:rsidRPr="00EF5447" w:rsidRDefault="008D1E4A" w:rsidP="00C620E0">
            <w:pPr>
              <w:pStyle w:val="TAC"/>
              <w:rPr>
                <w:lang w:eastAsia="ja-JP"/>
              </w:rPr>
            </w:pPr>
            <w:r w:rsidRPr="00EF5447">
              <w:rPr>
                <w:lang w:eastAsia="ja-JP"/>
              </w:rPr>
              <w:t>DC_3A_n1A</w:t>
            </w:r>
          </w:p>
          <w:p w14:paraId="048B148C" w14:textId="77777777" w:rsidR="008D1E4A" w:rsidRPr="00EF5447" w:rsidRDefault="008D1E4A" w:rsidP="00C620E0">
            <w:pPr>
              <w:pStyle w:val="TAC"/>
              <w:rPr>
                <w:lang w:eastAsia="ja-JP"/>
              </w:rPr>
            </w:pPr>
            <w:r w:rsidRPr="00EF5447">
              <w:rPr>
                <w:lang w:eastAsia="ja-JP"/>
              </w:rPr>
              <w:t>DC_3A_n78A</w:t>
            </w:r>
          </w:p>
          <w:p w14:paraId="669FE9F1" w14:textId="77777777" w:rsidR="008D1E4A" w:rsidRPr="00EF5447" w:rsidRDefault="008D1E4A" w:rsidP="00C620E0">
            <w:pPr>
              <w:pStyle w:val="TAC"/>
              <w:rPr>
                <w:lang w:eastAsia="ja-JP"/>
              </w:rPr>
            </w:pPr>
            <w:r w:rsidRPr="00EF5447">
              <w:rPr>
                <w:lang w:eastAsia="ja-JP"/>
              </w:rPr>
              <w:t>DC_21A_n1A</w:t>
            </w:r>
          </w:p>
          <w:p w14:paraId="1FDEAD67" w14:textId="77777777" w:rsidR="008D1E4A" w:rsidRPr="00EF5447" w:rsidRDefault="008D1E4A" w:rsidP="00C620E0">
            <w:pPr>
              <w:pStyle w:val="TAC"/>
              <w:rPr>
                <w:lang w:eastAsia="fi-FI"/>
              </w:rPr>
            </w:pPr>
            <w:r w:rsidRPr="00EF5447">
              <w:rPr>
                <w:lang w:eastAsia="ja-JP"/>
              </w:rPr>
              <w:t>DC_21A_n78A</w:t>
            </w:r>
          </w:p>
        </w:tc>
      </w:tr>
      <w:tr w:rsidR="008D1E4A" w:rsidRPr="00EF5447" w14:paraId="6223436C" w14:textId="77777777" w:rsidTr="00C620E0">
        <w:trPr>
          <w:trHeight w:val="187"/>
          <w:jc w:val="center"/>
        </w:trPr>
        <w:tc>
          <w:tcPr>
            <w:tcW w:w="3397" w:type="dxa"/>
            <w:noWrap/>
          </w:tcPr>
          <w:p w14:paraId="201F1092" w14:textId="77777777" w:rsidR="008D1E4A" w:rsidRPr="00EF5447" w:rsidRDefault="008D1E4A" w:rsidP="00C620E0">
            <w:pPr>
              <w:pStyle w:val="TAC"/>
              <w:rPr>
                <w:lang w:eastAsia="ja-JP"/>
              </w:rPr>
            </w:pPr>
            <w:r w:rsidRPr="00EF5447">
              <w:rPr>
                <w:lang w:eastAsia="ja-JP"/>
              </w:rPr>
              <w:t>DC_3A-21A-42A_n1A-n79A</w:t>
            </w:r>
          </w:p>
          <w:p w14:paraId="62CB8794" w14:textId="77777777" w:rsidR="008D1E4A" w:rsidRPr="00EF5447" w:rsidRDefault="008D1E4A" w:rsidP="00C620E0">
            <w:pPr>
              <w:pStyle w:val="TAC"/>
            </w:pPr>
            <w:r w:rsidRPr="00EF5447">
              <w:rPr>
                <w:lang w:eastAsia="ja-JP"/>
              </w:rPr>
              <w:t>DC_3A-21A-42C_n1A-n79A</w:t>
            </w:r>
          </w:p>
        </w:tc>
        <w:tc>
          <w:tcPr>
            <w:tcW w:w="3544" w:type="dxa"/>
            <w:shd w:val="clear" w:color="auto" w:fill="auto"/>
          </w:tcPr>
          <w:p w14:paraId="351D311A" w14:textId="77777777" w:rsidR="008D1E4A" w:rsidRPr="00EF5447" w:rsidRDefault="008D1E4A" w:rsidP="00C620E0">
            <w:pPr>
              <w:pStyle w:val="TAC"/>
              <w:rPr>
                <w:lang w:eastAsia="ja-JP"/>
              </w:rPr>
            </w:pPr>
            <w:r w:rsidRPr="00EF5447">
              <w:rPr>
                <w:lang w:eastAsia="ja-JP"/>
              </w:rPr>
              <w:t>DC_3A_n1A</w:t>
            </w:r>
          </w:p>
          <w:p w14:paraId="3BF18158" w14:textId="77777777" w:rsidR="008D1E4A" w:rsidRPr="00EF5447" w:rsidRDefault="008D1E4A" w:rsidP="00C620E0">
            <w:pPr>
              <w:pStyle w:val="TAC"/>
              <w:rPr>
                <w:lang w:eastAsia="ja-JP"/>
              </w:rPr>
            </w:pPr>
            <w:r w:rsidRPr="00EF5447">
              <w:rPr>
                <w:lang w:eastAsia="ja-JP"/>
              </w:rPr>
              <w:t>DC_3A_n79A</w:t>
            </w:r>
          </w:p>
          <w:p w14:paraId="3AFBF113" w14:textId="77777777" w:rsidR="008D1E4A" w:rsidRPr="00EF5447" w:rsidRDefault="008D1E4A" w:rsidP="00C620E0">
            <w:pPr>
              <w:pStyle w:val="TAC"/>
              <w:rPr>
                <w:lang w:eastAsia="ja-JP"/>
              </w:rPr>
            </w:pPr>
            <w:r w:rsidRPr="00EF5447">
              <w:rPr>
                <w:lang w:eastAsia="ja-JP"/>
              </w:rPr>
              <w:t>DC_21A_n1A</w:t>
            </w:r>
          </w:p>
          <w:p w14:paraId="6E5C3327" w14:textId="77777777" w:rsidR="008D1E4A" w:rsidRPr="00EF5447" w:rsidRDefault="008D1E4A" w:rsidP="00C620E0">
            <w:pPr>
              <w:pStyle w:val="TAC"/>
              <w:rPr>
                <w:lang w:eastAsia="fi-FI"/>
              </w:rPr>
            </w:pPr>
            <w:r w:rsidRPr="00EF5447">
              <w:rPr>
                <w:lang w:eastAsia="ja-JP"/>
              </w:rPr>
              <w:t>DC_21A_n79A</w:t>
            </w:r>
          </w:p>
        </w:tc>
      </w:tr>
      <w:tr w:rsidR="008D1E4A" w:rsidRPr="00EF5447" w14:paraId="4197A720" w14:textId="77777777" w:rsidTr="00C620E0">
        <w:trPr>
          <w:trHeight w:val="187"/>
          <w:jc w:val="center"/>
        </w:trPr>
        <w:tc>
          <w:tcPr>
            <w:tcW w:w="3397" w:type="dxa"/>
            <w:noWrap/>
          </w:tcPr>
          <w:p w14:paraId="7DDE6192" w14:textId="77777777" w:rsidR="008D1E4A" w:rsidRPr="00EF5447" w:rsidRDefault="008D1E4A" w:rsidP="00C620E0">
            <w:pPr>
              <w:pStyle w:val="TAC"/>
            </w:pPr>
            <w:r w:rsidRPr="00EF5447">
              <w:t>DC_3A-28A-41A-42A_n78A</w:t>
            </w:r>
          </w:p>
          <w:p w14:paraId="575207FD" w14:textId="77777777" w:rsidR="008D1E4A" w:rsidRPr="00EF5447" w:rsidRDefault="008D1E4A" w:rsidP="00C620E0">
            <w:pPr>
              <w:pStyle w:val="TAC"/>
            </w:pPr>
            <w:r w:rsidRPr="00EF5447">
              <w:t>DC_3A-28A-41A-42C_n78A</w:t>
            </w:r>
          </w:p>
          <w:p w14:paraId="010948C2" w14:textId="77777777" w:rsidR="008D1E4A" w:rsidRPr="00EF5447" w:rsidRDefault="008D1E4A" w:rsidP="00C620E0">
            <w:pPr>
              <w:pStyle w:val="TAC"/>
            </w:pPr>
            <w:r w:rsidRPr="00EF5447">
              <w:t>DC_3A-28A-41C-42A_n78A</w:t>
            </w:r>
          </w:p>
          <w:p w14:paraId="5C38F7C4" w14:textId="77777777" w:rsidR="008D1E4A" w:rsidRPr="00EF5447" w:rsidRDefault="008D1E4A" w:rsidP="00C620E0">
            <w:pPr>
              <w:pStyle w:val="TAC"/>
              <w:rPr>
                <w:rFonts w:cs="Arial"/>
                <w:lang w:eastAsia="ko-KR"/>
              </w:rPr>
            </w:pPr>
            <w:r w:rsidRPr="00EF5447">
              <w:t>DC_3A-28A-41C-42C_n78A</w:t>
            </w:r>
          </w:p>
        </w:tc>
        <w:tc>
          <w:tcPr>
            <w:tcW w:w="3544" w:type="dxa"/>
            <w:shd w:val="clear" w:color="auto" w:fill="auto"/>
          </w:tcPr>
          <w:p w14:paraId="10860A60" w14:textId="77777777" w:rsidR="008D1E4A" w:rsidRPr="00EF5447" w:rsidRDefault="008D1E4A" w:rsidP="00C620E0">
            <w:pPr>
              <w:pStyle w:val="TAC"/>
            </w:pPr>
            <w:r w:rsidRPr="00EF5447">
              <w:t>DC_1A_n78A</w:t>
            </w:r>
          </w:p>
          <w:p w14:paraId="0148C099" w14:textId="77777777" w:rsidR="008D1E4A" w:rsidRPr="00EF5447" w:rsidRDefault="008D1E4A" w:rsidP="00C620E0">
            <w:pPr>
              <w:pStyle w:val="TAC"/>
            </w:pPr>
            <w:r w:rsidRPr="00EF5447">
              <w:t>DC_3A_n78A</w:t>
            </w:r>
          </w:p>
          <w:p w14:paraId="5F115824" w14:textId="77777777" w:rsidR="008D1E4A" w:rsidRPr="00EF5447" w:rsidRDefault="008D1E4A" w:rsidP="00C620E0">
            <w:pPr>
              <w:pStyle w:val="TAC"/>
            </w:pPr>
            <w:r w:rsidRPr="00EF5447">
              <w:t>DC_41A_n78A</w:t>
            </w:r>
          </w:p>
          <w:p w14:paraId="376F3D83" w14:textId="77777777" w:rsidR="008D1E4A" w:rsidRPr="00EF5447" w:rsidRDefault="008D1E4A" w:rsidP="00C620E0">
            <w:pPr>
              <w:pStyle w:val="TAC"/>
              <w:rPr>
                <w:lang w:eastAsia="ko-KR"/>
              </w:rPr>
            </w:pPr>
            <w:r w:rsidRPr="00EF5447">
              <w:t>DC_41C_n78A</w:t>
            </w:r>
          </w:p>
        </w:tc>
      </w:tr>
      <w:tr w:rsidR="008D1E4A" w:rsidRPr="00EF5447" w14:paraId="70F3C507" w14:textId="77777777" w:rsidTr="00C620E0">
        <w:trPr>
          <w:trHeight w:val="187"/>
          <w:jc w:val="center"/>
        </w:trPr>
        <w:tc>
          <w:tcPr>
            <w:tcW w:w="3397" w:type="dxa"/>
            <w:noWrap/>
          </w:tcPr>
          <w:p w14:paraId="71F35CF9" w14:textId="77777777" w:rsidR="008D1E4A" w:rsidRPr="00EF5447" w:rsidRDefault="008D1E4A" w:rsidP="00C620E0">
            <w:pPr>
              <w:pStyle w:val="TAC"/>
              <w:rPr>
                <w:lang w:eastAsia="ja-JP"/>
              </w:rPr>
            </w:pPr>
            <w:r w:rsidRPr="00EF5447">
              <w:rPr>
                <w:lang w:eastAsia="ja-JP"/>
              </w:rPr>
              <w:t>DC_19A-21A-42A_n1A-n77A</w:t>
            </w:r>
          </w:p>
          <w:p w14:paraId="2042C14F" w14:textId="77777777" w:rsidR="008D1E4A" w:rsidRPr="00EF5447" w:rsidRDefault="008D1E4A" w:rsidP="00C620E0">
            <w:pPr>
              <w:pStyle w:val="TAC"/>
              <w:rPr>
                <w:lang w:eastAsia="ko-KR"/>
              </w:rPr>
            </w:pPr>
            <w:r w:rsidRPr="00EF5447">
              <w:rPr>
                <w:lang w:eastAsia="ja-JP"/>
              </w:rPr>
              <w:t>DC_19A-21A-42C_n1A-n77A</w:t>
            </w:r>
          </w:p>
        </w:tc>
        <w:tc>
          <w:tcPr>
            <w:tcW w:w="3544" w:type="dxa"/>
            <w:shd w:val="clear" w:color="auto" w:fill="auto"/>
          </w:tcPr>
          <w:p w14:paraId="3BFEA920" w14:textId="77777777" w:rsidR="008D1E4A" w:rsidRPr="00EF5447" w:rsidRDefault="008D1E4A" w:rsidP="00C620E0">
            <w:pPr>
              <w:pStyle w:val="TAC"/>
              <w:rPr>
                <w:lang w:eastAsia="ja-JP"/>
              </w:rPr>
            </w:pPr>
            <w:r w:rsidRPr="00EF5447">
              <w:rPr>
                <w:lang w:eastAsia="ja-JP"/>
              </w:rPr>
              <w:t>DC_19A_n1A</w:t>
            </w:r>
          </w:p>
          <w:p w14:paraId="33AAF7A8" w14:textId="77777777" w:rsidR="008D1E4A" w:rsidRPr="00EF5447" w:rsidRDefault="008D1E4A" w:rsidP="00C620E0">
            <w:pPr>
              <w:pStyle w:val="TAC"/>
              <w:rPr>
                <w:lang w:eastAsia="ja-JP"/>
              </w:rPr>
            </w:pPr>
            <w:r w:rsidRPr="00EF5447">
              <w:rPr>
                <w:lang w:eastAsia="ja-JP"/>
              </w:rPr>
              <w:t>DC_19A_n77A</w:t>
            </w:r>
          </w:p>
          <w:p w14:paraId="40EBC95D" w14:textId="77777777" w:rsidR="008D1E4A" w:rsidRPr="00EF5447" w:rsidRDefault="008D1E4A" w:rsidP="00C620E0">
            <w:pPr>
              <w:pStyle w:val="TAC"/>
              <w:rPr>
                <w:lang w:eastAsia="ja-JP"/>
              </w:rPr>
            </w:pPr>
            <w:r w:rsidRPr="00EF5447">
              <w:rPr>
                <w:lang w:eastAsia="ja-JP"/>
              </w:rPr>
              <w:t>DC_21A_n1A</w:t>
            </w:r>
          </w:p>
          <w:p w14:paraId="3098CCC1" w14:textId="77777777" w:rsidR="008D1E4A" w:rsidRPr="00EF5447" w:rsidRDefault="008D1E4A" w:rsidP="00C620E0">
            <w:pPr>
              <w:pStyle w:val="TAC"/>
              <w:rPr>
                <w:lang w:eastAsia="ko-KR"/>
              </w:rPr>
            </w:pPr>
            <w:r w:rsidRPr="00EF5447">
              <w:rPr>
                <w:lang w:eastAsia="ja-JP"/>
              </w:rPr>
              <w:t>DC_21A_n77A</w:t>
            </w:r>
          </w:p>
        </w:tc>
      </w:tr>
      <w:tr w:rsidR="008D1E4A" w:rsidRPr="00EF5447" w14:paraId="4109461B" w14:textId="77777777" w:rsidTr="00C620E0">
        <w:trPr>
          <w:trHeight w:val="187"/>
          <w:jc w:val="center"/>
        </w:trPr>
        <w:tc>
          <w:tcPr>
            <w:tcW w:w="3397" w:type="dxa"/>
            <w:noWrap/>
          </w:tcPr>
          <w:p w14:paraId="52DA913B" w14:textId="77777777" w:rsidR="008D1E4A" w:rsidRPr="00EF5447" w:rsidRDefault="008D1E4A" w:rsidP="00C620E0">
            <w:pPr>
              <w:pStyle w:val="TAC"/>
              <w:rPr>
                <w:lang w:eastAsia="ja-JP"/>
              </w:rPr>
            </w:pPr>
            <w:r w:rsidRPr="00EF5447">
              <w:rPr>
                <w:lang w:eastAsia="ja-JP"/>
              </w:rPr>
              <w:t>DC_19A-21A-42A_n1A-n78A</w:t>
            </w:r>
          </w:p>
          <w:p w14:paraId="26026FA8" w14:textId="77777777" w:rsidR="008D1E4A" w:rsidRPr="00EF5447" w:rsidRDefault="008D1E4A" w:rsidP="00C620E0">
            <w:pPr>
              <w:pStyle w:val="TAC"/>
              <w:rPr>
                <w:lang w:eastAsia="ko-KR"/>
              </w:rPr>
            </w:pPr>
            <w:r w:rsidRPr="00EF5447">
              <w:rPr>
                <w:lang w:eastAsia="ja-JP"/>
              </w:rPr>
              <w:t>DC_19A-21A-42C_n1A-n78A</w:t>
            </w:r>
          </w:p>
        </w:tc>
        <w:tc>
          <w:tcPr>
            <w:tcW w:w="3544" w:type="dxa"/>
            <w:shd w:val="clear" w:color="auto" w:fill="auto"/>
          </w:tcPr>
          <w:p w14:paraId="46825719" w14:textId="77777777" w:rsidR="008D1E4A" w:rsidRPr="00EF5447" w:rsidRDefault="008D1E4A" w:rsidP="00C620E0">
            <w:pPr>
              <w:pStyle w:val="TAC"/>
              <w:rPr>
                <w:lang w:eastAsia="ja-JP"/>
              </w:rPr>
            </w:pPr>
            <w:r w:rsidRPr="00EF5447">
              <w:rPr>
                <w:lang w:eastAsia="ja-JP"/>
              </w:rPr>
              <w:t>DC_19A_n1A</w:t>
            </w:r>
          </w:p>
          <w:p w14:paraId="11543679" w14:textId="77777777" w:rsidR="008D1E4A" w:rsidRPr="00EF5447" w:rsidRDefault="008D1E4A" w:rsidP="00C620E0">
            <w:pPr>
              <w:pStyle w:val="TAC"/>
              <w:rPr>
                <w:lang w:eastAsia="ja-JP"/>
              </w:rPr>
            </w:pPr>
            <w:r w:rsidRPr="00EF5447">
              <w:rPr>
                <w:lang w:eastAsia="ja-JP"/>
              </w:rPr>
              <w:t>DC_19A_n78A</w:t>
            </w:r>
          </w:p>
          <w:p w14:paraId="66BA7202" w14:textId="77777777" w:rsidR="008D1E4A" w:rsidRPr="00EF5447" w:rsidRDefault="008D1E4A" w:rsidP="00C620E0">
            <w:pPr>
              <w:pStyle w:val="TAC"/>
              <w:rPr>
                <w:lang w:eastAsia="ja-JP"/>
              </w:rPr>
            </w:pPr>
            <w:r w:rsidRPr="00EF5447">
              <w:rPr>
                <w:lang w:eastAsia="ja-JP"/>
              </w:rPr>
              <w:t>DC_21A_n1A</w:t>
            </w:r>
          </w:p>
          <w:p w14:paraId="19B49D75" w14:textId="77777777" w:rsidR="008D1E4A" w:rsidRPr="00EF5447" w:rsidRDefault="008D1E4A" w:rsidP="00C620E0">
            <w:pPr>
              <w:pStyle w:val="TAC"/>
              <w:rPr>
                <w:lang w:eastAsia="ko-KR"/>
              </w:rPr>
            </w:pPr>
            <w:r w:rsidRPr="00EF5447">
              <w:rPr>
                <w:lang w:eastAsia="ja-JP"/>
              </w:rPr>
              <w:t>DC_21A_n78A</w:t>
            </w:r>
          </w:p>
        </w:tc>
      </w:tr>
      <w:tr w:rsidR="008D1E4A" w:rsidRPr="00EF5447" w14:paraId="226A4CB7" w14:textId="77777777" w:rsidTr="00C620E0">
        <w:trPr>
          <w:trHeight w:val="187"/>
          <w:jc w:val="center"/>
        </w:trPr>
        <w:tc>
          <w:tcPr>
            <w:tcW w:w="3397" w:type="dxa"/>
            <w:noWrap/>
          </w:tcPr>
          <w:p w14:paraId="1BD340EB" w14:textId="77777777" w:rsidR="008D1E4A" w:rsidRPr="00EF5447" w:rsidRDefault="008D1E4A" w:rsidP="00C620E0">
            <w:pPr>
              <w:pStyle w:val="TAC"/>
              <w:rPr>
                <w:lang w:eastAsia="ja-JP"/>
              </w:rPr>
            </w:pPr>
            <w:r w:rsidRPr="00EF5447">
              <w:rPr>
                <w:lang w:eastAsia="ja-JP"/>
              </w:rPr>
              <w:t>DC_19A-21A-42A_n1A-n79A</w:t>
            </w:r>
          </w:p>
          <w:p w14:paraId="126E3950" w14:textId="77777777" w:rsidR="008D1E4A" w:rsidRPr="00EF5447" w:rsidRDefault="008D1E4A" w:rsidP="00C620E0">
            <w:pPr>
              <w:pStyle w:val="TAC"/>
              <w:rPr>
                <w:lang w:eastAsia="ko-KR"/>
              </w:rPr>
            </w:pPr>
            <w:r w:rsidRPr="00EF5447">
              <w:rPr>
                <w:lang w:eastAsia="ja-JP"/>
              </w:rPr>
              <w:t>DC_19A-21A-42C_n1A-n79A</w:t>
            </w:r>
          </w:p>
        </w:tc>
        <w:tc>
          <w:tcPr>
            <w:tcW w:w="3544" w:type="dxa"/>
            <w:shd w:val="clear" w:color="auto" w:fill="auto"/>
          </w:tcPr>
          <w:p w14:paraId="29995F8C" w14:textId="77777777" w:rsidR="008D1E4A" w:rsidRPr="00EF5447" w:rsidRDefault="008D1E4A" w:rsidP="00C620E0">
            <w:pPr>
              <w:pStyle w:val="TAC"/>
              <w:rPr>
                <w:lang w:eastAsia="ja-JP"/>
              </w:rPr>
            </w:pPr>
            <w:r w:rsidRPr="00EF5447">
              <w:rPr>
                <w:lang w:eastAsia="ja-JP"/>
              </w:rPr>
              <w:t>DC_19A_n1A</w:t>
            </w:r>
          </w:p>
          <w:p w14:paraId="7BF33B26" w14:textId="77777777" w:rsidR="008D1E4A" w:rsidRPr="00EF5447" w:rsidRDefault="008D1E4A" w:rsidP="00C620E0">
            <w:pPr>
              <w:pStyle w:val="TAC"/>
              <w:rPr>
                <w:lang w:eastAsia="ja-JP"/>
              </w:rPr>
            </w:pPr>
            <w:r w:rsidRPr="00EF5447">
              <w:rPr>
                <w:lang w:eastAsia="ja-JP"/>
              </w:rPr>
              <w:t>DC_19A_n79A</w:t>
            </w:r>
          </w:p>
          <w:p w14:paraId="3D3110F9" w14:textId="77777777" w:rsidR="008D1E4A" w:rsidRPr="00EF5447" w:rsidRDefault="008D1E4A" w:rsidP="00C620E0">
            <w:pPr>
              <w:pStyle w:val="TAC"/>
              <w:rPr>
                <w:lang w:eastAsia="ja-JP"/>
              </w:rPr>
            </w:pPr>
            <w:r w:rsidRPr="00EF5447">
              <w:rPr>
                <w:lang w:eastAsia="ja-JP"/>
              </w:rPr>
              <w:t>DC_21A_n1A</w:t>
            </w:r>
          </w:p>
          <w:p w14:paraId="1E64F727" w14:textId="77777777" w:rsidR="008D1E4A" w:rsidRPr="00EF5447" w:rsidRDefault="008D1E4A" w:rsidP="00C620E0">
            <w:pPr>
              <w:pStyle w:val="TAC"/>
              <w:rPr>
                <w:lang w:eastAsia="ko-KR"/>
              </w:rPr>
            </w:pPr>
            <w:r w:rsidRPr="00EF5447">
              <w:rPr>
                <w:lang w:eastAsia="ja-JP"/>
              </w:rPr>
              <w:t>DC_21A_n79A</w:t>
            </w:r>
          </w:p>
        </w:tc>
      </w:tr>
      <w:tr w:rsidR="008D1E4A" w:rsidRPr="00EF5447" w14:paraId="1721B32F" w14:textId="77777777" w:rsidTr="00C620E0">
        <w:trPr>
          <w:trHeight w:val="187"/>
          <w:jc w:val="center"/>
        </w:trPr>
        <w:tc>
          <w:tcPr>
            <w:tcW w:w="3397" w:type="dxa"/>
            <w:noWrap/>
          </w:tcPr>
          <w:p w14:paraId="630DCF23" w14:textId="77777777" w:rsidR="008D1E4A" w:rsidRPr="00EF5447" w:rsidRDefault="008D1E4A" w:rsidP="00C620E0">
            <w:pPr>
              <w:pStyle w:val="TAC"/>
              <w:rPr>
                <w:rFonts w:cs="Arial"/>
                <w:lang w:eastAsia="ko-KR"/>
              </w:rPr>
            </w:pPr>
            <w:r w:rsidRPr="00EF5447">
              <w:rPr>
                <w:rFonts w:cs="Arial"/>
                <w:lang w:eastAsia="ko-KR"/>
              </w:rPr>
              <w:t>DC_19A-21A-42A_n77A-n79A</w:t>
            </w:r>
          </w:p>
          <w:p w14:paraId="23D05692" w14:textId="77777777" w:rsidR="008D1E4A" w:rsidRPr="00EF5447" w:rsidRDefault="008D1E4A" w:rsidP="00C620E0">
            <w:pPr>
              <w:pStyle w:val="TAC"/>
            </w:pPr>
            <w:r w:rsidRPr="00EF5447">
              <w:rPr>
                <w:rFonts w:cs="Arial"/>
                <w:lang w:eastAsia="ko-KR"/>
              </w:rPr>
              <w:t>DC_19A-21A-42C_n77A-n79A</w:t>
            </w:r>
          </w:p>
        </w:tc>
        <w:tc>
          <w:tcPr>
            <w:tcW w:w="3544" w:type="dxa"/>
            <w:shd w:val="clear" w:color="auto" w:fill="auto"/>
          </w:tcPr>
          <w:p w14:paraId="0A95E540" w14:textId="77777777" w:rsidR="008D1E4A" w:rsidRPr="00EF5447" w:rsidRDefault="008D1E4A" w:rsidP="00C620E0">
            <w:pPr>
              <w:pStyle w:val="TAC"/>
              <w:rPr>
                <w:lang w:eastAsia="ko-KR"/>
              </w:rPr>
            </w:pPr>
            <w:r w:rsidRPr="00EF5447">
              <w:rPr>
                <w:lang w:eastAsia="ko-KR"/>
              </w:rPr>
              <w:t>DC_19A_n77A</w:t>
            </w:r>
          </w:p>
          <w:p w14:paraId="3388834B" w14:textId="77777777" w:rsidR="008D1E4A" w:rsidRPr="00EF5447" w:rsidRDefault="008D1E4A" w:rsidP="00C620E0">
            <w:pPr>
              <w:pStyle w:val="TAC"/>
              <w:rPr>
                <w:lang w:eastAsia="fi-FI"/>
              </w:rPr>
            </w:pPr>
            <w:r w:rsidRPr="00EF5447">
              <w:rPr>
                <w:lang w:eastAsia="ko-KR"/>
              </w:rPr>
              <w:t>DC_19A_n79A</w:t>
            </w:r>
          </w:p>
        </w:tc>
      </w:tr>
      <w:tr w:rsidR="008D1E4A" w:rsidRPr="00EF5447" w14:paraId="2AF56541" w14:textId="77777777" w:rsidTr="00C620E0">
        <w:trPr>
          <w:trHeight w:val="187"/>
          <w:jc w:val="center"/>
        </w:trPr>
        <w:tc>
          <w:tcPr>
            <w:tcW w:w="3397" w:type="dxa"/>
            <w:noWrap/>
          </w:tcPr>
          <w:p w14:paraId="02E3CAE0" w14:textId="77777777" w:rsidR="008D1E4A" w:rsidRPr="00EF5447" w:rsidRDefault="008D1E4A" w:rsidP="00C620E0">
            <w:pPr>
              <w:pStyle w:val="TAC"/>
              <w:rPr>
                <w:rFonts w:cs="Arial"/>
                <w:lang w:eastAsia="ko-KR"/>
              </w:rPr>
            </w:pPr>
            <w:r w:rsidRPr="00EF5447">
              <w:rPr>
                <w:rFonts w:cs="Arial"/>
                <w:lang w:eastAsia="ko-KR"/>
              </w:rPr>
              <w:t>DC_19A-21A-42A_n78A-n79A</w:t>
            </w:r>
          </w:p>
          <w:p w14:paraId="77EA9AB6" w14:textId="77777777" w:rsidR="008D1E4A" w:rsidRPr="00EF5447" w:rsidRDefault="008D1E4A" w:rsidP="00C620E0">
            <w:pPr>
              <w:pStyle w:val="TAC"/>
            </w:pPr>
            <w:r w:rsidRPr="00EF5447">
              <w:rPr>
                <w:rFonts w:cs="Arial"/>
                <w:lang w:eastAsia="ko-KR"/>
              </w:rPr>
              <w:t>DC_19A-21A-42C_n78A-n79A</w:t>
            </w:r>
          </w:p>
        </w:tc>
        <w:tc>
          <w:tcPr>
            <w:tcW w:w="3544" w:type="dxa"/>
            <w:shd w:val="clear" w:color="auto" w:fill="auto"/>
          </w:tcPr>
          <w:p w14:paraId="7E3E1FD1" w14:textId="77777777" w:rsidR="008D1E4A" w:rsidRPr="00EF5447" w:rsidRDefault="008D1E4A" w:rsidP="00C620E0">
            <w:pPr>
              <w:pStyle w:val="TAC"/>
              <w:rPr>
                <w:lang w:eastAsia="ko-KR"/>
              </w:rPr>
            </w:pPr>
            <w:r w:rsidRPr="00EF5447">
              <w:rPr>
                <w:lang w:eastAsia="ko-KR"/>
              </w:rPr>
              <w:t>DC_19A_n78A</w:t>
            </w:r>
          </w:p>
          <w:p w14:paraId="305794D4" w14:textId="77777777" w:rsidR="008D1E4A" w:rsidRPr="00EF5447" w:rsidRDefault="008D1E4A" w:rsidP="00C620E0">
            <w:pPr>
              <w:pStyle w:val="TAC"/>
              <w:rPr>
                <w:lang w:eastAsia="fi-FI"/>
              </w:rPr>
            </w:pPr>
            <w:r w:rsidRPr="00EF5447">
              <w:rPr>
                <w:lang w:eastAsia="ko-KR"/>
              </w:rPr>
              <w:t>DC_19A_n79A</w:t>
            </w:r>
          </w:p>
        </w:tc>
      </w:tr>
      <w:tr w:rsidR="008D1E4A" w:rsidRPr="00EF5447" w14:paraId="2FC3AAC2" w14:textId="77777777" w:rsidTr="00C620E0">
        <w:trPr>
          <w:trHeight w:val="187"/>
          <w:jc w:val="center"/>
        </w:trPr>
        <w:tc>
          <w:tcPr>
            <w:tcW w:w="6941" w:type="dxa"/>
            <w:gridSpan w:val="2"/>
            <w:noWrap/>
            <w:vAlign w:val="center"/>
          </w:tcPr>
          <w:p w14:paraId="233A3918"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p w14:paraId="0BAD1654" w14:textId="77777777" w:rsidR="008D1E4A" w:rsidRPr="00EF5447" w:rsidRDefault="008D1E4A" w:rsidP="00C620E0">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A3E485F" w14:textId="77777777" w:rsidR="008D1E4A" w:rsidRPr="00EF5447" w:rsidRDefault="008D1E4A" w:rsidP="00C620E0">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6B0C4D" w14:textId="77777777" w:rsidR="008D1E4A" w:rsidRPr="00EF5447" w:rsidRDefault="008D1E4A" w:rsidP="00C620E0">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007AA494" w14:textId="77777777" w:rsidR="008D1E4A" w:rsidRPr="00EF5447" w:rsidRDefault="008D1E4A" w:rsidP="008D1E4A"/>
    <w:p w14:paraId="7C087BE8" w14:textId="77777777" w:rsidR="008D1E4A" w:rsidRPr="00EF5447" w:rsidRDefault="008D1E4A" w:rsidP="008D1E4A">
      <w:pPr>
        <w:pStyle w:val="Heading4"/>
      </w:pPr>
      <w:bookmarkStart w:id="201" w:name="_Toc21351526"/>
      <w:bookmarkStart w:id="202" w:name="_Toc29807108"/>
      <w:bookmarkStart w:id="203" w:name="_Toc36648822"/>
      <w:bookmarkStart w:id="204" w:name="_Toc36651547"/>
      <w:bookmarkStart w:id="205" w:name="_Toc37256481"/>
      <w:bookmarkStart w:id="206" w:name="_Toc37256822"/>
      <w:bookmarkStart w:id="207" w:name="_Toc45890519"/>
      <w:bookmarkStart w:id="208" w:name="_Toc45891743"/>
      <w:bookmarkStart w:id="209" w:name="_Toc45892153"/>
      <w:bookmarkStart w:id="210" w:name="_Toc45892563"/>
      <w:bookmarkStart w:id="211" w:name="_Toc52352976"/>
      <w:bookmarkStart w:id="212" w:name="_Toc53174799"/>
      <w:bookmarkStart w:id="213" w:name="_Toc61378106"/>
      <w:bookmarkStart w:id="214" w:name="_Toc61378581"/>
      <w:r w:rsidRPr="00EF5447">
        <w:lastRenderedPageBreak/>
        <w:t>5.5B.4.5</w:t>
      </w:r>
      <w:r w:rsidRPr="00EF5447">
        <w:tab/>
        <w:t>Inter-band EN-DC configurations within FR1 (six bands)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C8671AF" w14:textId="77777777" w:rsidR="008D1E4A" w:rsidRPr="00EF5447" w:rsidRDefault="008D1E4A" w:rsidP="008D1E4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D1E4A" w:rsidRPr="00EF5447" w14:paraId="281AB5CB" w14:textId="77777777" w:rsidTr="00C620E0">
        <w:trPr>
          <w:trHeight w:val="187"/>
          <w:jc w:val="center"/>
        </w:trPr>
        <w:tc>
          <w:tcPr>
            <w:tcW w:w="3539" w:type="dxa"/>
            <w:shd w:val="clear" w:color="auto" w:fill="auto"/>
            <w:hideMark/>
          </w:tcPr>
          <w:p w14:paraId="7CC43C6F" w14:textId="77777777" w:rsidR="008D1E4A" w:rsidRPr="00EF5447" w:rsidRDefault="008D1E4A" w:rsidP="00C620E0">
            <w:pPr>
              <w:pStyle w:val="TAH"/>
              <w:rPr>
                <w:lang w:eastAsia="fi-FI"/>
              </w:rPr>
            </w:pPr>
            <w:r w:rsidRPr="00EF5447">
              <w:rPr>
                <w:lang w:eastAsia="fi-FI"/>
              </w:rPr>
              <w:lastRenderedPageBreak/>
              <w:t>EN-DC</w:t>
            </w:r>
          </w:p>
          <w:p w14:paraId="0F4F63E4" w14:textId="77777777" w:rsidR="008D1E4A" w:rsidRPr="00EF5447" w:rsidRDefault="008D1E4A" w:rsidP="00C620E0">
            <w:pPr>
              <w:pStyle w:val="TAH"/>
              <w:rPr>
                <w:lang w:eastAsia="fi-FI"/>
              </w:rPr>
            </w:pPr>
            <w:r w:rsidRPr="00EF5447">
              <w:rPr>
                <w:lang w:eastAsia="fi-FI"/>
              </w:rPr>
              <w:t>configuration</w:t>
            </w:r>
          </w:p>
        </w:tc>
        <w:tc>
          <w:tcPr>
            <w:tcW w:w="3544" w:type="dxa"/>
          </w:tcPr>
          <w:p w14:paraId="73B7D527" w14:textId="77777777" w:rsidR="008D1E4A" w:rsidRPr="00EF5447" w:rsidRDefault="008D1E4A" w:rsidP="00C620E0">
            <w:pPr>
              <w:pStyle w:val="TAH"/>
              <w:rPr>
                <w:lang w:eastAsia="fi-FI"/>
              </w:rPr>
            </w:pPr>
            <w:r w:rsidRPr="00EF5447">
              <w:rPr>
                <w:lang w:eastAsia="fi-FI"/>
              </w:rPr>
              <w:t>Uplink EN-DC</w:t>
            </w:r>
          </w:p>
          <w:p w14:paraId="6E792344" w14:textId="77777777" w:rsidR="008D1E4A" w:rsidRPr="00EF5447" w:rsidRDefault="008D1E4A" w:rsidP="00C620E0">
            <w:pPr>
              <w:pStyle w:val="TAH"/>
              <w:rPr>
                <w:lang w:eastAsia="fi-FI"/>
              </w:rPr>
            </w:pPr>
            <w:r w:rsidRPr="00EF5447">
              <w:rPr>
                <w:lang w:eastAsia="fi-FI"/>
              </w:rPr>
              <w:t>configuration</w:t>
            </w:r>
          </w:p>
          <w:p w14:paraId="384AC956"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236A6BC8" w14:textId="77777777" w:rsidTr="00C620E0">
        <w:trPr>
          <w:trHeight w:val="187"/>
          <w:jc w:val="center"/>
        </w:trPr>
        <w:tc>
          <w:tcPr>
            <w:tcW w:w="3539" w:type="dxa"/>
            <w:shd w:val="clear" w:color="auto" w:fill="auto"/>
            <w:noWrap/>
          </w:tcPr>
          <w:p w14:paraId="23BD0683" w14:textId="77777777" w:rsidR="008D1E4A" w:rsidRPr="00EF5447" w:rsidRDefault="008D1E4A" w:rsidP="00C620E0">
            <w:pPr>
              <w:pStyle w:val="TAC"/>
            </w:pPr>
            <w:r w:rsidRPr="00EF5447">
              <w:t>DC_1A-3A-7A-8A-40A_n78A</w:t>
            </w:r>
          </w:p>
          <w:p w14:paraId="25AF9A4C" w14:textId="77777777" w:rsidR="008D1E4A" w:rsidRPr="00EF5447" w:rsidRDefault="008D1E4A" w:rsidP="00C620E0">
            <w:pPr>
              <w:pStyle w:val="TAC"/>
              <w:rPr>
                <w:lang w:eastAsia="ko-KR"/>
              </w:rPr>
            </w:pPr>
            <w:r w:rsidRPr="00EF5447">
              <w:t>DC_1A-3A-7A-8A-40C_n78A</w:t>
            </w:r>
          </w:p>
        </w:tc>
        <w:tc>
          <w:tcPr>
            <w:tcW w:w="3544" w:type="dxa"/>
          </w:tcPr>
          <w:p w14:paraId="5CBF0CC1" w14:textId="77777777" w:rsidR="008D1E4A" w:rsidRPr="00EF5447" w:rsidRDefault="008D1E4A" w:rsidP="00C620E0">
            <w:pPr>
              <w:pStyle w:val="TAC"/>
            </w:pPr>
            <w:r w:rsidRPr="00EF5447">
              <w:t>DC_1A_n78A</w:t>
            </w:r>
          </w:p>
          <w:p w14:paraId="28593C54" w14:textId="77777777" w:rsidR="008D1E4A" w:rsidRPr="00EF5447" w:rsidRDefault="008D1E4A" w:rsidP="00C620E0">
            <w:pPr>
              <w:pStyle w:val="TAC"/>
            </w:pPr>
            <w:r w:rsidRPr="00EF5447">
              <w:t>DC_3A_n78A</w:t>
            </w:r>
          </w:p>
          <w:p w14:paraId="026C31CB" w14:textId="77777777" w:rsidR="008D1E4A" w:rsidRPr="00EF5447" w:rsidRDefault="008D1E4A" w:rsidP="00C620E0">
            <w:pPr>
              <w:pStyle w:val="TAC"/>
            </w:pPr>
            <w:r w:rsidRPr="00EF5447">
              <w:t>DC_7A_n78A</w:t>
            </w:r>
          </w:p>
          <w:p w14:paraId="0BBEF2F8" w14:textId="77777777" w:rsidR="008D1E4A" w:rsidRPr="00EF5447" w:rsidRDefault="008D1E4A" w:rsidP="00C620E0">
            <w:pPr>
              <w:pStyle w:val="TAC"/>
            </w:pPr>
            <w:r w:rsidRPr="00EF5447">
              <w:t>DC_8A_n78A</w:t>
            </w:r>
          </w:p>
          <w:p w14:paraId="377BCCBE" w14:textId="77777777" w:rsidR="008D1E4A" w:rsidRPr="00EF5447" w:rsidRDefault="008D1E4A" w:rsidP="00C620E0">
            <w:pPr>
              <w:pStyle w:val="TAC"/>
              <w:rPr>
                <w:lang w:eastAsia="ko-KR"/>
              </w:rPr>
            </w:pPr>
            <w:r w:rsidRPr="00EF5447">
              <w:t>DC_40A_n78A</w:t>
            </w:r>
          </w:p>
        </w:tc>
      </w:tr>
      <w:tr w:rsidR="008D1E4A" w:rsidRPr="00EF5447" w14:paraId="75CD572D" w14:textId="77777777" w:rsidTr="00C620E0">
        <w:trPr>
          <w:trHeight w:val="187"/>
          <w:jc w:val="center"/>
        </w:trPr>
        <w:tc>
          <w:tcPr>
            <w:tcW w:w="3539" w:type="dxa"/>
            <w:shd w:val="clear" w:color="auto" w:fill="auto"/>
            <w:noWrap/>
          </w:tcPr>
          <w:p w14:paraId="44B5AF3F" w14:textId="77777777" w:rsidR="008D1E4A" w:rsidRPr="00EF5447" w:rsidRDefault="008D1E4A" w:rsidP="00C620E0">
            <w:pPr>
              <w:pStyle w:val="TAC"/>
              <w:rPr>
                <w:lang w:eastAsia="fi-FI"/>
              </w:rPr>
            </w:pPr>
            <w:r w:rsidRPr="00EF5447">
              <w:rPr>
                <w:lang w:eastAsia="ko-KR"/>
              </w:rPr>
              <w:t>DC_1A-3A-7A-20A_n28A-n78A</w:t>
            </w:r>
            <w:r w:rsidRPr="00EF5447">
              <w:rPr>
                <w:vertAlign w:val="superscript"/>
                <w:lang w:eastAsia="ko-KR"/>
              </w:rPr>
              <w:t>2,3</w:t>
            </w:r>
          </w:p>
        </w:tc>
        <w:tc>
          <w:tcPr>
            <w:tcW w:w="3544" w:type="dxa"/>
          </w:tcPr>
          <w:p w14:paraId="0910EAB1" w14:textId="77777777" w:rsidR="008D1E4A" w:rsidRPr="00EF5447" w:rsidRDefault="008D1E4A" w:rsidP="00C620E0">
            <w:pPr>
              <w:pStyle w:val="TAC"/>
              <w:rPr>
                <w:lang w:eastAsia="ko-KR"/>
              </w:rPr>
            </w:pPr>
            <w:r w:rsidRPr="00EF5447">
              <w:rPr>
                <w:lang w:eastAsia="ko-KR"/>
              </w:rPr>
              <w:t>DC_1A_n28A</w:t>
            </w:r>
          </w:p>
          <w:p w14:paraId="690843DE" w14:textId="77777777" w:rsidR="008D1E4A" w:rsidRPr="00EF5447" w:rsidRDefault="008D1E4A" w:rsidP="00C620E0">
            <w:pPr>
              <w:pStyle w:val="TAC"/>
              <w:rPr>
                <w:lang w:eastAsia="ko-KR"/>
              </w:rPr>
            </w:pPr>
            <w:r w:rsidRPr="00EF5447">
              <w:rPr>
                <w:lang w:eastAsia="ko-KR"/>
              </w:rPr>
              <w:t>DC_1A_n78A</w:t>
            </w:r>
          </w:p>
          <w:p w14:paraId="7D2084FF" w14:textId="77777777" w:rsidR="008D1E4A" w:rsidRPr="00EF5447" w:rsidRDefault="008D1E4A" w:rsidP="00C620E0">
            <w:pPr>
              <w:pStyle w:val="TAC"/>
              <w:rPr>
                <w:lang w:eastAsia="ko-KR"/>
              </w:rPr>
            </w:pPr>
            <w:r w:rsidRPr="00EF5447">
              <w:rPr>
                <w:lang w:eastAsia="ko-KR"/>
              </w:rPr>
              <w:t>DC_3A_n28A</w:t>
            </w:r>
          </w:p>
          <w:p w14:paraId="639B134F" w14:textId="77777777" w:rsidR="008D1E4A" w:rsidRPr="00EF5447" w:rsidRDefault="008D1E4A" w:rsidP="00C620E0">
            <w:pPr>
              <w:pStyle w:val="TAC"/>
              <w:rPr>
                <w:lang w:eastAsia="ko-KR"/>
              </w:rPr>
            </w:pPr>
            <w:r w:rsidRPr="00EF5447">
              <w:rPr>
                <w:lang w:eastAsia="ko-KR"/>
              </w:rPr>
              <w:t>DC_3A_n78A</w:t>
            </w:r>
          </w:p>
          <w:p w14:paraId="4F40B476" w14:textId="77777777" w:rsidR="008D1E4A" w:rsidRPr="00EF5447" w:rsidRDefault="008D1E4A" w:rsidP="00C620E0">
            <w:pPr>
              <w:pStyle w:val="TAC"/>
              <w:rPr>
                <w:lang w:eastAsia="ko-KR"/>
              </w:rPr>
            </w:pPr>
            <w:r w:rsidRPr="00EF5447">
              <w:rPr>
                <w:lang w:eastAsia="ko-KR"/>
              </w:rPr>
              <w:t>DC_7A_n28A</w:t>
            </w:r>
          </w:p>
          <w:p w14:paraId="0057E8E4" w14:textId="77777777" w:rsidR="008D1E4A" w:rsidRPr="00EF5447" w:rsidRDefault="008D1E4A" w:rsidP="00C620E0">
            <w:pPr>
              <w:pStyle w:val="TAC"/>
              <w:rPr>
                <w:lang w:eastAsia="ko-KR"/>
              </w:rPr>
            </w:pPr>
            <w:r w:rsidRPr="00EF5447">
              <w:rPr>
                <w:lang w:eastAsia="ko-KR"/>
              </w:rPr>
              <w:t>DC_7A_n78A</w:t>
            </w:r>
          </w:p>
          <w:p w14:paraId="478E1405" w14:textId="77777777" w:rsidR="008D1E4A" w:rsidRPr="00EF5447" w:rsidRDefault="008D1E4A" w:rsidP="00C620E0">
            <w:pPr>
              <w:pStyle w:val="TAC"/>
              <w:rPr>
                <w:lang w:eastAsia="ko-KR"/>
              </w:rPr>
            </w:pPr>
            <w:r w:rsidRPr="00EF5447">
              <w:rPr>
                <w:lang w:eastAsia="ko-KR"/>
              </w:rPr>
              <w:t>DC_20A_n28A</w:t>
            </w:r>
          </w:p>
          <w:p w14:paraId="30A2EF91" w14:textId="77777777" w:rsidR="008D1E4A" w:rsidRPr="00EF5447" w:rsidRDefault="008D1E4A" w:rsidP="00C620E0">
            <w:pPr>
              <w:pStyle w:val="TAC"/>
              <w:rPr>
                <w:rFonts w:eastAsia="MS PGothic"/>
              </w:rPr>
            </w:pPr>
            <w:r w:rsidRPr="00EF5447">
              <w:rPr>
                <w:lang w:eastAsia="ko-KR"/>
              </w:rPr>
              <w:t>DC_20A_n78A</w:t>
            </w:r>
          </w:p>
        </w:tc>
      </w:tr>
      <w:tr w:rsidR="008D1E4A" w:rsidRPr="00EF5447" w14:paraId="28CDFFB7" w14:textId="77777777" w:rsidTr="00C620E0">
        <w:trPr>
          <w:trHeight w:val="187"/>
          <w:jc w:val="center"/>
        </w:trPr>
        <w:tc>
          <w:tcPr>
            <w:tcW w:w="3539" w:type="dxa"/>
            <w:shd w:val="clear" w:color="auto" w:fill="auto"/>
            <w:noWrap/>
          </w:tcPr>
          <w:p w14:paraId="619660D1" w14:textId="77777777" w:rsidR="008D1E4A" w:rsidRPr="00EF5447" w:rsidRDefault="008D1E4A" w:rsidP="00C620E0">
            <w:pPr>
              <w:pStyle w:val="TAC"/>
              <w:rPr>
                <w:lang w:eastAsia="zh-CN"/>
              </w:rPr>
            </w:pPr>
            <w:r w:rsidRPr="00EF5447">
              <w:rPr>
                <w:lang w:eastAsia="zh-CN"/>
              </w:rPr>
              <w:t>DC_1A-3A-7A-28A_n5A-n78A</w:t>
            </w:r>
          </w:p>
          <w:p w14:paraId="610D1B59" w14:textId="77777777" w:rsidR="008D1E4A" w:rsidRPr="00EF5447" w:rsidRDefault="008D1E4A" w:rsidP="00C620E0">
            <w:pPr>
              <w:pStyle w:val="TAC"/>
              <w:rPr>
                <w:lang w:eastAsia="zh-CN"/>
              </w:rPr>
            </w:pPr>
            <w:r w:rsidRPr="00EF5447">
              <w:rPr>
                <w:lang w:eastAsia="zh-CN"/>
              </w:rPr>
              <w:t>DC_1A-3A-7C-28A_n5A-n78A</w:t>
            </w:r>
          </w:p>
          <w:p w14:paraId="4EDF14F9" w14:textId="77777777" w:rsidR="008D1E4A" w:rsidRPr="00EF5447" w:rsidRDefault="008D1E4A" w:rsidP="00C620E0">
            <w:pPr>
              <w:pStyle w:val="TAC"/>
              <w:rPr>
                <w:lang w:eastAsia="zh-CN"/>
              </w:rPr>
            </w:pPr>
            <w:r w:rsidRPr="00EF5447">
              <w:rPr>
                <w:lang w:eastAsia="zh-CN"/>
              </w:rPr>
              <w:t>DC_1A-3C-7A-28A_n5A-n78A</w:t>
            </w:r>
          </w:p>
          <w:p w14:paraId="5F348705" w14:textId="77777777" w:rsidR="008D1E4A" w:rsidRPr="00EF5447" w:rsidRDefault="008D1E4A" w:rsidP="00C620E0">
            <w:pPr>
              <w:pStyle w:val="TAC"/>
              <w:rPr>
                <w:lang w:eastAsia="ko-KR"/>
              </w:rPr>
            </w:pPr>
            <w:r w:rsidRPr="00EF5447">
              <w:rPr>
                <w:lang w:eastAsia="zh-CN"/>
              </w:rPr>
              <w:t>DC_1A-3C-7C-28A_n5A-n78A</w:t>
            </w:r>
          </w:p>
        </w:tc>
        <w:tc>
          <w:tcPr>
            <w:tcW w:w="3544" w:type="dxa"/>
          </w:tcPr>
          <w:p w14:paraId="7D2CC09A" w14:textId="77777777" w:rsidR="008D1E4A" w:rsidRPr="00EF5447" w:rsidRDefault="008D1E4A" w:rsidP="00C620E0">
            <w:pPr>
              <w:pStyle w:val="TAC"/>
              <w:rPr>
                <w:lang w:eastAsia="zh-CN"/>
              </w:rPr>
            </w:pPr>
            <w:r w:rsidRPr="00EF5447">
              <w:rPr>
                <w:lang w:eastAsia="zh-CN"/>
              </w:rPr>
              <w:t>DC_1A_n5A</w:t>
            </w:r>
          </w:p>
          <w:p w14:paraId="38E5C277" w14:textId="77777777" w:rsidR="008D1E4A" w:rsidRPr="00EF5447" w:rsidRDefault="008D1E4A" w:rsidP="00C620E0">
            <w:pPr>
              <w:pStyle w:val="TAC"/>
              <w:rPr>
                <w:lang w:eastAsia="zh-CN"/>
              </w:rPr>
            </w:pPr>
            <w:r w:rsidRPr="00EF5447">
              <w:rPr>
                <w:lang w:eastAsia="zh-CN"/>
              </w:rPr>
              <w:t>DC_1A_n78A</w:t>
            </w:r>
          </w:p>
          <w:p w14:paraId="61622612" w14:textId="77777777" w:rsidR="008D1E4A" w:rsidRPr="00EF5447" w:rsidRDefault="008D1E4A" w:rsidP="00C620E0">
            <w:pPr>
              <w:pStyle w:val="TAC"/>
              <w:rPr>
                <w:lang w:eastAsia="zh-CN"/>
              </w:rPr>
            </w:pPr>
            <w:r w:rsidRPr="00EF5447">
              <w:rPr>
                <w:lang w:eastAsia="zh-CN"/>
              </w:rPr>
              <w:t>DC_3A_n5A</w:t>
            </w:r>
          </w:p>
          <w:p w14:paraId="0D5B6E63" w14:textId="77777777" w:rsidR="008D1E4A" w:rsidRPr="00EF5447" w:rsidRDefault="008D1E4A" w:rsidP="00C620E0">
            <w:pPr>
              <w:pStyle w:val="TAC"/>
              <w:rPr>
                <w:lang w:eastAsia="zh-CN"/>
              </w:rPr>
            </w:pPr>
            <w:r w:rsidRPr="00EF5447">
              <w:rPr>
                <w:lang w:eastAsia="zh-CN"/>
              </w:rPr>
              <w:t>DC_3C_n5A</w:t>
            </w:r>
          </w:p>
          <w:p w14:paraId="07A68A62" w14:textId="77777777" w:rsidR="008D1E4A" w:rsidRPr="00EF5447" w:rsidRDefault="008D1E4A" w:rsidP="00C620E0">
            <w:pPr>
              <w:pStyle w:val="TAC"/>
              <w:rPr>
                <w:lang w:eastAsia="zh-CN"/>
              </w:rPr>
            </w:pPr>
            <w:r w:rsidRPr="00EF5447">
              <w:rPr>
                <w:lang w:eastAsia="zh-CN"/>
              </w:rPr>
              <w:t>DC_3A_n78A</w:t>
            </w:r>
          </w:p>
          <w:p w14:paraId="1B1790D8" w14:textId="77777777" w:rsidR="008D1E4A" w:rsidRPr="00EF5447" w:rsidRDefault="008D1E4A" w:rsidP="00C620E0">
            <w:pPr>
              <w:pStyle w:val="TAC"/>
              <w:rPr>
                <w:lang w:eastAsia="zh-CN"/>
              </w:rPr>
            </w:pPr>
            <w:r w:rsidRPr="00EF5447">
              <w:rPr>
                <w:lang w:eastAsia="zh-CN"/>
              </w:rPr>
              <w:t>DC_3C_n78A</w:t>
            </w:r>
          </w:p>
          <w:p w14:paraId="721C6DA1" w14:textId="77777777" w:rsidR="008D1E4A" w:rsidRPr="00EF5447" w:rsidRDefault="008D1E4A" w:rsidP="00C620E0">
            <w:pPr>
              <w:pStyle w:val="TAC"/>
              <w:rPr>
                <w:lang w:eastAsia="zh-CN"/>
              </w:rPr>
            </w:pPr>
            <w:r w:rsidRPr="00EF5447">
              <w:rPr>
                <w:lang w:eastAsia="zh-CN"/>
              </w:rPr>
              <w:t>DC_7A_n5A</w:t>
            </w:r>
          </w:p>
          <w:p w14:paraId="47A6BE69" w14:textId="77777777" w:rsidR="008D1E4A" w:rsidRPr="00EF5447" w:rsidRDefault="008D1E4A" w:rsidP="00C620E0">
            <w:pPr>
              <w:pStyle w:val="TAC"/>
              <w:rPr>
                <w:lang w:eastAsia="zh-CN"/>
              </w:rPr>
            </w:pPr>
            <w:r w:rsidRPr="00EF5447">
              <w:rPr>
                <w:lang w:eastAsia="zh-CN"/>
              </w:rPr>
              <w:t>DC_7C_n5A</w:t>
            </w:r>
          </w:p>
          <w:p w14:paraId="62E3A4F9" w14:textId="77777777" w:rsidR="008D1E4A" w:rsidRPr="00EF5447" w:rsidRDefault="008D1E4A" w:rsidP="00C620E0">
            <w:pPr>
              <w:pStyle w:val="TAC"/>
              <w:rPr>
                <w:lang w:eastAsia="zh-CN"/>
              </w:rPr>
            </w:pPr>
            <w:r w:rsidRPr="00EF5447">
              <w:rPr>
                <w:lang w:eastAsia="zh-CN"/>
              </w:rPr>
              <w:t>DC_7A_n78A</w:t>
            </w:r>
          </w:p>
          <w:p w14:paraId="523CD4B3" w14:textId="77777777" w:rsidR="008D1E4A" w:rsidRPr="00EF5447" w:rsidRDefault="008D1E4A" w:rsidP="00C620E0">
            <w:pPr>
              <w:pStyle w:val="TAC"/>
              <w:rPr>
                <w:lang w:eastAsia="zh-CN"/>
              </w:rPr>
            </w:pPr>
            <w:r w:rsidRPr="00EF5447">
              <w:rPr>
                <w:lang w:eastAsia="zh-CN"/>
              </w:rPr>
              <w:t>DC_7C_n78A</w:t>
            </w:r>
          </w:p>
          <w:p w14:paraId="02B8B49E" w14:textId="77777777" w:rsidR="008D1E4A" w:rsidRPr="00EF5447" w:rsidRDefault="008D1E4A" w:rsidP="00C620E0">
            <w:pPr>
              <w:pStyle w:val="TAC"/>
              <w:rPr>
                <w:lang w:eastAsia="zh-CN"/>
              </w:rPr>
            </w:pPr>
            <w:r w:rsidRPr="00EF5447">
              <w:rPr>
                <w:lang w:eastAsia="zh-CN"/>
              </w:rPr>
              <w:t>DC_28A_n5A</w:t>
            </w:r>
          </w:p>
          <w:p w14:paraId="02F5BFDC" w14:textId="77777777" w:rsidR="008D1E4A" w:rsidRPr="00EF5447" w:rsidRDefault="008D1E4A" w:rsidP="00C620E0">
            <w:pPr>
              <w:pStyle w:val="TAC"/>
              <w:rPr>
                <w:lang w:eastAsia="ko-KR"/>
              </w:rPr>
            </w:pPr>
            <w:r w:rsidRPr="00EF5447">
              <w:rPr>
                <w:lang w:eastAsia="zh-CN"/>
              </w:rPr>
              <w:t>DC_28A_n78A</w:t>
            </w:r>
          </w:p>
        </w:tc>
      </w:tr>
      <w:tr w:rsidR="008D1E4A" w:rsidRPr="00EF5447" w14:paraId="18219FF5" w14:textId="77777777" w:rsidTr="00C620E0">
        <w:trPr>
          <w:trHeight w:val="187"/>
          <w:jc w:val="center"/>
        </w:trPr>
        <w:tc>
          <w:tcPr>
            <w:tcW w:w="3539" w:type="dxa"/>
            <w:shd w:val="clear" w:color="auto" w:fill="auto"/>
            <w:noWrap/>
          </w:tcPr>
          <w:p w14:paraId="01D7E114" w14:textId="77777777" w:rsidR="008D1E4A" w:rsidRPr="00EF5447" w:rsidRDefault="008D1E4A" w:rsidP="00C620E0">
            <w:pPr>
              <w:pStyle w:val="TAC"/>
              <w:rPr>
                <w:lang w:eastAsia="zh-CN"/>
              </w:rPr>
            </w:pPr>
            <w:r w:rsidRPr="00EF5447">
              <w:rPr>
                <w:szCs w:val="16"/>
                <w:lang w:eastAsia="ko-KR"/>
              </w:rPr>
              <w:t>DC_1A-3A-7A-28A_n7A-n78A</w:t>
            </w:r>
          </w:p>
        </w:tc>
        <w:tc>
          <w:tcPr>
            <w:tcW w:w="3544" w:type="dxa"/>
          </w:tcPr>
          <w:p w14:paraId="51E260AE" w14:textId="0C137D60" w:rsidR="008D1E4A" w:rsidRPr="00EF5447" w:rsidRDefault="008D1E4A" w:rsidP="00C620E0">
            <w:pPr>
              <w:pStyle w:val="TAC"/>
              <w:rPr>
                <w:szCs w:val="16"/>
                <w:lang w:eastAsia="zh-CN"/>
              </w:rPr>
            </w:pPr>
            <w:r w:rsidRPr="00EF5447">
              <w:rPr>
                <w:szCs w:val="16"/>
                <w:lang w:eastAsia="zh-CN"/>
              </w:rPr>
              <w:t>DC_1A</w:t>
            </w:r>
            <w:ins w:id="215" w:author="Apple" w:date="2021-01-14T19:28:00Z">
              <w:r w:rsidR="004C1D38">
                <w:rPr>
                  <w:szCs w:val="16"/>
                  <w:lang w:eastAsia="zh-CN"/>
                </w:rPr>
                <w:t>_</w:t>
              </w:r>
            </w:ins>
            <w:del w:id="216" w:author="Apple" w:date="2021-01-14T19:28:00Z">
              <w:r w:rsidRPr="00EF5447" w:rsidDel="004C1D38">
                <w:rPr>
                  <w:szCs w:val="16"/>
                  <w:lang w:eastAsia="zh-CN"/>
                </w:rPr>
                <w:delText>-</w:delText>
              </w:r>
            </w:del>
            <w:r w:rsidRPr="00EF5447">
              <w:rPr>
                <w:szCs w:val="16"/>
                <w:lang w:eastAsia="zh-CN"/>
              </w:rPr>
              <w:t>n7A</w:t>
            </w:r>
          </w:p>
          <w:p w14:paraId="74A3D7B0" w14:textId="62BD9381" w:rsidR="008D1E4A" w:rsidRPr="00EF5447" w:rsidRDefault="008D1E4A" w:rsidP="00C620E0">
            <w:pPr>
              <w:pStyle w:val="TAC"/>
              <w:rPr>
                <w:szCs w:val="16"/>
                <w:lang w:eastAsia="zh-CN"/>
              </w:rPr>
            </w:pPr>
            <w:r w:rsidRPr="00EF5447">
              <w:rPr>
                <w:szCs w:val="16"/>
                <w:lang w:eastAsia="zh-CN"/>
              </w:rPr>
              <w:t>DC_3A</w:t>
            </w:r>
            <w:ins w:id="217" w:author="Apple" w:date="2021-01-14T19:28:00Z">
              <w:r w:rsidR="004C1D38">
                <w:rPr>
                  <w:szCs w:val="16"/>
                  <w:lang w:eastAsia="zh-CN"/>
                </w:rPr>
                <w:t>_</w:t>
              </w:r>
            </w:ins>
            <w:del w:id="218" w:author="Apple" w:date="2021-01-14T19:28:00Z">
              <w:r w:rsidRPr="00EF5447" w:rsidDel="004C1D38">
                <w:rPr>
                  <w:szCs w:val="16"/>
                  <w:lang w:eastAsia="zh-CN"/>
                </w:rPr>
                <w:delText>-</w:delText>
              </w:r>
            </w:del>
            <w:r w:rsidRPr="00EF5447">
              <w:rPr>
                <w:szCs w:val="16"/>
                <w:lang w:eastAsia="zh-CN"/>
              </w:rPr>
              <w:t>n7A</w:t>
            </w:r>
          </w:p>
          <w:p w14:paraId="4C968208" w14:textId="1DD0AE95" w:rsidR="008D1E4A" w:rsidRPr="00EF5447" w:rsidRDefault="008D1E4A" w:rsidP="00C620E0">
            <w:pPr>
              <w:pStyle w:val="TAC"/>
              <w:rPr>
                <w:szCs w:val="16"/>
                <w:lang w:eastAsia="zh-CN"/>
              </w:rPr>
            </w:pPr>
            <w:r w:rsidRPr="00EF5447">
              <w:rPr>
                <w:szCs w:val="16"/>
                <w:lang w:eastAsia="zh-CN"/>
              </w:rPr>
              <w:t>DC_7A</w:t>
            </w:r>
            <w:ins w:id="219" w:author="Apple" w:date="2021-01-14T19:28:00Z">
              <w:r w:rsidR="004C1D38">
                <w:rPr>
                  <w:szCs w:val="16"/>
                  <w:lang w:eastAsia="zh-CN"/>
                </w:rPr>
                <w:t>_</w:t>
              </w:r>
            </w:ins>
            <w:del w:id="220" w:author="Apple" w:date="2021-01-14T19:28:00Z">
              <w:r w:rsidRPr="00EF5447" w:rsidDel="004C1D38">
                <w:rPr>
                  <w:szCs w:val="16"/>
                  <w:lang w:eastAsia="zh-CN"/>
                </w:rPr>
                <w:delText>-</w:delText>
              </w:r>
            </w:del>
            <w:r w:rsidRPr="00EF5447">
              <w:rPr>
                <w:szCs w:val="16"/>
                <w:lang w:eastAsia="zh-CN"/>
              </w:rPr>
              <w:t>n7A</w:t>
            </w:r>
            <w:r w:rsidRPr="00EF5447">
              <w:rPr>
                <w:vertAlign w:val="superscript"/>
                <w:lang w:eastAsia="zh-CN"/>
              </w:rPr>
              <w:t>4</w:t>
            </w:r>
          </w:p>
          <w:p w14:paraId="450759ED" w14:textId="77777777" w:rsidR="008D1E4A" w:rsidRPr="00EF5447" w:rsidRDefault="008D1E4A" w:rsidP="00C620E0">
            <w:pPr>
              <w:pStyle w:val="TAC"/>
              <w:rPr>
                <w:szCs w:val="16"/>
                <w:lang w:eastAsia="zh-CN"/>
              </w:rPr>
            </w:pPr>
            <w:r w:rsidRPr="00EF5447">
              <w:rPr>
                <w:szCs w:val="16"/>
                <w:lang w:eastAsia="zh-CN"/>
              </w:rPr>
              <w:t>DC_28A_n7A</w:t>
            </w:r>
          </w:p>
          <w:p w14:paraId="4611BDF3" w14:textId="77777777" w:rsidR="008D1E4A" w:rsidRPr="00EF5447" w:rsidRDefault="008D1E4A" w:rsidP="00C620E0">
            <w:pPr>
              <w:pStyle w:val="TAC"/>
              <w:rPr>
                <w:szCs w:val="16"/>
                <w:lang w:eastAsia="zh-CN"/>
              </w:rPr>
            </w:pPr>
            <w:r w:rsidRPr="00EF5447">
              <w:rPr>
                <w:szCs w:val="16"/>
                <w:lang w:eastAsia="zh-CN"/>
              </w:rPr>
              <w:t>DC_1A_n78A</w:t>
            </w:r>
          </w:p>
          <w:p w14:paraId="31B0FFDA" w14:textId="77777777" w:rsidR="008D1E4A" w:rsidRPr="00EF5447" w:rsidRDefault="008D1E4A" w:rsidP="00C620E0">
            <w:pPr>
              <w:pStyle w:val="TAC"/>
              <w:rPr>
                <w:szCs w:val="16"/>
                <w:lang w:eastAsia="zh-CN"/>
              </w:rPr>
            </w:pPr>
            <w:r w:rsidRPr="00EF5447">
              <w:rPr>
                <w:szCs w:val="16"/>
                <w:lang w:eastAsia="zh-CN"/>
              </w:rPr>
              <w:t>DC_3A_n78A</w:t>
            </w:r>
          </w:p>
          <w:p w14:paraId="6E54093C" w14:textId="77777777" w:rsidR="008D1E4A" w:rsidRPr="00EF5447" w:rsidRDefault="008D1E4A" w:rsidP="00C620E0">
            <w:pPr>
              <w:pStyle w:val="TAC"/>
              <w:rPr>
                <w:szCs w:val="16"/>
                <w:lang w:eastAsia="zh-CN"/>
              </w:rPr>
            </w:pPr>
            <w:r w:rsidRPr="00EF5447">
              <w:rPr>
                <w:szCs w:val="16"/>
                <w:lang w:eastAsia="zh-CN"/>
              </w:rPr>
              <w:t>DC_7A_n78A</w:t>
            </w:r>
          </w:p>
          <w:p w14:paraId="28F34819"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146DFC71" w14:textId="77777777" w:rsidTr="00C620E0">
        <w:trPr>
          <w:trHeight w:val="187"/>
          <w:jc w:val="center"/>
        </w:trPr>
        <w:tc>
          <w:tcPr>
            <w:tcW w:w="3539" w:type="dxa"/>
            <w:shd w:val="clear" w:color="auto" w:fill="auto"/>
            <w:noWrap/>
          </w:tcPr>
          <w:p w14:paraId="5D02284F" w14:textId="77777777" w:rsidR="008D1E4A" w:rsidRPr="00EF5447" w:rsidRDefault="008D1E4A" w:rsidP="00C620E0">
            <w:pPr>
              <w:pStyle w:val="TAC"/>
              <w:rPr>
                <w:lang w:eastAsia="zh-CN"/>
              </w:rPr>
            </w:pPr>
            <w:r w:rsidRPr="00EF5447">
              <w:rPr>
                <w:szCs w:val="16"/>
                <w:lang w:eastAsia="ko-KR"/>
              </w:rPr>
              <w:t>DC_1A-3C-7A-28A_n7A-n78A</w:t>
            </w:r>
          </w:p>
        </w:tc>
        <w:tc>
          <w:tcPr>
            <w:tcW w:w="3544" w:type="dxa"/>
          </w:tcPr>
          <w:p w14:paraId="36D14248" w14:textId="69C64120" w:rsidR="008D1E4A" w:rsidRPr="00EF5447" w:rsidRDefault="008D1E4A" w:rsidP="00C620E0">
            <w:pPr>
              <w:pStyle w:val="TAC"/>
              <w:rPr>
                <w:szCs w:val="16"/>
                <w:lang w:eastAsia="zh-CN"/>
              </w:rPr>
            </w:pPr>
            <w:r w:rsidRPr="00EF5447">
              <w:rPr>
                <w:szCs w:val="16"/>
                <w:lang w:eastAsia="zh-CN"/>
              </w:rPr>
              <w:t>DC_1A</w:t>
            </w:r>
            <w:ins w:id="221" w:author="Apple" w:date="2021-01-14T19:28:00Z">
              <w:r w:rsidR="004C1D38">
                <w:rPr>
                  <w:szCs w:val="16"/>
                  <w:lang w:eastAsia="zh-CN"/>
                </w:rPr>
                <w:t>_</w:t>
              </w:r>
            </w:ins>
            <w:del w:id="222" w:author="Apple" w:date="2021-01-14T19:28:00Z">
              <w:r w:rsidRPr="00EF5447" w:rsidDel="004C1D38">
                <w:rPr>
                  <w:szCs w:val="16"/>
                  <w:lang w:eastAsia="zh-CN"/>
                </w:rPr>
                <w:delText>-</w:delText>
              </w:r>
            </w:del>
            <w:r w:rsidRPr="00EF5447">
              <w:rPr>
                <w:szCs w:val="16"/>
                <w:lang w:eastAsia="zh-CN"/>
              </w:rPr>
              <w:t>n7A</w:t>
            </w:r>
          </w:p>
          <w:p w14:paraId="14E886FF" w14:textId="75BD4EE6" w:rsidR="008D1E4A" w:rsidRPr="00EF5447" w:rsidRDefault="008D1E4A" w:rsidP="00C620E0">
            <w:pPr>
              <w:pStyle w:val="TAC"/>
              <w:rPr>
                <w:szCs w:val="16"/>
                <w:lang w:eastAsia="zh-CN"/>
              </w:rPr>
            </w:pPr>
            <w:r w:rsidRPr="00EF5447">
              <w:rPr>
                <w:szCs w:val="16"/>
                <w:lang w:eastAsia="zh-CN"/>
              </w:rPr>
              <w:t>DC_3A</w:t>
            </w:r>
            <w:ins w:id="223" w:author="Apple" w:date="2021-01-14T19:29:00Z">
              <w:r w:rsidR="004C1D38">
                <w:rPr>
                  <w:szCs w:val="16"/>
                  <w:lang w:eastAsia="zh-CN"/>
                </w:rPr>
                <w:t>_</w:t>
              </w:r>
            </w:ins>
            <w:del w:id="224" w:author="Apple" w:date="2021-01-14T19:29:00Z">
              <w:r w:rsidRPr="00EF5447" w:rsidDel="004C1D38">
                <w:rPr>
                  <w:szCs w:val="16"/>
                  <w:lang w:eastAsia="zh-CN"/>
                </w:rPr>
                <w:delText>-</w:delText>
              </w:r>
            </w:del>
            <w:r w:rsidRPr="00EF5447">
              <w:rPr>
                <w:szCs w:val="16"/>
                <w:lang w:eastAsia="zh-CN"/>
              </w:rPr>
              <w:t>n7A</w:t>
            </w:r>
          </w:p>
          <w:p w14:paraId="378F9903" w14:textId="7A88CB6E" w:rsidR="008D1E4A" w:rsidRPr="00EF5447" w:rsidRDefault="008D1E4A" w:rsidP="00C620E0">
            <w:pPr>
              <w:pStyle w:val="TAC"/>
              <w:rPr>
                <w:szCs w:val="16"/>
                <w:lang w:eastAsia="zh-CN"/>
              </w:rPr>
            </w:pPr>
            <w:r w:rsidRPr="00EF5447">
              <w:rPr>
                <w:szCs w:val="16"/>
                <w:lang w:eastAsia="zh-CN"/>
              </w:rPr>
              <w:t>DC_3C</w:t>
            </w:r>
            <w:ins w:id="225" w:author="Apple" w:date="2021-01-14T19:29:00Z">
              <w:r w:rsidR="004C1D38">
                <w:rPr>
                  <w:szCs w:val="16"/>
                  <w:lang w:eastAsia="zh-CN"/>
                </w:rPr>
                <w:t>_</w:t>
              </w:r>
            </w:ins>
            <w:del w:id="226" w:author="Apple" w:date="2021-01-14T19:29:00Z">
              <w:r w:rsidRPr="00EF5447" w:rsidDel="004C1D38">
                <w:rPr>
                  <w:szCs w:val="16"/>
                  <w:lang w:eastAsia="zh-CN"/>
                </w:rPr>
                <w:delText>-</w:delText>
              </w:r>
            </w:del>
            <w:r w:rsidRPr="00EF5447">
              <w:rPr>
                <w:szCs w:val="16"/>
                <w:lang w:eastAsia="zh-CN"/>
              </w:rPr>
              <w:t>n7A</w:t>
            </w:r>
          </w:p>
          <w:p w14:paraId="1AEDE0A8" w14:textId="6CF14128" w:rsidR="008D1E4A" w:rsidRPr="00EF5447" w:rsidRDefault="008D1E4A" w:rsidP="00C620E0">
            <w:pPr>
              <w:pStyle w:val="TAC"/>
              <w:rPr>
                <w:szCs w:val="16"/>
                <w:lang w:eastAsia="zh-CN"/>
              </w:rPr>
            </w:pPr>
            <w:r w:rsidRPr="00EF5447">
              <w:rPr>
                <w:szCs w:val="16"/>
                <w:lang w:eastAsia="zh-CN"/>
              </w:rPr>
              <w:t>DC_7A</w:t>
            </w:r>
            <w:ins w:id="227" w:author="Apple" w:date="2021-01-14T19:29:00Z">
              <w:r w:rsidR="004C1D38">
                <w:rPr>
                  <w:szCs w:val="16"/>
                  <w:lang w:eastAsia="zh-CN"/>
                </w:rPr>
                <w:t>_</w:t>
              </w:r>
            </w:ins>
            <w:del w:id="228" w:author="Apple" w:date="2021-01-14T19:29:00Z">
              <w:r w:rsidRPr="00EF5447" w:rsidDel="004C1D38">
                <w:rPr>
                  <w:szCs w:val="16"/>
                  <w:lang w:eastAsia="zh-CN"/>
                </w:rPr>
                <w:delText>-</w:delText>
              </w:r>
            </w:del>
            <w:r w:rsidRPr="00EF5447">
              <w:rPr>
                <w:szCs w:val="16"/>
                <w:lang w:eastAsia="zh-CN"/>
              </w:rPr>
              <w:t>n7A</w:t>
            </w:r>
            <w:r w:rsidRPr="00EF5447">
              <w:rPr>
                <w:vertAlign w:val="superscript"/>
                <w:lang w:eastAsia="zh-CN"/>
              </w:rPr>
              <w:t>4</w:t>
            </w:r>
          </w:p>
          <w:p w14:paraId="32D05B55" w14:textId="77777777" w:rsidR="008D1E4A" w:rsidRPr="00EF5447" w:rsidRDefault="008D1E4A" w:rsidP="00C620E0">
            <w:pPr>
              <w:pStyle w:val="TAC"/>
              <w:rPr>
                <w:szCs w:val="16"/>
                <w:lang w:eastAsia="zh-CN"/>
              </w:rPr>
            </w:pPr>
            <w:r w:rsidRPr="00EF5447">
              <w:rPr>
                <w:szCs w:val="16"/>
                <w:lang w:eastAsia="zh-CN"/>
              </w:rPr>
              <w:t>DC_28A_n7A</w:t>
            </w:r>
          </w:p>
          <w:p w14:paraId="7E4C9E99" w14:textId="77777777" w:rsidR="008D1E4A" w:rsidRPr="00EF5447" w:rsidRDefault="008D1E4A" w:rsidP="00C620E0">
            <w:pPr>
              <w:pStyle w:val="TAC"/>
              <w:rPr>
                <w:szCs w:val="16"/>
                <w:lang w:eastAsia="zh-CN"/>
              </w:rPr>
            </w:pPr>
            <w:r w:rsidRPr="00EF5447">
              <w:rPr>
                <w:szCs w:val="16"/>
                <w:lang w:eastAsia="zh-CN"/>
              </w:rPr>
              <w:t>DC_1A_n78A</w:t>
            </w:r>
          </w:p>
          <w:p w14:paraId="5C6D41CD" w14:textId="77777777" w:rsidR="008D1E4A" w:rsidRPr="00EF5447" w:rsidRDefault="008D1E4A" w:rsidP="00C620E0">
            <w:pPr>
              <w:pStyle w:val="TAC"/>
              <w:rPr>
                <w:szCs w:val="16"/>
                <w:lang w:eastAsia="zh-CN"/>
              </w:rPr>
            </w:pPr>
            <w:r w:rsidRPr="00EF5447">
              <w:rPr>
                <w:szCs w:val="16"/>
                <w:lang w:eastAsia="zh-CN"/>
              </w:rPr>
              <w:t>DC_3A_n78A</w:t>
            </w:r>
          </w:p>
          <w:p w14:paraId="668236CD" w14:textId="77777777" w:rsidR="008D1E4A" w:rsidRPr="00EF5447" w:rsidRDefault="008D1E4A" w:rsidP="00C620E0">
            <w:pPr>
              <w:pStyle w:val="TAC"/>
              <w:rPr>
                <w:szCs w:val="16"/>
                <w:lang w:eastAsia="zh-CN"/>
              </w:rPr>
            </w:pPr>
            <w:r w:rsidRPr="00EF5447">
              <w:rPr>
                <w:szCs w:val="16"/>
                <w:lang w:eastAsia="zh-CN"/>
              </w:rPr>
              <w:t>DC_3C_n78A</w:t>
            </w:r>
          </w:p>
          <w:p w14:paraId="2C7D54CE" w14:textId="77777777" w:rsidR="008D1E4A" w:rsidRPr="00EF5447" w:rsidRDefault="008D1E4A" w:rsidP="00C620E0">
            <w:pPr>
              <w:pStyle w:val="TAC"/>
              <w:rPr>
                <w:szCs w:val="16"/>
                <w:lang w:eastAsia="zh-CN"/>
              </w:rPr>
            </w:pPr>
            <w:r w:rsidRPr="00EF5447">
              <w:rPr>
                <w:szCs w:val="16"/>
                <w:lang w:eastAsia="zh-CN"/>
              </w:rPr>
              <w:t>DC_7A_n78A</w:t>
            </w:r>
          </w:p>
          <w:p w14:paraId="5F2B1FC0"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5AA582E3" w14:textId="77777777" w:rsidTr="00C620E0">
        <w:trPr>
          <w:trHeight w:val="187"/>
          <w:jc w:val="center"/>
        </w:trPr>
        <w:tc>
          <w:tcPr>
            <w:tcW w:w="3539" w:type="dxa"/>
            <w:shd w:val="clear" w:color="auto" w:fill="auto"/>
            <w:noWrap/>
          </w:tcPr>
          <w:p w14:paraId="5A7A3FE9" w14:textId="77777777" w:rsidR="008D1E4A" w:rsidRPr="00EF5447" w:rsidRDefault="008D1E4A" w:rsidP="00C620E0">
            <w:pPr>
              <w:pStyle w:val="TAC"/>
              <w:rPr>
                <w:szCs w:val="16"/>
                <w:lang w:eastAsia="ko-KR"/>
              </w:rPr>
            </w:pPr>
            <w:r w:rsidRPr="00EF5447">
              <w:lastRenderedPageBreak/>
              <w:t>DC_1A-3A-7A-28A_n40A-n78A</w:t>
            </w:r>
          </w:p>
        </w:tc>
        <w:tc>
          <w:tcPr>
            <w:tcW w:w="3544" w:type="dxa"/>
          </w:tcPr>
          <w:p w14:paraId="1EF2A4B7" w14:textId="77777777" w:rsidR="008D1E4A" w:rsidRPr="00EF5447" w:rsidRDefault="008D1E4A" w:rsidP="00C620E0">
            <w:pPr>
              <w:pStyle w:val="TAC"/>
            </w:pPr>
            <w:r w:rsidRPr="00EF5447">
              <w:t>DC_1A_n40A</w:t>
            </w:r>
          </w:p>
          <w:p w14:paraId="5DA5B681" w14:textId="77777777" w:rsidR="008D1E4A" w:rsidRPr="00EF5447" w:rsidRDefault="008D1E4A" w:rsidP="00C620E0">
            <w:pPr>
              <w:pStyle w:val="TAC"/>
            </w:pPr>
            <w:r w:rsidRPr="00EF5447">
              <w:t>DC_1A_n78A</w:t>
            </w:r>
          </w:p>
          <w:p w14:paraId="39574B48" w14:textId="77777777" w:rsidR="008D1E4A" w:rsidRPr="00EF5447" w:rsidRDefault="008D1E4A" w:rsidP="00C620E0">
            <w:pPr>
              <w:pStyle w:val="TAC"/>
            </w:pPr>
            <w:r w:rsidRPr="00EF5447">
              <w:t>DC_3A_n40A</w:t>
            </w:r>
          </w:p>
          <w:p w14:paraId="64EFC985" w14:textId="77777777" w:rsidR="008D1E4A" w:rsidRPr="00EF5447" w:rsidRDefault="008D1E4A" w:rsidP="00C620E0">
            <w:pPr>
              <w:pStyle w:val="TAC"/>
            </w:pPr>
            <w:r w:rsidRPr="00EF5447">
              <w:t>DC_3A_n78A</w:t>
            </w:r>
          </w:p>
          <w:p w14:paraId="5E12CE47" w14:textId="77777777" w:rsidR="008D1E4A" w:rsidRPr="00EF5447" w:rsidRDefault="008D1E4A" w:rsidP="00C620E0">
            <w:pPr>
              <w:pStyle w:val="TAC"/>
            </w:pPr>
            <w:r w:rsidRPr="00EF5447">
              <w:t>DC_7A_n40A</w:t>
            </w:r>
          </w:p>
          <w:p w14:paraId="12806744" w14:textId="77777777" w:rsidR="008D1E4A" w:rsidRPr="00EF5447" w:rsidRDefault="008D1E4A" w:rsidP="00C620E0">
            <w:pPr>
              <w:pStyle w:val="TAC"/>
            </w:pPr>
            <w:r w:rsidRPr="00EF5447">
              <w:t>DC_7A_n78A</w:t>
            </w:r>
          </w:p>
          <w:p w14:paraId="63065DA3" w14:textId="77777777" w:rsidR="008D1E4A" w:rsidRPr="00EF5447" w:rsidRDefault="008D1E4A" w:rsidP="00C620E0">
            <w:pPr>
              <w:pStyle w:val="TAC"/>
            </w:pPr>
            <w:r w:rsidRPr="00EF5447">
              <w:t>DC_28A_n40A</w:t>
            </w:r>
          </w:p>
          <w:p w14:paraId="0643306D" w14:textId="77777777" w:rsidR="008D1E4A" w:rsidRPr="00EF5447" w:rsidRDefault="008D1E4A" w:rsidP="00C620E0">
            <w:pPr>
              <w:pStyle w:val="TAC"/>
              <w:rPr>
                <w:szCs w:val="16"/>
                <w:lang w:eastAsia="zh-CN"/>
              </w:rPr>
            </w:pPr>
            <w:r w:rsidRPr="00EF5447">
              <w:t>DC_28A_n78A</w:t>
            </w:r>
          </w:p>
        </w:tc>
      </w:tr>
      <w:tr w:rsidR="008D1E4A" w:rsidRPr="00EF5447" w14:paraId="77B53C56" w14:textId="77777777" w:rsidTr="00C620E0">
        <w:trPr>
          <w:trHeight w:val="187"/>
          <w:jc w:val="center"/>
        </w:trPr>
        <w:tc>
          <w:tcPr>
            <w:tcW w:w="7083" w:type="dxa"/>
            <w:gridSpan w:val="2"/>
            <w:shd w:val="clear" w:color="auto" w:fill="auto"/>
            <w:noWrap/>
            <w:vAlign w:val="center"/>
          </w:tcPr>
          <w:p w14:paraId="1A9B2EA3" w14:textId="77777777" w:rsidR="008D1E4A" w:rsidRPr="00EF5447" w:rsidRDefault="008D1E4A" w:rsidP="00C620E0">
            <w:pPr>
              <w:pStyle w:val="TAN"/>
            </w:pPr>
            <w:r w:rsidRPr="00EF5447">
              <w:t>NOTE 1:</w:t>
            </w:r>
            <w:r w:rsidRPr="00EF5447">
              <w:tab/>
              <w:t>Uplink EN-DC configurations are the configurations supported by the present release of specifications.</w:t>
            </w:r>
          </w:p>
          <w:p w14:paraId="4E58D378" w14:textId="77777777" w:rsidR="008D1E4A" w:rsidRPr="00EF5447" w:rsidRDefault="008D1E4A" w:rsidP="00C620E0">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0B57B89" w14:textId="77777777" w:rsidR="008D1E4A" w:rsidRPr="00EF5447" w:rsidRDefault="008D1E4A" w:rsidP="00C620E0">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D51018D" w14:textId="77777777" w:rsidR="008D1E4A" w:rsidRPr="00EF5447" w:rsidRDefault="008D1E4A" w:rsidP="00C620E0">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7ED89F55" w14:textId="77777777" w:rsidR="008D1E4A" w:rsidRPr="00EF5447" w:rsidRDefault="008D1E4A" w:rsidP="008D1E4A"/>
    <w:p w14:paraId="576575E4" w14:textId="77777777" w:rsidR="008D1E4A" w:rsidRPr="00EF5447" w:rsidRDefault="008D1E4A" w:rsidP="008D1E4A">
      <w:pPr>
        <w:pStyle w:val="Heading3"/>
      </w:pPr>
      <w:bookmarkStart w:id="229" w:name="_Toc21351527"/>
      <w:bookmarkStart w:id="230" w:name="_Toc29807109"/>
      <w:bookmarkStart w:id="231" w:name="_Toc36648823"/>
      <w:bookmarkStart w:id="232" w:name="_Toc36651548"/>
      <w:bookmarkStart w:id="233" w:name="_Toc37256482"/>
      <w:bookmarkStart w:id="234" w:name="_Toc37256823"/>
      <w:bookmarkStart w:id="235" w:name="_Toc45890520"/>
      <w:bookmarkStart w:id="236" w:name="_Toc45891744"/>
      <w:bookmarkStart w:id="237" w:name="_Toc45892154"/>
      <w:bookmarkStart w:id="238" w:name="_Toc45892564"/>
      <w:bookmarkStart w:id="239" w:name="_Toc52352977"/>
      <w:bookmarkStart w:id="240" w:name="_Toc53174800"/>
      <w:bookmarkStart w:id="241" w:name="_Toc61378107"/>
      <w:bookmarkStart w:id="242" w:name="_Toc61378582"/>
      <w:r w:rsidRPr="00EF5447">
        <w:t>5.5B.4a</w:t>
      </w:r>
      <w:r w:rsidRPr="00EF5447">
        <w:tab/>
        <w:t>Inter-band NE-DC within FR1</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A6888F6" w14:textId="77777777" w:rsidR="008D1E4A" w:rsidRPr="00EF5447" w:rsidRDefault="008D1E4A" w:rsidP="008D1E4A">
      <w:pPr>
        <w:pStyle w:val="Heading4"/>
      </w:pPr>
      <w:bookmarkStart w:id="243" w:name="_Toc21351528"/>
      <w:bookmarkStart w:id="244" w:name="_Toc29807110"/>
      <w:bookmarkStart w:id="245" w:name="_Toc36648824"/>
      <w:bookmarkStart w:id="246" w:name="_Toc36651549"/>
      <w:bookmarkStart w:id="247" w:name="_Toc37256483"/>
      <w:bookmarkStart w:id="248" w:name="_Toc37256824"/>
      <w:bookmarkStart w:id="249" w:name="_Toc45890521"/>
      <w:bookmarkStart w:id="250" w:name="_Toc45891745"/>
      <w:bookmarkStart w:id="251" w:name="_Toc45892155"/>
      <w:bookmarkStart w:id="252" w:name="_Toc45892565"/>
      <w:bookmarkStart w:id="253" w:name="_Toc52352978"/>
      <w:bookmarkStart w:id="254" w:name="_Toc53174801"/>
      <w:bookmarkStart w:id="255" w:name="_Toc61378108"/>
      <w:bookmarkStart w:id="256" w:name="_Toc61378583"/>
      <w:r w:rsidRPr="00EF5447">
        <w:t>5.5B.4a.1</w:t>
      </w:r>
      <w:r w:rsidRPr="00EF5447">
        <w:tab/>
        <w:t>Inter-band NE-DC configurations within FR1 (two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75B3D1A" w14:textId="77777777" w:rsidR="008D1E4A" w:rsidRPr="00EF5447" w:rsidRDefault="008D1E4A" w:rsidP="008D1E4A">
      <w:pPr>
        <w:pStyle w:val="TH"/>
      </w:pPr>
      <w:r w:rsidRPr="00EF5447">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8D1E4A" w:rsidRPr="00EF5447" w14:paraId="67F99C12" w14:textId="77777777" w:rsidTr="00C620E0">
        <w:trPr>
          <w:trHeight w:val="187"/>
          <w:jc w:val="center"/>
        </w:trPr>
        <w:tc>
          <w:tcPr>
            <w:tcW w:w="2535" w:type="dxa"/>
            <w:shd w:val="clear" w:color="auto" w:fill="auto"/>
            <w:hideMark/>
          </w:tcPr>
          <w:p w14:paraId="1243F254" w14:textId="77777777" w:rsidR="008D1E4A" w:rsidRPr="00EF5447" w:rsidRDefault="008D1E4A" w:rsidP="00C620E0">
            <w:pPr>
              <w:pStyle w:val="TAH"/>
              <w:rPr>
                <w:lang w:eastAsia="fi-FI"/>
              </w:rPr>
            </w:pPr>
            <w:r w:rsidRPr="00EF5447">
              <w:rPr>
                <w:lang w:eastAsia="fi-FI"/>
              </w:rPr>
              <w:t>NE-DC</w:t>
            </w:r>
          </w:p>
          <w:p w14:paraId="53B438DC" w14:textId="77777777" w:rsidR="008D1E4A" w:rsidRPr="00EF5447" w:rsidRDefault="008D1E4A" w:rsidP="00C620E0">
            <w:pPr>
              <w:pStyle w:val="TAH"/>
              <w:rPr>
                <w:lang w:eastAsia="fi-FI"/>
              </w:rPr>
            </w:pPr>
            <w:r w:rsidRPr="00EF5447">
              <w:rPr>
                <w:lang w:eastAsia="fi-FI"/>
              </w:rPr>
              <w:t>configuration</w:t>
            </w:r>
          </w:p>
        </w:tc>
        <w:tc>
          <w:tcPr>
            <w:tcW w:w="2279" w:type="dxa"/>
            <w:shd w:val="clear" w:color="auto" w:fill="auto"/>
            <w:hideMark/>
          </w:tcPr>
          <w:p w14:paraId="43F6408A" w14:textId="77777777" w:rsidR="008D1E4A" w:rsidRPr="00EF5447" w:rsidRDefault="008D1E4A" w:rsidP="00C620E0">
            <w:pPr>
              <w:pStyle w:val="TAH"/>
              <w:rPr>
                <w:lang w:eastAsia="fi-FI"/>
              </w:rPr>
            </w:pPr>
            <w:r w:rsidRPr="00EF5447">
              <w:rPr>
                <w:lang w:eastAsia="fi-FI"/>
              </w:rPr>
              <w:t>Uplink NE-DC</w:t>
            </w:r>
          </w:p>
          <w:p w14:paraId="5916C832" w14:textId="77777777" w:rsidR="008D1E4A" w:rsidRPr="00EF5447" w:rsidRDefault="008D1E4A" w:rsidP="00C620E0">
            <w:pPr>
              <w:pStyle w:val="TAH"/>
              <w:rPr>
                <w:lang w:eastAsia="fi-FI"/>
              </w:rPr>
            </w:pPr>
            <w:r w:rsidRPr="00EF5447">
              <w:rPr>
                <w:lang w:eastAsia="fi-FI"/>
              </w:rPr>
              <w:t>configuration</w:t>
            </w:r>
          </w:p>
          <w:p w14:paraId="5A0B0CBD" w14:textId="77777777" w:rsidR="008D1E4A" w:rsidRPr="00EF5447" w:rsidRDefault="008D1E4A" w:rsidP="00C620E0">
            <w:pPr>
              <w:pStyle w:val="TAH"/>
              <w:rPr>
                <w:lang w:eastAsia="fi-FI"/>
              </w:rPr>
            </w:pPr>
            <w:r w:rsidRPr="00EF5447">
              <w:rPr>
                <w:lang w:eastAsia="fi-FI"/>
              </w:rPr>
              <w:t>(NOTE 1)</w:t>
            </w:r>
          </w:p>
        </w:tc>
        <w:tc>
          <w:tcPr>
            <w:tcW w:w="2638" w:type="dxa"/>
            <w:shd w:val="clear" w:color="auto" w:fill="auto"/>
            <w:hideMark/>
          </w:tcPr>
          <w:p w14:paraId="74F4A20C" w14:textId="77777777" w:rsidR="008D1E4A" w:rsidRPr="00EF5447" w:rsidRDefault="008D1E4A" w:rsidP="00C620E0">
            <w:pPr>
              <w:pStyle w:val="TAH"/>
              <w:rPr>
                <w:lang w:eastAsia="fi-FI"/>
              </w:rPr>
            </w:pPr>
            <w:r w:rsidRPr="00EF5447">
              <w:rPr>
                <w:lang w:eastAsia="fi-FI"/>
              </w:rPr>
              <w:t>Single UL allowed</w:t>
            </w:r>
          </w:p>
        </w:tc>
      </w:tr>
      <w:tr w:rsidR="008D1E4A" w:rsidRPr="00EF5447" w14:paraId="7285828B" w14:textId="77777777" w:rsidTr="00C620E0">
        <w:trPr>
          <w:trHeight w:val="187"/>
          <w:jc w:val="center"/>
        </w:trPr>
        <w:tc>
          <w:tcPr>
            <w:tcW w:w="2535" w:type="dxa"/>
            <w:shd w:val="clear" w:color="auto" w:fill="auto"/>
            <w:hideMark/>
          </w:tcPr>
          <w:p w14:paraId="6DE5462A" w14:textId="77777777" w:rsidR="008D1E4A" w:rsidRPr="00EF5447" w:rsidRDefault="008D1E4A" w:rsidP="00C620E0">
            <w:pPr>
              <w:pStyle w:val="TAC"/>
              <w:rPr>
                <w:lang w:eastAsia="fi-FI"/>
              </w:rPr>
            </w:pPr>
            <w:r w:rsidRPr="00EF5447">
              <w:rPr>
                <w:lang w:eastAsia="fi-FI"/>
              </w:rPr>
              <w:t>DC_n1A_28A</w:t>
            </w:r>
          </w:p>
        </w:tc>
        <w:tc>
          <w:tcPr>
            <w:tcW w:w="2279" w:type="dxa"/>
            <w:shd w:val="clear" w:color="auto" w:fill="auto"/>
            <w:hideMark/>
          </w:tcPr>
          <w:p w14:paraId="0FC19B1E" w14:textId="77777777" w:rsidR="008D1E4A" w:rsidRPr="00EF5447" w:rsidRDefault="008D1E4A" w:rsidP="00C620E0">
            <w:pPr>
              <w:pStyle w:val="TAC"/>
              <w:rPr>
                <w:lang w:eastAsia="fi-FI"/>
              </w:rPr>
            </w:pPr>
            <w:r w:rsidRPr="00EF5447">
              <w:rPr>
                <w:lang w:eastAsia="fi-FI"/>
              </w:rPr>
              <w:t>DC_n1A_28A</w:t>
            </w:r>
          </w:p>
        </w:tc>
        <w:tc>
          <w:tcPr>
            <w:tcW w:w="2638" w:type="dxa"/>
            <w:shd w:val="clear" w:color="auto" w:fill="auto"/>
            <w:hideMark/>
          </w:tcPr>
          <w:p w14:paraId="11688A12" w14:textId="77777777" w:rsidR="008D1E4A" w:rsidRPr="00EF5447" w:rsidRDefault="008D1E4A" w:rsidP="00C620E0">
            <w:pPr>
              <w:pStyle w:val="TAC"/>
              <w:rPr>
                <w:lang w:eastAsia="fi-FI"/>
              </w:rPr>
            </w:pPr>
            <w:r w:rsidRPr="00EF5447">
              <w:rPr>
                <w:lang w:eastAsia="fi-FI"/>
              </w:rPr>
              <w:t>No</w:t>
            </w:r>
          </w:p>
        </w:tc>
      </w:tr>
      <w:tr w:rsidR="008D1E4A" w:rsidRPr="00EF5447" w14:paraId="45FAF5EB" w14:textId="77777777" w:rsidTr="00C620E0">
        <w:trPr>
          <w:trHeight w:val="187"/>
          <w:jc w:val="center"/>
        </w:trPr>
        <w:tc>
          <w:tcPr>
            <w:tcW w:w="2535" w:type="dxa"/>
            <w:shd w:val="clear" w:color="auto" w:fill="auto"/>
          </w:tcPr>
          <w:p w14:paraId="06EDFC92" w14:textId="77777777" w:rsidR="008D1E4A" w:rsidRPr="00EF5447" w:rsidRDefault="008D1E4A" w:rsidP="00C620E0">
            <w:pPr>
              <w:pStyle w:val="TAC"/>
              <w:rPr>
                <w:lang w:eastAsia="fi-FI"/>
              </w:rPr>
            </w:pPr>
            <w:r w:rsidRPr="00EF5447">
              <w:rPr>
                <w:lang w:eastAsia="zh-CN"/>
              </w:rPr>
              <w:t>DC_n78A_1A</w:t>
            </w:r>
          </w:p>
        </w:tc>
        <w:tc>
          <w:tcPr>
            <w:tcW w:w="2279" w:type="dxa"/>
            <w:shd w:val="clear" w:color="auto" w:fill="auto"/>
          </w:tcPr>
          <w:p w14:paraId="72FF1A11" w14:textId="77777777" w:rsidR="008D1E4A" w:rsidRPr="00EF5447" w:rsidRDefault="008D1E4A" w:rsidP="00C620E0">
            <w:pPr>
              <w:pStyle w:val="TAC"/>
              <w:rPr>
                <w:lang w:eastAsia="fi-FI"/>
              </w:rPr>
            </w:pPr>
            <w:r w:rsidRPr="00EF5447">
              <w:rPr>
                <w:lang w:eastAsia="zh-CN"/>
              </w:rPr>
              <w:t>DC_n78A_1A</w:t>
            </w:r>
          </w:p>
        </w:tc>
        <w:tc>
          <w:tcPr>
            <w:tcW w:w="2638" w:type="dxa"/>
            <w:shd w:val="clear" w:color="auto" w:fill="auto"/>
          </w:tcPr>
          <w:p w14:paraId="3F9804BF" w14:textId="77777777" w:rsidR="008D1E4A" w:rsidRPr="00EF5447" w:rsidRDefault="008D1E4A" w:rsidP="00C620E0">
            <w:pPr>
              <w:pStyle w:val="TAC"/>
              <w:rPr>
                <w:lang w:eastAsia="fi-FI"/>
              </w:rPr>
            </w:pPr>
            <w:r w:rsidRPr="00EF5447">
              <w:rPr>
                <w:lang w:eastAsia="zh-CN"/>
              </w:rPr>
              <w:t>No</w:t>
            </w:r>
          </w:p>
        </w:tc>
      </w:tr>
      <w:tr w:rsidR="008D1E4A" w:rsidRPr="00EF5447" w14:paraId="6CC3E7DA" w14:textId="77777777" w:rsidTr="00C620E0">
        <w:trPr>
          <w:trHeight w:val="187"/>
          <w:jc w:val="center"/>
        </w:trPr>
        <w:tc>
          <w:tcPr>
            <w:tcW w:w="2535" w:type="dxa"/>
            <w:shd w:val="clear" w:color="auto" w:fill="auto"/>
          </w:tcPr>
          <w:p w14:paraId="47B90CBD" w14:textId="77777777" w:rsidR="008D1E4A" w:rsidRPr="00EF5447" w:rsidRDefault="008D1E4A" w:rsidP="00C620E0">
            <w:pPr>
              <w:pStyle w:val="TAC"/>
              <w:rPr>
                <w:lang w:eastAsia="fi-FI"/>
              </w:rPr>
            </w:pPr>
            <w:r w:rsidRPr="00EF5447">
              <w:rPr>
                <w:lang w:eastAsia="zh-CN"/>
              </w:rPr>
              <w:t>DC_n78A_3A</w:t>
            </w:r>
          </w:p>
        </w:tc>
        <w:tc>
          <w:tcPr>
            <w:tcW w:w="2279" w:type="dxa"/>
            <w:shd w:val="clear" w:color="auto" w:fill="auto"/>
          </w:tcPr>
          <w:p w14:paraId="212A9CBB" w14:textId="77777777" w:rsidR="008D1E4A" w:rsidRPr="00EF5447" w:rsidRDefault="008D1E4A" w:rsidP="00C620E0">
            <w:pPr>
              <w:pStyle w:val="TAC"/>
              <w:rPr>
                <w:lang w:eastAsia="fi-FI"/>
              </w:rPr>
            </w:pPr>
            <w:r w:rsidRPr="00EF5447">
              <w:rPr>
                <w:lang w:eastAsia="zh-CN"/>
              </w:rPr>
              <w:t>DC_n78A_3A</w:t>
            </w:r>
          </w:p>
        </w:tc>
        <w:tc>
          <w:tcPr>
            <w:tcW w:w="2638" w:type="dxa"/>
            <w:shd w:val="clear" w:color="auto" w:fill="auto"/>
          </w:tcPr>
          <w:p w14:paraId="7ACB8540" w14:textId="77777777" w:rsidR="008D1E4A" w:rsidRPr="00EF5447" w:rsidRDefault="008D1E4A" w:rsidP="00C620E0">
            <w:pPr>
              <w:pStyle w:val="TAC"/>
              <w:rPr>
                <w:lang w:eastAsia="fi-FI"/>
              </w:rPr>
            </w:pPr>
            <w:r w:rsidRPr="00EF5447">
              <w:rPr>
                <w:lang w:eastAsia="zh-CN"/>
              </w:rPr>
              <w:t>No</w:t>
            </w:r>
          </w:p>
        </w:tc>
      </w:tr>
      <w:tr w:rsidR="008D1E4A" w:rsidRPr="00EF5447" w14:paraId="23D7C08B" w14:textId="77777777" w:rsidTr="00C620E0">
        <w:trPr>
          <w:trHeight w:val="187"/>
          <w:jc w:val="center"/>
        </w:trPr>
        <w:tc>
          <w:tcPr>
            <w:tcW w:w="2535" w:type="dxa"/>
            <w:shd w:val="clear" w:color="auto" w:fill="auto"/>
          </w:tcPr>
          <w:p w14:paraId="32A27CEC" w14:textId="77777777" w:rsidR="008D1E4A" w:rsidRPr="00EF5447" w:rsidRDefault="008D1E4A" w:rsidP="00C620E0">
            <w:pPr>
              <w:pStyle w:val="TAC"/>
              <w:rPr>
                <w:lang w:eastAsia="fi-FI"/>
              </w:rPr>
            </w:pPr>
            <w:r w:rsidRPr="00EF5447">
              <w:rPr>
                <w:lang w:eastAsia="zh-CN"/>
              </w:rPr>
              <w:t>DC_n78A_3C</w:t>
            </w:r>
          </w:p>
        </w:tc>
        <w:tc>
          <w:tcPr>
            <w:tcW w:w="2279" w:type="dxa"/>
            <w:shd w:val="clear" w:color="auto" w:fill="auto"/>
          </w:tcPr>
          <w:p w14:paraId="1E9F44C6" w14:textId="77777777" w:rsidR="008D1E4A" w:rsidRPr="00EF5447" w:rsidRDefault="008D1E4A" w:rsidP="00C620E0">
            <w:pPr>
              <w:pStyle w:val="TAC"/>
              <w:rPr>
                <w:lang w:eastAsia="fi-FI"/>
              </w:rPr>
            </w:pPr>
            <w:r w:rsidRPr="00EF5447">
              <w:rPr>
                <w:lang w:eastAsia="zh-CN"/>
              </w:rPr>
              <w:t>DC_n78A_3A</w:t>
            </w:r>
          </w:p>
        </w:tc>
        <w:tc>
          <w:tcPr>
            <w:tcW w:w="2638" w:type="dxa"/>
            <w:shd w:val="clear" w:color="auto" w:fill="auto"/>
          </w:tcPr>
          <w:p w14:paraId="5F1E2E01" w14:textId="77777777" w:rsidR="008D1E4A" w:rsidRPr="00EF5447" w:rsidRDefault="008D1E4A" w:rsidP="00C620E0">
            <w:pPr>
              <w:pStyle w:val="TAC"/>
              <w:rPr>
                <w:lang w:eastAsia="fi-FI"/>
              </w:rPr>
            </w:pPr>
            <w:r w:rsidRPr="00EF5447">
              <w:rPr>
                <w:lang w:eastAsia="zh-CN"/>
              </w:rPr>
              <w:t>No</w:t>
            </w:r>
          </w:p>
        </w:tc>
      </w:tr>
      <w:tr w:rsidR="008D1E4A" w:rsidRPr="00EF5447" w14:paraId="00F31414" w14:textId="77777777" w:rsidTr="00C620E0">
        <w:trPr>
          <w:trHeight w:val="187"/>
          <w:jc w:val="center"/>
        </w:trPr>
        <w:tc>
          <w:tcPr>
            <w:tcW w:w="2535" w:type="dxa"/>
            <w:shd w:val="clear" w:color="auto" w:fill="auto"/>
          </w:tcPr>
          <w:p w14:paraId="270268B8" w14:textId="77777777" w:rsidR="008D1E4A" w:rsidRPr="00EF5447" w:rsidRDefault="008D1E4A" w:rsidP="00C620E0">
            <w:pPr>
              <w:pStyle w:val="TAC"/>
              <w:rPr>
                <w:lang w:eastAsia="fi-FI"/>
              </w:rPr>
            </w:pPr>
            <w:r w:rsidRPr="00EF5447">
              <w:rPr>
                <w:lang w:eastAsia="zh-CN"/>
              </w:rPr>
              <w:t>DC_n78A_5A</w:t>
            </w:r>
          </w:p>
        </w:tc>
        <w:tc>
          <w:tcPr>
            <w:tcW w:w="2279" w:type="dxa"/>
            <w:shd w:val="clear" w:color="auto" w:fill="auto"/>
          </w:tcPr>
          <w:p w14:paraId="2278149E" w14:textId="77777777" w:rsidR="008D1E4A" w:rsidRPr="00EF5447" w:rsidRDefault="008D1E4A" w:rsidP="00C620E0">
            <w:pPr>
              <w:pStyle w:val="TAC"/>
              <w:rPr>
                <w:lang w:eastAsia="fi-FI"/>
              </w:rPr>
            </w:pPr>
            <w:r w:rsidRPr="00EF5447">
              <w:rPr>
                <w:lang w:eastAsia="zh-CN"/>
              </w:rPr>
              <w:t>DC_n78A_5A</w:t>
            </w:r>
          </w:p>
        </w:tc>
        <w:tc>
          <w:tcPr>
            <w:tcW w:w="2638" w:type="dxa"/>
            <w:shd w:val="clear" w:color="auto" w:fill="auto"/>
          </w:tcPr>
          <w:p w14:paraId="73BBA698" w14:textId="77777777" w:rsidR="008D1E4A" w:rsidRPr="00EF5447" w:rsidRDefault="008D1E4A" w:rsidP="00C620E0">
            <w:pPr>
              <w:pStyle w:val="TAC"/>
              <w:rPr>
                <w:lang w:eastAsia="fi-FI"/>
              </w:rPr>
            </w:pPr>
            <w:r w:rsidRPr="00EF5447">
              <w:rPr>
                <w:lang w:eastAsia="zh-CN"/>
              </w:rPr>
              <w:t>No</w:t>
            </w:r>
          </w:p>
        </w:tc>
      </w:tr>
      <w:tr w:rsidR="008D1E4A" w:rsidRPr="00EF5447" w14:paraId="459DA79E" w14:textId="77777777" w:rsidTr="00C620E0">
        <w:trPr>
          <w:trHeight w:val="187"/>
          <w:jc w:val="center"/>
        </w:trPr>
        <w:tc>
          <w:tcPr>
            <w:tcW w:w="2535" w:type="dxa"/>
            <w:shd w:val="clear" w:color="auto" w:fill="auto"/>
          </w:tcPr>
          <w:p w14:paraId="0855E450" w14:textId="77777777" w:rsidR="008D1E4A" w:rsidRPr="00EF5447" w:rsidRDefault="008D1E4A" w:rsidP="00C620E0">
            <w:pPr>
              <w:pStyle w:val="TAC"/>
              <w:rPr>
                <w:lang w:eastAsia="fi-FI"/>
              </w:rPr>
            </w:pPr>
            <w:r w:rsidRPr="00EF5447">
              <w:rPr>
                <w:lang w:eastAsia="zh-CN"/>
              </w:rPr>
              <w:t>DC_n78A_7A</w:t>
            </w:r>
          </w:p>
        </w:tc>
        <w:tc>
          <w:tcPr>
            <w:tcW w:w="2279" w:type="dxa"/>
            <w:shd w:val="clear" w:color="auto" w:fill="auto"/>
          </w:tcPr>
          <w:p w14:paraId="62248882" w14:textId="77777777" w:rsidR="008D1E4A" w:rsidRPr="00EF5447" w:rsidRDefault="008D1E4A" w:rsidP="00C620E0">
            <w:pPr>
              <w:pStyle w:val="TAC"/>
              <w:rPr>
                <w:lang w:eastAsia="fi-FI"/>
              </w:rPr>
            </w:pPr>
            <w:r w:rsidRPr="00EF5447">
              <w:rPr>
                <w:lang w:eastAsia="zh-CN"/>
              </w:rPr>
              <w:t>DC_n78A_7A</w:t>
            </w:r>
          </w:p>
        </w:tc>
        <w:tc>
          <w:tcPr>
            <w:tcW w:w="2638" w:type="dxa"/>
            <w:shd w:val="clear" w:color="auto" w:fill="auto"/>
          </w:tcPr>
          <w:p w14:paraId="2E95D874" w14:textId="77777777" w:rsidR="008D1E4A" w:rsidRPr="00EF5447" w:rsidRDefault="008D1E4A" w:rsidP="00C620E0">
            <w:pPr>
              <w:pStyle w:val="TAC"/>
              <w:rPr>
                <w:lang w:eastAsia="fi-FI"/>
              </w:rPr>
            </w:pPr>
            <w:r w:rsidRPr="00EF5447">
              <w:rPr>
                <w:lang w:eastAsia="zh-CN"/>
              </w:rPr>
              <w:t>No</w:t>
            </w:r>
          </w:p>
        </w:tc>
      </w:tr>
      <w:tr w:rsidR="008D1E4A" w:rsidRPr="00EF5447" w14:paraId="28B36BBC" w14:textId="77777777" w:rsidTr="00C620E0">
        <w:trPr>
          <w:trHeight w:val="187"/>
          <w:jc w:val="center"/>
        </w:trPr>
        <w:tc>
          <w:tcPr>
            <w:tcW w:w="2535" w:type="dxa"/>
            <w:shd w:val="clear" w:color="auto" w:fill="auto"/>
          </w:tcPr>
          <w:p w14:paraId="4C342B32" w14:textId="77777777" w:rsidR="008D1E4A" w:rsidRPr="00EF5447" w:rsidRDefault="008D1E4A" w:rsidP="00C620E0">
            <w:pPr>
              <w:pStyle w:val="TAC"/>
              <w:rPr>
                <w:lang w:eastAsia="fi-FI"/>
              </w:rPr>
            </w:pPr>
            <w:r w:rsidRPr="00EF5447">
              <w:rPr>
                <w:lang w:eastAsia="zh-CN"/>
              </w:rPr>
              <w:t>DC_n78A_7A-7A</w:t>
            </w:r>
          </w:p>
        </w:tc>
        <w:tc>
          <w:tcPr>
            <w:tcW w:w="2279" w:type="dxa"/>
            <w:shd w:val="clear" w:color="auto" w:fill="auto"/>
          </w:tcPr>
          <w:p w14:paraId="0869EBFE" w14:textId="77777777" w:rsidR="008D1E4A" w:rsidRPr="00EF5447" w:rsidRDefault="008D1E4A" w:rsidP="00C620E0">
            <w:pPr>
              <w:pStyle w:val="TAC"/>
              <w:rPr>
                <w:lang w:eastAsia="fi-FI"/>
              </w:rPr>
            </w:pPr>
            <w:r w:rsidRPr="00EF5447">
              <w:rPr>
                <w:lang w:eastAsia="zh-CN"/>
              </w:rPr>
              <w:t>DC_n78A_7A</w:t>
            </w:r>
          </w:p>
        </w:tc>
        <w:tc>
          <w:tcPr>
            <w:tcW w:w="2638" w:type="dxa"/>
            <w:shd w:val="clear" w:color="auto" w:fill="auto"/>
          </w:tcPr>
          <w:p w14:paraId="628F260B" w14:textId="77777777" w:rsidR="008D1E4A" w:rsidRPr="00EF5447" w:rsidRDefault="008D1E4A" w:rsidP="00C620E0">
            <w:pPr>
              <w:pStyle w:val="TAC"/>
              <w:rPr>
                <w:lang w:eastAsia="fi-FI"/>
              </w:rPr>
            </w:pPr>
            <w:r w:rsidRPr="00EF5447">
              <w:rPr>
                <w:lang w:eastAsia="zh-CN"/>
              </w:rPr>
              <w:t>No</w:t>
            </w:r>
          </w:p>
        </w:tc>
      </w:tr>
      <w:tr w:rsidR="008D1E4A" w:rsidRPr="00EF5447" w14:paraId="0977A0A4" w14:textId="77777777" w:rsidTr="00C620E0">
        <w:trPr>
          <w:trHeight w:val="187"/>
          <w:jc w:val="center"/>
        </w:trPr>
        <w:tc>
          <w:tcPr>
            <w:tcW w:w="2535" w:type="dxa"/>
            <w:shd w:val="clear" w:color="auto" w:fill="auto"/>
          </w:tcPr>
          <w:p w14:paraId="0638C8D1" w14:textId="77777777" w:rsidR="008D1E4A" w:rsidRPr="00EF5447" w:rsidRDefault="008D1E4A" w:rsidP="00C620E0">
            <w:pPr>
              <w:pStyle w:val="TAC"/>
              <w:rPr>
                <w:lang w:eastAsia="fi-FI"/>
              </w:rPr>
            </w:pPr>
            <w:r w:rsidRPr="00EF5447">
              <w:rPr>
                <w:lang w:eastAsia="zh-CN"/>
              </w:rPr>
              <w:t>DC_n78A_8A</w:t>
            </w:r>
          </w:p>
        </w:tc>
        <w:tc>
          <w:tcPr>
            <w:tcW w:w="2279" w:type="dxa"/>
            <w:shd w:val="clear" w:color="auto" w:fill="auto"/>
          </w:tcPr>
          <w:p w14:paraId="4B7CB246" w14:textId="77777777" w:rsidR="008D1E4A" w:rsidRPr="00EF5447" w:rsidRDefault="008D1E4A" w:rsidP="00C620E0">
            <w:pPr>
              <w:pStyle w:val="TAC"/>
              <w:rPr>
                <w:lang w:eastAsia="fi-FI"/>
              </w:rPr>
            </w:pPr>
            <w:r w:rsidRPr="00EF5447">
              <w:rPr>
                <w:lang w:eastAsia="zh-CN"/>
              </w:rPr>
              <w:t>DC_n78A_8A</w:t>
            </w:r>
          </w:p>
        </w:tc>
        <w:tc>
          <w:tcPr>
            <w:tcW w:w="2638" w:type="dxa"/>
            <w:shd w:val="clear" w:color="auto" w:fill="auto"/>
          </w:tcPr>
          <w:p w14:paraId="09CFF1B0" w14:textId="77777777" w:rsidR="008D1E4A" w:rsidRPr="00EF5447" w:rsidRDefault="008D1E4A" w:rsidP="00C620E0">
            <w:pPr>
              <w:pStyle w:val="TAC"/>
              <w:rPr>
                <w:lang w:eastAsia="fi-FI"/>
              </w:rPr>
            </w:pPr>
            <w:r w:rsidRPr="00EF5447">
              <w:rPr>
                <w:lang w:eastAsia="zh-CN"/>
              </w:rPr>
              <w:t>No</w:t>
            </w:r>
          </w:p>
        </w:tc>
      </w:tr>
      <w:tr w:rsidR="008D1E4A" w:rsidRPr="00EF5447" w14:paraId="42AB7158" w14:textId="77777777" w:rsidTr="00C620E0">
        <w:trPr>
          <w:trHeight w:val="187"/>
          <w:jc w:val="center"/>
        </w:trPr>
        <w:tc>
          <w:tcPr>
            <w:tcW w:w="2535" w:type="dxa"/>
            <w:shd w:val="clear" w:color="auto" w:fill="auto"/>
          </w:tcPr>
          <w:p w14:paraId="4D5A73CB" w14:textId="77777777" w:rsidR="008D1E4A" w:rsidRPr="00EF5447" w:rsidRDefault="008D1E4A" w:rsidP="00C620E0">
            <w:pPr>
              <w:pStyle w:val="TAC"/>
              <w:rPr>
                <w:lang w:eastAsia="fi-FI"/>
              </w:rPr>
            </w:pPr>
            <w:r w:rsidRPr="00EF5447">
              <w:rPr>
                <w:lang w:eastAsia="zh-CN"/>
              </w:rPr>
              <w:t>DC_n78A_26A</w:t>
            </w:r>
          </w:p>
        </w:tc>
        <w:tc>
          <w:tcPr>
            <w:tcW w:w="2279" w:type="dxa"/>
            <w:shd w:val="clear" w:color="auto" w:fill="auto"/>
          </w:tcPr>
          <w:p w14:paraId="2218FFC6" w14:textId="77777777" w:rsidR="008D1E4A" w:rsidRPr="00EF5447" w:rsidRDefault="008D1E4A" w:rsidP="00C620E0">
            <w:pPr>
              <w:pStyle w:val="TAC"/>
              <w:rPr>
                <w:lang w:eastAsia="fi-FI"/>
              </w:rPr>
            </w:pPr>
            <w:r w:rsidRPr="00EF5447">
              <w:rPr>
                <w:lang w:eastAsia="zh-CN"/>
              </w:rPr>
              <w:t>DC_n78A_26A</w:t>
            </w:r>
          </w:p>
        </w:tc>
        <w:tc>
          <w:tcPr>
            <w:tcW w:w="2638" w:type="dxa"/>
            <w:shd w:val="clear" w:color="auto" w:fill="auto"/>
          </w:tcPr>
          <w:p w14:paraId="34191E48" w14:textId="77777777" w:rsidR="008D1E4A" w:rsidRPr="00EF5447" w:rsidRDefault="008D1E4A" w:rsidP="00C620E0">
            <w:pPr>
              <w:pStyle w:val="TAC"/>
              <w:rPr>
                <w:lang w:eastAsia="fi-FI"/>
              </w:rPr>
            </w:pPr>
            <w:r w:rsidRPr="00EF5447">
              <w:rPr>
                <w:lang w:eastAsia="zh-CN"/>
              </w:rPr>
              <w:t>No</w:t>
            </w:r>
          </w:p>
        </w:tc>
      </w:tr>
      <w:tr w:rsidR="008D1E4A" w:rsidRPr="00EF5447" w14:paraId="0B281310" w14:textId="77777777" w:rsidTr="00C620E0">
        <w:trPr>
          <w:trHeight w:val="187"/>
          <w:jc w:val="center"/>
        </w:trPr>
        <w:tc>
          <w:tcPr>
            <w:tcW w:w="7452" w:type="dxa"/>
            <w:gridSpan w:val="3"/>
            <w:shd w:val="clear" w:color="auto" w:fill="auto"/>
          </w:tcPr>
          <w:p w14:paraId="462817DB" w14:textId="77777777" w:rsidR="008D1E4A" w:rsidRPr="00EF5447" w:rsidRDefault="008D1E4A" w:rsidP="00C620E0">
            <w:pPr>
              <w:pStyle w:val="TAN"/>
              <w:rPr>
                <w:lang w:eastAsia="fi-FI"/>
              </w:rPr>
            </w:pPr>
            <w:r w:rsidRPr="00EF5447">
              <w:rPr>
                <w:lang w:eastAsia="fi-FI"/>
              </w:rPr>
              <w:t>NOTE 1:</w:t>
            </w:r>
            <w:r w:rsidRPr="00EF5447">
              <w:rPr>
                <w:lang w:eastAsia="fi-FI"/>
              </w:rPr>
              <w:tab/>
              <w:t>Uplink NE-DC configurations are the configurations supported by the present release of specifications.</w:t>
            </w:r>
          </w:p>
        </w:tc>
      </w:tr>
    </w:tbl>
    <w:p w14:paraId="1B7012DF" w14:textId="77777777" w:rsidR="008D1E4A" w:rsidRPr="00EF5447" w:rsidRDefault="008D1E4A" w:rsidP="008D1E4A"/>
    <w:p w14:paraId="3590C87C" w14:textId="77777777" w:rsidR="008D1E4A" w:rsidRPr="00EF5447" w:rsidRDefault="008D1E4A" w:rsidP="008D1E4A">
      <w:pPr>
        <w:pStyle w:val="Heading4"/>
      </w:pPr>
      <w:bookmarkStart w:id="257" w:name="_Toc61378109"/>
      <w:bookmarkStart w:id="258" w:name="_Toc61378584"/>
      <w:r w:rsidRPr="00EF5447">
        <w:lastRenderedPageBreak/>
        <w:t>5.5B.4a.</w:t>
      </w:r>
      <w:r w:rsidRPr="00EF5447">
        <w:rPr>
          <w:lang w:eastAsia="zh-CN"/>
        </w:rPr>
        <w:t>4</w:t>
      </w:r>
      <w:r w:rsidRPr="00EF5447">
        <w:tab/>
        <w:t>Inter-band NE-DC configurations within FR1 (</w:t>
      </w:r>
      <w:r w:rsidRPr="00EF5447">
        <w:rPr>
          <w:lang w:eastAsia="zh-CN"/>
        </w:rPr>
        <w:t>five</w:t>
      </w:r>
      <w:r w:rsidRPr="00EF5447">
        <w:t xml:space="preserve"> bands)</w:t>
      </w:r>
      <w:bookmarkEnd w:id="257"/>
      <w:bookmarkEnd w:id="258"/>
    </w:p>
    <w:p w14:paraId="0E67FDDD" w14:textId="77777777" w:rsidR="008D1E4A" w:rsidRPr="00EF5447" w:rsidRDefault="008D1E4A" w:rsidP="008D1E4A">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8D1E4A" w:rsidRPr="00EF5447" w14:paraId="597200D3"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682BF55" w14:textId="77777777" w:rsidR="008D1E4A" w:rsidRPr="00EF5447" w:rsidRDefault="008D1E4A" w:rsidP="00C620E0">
            <w:pPr>
              <w:pStyle w:val="TAH"/>
              <w:rPr>
                <w:lang w:eastAsia="fi-FI"/>
              </w:rPr>
            </w:pPr>
            <w:r w:rsidRPr="00EF5447">
              <w:rPr>
                <w:lang w:eastAsia="fi-FI"/>
              </w:rPr>
              <w:t>NE-DC</w:t>
            </w:r>
          </w:p>
          <w:p w14:paraId="20F2F4A0" w14:textId="77777777" w:rsidR="008D1E4A" w:rsidRPr="00EF5447" w:rsidRDefault="008D1E4A" w:rsidP="00C620E0">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39F6250" w14:textId="77777777" w:rsidR="008D1E4A" w:rsidRPr="00EF5447" w:rsidRDefault="008D1E4A" w:rsidP="00C620E0">
            <w:pPr>
              <w:pStyle w:val="TAH"/>
              <w:rPr>
                <w:lang w:eastAsia="fi-FI"/>
              </w:rPr>
            </w:pPr>
            <w:r w:rsidRPr="00EF5447">
              <w:rPr>
                <w:lang w:eastAsia="fi-FI"/>
              </w:rPr>
              <w:t>Uplink NE-DC</w:t>
            </w:r>
          </w:p>
          <w:p w14:paraId="348B55C7" w14:textId="77777777" w:rsidR="008D1E4A" w:rsidRPr="00EF5447" w:rsidRDefault="008D1E4A" w:rsidP="00C620E0">
            <w:pPr>
              <w:pStyle w:val="TAH"/>
              <w:rPr>
                <w:lang w:eastAsia="fi-FI"/>
              </w:rPr>
            </w:pPr>
            <w:r w:rsidRPr="00EF5447">
              <w:rPr>
                <w:lang w:eastAsia="fi-FI"/>
              </w:rPr>
              <w:t>configuration</w:t>
            </w:r>
          </w:p>
          <w:p w14:paraId="60668E67" w14:textId="77777777" w:rsidR="008D1E4A" w:rsidRPr="00EF5447" w:rsidRDefault="008D1E4A" w:rsidP="00C620E0">
            <w:pPr>
              <w:pStyle w:val="TAH"/>
              <w:rPr>
                <w:lang w:eastAsia="fi-FI"/>
              </w:rPr>
            </w:pPr>
            <w:r w:rsidRPr="00EF5447">
              <w:rPr>
                <w:lang w:eastAsia="fi-FI"/>
              </w:rPr>
              <w:t>(NOTE 1)</w:t>
            </w:r>
          </w:p>
        </w:tc>
      </w:tr>
      <w:tr w:rsidR="008D1E4A" w:rsidRPr="00EF5447" w14:paraId="66F49AC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967EB7" w14:textId="77777777" w:rsidR="008D1E4A" w:rsidRPr="00EF5447" w:rsidRDefault="008D1E4A" w:rsidP="00C620E0">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7987E0B5" w14:textId="77777777" w:rsidR="008D1E4A" w:rsidRPr="00EF5447" w:rsidRDefault="008D1E4A" w:rsidP="00C620E0">
            <w:pPr>
              <w:pStyle w:val="TAC"/>
              <w:rPr>
                <w:lang w:eastAsia="zh-CN"/>
              </w:rPr>
            </w:pPr>
            <w:r w:rsidRPr="00EF5447">
              <w:rPr>
                <w:lang w:eastAsia="zh-CN"/>
              </w:rPr>
              <w:t>DC_n78A_1A</w:t>
            </w:r>
          </w:p>
          <w:p w14:paraId="6CC482BA" w14:textId="77777777" w:rsidR="008D1E4A" w:rsidRPr="00EF5447" w:rsidRDefault="008D1E4A" w:rsidP="00C620E0">
            <w:pPr>
              <w:pStyle w:val="TAC"/>
              <w:rPr>
                <w:lang w:eastAsia="zh-CN"/>
              </w:rPr>
            </w:pPr>
            <w:r w:rsidRPr="00EF5447">
              <w:rPr>
                <w:lang w:eastAsia="zh-CN"/>
              </w:rPr>
              <w:t>DC_n78A_3A</w:t>
            </w:r>
          </w:p>
          <w:p w14:paraId="49D806E4" w14:textId="77777777" w:rsidR="008D1E4A" w:rsidRPr="00EF5447" w:rsidRDefault="008D1E4A" w:rsidP="00C620E0">
            <w:pPr>
              <w:pStyle w:val="TAC"/>
              <w:rPr>
                <w:lang w:eastAsia="zh-CN"/>
              </w:rPr>
            </w:pPr>
            <w:r w:rsidRPr="00EF5447">
              <w:rPr>
                <w:lang w:eastAsia="zh-CN"/>
              </w:rPr>
              <w:t>DC_n78A_5A</w:t>
            </w:r>
          </w:p>
          <w:p w14:paraId="7F8D3343" w14:textId="77777777" w:rsidR="008D1E4A" w:rsidRPr="00EF5447" w:rsidRDefault="008D1E4A" w:rsidP="00C620E0">
            <w:pPr>
              <w:pStyle w:val="TAC"/>
              <w:rPr>
                <w:lang w:eastAsia="fi-FI"/>
              </w:rPr>
            </w:pPr>
            <w:r w:rsidRPr="00EF5447">
              <w:rPr>
                <w:lang w:eastAsia="zh-CN"/>
              </w:rPr>
              <w:t>DC_n78A_7A</w:t>
            </w:r>
          </w:p>
        </w:tc>
      </w:tr>
      <w:tr w:rsidR="008D1E4A" w:rsidRPr="00EF5447" w14:paraId="04F207A3"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0E1E369" w14:textId="77777777" w:rsidR="008D1E4A" w:rsidRPr="00EF5447" w:rsidRDefault="008D1E4A" w:rsidP="00C620E0">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4DE124F" w14:textId="77777777" w:rsidR="008D1E4A" w:rsidRPr="00EF5447" w:rsidRDefault="008D1E4A" w:rsidP="00C620E0">
            <w:pPr>
              <w:pStyle w:val="TAC"/>
              <w:rPr>
                <w:lang w:eastAsia="zh-CN"/>
              </w:rPr>
            </w:pPr>
            <w:r w:rsidRPr="00EF5447">
              <w:rPr>
                <w:lang w:eastAsia="zh-CN"/>
              </w:rPr>
              <w:t>DC_n78A_1A</w:t>
            </w:r>
          </w:p>
          <w:p w14:paraId="56710809" w14:textId="77777777" w:rsidR="008D1E4A" w:rsidRPr="00EF5447" w:rsidRDefault="008D1E4A" w:rsidP="00C620E0">
            <w:pPr>
              <w:pStyle w:val="TAC"/>
              <w:rPr>
                <w:lang w:eastAsia="zh-CN"/>
              </w:rPr>
            </w:pPr>
            <w:r w:rsidRPr="00EF5447">
              <w:rPr>
                <w:lang w:eastAsia="zh-CN"/>
              </w:rPr>
              <w:t>DC_n78A_3A</w:t>
            </w:r>
          </w:p>
          <w:p w14:paraId="494E28F8" w14:textId="77777777" w:rsidR="008D1E4A" w:rsidRPr="00EF5447" w:rsidRDefault="008D1E4A" w:rsidP="00C620E0">
            <w:pPr>
              <w:pStyle w:val="TAC"/>
              <w:rPr>
                <w:lang w:eastAsia="zh-CN"/>
              </w:rPr>
            </w:pPr>
            <w:r w:rsidRPr="00EF5447">
              <w:rPr>
                <w:lang w:eastAsia="zh-CN"/>
              </w:rPr>
              <w:t>DC_n78A_5A</w:t>
            </w:r>
          </w:p>
          <w:p w14:paraId="56869AEB" w14:textId="77777777" w:rsidR="008D1E4A" w:rsidRPr="00EF5447" w:rsidRDefault="008D1E4A" w:rsidP="00C620E0">
            <w:pPr>
              <w:pStyle w:val="TAC"/>
              <w:rPr>
                <w:lang w:eastAsia="fi-FI"/>
              </w:rPr>
            </w:pPr>
            <w:r w:rsidRPr="00EF5447">
              <w:rPr>
                <w:lang w:eastAsia="zh-CN"/>
              </w:rPr>
              <w:t>DC_n78A_7A</w:t>
            </w:r>
          </w:p>
        </w:tc>
      </w:tr>
      <w:tr w:rsidR="008D1E4A" w:rsidRPr="00EF5447" w14:paraId="41BC57D2" w14:textId="77777777" w:rsidTr="00C620E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41B98A8" w14:textId="77777777" w:rsidR="008D1E4A" w:rsidRPr="00EF5447" w:rsidRDefault="008D1E4A" w:rsidP="00C620E0">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7181F79E" w14:textId="77777777" w:rsidR="008D1E4A" w:rsidRPr="00EF5447" w:rsidRDefault="008D1E4A" w:rsidP="008D1E4A"/>
    <w:p w14:paraId="22054A8F" w14:textId="77777777" w:rsidR="008D1E4A" w:rsidRPr="00EF5447" w:rsidRDefault="008D1E4A" w:rsidP="008D1E4A">
      <w:pPr>
        <w:pStyle w:val="Heading3"/>
      </w:pPr>
      <w:bookmarkStart w:id="259" w:name="_Toc21351529"/>
      <w:bookmarkStart w:id="260" w:name="_Toc29807111"/>
      <w:bookmarkStart w:id="261" w:name="_Toc36648825"/>
      <w:bookmarkStart w:id="262" w:name="_Toc36651550"/>
      <w:bookmarkStart w:id="263" w:name="_Toc37256484"/>
      <w:bookmarkStart w:id="264" w:name="_Toc37256825"/>
      <w:bookmarkStart w:id="265" w:name="_Toc45890522"/>
      <w:bookmarkStart w:id="266" w:name="_Toc45891746"/>
      <w:bookmarkStart w:id="267" w:name="_Toc45892156"/>
      <w:bookmarkStart w:id="268" w:name="_Toc45892566"/>
      <w:bookmarkStart w:id="269" w:name="_Toc52352979"/>
      <w:bookmarkStart w:id="270" w:name="_Toc53174802"/>
      <w:bookmarkStart w:id="271" w:name="_Toc61378110"/>
      <w:bookmarkStart w:id="272" w:name="_Toc61378585"/>
      <w:r w:rsidRPr="00EF5447">
        <w:lastRenderedPageBreak/>
        <w:t>5.5B.5</w:t>
      </w:r>
      <w:r w:rsidRPr="00EF5447">
        <w:tab/>
        <w:t>Inter-band EN-DC including FR2</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00A01A1" w14:textId="77777777" w:rsidR="008D1E4A" w:rsidRPr="00EF5447" w:rsidRDefault="008D1E4A" w:rsidP="008D1E4A">
      <w:pPr>
        <w:pStyle w:val="Heading4"/>
      </w:pPr>
      <w:bookmarkStart w:id="273" w:name="_Toc21351530"/>
      <w:bookmarkStart w:id="274" w:name="_Toc29807112"/>
      <w:bookmarkStart w:id="275" w:name="_Toc36648826"/>
      <w:bookmarkStart w:id="276" w:name="_Toc36651551"/>
      <w:bookmarkStart w:id="277" w:name="_Toc37256485"/>
      <w:bookmarkStart w:id="278" w:name="_Toc37256826"/>
      <w:bookmarkStart w:id="279" w:name="_Toc45890523"/>
      <w:bookmarkStart w:id="280" w:name="_Toc45891747"/>
      <w:bookmarkStart w:id="281" w:name="_Toc45892157"/>
      <w:bookmarkStart w:id="282" w:name="_Toc45892567"/>
      <w:bookmarkStart w:id="283" w:name="_Toc52352980"/>
      <w:bookmarkStart w:id="284" w:name="_Toc53174803"/>
      <w:bookmarkStart w:id="285" w:name="_Toc61378111"/>
      <w:bookmarkStart w:id="286" w:name="_Toc61378586"/>
      <w:r w:rsidRPr="00EF5447">
        <w:t>5.5B.5.1</w:t>
      </w:r>
      <w:r w:rsidRPr="00EF5447">
        <w:tab/>
        <w:t>Inter-band EN-DC configurations including FR2 (two bands)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AED415F" w14:textId="77777777" w:rsidR="008D1E4A" w:rsidRPr="00EF5447" w:rsidRDefault="008D1E4A" w:rsidP="008D1E4A">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D1E4A" w:rsidRPr="00EF5447" w:rsidDel="00C35823" w14:paraId="53D8E231" w14:textId="77777777" w:rsidTr="00C620E0">
        <w:trPr>
          <w:trHeight w:val="187"/>
          <w:jc w:val="center"/>
        </w:trPr>
        <w:tc>
          <w:tcPr>
            <w:tcW w:w="2972" w:type="dxa"/>
            <w:shd w:val="clear" w:color="auto" w:fill="auto"/>
            <w:hideMark/>
          </w:tcPr>
          <w:p w14:paraId="5AF1C914" w14:textId="77777777" w:rsidR="008D1E4A" w:rsidRPr="00EF5447" w:rsidRDefault="008D1E4A" w:rsidP="00C620E0">
            <w:pPr>
              <w:pStyle w:val="TAH"/>
              <w:rPr>
                <w:lang w:eastAsia="fi-FI"/>
              </w:rPr>
            </w:pPr>
            <w:r w:rsidRPr="00EF5447">
              <w:rPr>
                <w:lang w:eastAsia="fi-FI"/>
              </w:rPr>
              <w:lastRenderedPageBreak/>
              <w:t>EN-DC</w:t>
            </w:r>
          </w:p>
          <w:p w14:paraId="08BBEFDE" w14:textId="77777777" w:rsidR="008D1E4A" w:rsidRPr="00EF5447" w:rsidRDefault="008D1E4A" w:rsidP="00C620E0">
            <w:pPr>
              <w:pStyle w:val="TAH"/>
              <w:rPr>
                <w:lang w:eastAsia="fi-FI"/>
              </w:rPr>
            </w:pPr>
            <w:r w:rsidRPr="00EF5447">
              <w:rPr>
                <w:lang w:eastAsia="fi-FI"/>
              </w:rPr>
              <w:t>configuration</w:t>
            </w:r>
          </w:p>
        </w:tc>
        <w:tc>
          <w:tcPr>
            <w:tcW w:w="2846" w:type="dxa"/>
          </w:tcPr>
          <w:p w14:paraId="2CEDC4D5" w14:textId="77777777" w:rsidR="008D1E4A" w:rsidRPr="00EF5447" w:rsidRDefault="008D1E4A" w:rsidP="00C620E0">
            <w:pPr>
              <w:pStyle w:val="TAH"/>
              <w:rPr>
                <w:lang w:eastAsia="fi-FI"/>
              </w:rPr>
            </w:pPr>
            <w:r w:rsidRPr="00EF5447">
              <w:rPr>
                <w:lang w:eastAsia="fi-FI"/>
              </w:rPr>
              <w:t>Uplink EN-DC</w:t>
            </w:r>
          </w:p>
          <w:p w14:paraId="38A4E729" w14:textId="77777777" w:rsidR="008D1E4A" w:rsidRPr="00EF5447" w:rsidRDefault="008D1E4A" w:rsidP="00C620E0">
            <w:pPr>
              <w:pStyle w:val="TAH"/>
              <w:rPr>
                <w:lang w:eastAsia="fi-FI"/>
              </w:rPr>
            </w:pPr>
            <w:r w:rsidRPr="00EF5447">
              <w:rPr>
                <w:lang w:eastAsia="fi-FI"/>
              </w:rPr>
              <w:t>configuration</w:t>
            </w:r>
          </w:p>
          <w:p w14:paraId="2944EA2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29D50620" w14:textId="77777777" w:rsidTr="00C620E0">
        <w:trPr>
          <w:trHeight w:val="187"/>
          <w:jc w:val="center"/>
        </w:trPr>
        <w:tc>
          <w:tcPr>
            <w:tcW w:w="2972" w:type="dxa"/>
            <w:shd w:val="clear" w:color="auto" w:fill="auto"/>
          </w:tcPr>
          <w:p w14:paraId="426A58D4" w14:textId="77777777" w:rsidR="008D1E4A" w:rsidRPr="00EF5447" w:rsidRDefault="008D1E4A" w:rsidP="00C620E0">
            <w:pPr>
              <w:pStyle w:val="TAC"/>
              <w:rPr>
                <w:lang w:eastAsia="fi-FI"/>
              </w:rPr>
            </w:pPr>
            <w:r w:rsidRPr="00EF5447">
              <w:rPr>
                <w:lang w:eastAsia="fi-FI"/>
              </w:rPr>
              <w:t>DC_1A_n257A</w:t>
            </w:r>
          </w:p>
          <w:p w14:paraId="04DE8D7E" w14:textId="77777777" w:rsidR="008D1E4A" w:rsidRPr="00EF5447" w:rsidRDefault="008D1E4A" w:rsidP="00C620E0">
            <w:pPr>
              <w:pStyle w:val="TAC"/>
            </w:pPr>
            <w:r w:rsidRPr="00EF5447">
              <w:t>DC_1A_n257D</w:t>
            </w:r>
          </w:p>
          <w:p w14:paraId="68E6D165" w14:textId="77777777" w:rsidR="008D1E4A" w:rsidRPr="00EF5447" w:rsidRDefault="008D1E4A" w:rsidP="00C620E0">
            <w:pPr>
              <w:pStyle w:val="TAC"/>
            </w:pPr>
            <w:r w:rsidRPr="00EF5447">
              <w:t>DC_1A_n257E</w:t>
            </w:r>
          </w:p>
          <w:p w14:paraId="79FBF97D" w14:textId="77777777" w:rsidR="008D1E4A" w:rsidRPr="00EF5447" w:rsidRDefault="008D1E4A" w:rsidP="00C620E0">
            <w:pPr>
              <w:pStyle w:val="TAC"/>
            </w:pPr>
            <w:r w:rsidRPr="00EF5447">
              <w:t>DC_1A_n257F</w:t>
            </w:r>
          </w:p>
          <w:p w14:paraId="529F1C88" w14:textId="77777777" w:rsidR="008D1E4A" w:rsidRPr="00EF5447" w:rsidRDefault="008D1E4A" w:rsidP="00C620E0">
            <w:pPr>
              <w:pStyle w:val="TAC"/>
              <w:rPr>
                <w:lang w:eastAsia="ja-JP"/>
              </w:rPr>
            </w:pPr>
            <w:r w:rsidRPr="00EF5447">
              <w:rPr>
                <w:lang w:eastAsia="ja-JP"/>
              </w:rPr>
              <w:t>DC_1A_n257G</w:t>
            </w:r>
          </w:p>
          <w:p w14:paraId="3D166B71" w14:textId="77777777" w:rsidR="008D1E4A" w:rsidRPr="00EF5447" w:rsidRDefault="008D1E4A" w:rsidP="00C620E0">
            <w:pPr>
              <w:pStyle w:val="TAC"/>
              <w:rPr>
                <w:lang w:eastAsia="ja-JP"/>
              </w:rPr>
            </w:pPr>
            <w:r w:rsidRPr="00EF5447">
              <w:rPr>
                <w:lang w:eastAsia="ja-JP"/>
              </w:rPr>
              <w:t>DC_1A_n257H</w:t>
            </w:r>
          </w:p>
          <w:p w14:paraId="2024A652" w14:textId="77777777" w:rsidR="008D1E4A" w:rsidRPr="00EF5447" w:rsidRDefault="008D1E4A" w:rsidP="00C620E0">
            <w:pPr>
              <w:pStyle w:val="TAC"/>
              <w:rPr>
                <w:lang w:eastAsia="ja-JP"/>
              </w:rPr>
            </w:pPr>
            <w:r w:rsidRPr="00EF5447">
              <w:rPr>
                <w:lang w:eastAsia="ja-JP"/>
              </w:rPr>
              <w:t>DC_1A_n257I</w:t>
            </w:r>
          </w:p>
          <w:p w14:paraId="390D4A37" w14:textId="77777777" w:rsidR="008D1E4A" w:rsidRPr="00EF5447" w:rsidRDefault="008D1E4A" w:rsidP="00C620E0">
            <w:pPr>
              <w:pStyle w:val="TAC"/>
              <w:rPr>
                <w:lang w:eastAsia="ja-JP"/>
              </w:rPr>
            </w:pPr>
            <w:r w:rsidRPr="00EF5447">
              <w:rPr>
                <w:lang w:eastAsia="ja-JP"/>
              </w:rPr>
              <w:t>DC_1A_n257J</w:t>
            </w:r>
          </w:p>
          <w:p w14:paraId="4DE5032F" w14:textId="77777777" w:rsidR="008D1E4A" w:rsidRPr="00EF5447" w:rsidRDefault="008D1E4A" w:rsidP="00C620E0">
            <w:pPr>
              <w:pStyle w:val="TAC"/>
              <w:rPr>
                <w:lang w:eastAsia="ja-JP"/>
              </w:rPr>
            </w:pPr>
            <w:r w:rsidRPr="00EF5447">
              <w:rPr>
                <w:lang w:eastAsia="ja-JP"/>
              </w:rPr>
              <w:t>DC_1A_n257K</w:t>
            </w:r>
          </w:p>
          <w:p w14:paraId="65B80ECB" w14:textId="77777777" w:rsidR="008D1E4A" w:rsidRPr="00EF5447" w:rsidRDefault="008D1E4A" w:rsidP="00C620E0">
            <w:pPr>
              <w:pStyle w:val="TAC"/>
              <w:rPr>
                <w:lang w:eastAsia="ja-JP"/>
              </w:rPr>
            </w:pPr>
            <w:r w:rsidRPr="00EF5447">
              <w:rPr>
                <w:lang w:eastAsia="ja-JP"/>
              </w:rPr>
              <w:t>DC_1A_n257L</w:t>
            </w:r>
          </w:p>
          <w:p w14:paraId="611C7116" w14:textId="77777777" w:rsidR="008D1E4A" w:rsidRPr="00EF5447" w:rsidRDefault="008D1E4A" w:rsidP="00C620E0">
            <w:pPr>
              <w:pStyle w:val="TAC"/>
              <w:rPr>
                <w:lang w:eastAsia="fi-FI"/>
              </w:rPr>
            </w:pPr>
            <w:r w:rsidRPr="00EF5447">
              <w:rPr>
                <w:lang w:eastAsia="ja-JP"/>
              </w:rPr>
              <w:t>DC_1A_n257M</w:t>
            </w:r>
          </w:p>
        </w:tc>
        <w:tc>
          <w:tcPr>
            <w:tcW w:w="2846" w:type="dxa"/>
          </w:tcPr>
          <w:p w14:paraId="1B2B560D" w14:textId="77777777" w:rsidR="008D1E4A" w:rsidRPr="00EF5447" w:rsidRDefault="008D1E4A" w:rsidP="00C620E0">
            <w:pPr>
              <w:pStyle w:val="TAC"/>
              <w:rPr>
                <w:lang w:eastAsia="fi-FI"/>
              </w:rPr>
            </w:pPr>
            <w:r w:rsidRPr="00EF5447">
              <w:rPr>
                <w:lang w:eastAsia="fi-FI"/>
              </w:rPr>
              <w:t>DC_1A_n257A</w:t>
            </w:r>
          </w:p>
          <w:p w14:paraId="6890EA44" w14:textId="77777777" w:rsidR="008D1E4A" w:rsidRPr="00EF5447" w:rsidRDefault="008D1E4A" w:rsidP="00C620E0">
            <w:pPr>
              <w:pStyle w:val="TAC"/>
              <w:rPr>
                <w:lang w:eastAsia="fi-FI"/>
              </w:rPr>
            </w:pPr>
            <w:r w:rsidRPr="00EF5447">
              <w:rPr>
                <w:rFonts w:eastAsiaTheme="minorEastAsia"/>
                <w:lang w:eastAsia="ja-JP"/>
              </w:rPr>
              <w:t>DC_1A_n257D</w:t>
            </w:r>
          </w:p>
          <w:p w14:paraId="1A781FBA" w14:textId="77777777" w:rsidR="008D1E4A" w:rsidRPr="00EF5447" w:rsidRDefault="008D1E4A" w:rsidP="00C620E0">
            <w:pPr>
              <w:pStyle w:val="TAC"/>
              <w:rPr>
                <w:lang w:eastAsia="ja-JP"/>
              </w:rPr>
            </w:pPr>
            <w:r w:rsidRPr="00EF5447">
              <w:rPr>
                <w:lang w:eastAsia="ja-JP"/>
              </w:rPr>
              <w:t>DC_1A_n257G</w:t>
            </w:r>
          </w:p>
          <w:p w14:paraId="0D65E110" w14:textId="77777777" w:rsidR="008D1E4A" w:rsidRPr="00EF5447" w:rsidRDefault="008D1E4A" w:rsidP="00C620E0">
            <w:pPr>
              <w:pStyle w:val="TAC"/>
              <w:rPr>
                <w:lang w:eastAsia="ja-JP"/>
              </w:rPr>
            </w:pPr>
            <w:r w:rsidRPr="00EF5447">
              <w:rPr>
                <w:lang w:eastAsia="ja-JP"/>
              </w:rPr>
              <w:t>DC_1A_n257H</w:t>
            </w:r>
          </w:p>
          <w:p w14:paraId="1877E906" w14:textId="77777777" w:rsidR="008D1E4A" w:rsidRPr="00EF5447" w:rsidRDefault="008D1E4A" w:rsidP="00C620E0">
            <w:pPr>
              <w:pStyle w:val="TAC"/>
              <w:rPr>
                <w:lang w:eastAsia="ja-JP"/>
              </w:rPr>
            </w:pPr>
            <w:r w:rsidRPr="00EF5447">
              <w:rPr>
                <w:lang w:eastAsia="ja-JP"/>
              </w:rPr>
              <w:t>DC_1A_n257I</w:t>
            </w:r>
          </w:p>
          <w:p w14:paraId="4B334639" w14:textId="77777777" w:rsidR="008D1E4A" w:rsidRPr="00EF5447" w:rsidRDefault="008D1E4A" w:rsidP="00C620E0">
            <w:pPr>
              <w:pStyle w:val="TAC"/>
              <w:rPr>
                <w:lang w:eastAsia="ja-JP"/>
              </w:rPr>
            </w:pPr>
            <w:r w:rsidRPr="00EF5447">
              <w:rPr>
                <w:lang w:eastAsia="ja-JP"/>
              </w:rPr>
              <w:t>DC_1A_n257J</w:t>
            </w:r>
          </w:p>
          <w:p w14:paraId="0919D7A5" w14:textId="77777777" w:rsidR="008D1E4A" w:rsidRPr="00EF5447" w:rsidRDefault="008D1E4A" w:rsidP="00C620E0">
            <w:pPr>
              <w:pStyle w:val="TAC"/>
              <w:rPr>
                <w:lang w:eastAsia="ja-JP"/>
              </w:rPr>
            </w:pPr>
            <w:r w:rsidRPr="00EF5447">
              <w:rPr>
                <w:lang w:eastAsia="ja-JP"/>
              </w:rPr>
              <w:t>DC_1A_n257K</w:t>
            </w:r>
          </w:p>
          <w:p w14:paraId="3F728DBD" w14:textId="77777777" w:rsidR="008D1E4A" w:rsidRPr="00EF5447" w:rsidRDefault="008D1E4A" w:rsidP="00C620E0">
            <w:pPr>
              <w:pStyle w:val="TAC"/>
              <w:rPr>
                <w:lang w:eastAsia="ja-JP"/>
              </w:rPr>
            </w:pPr>
            <w:r w:rsidRPr="00EF5447">
              <w:rPr>
                <w:lang w:eastAsia="ja-JP"/>
              </w:rPr>
              <w:t>DC_1A_n257L</w:t>
            </w:r>
          </w:p>
          <w:p w14:paraId="28B4595D" w14:textId="77777777" w:rsidR="008D1E4A" w:rsidRPr="00EF5447" w:rsidRDefault="008D1E4A" w:rsidP="00C620E0">
            <w:pPr>
              <w:pStyle w:val="TAC"/>
              <w:rPr>
                <w:lang w:eastAsia="fi-FI"/>
              </w:rPr>
            </w:pPr>
            <w:r w:rsidRPr="00EF5447">
              <w:rPr>
                <w:lang w:eastAsia="ja-JP"/>
              </w:rPr>
              <w:t>DC_1A_n257M</w:t>
            </w:r>
          </w:p>
        </w:tc>
      </w:tr>
      <w:tr w:rsidR="008D1E4A" w:rsidRPr="00EF5447" w14:paraId="6CF5F5DD" w14:textId="77777777" w:rsidTr="00C620E0">
        <w:trPr>
          <w:trHeight w:val="187"/>
          <w:jc w:val="center"/>
        </w:trPr>
        <w:tc>
          <w:tcPr>
            <w:tcW w:w="2972" w:type="dxa"/>
            <w:shd w:val="clear" w:color="auto" w:fill="auto"/>
          </w:tcPr>
          <w:p w14:paraId="6C58BC16"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3347641" w14:textId="77777777" w:rsidR="008D1E4A" w:rsidRPr="00EF5447" w:rsidRDefault="008D1E4A" w:rsidP="00C620E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2EA96292" w14:textId="77777777" w:rsidR="008D1E4A" w:rsidRPr="00EF5447" w:rsidRDefault="008D1E4A" w:rsidP="00C620E0">
            <w:pPr>
              <w:pStyle w:val="TAC"/>
              <w:keepNext w:val="0"/>
              <w:rPr>
                <w:lang w:eastAsia="ja-JP"/>
              </w:rPr>
            </w:pPr>
            <w:r w:rsidRPr="00EF5447">
              <w:rPr>
                <w:lang w:eastAsia="ja-JP"/>
              </w:rPr>
              <w:t>DC_1A_n258G</w:t>
            </w:r>
          </w:p>
          <w:p w14:paraId="33375567" w14:textId="77777777" w:rsidR="008D1E4A" w:rsidRPr="00EF5447" w:rsidRDefault="008D1E4A" w:rsidP="00C620E0">
            <w:pPr>
              <w:pStyle w:val="TAC"/>
              <w:keepNext w:val="0"/>
              <w:rPr>
                <w:lang w:eastAsia="ja-JP"/>
              </w:rPr>
            </w:pPr>
            <w:r w:rsidRPr="00EF5447">
              <w:rPr>
                <w:lang w:eastAsia="ja-JP"/>
              </w:rPr>
              <w:t>DC_1A_n258H</w:t>
            </w:r>
          </w:p>
          <w:p w14:paraId="6CD42C81" w14:textId="77777777" w:rsidR="008D1E4A" w:rsidRPr="00EF5447" w:rsidRDefault="008D1E4A" w:rsidP="00C620E0">
            <w:pPr>
              <w:pStyle w:val="TAC"/>
              <w:keepNext w:val="0"/>
              <w:rPr>
                <w:lang w:eastAsia="ja-JP"/>
              </w:rPr>
            </w:pPr>
            <w:r w:rsidRPr="00EF5447">
              <w:rPr>
                <w:lang w:eastAsia="ja-JP"/>
              </w:rPr>
              <w:t>DC_1A_n258I</w:t>
            </w:r>
          </w:p>
          <w:p w14:paraId="22BC33C5" w14:textId="77777777" w:rsidR="008D1E4A" w:rsidRPr="00EF5447" w:rsidRDefault="008D1E4A" w:rsidP="00C620E0">
            <w:pPr>
              <w:pStyle w:val="TAC"/>
              <w:keepNext w:val="0"/>
              <w:rPr>
                <w:lang w:eastAsia="ja-JP"/>
              </w:rPr>
            </w:pPr>
            <w:r w:rsidRPr="00EF5447">
              <w:rPr>
                <w:lang w:eastAsia="ja-JP"/>
              </w:rPr>
              <w:t>DC_1A_n258J</w:t>
            </w:r>
          </w:p>
          <w:p w14:paraId="291ADD6A" w14:textId="77777777" w:rsidR="008D1E4A" w:rsidRPr="00EF5447" w:rsidRDefault="008D1E4A" w:rsidP="00C620E0">
            <w:pPr>
              <w:pStyle w:val="TAC"/>
              <w:keepNext w:val="0"/>
              <w:rPr>
                <w:lang w:eastAsia="ja-JP"/>
              </w:rPr>
            </w:pPr>
            <w:r w:rsidRPr="00EF5447">
              <w:rPr>
                <w:lang w:eastAsia="ja-JP"/>
              </w:rPr>
              <w:t>DC_1A_n258K</w:t>
            </w:r>
          </w:p>
          <w:p w14:paraId="06AD04FA" w14:textId="77777777" w:rsidR="008D1E4A" w:rsidRPr="00EF5447" w:rsidRDefault="008D1E4A" w:rsidP="00C620E0">
            <w:pPr>
              <w:pStyle w:val="TAC"/>
              <w:keepNext w:val="0"/>
              <w:rPr>
                <w:lang w:eastAsia="ja-JP"/>
              </w:rPr>
            </w:pPr>
            <w:r w:rsidRPr="00EF5447">
              <w:rPr>
                <w:lang w:eastAsia="ja-JP"/>
              </w:rPr>
              <w:t>DC_1A_n258L</w:t>
            </w:r>
          </w:p>
          <w:p w14:paraId="36A499A7" w14:textId="77777777" w:rsidR="008D1E4A" w:rsidRPr="00EF5447" w:rsidRDefault="008D1E4A" w:rsidP="00C620E0">
            <w:pPr>
              <w:pStyle w:val="TAC"/>
              <w:rPr>
                <w:lang w:eastAsia="fi-FI"/>
              </w:rPr>
            </w:pPr>
            <w:r w:rsidRPr="00EF5447">
              <w:rPr>
                <w:lang w:eastAsia="ja-JP"/>
              </w:rPr>
              <w:t>DC_1A_n258M</w:t>
            </w:r>
          </w:p>
        </w:tc>
        <w:tc>
          <w:tcPr>
            <w:tcW w:w="2846" w:type="dxa"/>
          </w:tcPr>
          <w:p w14:paraId="63A7634C"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7994D54" w14:textId="77777777" w:rsidR="008D1E4A" w:rsidRPr="00EF5447" w:rsidRDefault="008D1E4A" w:rsidP="00C620E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F384683"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8D1E4A" w:rsidRPr="00EF5447" w14:paraId="070ECAC2" w14:textId="77777777" w:rsidTr="00C620E0">
        <w:trPr>
          <w:trHeight w:val="187"/>
          <w:jc w:val="center"/>
        </w:trPr>
        <w:tc>
          <w:tcPr>
            <w:tcW w:w="2972" w:type="dxa"/>
            <w:shd w:val="clear" w:color="auto" w:fill="auto"/>
          </w:tcPr>
          <w:p w14:paraId="32E61D2A" w14:textId="77777777" w:rsidR="008D1E4A" w:rsidRPr="00EF5447" w:rsidRDefault="008D1E4A" w:rsidP="00C620E0">
            <w:pPr>
              <w:pStyle w:val="TAC"/>
              <w:rPr>
                <w:lang w:eastAsia="fi-FI"/>
              </w:rPr>
            </w:pPr>
            <w:r w:rsidRPr="00EF5447">
              <w:rPr>
                <w:lang w:eastAsia="fi-FI"/>
              </w:rPr>
              <w:t>DC_2A_n257A</w:t>
            </w:r>
          </w:p>
          <w:p w14:paraId="40F9B417" w14:textId="77777777" w:rsidR="008D1E4A" w:rsidRPr="00EF5447" w:rsidRDefault="008D1E4A" w:rsidP="00C620E0">
            <w:pPr>
              <w:pStyle w:val="TAC"/>
              <w:rPr>
                <w:lang w:eastAsia="fi-FI"/>
              </w:rPr>
            </w:pPr>
            <w:r w:rsidRPr="00EF5447">
              <w:rPr>
                <w:noProof/>
                <w:lang w:eastAsia="zh-CN"/>
              </w:rPr>
              <w:t>DC_2C_n257A</w:t>
            </w:r>
          </w:p>
        </w:tc>
        <w:tc>
          <w:tcPr>
            <w:tcW w:w="2846" w:type="dxa"/>
          </w:tcPr>
          <w:p w14:paraId="467EBC68" w14:textId="77777777" w:rsidR="008D1E4A" w:rsidRPr="00EF5447" w:rsidRDefault="008D1E4A" w:rsidP="00C620E0">
            <w:pPr>
              <w:pStyle w:val="TAC"/>
              <w:rPr>
                <w:lang w:eastAsia="fi-FI"/>
              </w:rPr>
            </w:pPr>
            <w:r w:rsidRPr="00EF5447">
              <w:rPr>
                <w:lang w:eastAsia="fi-FI"/>
              </w:rPr>
              <w:t>DC_2A_n257A</w:t>
            </w:r>
          </w:p>
        </w:tc>
      </w:tr>
      <w:tr w:rsidR="008D1E4A" w:rsidRPr="00EF5447" w14:paraId="2E4F66AA" w14:textId="77777777" w:rsidTr="00C620E0">
        <w:trPr>
          <w:trHeight w:val="187"/>
          <w:jc w:val="center"/>
        </w:trPr>
        <w:tc>
          <w:tcPr>
            <w:tcW w:w="2972" w:type="dxa"/>
            <w:shd w:val="clear" w:color="auto" w:fill="auto"/>
          </w:tcPr>
          <w:p w14:paraId="5D853A4F" w14:textId="77777777" w:rsidR="008D1E4A" w:rsidRPr="00EF5447" w:rsidRDefault="008D1E4A" w:rsidP="00C620E0">
            <w:pPr>
              <w:pStyle w:val="TAC"/>
              <w:rPr>
                <w:lang w:eastAsia="fi-FI"/>
              </w:rPr>
            </w:pPr>
            <w:r w:rsidRPr="00EF5447">
              <w:t>DC_2A_n257(2A)</w:t>
            </w:r>
          </w:p>
        </w:tc>
        <w:tc>
          <w:tcPr>
            <w:tcW w:w="2846" w:type="dxa"/>
          </w:tcPr>
          <w:p w14:paraId="5B1ACDA0" w14:textId="77777777" w:rsidR="008D1E4A" w:rsidRPr="00EF5447" w:rsidRDefault="008D1E4A" w:rsidP="00C620E0">
            <w:pPr>
              <w:pStyle w:val="TAC"/>
              <w:rPr>
                <w:lang w:eastAsia="fi-FI"/>
              </w:rPr>
            </w:pPr>
            <w:r w:rsidRPr="00EF5447">
              <w:t>DC_2A_n257A</w:t>
            </w:r>
          </w:p>
        </w:tc>
      </w:tr>
      <w:tr w:rsidR="008D1E4A" w:rsidRPr="00EF5447" w14:paraId="20AF29FA" w14:textId="77777777" w:rsidTr="00C620E0">
        <w:trPr>
          <w:trHeight w:val="187"/>
          <w:jc w:val="center"/>
        </w:trPr>
        <w:tc>
          <w:tcPr>
            <w:tcW w:w="2972" w:type="dxa"/>
            <w:shd w:val="clear" w:color="auto" w:fill="auto"/>
          </w:tcPr>
          <w:p w14:paraId="3722650B" w14:textId="77777777" w:rsidR="008D1E4A" w:rsidRPr="00EF5447" w:rsidRDefault="008D1E4A" w:rsidP="00C620E0">
            <w:pPr>
              <w:pStyle w:val="TAC"/>
              <w:rPr>
                <w:lang w:eastAsia="fi-FI"/>
              </w:rPr>
            </w:pPr>
            <w:r w:rsidRPr="00EF5447">
              <w:rPr>
                <w:noProof/>
                <w:lang w:eastAsia="zh-CN"/>
              </w:rPr>
              <w:t>DC_2A-2A_n257A</w:t>
            </w:r>
          </w:p>
        </w:tc>
        <w:tc>
          <w:tcPr>
            <w:tcW w:w="2846" w:type="dxa"/>
          </w:tcPr>
          <w:p w14:paraId="3D8B364E" w14:textId="77777777" w:rsidR="008D1E4A" w:rsidRPr="00EF5447" w:rsidRDefault="008D1E4A" w:rsidP="00C620E0">
            <w:pPr>
              <w:pStyle w:val="TAC"/>
              <w:rPr>
                <w:lang w:eastAsia="fi-FI"/>
              </w:rPr>
            </w:pPr>
            <w:r w:rsidRPr="00EF5447">
              <w:rPr>
                <w:noProof/>
                <w:lang w:eastAsia="zh-CN"/>
              </w:rPr>
              <w:t>DC_2A_n257A</w:t>
            </w:r>
          </w:p>
        </w:tc>
      </w:tr>
      <w:tr w:rsidR="008D1E4A" w:rsidRPr="00EF5447" w14:paraId="593AB16B" w14:textId="77777777" w:rsidTr="00C620E0">
        <w:trPr>
          <w:trHeight w:val="187"/>
          <w:jc w:val="center"/>
        </w:trPr>
        <w:tc>
          <w:tcPr>
            <w:tcW w:w="2972" w:type="dxa"/>
            <w:shd w:val="clear" w:color="auto" w:fill="auto"/>
          </w:tcPr>
          <w:p w14:paraId="7AEA14EA"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c>
          <w:tcPr>
            <w:tcW w:w="2846" w:type="dxa"/>
          </w:tcPr>
          <w:p w14:paraId="01313E96"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r>
      <w:tr w:rsidR="008D1E4A" w:rsidRPr="00EF5447" w14:paraId="52050D69" w14:textId="77777777" w:rsidTr="00C620E0">
        <w:trPr>
          <w:trHeight w:val="187"/>
          <w:jc w:val="center"/>
        </w:trPr>
        <w:tc>
          <w:tcPr>
            <w:tcW w:w="2972" w:type="dxa"/>
            <w:shd w:val="clear" w:color="auto" w:fill="auto"/>
          </w:tcPr>
          <w:p w14:paraId="3BB5472A" w14:textId="77777777" w:rsidR="008D1E4A" w:rsidRPr="00EF5447" w:rsidRDefault="008D1E4A" w:rsidP="00C620E0">
            <w:pPr>
              <w:pStyle w:val="TAC"/>
            </w:pPr>
            <w:r w:rsidRPr="00EF5447">
              <w:t>DC_2A_n258(2A)</w:t>
            </w:r>
          </w:p>
          <w:p w14:paraId="3477EDC6" w14:textId="77777777" w:rsidR="008D1E4A" w:rsidRPr="00EF5447" w:rsidRDefault="008D1E4A" w:rsidP="00C620E0">
            <w:pPr>
              <w:pStyle w:val="TAC"/>
            </w:pPr>
            <w:r w:rsidRPr="00EF5447">
              <w:t>DC_2A_n258(3A)</w:t>
            </w:r>
          </w:p>
          <w:p w14:paraId="77E9A4C3" w14:textId="77777777" w:rsidR="008D1E4A" w:rsidRPr="00EF5447" w:rsidRDefault="008D1E4A" w:rsidP="00C620E0">
            <w:pPr>
              <w:pStyle w:val="TAC"/>
            </w:pPr>
            <w:r w:rsidRPr="00EF5447">
              <w:t>DC_2A_n258(4A)</w:t>
            </w:r>
          </w:p>
          <w:p w14:paraId="5962B2E4" w14:textId="77777777" w:rsidR="008D1E4A" w:rsidRPr="00EF5447" w:rsidRDefault="008D1E4A" w:rsidP="00C620E0">
            <w:pPr>
              <w:pStyle w:val="TAC"/>
              <w:rPr>
                <w:lang w:eastAsia="fi-FI"/>
              </w:rPr>
            </w:pPr>
            <w:r w:rsidRPr="00EF5447">
              <w:t>DC_2A_n258(5A)</w:t>
            </w:r>
          </w:p>
        </w:tc>
        <w:tc>
          <w:tcPr>
            <w:tcW w:w="2846" w:type="dxa"/>
          </w:tcPr>
          <w:p w14:paraId="3A75BDF4"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r>
      <w:tr w:rsidR="008D1E4A" w:rsidRPr="00EF5447" w14:paraId="74E4A9F4" w14:textId="77777777" w:rsidTr="00C620E0">
        <w:trPr>
          <w:trHeight w:val="187"/>
          <w:jc w:val="center"/>
        </w:trPr>
        <w:tc>
          <w:tcPr>
            <w:tcW w:w="2972" w:type="dxa"/>
            <w:shd w:val="clear" w:color="auto" w:fill="auto"/>
          </w:tcPr>
          <w:p w14:paraId="26E051D5" w14:textId="77777777" w:rsidR="008D1E4A" w:rsidRPr="00EF5447" w:rsidRDefault="008D1E4A" w:rsidP="00C620E0">
            <w:pPr>
              <w:pStyle w:val="TAC"/>
              <w:rPr>
                <w:lang w:eastAsia="fi-FI"/>
              </w:rPr>
            </w:pPr>
            <w:r w:rsidRPr="00EF5447">
              <w:rPr>
                <w:lang w:eastAsia="fi-FI"/>
              </w:rPr>
              <w:t>DC_2A_n260A</w:t>
            </w:r>
          </w:p>
          <w:p w14:paraId="06B0264F" w14:textId="77777777" w:rsidR="008D1E4A" w:rsidRPr="00EF5447" w:rsidRDefault="008D1E4A" w:rsidP="00C620E0">
            <w:pPr>
              <w:pStyle w:val="TAC"/>
              <w:rPr>
                <w:lang w:eastAsia="fi-FI"/>
              </w:rPr>
            </w:pPr>
            <w:r w:rsidRPr="00EF5447">
              <w:rPr>
                <w:lang w:eastAsia="fi-FI"/>
              </w:rPr>
              <w:t>DC_2A_n260G</w:t>
            </w:r>
          </w:p>
          <w:p w14:paraId="2EBA5494" w14:textId="77777777" w:rsidR="008D1E4A" w:rsidRPr="00EF5447" w:rsidRDefault="008D1E4A" w:rsidP="00C620E0">
            <w:pPr>
              <w:pStyle w:val="TAC"/>
              <w:rPr>
                <w:lang w:eastAsia="fi-FI"/>
              </w:rPr>
            </w:pPr>
            <w:r w:rsidRPr="00EF5447">
              <w:rPr>
                <w:lang w:eastAsia="fi-FI"/>
              </w:rPr>
              <w:t>DC_2A_n260H</w:t>
            </w:r>
          </w:p>
          <w:p w14:paraId="3D4B8E3A" w14:textId="77777777" w:rsidR="008D1E4A" w:rsidRPr="00EF5447" w:rsidRDefault="008D1E4A" w:rsidP="00C620E0">
            <w:pPr>
              <w:pStyle w:val="TAC"/>
              <w:rPr>
                <w:lang w:eastAsia="fi-FI"/>
              </w:rPr>
            </w:pPr>
            <w:r w:rsidRPr="00EF5447">
              <w:rPr>
                <w:lang w:eastAsia="fi-FI"/>
              </w:rPr>
              <w:t>DC_2A_n260I</w:t>
            </w:r>
          </w:p>
          <w:p w14:paraId="169C2675" w14:textId="77777777" w:rsidR="008D1E4A" w:rsidRPr="00EF5447" w:rsidRDefault="008D1E4A" w:rsidP="00C620E0">
            <w:pPr>
              <w:pStyle w:val="TAC"/>
              <w:rPr>
                <w:lang w:eastAsia="fi-FI"/>
              </w:rPr>
            </w:pPr>
            <w:r w:rsidRPr="00EF5447">
              <w:rPr>
                <w:lang w:eastAsia="fi-FI"/>
              </w:rPr>
              <w:t>DC_2A_n260J</w:t>
            </w:r>
          </w:p>
          <w:p w14:paraId="7F7C12BE" w14:textId="77777777" w:rsidR="008D1E4A" w:rsidRPr="00EF5447" w:rsidRDefault="008D1E4A" w:rsidP="00C620E0">
            <w:pPr>
              <w:pStyle w:val="TAC"/>
              <w:rPr>
                <w:lang w:eastAsia="fi-FI"/>
              </w:rPr>
            </w:pPr>
            <w:r w:rsidRPr="00EF5447">
              <w:rPr>
                <w:lang w:eastAsia="fi-FI"/>
              </w:rPr>
              <w:t>DC_2A_n260K</w:t>
            </w:r>
          </w:p>
          <w:p w14:paraId="55E804B9" w14:textId="77777777" w:rsidR="008D1E4A" w:rsidRPr="00EF5447" w:rsidRDefault="008D1E4A" w:rsidP="00C620E0">
            <w:pPr>
              <w:pStyle w:val="TAC"/>
              <w:rPr>
                <w:lang w:eastAsia="fi-FI"/>
              </w:rPr>
            </w:pPr>
            <w:r w:rsidRPr="00EF5447">
              <w:rPr>
                <w:lang w:eastAsia="fi-FI"/>
              </w:rPr>
              <w:t>DC_2A_n260L</w:t>
            </w:r>
          </w:p>
          <w:p w14:paraId="410A173B" w14:textId="77777777" w:rsidR="008D1E4A" w:rsidRPr="00EF5447" w:rsidRDefault="008D1E4A" w:rsidP="00C620E0">
            <w:pPr>
              <w:pStyle w:val="TAC"/>
              <w:rPr>
                <w:lang w:eastAsia="fi-FI"/>
              </w:rPr>
            </w:pPr>
            <w:r w:rsidRPr="00EF5447">
              <w:rPr>
                <w:lang w:eastAsia="fi-FI"/>
              </w:rPr>
              <w:t>DC_2A_n260M</w:t>
            </w:r>
          </w:p>
          <w:p w14:paraId="3B2A0D19" w14:textId="77777777" w:rsidR="008D1E4A" w:rsidRPr="00EF5447" w:rsidRDefault="008D1E4A" w:rsidP="00C620E0">
            <w:pPr>
              <w:pStyle w:val="TAC"/>
              <w:rPr>
                <w:noProof/>
                <w:lang w:eastAsia="zh-CN"/>
              </w:rPr>
            </w:pPr>
            <w:r w:rsidRPr="00EF5447">
              <w:rPr>
                <w:noProof/>
                <w:lang w:eastAsia="zh-CN"/>
              </w:rPr>
              <w:t>DC_2A_n260O</w:t>
            </w:r>
          </w:p>
          <w:p w14:paraId="574549AE" w14:textId="77777777" w:rsidR="008D1E4A" w:rsidRPr="00EF5447" w:rsidRDefault="008D1E4A" w:rsidP="00C620E0">
            <w:pPr>
              <w:pStyle w:val="TAC"/>
              <w:rPr>
                <w:noProof/>
                <w:lang w:eastAsia="zh-CN"/>
              </w:rPr>
            </w:pPr>
            <w:r w:rsidRPr="00EF5447">
              <w:rPr>
                <w:noProof/>
                <w:lang w:eastAsia="zh-CN"/>
              </w:rPr>
              <w:t>DC_2A_n260P</w:t>
            </w:r>
          </w:p>
          <w:p w14:paraId="18286AA3" w14:textId="77777777" w:rsidR="008D1E4A" w:rsidRPr="00EF5447" w:rsidRDefault="008D1E4A" w:rsidP="00C620E0">
            <w:pPr>
              <w:pStyle w:val="TAC"/>
              <w:rPr>
                <w:lang w:eastAsia="fi-FI"/>
              </w:rPr>
            </w:pPr>
            <w:r w:rsidRPr="00EF5447">
              <w:rPr>
                <w:noProof/>
                <w:lang w:eastAsia="zh-CN"/>
              </w:rPr>
              <w:t>DC_2A_n260Q</w:t>
            </w:r>
          </w:p>
          <w:p w14:paraId="618F9B32" w14:textId="77777777" w:rsidR="008D1E4A" w:rsidRPr="00EF5447" w:rsidRDefault="008D1E4A" w:rsidP="00C620E0">
            <w:pPr>
              <w:pStyle w:val="TAC"/>
              <w:rPr>
                <w:lang w:eastAsia="fi-FI"/>
              </w:rPr>
            </w:pPr>
            <w:r w:rsidRPr="00EF5447">
              <w:rPr>
                <w:noProof/>
                <w:lang w:eastAsia="zh-CN"/>
              </w:rPr>
              <w:t>DC_2C_n260A</w:t>
            </w:r>
          </w:p>
        </w:tc>
        <w:tc>
          <w:tcPr>
            <w:tcW w:w="2846" w:type="dxa"/>
          </w:tcPr>
          <w:p w14:paraId="5D41BEE7" w14:textId="77777777" w:rsidR="008D1E4A" w:rsidRPr="00EF5447" w:rsidRDefault="008D1E4A" w:rsidP="00C620E0">
            <w:pPr>
              <w:pStyle w:val="TAC"/>
              <w:rPr>
                <w:lang w:eastAsia="fi-FI"/>
              </w:rPr>
            </w:pPr>
            <w:r w:rsidRPr="00EF5447">
              <w:rPr>
                <w:lang w:eastAsia="fi-FI"/>
              </w:rPr>
              <w:t>DC_2A_n260A</w:t>
            </w:r>
          </w:p>
          <w:p w14:paraId="3E4599C8" w14:textId="77777777" w:rsidR="008D1E4A" w:rsidRPr="00EF5447" w:rsidRDefault="008D1E4A" w:rsidP="00C620E0">
            <w:pPr>
              <w:pStyle w:val="TAC"/>
              <w:rPr>
                <w:lang w:eastAsia="fi-FI"/>
              </w:rPr>
            </w:pPr>
            <w:r w:rsidRPr="00EF5447">
              <w:rPr>
                <w:noProof/>
                <w:lang w:eastAsia="zh-CN"/>
              </w:rPr>
              <w:t>DC_2A_n260G</w:t>
            </w:r>
          </w:p>
          <w:p w14:paraId="0F295CC9" w14:textId="77777777" w:rsidR="008D1E4A" w:rsidRPr="00EF5447" w:rsidRDefault="008D1E4A" w:rsidP="00C620E0">
            <w:pPr>
              <w:pStyle w:val="TAC"/>
              <w:rPr>
                <w:noProof/>
                <w:lang w:eastAsia="zh-TW"/>
              </w:rPr>
            </w:pPr>
            <w:r w:rsidRPr="00EF5447">
              <w:rPr>
                <w:noProof/>
                <w:lang w:eastAsia="zh-CN"/>
              </w:rPr>
              <w:t>DC_2A_n260H</w:t>
            </w:r>
          </w:p>
          <w:p w14:paraId="40D9374D" w14:textId="77777777" w:rsidR="008D1E4A" w:rsidRPr="00EF5447" w:rsidRDefault="008D1E4A" w:rsidP="00C620E0">
            <w:pPr>
              <w:pStyle w:val="TAC"/>
              <w:rPr>
                <w:noProof/>
                <w:lang w:eastAsia="zh-TW"/>
              </w:rPr>
            </w:pPr>
            <w:r w:rsidRPr="00EF5447">
              <w:rPr>
                <w:noProof/>
                <w:lang w:eastAsia="zh-CN"/>
              </w:rPr>
              <w:t>DC_2A_n260I</w:t>
            </w:r>
          </w:p>
          <w:p w14:paraId="682B6C39" w14:textId="77777777" w:rsidR="008D1E4A" w:rsidRPr="00EF5447" w:rsidRDefault="008D1E4A" w:rsidP="00C620E0">
            <w:pPr>
              <w:pStyle w:val="TAC"/>
              <w:rPr>
                <w:noProof/>
                <w:lang w:eastAsia="zh-CN"/>
              </w:rPr>
            </w:pPr>
            <w:r w:rsidRPr="00EF5447">
              <w:rPr>
                <w:noProof/>
                <w:lang w:eastAsia="zh-CN"/>
              </w:rPr>
              <w:t>DC_2A_n260O</w:t>
            </w:r>
          </w:p>
          <w:p w14:paraId="64E3AC15" w14:textId="77777777" w:rsidR="008D1E4A" w:rsidRPr="00EF5447" w:rsidRDefault="008D1E4A" w:rsidP="00C620E0">
            <w:pPr>
              <w:pStyle w:val="TAC"/>
              <w:rPr>
                <w:noProof/>
                <w:lang w:eastAsia="zh-CN"/>
              </w:rPr>
            </w:pPr>
            <w:r w:rsidRPr="00EF5447">
              <w:rPr>
                <w:noProof/>
                <w:lang w:eastAsia="zh-CN"/>
              </w:rPr>
              <w:t>DC_2A_n260P</w:t>
            </w:r>
          </w:p>
          <w:p w14:paraId="0D4D989E" w14:textId="77777777" w:rsidR="008D1E4A" w:rsidRPr="00EF5447" w:rsidRDefault="008D1E4A" w:rsidP="00C620E0">
            <w:pPr>
              <w:pStyle w:val="TAC"/>
              <w:rPr>
                <w:lang w:eastAsia="fi-FI"/>
              </w:rPr>
            </w:pPr>
            <w:r w:rsidRPr="00EF5447">
              <w:rPr>
                <w:noProof/>
                <w:lang w:eastAsia="zh-CN"/>
              </w:rPr>
              <w:t>DC_2A_n260Q</w:t>
            </w:r>
          </w:p>
        </w:tc>
      </w:tr>
      <w:tr w:rsidR="008D1E4A" w:rsidRPr="00EF5447" w14:paraId="1D40B9D6" w14:textId="77777777" w:rsidTr="00C620E0">
        <w:trPr>
          <w:trHeight w:val="187"/>
          <w:jc w:val="center"/>
        </w:trPr>
        <w:tc>
          <w:tcPr>
            <w:tcW w:w="2972" w:type="dxa"/>
            <w:shd w:val="clear" w:color="auto" w:fill="auto"/>
          </w:tcPr>
          <w:p w14:paraId="0358FD91" w14:textId="77777777" w:rsidR="008D1E4A" w:rsidRPr="00EF5447" w:rsidRDefault="008D1E4A" w:rsidP="00C620E0">
            <w:pPr>
              <w:pStyle w:val="TAC"/>
              <w:rPr>
                <w:lang w:eastAsia="fi-FI"/>
              </w:rPr>
            </w:pPr>
            <w:r w:rsidRPr="00EF5447">
              <w:rPr>
                <w:lang w:eastAsia="fi-FI"/>
              </w:rPr>
              <w:lastRenderedPageBreak/>
              <w:t>DC_2A_n260(2A)</w:t>
            </w:r>
          </w:p>
          <w:p w14:paraId="080443F9" w14:textId="77777777" w:rsidR="008D1E4A" w:rsidRPr="00EF5447" w:rsidRDefault="008D1E4A" w:rsidP="00C620E0">
            <w:pPr>
              <w:pStyle w:val="TAC"/>
              <w:rPr>
                <w:lang w:eastAsia="fi-FI"/>
              </w:rPr>
            </w:pPr>
            <w:r w:rsidRPr="00EF5447">
              <w:rPr>
                <w:lang w:eastAsia="fi-FI"/>
              </w:rPr>
              <w:t>DC_2A_n260(3A)</w:t>
            </w:r>
          </w:p>
          <w:p w14:paraId="26B065F3" w14:textId="77777777" w:rsidR="008D1E4A" w:rsidRPr="00EF5447" w:rsidRDefault="008D1E4A" w:rsidP="00C620E0">
            <w:pPr>
              <w:pStyle w:val="TAC"/>
              <w:rPr>
                <w:lang w:eastAsia="fi-FI"/>
              </w:rPr>
            </w:pPr>
            <w:r w:rsidRPr="00EF5447">
              <w:rPr>
                <w:lang w:eastAsia="fi-FI"/>
              </w:rPr>
              <w:t>DC_2A_n260(4A)</w:t>
            </w:r>
          </w:p>
          <w:p w14:paraId="5843E17C" w14:textId="77777777" w:rsidR="008D1E4A" w:rsidRPr="00EF5447" w:rsidRDefault="008D1E4A" w:rsidP="00C620E0">
            <w:pPr>
              <w:pStyle w:val="TAC"/>
              <w:rPr>
                <w:noProof/>
                <w:lang w:eastAsia="zh-CN"/>
              </w:rPr>
            </w:pPr>
            <w:r w:rsidRPr="00EF5447">
              <w:rPr>
                <w:noProof/>
                <w:lang w:eastAsia="zh-CN"/>
              </w:rPr>
              <w:t>DC_2A_n260(5A)</w:t>
            </w:r>
          </w:p>
          <w:p w14:paraId="3F2E3374" w14:textId="77777777" w:rsidR="008D1E4A" w:rsidRPr="00EF5447" w:rsidRDefault="008D1E4A" w:rsidP="00C620E0">
            <w:pPr>
              <w:pStyle w:val="TAC"/>
              <w:rPr>
                <w:noProof/>
                <w:lang w:eastAsia="zh-CN"/>
              </w:rPr>
            </w:pPr>
            <w:r w:rsidRPr="00EF5447">
              <w:rPr>
                <w:noProof/>
                <w:lang w:eastAsia="zh-CN"/>
              </w:rPr>
              <w:t>DC_2A_n260(6A)</w:t>
            </w:r>
          </w:p>
          <w:p w14:paraId="6A78C813" w14:textId="77777777" w:rsidR="008D1E4A" w:rsidRPr="00EF5447" w:rsidRDefault="008D1E4A" w:rsidP="00C620E0">
            <w:pPr>
              <w:pStyle w:val="TAC"/>
              <w:rPr>
                <w:noProof/>
                <w:lang w:eastAsia="zh-CN"/>
              </w:rPr>
            </w:pPr>
            <w:r w:rsidRPr="00EF5447">
              <w:rPr>
                <w:noProof/>
                <w:lang w:eastAsia="zh-CN"/>
              </w:rPr>
              <w:t>DC_2A_n260(7A)</w:t>
            </w:r>
          </w:p>
          <w:p w14:paraId="36A06010" w14:textId="77777777" w:rsidR="008D1E4A" w:rsidRPr="00EF5447" w:rsidRDefault="008D1E4A" w:rsidP="00C620E0">
            <w:pPr>
              <w:pStyle w:val="TAC"/>
              <w:rPr>
                <w:noProof/>
                <w:lang w:eastAsia="zh-CN"/>
              </w:rPr>
            </w:pPr>
            <w:r w:rsidRPr="00EF5447">
              <w:rPr>
                <w:noProof/>
                <w:lang w:eastAsia="zh-CN"/>
              </w:rPr>
              <w:t>DC_2A_n260(8A)</w:t>
            </w:r>
          </w:p>
          <w:p w14:paraId="41921383" w14:textId="77777777" w:rsidR="008D1E4A" w:rsidRPr="00EF5447" w:rsidRDefault="008D1E4A" w:rsidP="00C620E0">
            <w:pPr>
              <w:pStyle w:val="TAC"/>
              <w:rPr>
                <w:noProof/>
                <w:lang w:eastAsia="zh-CN"/>
              </w:rPr>
            </w:pPr>
            <w:r w:rsidRPr="00EF5447">
              <w:rPr>
                <w:noProof/>
                <w:lang w:eastAsia="zh-CN"/>
              </w:rPr>
              <w:t>DC_2A_n260(2D)</w:t>
            </w:r>
          </w:p>
          <w:p w14:paraId="1C03704B" w14:textId="77777777" w:rsidR="008D1E4A" w:rsidRPr="00EF5447" w:rsidRDefault="008D1E4A" w:rsidP="00C620E0">
            <w:pPr>
              <w:pStyle w:val="TAC"/>
              <w:rPr>
                <w:noProof/>
                <w:lang w:eastAsia="zh-CN"/>
              </w:rPr>
            </w:pPr>
            <w:r w:rsidRPr="00EF5447">
              <w:rPr>
                <w:noProof/>
                <w:lang w:eastAsia="zh-CN"/>
              </w:rPr>
              <w:t>DC_2A_n260(2G)</w:t>
            </w:r>
          </w:p>
          <w:p w14:paraId="4AF7AFB5" w14:textId="77777777" w:rsidR="008D1E4A" w:rsidRPr="00EF5447" w:rsidRDefault="008D1E4A" w:rsidP="00C620E0">
            <w:pPr>
              <w:pStyle w:val="TAC"/>
              <w:rPr>
                <w:noProof/>
                <w:lang w:eastAsia="zh-CN"/>
              </w:rPr>
            </w:pPr>
            <w:r w:rsidRPr="00EF5447">
              <w:rPr>
                <w:noProof/>
                <w:lang w:eastAsia="zh-CN"/>
              </w:rPr>
              <w:t>DC_2A_n260(3G)</w:t>
            </w:r>
          </w:p>
          <w:p w14:paraId="1B1C9104" w14:textId="77777777" w:rsidR="008D1E4A" w:rsidRPr="00EF5447" w:rsidRDefault="008D1E4A" w:rsidP="00C620E0">
            <w:pPr>
              <w:pStyle w:val="TAC"/>
              <w:rPr>
                <w:noProof/>
                <w:lang w:eastAsia="zh-CN"/>
              </w:rPr>
            </w:pPr>
            <w:r w:rsidRPr="00EF5447">
              <w:rPr>
                <w:noProof/>
                <w:lang w:eastAsia="zh-CN"/>
              </w:rPr>
              <w:t>DC_2A_n260(4G)</w:t>
            </w:r>
          </w:p>
          <w:p w14:paraId="31F40D43" w14:textId="77777777" w:rsidR="008D1E4A" w:rsidRPr="00EF5447" w:rsidRDefault="008D1E4A" w:rsidP="00C620E0">
            <w:pPr>
              <w:pStyle w:val="TAC"/>
              <w:rPr>
                <w:noProof/>
                <w:lang w:eastAsia="zh-CN"/>
              </w:rPr>
            </w:pPr>
            <w:r w:rsidRPr="00EF5447">
              <w:rPr>
                <w:noProof/>
                <w:lang w:eastAsia="zh-CN"/>
              </w:rPr>
              <w:t>DC_2A_n260(2H)</w:t>
            </w:r>
          </w:p>
          <w:p w14:paraId="7AAD8FC3" w14:textId="77777777" w:rsidR="008D1E4A" w:rsidRPr="00EF5447" w:rsidRDefault="008D1E4A" w:rsidP="00C620E0">
            <w:pPr>
              <w:pStyle w:val="TAC"/>
              <w:rPr>
                <w:noProof/>
                <w:lang w:eastAsia="zh-CN"/>
              </w:rPr>
            </w:pPr>
            <w:r w:rsidRPr="00EF5447">
              <w:rPr>
                <w:noProof/>
                <w:lang w:eastAsia="zh-CN"/>
              </w:rPr>
              <w:t>DC_2A_n260(2O)</w:t>
            </w:r>
          </w:p>
          <w:p w14:paraId="6F713688" w14:textId="77777777" w:rsidR="008D1E4A" w:rsidRPr="00EF5447" w:rsidRDefault="008D1E4A" w:rsidP="00C620E0">
            <w:pPr>
              <w:pStyle w:val="TAC"/>
              <w:rPr>
                <w:noProof/>
                <w:lang w:eastAsia="zh-CN"/>
              </w:rPr>
            </w:pPr>
            <w:r w:rsidRPr="00EF5447">
              <w:rPr>
                <w:noProof/>
                <w:lang w:eastAsia="zh-CN"/>
              </w:rPr>
              <w:t>DC_2A_n260(3O)</w:t>
            </w:r>
          </w:p>
          <w:p w14:paraId="6545E1A3" w14:textId="77777777" w:rsidR="008D1E4A" w:rsidRPr="00EF5447" w:rsidRDefault="008D1E4A" w:rsidP="00C620E0">
            <w:pPr>
              <w:pStyle w:val="TAC"/>
              <w:rPr>
                <w:noProof/>
                <w:lang w:eastAsia="zh-CN"/>
              </w:rPr>
            </w:pPr>
            <w:r w:rsidRPr="00EF5447">
              <w:rPr>
                <w:noProof/>
                <w:lang w:eastAsia="zh-CN"/>
              </w:rPr>
              <w:t>DC_2A_n260(4O)</w:t>
            </w:r>
          </w:p>
          <w:p w14:paraId="44EE0926" w14:textId="77777777" w:rsidR="008D1E4A" w:rsidRPr="00EF5447" w:rsidRDefault="008D1E4A" w:rsidP="00C620E0">
            <w:pPr>
              <w:pStyle w:val="TAC"/>
              <w:rPr>
                <w:noProof/>
                <w:lang w:eastAsia="zh-CN"/>
              </w:rPr>
            </w:pPr>
            <w:r w:rsidRPr="00EF5447">
              <w:rPr>
                <w:noProof/>
                <w:lang w:eastAsia="zh-CN"/>
              </w:rPr>
              <w:t>DC_2A_n260(A-G)</w:t>
            </w:r>
          </w:p>
          <w:p w14:paraId="7AE1D5F6" w14:textId="77777777" w:rsidR="008D1E4A" w:rsidRPr="00EF5447" w:rsidRDefault="008D1E4A" w:rsidP="00C620E0">
            <w:pPr>
              <w:pStyle w:val="TAC"/>
              <w:rPr>
                <w:noProof/>
                <w:lang w:eastAsia="zh-CN"/>
              </w:rPr>
            </w:pPr>
            <w:r w:rsidRPr="00EF5447">
              <w:rPr>
                <w:noProof/>
                <w:lang w:eastAsia="zh-CN"/>
              </w:rPr>
              <w:t>DC_2A_n260(A-H)</w:t>
            </w:r>
          </w:p>
          <w:p w14:paraId="44DA326E" w14:textId="77777777" w:rsidR="008D1E4A" w:rsidRPr="00EF5447" w:rsidRDefault="008D1E4A" w:rsidP="00C620E0">
            <w:pPr>
              <w:pStyle w:val="TAC"/>
              <w:rPr>
                <w:noProof/>
                <w:lang w:eastAsia="zh-CN"/>
              </w:rPr>
            </w:pPr>
            <w:r w:rsidRPr="00EF5447">
              <w:rPr>
                <w:noProof/>
                <w:lang w:eastAsia="zh-CN"/>
              </w:rPr>
              <w:t>DC_2A_n260(A-P)</w:t>
            </w:r>
          </w:p>
          <w:p w14:paraId="01CD8DBE" w14:textId="77777777" w:rsidR="008D1E4A" w:rsidRPr="00EF5447" w:rsidRDefault="008D1E4A" w:rsidP="00C620E0">
            <w:pPr>
              <w:pStyle w:val="TAC"/>
              <w:rPr>
                <w:noProof/>
                <w:lang w:eastAsia="zh-CN"/>
              </w:rPr>
            </w:pPr>
            <w:r w:rsidRPr="00EF5447">
              <w:rPr>
                <w:noProof/>
                <w:lang w:eastAsia="zh-CN"/>
              </w:rPr>
              <w:t>DC_2A_n260(A-Q)</w:t>
            </w:r>
          </w:p>
          <w:p w14:paraId="45C35517" w14:textId="77777777" w:rsidR="008D1E4A" w:rsidRPr="00EF5447" w:rsidRDefault="008D1E4A" w:rsidP="00C620E0">
            <w:pPr>
              <w:pStyle w:val="TAC"/>
              <w:rPr>
                <w:noProof/>
                <w:lang w:eastAsia="zh-CN"/>
              </w:rPr>
            </w:pPr>
            <w:r w:rsidRPr="00EF5447">
              <w:rPr>
                <w:noProof/>
                <w:lang w:eastAsia="zh-CN"/>
              </w:rPr>
              <w:t>DC_2A_n260(A-2G)</w:t>
            </w:r>
          </w:p>
          <w:p w14:paraId="71A42D7E" w14:textId="77777777" w:rsidR="008D1E4A" w:rsidRPr="00EF5447" w:rsidRDefault="008D1E4A" w:rsidP="00C620E0">
            <w:pPr>
              <w:pStyle w:val="TAC"/>
              <w:rPr>
                <w:noProof/>
                <w:lang w:eastAsia="zh-CN"/>
              </w:rPr>
            </w:pPr>
            <w:r w:rsidRPr="00EF5447">
              <w:rPr>
                <w:noProof/>
                <w:lang w:eastAsia="zh-CN"/>
              </w:rPr>
              <w:t>DC_2A_n260(A-2H)</w:t>
            </w:r>
          </w:p>
          <w:p w14:paraId="42723F52" w14:textId="77777777" w:rsidR="008D1E4A" w:rsidRPr="00EF5447" w:rsidRDefault="008D1E4A" w:rsidP="00C620E0">
            <w:pPr>
              <w:pStyle w:val="TAC"/>
              <w:rPr>
                <w:noProof/>
                <w:lang w:eastAsia="zh-CN"/>
              </w:rPr>
            </w:pPr>
            <w:r w:rsidRPr="00EF5447">
              <w:rPr>
                <w:noProof/>
                <w:lang w:eastAsia="zh-CN"/>
              </w:rPr>
              <w:t>DC_2A_n260(2A-G)</w:t>
            </w:r>
          </w:p>
          <w:p w14:paraId="33F41311" w14:textId="77777777" w:rsidR="008D1E4A" w:rsidRPr="00EF5447" w:rsidRDefault="008D1E4A" w:rsidP="00C620E0">
            <w:pPr>
              <w:pStyle w:val="TAC"/>
              <w:rPr>
                <w:noProof/>
                <w:lang w:eastAsia="zh-CN"/>
              </w:rPr>
            </w:pPr>
            <w:r w:rsidRPr="00EF5447">
              <w:rPr>
                <w:noProof/>
                <w:lang w:eastAsia="zh-CN"/>
              </w:rPr>
              <w:t>DC_2A_n260(2A-H)</w:t>
            </w:r>
          </w:p>
          <w:p w14:paraId="358C4AB1" w14:textId="77777777" w:rsidR="008D1E4A" w:rsidRPr="00EF5447" w:rsidRDefault="008D1E4A" w:rsidP="00C620E0">
            <w:pPr>
              <w:pStyle w:val="TAC"/>
              <w:rPr>
                <w:noProof/>
                <w:lang w:eastAsia="zh-CN"/>
              </w:rPr>
            </w:pPr>
            <w:r w:rsidRPr="00EF5447">
              <w:rPr>
                <w:noProof/>
                <w:lang w:eastAsia="zh-CN"/>
              </w:rPr>
              <w:t>DC_2A_n260(2A-2G)</w:t>
            </w:r>
          </w:p>
          <w:p w14:paraId="621A4822" w14:textId="77777777" w:rsidR="008D1E4A" w:rsidRPr="00EF5447" w:rsidRDefault="008D1E4A" w:rsidP="00C620E0">
            <w:pPr>
              <w:pStyle w:val="TAC"/>
              <w:rPr>
                <w:noProof/>
                <w:lang w:eastAsia="zh-TW"/>
              </w:rPr>
            </w:pPr>
            <w:r w:rsidRPr="00EF5447">
              <w:rPr>
                <w:noProof/>
                <w:lang w:eastAsia="zh-CN"/>
              </w:rPr>
              <w:t>DC_2A_n260(2A-2H)</w:t>
            </w:r>
          </w:p>
          <w:p w14:paraId="254E2668" w14:textId="77777777" w:rsidR="008D1E4A" w:rsidRPr="00EF5447" w:rsidRDefault="008D1E4A" w:rsidP="00C620E0">
            <w:pPr>
              <w:pStyle w:val="TAC"/>
              <w:rPr>
                <w:noProof/>
                <w:lang w:eastAsia="zh-TW"/>
              </w:rPr>
            </w:pPr>
            <w:r w:rsidRPr="00EF5447">
              <w:rPr>
                <w:rFonts w:eastAsia="Times New Roman" w:cs="Arial"/>
                <w:color w:val="000000"/>
                <w:szCs w:val="18"/>
              </w:rPr>
              <w:t>DC_2A_n260(3A-G)</w:t>
            </w:r>
          </w:p>
          <w:p w14:paraId="42242665" w14:textId="77777777" w:rsidR="008D1E4A" w:rsidRPr="00EF5447" w:rsidRDefault="008D1E4A" w:rsidP="00C620E0">
            <w:pPr>
              <w:pStyle w:val="TAC"/>
              <w:rPr>
                <w:noProof/>
                <w:lang w:eastAsia="zh-CN"/>
              </w:rPr>
            </w:pPr>
            <w:r w:rsidRPr="00EF5447">
              <w:rPr>
                <w:noProof/>
                <w:lang w:eastAsia="zh-CN"/>
              </w:rPr>
              <w:t>DC_2A_n260(3A-O)</w:t>
            </w:r>
          </w:p>
          <w:p w14:paraId="7FE1B685" w14:textId="77777777" w:rsidR="008D1E4A" w:rsidRPr="00EF5447" w:rsidRDefault="008D1E4A" w:rsidP="00C620E0">
            <w:pPr>
              <w:pStyle w:val="TAC"/>
              <w:rPr>
                <w:noProof/>
                <w:lang w:eastAsia="zh-CN"/>
              </w:rPr>
            </w:pPr>
            <w:r w:rsidRPr="00EF5447">
              <w:rPr>
                <w:noProof/>
                <w:lang w:eastAsia="zh-CN"/>
              </w:rPr>
              <w:t>DC_2A_n260(3A-2O)</w:t>
            </w:r>
          </w:p>
          <w:p w14:paraId="1124179C" w14:textId="77777777" w:rsidR="008D1E4A" w:rsidRPr="00EF5447" w:rsidRDefault="008D1E4A" w:rsidP="00C620E0">
            <w:pPr>
              <w:pStyle w:val="TAC"/>
              <w:rPr>
                <w:noProof/>
                <w:lang w:eastAsia="zh-CN"/>
              </w:rPr>
            </w:pPr>
            <w:r w:rsidRPr="00EF5447">
              <w:rPr>
                <w:noProof/>
                <w:lang w:eastAsia="zh-CN"/>
              </w:rPr>
              <w:t>DC_2A_n260(3A-P)</w:t>
            </w:r>
          </w:p>
          <w:p w14:paraId="30AA88ED" w14:textId="77777777" w:rsidR="008D1E4A" w:rsidRPr="00EF5447" w:rsidRDefault="008D1E4A" w:rsidP="00C620E0">
            <w:pPr>
              <w:pStyle w:val="TAC"/>
              <w:rPr>
                <w:noProof/>
                <w:lang w:eastAsia="zh-CN"/>
              </w:rPr>
            </w:pPr>
            <w:r w:rsidRPr="00EF5447">
              <w:rPr>
                <w:noProof/>
                <w:lang w:eastAsia="zh-CN"/>
              </w:rPr>
              <w:t>DC_2A_n260(4A-O)</w:t>
            </w:r>
          </w:p>
          <w:p w14:paraId="1953A9FE" w14:textId="77777777" w:rsidR="008D1E4A" w:rsidRPr="00EF5447" w:rsidRDefault="008D1E4A" w:rsidP="00C620E0">
            <w:pPr>
              <w:pStyle w:val="TAC"/>
              <w:rPr>
                <w:noProof/>
                <w:lang w:eastAsia="zh-TW"/>
              </w:rPr>
            </w:pPr>
            <w:r w:rsidRPr="00EF5447">
              <w:rPr>
                <w:noProof/>
                <w:lang w:eastAsia="zh-CN"/>
              </w:rPr>
              <w:t>DC_2A_n260(4A-2O)</w:t>
            </w:r>
          </w:p>
          <w:p w14:paraId="39AD2A19" w14:textId="77777777" w:rsidR="008D1E4A" w:rsidRPr="00EF5447" w:rsidRDefault="008D1E4A" w:rsidP="00C620E0">
            <w:pPr>
              <w:pStyle w:val="TAC"/>
              <w:rPr>
                <w:noProof/>
                <w:lang w:eastAsia="zh-TW"/>
              </w:rPr>
            </w:pPr>
            <w:r w:rsidRPr="00EF5447">
              <w:rPr>
                <w:rFonts w:eastAsia="Times New Roman" w:cs="Arial"/>
                <w:color w:val="000000"/>
                <w:szCs w:val="18"/>
              </w:rPr>
              <w:t>DC_2A_n260(G-H)</w:t>
            </w:r>
          </w:p>
          <w:p w14:paraId="4334DD18" w14:textId="77777777" w:rsidR="008D1E4A" w:rsidRPr="00EF5447" w:rsidRDefault="008D1E4A" w:rsidP="00C620E0">
            <w:pPr>
              <w:pStyle w:val="TAC"/>
              <w:rPr>
                <w:noProof/>
                <w:lang w:eastAsia="zh-CN"/>
              </w:rPr>
            </w:pPr>
            <w:r w:rsidRPr="00EF5447">
              <w:rPr>
                <w:noProof/>
                <w:lang w:eastAsia="zh-CN"/>
              </w:rPr>
              <w:t>DC_2A_n260(P-Q)</w:t>
            </w:r>
          </w:p>
          <w:p w14:paraId="5E12BDA7" w14:textId="77777777" w:rsidR="008D1E4A" w:rsidRPr="00EF5447" w:rsidRDefault="008D1E4A" w:rsidP="00C620E0">
            <w:pPr>
              <w:pStyle w:val="TAC"/>
              <w:rPr>
                <w:noProof/>
                <w:lang w:eastAsia="zh-CN"/>
              </w:rPr>
            </w:pPr>
            <w:r w:rsidRPr="00EF5447">
              <w:rPr>
                <w:noProof/>
                <w:lang w:eastAsia="zh-CN"/>
              </w:rPr>
              <w:t>DC_2A_n260(A-P-Q)</w:t>
            </w:r>
          </w:p>
          <w:p w14:paraId="1002AB01" w14:textId="77777777" w:rsidR="008D1E4A" w:rsidRPr="00EF5447" w:rsidRDefault="008D1E4A" w:rsidP="00C620E0">
            <w:pPr>
              <w:pStyle w:val="TAC"/>
              <w:rPr>
                <w:noProof/>
                <w:lang w:eastAsia="zh-CN"/>
              </w:rPr>
            </w:pPr>
            <w:r w:rsidRPr="00EF5447">
              <w:rPr>
                <w:noProof/>
                <w:lang w:eastAsia="zh-CN"/>
              </w:rPr>
              <w:t>DC_2A_n260(2A-O-P)</w:t>
            </w:r>
          </w:p>
          <w:p w14:paraId="5166F817" w14:textId="77777777" w:rsidR="008D1E4A" w:rsidRPr="00EF5447" w:rsidRDefault="008D1E4A" w:rsidP="00C620E0">
            <w:pPr>
              <w:pStyle w:val="TAC"/>
              <w:rPr>
                <w:lang w:eastAsia="fi-FI"/>
              </w:rPr>
            </w:pPr>
            <w:r w:rsidRPr="00EF5447">
              <w:rPr>
                <w:noProof/>
                <w:lang w:eastAsia="zh-CN"/>
              </w:rPr>
              <w:t>DC_2A_n260(3A-O-P)</w:t>
            </w:r>
          </w:p>
        </w:tc>
        <w:tc>
          <w:tcPr>
            <w:tcW w:w="2846" w:type="dxa"/>
          </w:tcPr>
          <w:p w14:paraId="76486311" w14:textId="77777777" w:rsidR="008D1E4A" w:rsidRPr="00EF5447" w:rsidRDefault="008D1E4A" w:rsidP="00C620E0">
            <w:pPr>
              <w:pStyle w:val="TAC"/>
              <w:rPr>
                <w:lang w:eastAsia="fi-FI"/>
              </w:rPr>
            </w:pPr>
            <w:r w:rsidRPr="00EF5447">
              <w:rPr>
                <w:noProof/>
                <w:lang w:eastAsia="zh-CN"/>
              </w:rPr>
              <w:t>DC_2A_n260A</w:t>
            </w:r>
          </w:p>
          <w:p w14:paraId="520D85C6" w14:textId="77777777" w:rsidR="008D1E4A" w:rsidRPr="00EF5447" w:rsidRDefault="008D1E4A" w:rsidP="00C620E0">
            <w:pPr>
              <w:pStyle w:val="TAC"/>
              <w:rPr>
                <w:noProof/>
                <w:lang w:eastAsia="zh-CN"/>
              </w:rPr>
            </w:pPr>
            <w:r w:rsidRPr="00EF5447">
              <w:rPr>
                <w:noProof/>
                <w:lang w:eastAsia="zh-CN"/>
              </w:rPr>
              <w:t>DC_2A_n260G</w:t>
            </w:r>
          </w:p>
          <w:p w14:paraId="6BD1EDD8" w14:textId="77777777" w:rsidR="008D1E4A" w:rsidRPr="00EF5447" w:rsidRDefault="008D1E4A" w:rsidP="00C620E0">
            <w:pPr>
              <w:pStyle w:val="TAC"/>
              <w:rPr>
                <w:noProof/>
                <w:lang w:eastAsia="zh-CN"/>
              </w:rPr>
            </w:pPr>
            <w:r w:rsidRPr="00EF5447">
              <w:rPr>
                <w:noProof/>
                <w:lang w:eastAsia="zh-CN"/>
              </w:rPr>
              <w:t>DC_2A_n260H</w:t>
            </w:r>
          </w:p>
          <w:p w14:paraId="6F9E6D67" w14:textId="77777777" w:rsidR="008D1E4A" w:rsidRPr="00EF5447" w:rsidRDefault="008D1E4A" w:rsidP="00C620E0">
            <w:pPr>
              <w:pStyle w:val="TAC"/>
              <w:rPr>
                <w:lang w:eastAsia="fi-FI"/>
              </w:rPr>
            </w:pPr>
            <w:r w:rsidRPr="00EF5447">
              <w:rPr>
                <w:noProof/>
                <w:lang w:eastAsia="zh-CN"/>
              </w:rPr>
              <w:t>DC_2A_n260O</w:t>
            </w:r>
          </w:p>
          <w:p w14:paraId="2BD80506" w14:textId="77777777" w:rsidR="008D1E4A" w:rsidRPr="00EF5447" w:rsidRDefault="008D1E4A" w:rsidP="00C620E0">
            <w:pPr>
              <w:pStyle w:val="TAC"/>
              <w:rPr>
                <w:lang w:eastAsia="fi-FI"/>
              </w:rPr>
            </w:pPr>
            <w:r w:rsidRPr="00EF5447">
              <w:rPr>
                <w:noProof/>
                <w:lang w:eastAsia="zh-CN"/>
              </w:rPr>
              <w:t>DC_2A_n260P</w:t>
            </w:r>
          </w:p>
          <w:p w14:paraId="194593B8" w14:textId="77777777" w:rsidR="008D1E4A" w:rsidRPr="00EF5447" w:rsidRDefault="008D1E4A" w:rsidP="00C620E0">
            <w:pPr>
              <w:pStyle w:val="TAC"/>
              <w:rPr>
                <w:lang w:eastAsia="fi-FI"/>
              </w:rPr>
            </w:pPr>
            <w:r w:rsidRPr="00EF5447">
              <w:rPr>
                <w:noProof/>
                <w:lang w:eastAsia="zh-CN"/>
              </w:rPr>
              <w:t>DC_2A_n260Q</w:t>
            </w:r>
          </w:p>
        </w:tc>
      </w:tr>
      <w:tr w:rsidR="008D1E4A" w:rsidRPr="00EF5447" w14:paraId="59E4074F" w14:textId="77777777" w:rsidTr="00C620E0">
        <w:trPr>
          <w:trHeight w:val="187"/>
          <w:jc w:val="center"/>
        </w:trPr>
        <w:tc>
          <w:tcPr>
            <w:tcW w:w="2972" w:type="dxa"/>
            <w:shd w:val="clear" w:color="auto" w:fill="auto"/>
          </w:tcPr>
          <w:p w14:paraId="5725FEDD" w14:textId="77777777" w:rsidR="008D1E4A" w:rsidRPr="00EF5447" w:rsidRDefault="008D1E4A" w:rsidP="00C620E0">
            <w:pPr>
              <w:pStyle w:val="TAC"/>
              <w:rPr>
                <w:noProof/>
                <w:lang w:eastAsia="zh-CN"/>
              </w:rPr>
            </w:pPr>
            <w:r w:rsidRPr="00EF5447">
              <w:rPr>
                <w:noProof/>
                <w:lang w:eastAsia="zh-CN"/>
              </w:rPr>
              <w:t>DC_2A-2A_n260A</w:t>
            </w:r>
          </w:p>
          <w:p w14:paraId="67AF3FFF"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2A_n260G</w:t>
            </w:r>
          </w:p>
          <w:p w14:paraId="49370010"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2A_n260H</w:t>
            </w:r>
          </w:p>
          <w:p w14:paraId="5E0A4B44"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2A_n260I</w:t>
            </w:r>
          </w:p>
          <w:p w14:paraId="4BF6474B"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2A_n260J</w:t>
            </w:r>
          </w:p>
          <w:p w14:paraId="4219EF0C"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2A_n260K</w:t>
            </w:r>
          </w:p>
          <w:p w14:paraId="77F4814A"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2A_n260L</w:t>
            </w:r>
          </w:p>
          <w:p w14:paraId="7A10DD3B"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74040941" w14:textId="77777777" w:rsidR="008D1E4A" w:rsidRPr="00EF5447" w:rsidRDefault="008D1E4A" w:rsidP="00C620E0">
            <w:pPr>
              <w:pStyle w:val="TAC"/>
              <w:rPr>
                <w:lang w:eastAsia="fi-FI"/>
              </w:rPr>
            </w:pPr>
            <w:r w:rsidRPr="00EF5447">
              <w:rPr>
                <w:noProof/>
                <w:lang w:eastAsia="zh-CN"/>
              </w:rPr>
              <w:t>DC_2A_n260A</w:t>
            </w:r>
          </w:p>
        </w:tc>
      </w:tr>
      <w:tr w:rsidR="008D1E4A" w:rsidRPr="00EF5447" w14:paraId="59396AD4" w14:textId="77777777" w:rsidTr="00C620E0">
        <w:trPr>
          <w:trHeight w:val="187"/>
          <w:jc w:val="center"/>
        </w:trPr>
        <w:tc>
          <w:tcPr>
            <w:tcW w:w="2972" w:type="dxa"/>
            <w:shd w:val="clear" w:color="auto" w:fill="auto"/>
          </w:tcPr>
          <w:p w14:paraId="1BF955EA" w14:textId="77777777" w:rsidR="008D1E4A" w:rsidRPr="00EF5447" w:rsidRDefault="008D1E4A" w:rsidP="00C620E0">
            <w:pPr>
              <w:pStyle w:val="TAC"/>
              <w:rPr>
                <w:lang w:eastAsia="fi-FI"/>
              </w:rPr>
            </w:pPr>
            <w:r w:rsidRPr="00EF5447">
              <w:rPr>
                <w:lang w:eastAsia="fi-FI"/>
              </w:rPr>
              <w:lastRenderedPageBreak/>
              <w:t>DC_2A_n261A</w:t>
            </w:r>
          </w:p>
          <w:p w14:paraId="4761C148" w14:textId="77777777" w:rsidR="008D1E4A" w:rsidRPr="00EF5447" w:rsidRDefault="008D1E4A" w:rsidP="00C620E0">
            <w:pPr>
              <w:pStyle w:val="TAC"/>
              <w:rPr>
                <w:lang w:eastAsia="fi-FI"/>
              </w:rPr>
            </w:pPr>
            <w:r w:rsidRPr="00EF5447">
              <w:rPr>
                <w:lang w:eastAsia="fi-FI"/>
              </w:rPr>
              <w:t>DC_2A_n261(2A)</w:t>
            </w:r>
          </w:p>
          <w:p w14:paraId="0C40C7BE" w14:textId="77777777" w:rsidR="008D1E4A" w:rsidRPr="00EF5447" w:rsidRDefault="008D1E4A" w:rsidP="00C620E0">
            <w:pPr>
              <w:pStyle w:val="TAC"/>
              <w:rPr>
                <w:lang w:eastAsia="fi-FI"/>
              </w:rPr>
            </w:pPr>
            <w:r w:rsidRPr="00EF5447">
              <w:rPr>
                <w:lang w:eastAsia="fi-FI"/>
              </w:rPr>
              <w:t>DC_2A_n261(3A)</w:t>
            </w:r>
          </w:p>
          <w:p w14:paraId="2C3B7CAC" w14:textId="77777777" w:rsidR="008D1E4A" w:rsidRPr="00EF5447" w:rsidRDefault="008D1E4A" w:rsidP="00C620E0">
            <w:pPr>
              <w:pStyle w:val="TAC"/>
              <w:rPr>
                <w:noProof/>
                <w:lang w:eastAsia="zh-CN"/>
              </w:rPr>
            </w:pPr>
            <w:r w:rsidRPr="00EF5447">
              <w:rPr>
                <w:lang w:eastAsia="fi-FI"/>
              </w:rPr>
              <w:t>DC_2A_n261(4A)</w:t>
            </w:r>
          </w:p>
        </w:tc>
        <w:tc>
          <w:tcPr>
            <w:tcW w:w="2846" w:type="dxa"/>
          </w:tcPr>
          <w:p w14:paraId="012A9241" w14:textId="77777777" w:rsidR="008D1E4A" w:rsidRPr="00EF5447" w:rsidRDefault="008D1E4A" w:rsidP="00C620E0">
            <w:pPr>
              <w:pStyle w:val="TAC"/>
              <w:rPr>
                <w:noProof/>
                <w:lang w:eastAsia="zh-CN"/>
              </w:rPr>
            </w:pPr>
            <w:r w:rsidRPr="00EF5447">
              <w:rPr>
                <w:lang w:eastAsia="fi-FI"/>
              </w:rPr>
              <w:t>DC_2A_n261A</w:t>
            </w:r>
          </w:p>
        </w:tc>
      </w:tr>
      <w:tr w:rsidR="008D1E4A" w:rsidRPr="00EF5447" w14:paraId="52095F45" w14:textId="77777777" w:rsidTr="00C620E0">
        <w:trPr>
          <w:trHeight w:val="187"/>
          <w:jc w:val="center"/>
        </w:trPr>
        <w:tc>
          <w:tcPr>
            <w:tcW w:w="2972" w:type="dxa"/>
            <w:shd w:val="clear" w:color="auto" w:fill="auto"/>
          </w:tcPr>
          <w:p w14:paraId="0AC42F19" w14:textId="77777777" w:rsidR="008D1E4A" w:rsidRPr="00EF5447" w:rsidRDefault="008D1E4A" w:rsidP="00C620E0">
            <w:pPr>
              <w:pStyle w:val="TAC"/>
              <w:rPr>
                <w:lang w:eastAsia="fi-FI"/>
              </w:rPr>
            </w:pPr>
            <w:r w:rsidRPr="00EF5447">
              <w:rPr>
                <w:lang w:eastAsia="fi-FI"/>
              </w:rPr>
              <w:t>DC_2A_n261G</w:t>
            </w:r>
          </w:p>
          <w:p w14:paraId="234F7620" w14:textId="77777777" w:rsidR="008D1E4A" w:rsidRPr="00EF5447" w:rsidRDefault="008D1E4A" w:rsidP="00C620E0">
            <w:pPr>
              <w:pStyle w:val="TAC"/>
              <w:rPr>
                <w:lang w:eastAsia="fi-FI"/>
              </w:rPr>
            </w:pPr>
            <w:r w:rsidRPr="00EF5447">
              <w:rPr>
                <w:lang w:eastAsia="fi-FI"/>
              </w:rPr>
              <w:t>DC_2A_n261H</w:t>
            </w:r>
          </w:p>
          <w:p w14:paraId="3A736B43" w14:textId="77777777" w:rsidR="008D1E4A" w:rsidRPr="00EF5447" w:rsidRDefault="008D1E4A" w:rsidP="00C620E0">
            <w:pPr>
              <w:pStyle w:val="TAC"/>
              <w:rPr>
                <w:lang w:eastAsia="fi-FI"/>
              </w:rPr>
            </w:pPr>
            <w:r w:rsidRPr="00EF5447">
              <w:rPr>
                <w:lang w:eastAsia="fi-FI"/>
              </w:rPr>
              <w:t>DC_2A_n261I</w:t>
            </w:r>
          </w:p>
          <w:p w14:paraId="78E6C7AC" w14:textId="77777777" w:rsidR="008D1E4A" w:rsidRPr="00EF5447" w:rsidRDefault="008D1E4A" w:rsidP="00C620E0">
            <w:pPr>
              <w:pStyle w:val="TAC"/>
              <w:rPr>
                <w:lang w:eastAsia="fi-FI"/>
              </w:rPr>
            </w:pPr>
            <w:r w:rsidRPr="00EF5447">
              <w:rPr>
                <w:lang w:eastAsia="fi-FI"/>
              </w:rPr>
              <w:t>DC_2A_n261J</w:t>
            </w:r>
          </w:p>
          <w:p w14:paraId="4887059F" w14:textId="77777777" w:rsidR="008D1E4A" w:rsidRPr="00EF5447" w:rsidRDefault="008D1E4A" w:rsidP="00C620E0">
            <w:pPr>
              <w:pStyle w:val="TAC"/>
              <w:rPr>
                <w:lang w:eastAsia="fi-FI"/>
              </w:rPr>
            </w:pPr>
            <w:r w:rsidRPr="00EF5447">
              <w:rPr>
                <w:lang w:eastAsia="fi-FI"/>
              </w:rPr>
              <w:t>DC_2A_n261K</w:t>
            </w:r>
          </w:p>
          <w:p w14:paraId="7EEF9394" w14:textId="77777777" w:rsidR="008D1E4A" w:rsidRPr="00EF5447" w:rsidRDefault="008D1E4A" w:rsidP="00C620E0">
            <w:pPr>
              <w:pStyle w:val="TAC"/>
              <w:rPr>
                <w:lang w:eastAsia="fi-FI"/>
              </w:rPr>
            </w:pPr>
            <w:r w:rsidRPr="00EF5447">
              <w:rPr>
                <w:lang w:eastAsia="fi-FI"/>
              </w:rPr>
              <w:t>DC_2A_n261L</w:t>
            </w:r>
          </w:p>
          <w:p w14:paraId="47FD8768" w14:textId="77777777" w:rsidR="008D1E4A" w:rsidRPr="00EF5447" w:rsidRDefault="008D1E4A" w:rsidP="00C620E0">
            <w:pPr>
              <w:pStyle w:val="TAC"/>
              <w:rPr>
                <w:noProof/>
                <w:lang w:eastAsia="zh-CN"/>
              </w:rPr>
            </w:pPr>
            <w:r w:rsidRPr="00EF5447">
              <w:rPr>
                <w:lang w:eastAsia="fi-FI"/>
              </w:rPr>
              <w:t>DC_2A_n261M</w:t>
            </w:r>
          </w:p>
        </w:tc>
        <w:tc>
          <w:tcPr>
            <w:tcW w:w="2846" w:type="dxa"/>
          </w:tcPr>
          <w:p w14:paraId="64407752" w14:textId="77777777" w:rsidR="008D1E4A" w:rsidRPr="00EF5447" w:rsidRDefault="008D1E4A" w:rsidP="00C620E0">
            <w:pPr>
              <w:pStyle w:val="TAC"/>
              <w:rPr>
                <w:lang w:eastAsia="fi-FI"/>
              </w:rPr>
            </w:pPr>
            <w:r w:rsidRPr="00EF5447">
              <w:rPr>
                <w:lang w:eastAsia="fi-FI"/>
              </w:rPr>
              <w:t>DC_2A_n261A</w:t>
            </w:r>
          </w:p>
          <w:p w14:paraId="182E7D20" w14:textId="77777777" w:rsidR="008D1E4A" w:rsidRPr="00EF5447" w:rsidRDefault="008D1E4A" w:rsidP="00C620E0">
            <w:pPr>
              <w:pStyle w:val="TAC"/>
              <w:rPr>
                <w:lang w:eastAsia="fi-FI"/>
              </w:rPr>
            </w:pPr>
            <w:r w:rsidRPr="00EF5447">
              <w:rPr>
                <w:lang w:eastAsia="fi-FI"/>
              </w:rPr>
              <w:t>DC_2A_n261G</w:t>
            </w:r>
          </w:p>
          <w:p w14:paraId="4A830386" w14:textId="77777777" w:rsidR="008D1E4A" w:rsidRPr="00EF5447" w:rsidRDefault="008D1E4A" w:rsidP="00C620E0">
            <w:pPr>
              <w:pStyle w:val="TAC"/>
              <w:rPr>
                <w:lang w:eastAsia="fi-FI"/>
              </w:rPr>
            </w:pPr>
            <w:r w:rsidRPr="00EF5447">
              <w:rPr>
                <w:lang w:eastAsia="fi-FI"/>
              </w:rPr>
              <w:t>DC_2A_n261H</w:t>
            </w:r>
          </w:p>
          <w:p w14:paraId="1F2B0FC9" w14:textId="77777777" w:rsidR="008D1E4A" w:rsidRPr="00EF5447" w:rsidRDefault="008D1E4A" w:rsidP="00C620E0">
            <w:pPr>
              <w:pStyle w:val="TAC"/>
              <w:rPr>
                <w:lang w:eastAsia="fi-FI"/>
              </w:rPr>
            </w:pPr>
            <w:r w:rsidRPr="00EF5447">
              <w:rPr>
                <w:lang w:eastAsia="fi-FI"/>
              </w:rPr>
              <w:t>DC_2A_n261I</w:t>
            </w:r>
          </w:p>
        </w:tc>
      </w:tr>
      <w:tr w:rsidR="008D1E4A" w:rsidRPr="00EF5447" w14:paraId="413E5D6C" w14:textId="77777777" w:rsidTr="00C620E0">
        <w:trPr>
          <w:trHeight w:val="187"/>
          <w:jc w:val="center"/>
        </w:trPr>
        <w:tc>
          <w:tcPr>
            <w:tcW w:w="2972" w:type="dxa"/>
            <w:shd w:val="clear" w:color="auto" w:fill="auto"/>
          </w:tcPr>
          <w:p w14:paraId="4C98BE52" w14:textId="77777777" w:rsidR="008D1E4A" w:rsidRPr="00EF5447" w:rsidRDefault="008D1E4A" w:rsidP="00C620E0">
            <w:pPr>
              <w:pStyle w:val="TAC"/>
              <w:rPr>
                <w:lang w:eastAsia="zh-TW"/>
              </w:rPr>
            </w:pPr>
            <w:r w:rsidRPr="00EF5447">
              <w:rPr>
                <w:rFonts w:eastAsia="Yu Mincho" w:cs="Arial"/>
                <w:szCs w:val="18"/>
                <w:lang w:eastAsia="ja-JP"/>
              </w:rPr>
              <w:t>DC_2A_n261(2I)</w:t>
            </w:r>
          </w:p>
          <w:p w14:paraId="1ACA2AFB" w14:textId="77777777" w:rsidR="008D1E4A" w:rsidRPr="00EF5447" w:rsidRDefault="008D1E4A" w:rsidP="00C620E0">
            <w:pPr>
              <w:pStyle w:val="TAC"/>
              <w:rPr>
                <w:lang w:eastAsia="fi-FI"/>
              </w:rPr>
            </w:pPr>
            <w:r w:rsidRPr="00EF5447">
              <w:rPr>
                <w:lang w:eastAsia="fi-FI"/>
              </w:rPr>
              <w:t>DC_2A_n261(2H)</w:t>
            </w:r>
          </w:p>
          <w:p w14:paraId="58DF94D5" w14:textId="77777777" w:rsidR="008D1E4A" w:rsidRPr="00EF5447" w:rsidRDefault="008D1E4A" w:rsidP="00C620E0">
            <w:pPr>
              <w:pStyle w:val="TAC"/>
              <w:rPr>
                <w:lang w:eastAsia="zh-TW"/>
              </w:rPr>
            </w:pPr>
            <w:r w:rsidRPr="00EF5447">
              <w:rPr>
                <w:lang w:eastAsia="fi-FI"/>
              </w:rPr>
              <w:t>DC_2A_n261(A-G)</w:t>
            </w:r>
          </w:p>
          <w:p w14:paraId="145D8B52" w14:textId="77777777" w:rsidR="008D1E4A" w:rsidRPr="00EF5447" w:rsidRDefault="008D1E4A" w:rsidP="00C620E0">
            <w:pPr>
              <w:pStyle w:val="TAC"/>
              <w:rPr>
                <w:lang w:eastAsia="fi-FI"/>
              </w:rPr>
            </w:pPr>
            <w:r w:rsidRPr="00EF5447">
              <w:rPr>
                <w:rFonts w:eastAsia="Times New Roman" w:cs="Arial"/>
                <w:color w:val="000000"/>
                <w:szCs w:val="18"/>
              </w:rPr>
              <w:t>DC_2A_n261(A-J)</w:t>
            </w:r>
          </w:p>
          <w:p w14:paraId="63B67765" w14:textId="77777777" w:rsidR="008D1E4A" w:rsidRPr="00EF5447" w:rsidRDefault="008D1E4A" w:rsidP="00C620E0">
            <w:pPr>
              <w:pStyle w:val="TAC"/>
              <w:keepNext w:val="0"/>
              <w:rPr>
                <w:rFonts w:cs="Arial"/>
                <w:color w:val="000000"/>
                <w:szCs w:val="18"/>
                <w:lang w:eastAsia="zh-TW"/>
              </w:rPr>
            </w:pPr>
            <w:r w:rsidRPr="00EF5447">
              <w:rPr>
                <w:rFonts w:eastAsia="Times New Roman" w:cs="Arial"/>
                <w:color w:val="000000"/>
                <w:szCs w:val="18"/>
              </w:rPr>
              <w:t>DC_2A_n261(A-K)</w:t>
            </w:r>
          </w:p>
          <w:p w14:paraId="6A0F36C7" w14:textId="77777777" w:rsidR="008D1E4A" w:rsidRPr="00EF5447" w:rsidRDefault="008D1E4A" w:rsidP="00C620E0">
            <w:pPr>
              <w:pStyle w:val="TAC"/>
              <w:keepNext w:val="0"/>
              <w:rPr>
                <w:rFonts w:cs="Arial"/>
                <w:color w:val="000000"/>
                <w:szCs w:val="18"/>
                <w:lang w:eastAsia="zh-TW"/>
              </w:rPr>
            </w:pPr>
            <w:r w:rsidRPr="00EF5447">
              <w:rPr>
                <w:rFonts w:eastAsia="Times New Roman" w:cs="Arial"/>
                <w:color w:val="000000"/>
                <w:szCs w:val="18"/>
              </w:rPr>
              <w:t>DC_2A_n261(A-L)</w:t>
            </w:r>
          </w:p>
          <w:p w14:paraId="64B56F5F" w14:textId="77777777" w:rsidR="008D1E4A" w:rsidRPr="00EF5447" w:rsidRDefault="008D1E4A" w:rsidP="00C620E0">
            <w:pPr>
              <w:pStyle w:val="TAC"/>
              <w:rPr>
                <w:lang w:eastAsia="zh-TW"/>
              </w:rPr>
            </w:pPr>
            <w:r w:rsidRPr="00EF5447">
              <w:rPr>
                <w:rFonts w:eastAsia="Times New Roman" w:cs="Arial"/>
                <w:color w:val="000000"/>
                <w:szCs w:val="18"/>
              </w:rPr>
              <w:t>DC_2A_n261(A-2G)</w:t>
            </w:r>
          </w:p>
          <w:p w14:paraId="1F7E6BC0" w14:textId="77777777" w:rsidR="008D1E4A" w:rsidRPr="00EF5447" w:rsidRDefault="008D1E4A" w:rsidP="00C620E0">
            <w:pPr>
              <w:pStyle w:val="TAC"/>
              <w:rPr>
                <w:lang w:eastAsia="fi-FI"/>
              </w:rPr>
            </w:pPr>
            <w:r w:rsidRPr="00EF5447">
              <w:rPr>
                <w:lang w:eastAsia="fi-FI"/>
              </w:rPr>
              <w:t>DC_2A_n261(A-H)</w:t>
            </w:r>
          </w:p>
          <w:p w14:paraId="4FF86F3A" w14:textId="77777777" w:rsidR="008D1E4A" w:rsidRPr="00EF5447" w:rsidRDefault="008D1E4A" w:rsidP="00C620E0">
            <w:pPr>
              <w:pStyle w:val="TAC"/>
              <w:rPr>
                <w:lang w:eastAsia="zh-TW"/>
              </w:rPr>
            </w:pPr>
            <w:r w:rsidRPr="00EF5447">
              <w:rPr>
                <w:lang w:eastAsia="fi-FI"/>
              </w:rPr>
              <w:t>DC_2A_n261(A-I)</w:t>
            </w:r>
          </w:p>
          <w:p w14:paraId="08CFF30B" w14:textId="77777777" w:rsidR="008D1E4A" w:rsidRPr="00EF5447" w:rsidRDefault="008D1E4A" w:rsidP="00C620E0">
            <w:pPr>
              <w:pStyle w:val="TAC"/>
              <w:rPr>
                <w:lang w:eastAsia="fi-FI"/>
              </w:rPr>
            </w:pPr>
            <w:r w:rsidRPr="00EF5447">
              <w:rPr>
                <w:rFonts w:eastAsia="Times New Roman" w:cs="Arial"/>
                <w:color w:val="000000"/>
                <w:szCs w:val="18"/>
              </w:rPr>
              <w:t>DC_2A_n261(2A-G)</w:t>
            </w:r>
          </w:p>
          <w:p w14:paraId="2CABA0D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DC_2A_n261(2A-I)</w:t>
            </w:r>
          </w:p>
          <w:p w14:paraId="4F4672FB"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DC_2A_n261(2A-H)</w:t>
            </w:r>
          </w:p>
          <w:p w14:paraId="5CB5F254" w14:textId="77777777" w:rsidR="008D1E4A" w:rsidRPr="00EF5447" w:rsidRDefault="008D1E4A" w:rsidP="00C620E0">
            <w:pPr>
              <w:pStyle w:val="TAC"/>
              <w:rPr>
                <w:lang w:eastAsia="zh-TW"/>
              </w:rPr>
            </w:pPr>
            <w:r w:rsidRPr="00EF5447">
              <w:rPr>
                <w:rFonts w:eastAsia="Times New Roman" w:cs="Arial"/>
                <w:color w:val="000000"/>
                <w:szCs w:val="18"/>
              </w:rPr>
              <w:t>DC_2A_n261(3A-G)</w:t>
            </w:r>
          </w:p>
          <w:p w14:paraId="4B1E76FA" w14:textId="77777777" w:rsidR="008D1E4A" w:rsidRPr="00EF5447" w:rsidRDefault="008D1E4A" w:rsidP="00C620E0">
            <w:pPr>
              <w:pStyle w:val="TAC"/>
              <w:rPr>
                <w:lang w:eastAsia="fi-FI"/>
              </w:rPr>
            </w:pPr>
            <w:r w:rsidRPr="00EF5447">
              <w:rPr>
                <w:lang w:eastAsia="fi-FI"/>
              </w:rPr>
              <w:t>DC_2A_n261(G-H)</w:t>
            </w:r>
          </w:p>
          <w:p w14:paraId="6AC73553" w14:textId="77777777" w:rsidR="008D1E4A" w:rsidRPr="00EF5447" w:rsidRDefault="008D1E4A" w:rsidP="00C620E0">
            <w:pPr>
              <w:pStyle w:val="TAC"/>
              <w:rPr>
                <w:lang w:eastAsia="zh-TW"/>
              </w:rPr>
            </w:pPr>
            <w:r w:rsidRPr="00EF5447">
              <w:rPr>
                <w:lang w:eastAsia="fi-FI"/>
              </w:rPr>
              <w:t>DC_2A_n261(G-I)</w:t>
            </w:r>
          </w:p>
          <w:p w14:paraId="7755AF8E" w14:textId="77777777" w:rsidR="008D1E4A" w:rsidRPr="00EF5447" w:rsidRDefault="008D1E4A" w:rsidP="00C620E0">
            <w:pPr>
              <w:pStyle w:val="TAC"/>
              <w:rPr>
                <w:lang w:eastAsia="fi-FI"/>
              </w:rPr>
            </w:pPr>
            <w:r w:rsidRPr="00EF5447">
              <w:rPr>
                <w:rFonts w:eastAsia="Times New Roman" w:cs="Arial"/>
                <w:color w:val="000000"/>
                <w:szCs w:val="18"/>
              </w:rPr>
              <w:t>DC_2A_n261(G-J)</w:t>
            </w:r>
          </w:p>
          <w:p w14:paraId="2D3CC4E9" w14:textId="77777777" w:rsidR="008D1E4A" w:rsidRPr="00EF5447" w:rsidRDefault="008D1E4A" w:rsidP="00C620E0">
            <w:pPr>
              <w:pStyle w:val="TAC"/>
              <w:rPr>
                <w:lang w:eastAsia="zh-TW"/>
              </w:rPr>
            </w:pPr>
            <w:r w:rsidRPr="00EF5447">
              <w:rPr>
                <w:rFonts w:eastAsia="Times New Roman" w:cs="Arial"/>
                <w:color w:val="000000"/>
                <w:szCs w:val="18"/>
              </w:rPr>
              <w:t>DC_2A_n261(2G)</w:t>
            </w:r>
          </w:p>
          <w:p w14:paraId="0F5AEEE5" w14:textId="77777777" w:rsidR="008D1E4A" w:rsidRPr="00EF5447" w:rsidRDefault="008D1E4A" w:rsidP="00C620E0">
            <w:pPr>
              <w:pStyle w:val="TAC"/>
              <w:rPr>
                <w:lang w:eastAsia="fi-FI"/>
              </w:rPr>
            </w:pPr>
            <w:r w:rsidRPr="00EF5447">
              <w:rPr>
                <w:lang w:eastAsia="fi-FI"/>
              </w:rPr>
              <w:t>DC_2A_n261(H-I)</w:t>
            </w:r>
          </w:p>
          <w:p w14:paraId="2E8B8F46" w14:textId="77777777" w:rsidR="008D1E4A" w:rsidRPr="00EF5447" w:rsidRDefault="008D1E4A" w:rsidP="00C620E0">
            <w:pPr>
              <w:pStyle w:val="TAC"/>
              <w:rPr>
                <w:lang w:eastAsia="fi-FI"/>
              </w:rPr>
            </w:pPr>
            <w:r w:rsidRPr="00EF5447">
              <w:rPr>
                <w:lang w:eastAsia="fi-FI"/>
              </w:rPr>
              <w:t>DC_2A_n261(A-G-H)</w:t>
            </w:r>
          </w:p>
          <w:p w14:paraId="3B04403B" w14:textId="77777777" w:rsidR="008D1E4A" w:rsidRPr="00EF5447" w:rsidRDefault="008D1E4A" w:rsidP="00C620E0">
            <w:pPr>
              <w:pStyle w:val="TAC"/>
              <w:rPr>
                <w:noProof/>
                <w:lang w:eastAsia="zh-CN"/>
              </w:rPr>
            </w:pPr>
            <w:r w:rsidRPr="00EF5447">
              <w:rPr>
                <w:lang w:eastAsia="fi-FI"/>
              </w:rPr>
              <w:t>DC_2A_n261(A-G-I)</w:t>
            </w:r>
          </w:p>
        </w:tc>
        <w:tc>
          <w:tcPr>
            <w:tcW w:w="2846" w:type="dxa"/>
          </w:tcPr>
          <w:p w14:paraId="2D20DC12" w14:textId="77777777" w:rsidR="008D1E4A" w:rsidRPr="00EF5447" w:rsidRDefault="008D1E4A" w:rsidP="00C620E0">
            <w:pPr>
              <w:pStyle w:val="TAC"/>
              <w:rPr>
                <w:lang w:eastAsia="fi-FI"/>
              </w:rPr>
            </w:pPr>
            <w:r w:rsidRPr="00EF5447">
              <w:rPr>
                <w:lang w:eastAsia="fi-FI"/>
              </w:rPr>
              <w:t>DC_2A_n261A</w:t>
            </w:r>
          </w:p>
          <w:p w14:paraId="60A760B3" w14:textId="77777777" w:rsidR="008D1E4A" w:rsidRPr="00EF5447" w:rsidRDefault="008D1E4A" w:rsidP="00C620E0">
            <w:pPr>
              <w:pStyle w:val="TAC"/>
              <w:rPr>
                <w:lang w:eastAsia="fi-FI"/>
              </w:rPr>
            </w:pPr>
            <w:r w:rsidRPr="00EF5447">
              <w:rPr>
                <w:lang w:eastAsia="fi-FI"/>
              </w:rPr>
              <w:t>DC_2A_n261G</w:t>
            </w:r>
          </w:p>
          <w:p w14:paraId="10359BC8" w14:textId="77777777" w:rsidR="008D1E4A" w:rsidRPr="00EF5447" w:rsidRDefault="008D1E4A" w:rsidP="00C620E0">
            <w:pPr>
              <w:pStyle w:val="TAC"/>
              <w:rPr>
                <w:lang w:eastAsia="fi-FI"/>
              </w:rPr>
            </w:pPr>
            <w:r w:rsidRPr="00EF5447">
              <w:rPr>
                <w:lang w:eastAsia="fi-FI"/>
              </w:rPr>
              <w:t>DC_2A_n261H</w:t>
            </w:r>
          </w:p>
          <w:p w14:paraId="73A5F895" w14:textId="77777777" w:rsidR="008D1E4A" w:rsidRPr="00EF5447" w:rsidRDefault="008D1E4A" w:rsidP="00C620E0">
            <w:pPr>
              <w:pStyle w:val="TAC"/>
              <w:rPr>
                <w:noProof/>
                <w:lang w:eastAsia="zh-CN"/>
              </w:rPr>
            </w:pPr>
            <w:r w:rsidRPr="00EF5447">
              <w:rPr>
                <w:lang w:eastAsia="fi-FI"/>
              </w:rPr>
              <w:t>DC_2A_n261I</w:t>
            </w:r>
          </w:p>
        </w:tc>
      </w:tr>
      <w:tr w:rsidR="008D1E4A" w:rsidRPr="00EF5447" w14:paraId="260AFC1E" w14:textId="77777777" w:rsidTr="00C620E0">
        <w:trPr>
          <w:trHeight w:val="187"/>
          <w:jc w:val="center"/>
        </w:trPr>
        <w:tc>
          <w:tcPr>
            <w:tcW w:w="2972" w:type="dxa"/>
            <w:shd w:val="clear" w:color="auto" w:fill="auto"/>
          </w:tcPr>
          <w:p w14:paraId="1092C44A" w14:textId="77777777" w:rsidR="008D1E4A" w:rsidRPr="00EF5447" w:rsidRDefault="008D1E4A" w:rsidP="00C620E0">
            <w:pPr>
              <w:pStyle w:val="TAC"/>
              <w:rPr>
                <w:lang w:eastAsia="zh-TW"/>
              </w:rPr>
            </w:pPr>
            <w:r w:rsidRPr="00EF5447">
              <w:rPr>
                <w:lang w:eastAsia="ja-JP"/>
              </w:rPr>
              <w:t>DC_2A-2A_n261A</w:t>
            </w:r>
          </w:p>
          <w:p w14:paraId="69810C5E" w14:textId="77777777" w:rsidR="008D1E4A" w:rsidRPr="00EF5447" w:rsidRDefault="008D1E4A" w:rsidP="00C620E0">
            <w:pPr>
              <w:pStyle w:val="TAC"/>
              <w:rPr>
                <w:b/>
                <w:lang w:eastAsia="fi-FI"/>
              </w:rPr>
            </w:pPr>
            <w:r w:rsidRPr="00EF5447">
              <w:rPr>
                <w:lang w:eastAsia="fi-FI"/>
              </w:rPr>
              <w:t>DC_2A-2A_n261I</w:t>
            </w:r>
          </w:p>
          <w:p w14:paraId="16C468EA" w14:textId="77777777" w:rsidR="008D1E4A" w:rsidRPr="00EF5447" w:rsidRDefault="008D1E4A" w:rsidP="00C620E0">
            <w:pPr>
              <w:pStyle w:val="TAC"/>
              <w:rPr>
                <w:lang w:eastAsia="ja-JP"/>
              </w:rPr>
            </w:pPr>
            <w:r w:rsidRPr="00EF5447">
              <w:rPr>
                <w:lang w:eastAsia="fi-FI"/>
              </w:rPr>
              <w:t>DC_2A-2A_n261</w:t>
            </w:r>
            <w:r w:rsidRPr="00EF5447">
              <w:rPr>
                <w:lang w:eastAsia="zh-TW"/>
              </w:rPr>
              <w:t>M</w:t>
            </w:r>
          </w:p>
        </w:tc>
        <w:tc>
          <w:tcPr>
            <w:tcW w:w="2846" w:type="dxa"/>
          </w:tcPr>
          <w:p w14:paraId="07F988AA" w14:textId="77777777" w:rsidR="008D1E4A" w:rsidRPr="00EF5447" w:rsidRDefault="008D1E4A" w:rsidP="00C620E0">
            <w:pPr>
              <w:pStyle w:val="TAC"/>
              <w:rPr>
                <w:lang w:eastAsia="zh-TW"/>
              </w:rPr>
            </w:pPr>
            <w:r w:rsidRPr="00EF5447">
              <w:rPr>
                <w:lang w:eastAsia="fi-FI"/>
              </w:rPr>
              <w:t>DC_2A_n261A</w:t>
            </w:r>
          </w:p>
          <w:p w14:paraId="0AFCA951" w14:textId="77777777" w:rsidR="008D1E4A" w:rsidRPr="00EF5447" w:rsidRDefault="008D1E4A" w:rsidP="00C620E0">
            <w:pPr>
              <w:pStyle w:val="TAC"/>
              <w:rPr>
                <w:lang w:eastAsia="zh-TW"/>
              </w:rPr>
            </w:pPr>
            <w:r w:rsidRPr="00EF5447">
              <w:rPr>
                <w:lang w:eastAsia="fi-FI"/>
              </w:rPr>
              <w:t>DC_2A_n261G</w:t>
            </w:r>
          </w:p>
          <w:p w14:paraId="19F84DD0" w14:textId="77777777" w:rsidR="008D1E4A" w:rsidRPr="00EF5447" w:rsidRDefault="008D1E4A" w:rsidP="00C620E0">
            <w:pPr>
              <w:pStyle w:val="TAC"/>
              <w:rPr>
                <w:lang w:eastAsia="zh-TW"/>
              </w:rPr>
            </w:pPr>
            <w:r w:rsidRPr="00EF5447">
              <w:rPr>
                <w:lang w:eastAsia="fi-FI"/>
              </w:rPr>
              <w:t>DC_2A_n261H</w:t>
            </w:r>
          </w:p>
          <w:p w14:paraId="65CDDFAE" w14:textId="77777777" w:rsidR="008D1E4A" w:rsidRPr="00EF5447" w:rsidRDefault="008D1E4A" w:rsidP="00C620E0">
            <w:pPr>
              <w:pStyle w:val="TAC"/>
              <w:rPr>
                <w:lang w:eastAsia="fi-FI"/>
              </w:rPr>
            </w:pPr>
            <w:r w:rsidRPr="00EF5447">
              <w:rPr>
                <w:lang w:eastAsia="fi-FI"/>
              </w:rPr>
              <w:t>DC_2A_n261I</w:t>
            </w:r>
          </w:p>
        </w:tc>
      </w:tr>
      <w:tr w:rsidR="008D1E4A" w:rsidRPr="00EF5447" w14:paraId="1CCFCCAB" w14:textId="77777777" w:rsidTr="00C620E0">
        <w:trPr>
          <w:trHeight w:val="187"/>
          <w:jc w:val="center"/>
        </w:trPr>
        <w:tc>
          <w:tcPr>
            <w:tcW w:w="2972" w:type="dxa"/>
            <w:shd w:val="clear" w:color="auto" w:fill="auto"/>
          </w:tcPr>
          <w:p w14:paraId="0E76BF94" w14:textId="77777777" w:rsidR="008D1E4A" w:rsidRPr="00EF5447" w:rsidRDefault="008D1E4A" w:rsidP="00C620E0">
            <w:pPr>
              <w:pStyle w:val="TAC"/>
              <w:rPr>
                <w:lang w:eastAsia="fi-FI"/>
              </w:rPr>
            </w:pPr>
            <w:r w:rsidRPr="00EF5447">
              <w:rPr>
                <w:lang w:eastAsia="fi-FI"/>
              </w:rPr>
              <w:lastRenderedPageBreak/>
              <w:t>DC_3A_n257A</w:t>
            </w:r>
          </w:p>
          <w:p w14:paraId="7CA03879" w14:textId="77777777" w:rsidR="008D1E4A" w:rsidRPr="00EF5447" w:rsidRDefault="008D1E4A" w:rsidP="00C620E0">
            <w:pPr>
              <w:pStyle w:val="TAC"/>
              <w:rPr>
                <w:lang w:eastAsia="fi-FI"/>
              </w:rPr>
            </w:pPr>
            <w:r w:rsidRPr="00EF5447">
              <w:rPr>
                <w:lang w:eastAsia="fi-FI"/>
              </w:rPr>
              <w:t>DC_3A_n257B</w:t>
            </w:r>
          </w:p>
          <w:p w14:paraId="29A38480" w14:textId="77777777" w:rsidR="008D1E4A" w:rsidRPr="00EF5447" w:rsidRDefault="008D1E4A" w:rsidP="00C620E0">
            <w:pPr>
              <w:pStyle w:val="TAC"/>
              <w:rPr>
                <w:lang w:eastAsia="fi-FI"/>
              </w:rPr>
            </w:pPr>
            <w:r w:rsidRPr="00EF5447">
              <w:rPr>
                <w:lang w:eastAsia="fi-FI"/>
              </w:rPr>
              <w:t>DC_3A_n257C</w:t>
            </w:r>
          </w:p>
          <w:p w14:paraId="011EF6CC" w14:textId="77777777" w:rsidR="008D1E4A" w:rsidRPr="00EF5447" w:rsidRDefault="008D1E4A" w:rsidP="00C620E0">
            <w:pPr>
              <w:pStyle w:val="TAC"/>
              <w:rPr>
                <w:lang w:eastAsia="fi-FI"/>
              </w:rPr>
            </w:pPr>
            <w:r w:rsidRPr="00EF5447">
              <w:rPr>
                <w:lang w:eastAsia="fi-FI"/>
              </w:rPr>
              <w:t>DC_3A_n257D</w:t>
            </w:r>
          </w:p>
          <w:p w14:paraId="1BEEB0DA" w14:textId="77777777" w:rsidR="008D1E4A" w:rsidRPr="00EF5447" w:rsidRDefault="008D1E4A" w:rsidP="00C620E0">
            <w:pPr>
              <w:pStyle w:val="TAC"/>
              <w:rPr>
                <w:lang w:eastAsia="fi-FI"/>
              </w:rPr>
            </w:pPr>
            <w:r w:rsidRPr="00EF5447">
              <w:rPr>
                <w:lang w:eastAsia="fi-FI"/>
              </w:rPr>
              <w:t>DC_3A_n257E</w:t>
            </w:r>
          </w:p>
          <w:p w14:paraId="2F034C47" w14:textId="77777777" w:rsidR="008D1E4A" w:rsidRPr="00EF5447" w:rsidRDefault="008D1E4A" w:rsidP="00C620E0">
            <w:pPr>
              <w:pStyle w:val="TAC"/>
              <w:rPr>
                <w:lang w:eastAsia="fi-FI"/>
              </w:rPr>
            </w:pPr>
            <w:r w:rsidRPr="00EF5447">
              <w:rPr>
                <w:lang w:eastAsia="fi-FI"/>
              </w:rPr>
              <w:t>DC_3A_n257F</w:t>
            </w:r>
          </w:p>
          <w:p w14:paraId="2C91FDCC" w14:textId="77777777" w:rsidR="008D1E4A" w:rsidRPr="00EF5447" w:rsidRDefault="008D1E4A" w:rsidP="00C620E0">
            <w:pPr>
              <w:pStyle w:val="TAC"/>
              <w:rPr>
                <w:lang w:eastAsia="ja-JP"/>
              </w:rPr>
            </w:pPr>
            <w:r w:rsidRPr="00EF5447">
              <w:rPr>
                <w:lang w:eastAsia="ja-JP"/>
              </w:rPr>
              <w:t>DC_3A_n257G</w:t>
            </w:r>
          </w:p>
          <w:p w14:paraId="77C24D91" w14:textId="77777777" w:rsidR="008D1E4A" w:rsidRPr="00EF5447" w:rsidRDefault="008D1E4A" w:rsidP="00C620E0">
            <w:pPr>
              <w:pStyle w:val="TAC"/>
              <w:rPr>
                <w:lang w:eastAsia="ja-JP"/>
              </w:rPr>
            </w:pPr>
            <w:r w:rsidRPr="00EF5447">
              <w:rPr>
                <w:lang w:eastAsia="ja-JP"/>
              </w:rPr>
              <w:t>DC_3A_n257H</w:t>
            </w:r>
          </w:p>
          <w:p w14:paraId="74269CAF" w14:textId="77777777" w:rsidR="008D1E4A" w:rsidRPr="00EF5447" w:rsidRDefault="008D1E4A" w:rsidP="00C620E0">
            <w:pPr>
              <w:pStyle w:val="TAC"/>
              <w:rPr>
                <w:lang w:eastAsia="ja-JP"/>
              </w:rPr>
            </w:pPr>
            <w:r w:rsidRPr="00EF5447">
              <w:rPr>
                <w:lang w:eastAsia="ja-JP"/>
              </w:rPr>
              <w:t>DC_3A_n257I</w:t>
            </w:r>
          </w:p>
          <w:p w14:paraId="0855E87A" w14:textId="77777777" w:rsidR="008D1E4A" w:rsidRPr="00EF5447" w:rsidRDefault="008D1E4A" w:rsidP="00C620E0">
            <w:pPr>
              <w:pStyle w:val="TAC"/>
              <w:rPr>
                <w:lang w:eastAsia="ja-JP"/>
              </w:rPr>
            </w:pPr>
            <w:r w:rsidRPr="00EF5447">
              <w:rPr>
                <w:lang w:eastAsia="ja-JP"/>
              </w:rPr>
              <w:t>DC_3A_n257J</w:t>
            </w:r>
          </w:p>
          <w:p w14:paraId="62C45062" w14:textId="77777777" w:rsidR="008D1E4A" w:rsidRPr="00EF5447" w:rsidRDefault="008D1E4A" w:rsidP="00C620E0">
            <w:pPr>
              <w:pStyle w:val="TAC"/>
              <w:rPr>
                <w:lang w:eastAsia="ja-JP"/>
              </w:rPr>
            </w:pPr>
            <w:r w:rsidRPr="00EF5447">
              <w:rPr>
                <w:lang w:eastAsia="ja-JP"/>
              </w:rPr>
              <w:t>DC_3A_n257K</w:t>
            </w:r>
          </w:p>
          <w:p w14:paraId="204CA50F" w14:textId="77777777" w:rsidR="008D1E4A" w:rsidRPr="00EF5447" w:rsidRDefault="008D1E4A" w:rsidP="00C620E0">
            <w:pPr>
              <w:pStyle w:val="TAC"/>
              <w:rPr>
                <w:lang w:eastAsia="ja-JP"/>
              </w:rPr>
            </w:pPr>
            <w:r w:rsidRPr="00EF5447">
              <w:rPr>
                <w:lang w:eastAsia="ja-JP"/>
              </w:rPr>
              <w:t>DC_3A_n257L</w:t>
            </w:r>
          </w:p>
          <w:p w14:paraId="3764E1AE" w14:textId="77777777" w:rsidR="008D1E4A" w:rsidRPr="00EF5447" w:rsidRDefault="008D1E4A" w:rsidP="00C620E0">
            <w:pPr>
              <w:pStyle w:val="TAC"/>
              <w:rPr>
                <w:lang w:eastAsia="ja-JP"/>
              </w:rPr>
            </w:pPr>
            <w:r w:rsidRPr="00EF5447">
              <w:rPr>
                <w:lang w:eastAsia="ja-JP"/>
              </w:rPr>
              <w:t>DC_3A_n257M</w:t>
            </w:r>
          </w:p>
          <w:p w14:paraId="343290A6" w14:textId="77777777" w:rsidR="008D1E4A" w:rsidRPr="00EF5447" w:rsidRDefault="008D1E4A" w:rsidP="00C620E0">
            <w:pPr>
              <w:pStyle w:val="TAC"/>
              <w:rPr>
                <w:rFonts w:eastAsia="Malgun Gothic"/>
                <w:lang w:eastAsia="ko-KR"/>
              </w:rPr>
            </w:pPr>
            <w:r w:rsidRPr="00EF5447">
              <w:t>DC_3C_n257</w:t>
            </w:r>
            <w:r w:rsidRPr="00EF5447">
              <w:rPr>
                <w:rFonts w:eastAsia="Malgun Gothic"/>
                <w:lang w:eastAsia="ko-KR"/>
              </w:rPr>
              <w:t>A</w:t>
            </w:r>
          </w:p>
          <w:p w14:paraId="12E4123D" w14:textId="77777777" w:rsidR="008D1E4A" w:rsidRPr="00EF5447" w:rsidRDefault="008D1E4A" w:rsidP="00C620E0">
            <w:pPr>
              <w:pStyle w:val="TAC"/>
              <w:rPr>
                <w:rFonts w:eastAsia="Malgun Gothic"/>
                <w:lang w:eastAsia="ko-KR"/>
              </w:rPr>
            </w:pPr>
            <w:r w:rsidRPr="00EF5447">
              <w:t>DC_3C_n257</w:t>
            </w:r>
            <w:r w:rsidRPr="00EF5447">
              <w:rPr>
                <w:rFonts w:eastAsia="Malgun Gothic"/>
                <w:lang w:eastAsia="ko-KR"/>
              </w:rPr>
              <w:t>D</w:t>
            </w:r>
          </w:p>
          <w:p w14:paraId="529C7125" w14:textId="77777777" w:rsidR="008D1E4A" w:rsidRPr="006E2D1D" w:rsidRDefault="008D1E4A" w:rsidP="00C620E0">
            <w:pPr>
              <w:pStyle w:val="TAC"/>
              <w:rPr>
                <w:rFonts w:eastAsia="Malgun Gothic"/>
                <w:lang w:val="sv-FI" w:eastAsia="ko-KR"/>
              </w:rPr>
            </w:pPr>
            <w:r w:rsidRPr="006E2D1D">
              <w:rPr>
                <w:lang w:val="sv-FI"/>
              </w:rPr>
              <w:t>DC_3C_n257</w:t>
            </w:r>
            <w:r w:rsidRPr="006E2D1D">
              <w:rPr>
                <w:rFonts w:eastAsia="Malgun Gothic"/>
                <w:lang w:val="sv-FI" w:eastAsia="ko-KR"/>
              </w:rPr>
              <w:t>E</w:t>
            </w:r>
          </w:p>
          <w:p w14:paraId="56AD811D" w14:textId="77777777" w:rsidR="008D1E4A" w:rsidRPr="006E2D1D" w:rsidRDefault="008D1E4A" w:rsidP="00C620E0">
            <w:pPr>
              <w:pStyle w:val="TAC"/>
              <w:rPr>
                <w:rFonts w:eastAsia="Malgun Gothic"/>
                <w:lang w:val="sv-FI" w:eastAsia="ko-KR"/>
              </w:rPr>
            </w:pPr>
            <w:r w:rsidRPr="006E2D1D">
              <w:rPr>
                <w:lang w:val="sv-FI"/>
              </w:rPr>
              <w:t>DC_3C_n257F</w:t>
            </w:r>
          </w:p>
          <w:p w14:paraId="593F2C38" w14:textId="77777777" w:rsidR="008D1E4A" w:rsidRPr="006E2D1D" w:rsidRDefault="008D1E4A" w:rsidP="00C620E0">
            <w:pPr>
              <w:pStyle w:val="TAC"/>
              <w:rPr>
                <w:lang w:val="sv-FI"/>
              </w:rPr>
            </w:pPr>
            <w:r w:rsidRPr="006E2D1D">
              <w:rPr>
                <w:lang w:val="sv-FI"/>
              </w:rPr>
              <w:t>DC_3C_n257G</w:t>
            </w:r>
          </w:p>
          <w:p w14:paraId="679055C1" w14:textId="77777777" w:rsidR="008D1E4A" w:rsidRPr="006E2D1D" w:rsidRDefault="008D1E4A" w:rsidP="00C620E0">
            <w:pPr>
              <w:pStyle w:val="TAC"/>
              <w:rPr>
                <w:lang w:val="sv-FI"/>
              </w:rPr>
            </w:pPr>
            <w:r w:rsidRPr="006E2D1D">
              <w:rPr>
                <w:lang w:val="sv-FI"/>
              </w:rPr>
              <w:t>DC_3C_n257H</w:t>
            </w:r>
          </w:p>
          <w:p w14:paraId="2736BF28" w14:textId="77777777" w:rsidR="008D1E4A" w:rsidRPr="006E2D1D" w:rsidRDefault="008D1E4A" w:rsidP="00C620E0">
            <w:pPr>
              <w:pStyle w:val="TAC"/>
              <w:rPr>
                <w:rFonts w:eastAsia="Malgun Gothic"/>
                <w:lang w:val="sv-FI" w:eastAsia="ko-KR"/>
              </w:rPr>
            </w:pPr>
            <w:r w:rsidRPr="006E2D1D">
              <w:rPr>
                <w:lang w:val="sv-FI"/>
              </w:rPr>
              <w:t>DC_3C_n257I</w:t>
            </w:r>
          </w:p>
          <w:p w14:paraId="7A502689" w14:textId="77777777" w:rsidR="008D1E4A" w:rsidRPr="006E2D1D" w:rsidRDefault="008D1E4A" w:rsidP="00C620E0">
            <w:pPr>
              <w:pStyle w:val="TAC"/>
              <w:rPr>
                <w:rFonts w:eastAsia="Malgun Gothic"/>
                <w:lang w:val="sv-FI" w:eastAsia="ko-KR"/>
              </w:rPr>
            </w:pPr>
            <w:r w:rsidRPr="006E2D1D">
              <w:rPr>
                <w:lang w:val="sv-FI"/>
              </w:rPr>
              <w:t>DC_3C_n257J</w:t>
            </w:r>
          </w:p>
          <w:p w14:paraId="6FE36122" w14:textId="77777777" w:rsidR="008D1E4A" w:rsidRPr="006E2D1D" w:rsidRDefault="008D1E4A" w:rsidP="00C620E0">
            <w:pPr>
              <w:pStyle w:val="TAC"/>
              <w:rPr>
                <w:rFonts w:eastAsia="Malgun Gothic"/>
                <w:lang w:val="sv-FI" w:eastAsia="ko-KR"/>
              </w:rPr>
            </w:pPr>
            <w:r w:rsidRPr="006E2D1D">
              <w:rPr>
                <w:lang w:val="sv-FI"/>
              </w:rPr>
              <w:t>DC_3C_n257K</w:t>
            </w:r>
          </w:p>
          <w:p w14:paraId="01124FDD" w14:textId="77777777" w:rsidR="008D1E4A" w:rsidRPr="006E2D1D" w:rsidRDefault="008D1E4A" w:rsidP="00C620E0">
            <w:pPr>
              <w:pStyle w:val="TAC"/>
              <w:rPr>
                <w:rFonts w:eastAsia="Malgun Gothic"/>
                <w:lang w:val="sv-FI" w:eastAsia="ko-KR"/>
              </w:rPr>
            </w:pPr>
            <w:r w:rsidRPr="006E2D1D">
              <w:rPr>
                <w:lang w:val="sv-FI"/>
              </w:rPr>
              <w:t>DC_3C_n257L</w:t>
            </w:r>
          </w:p>
          <w:p w14:paraId="368E842A" w14:textId="77777777" w:rsidR="008D1E4A" w:rsidRPr="00D846C3" w:rsidRDefault="008D1E4A" w:rsidP="00C620E0">
            <w:pPr>
              <w:pStyle w:val="TAC"/>
              <w:rPr>
                <w:lang w:val="de-DE" w:eastAsia="fi-FI"/>
              </w:rPr>
            </w:pPr>
            <w:r w:rsidRPr="00D846C3">
              <w:rPr>
                <w:lang w:val="de-DE"/>
              </w:rPr>
              <w:t>DC_3C_n257M</w:t>
            </w:r>
          </w:p>
        </w:tc>
        <w:tc>
          <w:tcPr>
            <w:tcW w:w="2846" w:type="dxa"/>
          </w:tcPr>
          <w:p w14:paraId="1470FF8D" w14:textId="77777777" w:rsidR="008D1E4A" w:rsidRPr="00EF5447" w:rsidRDefault="008D1E4A" w:rsidP="00C620E0">
            <w:pPr>
              <w:pStyle w:val="TAC"/>
              <w:rPr>
                <w:lang w:eastAsia="fi-FI"/>
              </w:rPr>
            </w:pPr>
            <w:r w:rsidRPr="00EF5447">
              <w:rPr>
                <w:lang w:eastAsia="fi-FI"/>
              </w:rPr>
              <w:t>DC_3A_n257A</w:t>
            </w:r>
          </w:p>
          <w:p w14:paraId="4E087D51" w14:textId="77777777" w:rsidR="008D1E4A" w:rsidRPr="00EF5447" w:rsidRDefault="008D1E4A" w:rsidP="00C620E0">
            <w:pPr>
              <w:pStyle w:val="TAC"/>
              <w:rPr>
                <w:lang w:eastAsia="fi-FI"/>
              </w:rPr>
            </w:pPr>
            <w:r w:rsidRPr="00EF5447">
              <w:rPr>
                <w:lang w:eastAsia="fi-FI"/>
              </w:rPr>
              <w:t>DC_3A_n257B</w:t>
            </w:r>
          </w:p>
          <w:p w14:paraId="36BC7600" w14:textId="77777777" w:rsidR="008D1E4A" w:rsidRPr="00EF5447" w:rsidRDefault="008D1E4A" w:rsidP="00C620E0">
            <w:pPr>
              <w:pStyle w:val="TAC"/>
              <w:rPr>
                <w:lang w:eastAsia="fi-FI"/>
              </w:rPr>
            </w:pPr>
            <w:r w:rsidRPr="00EF5447">
              <w:rPr>
                <w:lang w:eastAsia="fi-FI"/>
              </w:rPr>
              <w:t>DC_3A_n257D</w:t>
            </w:r>
          </w:p>
          <w:p w14:paraId="7707B537" w14:textId="77777777" w:rsidR="008D1E4A" w:rsidRPr="00EF5447" w:rsidRDefault="008D1E4A" w:rsidP="00C620E0">
            <w:pPr>
              <w:pStyle w:val="TAC"/>
              <w:rPr>
                <w:lang w:eastAsia="ja-JP"/>
              </w:rPr>
            </w:pPr>
            <w:r w:rsidRPr="00EF5447">
              <w:rPr>
                <w:lang w:eastAsia="ja-JP"/>
              </w:rPr>
              <w:t>DC_3A_n257G</w:t>
            </w:r>
          </w:p>
          <w:p w14:paraId="7DBFE94D" w14:textId="77777777" w:rsidR="008D1E4A" w:rsidRPr="00EF5447" w:rsidRDefault="008D1E4A" w:rsidP="00C620E0">
            <w:pPr>
              <w:pStyle w:val="TAC"/>
              <w:rPr>
                <w:lang w:eastAsia="ja-JP"/>
              </w:rPr>
            </w:pPr>
            <w:r w:rsidRPr="00EF5447">
              <w:rPr>
                <w:lang w:eastAsia="ja-JP"/>
              </w:rPr>
              <w:t>DC_3A_n257H</w:t>
            </w:r>
          </w:p>
          <w:p w14:paraId="46662596" w14:textId="77777777" w:rsidR="008D1E4A" w:rsidRPr="00EF5447" w:rsidRDefault="008D1E4A" w:rsidP="00C620E0">
            <w:pPr>
              <w:pStyle w:val="TAC"/>
              <w:rPr>
                <w:lang w:eastAsia="ja-JP"/>
              </w:rPr>
            </w:pPr>
            <w:r w:rsidRPr="00EF5447">
              <w:rPr>
                <w:lang w:eastAsia="ja-JP"/>
              </w:rPr>
              <w:t>DC_3A_n257I</w:t>
            </w:r>
          </w:p>
          <w:p w14:paraId="57BCB3A6" w14:textId="77777777" w:rsidR="008D1E4A" w:rsidRPr="00EF5447" w:rsidRDefault="008D1E4A" w:rsidP="00C620E0">
            <w:pPr>
              <w:pStyle w:val="TAC"/>
              <w:rPr>
                <w:lang w:eastAsia="ja-JP"/>
              </w:rPr>
            </w:pPr>
            <w:r w:rsidRPr="00EF5447">
              <w:rPr>
                <w:lang w:eastAsia="ja-JP"/>
              </w:rPr>
              <w:t>DC_3A_n257J</w:t>
            </w:r>
          </w:p>
          <w:p w14:paraId="7D44BE11" w14:textId="77777777" w:rsidR="008D1E4A" w:rsidRPr="00EF5447" w:rsidRDefault="008D1E4A" w:rsidP="00C620E0">
            <w:pPr>
              <w:pStyle w:val="TAC"/>
              <w:rPr>
                <w:lang w:eastAsia="ja-JP"/>
              </w:rPr>
            </w:pPr>
            <w:r w:rsidRPr="00EF5447">
              <w:rPr>
                <w:lang w:eastAsia="ja-JP"/>
              </w:rPr>
              <w:t>DC_3A_n257K</w:t>
            </w:r>
          </w:p>
          <w:p w14:paraId="513C9F6A" w14:textId="77777777" w:rsidR="008D1E4A" w:rsidRPr="00EF5447" w:rsidRDefault="008D1E4A" w:rsidP="00C620E0">
            <w:pPr>
              <w:pStyle w:val="TAC"/>
              <w:rPr>
                <w:lang w:eastAsia="ja-JP"/>
              </w:rPr>
            </w:pPr>
            <w:r w:rsidRPr="00EF5447">
              <w:rPr>
                <w:lang w:eastAsia="ja-JP"/>
              </w:rPr>
              <w:t>DC_3A_n257L</w:t>
            </w:r>
          </w:p>
          <w:p w14:paraId="1DBC8E7C" w14:textId="77777777" w:rsidR="008D1E4A" w:rsidRPr="00EF5447" w:rsidRDefault="008D1E4A" w:rsidP="00C620E0">
            <w:pPr>
              <w:pStyle w:val="TAC"/>
              <w:rPr>
                <w:lang w:eastAsia="ja-JP"/>
              </w:rPr>
            </w:pPr>
            <w:r w:rsidRPr="00EF5447">
              <w:rPr>
                <w:lang w:eastAsia="ja-JP"/>
              </w:rPr>
              <w:t>DC_3A_n257M</w:t>
            </w:r>
          </w:p>
          <w:p w14:paraId="65B2F0E1" w14:textId="77777777" w:rsidR="008D1E4A" w:rsidRPr="00EF5447" w:rsidRDefault="008D1E4A" w:rsidP="00C620E0">
            <w:pPr>
              <w:pStyle w:val="TAC"/>
              <w:rPr>
                <w:lang w:eastAsia="fi-FI"/>
              </w:rPr>
            </w:pPr>
            <w:r w:rsidRPr="00EF5447">
              <w:rPr>
                <w:lang w:eastAsia="fi-FI"/>
              </w:rPr>
              <w:t>DC_3C_n257A</w:t>
            </w:r>
          </w:p>
        </w:tc>
      </w:tr>
      <w:tr w:rsidR="008D1E4A" w:rsidRPr="00EF5447" w14:paraId="11981CC2" w14:textId="77777777" w:rsidTr="00C620E0">
        <w:trPr>
          <w:trHeight w:val="187"/>
          <w:jc w:val="center"/>
        </w:trPr>
        <w:tc>
          <w:tcPr>
            <w:tcW w:w="2972" w:type="dxa"/>
            <w:shd w:val="clear" w:color="auto" w:fill="auto"/>
          </w:tcPr>
          <w:p w14:paraId="6AEB894C" w14:textId="77777777" w:rsidR="008D1E4A" w:rsidRPr="00EF5447" w:rsidRDefault="008D1E4A" w:rsidP="00C620E0">
            <w:pPr>
              <w:pStyle w:val="TAC"/>
            </w:pPr>
            <w:r w:rsidRPr="00EF5447">
              <w:t>DC_3A_n258A</w:t>
            </w:r>
          </w:p>
          <w:p w14:paraId="68FF05E5" w14:textId="77777777" w:rsidR="008D1E4A" w:rsidRPr="00EF5447" w:rsidRDefault="008D1E4A" w:rsidP="00C620E0">
            <w:pPr>
              <w:pStyle w:val="TAC"/>
              <w:rPr>
                <w:lang w:eastAsia="fi-FI"/>
              </w:rPr>
            </w:pPr>
            <w:r w:rsidRPr="00EF5447">
              <w:rPr>
                <w:lang w:eastAsia="fi-FI"/>
              </w:rPr>
              <w:t>DC_3A_n258B</w:t>
            </w:r>
          </w:p>
          <w:p w14:paraId="1A920194" w14:textId="77777777" w:rsidR="008D1E4A" w:rsidRPr="00EF5447" w:rsidRDefault="008D1E4A" w:rsidP="00C620E0">
            <w:pPr>
              <w:pStyle w:val="TAC"/>
              <w:rPr>
                <w:lang w:eastAsia="fi-FI"/>
              </w:rPr>
            </w:pPr>
            <w:r w:rsidRPr="00EF5447">
              <w:rPr>
                <w:lang w:eastAsia="fi-FI"/>
              </w:rPr>
              <w:t>DC_3A_n258C</w:t>
            </w:r>
          </w:p>
          <w:p w14:paraId="6E534701" w14:textId="77777777" w:rsidR="008D1E4A" w:rsidRPr="00EF5447" w:rsidRDefault="008D1E4A" w:rsidP="00C620E0">
            <w:pPr>
              <w:pStyle w:val="TAC"/>
              <w:rPr>
                <w:lang w:eastAsia="fi-FI"/>
              </w:rPr>
            </w:pPr>
            <w:r w:rsidRPr="00EF5447">
              <w:rPr>
                <w:lang w:eastAsia="fi-FI"/>
              </w:rPr>
              <w:t>DC_3A_n258D</w:t>
            </w:r>
          </w:p>
          <w:p w14:paraId="0BD7F311" w14:textId="77777777" w:rsidR="008D1E4A" w:rsidRPr="00EF5447" w:rsidRDefault="008D1E4A" w:rsidP="00C620E0">
            <w:pPr>
              <w:pStyle w:val="TAC"/>
              <w:rPr>
                <w:lang w:eastAsia="fi-FI"/>
              </w:rPr>
            </w:pPr>
            <w:r w:rsidRPr="00EF5447">
              <w:rPr>
                <w:lang w:eastAsia="fi-FI"/>
              </w:rPr>
              <w:t>DC_3A_n258E</w:t>
            </w:r>
          </w:p>
          <w:p w14:paraId="769496D5" w14:textId="77777777" w:rsidR="008D1E4A" w:rsidRPr="00EF5447" w:rsidRDefault="008D1E4A" w:rsidP="00C620E0">
            <w:pPr>
              <w:pStyle w:val="TAC"/>
              <w:rPr>
                <w:lang w:eastAsia="fi-FI"/>
              </w:rPr>
            </w:pPr>
            <w:r w:rsidRPr="00EF5447">
              <w:rPr>
                <w:lang w:eastAsia="fi-FI"/>
              </w:rPr>
              <w:t>DC_3A_n258F</w:t>
            </w:r>
          </w:p>
          <w:p w14:paraId="3D6B6A68" w14:textId="77777777" w:rsidR="008D1E4A" w:rsidRPr="00EF5447" w:rsidRDefault="008D1E4A" w:rsidP="00C620E0">
            <w:pPr>
              <w:pStyle w:val="TAC"/>
              <w:rPr>
                <w:lang w:eastAsia="fi-FI"/>
              </w:rPr>
            </w:pPr>
            <w:r w:rsidRPr="00EF5447">
              <w:rPr>
                <w:lang w:eastAsia="fi-FI"/>
              </w:rPr>
              <w:t>DC_3A_n258G</w:t>
            </w:r>
          </w:p>
          <w:p w14:paraId="5CDDE987" w14:textId="77777777" w:rsidR="008D1E4A" w:rsidRPr="00EF5447" w:rsidRDefault="008D1E4A" w:rsidP="00C620E0">
            <w:pPr>
              <w:pStyle w:val="TAC"/>
              <w:rPr>
                <w:lang w:eastAsia="fi-FI"/>
              </w:rPr>
            </w:pPr>
            <w:r w:rsidRPr="00EF5447">
              <w:rPr>
                <w:lang w:eastAsia="fi-FI"/>
              </w:rPr>
              <w:t>DC_3A_n258H</w:t>
            </w:r>
          </w:p>
          <w:p w14:paraId="4854C067" w14:textId="77777777" w:rsidR="008D1E4A" w:rsidRPr="00EF5447" w:rsidRDefault="008D1E4A" w:rsidP="00C620E0">
            <w:pPr>
              <w:pStyle w:val="TAC"/>
              <w:rPr>
                <w:lang w:eastAsia="fi-FI"/>
              </w:rPr>
            </w:pPr>
            <w:r w:rsidRPr="00EF5447">
              <w:rPr>
                <w:lang w:eastAsia="fi-FI"/>
              </w:rPr>
              <w:t>DC_3A_n258I</w:t>
            </w:r>
          </w:p>
          <w:p w14:paraId="7665F985" w14:textId="77777777" w:rsidR="008D1E4A" w:rsidRPr="00EF5447" w:rsidRDefault="008D1E4A" w:rsidP="00C620E0">
            <w:pPr>
              <w:pStyle w:val="TAC"/>
              <w:rPr>
                <w:lang w:eastAsia="fi-FI"/>
              </w:rPr>
            </w:pPr>
            <w:r w:rsidRPr="00EF5447">
              <w:rPr>
                <w:lang w:eastAsia="fi-FI"/>
              </w:rPr>
              <w:t>DC_3A_n258J</w:t>
            </w:r>
          </w:p>
          <w:p w14:paraId="412255CF" w14:textId="77777777" w:rsidR="008D1E4A" w:rsidRPr="00EF5447" w:rsidRDefault="008D1E4A" w:rsidP="00C620E0">
            <w:pPr>
              <w:pStyle w:val="TAC"/>
              <w:rPr>
                <w:lang w:eastAsia="fi-FI"/>
              </w:rPr>
            </w:pPr>
            <w:r w:rsidRPr="00EF5447">
              <w:rPr>
                <w:lang w:eastAsia="fi-FI"/>
              </w:rPr>
              <w:t>DC_3A_n258K</w:t>
            </w:r>
          </w:p>
          <w:p w14:paraId="5D42AEA7" w14:textId="77777777" w:rsidR="008D1E4A" w:rsidRPr="00EF5447" w:rsidRDefault="008D1E4A" w:rsidP="00C620E0">
            <w:pPr>
              <w:pStyle w:val="TAC"/>
              <w:rPr>
                <w:lang w:eastAsia="fi-FI"/>
              </w:rPr>
            </w:pPr>
            <w:r w:rsidRPr="00EF5447">
              <w:rPr>
                <w:lang w:eastAsia="fi-FI"/>
              </w:rPr>
              <w:t>DC_3A_n258L</w:t>
            </w:r>
          </w:p>
          <w:p w14:paraId="62332F4E" w14:textId="77777777" w:rsidR="008D1E4A" w:rsidRPr="00EF5447" w:rsidRDefault="008D1E4A" w:rsidP="00C620E0">
            <w:pPr>
              <w:pStyle w:val="TAC"/>
              <w:rPr>
                <w:lang w:eastAsia="fi-FI"/>
              </w:rPr>
            </w:pPr>
            <w:r w:rsidRPr="00EF5447">
              <w:rPr>
                <w:lang w:eastAsia="fi-FI"/>
              </w:rPr>
              <w:t>DC_3A_n258M</w:t>
            </w:r>
          </w:p>
        </w:tc>
        <w:tc>
          <w:tcPr>
            <w:tcW w:w="2846" w:type="dxa"/>
          </w:tcPr>
          <w:p w14:paraId="60AAC017" w14:textId="77777777" w:rsidR="008D1E4A" w:rsidRPr="00EF5447" w:rsidRDefault="008D1E4A" w:rsidP="00C620E0">
            <w:pPr>
              <w:pStyle w:val="TAC"/>
              <w:rPr>
                <w:lang w:eastAsia="fi-FI"/>
              </w:rPr>
            </w:pPr>
            <w:r w:rsidRPr="00EF5447">
              <w:t>DC_3A_n258A</w:t>
            </w:r>
          </w:p>
        </w:tc>
      </w:tr>
      <w:tr w:rsidR="008D1E4A" w:rsidRPr="00EF5447" w14:paraId="45A2A969" w14:textId="77777777" w:rsidTr="00C620E0">
        <w:trPr>
          <w:trHeight w:val="187"/>
          <w:jc w:val="center"/>
        </w:trPr>
        <w:tc>
          <w:tcPr>
            <w:tcW w:w="2972" w:type="dxa"/>
            <w:shd w:val="clear" w:color="auto" w:fill="auto"/>
          </w:tcPr>
          <w:p w14:paraId="1393EF42" w14:textId="77777777" w:rsidR="008D1E4A" w:rsidRPr="00EF5447" w:rsidRDefault="008D1E4A" w:rsidP="00C620E0">
            <w:pPr>
              <w:pStyle w:val="TAC"/>
              <w:rPr>
                <w:lang w:eastAsia="zh-TW"/>
              </w:rPr>
            </w:pPr>
            <w:r w:rsidRPr="00EF5447">
              <w:rPr>
                <w:lang w:eastAsia="fi-FI"/>
              </w:rPr>
              <w:lastRenderedPageBreak/>
              <w:t>DC_3A-3A_n257A</w:t>
            </w:r>
          </w:p>
          <w:p w14:paraId="2D4E73F8" w14:textId="77777777" w:rsidR="008D1E4A" w:rsidRPr="00EF5447" w:rsidRDefault="008D1E4A" w:rsidP="00C620E0">
            <w:pPr>
              <w:pStyle w:val="TAC"/>
              <w:rPr>
                <w:lang w:eastAsia="zh-TW"/>
              </w:rPr>
            </w:pPr>
            <w:r w:rsidRPr="00EF5447">
              <w:rPr>
                <w:lang w:eastAsia="zh-TW"/>
              </w:rPr>
              <w:t>DC_3A-3A_n257D</w:t>
            </w:r>
          </w:p>
          <w:p w14:paraId="35C3C564" w14:textId="77777777" w:rsidR="008D1E4A" w:rsidRPr="00EF5447" w:rsidRDefault="008D1E4A" w:rsidP="00C620E0">
            <w:pPr>
              <w:pStyle w:val="TAC"/>
              <w:rPr>
                <w:lang w:eastAsia="zh-TW"/>
              </w:rPr>
            </w:pPr>
            <w:r w:rsidRPr="00EF5447">
              <w:rPr>
                <w:lang w:eastAsia="zh-TW"/>
              </w:rPr>
              <w:t>DC_3A-3A_n257E</w:t>
            </w:r>
          </w:p>
          <w:p w14:paraId="32784E11" w14:textId="77777777" w:rsidR="008D1E4A" w:rsidRPr="00EF5447" w:rsidRDefault="008D1E4A" w:rsidP="00C620E0">
            <w:pPr>
              <w:pStyle w:val="TAC"/>
              <w:rPr>
                <w:lang w:eastAsia="zh-TW"/>
              </w:rPr>
            </w:pPr>
            <w:r w:rsidRPr="00EF5447">
              <w:rPr>
                <w:lang w:eastAsia="zh-TW"/>
              </w:rPr>
              <w:t>DC_3A-3A_n257F</w:t>
            </w:r>
          </w:p>
          <w:p w14:paraId="4C57B99E" w14:textId="77777777" w:rsidR="008D1E4A" w:rsidRPr="00EF5447" w:rsidRDefault="008D1E4A" w:rsidP="00C620E0">
            <w:pPr>
              <w:pStyle w:val="TAC"/>
              <w:rPr>
                <w:lang w:eastAsia="zh-TW"/>
              </w:rPr>
            </w:pPr>
            <w:r w:rsidRPr="00EF5447">
              <w:rPr>
                <w:lang w:eastAsia="zh-TW"/>
              </w:rPr>
              <w:t>DC_3A-3A_n257G</w:t>
            </w:r>
          </w:p>
          <w:p w14:paraId="5C78BB43" w14:textId="77777777" w:rsidR="008D1E4A" w:rsidRPr="00EF5447" w:rsidRDefault="008D1E4A" w:rsidP="00C620E0">
            <w:pPr>
              <w:pStyle w:val="TAC"/>
              <w:rPr>
                <w:lang w:eastAsia="zh-TW"/>
              </w:rPr>
            </w:pPr>
            <w:r w:rsidRPr="00EF5447">
              <w:rPr>
                <w:lang w:eastAsia="zh-TW"/>
              </w:rPr>
              <w:t>DC_3A-3A_n257H</w:t>
            </w:r>
          </w:p>
          <w:p w14:paraId="1EB4E384" w14:textId="77777777" w:rsidR="008D1E4A" w:rsidRPr="00EF5447" w:rsidRDefault="008D1E4A" w:rsidP="00C620E0">
            <w:pPr>
              <w:pStyle w:val="TAC"/>
              <w:rPr>
                <w:lang w:eastAsia="zh-TW"/>
              </w:rPr>
            </w:pPr>
            <w:r w:rsidRPr="00EF5447">
              <w:rPr>
                <w:lang w:eastAsia="zh-TW"/>
              </w:rPr>
              <w:t>DC_3A-3A_n257I</w:t>
            </w:r>
          </w:p>
          <w:p w14:paraId="1C890131" w14:textId="77777777" w:rsidR="008D1E4A" w:rsidRPr="00EF5447" w:rsidRDefault="008D1E4A" w:rsidP="00C620E0">
            <w:pPr>
              <w:pStyle w:val="TAC"/>
              <w:rPr>
                <w:lang w:eastAsia="zh-TW"/>
              </w:rPr>
            </w:pPr>
            <w:r w:rsidRPr="00EF5447">
              <w:rPr>
                <w:lang w:eastAsia="zh-TW"/>
              </w:rPr>
              <w:t>DC_3A-3A_n257J</w:t>
            </w:r>
          </w:p>
          <w:p w14:paraId="4EFF7E28" w14:textId="77777777" w:rsidR="008D1E4A" w:rsidRPr="00EF5447" w:rsidRDefault="008D1E4A" w:rsidP="00C620E0">
            <w:pPr>
              <w:pStyle w:val="TAC"/>
              <w:rPr>
                <w:lang w:eastAsia="zh-TW"/>
              </w:rPr>
            </w:pPr>
            <w:r w:rsidRPr="00EF5447">
              <w:rPr>
                <w:lang w:eastAsia="zh-TW"/>
              </w:rPr>
              <w:t>DC_3A-3A_n257K</w:t>
            </w:r>
          </w:p>
          <w:p w14:paraId="3A9797B4" w14:textId="77777777" w:rsidR="008D1E4A" w:rsidRPr="00EF5447" w:rsidRDefault="008D1E4A" w:rsidP="00C620E0">
            <w:pPr>
              <w:pStyle w:val="TAC"/>
              <w:rPr>
                <w:lang w:eastAsia="zh-TW"/>
              </w:rPr>
            </w:pPr>
            <w:r w:rsidRPr="00EF5447">
              <w:rPr>
                <w:lang w:eastAsia="zh-TW"/>
              </w:rPr>
              <w:t>DC_3A-3A_n257L</w:t>
            </w:r>
          </w:p>
          <w:p w14:paraId="64A39FB1" w14:textId="77777777" w:rsidR="008D1E4A" w:rsidRPr="00EF5447" w:rsidRDefault="008D1E4A" w:rsidP="00C620E0">
            <w:pPr>
              <w:pStyle w:val="TAC"/>
            </w:pPr>
            <w:r w:rsidRPr="00EF5447">
              <w:rPr>
                <w:lang w:eastAsia="zh-TW"/>
              </w:rPr>
              <w:t>DC_3A-3A_n257M</w:t>
            </w:r>
          </w:p>
        </w:tc>
        <w:tc>
          <w:tcPr>
            <w:tcW w:w="2846" w:type="dxa"/>
          </w:tcPr>
          <w:p w14:paraId="74323831" w14:textId="77777777" w:rsidR="008D1E4A" w:rsidRPr="00EF5447" w:rsidRDefault="008D1E4A" w:rsidP="00C620E0">
            <w:pPr>
              <w:pStyle w:val="TAC"/>
            </w:pPr>
            <w:r w:rsidRPr="00EF5447">
              <w:rPr>
                <w:lang w:eastAsia="fi-FI"/>
              </w:rPr>
              <w:t>DC_3A_n257A</w:t>
            </w:r>
          </w:p>
        </w:tc>
      </w:tr>
      <w:tr w:rsidR="008D1E4A" w:rsidRPr="00EF5447" w14:paraId="38747729" w14:textId="77777777" w:rsidTr="00C620E0">
        <w:trPr>
          <w:trHeight w:val="187"/>
          <w:jc w:val="center"/>
        </w:trPr>
        <w:tc>
          <w:tcPr>
            <w:tcW w:w="2972" w:type="dxa"/>
            <w:shd w:val="clear" w:color="auto" w:fill="auto"/>
          </w:tcPr>
          <w:p w14:paraId="0C49F37F" w14:textId="77777777" w:rsidR="008D1E4A" w:rsidRPr="00EF5447" w:rsidRDefault="008D1E4A" w:rsidP="00C620E0">
            <w:pPr>
              <w:pStyle w:val="TAC"/>
              <w:rPr>
                <w:rFonts w:cs="Arial"/>
                <w:lang w:eastAsia="ja-JP"/>
              </w:rPr>
            </w:pPr>
            <w:r w:rsidRPr="00EF5447">
              <w:rPr>
                <w:rFonts w:cs="Arial"/>
                <w:lang w:eastAsia="ja-JP"/>
              </w:rPr>
              <w:lastRenderedPageBreak/>
              <w:t>DC_4A_n260(2A)</w:t>
            </w:r>
          </w:p>
          <w:p w14:paraId="0C0EF428" w14:textId="77777777" w:rsidR="008D1E4A" w:rsidRPr="00EF5447" w:rsidRDefault="008D1E4A" w:rsidP="00C620E0">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34B94BAB" w14:textId="77777777" w:rsidR="008D1E4A" w:rsidRPr="00EF5447" w:rsidRDefault="008D1E4A" w:rsidP="00C620E0">
            <w:pPr>
              <w:pStyle w:val="TAC"/>
              <w:rPr>
                <w:rFonts w:cs="Arial"/>
                <w:lang w:eastAsia="ja-JP"/>
              </w:rPr>
            </w:pPr>
            <w:r w:rsidRPr="00EF5447">
              <w:rPr>
                <w:rFonts w:cs="Arial"/>
                <w:lang w:eastAsia="ja-JP"/>
              </w:rPr>
              <w:t>DC_4A_n260(4A)</w:t>
            </w:r>
          </w:p>
          <w:p w14:paraId="4398AE3F" w14:textId="77777777" w:rsidR="008D1E4A" w:rsidRPr="00EF5447" w:rsidRDefault="008D1E4A" w:rsidP="00C620E0">
            <w:pPr>
              <w:pStyle w:val="TAC"/>
            </w:pPr>
            <w:r w:rsidRPr="00EF5447">
              <w:t>DC_4A_n260(5A)</w:t>
            </w:r>
          </w:p>
          <w:p w14:paraId="53617988" w14:textId="77777777" w:rsidR="008D1E4A" w:rsidRPr="00EF5447" w:rsidRDefault="008D1E4A" w:rsidP="00C620E0">
            <w:pPr>
              <w:pStyle w:val="TAC"/>
            </w:pPr>
            <w:r w:rsidRPr="00EF5447">
              <w:t>DC_4A_n260(6A)</w:t>
            </w:r>
          </w:p>
          <w:p w14:paraId="5D803DA8" w14:textId="77777777" w:rsidR="008D1E4A" w:rsidRPr="00EF5447" w:rsidRDefault="008D1E4A" w:rsidP="00C620E0">
            <w:pPr>
              <w:pStyle w:val="TAC"/>
            </w:pPr>
            <w:r w:rsidRPr="00EF5447">
              <w:t>DC_4A_n260(7A)</w:t>
            </w:r>
          </w:p>
          <w:p w14:paraId="1BCA3B69" w14:textId="77777777" w:rsidR="008D1E4A" w:rsidRPr="00EF5447" w:rsidRDefault="008D1E4A" w:rsidP="00C620E0">
            <w:pPr>
              <w:pStyle w:val="TAC"/>
            </w:pPr>
            <w:r w:rsidRPr="00EF5447">
              <w:t>DC_4A_n260(8A)</w:t>
            </w:r>
          </w:p>
          <w:p w14:paraId="3855FBC5" w14:textId="77777777" w:rsidR="008D1E4A" w:rsidRPr="00EF5447" w:rsidRDefault="008D1E4A" w:rsidP="00C620E0">
            <w:pPr>
              <w:pStyle w:val="TAC"/>
            </w:pPr>
            <w:r w:rsidRPr="00EF5447">
              <w:t>DC_4A_n260(2D)</w:t>
            </w:r>
          </w:p>
          <w:p w14:paraId="55A87920" w14:textId="77777777" w:rsidR="008D1E4A" w:rsidRPr="00EF5447" w:rsidRDefault="008D1E4A" w:rsidP="00C620E0">
            <w:pPr>
              <w:pStyle w:val="TAC"/>
            </w:pPr>
            <w:r w:rsidRPr="00EF5447">
              <w:t>DC_4A_n260(2G)</w:t>
            </w:r>
          </w:p>
          <w:p w14:paraId="3B3BA22F" w14:textId="77777777" w:rsidR="008D1E4A" w:rsidRPr="00EF5447" w:rsidRDefault="008D1E4A" w:rsidP="00C620E0">
            <w:pPr>
              <w:pStyle w:val="TAC"/>
            </w:pPr>
            <w:r w:rsidRPr="00EF5447">
              <w:t>DC_4A_n260(3G)</w:t>
            </w:r>
          </w:p>
          <w:p w14:paraId="79C9AB94" w14:textId="77777777" w:rsidR="008D1E4A" w:rsidRPr="00EF5447" w:rsidRDefault="008D1E4A" w:rsidP="00C620E0">
            <w:pPr>
              <w:pStyle w:val="TAC"/>
            </w:pPr>
            <w:r w:rsidRPr="00EF5447">
              <w:t>DC_4A_n260(4G)</w:t>
            </w:r>
          </w:p>
          <w:p w14:paraId="48C84A0C" w14:textId="77777777" w:rsidR="008D1E4A" w:rsidRPr="00EF5447" w:rsidRDefault="008D1E4A" w:rsidP="00C620E0">
            <w:pPr>
              <w:pStyle w:val="TAC"/>
            </w:pPr>
            <w:r w:rsidRPr="00EF5447">
              <w:t>DC_4A_n260(2H)</w:t>
            </w:r>
          </w:p>
          <w:p w14:paraId="46CD7CCF" w14:textId="77777777" w:rsidR="008D1E4A" w:rsidRPr="00EF5447" w:rsidRDefault="008D1E4A" w:rsidP="00C620E0">
            <w:pPr>
              <w:pStyle w:val="TAC"/>
            </w:pPr>
            <w:r w:rsidRPr="00EF5447">
              <w:t>DC_4A_n260(2O)</w:t>
            </w:r>
          </w:p>
          <w:p w14:paraId="5439F1DB" w14:textId="77777777" w:rsidR="008D1E4A" w:rsidRPr="00EF5447" w:rsidRDefault="008D1E4A" w:rsidP="00C620E0">
            <w:pPr>
              <w:pStyle w:val="TAC"/>
            </w:pPr>
            <w:r w:rsidRPr="00EF5447">
              <w:t>DC_4A_n260(3O)</w:t>
            </w:r>
          </w:p>
          <w:p w14:paraId="4E004489" w14:textId="77777777" w:rsidR="008D1E4A" w:rsidRPr="00EF5447" w:rsidRDefault="008D1E4A" w:rsidP="00C620E0">
            <w:pPr>
              <w:pStyle w:val="TAC"/>
            </w:pPr>
            <w:r w:rsidRPr="00EF5447">
              <w:t>DC_4A_n260(4O)</w:t>
            </w:r>
          </w:p>
          <w:p w14:paraId="7B521DC6" w14:textId="77777777" w:rsidR="008D1E4A" w:rsidRPr="00EF5447" w:rsidRDefault="008D1E4A" w:rsidP="00C620E0">
            <w:pPr>
              <w:pStyle w:val="TAC"/>
            </w:pPr>
            <w:r w:rsidRPr="00EF5447">
              <w:t>DC_4A_n260(A-D)</w:t>
            </w:r>
          </w:p>
          <w:p w14:paraId="184D2540" w14:textId="77777777" w:rsidR="008D1E4A" w:rsidRPr="00EF5447" w:rsidRDefault="008D1E4A" w:rsidP="00C620E0">
            <w:pPr>
              <w:pStyle w:val="TAC"/>
            </w:pPr>
            <w:r w:rsidRPr="00EF5447">
              <w:t>DC_4A_n260(2A-D)</w:t>
            </w:r>
          </w:p>
          <w:p w14:paraId="629AC683" w14:textId="77777777" w:rsidR="008D1E4A" w:rsidRPr="00EF5447" w:rsidRDefault="008D1E4A" w:rsidP="00C620E0">
            <w:pPr>
              <w:pStyle w:val="TAC"/>
            </w:pPr>
            <w:r w:rsidRPr="00EF5447">
              <w:t>DC_4A_n260(A-O)</w:t>
            </w:r>
          </w:p>
          <w:p w14:paraId="66BE8D9E" w14:textId="77777777" w:rsidR="008D1E4A" w:rsidRPr="00EF5447" w:rsidRDefault="008D1E4A" w:rsidP="00C620E0">
            <w:pPr>
              <w:pStyle w:val="TAC"/>
            </w:pPr>
            <w:r w:rsidRPr="00EF5447">
              <w:t>DC_4A_n260(2A-O)</w:t>
            </w:r>
          </w:p>
          <w:p w14:paraId="374BD42B" w14:textId="77777777" w:rsidR="008D1E4A" w:rsidRPr="00EF5447" w:rsidRDefault="008D1E4A" w:rsidP="00C620E0">
            <w:pPr>
              <w:pStyle w:val="TAC"/>
            </w:pPr>
            <w:r w:rsidRPr="00EF5447">
              <w:t>DC_4A_n260(A-D-O)</w:t>
            </w:r>
          </w:p>
          <w:p w14:paraId="7317536E" w14:textId="77777777" w:rsidR="008D1E4A" w:rsidRPr="00EF5447" w:rsidRDefault="008D1E4A" w:rsidP="00C620E0">
            <w:pPr>
              <w:pStyle w:val="TAC"/>
            </w:pPr>
            <w:r w:rsidRPr="00EF5447">
              <w:t>DC_4A_n260(2A-D-O)</w:t>
            </w:r>
          </w:p>
          <w:p w14:paraId="60E88CAF" w14:textId="77777777" w:rsidR="008D1E4A" w:rsidRPr="00EF5447" w:rsidRDefault="008D1E4A" w:rsidP="00C620E0">
            <w:pPr>
              <w:pStyle w:val="TAC"/>
            </w:pPr>
            <w:r w:rsidRPr="00EF5447">
              <w:t>DC_4A_n260(A-2O)</w:t>
            </w:r>
          </w:p>
          <w:p w14:paraId="5469FACD" w14:textId="77777777" w:rsidR="008D1E4A" w:rsidRPr="00EF5447" w:rsidRDefault="008D1E4A" w:rsidP="00C620E0">
            <w:pPr>
              <w:pStyle w:val="TAC"/>
            </w:pPr>
            <w:r w:rsidRPr="00EF5447">
              <w:t>DC_4A_n260(D-2O)</w:t>
            </w:r>
          </w:p>
          <w:p w14:paraId="00C77387" w14:textId="77777777" w:rsidR="008D1E4A" w:rsidRPr="00EF5447" w:rsidRDefault="008D1E4A" w:rsidP="00C620E0">
            <w:pPr>
              <w:pStyle w:val="TAC"/>
            </w:pPr>
            <w:r w:rsidRPr="00EF5447">
              <w:t>DC_4A_n260(A-D-2O)</w:t>
            </w:r>
          </w:p>
          <w:p w14:paraId="7EA7A87A" w14:textId="77777777" w:rsidR="008D1E4A" w:rsidRPr="00EF5447" w:rsidRDefault="008D1E4A" w:rsidP="00C620E0">
            <w:pPr>
              <w:pStyle w:val="TAC"/>
            </w:pPr>
            <w:r w:rsidRPr="00EF5447">
              <w:t>DC_4A_n260(2A-D-2O)</w:t>
            </w:r>
          </w:p>
          <w:p w14:paraId="00F7577F" w14:textId="77777777" w:rsidR="008D1E4A" w:rsidRPr="00EF5447" w:rsidRDefault="008D1E4A" w:rsidP="00C620E0">
            <w:pPr>
              <w:pStyle w:val="TAC"/>
            </w:pPr>
            <w:r w:rsidRPr="00EF5447">
              <w:t>DC_4A_n260(A-2D)</w:t>
            </w:r>
          </w:p>
          <w:p w14:paraId="2BE455DD" w14:textId="77777777" w:rsidR="008D1E4A" w:rsidRPr="00EF5447" w:rsidRDefault="008D1E4A" w:rsidP="00C620E0">
            <w:pPr>
              <w:pStyle w:val="TAC"/>
            </w:pPr>
            <w:r w:rsidRPr="00EF5447">
              <w:t>DC_4A_n260(2A-2D)</w:t>
            </w:r>
          </w:p>
          <w:p w14:paraId="71BED800" w14:textId="77777777" w:rsidR="008D1E4A" w:rsidRPr="00EF5447" w:rsidRDefault="008D1E4A" w:rsidP="00C620E0">
            <w:pPr>
              <w:pStyle w:val="TAC"/>
            </w:pPr>
            <w:r w:rsidRPr="00EF5447">
              <w:t>DC_4A_n260(A-P)</w:t>
            </w:r>
          </w:p>
          <w:p w14:paraId="41715FBD" w14:textId="77777777" w:rsidR="008D1E4A" w:rsidRPr="00EF5447" w:rsidRDefault="008D1E4A" w:rsidP="00C620E0">
            <w:pPr>
              <w:pStyle w:val="TAC"/>
            </w:pPr>
            <w:r w:rsidRPr="00EF5447">
              <w:t>DC_4A_n260(2A-P)</w:t>
            </w:r>
          </w:p>
          <w:p w14:paraId="3572AEE7" w14:textId="77777777" w:rsidR="008D1E4A" w:rsidRPr="00EF5447" w:rsidRDefault="008D1E4A" w:rsidP="00C620E0">
            <w:pPr>
              <w:pStyle w:val="TAC"/>
            </w:pPr>
            <w:r w:rsidRPr="00EF5447">
              <w:t>DC_4A_n260(A-2P)</w:t>
            </w:r>
          </w:p>
          <w:p w14:paraId="0BAC9436" w14:textId="77777777" w:rsidR="008D1E4A" w:rsidRPr="00EF5447" w:rsidRDefault="008D1E4A" w:rsidP="00C620E0">
            <w:pPr>
              <w:pStyle w:val="TAC"/>
            </w:pPr>
            <w:r w:rsidRPr="00EF5447">
              <w:t>DC_4A_n260(2A-2P)</w:t>
            </w:r>
          </w:p>
          <w:p w14:paraId="76BE893F" w14:textId="77777777" w:rsidR="008D1E4A" w:rsidRPr="00EF5447" w:rsidRDefault="008D1E4A" w:rsidP="00C620E0">
            <w:pPr>
              <w:pStyle w:val="TAC"/>
            </w:pPr>
            <w:r w:rsidRPr="00EF5447">
              <w:t>DC_4A_n260(A-G)</w:t>
            </w:r>
          </w:p>
          <w:p w14:paraId="06A4277B" w14:textId="77777777" w:rsidR="008D1E4A" w:rsidRPr="00EF5447" w:rsidRDefault="008D1E4A" w:rsidP="00C620E0">
            <w:pPr>
              <w:pStyle w:val="TAC"/>
            </w:pPr>
            <w:r w:rsidRPr="00EF5447">
              <w:t>DC_4A_n260(2A-G)</w:t>
            </w:r>
          </w:p>
          <w:p w14:paraId="628B5B3E" w14:textId="77777777" w:rsidR="008D1E4A" w:rsidRPr="00EF5447" w:rsidRDefault="008D1E4A" w:rsidP="00C620E0">
            <w:pPr>
              <w:pStyle w:val="TAC"/>
            </w:pPr>
            <w:r w:rsidRPr="00EF5447">
              <w:t>DC_4A_n260(A-2G)</w:t>
            </w:r>
          </w:p>
          <w:p w14:paraId="17385742" w14:textId="77777777" w:rsidR="008D1E4A" w:rsidRPr="00EF5447" w:rsidRDefault="008D1E4A" w:rsidP="00C620E0">
            <w:pPr>
              <w:pStyle w:val="TAC"/>
            </w:pPr>
            <w:r w:rsidRPr="00EF5447">
              <w:t>DC_4A_n260(2A-2G)</w:t>
            </w:r>
          </w:p>
          <w:p w14:paraId="67782A82" w14:textId="77777777" w:rsidR="008D1E4A" w:rsidRPr="00EF5447" w:rsidRDefault="008D1E4A" w:rsidP="00C620E0">
            <w:pPr>
              <w:pStyle w:val="TAC"/>
            </w:pPr>
            <w:r w:rsidRPr="00EF5447">
              <w:t>DC_4A_n260(G-O)</w:t>
            </w:r>
          </w:p>
          <w:p w14:paraId="0803AB86" w14:textId="77777777" w:rsidR="008D1E4A" w:rsidRPr="00EF5447" w:rsidRDefault="008D1E4A" w:rsidP="00C620E0">
            <w:pPr>
              <w:pStyle w:val="TAC"/>
            </w:pPr>
            <w:r w:rsidRPr="00EF5447">
              <w:t>DC_4A_n260(2G-O)</w:t>
            </w:r>
          </w:p>
          <w:p w14:paraId="0FD7F58C" w14:textId="77777777" w:rsidR="008D1E4A" w:rsidRPr="00EF5447" w:rsidRDefault="008D1E4A" w:rsidP="00C620E0">
            <w:pPr>
              <w:pStyle w:val="TAC"/>
            </w:pPr>
            <w:r w:rsidRPr="00EF5447">
              <w:t>DC_4A_n260(A-G-O)</w:t>
            </w:r>
          </w:p>
          <w:p w14:paraId="6AF3A25F" w14:textId="77777777" w:rsidR="008D1E4A" w:rsidRPr="00EF5447" w:rsidRDefault="008D1E4A" w:rsidP="00C620E0">
            <w:pPr>
              <w:pStyle w:val="TAC"/>
            </w:pPr>
            <w:r w:rsidRPr="00EF5447">
              <w:t>DC_4A_n260(2A-G-O)</w:t>
            </w:r>
          </w:p>
          <w:p w14:paraId="1FA8FE4A" w14:textId="77777777" w:rsidR="008D1E4A" w:rsidRPr="00EF5447" w:rsidRDefault="008D1E4A" w:rsidP="00C620E0">
            <w:pPr>
              <w:pStyle w:val="TAC"/>
            </w:pPr>
            <w:r w:rsidRPr="00EF5447">
              <w:t>DC_4A_n260(A-2G-O)</w:t>
            </w:r>
          </w:p>
          <w:p w14:paraId="31302664" w14:textId="77777777" w:rsidR="008D1E4A" w:rsidRPr="00EF5447" w:rsidRDefault="008D1E4A" w:rsidP="00C620E0">
            <w:pPr>
              <w:pStyle w:val="TAC"/>
            </w:pPr>
            <w:r w:rsidRPr="00EF5447">
              <w:t>DC_4A_n260(2A-2G-O)</w:t>
            </w:r>
          </w:p>
          <w:p w14:paraId="1F3D8513" w14:textId="77777777" w:rsidR="008D1E4A" w:rsidRPr="00EF5447" w:rsidRDefault="008D1E4A" w:rsidP="00C620E0">
            <w:pPr>
              <w:pStyle w:val="TAC"/>
            </w:pPr>
            <w:r w:rsidRPr="00EF5447">
              <w:t>DC_4A_n260(A-H)</w:t>
            </w:r>
          </w:p>
          <w:p w14:paraId="1626ECF7" w14:textId="77777777" w:rsidR="008D1E4A" w:rsidRPr="00EF5447" w:rsidRDefault="008D1E4A" w:rsidP="00C620E0">
            <w:pPr>
              <w:pStyle w:val="TAC"/>
            </w:pPr>
            <w:r w:rsidRPr="00EF5447">
              <w:t>DC_4A_n260(A-2H)</w:t>
            </w:r>
          </w:p>
          <w:p w14:paraId="6E5D8902" w14:textId="77777777" w:rsidR="008D1E4A" w:rsidRPr="00EF5447" w:rsidRDefault="008D1E4A" w:rsidP="00C620E0">
            <w:pPr>
              <w:pStyle w:val="TAC"/>
            </w:pPr>
            <w:r w:rsidRPr="00EF5447">
              <w:t>DC_4A_n260(2A-H)</w:t>
            </w:r>
          </w:p>
          <w:p w14:paraId="155E044B" w14:textId="77777777" w:rsidR="008D1E4A" w:rsidRPr="00EF5447" w:rsidRDefault="008D1E4A" w:rsidP="00C620E0">
            <w:pPr>
              <w:pStyle w:val="TAC"/>
            </w:pPr>
            <w:r w:rsidRPr="00EF5447">
              <w:t>DC_4A_n260(2A-2H)</w:t>
            </w:r>
          </w:p>
          <w:p w14:paraId="52D780BF" w14:textId="77777777" w:rsidR="008D1E4A" w:rsidRPr="00EF5447" w:rsidRDefault="008D1E4A" w:rsidP="00C620E0">
            <w:pPr>
              <w:pStyle w:val="TAC"/>
            </w:pPr>
            <w:r w:rsidRPr="00EF5447">
              <w:t>DC_4A_n260(2A-2O)</w:t>
            </w:r>
          </w:p>
          <w:p w14:paraId="3072EE83" w14:textId="77777777" w:rsidR="008D1E4A" w:rsidRPr="00EF5447" w:rsidRDefault="008D1E4A" w:rsidP="00C620E0">
            <w:pPr>
              <w:pStyle w:val="TAC"/>
            </w:pPr>
            <w:r w:rsidRPr="00EF5447">
              <w:lastRenderedPageBreak/>
              <w:t>DC_4A_n260(A-3O)</w:t>
            </w:r>
          </w:p>
          <w:p w14:paraId="4434EA3C" w14:textId="77777777" w:rsidR="008D1E4A" w:rsidRPr="00EF5447" w:rsidRDefault="008D1E4A" w:rsidP="00C620E0">
            <w:pPr>
              <w:pStyle w:val="TAC"/>
            </w:pPr>
            <w:r w:rsidRPr="00EF5447">
              <w:t>DC_4A_n260(2A-3O)</w:t>
            </w:r>
          </w:p>
          <w:p w14:paraId="3D0AE70C" w14:textId="77777777" w:rsidR="008D1E4A" w:rsidRPr="00EF5447" w:rsidRDefault="008D1E4A" w:rsidP="00C620E0">
            <w:pPr>
              <w:pStyle w:val="TAC"/>
            </w:pPr>
            <w:r w:rsidRPr="00EF5447">
              <w:t>DC_4A_n260(A-4O)</w:t>
            </w:r>
          </w:p>
          <w:p w14:paraId="664E9CBC" w14:textId="77777777" w:rsidR="008D1E4A" w:rsidRPr="00EF5447" w:rsidRDefault="008D1E4A" w:rsidP="00C620E0">
            <w:pPr>
              <w:pStyle w:val="TAC"/>
            </w:pPr>
            <w:r w:rsidRPr="00EF5447">
              <w:t>DC_4A_n260(2A-4O)</w:t>
            </w:r>
          </w:p>
          <w:p w14:paraId="70DFCF48" w14:textId="77777777" w:rsidR="008D1E4A" w:rsidRPr="00EF5447" w:rsidRDefault="008D1E4A" w:rsidP="00C620E0">
            <w:pPr>
              <w:pStyle w:val="TAC"/>
            </w:pPr>
            <w:r w:rsidRPr="00EF5447">
              <w:t>DC_4A_n260(3A-O)</w:t>
            </w:r>
          </w:p>
          <w:p w14:paraId="551FE814" w14:textId="77777777" w:rsidR="008D1E4A" w:rsidRPr="00EF5447" w:rsidRDefault="008D1E4A" w:rsidP="00C620E0">
            <w:pPr>
              <w:pStyle w:val="TAC"/>
            </w:pPr>
            <w:r w:rsidRPr="00EF5447">
              <w:t>DC_4A_n260(3A-2O)</w:t>
            </w:r>
          </w:p>
          <w:p w14:paraId="441728E6" w14:textId="77777777" w:rsidR="008D1E4A" w:rsidRPr="00EF5447" w:rsidRDefault="008D1E4A" w:rsidP="00C620E0">
            <w:pPr>
              <w:pStyle w:val="TAC"/>
            </w:pPr>
            <w:r w:rsidRPr="00EF5447">
              <w:t>DC_4A_n260(3A-3O)</w:t>
            </w:r>
          </w:p>
          <w:p w14:paraId="4788CD08" w14:textId="77777777" w:rsidR="008D1E4A" w:rsidRPr="00EF5447" w:rsidRDefault="008D1E4A" w:rsidP="00C620E0">
            <w:pPr>
              <w:pStyle w:val="TAC"/>
            </w:pPr>
            <w:r w:rsidRPr="00EF5447">
              <w:t>DC_4A_n260(3A-G)</w:t>
            </w:r>
          </w:p>
          <w:p w14:paraId="662E7EB3" w14:textId="77777777" w:rsidR="008D1E4A" w:rsidRPr="00EF5447" w:rsidRDefault="008D1E4A" w:rsidP="00C620E0">
            <w:pPr>
              <w:pStyle w:val="TAC"/>
            </w:pPr>
            <w:r w:rsidRPr="00EF5447">
              <w:t>DC_4A_n260(3A-2G)</w:t>
            </w:r>
          </w:p>
          <w:p w14:paraId="20BF8E38" w14:textId="77777777" w:rsidR="008D1E4A" w:rsidRPr="00EF5447" w:rsidRDefault="008D1E4A" w:rsidP="00C620E0">
            <w:pPr>
              <w:pStyle w:val="TAC"/>
            </w:pPr>
            <w:r w:rsidRPr="00EF5447">
              <w:t>DC_4A_n260(4A-G)</w:t>
            </w:r>
          </w:p>
          <w:p w14:paraId="6FBFB11D" w14:textId="77777777" w:rsidR="008D1E4A" w:rsidRPr="00EF5447" w:rsidRDefault="008D1E4A" w:rsidP="00C620E0">
            <w:pPr>
              <w:pStyle w:val="TAC"/>
            </w:pPr>
            <w:r w:rsidRPr="00EF5447">
              <w:t>DC_4A_n260(4A-2G)</w:t>
            </w:r>
          </w:p>
          <w:p w14:paraId="27FA9D46" w14:textId="77777777" w:rsidR="008D1E4A" w:rsidRPr="00EF5447" w:rsidRDefault="008D1E4A" w:rsidP="00C620E0">
            <w:pPr>
              <w:pStyle w:val="TAC"/>
            </w:pPr>
            <w:r w:rsidRPr="00EF5447">
              <w:t>DC_4A_n260(4A-O)</w:t>
            </w:r>
          </w:p>
          <w:p w14:paraId="54704418" w14:textId="77777777" w:rsidR="008D1E4A" w:rsidRPr="00EF5447" w:rsidRDefault="008D1E4A" w:rsidP="00C620E0">
            <w:pPr>
              <w:pStyle w:val="TAC"/>
            </w:pPr>
            <w:r w:rsidRPr="00EF5447">
              <w:t>DC_4A_n260(4A-2O)</w:t>
            </w:r>
          </w:p>
          <w:p w14:paraId="71F1395D" w14:textId="77777777" w:rsidR="008D1E4A" w:rsidRPr="00EF5447" w:rsidRDefault="008D1E4A" w:rsidP="00C620E0">
            <w:pPr>
              <w:pStyle w:val="TAC"/>
            </w:pPr>
            <w:r w:rsidRPr="00EF5447">
              <w:t>DC_4A_n260(D-2G)</w:t>
            </w:r>
          </w:p>
          <w:p w14:paraId="4E328D29" w14:textId="77777777" w:rsidR="008D1E4A" w:rsidRPr="00EF5447" w:rsidRDefault="008D1E4A" w:rsidP="00C620E0">
            <w:pPr>
              <w:pStyle w:val="TAC"/>
            </w:pPr>
            <w:r w:rsidRPr="00EF5447">
              <w:t>DC_4A_n260(2D-O)</w:t>
            </w:r>
          </w:p>
          <w:p w14:paraId="045E38C9" w14:textId="77777777" w:rsidR="008D1E4A" w:rsidRPr="00EF5447" w:rsidRDefault="008D1E4A" w:rsidP="00C620E0">
            <w:pPr>
              <w:pStyle w:val="TAC"/>
            </w:pPr>
            <w:r w:rsidRPr="00EF5447">
              <w:t>DC_4A_n260(G-2O)</w:t>
            </w:r>
          </w:p>
          <w:p w14:paraId="2DB53729" w14:textId="77777777" w:rsidR="008D1E4A" w:rsidRPr="00EF5447" w:rsidRDefault="008D1E4A" w:rsidP="00C620E0">
            <w:pPr>
              <w:pStyle w:val="TAC"/>
            </w:pPr>
            <w:r w:rsidRPr="00EF5447">
              <w:t>DC_4A_n260(2G-2O)</w:t>
            </w:r>
          </w:p>
          <w:p w14:paraId="1C11E5F4" w14:textId="77777777" w:rsidR="008D1E4A" w:rsidRPr="00EF5447" w:rsidRDefault="008D1E4A" w:rsidP="00C620E0">
            <w:pPr>
              <w:pStyle w:val="TAC"/>
            </w:pPr>
            <w:r w:rsidRPr="00EF5447">
              <w:t>DC_4A_n260(G-3O)</w:t>
            </w:r>
          </w:p>
          <w:p w14:paraId="75AF951C" w14:textId="77777777" w:rsidR="008D1E4A" w:rsidRPr="00EF5447" w:rsidRDefault="008D1E4A" w:rsidP="00C620E0">
            <w:pPr>
              <w:pStyle w:val="TAC"/>
            </w:pPr>
            <w:r w:rsidRPr="00EF5447">
              <w:t>DC_4A_n260(2G-3O)</w:t>
            </w:r>
          </w:p>
          <w:p w14:paraId="6BF83A59" w14:textId="77777777" w:rsidR="008D1E4A" w:rsidRPr="00EF5447" w:rsidRDefault="008D1E4A" w:rsidP="00C620E0">
            <w:pPr>
              <w:pStyle w:val="TAC"/>
            </w:pPr>
            <w:r w:rsidRPr="00EF5447">
              <w:t>DC_4A_n260(G-4O)</w:t>
            </w:r>
          </w:p>
          <w:p w14:paraId="2CE346D1" w14:textId="77777777" w:rsidR="008D1E4A" w:rsidRPr="00EF5447" w:rsidRDefault="008D1E4A" w:rsidP="00C620E0">
            <w:pPr>
              <w:pStyle w:val="TAC"/>
            </w:pPr>
            <w:r w:rsidRPr="00EF5447">
              <w:t>DC_4A_n260(2G-4O)</w:t>
            </w:r>
          </w:p>
          <w:p w14:paraId="26209BB7" w14:textId="77777777" w:rsidR="008D1E4A" w:rsidRPr="00EF5447" w:rsidRDefault="008D1E4A" w:rsidP="00C620E0">
            <w:pPr>
              <w:pStyle w:val="TAC"/>
            </w:pPr>
            <w:r w:rsidRPr="00EF5447">
              <w:t>DC_4A_n260(3G-O)</w:t>
            </w:r>
          </w:p>
          <w:p w14:paraId="4C028283" w14:textId="77777777" w:rsidR="008D1E4A" w:rsidRPr="00EF5447" w:rsidRDefault="008D1E4A" w:rsidP="00C620E0">
            <w:pPr>
              <w:pStyle w:val="TAC"/>
            </w:pPr>
            <w:r w:rsidRPr="00EF5447">
              <w:t>DC_4A_n260(4G-O)</w:t>
            </w:r>
          </w:p>
          <w:p w14:paraId="1755BCED" w14:textId="77777777" w:rsidR="008D1E4A" w:rsidRPr="00EF5447" w:rsidRDefault="008D1E4A" w:rsidP="00C620E0">
            <w:pPr>
              <w:pStyle w:val="TAC"/>
            </w:pPr>
            <w:r w:rsidRPr="00EF5447">
              <w:t>DC_4A_n260(H-O)</w:t>
            </w:r>
          </w:p>
          <w:p w14:paraId="4F3D81B3" w14:textId="77777777" w:rsidR="008D1E4A" w:rsidRPr="00EF5447" w:rsidRDefault="008D1E4A" w:rsidP="00C620E0">
            <w:pPr>
              <w:pStyle w:val="TAC"/>
            </w:pPr>
            <w:r w:rsidRPr="00EF5447">
              <w:t>DC_4A_n260(2H-O)</w:t>
            </w:r>
          </w:p>
          <w:p w14:paraId="05A59350" w14:textId="77777777" w:rsidR="008D1E4A" w:rsidRPr="00EF5447" w:rsidRDefault="008D1E4A" w:rsidP="00C620E0">
            <w:pPr>
              <w:pStyle w:val="TAC"/>
              <w:rPr>
                <w:lang w:eastAsia="fi-FI"/>
              </w:rPr>
            </w:pPr>
            <w:r w:rsidRPr="00EF5447">
              <w:rPr>
                <w:lang w:eastAsia="fi-FI"/>
              </w:rPr>
              <w:t>DC_4A_n260(A-P-Q)</w:t>
            </w:r>
          </w:p>
          <w:p w14:paraId="3C110B07" w14:textId="3A32949D" w:rsidR="008D1E4A" w:rsidRPr="00EF5447" w:rsidDel="009A6B2F" w:rsidRDefault="008D1E4A" w:rsidP="009A6B2F">
            <w:pPr>
              <w:pStyle w:val="TAC"/>
              <w:rPr>
                <w:del w:id="287" w:author="Apple" w:date="2021-01-15T16:59:00Z"/>
                <w:lang w:eastAsia="fi-FI"/>
              </w:rPr>
            </w:pPr>
            <w:r w:rsidRPr="00EF5447">
              <w:rPr>
                <w:lang w:eastAsia="fi-FI"/>
              </w:rPr>
              <w:t>DC_4A_n260(3A-O-P)</w:t>
            </w:r>
          </w:p>
          <w:p w14:paraId="74E0D066" w14:textId="77777777" w:rsidR="008D1E4A" w:rsidRPr="00EF5447" w:rsidRDefault="008D1E4A" w:rsidP="00C620E0">
            <w:pPr>
              <w:pStyle w:val="TAC"/>
              <w:rPr>
                <w:lang w:eastAsia="fi-FI"/>
              </w:rPr>
            </w:pPr>
          </w:p>
        </w:tc>
        <w:tc>
          <w:tcPr>
            <w:tcW w:w="2846" w:type="dxa"/>
          </w:tcPr>
          <w:p w14:paraId="6FA7D67B" w14:textId="77777777" w:rsidR="008D1E4A" w:rsidRPr="00EF5447" w:rsidRDefault="008D1E4A" w:rsidP="00C620E0">
            <w:pPr>
              <w:pStyle w:val="TAC"/>
              <w:rPr>
                <w:rFonts w:eastAsia="Yu Mincho"/>
                <w:lang w:eastAsia="ja-JP"/>
              </w:rPr>
            </w:pPr>
            <w:r w:rsidRPr="00EF5447">
              <w:rPr>
                <w:rFonts w:eastAsia="Yu Mincho"/>
                <w:lang w:eastAsia="ja-JP"/>
              </w:rPr>
              <w:lastRenderedPageBreak/>
              <w:t>DC_4A_n260A</w:t>
            </w:r>
          </w:p>
          <w:p w14:paraId="14DC2F96" w14:textId="77777777" w:rsidR="008D1E4A" w:rsidRPr="00EF5447" w:rsidRDefault="008D1E4A" w:rsidP="00C620E0">
            <w:pPr>
              <w:pStyle w:val="TAC"/>
              <w:rPr>
                <w:lang w:eastAsia="fi-FI"/>
              </w:rPr>
            </w:pPr>
            <w:r w:rsidRPr="00EF5447">
              <w:rPr>
                <w:lang w:eastAsia="fi-FI"/>
              </w:rPr>
              <w:t>DC_4A_n260G</w:t>
            </w:r>
          </w:p>
          <w:p w14:paraId="5E1A4D8E" w14:textId="77777777" w:rsidR="008D1E4A" w:rsidRPr="00EF5447" w:rsidRDefault="008D1E4A" w:rsidP="00C620E0">
            <w:pPr>
              <w:pStyle w:val="TAC"/>
              <w:rPr>
                <w:lang w:eastAsia="fi-FI"/>
              </w:rPr>
            </w:pPr>
            <w:r w:rsidRPr="00EF5447">
              <w:rPr>
                <w:lang w:eastAsia="fi-FI"/>
              </w:rPr>
              <w:t>DC_4A_n260H</w:t>
            </w:r>
          </w:p>
          <w:p w14:paraId="321E260A" w14:textId="77777777" w:rsidR="008D1E4A" w:rsidRPr="00EF5447" w:rsidRDefault="008D1E4A" w:rsidP="00C620E0">
            <w:pPr>
              <w:pStyle w:val="TAC"/>
              <w:rPr>
                <w:lang w:eastAsia="fi-FI"/>
              </w:rPr>
            </w:pPr>
            <w:r w:rsidRPr="00EF5447">
              <w:rPr>
                <w:lang w:eastAsia="fi-FI"/>
              </w:rPr>
              <w:t>DC_4A_n260O</w:t>
            </w:r>
          </w:p>
          <w:p w14:paraId="49A62539" w14:textId="77777777" w:rsidR="008D1E4A" w:rsidRPr="00EF5447" w:rsidRDefault="008D1E4A" w:rsidP="00C620E0">
            <w:pPr>
              <w:pStyle w:val="TAC"/>
              <w:rPr>
                <w:lang w:eastAsia="fi-FI"/>
              </w:rPr>
            </w:pPr>
            <w:r w:rsidRPr="00EF5447">
              <w:rPr>
                <w:lang w:eastAsia="fi-FI"/>
              </w:rPr>
              <w:t>DC_4A_n260P</w:t>
            </w:r>
          </w:p>
          <w:p w14:paraId="05EEE283" w14:textId="77777777" w:rsidR="008D1E4A" w:rsidRPr="00EF5447" w:rsidRDefault="008D1E4A" w:rsidP="00C620E0">
            <w:pPr>
              <w:pStyle w:val="TAC"/>
              <w:rPr>
                <w:lang w:eastAsia="fi-FI"/>
              </w:rPr>
            </w:pPr>
            <w:r w:rsidRPr="00EF5447">
              <w:rPr>
                <w:lang w:eastAsia="fi-FI"/>
              </w:rPr>
              <w:t>DC_4A_n260Q</w:t>
            </w:r>
          </w:p>
        </w:tc>
      </w:tr>
      <w:tr w:rsidR="008D1E4A" w:rsidRPr="00EF5447" w14:paraId="40B15808" w14:textId="77777777" w:rsidTr="00C620E0">
        <w:trPr>
          <w:trHeight w:val="187"/>
          <w:jc w:val="center"/>
        </w:trPr>
        <w:tc>
          <w:tcPr>
            <w:tcW w:w="2972" w:type="dxa"/>
            <w:shd w:val="clear" w:color="auto" w:fill="auto"/>
          </w:tcPr>
          <w:p w14:paraId="2008D103" w14:textId="77777777" w:rsidR="00D846C3" w:rsidRDefault="00D846C3" w:rsidP="00C620E0">
            <w:pPr>
              <w:pStyle w:val="TAC"/>
              <w:rPr>
                <w:ins w:id="288" w:author="Apple" w:date="2021-01-14T19:47:00Z"/>
                <w:rFonts w:cs="Arial"/>
                <w:szCs w:val="18"/>
                <w:lang w:eastAsia="ja-JP"/>
              </w:rPr>
            </w:pPr>
            <w:ins w:id="289" w:author="Apple" w:date="2021-01-14T19:47:00Z">
              <w:r w:rsidRPr="00EF5447">
                <w:rPr>
                  <w:rFonts w:cs="Arial"/>
                  <w:szCs w:val="18"/>
                  <w:lang w:eastAsia="ja-JP"/>
                </w:rPr>
                <w:t>DC_4A_n260A</w:t>
              </w:r>
            </w:ins>
          </w:p>
          <w:p w14:paraId="670C22E1" w14:textId="7834E381" w:rsidR="008D1E4A" w:rsidRPr="00EF5447" w:rsidRDefault="008D1E4A" w:rsidP="00C620E0">
            <w:pPr>
              <w:pStyle w:val="TAC"/>
              <w:rPr>
                <w:rFonts w:cs="Arial"/>
                <w:szCs w:val="18"/>
                <w:lang w:eastAsia="ja-JP"/>
              </w:rPr>
            </w:pPr>
            <w:r w:rsidRPr="00EF5447">
              <w:rPr>
                <w:rFonts w:cs="Arial"/>
                <w:szCs w:val="18"/>
                <w:lang w:eastAsia="ja-JP"/>
              </w:rPr>
              <w:t>DC_4A_n260G</w:t>
            </w:r>
          </w:p>
          <w:p w14:paraId="57A2FA69"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226D84D5" w14:textId="77777777" w:rsidR="008D1E4A" w:rsidRPr="00EF5447" w:rsidRDefault="008D1E4A" w:rsidP="00C620E0">
            <w:pPr>
              <w:pStyle w:val="TAC"/>
              <w:rPr>
                <w:rFonts w:cs="Arial"/>
                <w:szCs w:val="18"/>
                <w:lang w:eastAsia="ja-JP"/>
              </w:rPr>
            </w:pPr>
            <w:r w:rsidRPr="00EF5447">
              <w:rPr>
                <w:rFonts w:cs="Arial"/>
                <w:szCs w:val="18"/>
                <w:lang w:eastAsia="ja-JP"/>
              </w:rPr>
              <w:t>DC_4A_n260O</w:t>
            </w:r>
          </w:p>
          <w:p w14:paraId="5E8DAE6D"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7C697DA3" w14:textId="77777777" w:rsidR="008D1E4A" w:rsidRPr="00EF5447" w:rsidRDefault="008D1E4A" w:rsidP="00C620E0">
            <w:pPr>
              <w:pStyle w:val="TAC"/>
              <w:rPr>
                <w:lang w:eastAsia="fi-FI"/>
              </w:rPr>
            </w:pPr>
            <w:r w:rsidRPr="00EF5447">
              <w:rPr>
                <w:rFonts w:cs="Arial"/>
                <w:szCs w:val="18"/>
                <w:lang w:eastAsia="ja-JP"/>
              </w:rPr>
              <w:t>DC_4A_n260Q</w:t>
            </w:r>
          </w:p>
        </w:tc>
        <w:tc>
          <w:tcPr>
            <w:tcW w:w="2846" w:type="dxa"/>
          </w:tcPr>
          <w:p w14:paraId="7605C196" w14:textId="77777777" w:rsidR="008D1E4A" w:rsidRPr="00EF5447" w:rsidRDefault="008D1E4A" w:rsidP="00C620E0">
            <w:pPr>
              <w:pStyle w:val="TAC"/>
              <w:rPr>
                <w:rFonts w:cs="Arial"/>
                <w:szCs w:val="18"/>
                <w:lang w:eastAsia="ja-JP"/>
              </w:rPr>
            </w:pPr>
            <w:r w:rsidRPr="00EF5447">
              <w:rPr>
                <w:rFonts w:cs="Arial"/>
                <w:szCs w:val="18"/>
                <w:lang w:eastAsia="ja-JP"/>
              </w:rPr>
              <w:t>DC_4A_n260A</w:t>
            </w:r>
          </w:p>
          <w:p w14:paraId="55E07C92" w14:textId="77777777" w:rsidR="008D1E4A" w:rsidRPr="00EF5447" w:rsidRDefault="008D1E4A" w:rsidP="00C620E0">
            <w:pPr>
              <w:pStyle w:val="TAC"/>
              <w:rPr>
                <w:lang w:eastAsia="fi-FI"/>
              </w:rPr>
            </w:pPr>
            <w:r w:rsidRPr="00EF5447">
              <w:rPr>
                <w:lang w:eastAsia="fi-FI"/>
              </w:rPr>
              <w:t>DC_4A_n260G</w:t>
            </w:r>
          </w:p>
          <w:p w14:paraId="2017C83B"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4B693515" w14:textId="77777777" w:rsidR="008D1E4A" w:rsidRPr="00EF5447" w:rsidRDefault="008D1E4A" w:rsidP="00C620E0">
            <w:pPr>
              <w:pStyle w:val="TAC"/>
              <w:rPr>
                <w:lang w:eastAsia="fi-FI"/>
              </w:rPr>
            </w:pPr>
            <w:r w:rsidRPr="00EF5447">
              <w:rPr>
                <w:lang w:eastAsia="fi-FI"/>
              </w:rPr>
              <w:t>DC_4A_n260O</w:t>
            </w:r>
          </w:p>
          <w:p w14:paraId="1E264291"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3CD489A5" w14:textId="77777777" w:rsidR="008D1E4A" w:rsidRPr="00EF5447" w:rsidRDefault="008D1E4A" w:rsidP="00C620E0">
            <w:pPr>
              <w:pStyle w:val="TAC"/>
              <w:rPr>
                <w:lang w:eastAsia="fi-FI"/>
              </w:rPr>
            </w:pPr>
            <w:r w:rsidRPr="00EF5447">
              <w:rPr>
                <w:rFonts w:cs="Arial"/>
                <w:szCs w:val="18"/>
                <w:lang w:eastAsia="ja-JP"/>
              </w:rPr>
              <w:t>DC_4A_n260Q</w:t>
            </w:r>
          </w:p>
        </w:tc>
      </w:tr>
      <w:tr w:rsidR="008D1E4A" w:rsidRPr="00EF5447" w14:paraId="480851A2" w14:textId="77777777" w:rsidTr="00C620E0">
        <w:trPr>
          <w:trHeight w:val="187"/>
          <w:jc w:val="center"/>
        </w:trPr>
        <w:tc>
          <w:tcPr>
            <w:tcW w:w="2972" w:type="dxa"/>
            <w:shd w:val="clear" w:color="auto" w:fill="auto"/>
          </w:tcPr>
          <w:p w14:paraId="6E8B039E" w14:textId="77777777" w:rsidR="008D1E4A" w:rsidRPr="00EF5447" w:rsidRDefault="008D1E4A" w:rsidP="00C620E0">
            <w:pPr>
              <w:pStyle w:val="TAC"/>
              <w:rPr>
                <w:noProof/>
                <w:lang w:eastAsia="zh-CN"/>
              </w:rPr>
            </w:pPr>
            <w:r w:rsidRPr="00EF5447">
              <w:rPr>
                <w:noProof/>
                <w:lang w:eastAsia="zh-CN"/>
              </w:rPr>
              <w:lastRenderedPageBreak/>
              <w:t>DC_4A_n261(2A)</w:t>
            </w:r>
          </w:p>
          <w:p w14:paraId="6616C6FF" w14:textId="77777777" w:rsidR="008D1E4A" w:rsidRPr="00EF5447" w:rsidRDefault="008D1E4A" w:rsidP="00C620E0">
            <w:pPr>
              <w:pStyle w:val="TAC"/>
              <w:rPr>
                <w:noProof/>
                <w:lang w:eastAsia="zh-CN"/>
              </w:rPr>
            </w:pPr>
            <w:r w:rsidRPr="00EF5447">
              <w:rPr>
                <w:noProof/>
                <w:lang w:eastAsia="zh-CN"/>
              </w:rPr>
              <w:t>DC_4A_n261(3A)</w:t>
            </w:r>
          </w:p>
          <w:p w14:paraId="12DD158F" w14:textId="77777777" w:rsidR="008D1E4A" w:rsidRPr="00EF5447" w:rsidRDefault="008D1E4A" w:rsidP="00C620E0">
            <w:pPr>
              <w:pStyle w:val="TAC"/>
              <w:rPr>
                <w:noProof/>
                <w:lang w:eastAsia="zh-CN"/>
              </w:rPr>
            </w:pPr>
            <w:r w:rsidRPr="00EF5447">
              <w:rPr>
                <w:noProof/>
                <w:lang w:eastAsia="zh-CN"/>
              </w:rPr>
              <w:t>DC_4A_n261(4A)</w:t>
            </w:r>
          </w:p>
          <w:p w14:paraId="4690B829" w14:textId="77777777" w:rsidR="008D1E4A" w:rsidRPr="00EF5447" w:rsidRDefault="008D1E4A" w:rsidP="00C620E0">
            <w:pPr>
              <w:pStyle w:val="TAC"/>
              <w:rPr>
                <w:noProof/>
                <w:lang w:eastAsia="zh-CN"/>
              </w:rPr>
            </w:pPr>
            <w:r w:rsidRPr="00EF5447">
              <w:rPr>
                <w:noProof/>
                <w:lang w:eastAsia="zh-CN"/>
              </w:rPr>
              <w:t>DC_4A_n261(2H)</w:t>
            </w:r>
          </w:p>
          <w:p w14:paraId="38F5D2FD" w14:textId="77777777" w:rsidR="008D1E4A" w:rsidRPr="00EF5447" w:rsidRDefault="008D1E4A" w:rsidP="00C620E0">
            <w:pPr>
              <w:pStyle w:val="TAC"/>
              <w:rPr>
                <w:lang w:eastAsia="fi-FI"/>
              </w:rPr>
            </w:pPr>
            <w:r w:rsidRPr="00EF5447">
              <w:rPr>
                <w:lang w:eastAsia="fi-FI"/>
              </w:rPr>
              <w:t>DC_4A_n261(2I)</w:t>
            </w:r>
          </w:p>
          <w:p w14:paraId="49AC026F" w14:textId="77777777" w:rsidR="008D1E4A" w:rsidRPr="00EF5447" w:rsidRDefault="008D1E4A" w:rsidP="00C620E0">
            <w:pPr>
              <w:pStyle w:val="TAC"/>
              <w:rPr>
                <w:lang w:eastAsia="fi-FI"/>
              </w:rPr>
            </w:pPr>
            <w:r w:rsidRPr="00EF5447">
              <w:rPr>
                <w:lang w:eastAsia="fi-FI"/>
              </w:rPr>
              <w:t>DC_4A_n261(A-D)</w:t>
            </w:r>
          </w:p>
          <w:p w14:paraId="66E643F3" w14:textId="77777777" w:rsidR="008D1E4A" w:rsidRPr="00EF5447" w:rsidRDefault="008D1E4A" w:rsidP="00C620E0">
            <w:pPr>
              <w:pStyle w:val="TAC"/>
              <w:rPr>
                <w:noProof/>
                <w:lang w:eastAsia="zh-CN"/>
              </w:rPr>
            </w:pPr>
            <w:r w:rsidRPr="00EF5447">
              <w:rPr>
                <w:noProof/>
                <w:lang w:eastAsia="zh-CN"/>
              </w:rPr>
              <w:t>DC_4A_n261(A-H)</w:t>
            </w:r>
          </w:p>
          <w:p w14:paraId="2AC9A323" w14:textId="77777777" w:rsidR="008D1E4A" w:rsidRPr="00EF5447" w:rsidRDefault="008D1E4A" w:rsidP="00C620E0">
            <w:pPr>
              <w:pStyle w:val="TAC"/>
              <w:rPr>
                <w:noProof/>
                <w:lang w:eastAsia="zh-CN"/>
              </w:rPr>
            </w:pPr>
            <w:r w:rsidRPr="00EF5447">
              <w:rPr>
                <w:noProof/>
                <w:lang w:eastAsia="zh-CN"/>
              </w:rPr>
              <w:t>DC_4A_n261(A-2H)</w:t>
            </w:r>
          </w:p>
          <w:p w14:paraId="148431BC" w14:textId="77777777" w:rsidR="008D1E4A" w:rsidRPr="00EF5447" w:rsidRDefault="008D1E4A" w:rsidP="00C620E0">
            <w:pPr>
              <w:pStyle w:val="TAC"/>
              <w:rPr>
                <w:noProof/>
                <w:lang w:eastAsia="zh-CN"/>
              </w:rPr>
            </w:pPr>
            <w:r w:rsidRPr="00EF5447">
              <w:rPr>
                <w:noProof/>
                <w:lang w:eastAsia="zh-CN"/>
              </w:rPr>
              <w:t>DC_4A_n261(A-D-H)</w:t>
            </w:r>
          </w:p>
          <w:p w14:paraId="2E74BFBB" w14:textId="77777777" w:rsidR="008D1E4A" w:rsidRPr="00EF5447" w:rsidRDefault="008D1E4A" w:rsidP="00C620E0">
            <w:pPr>
              <w:pStyle w:val="TAC"/>
              <w:rPr>
                <w:noProof/>
                <w:lang w:eastAsia="zh-CN"/>
              </w:rPr>
            </w:pPr>
            <w:r w:rsidRPr="00EF5447">
              <w:rPr>
                <w:noProof/>
                <w:lang w:eastAsia="zh-CN"/>
              </w:rPr>
              <w:t>DC_4A_n261(A-G)</w:t>
            </w:r>
          </w:p>
          <w:p w14:paraId="4FEC38E2" w14:textId="77777777" w:rsidR="008D1E4A" w:rsidRPr="00EF5447" w:rsidRDefault="008D1E4A" w:rsidP="00C620E0">
            <w:pPr>
              <w:pStyle w:val="TAC"/>
              <w:rPr>
                <w:noProof/>
                <w:lang w:eastAsia="zh-CN"/>
              </w:rPr>
            </w:pPr>
            <w:r w:rsidRPr="00EF5447">
              <w:rPr>
                <w:noProof/>
                <w:lang w:eastAsia="zh-CN"/>
              </w:rPr>
              <w:t>DC_4A_n261(A-G-H)</w:t>
            </w:r>
          </w:p>
          <w:p w14:paraId="344F08AC" w14:textId="77777777" w:rsidR="008D1E4A" w:rsidRPr="00EF5447" w:rsidRDefault="008D1E4A" w:rsidP="00C620E0">
            <w:pPr>
              <w:pStyle w:val="TAC"/>
              <w:rPr>
                <w:noProof/>
                <w:lang w:eastAsia="zh-CN"/>
              </w:rPr>
            </w:pPr>
            <w:r w:rsidRPr="00EF5447">
              <w:rPr>
                <w:noProof/>
                <w:lang w:eastAsia="zh-CN"/>
              </w:rPr>
              <w:t>DC_4A_n261(A-I)</w:t>
            </w:r>
          </w:p>
          <w:p w14:paraId="570C8EC4" w14:textId="77777777" w:rsidR="008D1E4A" w:rsidRPr="00EF5447" w:rsidRDefault="008D1E4A" w:rsidP="00C620E0">
            <w:pPr>
              <w:pStyle w:val="TAC"/>
              <w:rPr>
                <w:noProof/>
                <w:lang w:eastAsia="zh-CN"/>
              </w:rPr>
            </w:pPr>
            <w:r w:rsidRPr="00EF5447">
              <w:rPr>
                <w:noProof/>
                <w:lang w:eastAsia="zh-CN"/>
              </w:rPr>
              <w:t>DC_4A_n261(A-2I)</w:t>
            </w:r>
          </w:p>
          <w:p w14:paraId="17CDDEB4" w14:textId="77777777" w:rsidR="008D1E4A" w:rsidRPr="00EF5447" w:rsidRDefault="008D1E4A" w:rsidP="00C620E0">
            <w:pPr>
              <w:pStyle w:val="TAC"/>
              <w:rPr>
                <w:noProof/>
                <w:lang w:eastAsia="zh-CN"/>
              </w:rPr>
            </w:pPr>
            <w:r w:rsidRPr="00EF5447">
              <w:rPr>
                <w:noProof/>
                <w:lang w:eastAsia="zh-CN"/>
              </w:rPr>
              <w:t>DC_4A_n261(G-I)</w:t>
            </w:r>
          </w:p>
          <w:p w14:paraId="4FE56FA3" w14:textId="77777777" w:rsidR="008D1E4A" w:rsidRPr="00EF5447" w:rsidRDefault="008D1E4A" w:rsidP="00C620E0">
            <w:pPr>
              <w:pStyle w:val="TAC"/>
              <w:rPr>
                <w:noProof/>
                <w:lang w:eastAsia="zh-CN"/>
              </w:rPr>
            </w:pPr>
            <w:r w:rsidRPr="00EF5447">
              <w:rPr>
                <w:noProof/>
                <w:lang w:eastAsia="zh-CN"/>
              </w:rPr>
              <w:t>DC_4A_n261(A-G-I)</w:t>
            </w:r>
          </w:p>
          <w:p w14:paraId="2FF8AEA9" w14:textId="77777777" w:rsidR="008D1E4A" w:rsidRPr="00EF5447" w:rsidRDefault="008D1E4A" w:rsidP="00C620E0">
            <w:pPr>
              <w:pStyle w:val="TAC"/>
              <w:rPr>
                <w:noProof/>
                <w:lang w:eastAsia="zh-CN"/>
              </w:rPr>
            </w:pPr>
            <w:r w:rsidRPr="00EF5447">
              <w:rPr>
                <w:noProof/>
                <w:lang w:eastAsia="zh-CN"/>
              </w:rPr>
              <w:t>DC_4A_n261(A-H-I)</w:t>
            </w:r>
          </w:p>
          <w:p w14:paraId="72515931" w14:textId="77777777" w:rsidR="008D1E4A" w:rsidRPr="00EF5447" w:rsidRDefault="008D1E4A" w:rsidP="00C620E0">
            <w:pPr>
              <w:pStyle w:val="TAC"/>
              <w:rPr>
                <w:noProof/>
                <w:lang w:eastAsia="zh-CN"/>
              </w:rPr>
            </w:pPr>
            <w:r w:rsidRPr="00EF5447">
              <w:rPr>
                <w:noProof/>
                <w:lang w:eastAsia="zh-CN"/>
              </w:rPr>
              <w:t>DC_4A_n261(G-H)</w:t>
            </w:r>
          </w:p>
          <w:p w14:paraId="35D797CD" w14:textId="77777777" w:rsidR="008D1E4A" w:rsidRPr="00EF5447" w:rsidRDefault="008D1E4A" w:rsidP="00C620E0">
            <w:pPr>
              <w:pStyle w:val="TAC"/>
              <w:rPr>
                <w:noProof/>
                <w:lang w:eastAsia="zh-CN"/>
              </w:rPr>
            </w:pPr>
            <w:r w:rsidRPr="00EF5447">
              <w:rPr>
                <w:noProof/>
                <w:lang w:eastAsia="zh-CN"/>
              </w:rPr>
              <w:t>DC_4A_n261(H-I)</w:t>
            </w:r>
          </w:p>
          <w:p w14:paraId="2AE755A3" w14:textId="77777777" w:rsidR="008D1E4A" w:rsidRPr="00EF5447" w:rsidRDefault="008D1E4A" w:rsidP="00C620E0">
            <w:pPr>
              <w:pStyle w:val="TAC"/>
              <w:rPr>
                <w:lang w:eastAsia="fi-FI"/>
              </w:rPr>
            </w:pPr>
            <w:r w:rsidRPr="00EF5447">
              <w:rPr>
                <w:noProof/>
                <w:lang w:eastAsia="zh-CN"/>
              </w:rPr>
              <w:t>DC_4A_n261(D-H)</w:t>
            </w:r>
          </w:p>
        </w:tc>
        <w:tc>
          <w:tcPr>
            <w:tcW w:w="2846" w:type="dxa"/>
          </w:tcPr>
          <w:p w14:paraId="07CD109B" w14:textId="77777777" w:rsidR="008D1E4A" w:rsidRPr="00EF5447" w:rsidRDefault="008D1E4A" w:rsidP="00C620E0">
            <w:pPr>
              <w:pStyle w:val="TAC"/>
              <w:rPr>
                <w:noProof/>
                <w:lang w:eastAsia="zh-CN"/>
              </w:rPr>
            </w:pPr>
            <w:r w:rsidRPr="00EF5447">
              <w:rPr>
                <w:noProof/>
                <w:lang w:eastAsia="zh-CN"/>
              </w:rPr>
              <w:t>DC_4A_n261A</w:t>
            </w:r>
          </w:p>
          <w:p w14:paraId="6102BB3C" w14:textId="77777777" w:rsidR="008D1E4A" w:rsidRPr="00EF5447" w:rsidRDefault="008D1E4A" w:rsidP="00C620E0">
            <w:pPr>
              <w:pStyle w:val="TAC"/>
              <w:rPr>
                <w:lang w:eastAsia="fi-FI"/>
              </w:rPr>
            </w:pPr>
            <w:r w:rsidRPr="00EF5447">
              <w:rPr>
                <w:lang w:eastAsia="fi-FI"/>
              </w:rPr>
              <w:t>DC_4A_n261H</w:t>
            </w:r>
          </w:p>
          <w:p w14:paraId="40D5DE17" w14:textId="77777777" w:rsidR="008D1E4A" w:rsidRPr="00EF5447" w:rsidRDefault="008D1E4A" w:rsidP="00C620E0">
            <w:pPr>
              <w:pStyle w:val="TAC"/>
              <w:rPr>
                <w:lang w:eastAsia="fi-FI"/>
              </w:rPr>
            </w:pPr>
            <w:r w:rsidRPr="00EF5447">
              <w:rPr>
                <w:noProof/>
                <w:lang w:eastAsia="zh-CN"/>
              </w:rPr>
              <w:t>DC_4A_n261I</w:t>
            </w:r>
          </w:p>
          <w:p w14:paraId="67B5E468" w14:textId="77777777" w:rsidR="008D1E4A" w:rsidRPr="00EF5447" w:rsidRDefault="008D1E4A" w:rsidP="00C620E0">
            <w:pPr>
              <w:pStyle w:val="TAC"/>
              <w:rPr>
                <w:lang w:eastAsia="fi-FI"/>
              </w:rPr>
            </w:pPr>
            <w:r w:rsidRPr="00EF5447">
              <w:rPr>
                <w:lang w:eastAsia="fi-FI"/>
              </w:rPr>
              <w:t>DC_4A_n261G</w:t>
            </w:r>
          </w:p>
        </w:tc>
      </w:tr>
      <w:tr w:rsidR="008D1E4A" w:rsidRPr="00EF5447" w14:paraId="2C6EF772" w14:textId="77777777" w:rsidTr="00C620E0">
        <w:trPr>
          <w:trHeight w:val="187"/>
          <w:jc w:val="center"/>
        </w:trPr>
        <w:tc>
          <w:tcPr>
            <w:tcW w:w="2972" w:type="dxa"/>
            <w:shd w:val="clear" w:color="auto" w:fill="auto"/>
          </w:tcPr>
          <w:p w14:paraId="02308441" w14:textId="77777777" w:rsidR="008D1E4A" w:rsidRPr="00EF5447" w:rsidRDefault="008D1E4A" w:rsidP="00C620E0">
            <w:pPr>
              <w:pStyle w:val="TAC"/>
              <w:rPr>
                <w:noProof/>
                <w:lang w:eastAsia="zh-CN"/>
              </w:rPr>
            </w:pPr>
            <w:r w:rsidRPr="00EF5447">
              <w:rPr>
                <w:noProof/>
                <w:lang w:eastAsia="zh-CN"/>
              </w:rPr>
              <w:t>DC_4A_n261A</w:t>
            </w:r>
          </w:p>
          <w:p w14:paraId="1A4E6145" w14:textId="77777777" w:rsidR="008D1E4A" w:rsidRPr="00EF5447" w:rsidRDefault="008D1E4A" w:rsidP="00C620E0">
            <w:pPr>
              <w:pStyle w:val="TAC"/>
              <w:rPr>
                <w:noProof/>
                <w:lang w:eastAsia="zh-CN"/>
              </w:rPr>
            </w:pPr>
            <w:r w:rsidRPr="00EF5447">
              <w:rPr>
                <w:noProof/>
                <w:lang w:eastAsia="zh-CN"/>
              </w:rPr>
              <w:t>DC_4A_n261D</w:t>
            </w:r>
          </w:p>
          <w:p w14:paraId="4BF65BA0" w14:textId="77777777" w:rsidR="008D1E4A" w:rsidRPr="00EF5447" w:rsidRDefault="008D1E4A" w:rsidP="00C620E0">
            <w:pPr>
              <w:pStyle w:val="TAC"/>
              <w:rPr>
                <w:noProof/>
                <w:lang w:eastAsia="zh-CN"/>
              </w:rPr>
            </w:pPr>
            <w:r w:rsidRPr="00EF5447">
              <w:rPr>
                <w:noProof/>
                <w:lang w:eastAsia="zh-CN"/>
              </w:rPr>
              <w:t>DC_4A_n261G</w:t>
            </w:r>
          </w:p>
          <w:p w14:paraId="4525E583" w14:textId="77777777" w:rsidR="008D1E4A" w:rsidRPr="00EF5447" w:rsidRDefault="008D1E4A" w:rsidP="00C620E0">
            <w:pPr>
              <w:pStyle w:val="TAC"/>
              <w:rPr>
                <w:noProof/>
                <w:lang w:eastAsia="zh-CN"/>
              </w:rPr>
            </w:pPr>
            <w:r w:rsidRPr="00EF5447">
              <w:rPr>
                <w:noProof/>
                <w:lang w:eastAsia="zh-CN"/>
              </w:rPr>
              <w:t>DC_4A_n261H</w:t>
            </w:r>
          </w:p>
          <w:p w14:paraId="59E2AB01" w14:textId="77777777" w:rsidR="008D1E4A" w:rsidRPr="00EF5447" w:rsidRDefault="008D1E4A" w:rsidP="00C620E0">
            <w:pPr>
              <w:pStyle w:val="TAC"/>
              <w:rPr>
                <w:noProof/>
                <w:lang w:eastAsia="zh-CN"/>
              </w:rPr>
            </w:pPr>
            <w:r w:rsidRPr="00EF5447">
              <w:rPr>
                <w:noProof/>
                <w:lang w:eastAsia="zh-CN"/>
              </w:rPr>
              <w:t>DC_4A_n261I</w:t>
            </w:r>
          </w:p>
          <w:p w14:paraId="65389FD8" w14:textId="7D8D599B" w:rsidR="00D846C3" w:rsidRPr="00EF5447" w:rsidRDefault="00D846C3" w:rsidP="00D846C3">
            <w:pPr>
              <w:pStyle w:val="TAC"/>
              <w:rPr>
                <w:ins w:id="290" w:author="Apple" w:date="2021-01-14T19:49:00Z"/>
                <w:noProof/>
                <w:lang w:eastAsia="zh-CN"/>
              </w:rPr>
            </w:pPr>
            <w:ins w:id="291" w:author="Apple" w:date="2021-01-14T19:49:00Z">
              <w:r w:rsidRPr="00EF5447">
                <w:rPr>
                  <w:noProof/>
                  <w:lang w:eastAsia="zh-CN"/>
                </w:rPr>
                <w:t>DC_4A_n261</w:t>
              </w:r>
              <w:r>
                <w:rPr>
                  <w:noProof/>
                  <w:lang w:eastAsia="zh-CN"/>
                </w:rPr>
                <w:t>J</w:t>
              </w:r>
            </w:ins>
          </w:p>
          <w:p w14:paraId="32B37D61" w14:textId="58E8F9FB" w:rsidR="00D846C3" w:rsidRPr="00EF5447" w:rsidRDefault="00D846C3" w:rsidP="00D846C3">
            <w:pPr>
              <w:pStyle w:val="TAC"/>
              <w:rPr>
                <w:ins w:id="292" w:author="Apple" w:date="2021-01-14T19:49:00Z"/>
                <w:noProof/>
                <w:lang w:eastAsia="zh-CN"/>
              </w:rPr>
            </w:pPr>
            <w:ins w:id="293" w:author="Apple" w:date="2021-01-14T19:49:00Z">
              <w:r w:rsidRPr="00EF5447">
                <w:rPr>
                  <w:noProof/>
                  <w:lang w:eastAsia="zh-CN"/>
                </w:rPr>
                <w:t>DC_4A_n261</w:t>
              </w:r>
              <w:r>
                <w:rPr>
                  <w:noProof/>
                  <w:lang w:eastAsia="zh-CN"/>
                </w:rPr>
                <w:t>K</w:t>
              </w:r>
            </w:ins>
          </w:p>
          <w:p w14:paraId="67C72C16" w14:textId="77777777" w:rsidR="008D1E4A" w:rsidRPr="00EF5447" w:rsidRDefault="008D1E4A" w:rsidP="00C620E0">
            <w:pPr>
              <w:pStyle w:val="TAC"/>
              <w:rPr>
                <w:noProof/>
                <w:lang w:eastAsia="zh-CN"/>
              </w:rPr>
            </w:pPr>
            <w:r w:rsidRPr="00EF5447">
              <w:rPr>
                <w:noProof/>
                <w:lang w:eastAsia="zh-CN"/>
              </w:rPr>
              <w:t>DC_4A_n261L</w:t>
            </w:r>
          </w:p>
          <w:p w14:paraId="5EF34951" w14:textId="77777777" w:rsidR="008D1E4A" w:rsidRPr="00EF5447" w:rsidRDefault="008D1E4A" w:rsidP="00C620E0">
            <w:pPr>
              <w:pStyle w:val="TAC"/>
              <w:rPr>
                <w:lang w:eastAsia="fi-FI"/>
              </w:rPr>
            </w:pPr>
            <w:r w:rsidRPr="00EF5447">
              <w:rPr>
                <w:noProof/>
                <w:lang w:eastAsia="zh-CN"/>
              </w:rPr>
              <w:t>DC_4A_n261M</w:t>
            </w:r>
          </w:p>
        </w:tc>
        <w:tc>
          <w:tcPr>
            <w:tcW w:w="2846" w:type="dxa"/>
          </w:tcPr>
          <w:p w14:paraId="365095E6" w14:textId="77777777" w:rsidR="008D1E4A" w:rsidRPr="00EF5447" w:rsidRDefault="008D1E4A" w:rsidP="00C620E0">
            <w:pPr>
              <w:pStyle w:val="TAC"/>
              <w:rPr>
                <w:noProof/>
                <w:lang w:eastAsia="zh-TW"/>
              </w:rPr>
            </w:pPr>
            <w:r w:rsidRPr="00EF5447">
              <w:rPr>
                <w:noProof/>
                <w:lang w:eastAsia="zh-CN"/>
              </w:rPr>
              <w:t>DC_4A_n261A</w:t>
            </w:r>
          </w:p>
          <w:p w14:paraId="4C935A7E" w14:textId="77777777" w:rsidR="008D1E4A" w:rsidRPr="00EF5447" w:rsidRDefault="008D1E4A" w:rsidP="00C620E0">
            <w:pPr>
              <w:pStyle w:val="TAC"/>
              <w:rPr>
                <w:noProof/>
                <w:lang w:eastAsia="zh-TW"/>
              </w:rPr>
            </w:pPr>
            <w:r w:rsidRPr="00EF5447">
              <w:rPr>
                <w:noProof/>
                <w:lang w:eastAsia="zh-TW"/>
              </w:rPr>
              <w:t>DC_4A_n261D</w:t>
            </w:r>
          </w:p>
          <w:p w14:paraId="4C03679E" w14:textId="77777777" w:rsidR="008D1E4A" w:rsidRPr="00EF5447" w:rsidRDefault="008D1E4A" w:rsidP="00C620E0">
            <w:pPr>
              <w:pStyle w:val="TAC"/>
              <w:rPr>
                <w:noProof/>
                <w:lang w:eastAsia="zh-CN"/>
              </w:rPr>
            </w:pPr>
            <w:r w:rsidRPr="00EF5447">
              <w:rPr>
                <w:noProof/>
                <w:lang w:eastAsia="zh-CN"/>
              </w:rPr>
              <w:t>DC_4A_n261G</w:t>
            </w:r>
          </w:p>
          <w:p w14:paraId="39AAFC0E" w14:textId="77777777" w:rsidR="008D1E4A" w:rsidRPr="00EF5447" w:rsidRDefault="008D1E4A" w:rsidP="00C620E0">
            <w:pPr>
              <w:pStyle w:val="TAC"/>
              <w:rPr>
                <w:noProof/>
                <w:lang w:eastAsia="zh-CN"/>
              </w:rPr>
            </w:pPr>
            <w:r w:rsidRPr="00EF5447">
              <w:rPr>
                <w:noProof/>
                <w:lang w:eastAsia="zh-CN"/>
              </w:rPr>
              <w:t>DC_4A_n261H</w:t>
            </w:r>
          </w:p>
          <w:p w14:paraId="6F946EE3" w14:textId="77777777" w:rsidR="008D1E4A" w:rsidRPr="00EF5447" w:rsidRDefault="008D1E4A" w:rsidP="00C620E0">
            <w:pPr>
              <w:pStyle w:val="TAC"/>
              <w:rPr>
                <w:lang w:eastAsia="fi-FI"/>
              </w:rPr>
            </w:pPr>
            <w:r w:rsidRPr="00EF5447">
              <w:rPr>
                <w:noProof/>
                <w:lang w:eastAsia="zh-CN"/>
              </w:rPr>
              <w:t>DC_4A_n261I</w:t>
            </w:r>
          </w:p>
        </w:tc>
      </w:tr>
      <w:tr w:rsidR="008D1E4A" w:rsidRPr="00EF5447" w:rsidDel="00D846C3" w14:paraId="794D4038" w14:textId="30EC53CF" w:rsidTr="00C620E0">
        <w:trPr>
          <w:trHeight w:val="187"/>
          <w:jc w:val="center"/>
          <w:del w:id="294" w:author="Apple" w:date="2021-01-14T19:47:00Z"/>
        </w:trPr>
        <w:tc>
          <w:tcPr>
            <w:tcW w:w="2972" w:type="dxa"/>
            <w:shd w:val="clear" w:color="auto" w:fill="auto"/>
          </w:tcPr>
          <w:p w14:paraId="3817A95B" w14:textId="7F3E7FDF" w:rsidR="008D1E4A" w:rsidRPr="00EF5447" w:rsidDel="00D846C3" w:rsidRDefault="008D1E4A" w:rsidP="00C620E0">
            <w:pPr>
              <w:pStyle w:val="TAC"/>
              <w:rPr>
                <w:del w:id="295" w:author="Apple" w:date="2021-01-14T19:47:00Z"/>
                <w:lang w:eastAsia="fi-FI"/>
              </w:rPr>
            </w:pPr>
            <w:del w:id="296" w:author="Apple" w:date="2021-01-14T19:47:00Z">
              <w:r w:rsidRPr="00EF5447" w:rsidDel="00D846C3">
                <w:rPr>
                  <w:rFonts w:cs="Arial"/>
                  <w:szCs w:val="18"/>
                  <w:lang w:eastAsia="ja-JP"/>
                </w:rPr>
                <w:delText>DC_4A_n260A</w:delText>
              </w:r>
            </w:del>
          </w:p>
        </w:tc>
        <w:tc>
          <w:tcPr>
            <w:tcW w:w="2846" w:type="dxa"/>
          </w:tcPr>
          <w:p w14:paraId="7EC8D2D5" w14:textId="2D019636" w:rsidR="008D1E4A" w:rsidRPr="00EF5447" w:rsidDel="00D846C3" w:rsidRDefault="008D1E4A" w:rsidP="00C620E0">
            <w:pPr>
              <w:pStyle w:val="TAC"/>
              <w:rPr>
                <w:del w:id="297" w:author="Apple" w:date="2021-01-14T19:47:00Z"/>
                <w:lang w:eastAsia="fi-FI"/>
              </w:rPr>
            </w:pPr>
            <w:del w:id="298" w:author="Apple" w:date="2021-01-14T19:47:00Z">
              <w:r w:rsidRPr="00EF5447" w:rsidDel="00D846C3">
                <w:rPr>
                  <w:rFonts w:cs="Arial"/>
                  <w:szCs w:val="18"/>
                  <w:lang w:eastAsia="ja-JP"/>
                </w:rPr>
                <w:delText>DC_4A_n260A</w:delText>
              </w:r>
            </w:del>
          </w:p>
        </w:tc>
      </w:tr>
      <w:tr w:rsidR="008D1E4A" w:rsidRPr="00EF5447" w14:paraId="19BCCBB2" w14:textId="77777777" w:rsidTr="00C620E0">
        <w:trPr>
          <w:trHeight w:val="187"/>
          <w:jc w:val="center"/>
        </w:trPr>
        <w:tc>
          <w:tcPr>
            <w:tcW w:w="2972" w:type="dxa"/>
            <w:shd w:val="clear" w:color="auto" w:fill="auto"/>
          </w:tcPr>
          <w:p w14:paraId="23A59483" w14:textId="77777777" w:rsidR="008D1E4A" w:rsidRPr="00EF5447" w:rsidRDefault="008D1E4A" w:rsidP="00C620E0">
            <w:pPr>
              <w:pStyle w:val="TAC"/>
              <w:rPr>
                <w:rFonts w:cs="Arial"/>
                <w:szCs w:val="18"/>
                <w:lang w:eastAsia="ja-JP"/>
              </w:rPr>
            </w:pPr>
            <w:r w:rsidRPr="00EF5447">
              <w:rPr>
                <w:rFonts w:cs="Arial"/>
                <w:szCs w:val="18"/>
                <w:lang w:eastAsia="ja-JP"/>
              </w:rPr>
              <w:t>DC_4A_n260(A-Q)</w:t>
            </w:r>
          </w:p>
          <w:p w14:paraId="223F3C49" w14:textId="77777777" w:rsidR="008D1E4A" w:rsidRPr="00EF5447" w:rsidRDefault="008D1E4A" w:rsidP="00C620E0">
            <w:pPr>
              <w:pStyle w:val="TAC"/>
              <w:rPr>
                <w:rFonts w:cs="Arial"/>
                <w:szCs w:val="18"/>
                <w:lang w:eastAsia="ja-JP"/>
              </w:rPr>
            </w:pPr>
            <w:r w:rsidRPr="00EF5447">
              <w:rPr>
                <w:rFonts w:cs="Arial"/>
                <w:szCs w:val="18"/>
                <w:lang w:eastAsia="ja-JP"/>
              </w:rPr>
              <w:t>DC_4A_n260(P-Q)</w:t>
            </w:r>
          </w:p>
          <w:p w14:paraId="6EF87610" w14:textId="77777777" w:rsidR="008D1E4A" w:rsidRPr="00EF5447" w:rsidRDefault="008D1E4A" w:rsidP="00C620E0">
            <w:pPr>
              <w:pStyle w:val="TAC"/>
              <w:rPr>
                <w:rFonts w:cs="Arial"/>
                <w:szCs w:val="18"/>
                <w:lang w:eastAsia="ja-JP"/>
              </w:rPr>
            </w:pPr>
            <w:r w:rsidRPr="00EF5447">
              <w:rPr>
                <w:rFonts w:cs="Arial"/>
                <w:szCs w:val="18"/>
                <w:lang w:eastAsia="ja-JP"/>
              </w:rPr>
              <w:t>DC_4A_n260(2A-O-P)</w:t>
            </w:r>
          </w:p>
          <w:p w14:paraId="4CD630D5" w14:textId="77777777" w:rsidR="008D1E4A" w:rsidRPr="00EF5447" w:rsidRDefault="008D1E4A" w:rsidP="00C620E0">
            <w:pPr>
              <w:pStyle w:val="TAC"/>
              <w:rPr>
                <w:rFonts w:cs="Arial"/>
                <w:szCs w:val="18"/>
                <w:lang w:eastAsia="ja-JP"/>
              </w:rPr>
            </w:pPr>
            <w:r w:rsidRPr="00EF5447">
              <w:rPr>
                <w:rFonts w:cs="Arial"/>
                <w:szCs w:val="18"/>
                <w:lang w:eastAsia="ja-JP"/>
              </w:rPr>
              <w:t>DC_4A_n260(3A-P)</w:t>
            </w:r>
          </w:p>
          <w:p w14:paraId="501C404F" w14:textId="77777777" w:rsidR="008D1E4A" w:rsidRPr="00EF5447" w:rsidRDefault="008D1E4A" w:rsidP="00C620E0">
            <w:pPr>
              <w:pStyle w:val="TAC"/>
              <w:rPr>
                <w:lang w:eastAsia="fi-FI"/>
              </w:rPr>
            </w:pPr>
            <w:r w:rsidRPr="00EF5447">
              <w:rPr>
                <w:rFonts w:cs="Arial"/>
                <w:szCs w:val="18"/>
                <w:lang w:eastAsia="ja-JP"/>
              </w:rPr>
              <w:t>DC_4A_n260(A-O-P)</w:t>
            </w:r>
          </w:p>
        </w:tc>
        <w:tc>
          <w:tcPr>
            <w:tcW w:w="2846" w:type="dxa"/>
          </w:tcPr>
          <w:p w14:paraId="66DBE3E0" w14:textId="77777777" w:rsidR="008D1E4A" w:rsidRPr="00EF5447" w:rsidRDefault="008D1E4A" w:rsidP="00C620E0">
            <w:pPr>
              <w:pStyle w:val="TAC"/>
              <w:rPr>
                <w:rFonts w:cs="Arial"/>
                <w:szCs w:val="18"/>
                <w:lang w:eastAsia="ja-JP"/>
              </w:rPr>
            </w:pPr>
            <w:r w:rsidRPr="00EF5447">
              <w:rPr>
                <w:rFonts w:cs="Arial"/>
                <w:szCs w:val="18"/>
                <w:lang w:eastAsia="ja-JP"/>
              </w:rPr>
              <w:t>DC_4A_n260A</w:t>
            </w:r>
          </w:p>
          <w:p w14:paraId="1CC1E5AA" w14:textId="77777777" w:rsidR="008D1E4A" w:rsidRPr="00EF5447" w:rsidRDefault="008D1E4A" w:rsidP="00C620E0">
            <w:pPr>
              <w:pStyle w:val="TAC"/>
              <w:rPr>
                <w:rFonts w:cs="Arial"/>
                <w:szCs w:val="18"/>
                <w:lang w:eastAsia="ja-JP"/>
              </w:rPr>
            </w:pPr>
            <w:r w:rsidRPr="00EF5447">
              <w:rPr>
                <w:rFonts w:cs="Arial"/>
                <w:szCs w:val="18"/>
                <w:lang w:eastAsia="ja-JP"/>
              </w:rPr>
              <w:t>DC_4A_n260G</w:t>
            </w:r>
          </w:p>
          <w:p w14:paraId="559463B4"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38C1CC07" w14:textId="77777777" w:rsidR="008D1E4A" w:rsidRPr="00EF5447" w:rsidRDefault="008D1E4A" w:rsidP="00C620E0">
            <w:pPr>
              <w:pStyle w:val="TAC"/>
              <w:rPr>
                <w:rFonts w:cs="Arial"/>
                <w:szCs w:val="18"/>
                <w:lang w:eastAsia="ja-JP"/>
              </w:rPr>
            </w:pPr>
            <w:r w:rsidRPr="00EF5447">
              <w:rPr>
                <w:rFonts w:cs="Arial"/>
                <w:szCs w:val="18"/>
                <w:lang w:eastAsia="ja-JP"/>
              </w:rPr>
              <w:t>DC_4A_n260O</w:t>
            </w:r>
          </w:p>
          <w:p w14:paraId="7DBD0800"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57E8D193" w14:textId="77777777" w:rsidR="008D1E4A" w:rsidRPr="00EF5447" w:rsidRDefault="008D1E4A" w:rsidP="00C620E0">
            <w:pPr>
              <w:pStyle w:val="TAC"/>
              <w:rPr>
                <w:lang w:eastAsia="fi-FI"/>
              </w:rPr>
            </w:pPr>
            <w:r w:rsidRPr="00EF5447">
              <w:rPr>
                <w:rFonts w:cs="Arial"/>
                <w:szCs w:val="18"/>
                <w:lang w:eastAsia="ja-JP"/>
              </w:rPr>
              <w:t>DC_4A_n260Q</w:t>
            </w:r>
          </w:p>
        </w:tc>
      </w:tr>
      <w:tr w:rsidR="008D1E4A" w:rsidRPr="00EF5447" w14:paraId="00B6212D" w14:textId="77777777" w:rsidTr="00C620E0">
        <w:trPr>
          <w:trHeight w:val="187"/>
          <w:jc w:val="center"/>
        </w:trPr>
        <w:tc>
          <w:tcPr>
            <w:tcW w:w="2972" w:type="dxa"/>
            <w:shd w:val="clear" w:color="auto" w:fill="auto"/>
          </w:tcPr>
          <w:p w14:paraId="7ADF3697" w14:textId="77777777" w:rsidR="008D1E4A" w:rsidRPr="00EF5447" w:rsidRDefault="008D1E4A" w:rsidP="00C620E0">
            <w:pPr>
              <w:pStyle w:val="TAC"/>
              <w:rPr>
                <w:lang w:eastAsia="fi-FI"/>
              </w:rPr>
            </w:pPr>
            <w:r w:rsidRPr="00EF5447">
              <w:rPr>
                <w:lang w:eastAsia="fi-FI"/>
              </w:rPr>
              <w:lastRenderedPageBreak/>
              <w:t>DC_5A_n257A</w:t>
            </w:r>
          </w:p>
          <w:p w14:paraId="603E3145" w14:textId="77777777" w:rsidR="008D1E4A" w:rsidRPr="00EF5447" w:rsidRDefault="008D1E4A" w:rsidP="00C620E0">
            <w:pPr>
              <w:pStyle w:val="TAC"/>
              <w:rPr>
                <w:lang w:eastAsia="fi-FI"/>
              </w:rPr>
            </w:pPr>
            <w:r w:rsidRPr="00EF5447">
              <w:rPr>
                <w:lang w:eastAsia="fi-FI"/>
              </w:rPr>
              <w:t>DC_5A_n257D</w:t>
            </w:r>
          </w:p>
          <w:p w14:paraId="4CF50BFE" w14:textId="77777777" w:rsidR="008D1E4A" w:rsidRPr="00EF5447" w:rsidRDefault="008D1E4A" w:rsidP="00C620E0">
            <w:pPr>
              <w:pStyle w:val="TAC"/>
              <w:rPr>
                <w:lang w:eastAsia="fi-FI"/>
              </w:rPr>
            </w:pPr>
            <w:r w:rsidRPr="00EF5447">
              <w:rPr>
                <w:lang w:eastAsia="fi-FI"/>
              </w:rPr>
              <w:t>DC_5A_n257E</w:t>
            </w:r>
          </w:p>
          <w:p w14:paraId="6FD9E6A3" w14:textId="77777777" w:rsidR="008D1E4A" w:rsidRPr="00EF5447" w:rsidRDefault="008D1E4A" w:rsidP="00C620E0">
            <w:pPr>
              <w:pStyle w:val="TAC"/>
              <w:rPr>
                <w:lang w:eastAsia="fi-FI"/>
              </w:rPr>
            </w:pPr>
            <w:r w:rsidRPr="00EF5447">
              <w:rPr>
                <w:lang w:eastAsia="fi-FI"/>
              </w:rPr>
              <w:t>DC_5A_n257F</w:t>
            </w:r>
          </w:p>
          <w:p w14:paraId="1571F37A" w14:textId="77777777" w:rsidR="008D1E4A" w:rsidRPr="00EF5447" w:rsidRDefault="008D1E4A" w:rsidP="00C620E0">
            <w:pPr>
              <w:pStyle w:val="TAC"/>
              <w:rPr>
                <w:lang w:eastAsia="fi-FI"/>
              </w:rPr>
            </w:pPr>
            <w:r w:rsidRPr="00EF5447">
              <w:rPr>
                <w:lang w:eastAsia="fi-FI"/>
              </w:rPr>
              <w:t>DC_5A_n257G</w:t>
            </w:r>
          </w:p>
          <w:p w14:paraId="4F965753" w14:textId="77777777" w:rsidR="008D1E4A" w:rsidRPr="00EF5447" w:rsidRDefault="008D1E4A" w:rsidP="00C620E0">
            <w:pPr>
              <w:pStyle w:val="TAC"/>
              <w:rPr>
                <w:lang w:eastAsia="fi-FI"/>
              </w:rPr>
            </w:pPr>
            <w:r w:rsidRPr="00EF5447">
              <w:rPr>
                <w:lang w:eastAsia="fi-FI"/>
              </w:rPr>
              <w:t>DC_5A_n257H</w:t>
            </w:r>
          </w:p>
          <w:p w14:paraId="55A0FA58" w14:textId="77777777" w:rsidR="008D1E4A" w:rsidRPr="00EF5447" w:rsidRDefault="008D1E4A" w:rsidP="00C620E0">
            <w:pPr>
              <w:pStyle w:val="TAC"/>
              <w:rPr>
                <w:lang w:eastAsia="fi-FI"/>
              </w:rPr>
            </w:pPr>
            <w:r w:rsidRPr="00EF5447">
              <w:rPr>
                <w:lang w:eastAsia="fi-FI"/>
              </w:rPr>
              <w:t>DC_5A_n257I</w:t>
            </w:r>
          </w:p>
          <w:p w14:paraId="1BB0F117" w14:textId="77777777" w:rsidR="008D1E4A" w:rsidRPr="00EF5447" w:rsidRDefault="008D1E4A" w:rsidP="00C620E0">
            <w:pPr>
              <w:pStyle w:val="TAC"/>
              <w:rPr>
                <w:lang w:eastAsia="fi-FI"/>
              </w:rPr>
            </w:pPr>
            <w:r w:rsidRPr="00EF5447">
              <w:rPr>
                <w:lang w:eastAsia="fi-FI"/>
              </w:rPr>
              <w:t>DC_5A_n257J</w:t>
            </w:r>
          </w:p>
          <w:p w14:paraId="6E1DC124" w14:textId="77777777" w:rsidR="008D1E4A" w:rsidRPr="00EF5447" w:rsidRDefault="008D1E4A" w:rsidP="00C620E0">
            <w:pPr>
              <w:pStyle w:val="TAC"/>
              <w:rPr>
                <w:lang w:eastAsia="fi-FI"/>
              </w:rPr>
            </w:pPr>
            <w:r w:rsidRPr="00EF5447">
              <w:rPr>
                <w:lang w:eastAsia="fi-FI"/>
              </w:rPr>
              <w:t>DC_5A_n257K</w:t>
            </w:r>
          </w:p>
          <w:p w14:paraId="06876E5A" w14:textId="77777777" w:rsidR="008D1E4A" w:rsidRPr="00EF5447" w:rsidRDefault="008D1E4A" w:rsidP="00C620E0">
            <w:pPr>
              <w:pStyle w:val="TAC"/>
              <w:rPr>
                <w:lang w:eastAsia="fi-FI"/>
              </w:rPr>
            </w:pPr>
            <w:r w:rsidRPr="00EF5447">
              <w:rPr>
                <w:lang w:eastAsia="fi-FI"/>
              </w:rPr>
              <w:t>DC_5A_n257L</w:t>
            </w:r>
          </w:p>
          <w:p w14:paraId="14A1384F" w14:textId="77777777" w:rsidR="008D1E4A" w:rsidRPr="00EF5447" w:rsidRDefault="008D1E4A" w:rsidP="00C620E0">
            <w:pPr>
              <w:pStyle w:val="TAC"/>
              <w:rPr>
                <w:lang w:eastAsia="fi-FI"/>
              </w:rPr>
            </w:pPr>
            <w:r w:rsidRPr="00EF5447">
              <w:rPr>
                <w:lang w:eastAsia="fi-FI"/>
              </w:rPr>
              <w:t>DC_5A_n257M</w:t>
            </w:r>
          </w:p>
          <w:p w14:paraId="07F9D85D" w14:textId="77777777" w:rsidR="008D1E4A" w:rsidRPr="00EF5447" w:rsidRDefault="008D1E4A" w:rsidP="00C620E0">
            <w:pPr>
              <w:pStyle w:val="TAC"/>
              <w:rPr>
                <w:lang w:eastAsia="fi-FI"/>
              </w:rPr>
            </w:pPr>
            <w:r w:rsidRPr="00EF5447">
              <w:rPr>
                <w:lang w:eastAsia="fi-FI"/>
              </w:rPr>
              <w:t>DC_5B_n257A</w:t>
            </w:r>
          </w:p>
        </w:tc>
        <w:tc>
          <w:tcPr>
            <w:tcW w:w="2846" w:type="dxa"/>
          </w:tcPr>
          <w:p w14:paraId="16EE1AF7" w14:textId="77777777" w:rsidR="008D1E4A" w:rsidRPr="00EF5447" w:rsidRDefault="008D1E4A" w:rsidP="00C620E0">
            <w:pPr>
              <w:pStyle w:val="TAC"/>
              <w:rPr>
                <w:lang w:eastAsia="zh-TW"/>
              </w:rPr>
            </w:pPr>
            <w:r w:rsidRPr="00EF5447">
              <w:rPr>
                <w:lang w:eastAsia="fi-FI"/>
              </w:rPr>
              <w:t>DC_5A_n257A</w:t>
            </w:r>
          </w:p>
          <w:p w14:paraId="478D2B87" w14:textId="77777777" w:rsidR="008D1E4A" w:rsidRPr="00EF5447" w:rsidRDefault="008D1E4A" w:rsidP="00C620E0">
            <w:pPr>
              <w:pStyle w:val="TAC"/>
              <w:rPr>
                <w:color w:val="000000" w:themeColor="text1"/>
                <w:lang w:eastAsia="fi-FI"/>
              </w:rPr>
            </w:pPr>
            <w:r w:rsidRPr="00EF5447">
              <w:rPr>
                <w:color w:val="000000" w:themeColor="text1"/>
                <w:lang w:eastAsia="fi-FI"/>
              </w:rPr>
              <w:t>DC_5A_n257D</w:t>
            </w:r>
          </w:p>
          <w:p w14:paraId="0DCBC3EC" w14:textId="77777777" w:rsidR="008D1E4A" w:rsidRPr="00EF5447" w:rsidRDefault="008D1E4A" w:rsidP="00C620E0">
            <w:pPr>
              <w:pStyle w:val="TAC"/>
              <w:rPr>
                <w:color w:val="000000" w:themeColor="text1"/>
                <w:lang w:eastAsia="fi-FI"/>
              </w:rPr>
            </w:pPr>
            <w:r w:rsidRPr="00EF5447">
              <w:rPr>
                <w:color w:val="000000" w:themeColor="text1"/>
                <w:lang w:eastAsia="fi-FI"/>
              </w:rPr>
              <w:t>DC_5A_n257G</w:t>
            </w:r>
          </w:p>
          <w:p w14:paraId="5D27DB19" w14:textId="77777777" w:rsidR="008D1E4A" w:rsidRPr="00EF5447" w:rsidRDefault="008D1E4A" w:rsidP="00C620E0">
            <w:pPr>
              <w:pStyle w:val="TAC"/>
              <w:rPr>
                <w:color w:val="000000" w:themeColor="text1"/>
                <w:lang w:eastAsia="fi-FI"/>
              </w:rPr>
            </w:pPr>
            <w:r w:rsidRPr="00EF5447">
              <w:rPr>
                <w:color w:val="000000" w:themeColor="text1"/>
                <w:lang w:eastAsia="fi-FI"/>
              </w:rPr>
              <w:t>DC_5A_n257H</w:t>
            </w:r>
          </w:p>
          <w:p w14:paraId="5D0D27EB" w14:textId="77777777" w:rsidR="008D1E4A" w:rsidRPr="00EF5447" w:rsidRDefault="008D1E4A" w:rsidP="00C620E0">
            <w:pPr>
              <w:pStyle w:val="TAC"/>
              <w:rPr>
                <w:lang w:eastAsia="zh-TW"/>
              </w:rPr>
            </w:pPr>
            <w:r w:rsidRPr="00EF5447">
              <w:rPr>
                <w:color w:val="000000" w:themeColor="text1"/>
                <w:lang w:eastAsia="fi-FI"/>
              </w:rPr>
              <w:t>DC_5A_n257I</w:t>
            </w:r>
          </w:p>
          <w:p w14:paraId="5CC15A68" w14:textId="77777777" w:rsidR="008D1E4A" w:rsidRPr="00EF5447" w:rsidRDefault="008D1E4A" w:rsidP="00C620E0">
            <w:pPr>
              <w:pStyle w:val="TAC"/>
              <w:rPr>
                <w:lang w:eastAsia="fi-FI"/>
              </w:rPr>
            </w:pPr>
            <w:r w:rsidRPr="00EF5447">
              <w:rPr>
                <w:lang w:eastAsia="fi-FI"/>
              </w:rPr>
              <w:t>DC_5B_n257A</w:t>
            </w:r>
          </w:p>
        </w:tc>
      </w:tr>
      <w:tr w:rsidR="008D1E4A" w:rsidRPr="00EF5447" w14:paraId="3A4345F4" w14:textId="77777777" w:rsidTr="00C620E0">
        <w:trPr>
          <w:trHeight w:val="187"/>
          <w:jc w:val="center"/>
        </w:trPr>
        <w:tc>
          <w:tcPr>
            <w:tcW w:w="2972" w:type="dxa"/>
            <w:shd w:val="clear" w:color="auto" w:fill="auto"/>
          </w:tcPr>
          <w:p w14:paraId="66236335" w14:textId="77777777" w:rsidR="008D1E4A" w:rsidRPr="00EF5447" w:rsidRDefault="008D1E4A" w:rsidP="00C620E0">
            <w:pPr>
              <w:pStyle w:val="TAC"/>
              <w:rPr>
                <w:rFonts w:eastAsiaTheme="minorEastAsia"/>
                <w:lang w:eastAsia="ko-KR"/>
              </w:rPr>
            </w:pPr>
            <w:r w:rsidRPr="00EF5447">
              <w:rPr>
                <w:noProof/>
                <w:lang w:eastAsia="zh-CN"/>
              </w:rPr>
              <w:t>DC_5A-5A_n257A</w:t>
            </w:r>
          </w:p>
        </w:tc>
        <w:tc>
          <w:tcPr>
            <w:tcW w:w="2846" w:type="dxa"/>
          </w:tcPr>
          <w:p w14:paraId="76A1DA5E" w14:textId="77777777" w:rsidR="008D1E4A" w:rsidRPr="00EF5447" w:rsidRDefault="008D1E4A" w:rsidP="00C620E0">
            <w:pPr>
              <w:pStyle w:val="TAC"/>
              <w:rPr>
                <w:lang w:eastAsia="fi-FI"/>
              </w:rPr>
            </w:pPr>
            <w:r w:rsidRPr="00EF5447">
              <w:rPr>
                <w:noProof/>
                <w:lang w:eastAsia="zh-CN"/>
              </w:rPr>
              <w:t>DC_5A_n257A</w:t>
            </w:r>
          </w:p>
        </w:tc>
      </w:tr>
      <w:tr w:rsidR="008D1E4A" w:rsidRPr="00EF5447" w14:paraId="68EE58C2" w14:textId="77777777" w:rsidTr="00C620E0">
        <w:trPr>
          <w:trHeight w:val="187"/>
          <w:jc w:val="center"/>
        </w:trPr>
        <w:tc>
          <w:tcPr>
            <w:tcW w:w="2972" w:type="dxa"/>
            <w:shd w:val="clear" w:color="auto" w:fill="auto"/>
          </w:tcPr>
          <w:p w14:paraId="41DF7A95" w14:textId="77777777" w:rsidR="008D1E4A" w:rsidRPr="00EF5447" w:rsidRDefault="008D1E4A" w:rsidP="00C620E0">
            <w:pPr>
              <w:pStyle w:val="TAC"/>
              <w:rPr>
                <w:noProof/>
                <w:lang w:eastAsia="zh-CN"/>
              </w:rPr>
            </w:pPr>
            <w:r w:rsidRPr="00EF5447">
              <w:rPr>
                <w:lang w:eastAsia="fi-FI"/>
              </w:rPr>
              <w:t>DC_</w:t>
            </w:r>
            <w:r w:rsidRPr="00EF5447">
              <w:rPr>
                <w:lang w:eastAsia="zh-CN"/>
              </w:rPr>
              <w:t>5A_n258A</w:t>
            </w:r>
          </w:p>
        </w:tc>
        <w:tc>
          <w:tcPr>
            <w:tcW w:w="2846" w:type="dxa"/>
          </w:tcPr>
          <w:p w14:paraId="356E70E9" w14:textId="77777777" w:rsidR="008D1E4A" w:rsidRPr="00EF5447" w:rsidRDefault="008D1E4A" w:rsidP="00C620E0">
            <w:pPr>
              <w:pStyle w:val="TAC"/>
              <w:rPr>
                <w:noProof/>
                <w:lang w:eastAsia="zh-CN"/>
              </w:rPr>
            </w:pPr>
            <w:r w:rsidRPr="00EF5447">
              <w:rPr>
                <w:lang w:eastAsia="fi-FI"/>
              </w:rPr>
              <w:t>DC_</w:t>
            </w:r>
            <w:r w:rsidRPr="00EF5447">
              <w:rPr>
                <w:lang w:eastAsia="zh-CN"/>
              </w:rPr>
              <w:t>5A_n258A</w:t>
            </w:r>
          </w:p>
        </w:tc>
      </w:tr>
      <w:tr w:rsidR="008D1E4A" w:rsidRPr="00EF5447" w14:paraId="1DC7BC5B" w14:textId="77777777" w:rsidTr="00C620E0">
        <w:trPr>
          <w:trHeight w:val="187"/>
          <w:jc w:val="center"/>
        </w:trPr>
        <w:tc>
          <w:tcPr>
            <w:tcW w:w="2972" w:type="dxa"/>
            <w:shd w:val="clear" w:color="auto" w:fill="auto"/>
          </w:tcPr>
          <w:p w14:paraId="1ACFFA92" w14:textId="77777777" w:rsidR="008D1E4A" w:rsidRPr="00EF5447" w:rsidRDefault="008D1E4A" w:rsidP="00C620E0">
            <w:pPr>
              <w:pStyle w:val="TAC"/>
              <w:rPr>
                <w:lang w:eastAsia="fi-FI"/>
              </w:rPr>
            </w:pPr>
            <w:r w:rsidRPr="00EF5447">
              <w:rPr>
                <w:lang w:eastAsia="fi-FI"/>
              </w:rPr>
              <w:t>DC_5A_n260A</w:t>
            </w:r>
          </w:p>
          <w:p w14:paraId="37CC82B0" w14:textId="77777777" w:rsidR="008D1E4A" w:rsidRPr="00EF5447" w:rsidRDefault="008D1E4A" w:rsidP="00C620E0">
            <w:pPr>
              <w:pStyle w:val="TAC"/>
              <w:rPr>
                <w:lang w:eastAsia="fi-FI"/>
              </w:rPr>
            </w:pPr>
            <w:r w:rsidRPr="00EF5447">
              <w:rPr>
                <w:lang w:eastAsia="fi-FI"/>
              </w:rPr>
              <w:t>DC_5A_n260B</w:t>
            </w:r>
          </w:p>
          <w:p w14:paraId="3BBE7700" w14:textId="77777777" w:rsidR="008D1E4A" w:rsidRPr="00EF5447" w:rsidRDefault="008D1E4A" w:rsidP="00C620E0">
            <w:pPr>
              <w:pStyle w:val="TAC"/>
              <w:rPr>
                <w:lang w:eastAsia="fi-FI"/>
              </w:rPr>
            </w:pPr>
            <w:r w:rsidRPr="00EF5447">
              <w:rPr>
                <w:lang w:eastAsia="fi-FI"/>
              </w:rPr>
              <w:t>DC_5A_n260C</w:t>
            </w:r>
          </w:p>
          <w:p w14:paraId="14E80568" w14:textId="77777777" w:rsidR="008D1E4A" w:rsidRPr="00EF5447" w:rsidRDefault="008D1E4A" w:rsidP="00C620E0">
            <w:pPr>
              <w:pStyle w:val="TAC"/>
              <w:rPr>
                <w:lang w:eastAsia="fi-FI"/>
              </w:rPr>
            </w:pPr>
            <w:r w:rsidRPr="00EF5447">
              <w:rPr>
                <w:lang w:eastAsia="fi-FI"/>
              </w:rPr>
              <w:t>DC_5A_n260D</w:t>
            </w:r>
          </w:p>
          <w:p w14:paraId="2424286C" w14:textId="77777777" w:rsidR="008D1E4A" w:rsidRPr="00EF5447" w:rsidRDefault="008D1E4A" w:rsidP="00C620E0">
            <w:pPr>
              <w:pStyle w:val="TAC"/>
              <w:rPr>
                <w:lang w:eastAsia="fi-FI"/>
              </w:rPr>
            </w:pPr>
            <w:r w:rsidRPr="00EF5447">
              <w:rPr>
                <w:lang w:eastAsia="fi-FI"/>
              </w:rPr>
              <w:t>DC_5A_n260E</w:t>
            </w:r>
          </w:p>
          <w:p w14:paraId="1A2F6F35" w14:textId="77777777" w:rsidR="008D1E4A" w:rsidRPr="00EF5447" w:rsidRDefault="008D1E4A" w:rsidP="00C620E0">
            <w:pPr>
              <w:pStyle w:val="TAC"/>
              <w:rPr>
                <w:lang w:eastAsia="fi-FI"/>
              </w:rPr>
            </w:pPr>
            <w:r w:rsidRPr="00EF5447">
              <w:rPr>
                <w:lang w:eastAsia="fi-FI"/>
              </w:rPr>
              <w:t>DC_5A_n260F</w:t>
            </w:r>
          </w:p>
          <w:p w14:paraId="28CA1208" w14:textId="77777777" w:rsidR="008D1E4A" w:rsidRPr="00EF5447" w:rsidRDefault="008D1E4A" w:rsidP="00C620E0">
            <w:pPr>
              <w:pStyle w:val="TAC"/>
              <w:rPr>
                <w:lang w:eastAsia="fi-FI"/>
              </w:rPr>
            </w:pPr>
            <w:r w:rsidRPr="00EF5447">
              <w:rPr>
                <w:lang w:eastAsia="fi-FI"/>
              </w:rPr>
              <w:t>DC_5A_n260G</w:t>
            </w:r>
          </w:p>
          <w:p w14:paraId="6B228536" w14:textId="77777777" w:rsidR="008D1E4A" w:rsidRPr="00EF5447" w:rsidRDefault="008D1E4A" w:rsidP="00C620E0">
            <w:pPr>
              <w:pStyle w:val="TAC"/>
              <w:rPr>
                <w:lang w:eastAsia="fi-FI"/>
              </w:rPr>
            </w:pPr>
            <w:r w:rsidRPr="00EF5447">
              <w:rPr>
                <w:lang w:eastAsia="fi-FI"/>
              </w:rPr>
              <w:t>DC_5A_n260H</w:t>
            </w:r>
          </w:p>
          <w:p w14:paraId="265D4D53" w14:textId="77777777" w:rsidR="008D1E4A" w:rsidRPr="00EF5447" w:rsidRDefault="008D1E4A" w:rsidP="00C620E0">
            <w:pPr>
              <w:pStyle w:val="TAC"/>
              <w:rPr>
                <w:lang w:eastAsia="fi-FI"/>
              </w:rPr>
            </w:pPr>
            <w:r w:rsidRPr="00EF5447">
              <w:rPr>
                <w:lang w:eastAsia="fi-FI"/>
              </w:rPr>
              <w:t>DC_5A_n260I</w:t>
            </w:r>
          </w:p>
          <w:p w14:paraId="646C216C" w14:textId="77777777" w:rsidR="008D1E4A" w:rsidRPr="00EF5447" w:rsidRDefault="008D1E4A" w:rsidP="00C620E0">
            <w:pPr>
              <w:pStyle w:val="TAC"/>
              <w:rPr>
                <w:lang w:eastAsia="fi-FI"/>
              </w:rPr>
            </w:pPr>
            <w:r w:rsidRPr="00EF5447">
              <w:rPr>
                <w:lang w:eastAsia="fi-FI"/>
              </w:rPr>
              <w:t>DC_5A_n260J</w:t>
            </w:r>
          </w:p>
          <w:p w14:paraId="234B15E3" w14:textId="77777777" w:rsidR="008D1E4A" w:rsidRPr="00EF5447" w:rsidRDefault="008D1E4A" w:rsidP="00C620E0">
            <w:pPr>
              <w:pStyle w:val="TAC"/>
              <w:rPr>
                <w:lang w:eastAsia="fi-FI"/>
              </w:rPr>
            </w:pPr>
            <w:r w:rsidRPr="00EF5447">
              <w:rPr>
                <w:lang w:eastAsia="fi-FI"/>
              </w:rPr>
              <w:t>DC_5A_n260K</w:t>
            </w:r>
          </w:p>
          <w:p w14:paraId="12935D4A" w14:textId="77777777" w:rsidR="008D1E4A" w:rsidRPr="00EF5447" w:rsidRDefault="008D1E4A" w:rsidP="00C620E0">
            <w:pPr>
              <w:pStyle w:val="TAC"/>
              <w:rPr>
                <w:lang w:eastAsia="fi-FI"/>
              </w:rPr>
            </w:pPr>
            <w:r w:rsidRPr="00EF5447">
              <w:rPr>
                <w:lang w:eastAsia="fi-FI"/>
              </w:rPr>
              <w:t>DC_5A_n260L</w:t>
            </w:r>
          </w:p>
          <w:p w14:paraId="3A6E9FB9" w14:textId="77777777" w:rsidR="008D1E4A" w:rsidRPr="00EF5447" w:rsidRDefault="008D1E4A" w:rsidP="00C620E0">
            <w:pPr>
              <w:pStyle w:val="TAC"/>
              <w:rPr>
                <w:lang w:eastAsia="fi-FI"/>
              </w:rPr>
            </w:pPr>
            <w:r w:rsidRPr="00EF5447">
              <w:rPr>
                <w:lang w:eastAsia="fi-FI"/>
              </w:rPr>
              <w:t>DC_5A_n260M</w:t>
            </w:r>
          </w:p>
          <w:p w14:paraId="40F24CC1" w14:textId="77777777" w:rsidR="008D1E4A" w:rsidRPr="00EF5447" w:rsidRDefault="008D1E4A" w:rsidP="00C620E0">
            <w:pPr>
              <w:pStyle w:val="TAC"/>
              <w:rPr>
                <w:lang w:eastAsia="fi-FI"/>
              </w:rPr>
            </w:pPr>
            <w:r w:rsidRPr="00EF5447">
              <w:rPr>
                <w:lang w:eastAsia="fi-FI"/>
              </w:rPr>
              <w:t>DC_5A_n260O</w:t>
            </w:r>
          </w:p>
          <w:p w14:paraId="2A776C12" w14:textId="77777777" w:rsidR="008D1E4A" w:rsidRPr="00EF5447" w:rsidRDefault="008D1E4A" w:rsidP="00C620E0">
            <w:pPr>
              <w:pStyle w:val="TAC"/>
              <w:rPr>
                <w:lang w:eastAsia="fi-FI"/>
              </w:rPr>
            </w:pPr>
            <w:r w:rsidRPr="00EF5447">
              <w:rPr>
                <w:lang w:eastAsia="fi-FI"/>
              </w:rPr>
              <w:t>DC_5A_n260P</w:t>
            </w:r>
          </w:p>
          <w:p w14:paraId="4279ADDB" w14:textId="77777777" w:rsidR="008D1E4A" w:rsidRPr="00EF5447" w:rsidRDefault="008D1E4A" w:rsidP="00C620E0">
            <w:pPr>
              <w:pStyle w:val="TAC"/>
              <w:rPr>
                <w:lang w:eastAsia="fi-FI"/>
              </w:rPr>
            </w:pPr>
            <w:r w:rsidRPr="00EF5447">
              <w:rPr>
                <w:lang w:eastAsia="fi-FI"/>
              </w:rPr>
              <w:t>DC_5A_n260Q</w:t>
            </w:r>
          </w:p>
          <w:p w14:paraId="510F70B1" w14:textId="77777777" w:rsidR="008D1E4A" w:rsidRPr="00EF5447" w:rsidRDefault="008D1E4A" w:rsidP="00C620E0">
            <w:pPr>
              <w:pStyle w:val="TAC"/>
              <w:rPr>
                <w:lang w:eastAsia="fi-FI"/>
              </w:rPr>
            </w:pPr>
            <w:r w:rsidRPr="00EF5447">
              <w:rPr>
                <w:noProof/>
                <w:lang w:eastAsia="zh-CN"/>
              </w:rPr>
              <w:t>DC_5B_n260A</w:t>
            </w:r>
          </w:p>
        </w:tc>
        <w:tc>
          <w:tcPr>
            <w:tcW w:w="2846" w:type="dxa"/>
          </w:tcPr>
          <w:p w14:paraId="586310BD" w14:textId="77777777" w:rsidR="008D1E4A" w:rsidRPr="00EF5447" w:rsidRDefault="008D1E4A" w:rsidP="00C620E0">
            <w:pPr>
              <w:pStyle w:val="TAC"/>
              <w:rPr>
                <w:lang w:eastAsia="fi-FI"/>
              </w:rPr>
            </w:pPr>
            <w:r w:rsidRPr="00EF5447">
              <w:rPr>
                <w:lang w:eastAsia="fi-FI"/>
              </w:rPr>
              <w:t>DC_5A_n260A</w:t>
            </w:r>
          </w:p>
          <w:p w14:paraId="6B8605B7" w14:textId="77777777" w:rsidR="008D1E4A" w:rsidRPr="00EF5447" w:rsidRDefault="008D1E4A" w:rsidP="00C620E0">
            <w:pPr>
              <w:pStyle w:val="TAC"/>
              <w:rPr>
                <w:rFonts w:cs="Arial"/>
                <w:szCs w:val="18"/>
              </w:rPr>
            </w:pPr>
            <w:r w:rsidRPr="00EF5447">
              <w:rPr>
                <w:rFonts w:cs="Arial"/>
                <w:szCs w:val="18"/>
              </w:rPr>
              <w:t>DC_5A_n260G</w:t>
            </w:r>
          </w:p>
          <w:p w14:paraId="0F961C45" w14:textId="77777777" w:rsidR="008D1E4A" w:rsidRPr="00EF5447" w:rsidRDefault="008D1E4A" w:rsidP="00C620E0">
            <w:pPr>
              <w:pStyle w:val="TAC"/>
              <w:keepNext w:val="0"/>
              <w:rPr>
                <w:rFonts w:cs="Arial"/>
                <w:szCs w:val="18"/>
                <w:lang w:eastAsia="zh-TW"/>
              </w:rPr>
            </w:pPr>
            <w:r w:rsidRPr="00EF5447">
              <w:rPr>
                <w:rFonts w:cs="Arial"/>
                <w:szCs w:val="18"/>
              </w:rPr>
              <w:t>DC_5A_n260H</w:t>
            </w:r>
          </w:p>
          <w:p w14:paraId="0CC72E01" w14:textId="77777777" w:rsidR="008D1E4A" w:rsidRPr="00EF5447" w:rsidRDefault="008D1E4A" w:rsidP="00C620E0">
            <w:pPr>
              <w:pStyle w:val="TAC"/>
              <w:keepNext w:val="0"/>
              <w:rPr>
                <w:rFonts w:eastAsia="PMingLiU" w:cs="Arial"/>
                <w:szCs w:val="18"/>
                <w:lang w:eastAsia="zh-TW"/>
              </w:rPr>
            </w:pPr>
            <w:r w:rsidRPr="00EF5447">
              <w:rPr>
                <w:rFonts w:cs="Arial"/>
                <w:szCs w:val="18"/>
              </w:rPr>
              <w:t>DC_5A_n260I</w:t>
            </w:r>
          </w:p>
          <w:p w14:paraId="503C92E9" w14:textId="77777777" w:rsidR="008D1E4A" w:rsidRPr="00EF5447" w:rsidRDefault="008D1E4A" w:rsidP="00C620E0">
            <w:pPr>
              <w:pStyle w:val="TAC"/>
              <w:rPr>
                <w:rFonts w:cs="Arial"/>
                <w:szCs w:val="18"/>
              </w:rPr>
            </w:pPr>
            <w:r w:rsidRPr="00EF5447">
              <w:rPr>
                <w:rFonts w:cs="Arial"/>
                <w:szCs w:val="18"/>
              </w:rPr>
              <w:t>DC_5A_n260O</w:t>
            </w:r>
          </w:p>
          <w:p w14:paraId="3EDCD77A" w14:textId="77777777" w:rsidR="008D1E4A" w:rsidRPr="00EF5447" w:rsidRDefault="008D1E4A" w:rsidP="00C620E0">
            <w:pPr>
              <w:pStyle w:val="TAC"/>
              <w:rPr>
                <w:rFonts w:cs="Arial"/>
                <w:szCs w:val="18"/>
              </w:rPr>
            </w:pPr>
            <w:r w:rsidRPr="00EF5447">
              <w:rPr>
                <w:rFonts w:cs="Arial"/>
                <w:szCs w:val="18"/>
              </w:rPr>
              <w:t>DC_5A_n260P</w:t>
            </w:r>
          </w:p>
          <w:p w14:paraId="39432D33" w14:textId="77777777" w:rsidR="008D1E4A" w:rsidRPr="00EF5447" w:rsidRDefault="008D1E4A" w:rsidP="00C620E0">
            <w:pPr>
              <w:pStyle w:val="TAC"/>
              <w:rPr>
                <w:lang w:eastAsia="fi-FI"/>
              </w:rPr>
            </w:pPr>
            <w:r w:rsidRPr="00EF5447">
              <w:rPr>
                <w:rFonts w:cs="Arial"/>
                <w:szCs w:val="18"/>
              </w:rPr>
              <w:t>DC_5A_n260Q</w:t>
            </w:r>
          </w:p>
          <w:p w14:paraId="6129DB1C" w14:textId="77777777" w:rsidR="008D1E4A" w:rsidRPr="00EF5447" w:rsidRDefault="008D1E4A" w:rsidP="00C620E0">
            <w:pPr>
              <w:pStyle w:val="TAC"/>
              <w:rPr>
                <w:lang w:eastAsia="fi-FI"/>
              </w:rPr>
            </w:pPr>
            <w:r w:rsidRPr="00EF5447">
              <w:rPr>
                <w:noProof/>
                <w:lang w:eastAsia="zh-CN"/>
              </w:rPr>
              <w:t>DC_5B_n260A</w:t>
            </w:r>
          </w:p>
        </w:tc>
      </w:tr>
      <w:tr w:rsidR="008D1E4A" w:rsidRPr="00EF5447" w14:paraId="266ED1BF" w14:textId="77777777" w:rsidTr="00C620E0">
        <w:trPr>
          <w:trHeight w:val="187"/>
          <w:jc w:val="center"/>
        </w:trPr>
        <w:tc>
          <w:tcPr>
            <w:tcW w:w="2972" w:type="dxa"/>
            <w:shd w:val="clear" w:color="auto" w:fill="auto"/>
          </w:tcPr>
          <w:p w14:paraId="1291BA37" w14:textId="77777777" w:rsidR="008D1E4A" w:rsidRPr="00EF5447" w:rsidRDefault="008D1E4A" w:rsidP="00C620E0">
            <w:pPr>
              <w:pStyle w:val="TAC"/>
              <w:rPr>
                <w:lang w:eastAsia="fi-FI"/>
              </w:rPr>
            </w:pPr>
            <w:r w:rsidRPr="00EF5447">
              <w:rPr>
                <w:lang w:eastAsia="fi-FI"/>
              </w:rPr>
              <w:lastRenderedPageBreak/>
              <w:t>DC_5A_n260(2A)</w:t>
            </w:r>
          </w:p>
          <w:p w14:paraId="7BA18A92" w14:textId="77777777" w:rsidR="008D1E4A" w:rsidRPr="00EF5447" w:rsidRDefault="008D1E4A" w:rsidP="00C620E0">
            <w:pPr>
              <w:pStyle w:val="TAC"/>
              <w:rPr>
                <w:lang w:eastAsia="fi-FI"/>
              </w:rPr>
            </w:pPr>
            <w:r w:rsidRPr="00EF5447">
              <w:rPr>
                <w:lang w:eastAsia="fi-FI"/>
              </w:rPr>
              <w:t>DC_5A_n260(3A)</w:t>
            </w:r>
          </w:p>
          <w:p w14:paraId="7F4E04E3" w14:textId="77777777" w:rsidR="008D1E4A" w:rsidRPr="00EF5447" w:rsidRDefault="008D1E4A" w:rsidP="00C620E0">
            <w:pPr>
              <w:pStyle w:val="TAC"/>
              <w:rPr>
                <w:lang w:eastAsia="fi-FI"/>
              </w:rPr>
            </w:pPr>
            <w:r w:rsidRPr="00EF5447">
              <w:rPr>
                <w:lang w:eastAsia="fi-FI"/>
              </w:rPr>
              <w:t>DC_5A_n260(4A)</w:t>
            </w:r>
          </w:p>
          <w:p w14:paraId="6F1E706C" w14:textId="77777777" w:rsidR="008D1E4A" w:rsidRPr="00EF5447" w:rsidRDefault="008D1E4A" w:rsidP="00C620E0">
            <w:pPr>
              <w:pStyle w:val="TAC"/>
              <w:rPr>
                <w:lang w:eastAsia="fi-FI"/>
              </w:rPr>
            </w:pPr>
            <w:r w:rsidRPr="00EF5447">
              <w:rPr>
                <w:lang w:eastAsia="fi-FI"/>
              </w:rPr>
              <w:t>DC_5A_n260(5A)</w:t>
            </w:r>
          </w:p>
          <w:p w14:paraId="7DCBD817" w14:textId="77777777" w:rsidR="008D1E4A" w:rsidRPr="00EF5447" w:rsidRDefault="008D1E4A" w:rsidP="00C620E0">
            <w:pPr>
              <w:pStyle w:val="TAC"/>
              <w:rPr>
                <w:lang w:eastAsia="fi-FI"/>
              </w:rPr>
            </w:pPr>
            <w:r w:rsidRPr="00EF5447">
              <w:rPr>
                <w:lang w:eastAsia="fi-FI"/>
              </w:rPr>
              <w:t>DC_5A_n260(6A)</w:t>
            </w:r>
          </w:p>
          <w:p w14:paraId="102DEA1D" w14:textId="77777777" w:rsidR="008D1E4A" w:rsidRPr="00EF5447" w:rsidRDefault="008D1E4A" w:rsidP="00C620E0">
            <w:pPr>
              <w:pStyle w:val="TAC"/>
              <w:rPr>
                <w:lang w:eastAsia="fi-FI"/>
              </w:rPr>
            </w:pPr>
            <w:r w:rsidRPr="00EF5447">
              <w:rPr>
                <w:lang w:eastAsia="fi-FI"/>
              </w:rPr>
              <w:t>DC_5A_n260(7A)</w:t>
            </w:r>
          </w:p>
          <w:p w14:paraId="4C7B0279" w14:textId="77777777" w:rsidR="008D1E4A" w:rsidRPr="00EF5447" w:rsidRDefault="008D1E4A" w:rsidP="00C620E0">
            <w:pPr>
              <w:pStyle w:val="TAC"/>
              <w:rPr>
                <w:lang w:eastAsia="fi-FI"/>
              </w:rPr>
            </w:pPr>
            <w:r w:rsidRPr="00EF5447">
              <w:rPr>
                <w:lang w:eastAsia="fi-FI"/>
              </w:rPr>
              <w:t>DC_5A_n260(8A)</w:t>
            </w:r>
          </w:p>
          <w:p w14:paraId="261AAEAE" w14:textId="77777777" w:rsidR="008D1E4A" w:rsidRPr="00EF5447" w:rsidRDefault="008D1E4A" w:rsidP="00C620E0">
            <w:pPr>
              <w:pStyle w:val="TAC"/>
              <w:rPr>
                <w:lang w:eastAsia="fi-FI"/>
              </w:rPr>
            </w:pPr>
            <w:r w:rsidRPr="00EF5447">
              <w:rPr>
                <w:lang w:eastAsia="fi-FI"/>
              </w:rPr>
              <w:t>DC_5A_n260(9A)</w:t>
            </w:r>
          </w:p>
          <w:p w14:paraId="68AC1111" w14:textId="77777777" w:rsidR="008D1E4A" w:rsidRPr="00EF5447" w:rsidRDefault="008D1E4A" w:rsidP="00C620E0">
            <w:pPr>
              <w:pStyle w:val="TAC"/>
              <w:rPr>
                <w:lang w:eastAsia="fi-FI"/>
              </w:rPr>
            </w:pPr>
            <w:r w:rsidRPr="00EF5447">
              <w:rPr>
                <w:lang w:eastAsia="fi-FI"/>
              </w:rPr>
              <w:t>DC_5A_n260(10A)</w:t>
            </w:r>
          </w:p>
          <w:p w14:paraId="2C179A6F" w14:textId="77777777" w:rsidR="008D1E4A" w:rsidRPr="00EF5447" w:rsidRDefault="008D1E4A" w:rsidP="00C620E0">
            <w:pPr>
              <w:pStyle w:val="TAC"/>
              <w:rPr>
                <w:lang w:eastAsia="fi-FI"/>
              </w:rPr>
            </w:pPr>
            <w:r w:rsidRPr="00EF5447">
              <w:rPr>
                <w:lang w:eastAsia="fi-FI"/>
              </w:rPr>
              <w:t>DC_5A_n260(A-I)</w:t>
            </w:r>
          </w:p>
          <w:p w14:paraId="208C6553" w14:textId="77777777" w:rsidR="008D1E4A" w:rsidRPr="00EF5447" w:rsidRDefault="008D1E4A" w:rsidP="00C620E0">
            <w:pPr>
              <w:pStyle w:val="TAC"/>
              <w:rPr>
                <w:lang w:eastAsia="fi-FI"/>
              </w:rPr>
            </w:pPr>
            <w:r w:rsidRPr="00EF5447">
              <w:rPr>
                <w:lang w:eastAsia="fi-FI"/>
              </w:rPr>
              <w:t>DC_5A_n260(A-P-Q)</w:t>
            </w:r>
          </w:p>
          <w:p w14:paraId="4517E231" w14:textId="77777777" w:rsidR="008D1E4A" w:rsidRPr="00EF5447" w:rsidRDefault="008D1E4A" w:rsidP="00C620E0">
            <w:pPr>
              <w:pStyle w:val="TAC"/>
              <w:rPr>
                <w:lang w:eastAsia="fi-FI"/>
              </w:rPr>
            </w:pPr>
            <w:r w:rsidRPr="00EF5447">
              <w:rPr>
                <w:lang w:eastAsia="fi-FI"/>
              </w:rPr>
              <w:t>DC_5A_n260(3A-O-P)</w:t>
            </w:r>
          </w:p>
          <w:p w14:paraId="404D3EC1" w14:textId="77777777" w:rsidR="008D1E4A" w:rsidRPr="00EF5447" w:rsidRDefault="008D1E4A" w:rsidP="00C620E0">
            <w:pPr>
              <w:pStyle w:val="TAC"/>
              <w:rPr>
                <w:lang w:eastAsia="fi-FI"/>
              </w:rPr>
            </w:pPr>
            <w:r w:rsidRPr="00EF5447">
              <w:rPr>
                <w:lang w:eastAsia="fi-FI"/>
              </w:rPr>
              <w:t>DC_5A_n260(D-G)</w:t>
            </w:r>
          </w:p>
          <w:p w14:paraId="6E6D3A7E" w14:textId="77777777" w:rsidR="008D1E4A" w:rsidRPr="00EF5447" w:rsidRDefault="008D1E4A" w:rsidP="00C620E0">
            <w:pPr>
              <w:pStyle w:val="TAC"/>
              <w:rPr>
                <w:lang w:eastAsia="fi-FI"/>
              </w:rPr>
            </w:pPr>
            <w:r w:rsidRPr="00EF5447">
              <w:rPr>
                <w:lang w:eastAsia="fi-FI"/>
              </w:rPr>
              <w:t>DC_5A_n260(D-H)</w:t>
            </w:r>
          </w:p>
          <w:p w14:paraId="6F69DF71" w14:textId="77777777" w:rsidR="008D1E4A" w:rsidRPr="00EF5447" w:rsidRDefault="008D1E4A" w:rsidP="00C620E0">
            <w:pPr>
              <w:pStyle w:val="TAC"/>
              <w:rPr>
                <w:lang w:eastAsia="fi-FI"/>
              </w:rPr>
            </w:pPr>
            <w:r w:rsidRPr="00EF5447">
              <w:rPr>
                <w:lang w:eastAsia="fi-FI"/>
              </w:rPr>
              <w:t>DC_5A_n260(D-I)</w:t>
            </w:r>
          </w:p>
          <w:p w14:paraId="4BADF301" w14:textId="77777777" w:rsidR="008D1E4A" w:rsidRPr="00EF5447" w:rsidRDefault="008D1E4A" w:rsidP="00C620E0">
            <w:pPr>
              <w:pStyle w:val="TAC"/>
              <w:rPr>
                <w:lang w:eastAsia="fi-FI"/>
              </w:rPr>
            </w:pPr>
            <w:r w:rsidRPr="00EF5447">
              <w:rPr>
                <w:lang w:eastAsia="fi-FI"/>
              </w:rPr>
              <w:t>DC_5A_n260(D-O)</w:t>
            </w:r>
          </w:p>
          <w:p w14:paraId="6B503811" w14:textId="77777777" w:rsidR="008D1E4A" w:rsidRPr="00EF5447" w:rsidRDefault="008D1E4A" w:rsidP="00C620E0">
            <w:pPr>
              <w:pStyle w:val="TAC"/>
              <w:rPr>
                <w:lang w:eastAsia="fi-FI"/>
              </w:rPr>
            </w:pPr>
            <w:r w:rsidRPr="00EF5447">
              <w:rPr>
                <w:lang w:eastAsia="fi-FI"/>
              </w:rPr>
              <w:t>DC_5A_n260(D-P)</w:t>
            </w:r>
          </w:p>
          <w:p w14:paraId="7F83C1AF" w14:textId="77777777" w:rsidR="008D1E4A" w:rsidRPr="00EF5447" w:rsidRDefault="008D1E4A" w:rsidP="00C620E0">
            <w:pPr>
              <w:pStyle w:val="TAC"/>
              <w:rPr>
                <w:lang w:eastAsia="fi-FI"/>
              </w:rPr>
            </w:pPr>
            <w:r w:rsidRPr="00EF5447">
              <w:rPr>
                <w:lang w:eastAsia="fi-FI"/>
              </w:rPr>
              <w:t>DC_5A_n260(D-Q)</w:t>
            </w:r>
          </w:p>
          <w:p w14:paraId="7CAA4AC9" w14:textId="77777777" w:rsidR="008D1E4A" w:rsidRPr="00EF5447" w:rsidRDefault="008D1E4A" w:rsidP="00C620E0">
            <w:pPr>
              <w:pStyle w:val="TAC"/>
              <w:rPr>
                <w:lang w:eastAsia="fi-FI"/>
              </w:rPr>
            </w:pPr>
            <w:r w:rsidRPr="00EF5447">
              <w:rPr>
                <w:lang w:eastAsia="fi-FI"/>
              </w:rPr>
              <w:t>DC_5A_n260(E-O)</w:t>
            </w:r>
          </w:p>
          <w:p w14:paraId="2C03F6BC" w14:textId="77777777" w:rsidR="008D1E4A" w:rsidRPr="00EF5447" w:rsidRDefault="008D1E4A" w:rsidP="00C620E0">
            <w:pPr>
              <w:pStyle w:val="TAC"/>
              <w:rPr>
                <w:lang w:eastAsia="fi-FI"/>
              </w:rPr>
            </w:pPr>
            <w:r w:rsidRPr="00EF5447">
              <w:rPr>
                <w:lang w:eastAsia="fi-FI"/>
              </w:rPr>
              <w:t>DC_5A_n260(E-P)</w:t>
            </w:r>
          </w:p>
          <w:p w14:paraId="2F1D4B90" w14:textId="77777777" w:rsidR="008D1E4A" w:rsidRPr="00EF5447" w:rsidRDefault="008D1E4A" w:rsidP="00C620E0">
            <w:pPr>
              <w:pStyle w:val="TAC"/>
              <w:rPr>
                <w:lang w:eastAsia="fi-FI"/>
              </w:rPr>
            </w:pPr>
            <w:r w:rsidRPr="00EF5447">
              <w:rPr>
                <w:lang w:eastAsia="fi-FI"/>
              </w:rPr>
              <w:t>DC_5A_n260(E-Q)</w:t>
            </w:r>
          </w:p>
          <w:p w14:paraId="11E88ECF" w14:textId="77777777" w:rsidR="008D1E4A" w:rsidRPr="00EF5447" w:rsidRDefault="008D1E4A" w:rsidP="00C620E0">
            <w:pPr>
              <w:pStyle w:val="TAC"/>
              <w:rPr>
                <w:lang w:eastAsia="fi-FI"/>
              </w:rPr>
            </w:pPr>
            <w:r w:rsidRPr="00EF5447">
              <w:rPr>
                <w:lang w:eastAsia="fi-FI"/>
              </w:rPr>
              <w:t>DC_5A_n260(G-I)</w:t>
            </w:r>
          </w:p>
          <w:p w14:paraId="21BB5738" w14:textId="77777777" w:rsidR="008D1E4A" w:rsidRPr="00EF5447" w:rsidRDefault="008D1E4A" w:rsidP="00C620E0">
            <w:pPr>
              <w:pStyle w:val="TAC"/>
              <w:rPr>
                <w:lang w:eastAsia="fi-FI"/>
              </w:rPr>
            </w:pPr>
            <w:r w:rsidRPr="00EF5447">
              <w:rPr>
                <w:lang w:eastAsia="fi-FI"/>
              </w:rPr>
              <w:t>DC_5A_n260(2G)</w:t>
            </w:r>
          </w:p>
          <w:p w14:paraId="2B0DC5C7" w14:textId="77777777" w:rsidR="008D1E4A" w:rsidRPr="00EF5447" w:rsidRDefault="008D1E4A" w:rsidP="00C620E0">
            <w:pPr>
              <w:pStyle w:val="TAC"/>
              <w:rPr>
                <w:lang w:eastAsia="fi-FI"/>
              </w:rPr>
            </w:pPr>
            <w:r w:rsidRPr="00EF5447">
              <w:rPr>
                <w:lang w:eastAsia="fi-FI"/>
              </w:rPr>
              <w:t>DC_5A_n260(2H)</w:t>
            </w:r>
          </w:p>
          <w:p w14:paraId="4A69333E" w14:textId="77777777" w:rsidR="008D1E4A" w:rsidRPr="00EF5447" w:rsidRDefault="008D1E4A" w:rsidP="00C620E0">
            <w:pPr>
              <w:pStyle w:val="TAC"/>
              <w:rPr>
                <w:lang w:eastAsia="fi-FI"/>
              </w:rPr>
            </w:pPr>
            <w:r w:rsidRPr="00EF5447">
              <w:rPr>
                <w:lang w:eastAsia="fi-FI"/>
              </w:rPr>
              <w:t>DC_5A_n260(2O)</w:t>
            </w:r>
          </w:p>
          <w:p w14:paraId="40DFA418" w14:textId="77777777" w:rsidR="008D1E4A" w:rsidRPr="00EF5447" w:rsidRDefault="008D1E4A" w:rsidP="00C620E0">
            <w:pPr>
              <w:pStyle w:val="TAC"/>
              <w:rPr>
                <w:lang w:eastAsia="fi-FI"/>
              </w:rPr>
            </w:pPr>
            <w:r w:rsidRPr="00EF5447">
              <w:rPr>
                <w:lang w:eastAsia="fi-FI"/>
              </w:rPr>
              <w:t>DC_5A_n260(3O)</w:t>
            </w:r>
          </w:p>
          <w:p w14:paraId="5EA70D00" w14:textId="77777777" w:rsidR="008D1E4A" w:rsidRPr="00EF5447" w:rsidRDefault="008D1E4A" w:rsidP="00C620E0">
            <w:pPr>
              <w:pStyle w:val="TAC"/>
              <w:rPr>
                <w:lang w:eastAsia="fi-FI"/>
              </w:rPr>
            </w:pPr>
            <w:r w:rsidRPr="00EF5447">
              <w:rPr>
                <w:lang w:eastAsia="fi-FI"/>
              </w:rPr>
              <w:t>DC_5A_n260(4O)</w:t>
            </w:r>
          </w:p>
          <w:p w14:paraId="49AAA280" w14:textId="77777777" w:rsidR="008D1E4A" w:rsidRPr="00EF5447" w:rsidRDefault="008D1E4A" w:rsidP="00C620E0">
            <w:pPr>
              <w:pStyle w:val="TAC"/>
              <w:rPr>
                <w:lang w:eastAsia="fi-FI"/>
              </w:rPr>
            </w:pPr>
            <w:r w:rsidRPr="00EF5447">
              <w:rPr>
                <w:lang w:eastAsia="fi-FI"/>
              </w:rPr>
              <w:t>DC_5A_n260(2P)</w:t>
            </w:r>
          </w:p>
          <w:p w14:paraId="3228D8C0" w14:textId="77777777" w:rsidR="008D1E4A" w:rsidRPr="00EF5447" w:rsidRDefault="008D1E4A" w:rsidP="00C620E0">
            <w:pPr>
              <w:pStyle w:val="TAC"/>
              <w:rPr>
                <w:lang w:eastAsia="fi-FI"/>
              </w:rPr>
            </w:pPr>
            <w:r w:rsidRPr="00EF5447">
              <w:rPr>
                <w:lang w:eastAsia="fi-FI"/>
              </w:rPr>
              <w:t>DC_5A_n260(3P)</w:t>
            </w:r>
          </w:p>
          <w:p w14:paraId="641005D4" w14:textId="77777777" w:rsidR="008D1E4A" w:rsidRPr="00EF5447" w:rsidRDefault="008D1E4A" w:rsidP="00C620E0">
            <w:pPr>
              <w:pStyle w:val="TAC"/>
              <w:rPr>
                <w:lang w:eastAsia="fi-FI"/>
              </w:rPr>
            </w:pPr>
            <w:r w:rsidRPr="00EF5447">
              <w:rPr>
                <w:lang w:eastAsia="fi-FI"/>
              </w:rPr>
              <w:t>DC_5A_n260(4P)</w:t>
            </w:r>
          </w:p>
          <w:p w14:paraId="55BC8C2D" w14:textId="77777777" w:rsidR="008D1E4A" w:rsidRPr="00EF5447" w:rsidRDefault="008D1E4A" w:rsidP="00C620E0">
            <w:pPr>
              <w:pStyle w:val="TAC"/>
              <w:rPr>
                <w:lang w:eastAsia="fi-FI"/>
              </w:rPr>
            </w:pPr>
            <w:r w:rsidRPr="00EF5447">
              <w:rPr>
                <w:lang w:eastAsia="fi-FI"/>
              </w:rPr>
              <w:t>DC_5A_n260(2A-O)</w:t>
            </w:r>
          </w:p>
          <w:p w14:paraId="3D5A8559" w14:textId="77777777" w:rsidR="008D1E4A" w:rsidRPr="00EF5447" w:rsidRDefault="008D1E4A" w:rsidP="00C620E0">
            <w:pPr>
              <w:pStyle w:val="TAC"/>
              <w:rPr>
                <w:lang w:eastAsia="fi-FI"/>
              </w:rPr>
            </w:pPr>
            <w:r w:rsidRPr="00EF5447">
              <w:rPr>
                <w:lang w:eastAsia="fi-FI"/>
              </w:rPr>
              <w:t>DC_5A_n260(A-2O)</w:t>
            </w:r>
          </w:p>
          <w:p w14:paraId="54BA697E" w14:textId="77777777" w:rsidR="008D1E4A" w:rsidRPr="00EF5447" w:rsidRDefault="008D1E4A" w:rsidP="00C620E0">
            <w:pPr>
              <w:pStyle w:val="TAC"/>
              <w:rPr>
                <w:lang w:eastAsia="fi-FI"/>
              </w:rPr>
            </w:pPr>
            <w:r w:rsidRPr="00EF5447">
              <w:rPr>
                <w:lang w:eastAsia="fi-FI"/>
              </w:rPr>
              <w:t>DC_5A_n260(2A-G)</w:t>
            </w:r>
          </w:p>
          <w:p w14:paraId="0E6DEF87" w14:textId="77777777" w:rsidR="008D1E4A" w:rsidRPr="00EF5447" w:rsidRDefault="008D1E4A" w:rsidP="00C620E0">
            <w:pPr>
              <w:pStyle w:val="TAC"/>
              <w:rPr>
                <w:lang w:eastAsia="fi-FI"/>
              </w:rPr>
            </w:pPr>
            <w:r w:rsidRPr="00EF5447">
              <w:rPr>
                <w:lang w:eastAsia="fi-FI"/>
              </w:rPr>
              <w:t>DC_5A_n260(A-2G)</w:t>
            </w:r>
          </w:p>
          <w:p w14:paraId="2A8ABEF9" w14:textId="77777777" w:rsidR="008D1E4A" w:rsidRPr="00EF5447" w:rsidRDefault="008D1E4A" w:rsidP="00C620E0">
            <w:pPr>
              <w:pStyle w:val="TAC"/>
              <w:rPr>
                <w:lang w:eastAsia="fi-FI"/>
              </w:rPr>
            </w:pPr>
            <w:r w:rsidRPr="00EF5447">
              <w:rPr>
                <w:lang w:eastAsia="fi-FI"/>
              </w:rPr>
              <w:t>DC_5A_n260(2A-2G)</w:t>
            </w:r>
          </w:p>
          <w:p w14:paraId="27CD2163" w14:textId="77777777" w:rsidR="008D1E4A" w:rsidRPr="00EF5447" w:rsidRDefault="008D1E4A" w:rsidP="00C620E0">
            <w:pPr>
              <w:pStyle w:val="TAC"/>
              <w:rPr>
                <w:lang w:eastAsia="fi-FI"/>
              </w:rPr>
            </w:pPr>
            <w:r w:rsidRPr="00EF5447">
              <w:rPr>
                <w:lang w:eastAsia="fi-FI"/>
              </w:rPr>
              <w:t>DC_5A_n260(2G-O)</w:t>
            </w:r>
          </w:p>
          <w:p w14:paraId="03869F05" w14:textId="77777777" w:rsidR="008D1E4A" w:rsidRPr="00EF5447" w:rsidRDefault="008D1E4A" w:rsidP="00C620E0">
            <w:pPr>
              <w:pStyle w:val="TAC"/>
              <w:rPr>
                <w:lang w:eastAsia="fi-FI"/>
              </w:rPr>
            </w:pPr>
            <w:r w:rsidRPr="00EF5447">
              <w:rPr>
                <w:lang w:eastAsia="fi-FI"/>
              </w:rPr>
              <w:t>DC_5A_n260(2A-2G-O)</w:t>
            </w:r>
          </w:p>
          <w:p w14:paraId="5E8F444D" w14:textId="77777777" w:rsidR="008D1E4A" w:rsidRPr="00EF5447" w:rsidRDefault="008D1E4A" w:rsidP="00C620E0">
            <w:pPr>
              <w:pStyle w:val="TAC"/>
              <w:rPr>
                <w:lang w:eastAsia="fi-FI"/>
              </w:rPr>
            </w:pPr>
            <w:r w:rsidRPr="00EF5447">
              <w:rPr>
                <w:lang w:eastAsia="fi-FI"/>
              </w:rPr>
              <w:t>DC_5A_n260(A-2H)</w:t>
            </w:r>
          </w:p>
          <w:p w14:paraId="393C34BC" w14:textId="77777777" w:rsidR="008D1E4A" w:rsidRPr="00EF5447" w:rsidRDefault="008D1E4A" w:rsidP="00C620E0">
            <w:pPr>
              <w:pStyle w:val="TAC"/>
              <w:rPr>
                <w:lang w:eastAsia="fi-FI"/>
              </w:rPr>
            </w:pPr>
            <w:r w:rsidRPr="00EF5447">
              <w:rPr>
                <w:lang w:eastAsia="fi-FI"/>
              </w:rPr>
              <w:t>DC_5A_n260(2A-H)</w:t>
            </w:r>
          </w:p>
          <w:p w14:paraId="55BFE650" w14:textId="77777777" w:rsidR="008D1E4A" w:rsidRPr="00EF5447" w:rsidRDefault="008D1E4A" w:rsidP="00C620E0">
            <w:pPr>
              <w:pStyle w:val="TAC"/>
              <w:rPr>
                <w:lang w:eastAsia="fi-FI"/>
              </w:rPr>
            </w:pPr>
            <w:r w:rsidRPr="00EF5447">
              <w:rPr>
                <w:lang w:eastAsia="fi-FI"/>
              </w:rPr>
              <w:t>DC_5A_n260(2A-2H)</w:t>
            </w:r>
          </w:p>
          <w:p w14:paraId="3DF378FC" w14:textId="77777777" w:rsidR="008D1E4A" w:rsidRPr="00EF5447" w:rsidRDefault="008D1E4A" w:rsidP="00C620E0">
            <w:pPr>
              <w:pStyle w:val="TAC"/>
              <w:rPr>
                <w:lang w:eastAsia="fi-FI"/>
              </w:rPr>
            </w:pPr>
            <w:r w:rsidRPr="00EF5447">
              <w:rPr>
                <w:lang w:eastAsia="fi-FI"/>
              </w:rPr>
              <w:t>DC_5A_n260(2A-2O)</w:t>
            </w:r>
          </w:p>
          <w:p w14:paraId="407520EE" w14:textId="77777777" w:rsidR="008D1E4A" w:rsidRPr="00EF5447" w:rsidRDefault="008D1E4A" w:rsidP="00C620E0">
            <w:pPr>
              <w:pStyle w:val="TAC"/>
              <w:rPr>
                <w:lang w:eastAsia="fi-FI"/>
              </w:rPr>
            </w:pPr>
            <w:r w:rsidRPr="00EF5447">
              <w:rPr>
                <w:lang w:eastAsia="fi-FI"/>
              </w:rPr>
              <w:t>DC_5A_n260(2A-3O)</w:t>
            </w:r>
          </w:p>
          <w:p w14:paraId="687D2BF1" w14:textId="77777777" w:rsidR="008D1E4A" w:rsidRPr="00EF5447" w:rsidRDefault="008D1E4A" w:rsidP="00C620E0">
            <w:pPr>
              <w:pStyle w:val="TAC"/>
              <w:rPr>
                <w:lang w:eastAsia="fi-FI"/>
              </w:rPr>
            </w:pPr>
            <w:r w:rsidRPr="00EF5447">
              <w:rPr>
                <w:lang w:eastAsia="fi-FI"/>
              </w:rPr>
              <w:t>DC_5A_n260(A-4O)</w:t>
            </w:r>
          </w:p>
          <w:p w14:paraId="250BA275" w14:textId="77777777" w:rsidR="008D1E4A" w:rsidRPr="00EF5447" w:rsidRDefault="008D1E4A" w:rsidP="00C620E0">
            <w:pPr>
              <w:pStyle w:val="TAC"/>
              <w:rPr>
                <w:lang w:eastAsia="fi-FI"/>
              </w:rPr>
            </w:pPr>
            <w:r w:rsidRPr="00EF5447">
              <w:rPr>
                <w:lang w:eastAsia="fi-FI"/>
              </w:rPr>
              <w:t>DC_5A_n260(2A-4O)</w:t>
            </w:r>
          </w:p>
          <w:p w14:paraId="4A64172E" w14:textId="77777777" w:rsidR="008D1E4A" w:rsidRPr="00EF5447" w:rsidRDefault="008D1E4A" w:rsidP="00C620E0">
            <w:pPr>
              <w:pStyle w:val="TAC"/>
              <w:rPr>
                <w:lang w:eastAsia="fi-FI"/>
              </w:rPr>
            </w:pPr>
            <w:r w:rsidRPr="00EF5447">
              <w:rPr>
                <w:lang w:eastAsia="fi-FI"/>
              </w:rPr>
              <w:t>DC_5A_n260(3A-2O)</w:t>
            </w:r>
          </w:p>
          <w:p w14:paraId="7CDA0DC8" w14:textId="77777777" w:rsidR="008D1E4A" w:rsidRPr="00EF5447" w:rsidRDefault="008D1E4A" w:rsidP="00C620E0">
            <w:pPr>
              <w:pStyle w:val="TAC"/>
              <w:rPr>
                <w:lang w:eastAsia="fi-FI"/>
              </w:rPr>
            </w:pPr>
            <w:r w:rsidRPr="00EF5447">
              <w:rPr>
                <w:lang w:eastAsia="fi-FI"/>
              </w:rPr>
              <w:t>DC_5A_n260(3A-2G)</w:t>
            </w:r>
          </w:p>
          <w:p w14:paraId="544FBC33" w14:textId="77777777" w:rsidR="008D1E4A" w:rsidRPr="00EF5447" w:rsidRDefault="008D1E4A" w:rsidP="00C620E0">
            <w:pPr>
              <w:pStyle w:val="TAC"/>
              <w:rPr>
                <w:lang w:eastAsia="fi-FI"/>
              </w:rPr>
            </w:pPr>
            <w:r w:rsidRPr="00EF5447">
              <w:rPr>
                <w:lang w:eastAsia="fi-FI"/>
              </w:rPr>
              <w:lastRenderedPageBreak/>
              <w:t>DC_5A_n260(4A-G)</w:t>
            </w:r>
          </w:p>
          <w:p w14:paraId="11F3C4D3" w14:textId="77777777" w:rsidR="008D1E4A" w:rsidRPr="00EF5447" w:rsidRDefault="008D1E4A" w:rsidP="00C620E0">
            <w:pPr>
              <w:pStyle w:val="TAC"/>
              <w:rPr>
                <w:lang w:eastAsia="fi-FI"/>
              </w:rPr>
            </w:pPr>
            <w:r w:rsidRPr="00EF5447">
              <w:rPr>
                <w:lang w:eastAsia="fi-FI"/>
              </w:rPr>
              <w:t>DC_5A_n260(4A-2G)</w:t>
            </w:r>
          </w:p>
          <w:p w14:paraId="4FD29364" w14:textId="77777777" w:rsidR="008D1E4A" w:rsidRPr="00EF5447" w:rsidRDefault="008D1E4A" w:rsidP="00C620E0">
            <w:pPr>
              <w:pStyle w:val="TAC"/>
              <w:rPr>
                <w:lang w:eastAsia="fi-FI"/>
              </w:rPr>
            </w:pPr>
            <w:r w:rsidRPr="00EF5447">
              <w:rPr>
                <w:lang w:eastAsia="fi-FI"/>
              </w:rPr>
              <w:t>DC_5A_n260(4A-O)</w:t>
            </w:r>
          </w:p>
          <w:p w14:paraId="5C6D3AC5" w14:textId="77777777" w:rsidR="008D1E4A" w:rsidRPr="00EF5447" w:rsidRDefault="008D1E4A" w:rsidP="00C620E0">
            <w:pPr>
              <w:pStyle w:val="TAC"/>
              <w:rPr>
                <w:lang w:eastAsia="fi-FI"/>
              </w:rPr>
            </w:pPr>
            <w:r w:rsidRPr="00EF5447">
              <w:rPr>
                <w:lang w:eastAsia="fi-FI"/>
              </w:rPr>
              <w:t>DC_5A_n260(4A-2O)</w:t>
            </w:r>
          </w:p>
          <w:p w14:paraId="6574706E" w14:textId="77777777" w:rsidR="008D1E4A" w:rsidRPr="00EF5447" w:rsidRDefault="008D1E4A" w:rsidP="00C620E0">
            <w:pPr>
              <w:pStyle w:val="TAC"/>
              <w:rPr>
                <w:lang w:eastAsia="fi-FI"/>
              </w:rPr>
            </w:pPr>
            <w:r w:rsidRPr="00EF5447">
              <w:rPr>
                <w:lang w:eastAsia="fi-FI"/>
              </w:rPr>
              <w:t>DC_5A_n260(A-O)</w:t>
            </w:r>
          </w:p>
          <w:p w14:paraId="3F0A1622" w14:textId="77777777" w:rsidR="008D1E4A" w:rsidRPr="00EF5447" w:rsidRDefault="008D1E4A" w:rsidP="00C620E0">
            <w:pPr>
              <w:pStyle w:val="TAC"/>
              <w:rPr>
                <w:lang w:eastAsia="fi-FI"/>
              </w:rPr>
            </w:pPr>
            <w:r w:rsidRPr="00EF5447">
              <w:rPr>
                <w:lang w:eastAsia="fi-FI"/>
              </w:rPr>
              <w:t>DC_5A_n260(A-G)</w:t>
            </w:r>
          </w:p>
          <w:p w14:paraId="00FFFEF5" w14:textId="77777777" w:rsidR="008D1E4A" w:rsidRPr="00EF5447" w:rsidRDefault="008D1E4A" w:rsidP="00C620E0">
            <w:pPr>
              <w:pStyle w:val="TAC"/>
              <w:rPr>
                <w:lang w:eastAsia="fi-FI"/>
              </w:rPr>
            </w:pPr>
            <w:r w:rsidRPr="00EF5447">
              <w:rPr>
                <w:lang w:eastAsia="fi-FI"/>
              </w:rPr>
              <w:t>DC_5A_n260(G-O)</w:t>
            </w:r>
          </w:p>
          <w:p w14:paraId="77E49FFE" w14:textId="77777777" w:rsidR="008D1E4A" w:rsidRPr="00EF5447" w:rsidRDefault="008D1E4A" w:rsidP="00C620E0">
            <w:pPr>
              <w:pStyle w:val="TAC"/>
              <w:rPr>
                <w:lang w:eastAsia="fi-FI"/>
              </w:rPr>
            </w:pPr>
            <w:r w:rsidRPr="00EF5447">
              <w:rPr>
                <w:lang w:eastAsia="fi-FI"/>
              </w:rPr>
              <w:t>DC_5A_n260(A-G-O)</w:t>
            </w:r>
          </w:p>
          <w:p w14:paraId="18DACCD0" w14:textId="77777777" w:rsidR="008D1E4A" w:rsidRPr="00EF5447" w:rsidRDefault="008D1E4A" w:rsidP="00C620E0">
            <w:pPr>
              <w:pStyle w:val="TAC"/>
              <w:rPr>
                <w:lang w:eastAsia="fi-FI"/>
              </w:rPr>
            </w:pPr>
            <w:r w:rsidRPr="00EF5447">
              <w:rPr>
                <w:lang w:eastAsia="fi-FI"/>
              </w:rPr>
              <w:t>DC_5A_n260(2A-G-O)</w:t>
            </w:r>
          </w:p>
          <w:p w14:paraId="1CEFF80B" w14:textId="77777777" w:rsidR="008D1E4A" w:rsidRPr="00EF5447" w:rsidRDefault="008D1E4A" w:rsidP="00C620E0">
            <w:pPr>
              <w:pStyle w:val="TAC"/>
              <w:rPr>
                <w:lang w:eastAsia="fi-FI"/>
              </w:rPr>
            </w:pPr>
            <w:r w:rsidRPr="00EF5447">
              <w:rPr>
                <w:lang w:eastAsia="fi-FI"/>
              </w:rPr>
              <w:t>DC_5A_n260(A-2G-O)</w:t>
            </w:r>
          </w:p>
          <w:p w14:paraId="3D0B857A" w14:textId="77777777" w:rsidR="008D1E4A" w:rsidRPr="00EF5447" w:rsidRDefault="008D1E4A" w:rsidP="00C620E0">
            <w:pPr>
              <w:pStyle w:val="TAC"/>
              <w:rPr>
                <w:lang w:eastAsia="fi-FI"/>
              </w:rPr>
            </w:pPr>
            <w:r w:rsidRPr="00EF5447">
              <w:rPr>
                <w:lang w:eastAsia="fi-FI"/>
              </w:rPr>
              <w:t>DC_5A_n260(A-H)</w:t>
            </w:r>
          </w:p>
          <w:p w14:paraId="7E0C7E18" w14:textId="77777777" w:rsidR="008D1E4A" w:rsidRPr="00EF5447" w:rsidRDefault="008D1E4A" w:rsidP="00C620E0">
            <w:pPr>
              <w:pStyle w:val="TAC"/>
              <w:rPr>
                <w:lang w:eastAsia="fi-FI"/>
              </w:rPr>
            </w:pPr>
            <w:r w:rsidRPr="00EF5447">
              <w:rPr>
                <w:lang w:eastAsia="fi-FI"/>
              </w:rPr>
              <w:t>DC_5A_n260(A-3O)</w:t>
            </w:r>
          </w:p>
          <w:p w14:paraId="404E6AAF" w14:textId="77777777" w:rsidR="008D1E4A" w:rsidRPr="00EF5447" w:rsidRDefault="008D1E4A" w:rsidP="00C620E0">
            <w:pPr>
              <w:pStyle w:val="TAC"/>
              <w:rPr>
                <w:lang w:eastAsia="fi-FI"/>
              </w:rPr>
            </w:pPr>
            <w:r w:rsidRPr="00EF5447">
              <w:rPr>
                <w:lang w:eastAsia="fi-FI"/>
              </w:rPr>
              <w:t>DC_5A_n260(3A-O)</w:t>
            </w:r>
          </w:p>
          <w:p w14:paraId="1B5FA11B" w14:textId="77777777" w:rsidR="008D1E4A" w:rsidRPr="00EF5447" w:rsidRDefault="008D1E4A" w:rsidP="00C620E0">
            <w:pPr>
              <w:pStyle w:val="TAC"/>
              <w:rPr>
                <w:lang w:eastAsia="fi-FI"/>
              </w:rPr>
            </w:pPr>
            <w:r w:rsidRPr="00EF5447">
              <w:rPr>
                <w:lang w:eastAsia="fi-FI"/>
              </w:rPr>
              <w:t>DC_5A_n260(3A-G)</w:t>
            </w:r>
          </w:p>
          <w:p w14:paraId="3EB44101" w14:textId="77777777" w:rsidR="008D1E4A" w:rsidRPr="00EF5447" w:rsidRDefault="008D1E4A" w:rsidP="00C620E0">
            <w:pPr>
              <w:pStyle w:val="TAC"/>
              <w:rPr>
                <w:lang w:eastAsia="fi-FI"/>
              </w:rPr>
            </w:pPr>
            <w:r w:rsidRPr="00EF5447">
              <w:rPr>
                <w:lang w:eastAsia="fi-FI"/>
              </w:rPr>
              <w:t>DC_5A_n260(2D)</w:t>
            </w:r>
          </w:p>
          <w:p w14:paraId="242EA60C" w14:textId="77777777" w:rsidR="008D1E4A" w:rsidRPr="00EF5447" w:rsidRDefault="008D1E4A" w:rsidP="00C620E0">
            <w:pPr>
              <w:pStyle w:val="TAC"/>
              <w:rPr>
                <w:lang w:eastAsia="fi-FI"/>
              </w:rPr>
            </w:pPr>
            <w:r w:rsidRPr="00EF5447">
              <w:rPr>
                <w:lang w:eastAsia="fi-FI"/>
              </w:rPr>
              <w:t>DC_5A_n260(3G)</w:t>
            </w:r>
          </w:p>
          <w:p w14:paraId="2CA4D64E" w14:textId="77777777" w:rsidR="008D1E4A" w:rsidRPr="00EF5447" w:rsidRDefault="008D1E4A" w:rsidP="00C620E0">
            <w:pPr>
              <w:pStyle w:val="TAC"/>
              <w:rPr>
                <w:lang w:eastAsia="fi-FI"/>
              </w:rPr>
            </w:pPr>
            <w:r w:rsidRPr="00EF5447">
              <w:rPr>
                <w:lang w:eastAsia="fi-FI"/>
              </w:rPr>
              <w:t>DC_5A_n260(4G)</w:t>
            </w:r>
          </w:p>
          <w:p w14:paraId="4ABE2DCD" w14:textId="77777777" w:rsidR="008D1E4A" w:rsidRPr="00EF5447" w:rsidRDefault="008D1E4A" w:rsidP="00C620E0">
            <w:pPr>
              <w:pStyle w:val="TAC"/>
              <w:rPr>
                <w:lang w:eastAsia="fi-FI"/>
              </w:rPr>
            </w:pPr>
            <w:r w:rsidRPr="00EF5447">
              <w:rPr>
                <w:lang w:eastAsia="fi-FI"/>
              </w:rPr>
              <w:t>DC_5A_n260(A-D)</w:t>
            </w:r>
          </w:p>
          <w:p w14:paraId="7CEFE58A" w14:textId="77777777" w:rsidR="008D1E4A" w:rsidRPr="00EF5447" w:rsidRDefault="008D1E4A" w:rsidP="00C620E0">
            <w:pPr>
              <w:pStyle w:val="TAC"/>
              <w:rPr>
                <w:lang w:eastAsia="fi-FI"/>
              </w:rPr>
            </w:pPr>
            <w:r w:rsidRPr="00EF5447">
              <w:rPr>
                <w:lang w:eastAsia="fi-FI"/>
              </w:rPr>
              <w:t>DC_5A_n260(2A-D)</w:t>
            </w:r>
          </w:p>
          <w:p w14:paraId="1A45D7B2" w14:textId="77777777" w:rsidR="008D1E4A" w:rsidRPr="00EF5447" w:rsidRDefault="008D1E4A" w:rsidP="00C620E0">
            <w:pPr>
              <w:pStyle w:val="TAC"/>
              <w:rPr>
                <w:lang w:eastAsia="fi-FI"/>
              </w:rPr>
            </w:pPr>
            <w:r w:rsidRPr="00EF5447">
              <w:rPr>
                <w:lang w:eastAsia="fi-FI"/>
              </w:rPr>
              <w:t>DC_5A_n260(A-D-O)</w:t>
            </w:r>
          </w:p>
          <w:p w14:paraId="0470852F" w14:textId="77777777" w:rsidR="008D1E4A" w:rsidRPr="00EF5447" w:rsidRDefault="008D1E4A" w:rsidP="00C620E0">
            <w:pPr>
              <w:pStyle w:val="TAC"/>
              <w:rPr>
                <w:lang w:eastAsia="fi-FI"/>
              </w:rPr>
            </w:pPr>
            <w:r w:rsidRPr="00EF5447">
              <w:rPr>
                <w:lang w:eastAsia="fi-FI"/>
              </w:rPr>
              <w:t>DC_5A_n260(2A-D-O)</w:t>
            </w:r>
          </w:p>
          <w:p w14:paraId="6BB2146B" w14:textId="77777777" w:rsidR="008D1E4A" w:rsidRPr="00EF5447" w:rsidRDefault="008D1E4A" w:rsidP="00C620E0">
            <w:pPr>
              <w:pStyle w:val="TAC"/>
              <w:rPr>
                <w:lang w:eastAsia="fi-FI"/>
              </w:rPr>
            </w:pPr>
            <w:r w:rsidRPr="00EF5447">
              <w:rPr>
                <w:lang w:eastAsia="fi-FI"/>
              </w:rPr>
              <w:t>DC_5A_n260(D-2O)</w:t>
            </w:r>
          </w:p>
          <w:p w14:paraId="29C63D7D" w14:textId="77777777" w:rsidR="008D1E4A" w:rsidRPr="00EF5447" w:rsidRDefault="008D1E4A" w:rsidP="00C620E0">
            <w:pPr>
              <w:pStyle w:val="TAC"/>
              <w:rPr>
                <w:lang w:eastAsia="fi-FI"/>
              </w:rPr>
            </w:pPr>
            <w:r w:rsidRPr="00EF5447">
              <w:rPr>
                <w:lang w:eastAsia="fi-FI"/>
              </w:rPr>
              <w:t>DC_5A_n260(A-D-2O)</w:t>
            </w:r>
          </w:p>
          <w:p w14:paraId="3531BE8D" w14:textId="77777777" w:rsidR="008D1E4A" w:rsidRPr="00EF5447" w:rsidRDefault="008D1E4A" w:rsidP="00C620E0">
            <w:pPr>
              <w:pStyle w:val="TAC"/>
              <w:rPr>
                <w:lang w:eastAsia="fi-FI"/>
              </w:rPr>
            </w:pPr>
            <w:r w:rsidRPr="00EF5447">
              <w:rPr>
                <w:lang w:eastAsia="fi-FI"/>
              </w:rPr>
              <w:t>DC_5A_n260(2A-D-2O)</w:t>
            </w:r>
          </w:p>
          <w:p w14:paraId="5067EE67" w14:textId="77777777" w:rsidR="008D1E4A" w:rsidRPr="00EF5447" w:rsidRDefault="008D1E4A" w:rsidP="00C620E0">
            <w:pPr>
              <w:pStyle w:val="TAC"/>
              <w:rPr>
                <w:lang w:eastAsia="fi-FI"/>
              </w:rPr>
            </w:pPr>
            <w:r w:rsidRPr="00EF5447">
              <w:rPr>
                <w:lang w:eastAsia="fi-FI"/>
              </w:rPr>
              <w:t>DC_5A_n260(A-2D)</w:t>
            </w:r>
          </w:p>
          <w:p w14:paraId="3E31D4B0" w14:textId="77777777" w:rsidR="008D1E4A" w:rsidRPr="00EF5447" w:rsidRDefault="008D1E4A" w:rsidP="00C620E0">
            <w:pPr>
              <w:pStyle w:val="TAC"/>
              <w:rPr>
                <w:lang w:eastAsia="fi-FI"/>
              </w:rPr>
            </w:pPr>
            <w:r w:rsidRPr="00EF5447">
              <w:rPr>
                <w:lang w:eastAsia="fi-FI"/>
              </w:rPr>
              <w:t>DC_5A_n260(2A-2D)</w:t>
            </w:r>
          </w:p>
          <w:p w14:paraId="18B933AA" w14:textId="77777777" w:rsidR="008D1E4A" w:rsidRPr="00EF5447" w:rsidRDefault="008D1E4A" w:rsidP="00C620E0">
            <w:pPr>
              <w:pStyle w:val="TAC"/>
              <w:rPr>
                <w:lang w:eastAsia="fi-FI"/>
              </w:rPr>
            </w:pPr>
            <w:r w:rsidRPr="00EF5447">
              <w:rPr>
                <w:lang w:eastAsia="fi-FI"/>
              </w:rPr>
              <w:t>DC_5A_n260(A-P)</w:t>
            </w:r>
          </w:p>
          <w:p w14:paraId="13FFBE6D" w14:textId="77777777" w:rsidR="008D1E4A" w:rsidRPr="00EF5447" w:rsidRDefault="008D1E4A" w:rsidP="00C620E0">
            <w:pPr>
              <w:pStyle w:val="TAC"/>
              <w:rPr>
                <w:lang w:eastAsia="fi-FI"/>
              </w:rPr>
            </w:pPr>
            <w:r w:rsidRPr="00EF5447">
              <w:rPr>
                <w:lang w:eastAsia="fi-FI"/>
              </w:rPr>
              <w:t>DC_5A_n260(2A-P)</w:t>
            </w:r>
          </w:p>
          <w:p w14:paraId="553921E1" w14:textId="77777777" w:rsidR="008D1E4A" w:rsidRPr="00EF5447" w:rsidRDefault="008D1E4A" w:rsidP="00C620E0">
            <w:pPr>
              <w:pStyle w:val="TAC"/>
              <w:rPr>
                <w:lang w:eastAsia="fi-FI"/>
              </w:rPr>
            </w:pPr>
            <w:r w:rsidRPr="00EF5447">
              <w:rPr>
                <w:lang w:eastAsia="fi-FI"/>
              </w:rPr>
              <w:t>DC_5A_n260(A-2P)</w:t>
            </w:r>
          </w:p>
          <w:p w14:paraId="0BD59D1E" w14:textId="77777777" w:rsidR="008D1E4A" w:rsidRPr="00EF5447" w:rsidRDefault="008D1E4A" w:rsidP="00C620E0">
            <w:pPr>
              <w:pStyle w:val="TAC"/>
              <w:rPr>
                <w:lang w:eastAsia="fi-FI"/>
              </w:rPr>
            </w:pPr>
            <w:r w:rsidRPr="00EF5447">
              <w:rPr>
                <w:lang w:eastAsia="fi-FI"/>
              </w:rPr>
              <w:t>DC_5A_n260(2A-2P)</w:t>
            </w:r>
          </w:p>
          <w:p w14:paraId="1CF93C5A" w14:textId="77777777" w:rsidR="008D1E4A" w:rsidRPr="00EF5447" w:rsidRDefault="008D1E4A" w:rsidP="00C620E0">
            <w:pPr>
              <w:pStyle w:val="TAC"/>
              <w:rPr>
                <w:lang w:eastAsia="fi-FI"/>
              </w:rPr>
            </w:pPr>
            <w:r w:rsidRPr="00EF5447">
              <w:rPr>
                <w:lang w:eastAsia="fi-FI"/>
              </w:rPr>
              <w:t>DC_5A_n260(3A-3O)</w:t>
            </w:r>
          </w:p>
          <w:p w14:paraId="208D01DE" w14:textId="77777777" w:rsidR="008D1E4A" w:rsidRPr="00EF5447" w:rsidRDefault="008D1E4A" w:rsidP="00C620E0">
            <w:pPr>
              <w:pStyle w:val="TAC"/>
              <w:rPr>
                <w:lang w:eastAsia="fi-FI"/>
              </w:rPr>
            </w:pPr>
            <w:r w:rsidRPr="00EF5447">
              <w:rPr>
                <w:lang w:eastAsia="fi-FI"/>
              </w:rPr>
              <w:t>DC_5A_n260(D-2G)</w:t>
            </w:r>
          </w:p>
          <w:p w14:paraId="5C8D6BD3" w14:textId="77777777" w:rsidR="008D1E4A" w:rsidRPr="00EF5447" w:rsidRDefault="008D1E4A" w:rsidP="00C620E0">
            <w:pPr>
              <w:pStyle w:val="TAC"/>
              <w:rPr>
                <w:lang w:eastAsia="fi-FI"/>
              </w:rPr>
            </w:pPr>
            <w:r w:rsidRPr="00EF5447">
              <w:rPr>
                <w:lang w:eastAsia="fi-FI"/>
              </w:rPr>
              <w:t>DC_5A_n260(2D-O)</w:t>
            </w:r>
          </w:p>
          <w:p w14:paraId="386E771D" w14:textId="77777777" w:rsidR="008D1E4A" w:rsidRPr="00EF5447" w:rsidRDefault="008D1E4A" w:rsidP="00C620E0">
            <w:pPr>
              <w:pStyle w:val="TAC"/>
              <w:rPr>
                <w:lang w:eastAsia="fi-FI"/>
              </w:rPr>
            </w:pPr>
            <w:r w:rsidRPr="00EF5447">
              <w:rPr>
                <w:lang w:eastAsia="fi-FI"/>
              </w:rPr>
              <w:t>DC_5A_n260(G-2O)</w:t>
            </w:r>
          </w:p>
          <w:p w14:paraId="00DC57E0" w14:textId="77777777" w:rsidR="008D1E4A" w:rsidRPr="00EF5447" w:rsidRDefault="008D1E4A" w:rsidP="00C620E0">
            <w:pPr>
              <w:pStyle w:val="TAC"/>
              <w:rPr>
                <w:lang w:eastAsia="fi-FI"/>
              </w:rPr>
            </w:pPr>
            <w:r w:rsidRPr="00EF5447">
              <w:rPr>
                <w:lang w:eastAsia="fi-FI"/>
              </w:rPr>
              <w:t>DC_5A_n260(2G-2O)</w:t>
            </w:r>
          </w:p>
          <w:p w14:paraId="2023D2AA" w14:textId="77777777" w:rsidR="008D1E4A" w:rsidRPr="00EF5447" w:rsidRDefault="008D1E4A" w:rsidP="00C620E0">
            <w:pPr>
              <w:pStyle w:val="TAC"/>
              <w:rPr>
                <w:lang w:eastAsia="fi-FI"/>
              </w:rPr>
            </w:pPr>
            <w:r w:rsidRPr="00EF5447">
              <w:rPr>
                <w:lang w:eastAsia="fi-FI"/>
              </w:rPr>
              <w:t>DC_5A_n260(G-3O)</w:t>
            </w:r>
          </w:p>
          <w:p w14:paraId="195596A2" w14:textId="77777777" w:rsidR="008D1E4A" w:rsidRPr="00EF5447" w:rsidRDefault="008D1E4A" w:rsidP="00C620E0">
            <w:pPr>
              <w:pStyle w:val="TAC"/>
              <w:rPr>
                <w:lang w:eastAsia="fi-FI"/>
              </w:rPr>
            </w:pPr>
            <w:r w:rsidRPr="00EF5447">
              <w:rPr>
                <w:lang w:eastAsia="fi-FI"/>
              </w:rPr>
              <w:t>DC_5A_n260(2G-3O)</w:t>
            </w:r>
          </w:p>
          <w:p w14:paraId="03807FC9" w14:textId="77777777" w:rsidR="008D1E4A" w:rsidRPr="00EF5447" w:rsidRDefault="008D1E4A" w:rsidP="00C620E0">
            <w:pPr>
              <w:pStyle w:val="TAC"/>
              <w:rPr>
                <w:lang w:eastAsia="fi-FI"/>
              </w:rPr>
            </w:pPr>
            <w:r w:rsidRPr="00EF5447">
              <w:rPr>
                <w:lang w:eastAsia="fi-FI"/>
              </w:rPr>
              <w:t>DC_5A_n260(G-4O)</w:t>
            </w:r>
          </w:p>
          <w:p w14:paraId="73B30351" w14:textId="77777777" w:rsidR="008D1E4A" w:rsidRPr="00EF5447" w:rsidRDefault="008D1E4A" w:rsidP="00C620E0">
            <w:pPr>
              <w:pStyle w:val="TAC"/>
              <w:rPr>
                <w:lang w:eastAsia="fi-FI"/>
              </w:rPr>
            </w:pPr>
            <w:r w:rsidRPr="00EF5447">
              <w:rPr>
                <w:lang w:eastAsia="fi-FI"/>
              </w:rPr>
              <w:t>DC_5A_n260(2G-4O)</w:t>
            </w:r>
          </w:p>
          <w:p w14:paraId="359332F3" w14:textId="77777777" w:rsidR="008D1E4A" w:rsidRPr="00EF5447" w:rsidRDefault="008D1E4A" w:rsidP="00C620E0">
            <w:pPr>
              <w:pStyle w:val="TAC"/>
              <w:rPr>
                <w:lang w:eastAsia="fi-FI"/>
              </w:rPr>
            </w:pPr>
            <w:r w:rsidRPr="00EF5447">
              <w:rPr>
                <w:lang w:eastAsia="fi-FI"/>
              </w:rPr>
              <w:t>DC_5A_n260(3G-O)</w:t>
            </w:r>
          </w:p>
          <w:p w14:paraId="6B166187" w14:textId="77777777" w:rsidR="008D1E4A" w:rsidRPr="00EF5447" w:rsidRDefault="008D1E4A" w:rsidP="00C620E0">
            <w:pPr>
              <w:pStyle w:val="TAC"/>
              <w:rPr>
                <w:lang w:eastAsia="fi-FI"/>
              </w:rPr>
            </w:pPr>
            <w:r w:rsidRPr="00EF5447">
              <w:rPr>
                <w:lang w:eastAsia="fi-FI"/>
              </w:rPr>
              <w:t>DC_5A_n260(4G-O)</w:t>
            </w:r>
          </w:p>
          <w:p w14:paraId="54A85C4C" w14:textId="77777777" w:rsidR="008D1E4A" w:rsidRPr="00EF5447" w:rsidRDefault="008D1E4A" w:rsidP="00C620E0">
            <w:pPr>
              <w:pStyle w:val="TAC"/>
              <w:rPr>
                <w:lang w:eastAsia="fi-FI"/>
              </w:rPr>
            </w:pPr>
            <w:r w:rsidRPr="00EF5447">
              <w:rPr>
                <w:lang w:eastAsia="fi-FI"/>
              </w:rPr>
              <w:t>DC_5A_n260(H-O)</w:t>
            </w:r>
          </w:p>
          <w:p w14:paraId="59E9AAF2" w14:textId="77777777" w:rsidR="008D1E4A" w:rsidRPr="00EF5447" w:rsidRDefault="008D1E4A" w:rsidP="00C620E0">
            <w:pPr>
              <w:pStyle w:val="TAC"/>
              <w:rPr>
                <w:lang w:eastAsia="fi-FI"/>
              </w:rPr>
            </w:pPr>
            <w:r w:rsidRPr="00EF5447">
              <w:rPr>
                <w:lang w:eastAsia="fi-FI"/>
              </w:rPr>
              <w:t>DC_5A_n260(2H-O)</w:t>
            </w:r>
          </w:p>
          <w:p w14:paraId="744FEFDC" w14:textId="77777777" w:rsidR="008D1E4A" w:rsidRPr="00EF5447" w:rsidRDefault="008D1E4A" w:rsidP="00C620E0">
            <w:pPr>
              <w:pStyle w:val="TAC"/>
              <w:rPr>
                <w:rFonts w:cs="Arial"/>
                <w:szCs w:val="18"/>
              </w:rPr>
            </w:pPr>
            <w:r w:rsidRPr="00EF5447">
              <w:rPr>
                <w:rFonts w:cs="Arial"/>
                <w:szCs w:val="18"/>
              </w:rPr>
              <w:t>DC_5A_n260(A-Q)</w:t>
            </w:r>
          </w:p>
          <w:p w14:paraId="39B1C4FB" w14:textId="77777777" w:rsidR="008D1E4A" w:rsidRPr="00EF5447" w:rsidRDefault="008D1E4A" w:rsidP="00C620E0">
            <w:pPr>
              <w:pStyle w:val="TAC"/>
              <w:rPr>
                <w:lang w:eastAsia="fi-FI"/>
              </w:rPr>
            </w:pPr>
            <w:r w:rsidRPr="00EF5447">
              <w:rPr>
                <w:rFonts w:cs="Arial"/>
                <w:szCs w:val="18"/>
              </w:rPr>
              <w:t>DC_5A_n260(P-Q)</w:t>
            </w:r>
          </w:p>
          <w:p w14:paraId="73DEA6F9"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n260(2A-4P)</w:t>
            </w:r>
          </w:p>
          <w:p w14:paraId="3FB89DD6" w14:textId="77777777" w:rsidR="008D1E4A" w:rsidRPr="00EF5447" w:rsidRDefault="008D1E4A" w:rsidP="00C620E0">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288BEC7E" w14:textId="77777777" w:rsidR="008D1E4A" w:rsidRPr="00EF5447" w:rsidRDefault="008D1E4A" w:rsidP="00C620E0">
            <w:pPr>
              <w:pStyle w:val="TAC"/>
              <w:rPr>
                <w:lang w:eastAsia="fi-FI"/>
              </w:rPr>
            </w:pPr>
            <w:r w:rsidRPr="00EF5447">
              <w:rPr>
                <w:rFonts w:cs="Arial"/>
                <w:szCs w:val="18"/>
              </w:rPr>
              <w:t>DC_5A_n260(3A-P)</w:t>
            </w:r>
          </w:p>
          <w:p w14:paraId="1AFC57C5"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n260(4A-4O)</w:t>
            </w:r>
          </w:p>
          <w:p w14:paraId="5DBFEAAB"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n260(4A-2Q)</w:t>
            </w:r>
          </w:p>
          <w:p w14:paraId="269A949D"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n260(6A-2O)</w:t>
            </w:r>
          </w:p>
          <w:p w14:paraId="1344137E"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n260(6A-2P)</w:t>
            </w:r>
          </w:p>
          <w:p w14:paraId="35AC950D"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n260(6A-3O)</w:t>
            </w:r>
          </w:p>
          <w:p w14:paraId="38DEEA1E"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n260(8A-2O)</w:t>
            </w:r>
          </w:p>
          <w:p w14:paraId="5AC844EF" w14:textId="77777777" w:rsidR="008D1E4A" w:rsidRPr="00EF5447" w:rsidRDefault="008D1E4A" w:rsidP="00C620E0">
            <w:pPr>
              <w:pStyle w:val="TAC"/>
              <w:rPr>
                <w:lang w:eastAsia="fi-FI"/>
              </w:rPr>
            </w:pPr>
            <w:r w:rsidRPr="00EF5447">
              <w:rPr>
                <w:rFonts w:cs="Arial"/>
                <w:szCs w:val="18"/>
              </w:rPr>
              <w:t>DC_5A_n260(2A-O-P)</w:t>
            </w:r>
          </w:p>
          <w:p w14:paraId="50095BF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n260(2A-2G-2O)</w:t>
            </w:r>
          </w:p>
          <w:p w14:paraId="1219F61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n260(2A-2O-2P)</w:t>
            </w:r>
          </w:p>
          <w:p w14:paraId="09027E4A"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n260(2A-2O-2Q)</w:t>
            </w:r>
          </w:p>
          <w:p w14:paraId="3FB39D9F" w14:textId="77777777" w:rsidR="008D1E4A" w:rsidRPr="00EF5447" w:rsidRDefault="008D1E4A" w:rsidP="00C620E0">
            <w:pPr>
              <w:pStyle w:val="TAC"/>
              <w:rPr>
                <w:rFonts w:eastAsia="Times New Roman" w:cs="Arial"/>
                <w:szCs w:val="18"/>
              </w:rPr>
            </w:pPr>
            <w:r w:rsidRPr="00EF5447">
              <w:rPr>
                <w:rFonts w:eastAsia="Times New Roman" w:cs="Arial"/>
                <w:szCs w:val="18"/>
              </w:rPr>
              <w:t>DC_5A_n260(O-P)</w:t>
            </w:r>
          </w:p>
          <w:p w14:paraId="68B2B433" w14:textId="77777777" w:rsidR="008D1E4A" w:rsidRPr="00EF5447" w:rsidRDefault="008D1E4A" w:rsidP="00C620E0">
            <w:pPr>
              <w:pStyle w:val="TAC"/>
              <w:rPr>
                <w:lang w:eastAsia="fi-FI"/>
              </w:rPr>
            </w:pPr>
            <w:r w:rsidRPr="00EF5447">
              <w:rPr>
                <w:rFonts w:eastAsia="Times New Roman" w:cs="Arial"/>
                <w:szCs w:val="18"/>
              </w:rPr>
              <w:t>DC_5A_n260(A-O-P)</w:t>
            </w:r>
          </w:p>
          <w:p w14:paraId="2AB807C2" w14:textId="77777777" w:rsidR="008D1E4A" w:rsidRPr="00EF5447" w:rsidRDefault="008D1E4A" w:rsidP="00C620E0">
            <w:pPr>
              <w:pStyle w:val="TAC"/>
              <w:rPr>
                <w:lang w:eastAsia="fi-FI"/>
              </w:rPr>
            </w:pPr>
            <w:r w:rsidRPr="00EF5447">
              <w:rPr>
                <w:noProof/>
                <w:lang w:eastAsia="zh-CN"/>
              </w:rPr>
              <w:t>DC_5A-5A_n260A</w:t>
            </w:r>
          </w:p>
        </w:tc>
        <w:tc>
          <w:tcPr>
            <w:tcW w:w="2846" w:type="dxa"/>
          </w:tcPr>
          <w:p w14:paraId="710E6149" w14:textId="77777777" w:rsidR="008D1E4A" w:rsidRPr="00EF5447" w:rsidRDefault="008D1E4A" w:rsidP="00C620E0">
            <w:pPr>
              <w:pStyle w:val="TAC"/>
              <w:rPr>
                <w:lang w:eastAsia="fi-FI"/>
              </w:rPr>
            </w:pPr>
            <w:r w:rsidRPr="00EF5447">
              <w:rPr>
                <w:lang w:eastAsia="fi-FI"/>
              </w:rPr>
              <w:lastRenderedPageBreak/>
              <w:t>DC_5A_n260A</w:t>
            </w:r>
          </w:p>
          <w:p w14:paraId="4FB7161E" w14:textId="77777777" w:rsidR="008D1E4A" w:rsidRPr="00EF5447" w:rsidRDefault="008D1E4A" w:rsidP="00C620E0">
            <w:pPr>
              <w:pStyle w:val="TAC"/>
              <w:rPr>
                <w:rFonts w:cs="Arial"/>
                <w:szCs w:val="18"/>
              </w:rPr>
            </w:pPr>
            <w:r w:rsidRPr="00EF5447">
              <w:rPr>
                <w:rFonts w:cs="Arial"/>
                <w:szCs w:val="18"/>
              </w:rPr>
              <w:t>DC_5A_n260G</w:t>
            </w:r>
          </w:p>
          <w:p w14:paraId="3DD86C9E" w14:textId="77777777" w:rsidR="008D1E4A" w:rsidRPr="00EF5447" w:rsidRDefault="008D1E4A" w:rsidP="00C620E0">
            <w:pPr>
              <w:pStyle w:val="TAC"/>
              <w:rPr>
                <w:rFonts w:cs="Arial"/>
                <w:szCs w:val="18"/>
              </w:rPr>
            </w:pPr>
            <w:r w:rsidRPr="00EF5447">
              <w:rPr>
                <w:rFonts w:cs="Arial"/>
                <w:szCs w:val="18"/>
              </w:rPr>
              <w:t>DC_5A_n260H</w:t>
            </w:r>
          </w:p>
          <w:p w14:paraId="32CBBC92" w14:textId="77777777" w:rsidR="008D1E4A" w:rsidRPr="00EF5447" w:rsidRDefault="008D1E4A" w:rsidP="00C620E0">
            <w:pPr>
              <w:pStyle w:val="TAC"/>
              <w:rPr>
                <w:rFonts w:cs="Arial"/>
                <w:szCs w:val="18"/>
              </w:rPr>
            </w:pPr>
            <w:r w:rsidRPr="00EF5447">
              <w:rPr>
                <w:rFonts w:cs="Arial"/>
                <w:szCs w:val="18"/>
              </w:rPr>
              <w:t>DC_5A_n260O</w:t>
            </w:r>
          </w:p>
          <w:p w14:paraId="4D0DF857" w14:textId="77777777" w:rsidR="008D1E4A" w:rsidRPr="00EF5447" w:rsidRDefault="008D1E4A" w:rsidP="00C620E0">
            <w:pPr>
              <w:pStyle w:val="TAC"/>
              <w:rPr>
                <w:rFonts w:cs="Arial"/>
                <w:szCs w:val="18"/>
              </w:rPr>
            </w:pPr>
            <w:r w:rsidRPr="00EF5447">
              <w:rPr>
                <w:rFonts w:cs="Arial"/>
                <w:szCs w:val="18"/>
              </w:rPr>
              <w:t>DC_5A_n260P</w:t>
            </w:r>
          </w:p>
          <w:p w14:paraId="2BFD1080" w14:textId="77777777" w:rsidR="008D1E4A" w:rsidRPr="00EF5447" w:rsidRDefault="008D1E4A" w:rsidP="00C620E0">
            <w:pPr>
              <w:pStyle w:val="TAC"/>
              <w:rPr>
                <w:lang w:eastAsia="fi-FI"/>
              </w:rPr>
            </w:pPr>
            <w:r w:rsidRPr="00EF5447">
              <w:rPr>
                <w:rFonts w:cs="Arial"/>
                <w:szCs w:val="18"/>
              </w:rPr>
              <w:t>DC_5A_n260Q</w:t>
            </w:r>
          </w:p>
        </w:tc>
      </w:tr>
      <w:tr w:rsidR="008D1E4A" w:rsidRPr="00EF5447" w14:paraId="5F818546" w14:textId="77777777" w:rsidTr="00C620E0">
        <w:trPr>
          <w:trHeight w:val="187"/>
          <w:jc w:val="center"/>
        </w:trPr>
        <w:tc>
          <w:tcPr>
            <w:tcW w:w="2972" w:type="dxa"/>
            <w:shd w:val="clear" w:color="auto" w:fill="auto"/>
          </w:tcPr>
          <w:p w14:paraId="04715EA9" w14:textId="77777777" w:rsidR="008D1E4A" w:rsidRPr="00EF5447" w:rsidRDefault="008D1E4A" w:rsidP="00C620E0">
            <w:pPr>
              <w:pStyle w:val="TAC"/>
              <w:rPr>
                <w:lang w:eastAsia="fi-FI"/>
              </w:rPr>
            </w:pPr>
            <w:r w:rsidRPr="00EF5447">
              <w:rPr>
                <w:lang w:eastAsia="fi-FI"/>
              </w:rPr>
              <w:lastRenderedPageBreak/>
              <w:t>DC_5A_n261A</w:t>
            </w:r>
          </w:p>
          <w:p w14:paraId="0C493DCF" w14:textId="77777777" w:rsidR="008D1E4A" w:rsidRPr="00EF5447" w:rsidRDefault="008D1E4A" w:rsidP="00C620E0">
            <w:pPr>
              <w:pStyle w:val="TAC"/>
              <w:rPr>
                <w:lang w:eastAsia="fi-FI"/>
              </w:rPr>
            </w:pPr>
            <w:r w:rsidRPr="00EF5447">
              <w:rPr>
                <w:lang w:eastAsia="fi-FI"/>
              </w:rPr>
              <w:t>DC_5A_n261B</w:t>
            </w:r>
          </w:p>
          <w:p w14:paraId="70D4DB74" w14:textId="77777777" w:rsidR="008D1E4A" w:rsidRPr="00EF5447" w:rsidRDefault="008D1E4A" w:rsidP="00C620E0">
            <w:pPr>
              <w:pStyle w:val="TAC"/>
              <w:rPr>
                <w:lang w:eastAsia="fi-FI"/>
              </w:rPr>
            </w:pPr>
            <w:r w:rsidRPr="00EF5447">
              <w:rPr>
                <w:lang w:eastAsia="fi-FI"/>
              </w:rPr>
              <w:t>DC_5A_n261C</w:t>
            </w:r>
          </w:p>
          <w:p w14:paraId="30F3E641" w14:textId="77777777" w:rsidR="008D1E4A" w:rsidRPr="00EF5447" w:rsidRDefault="008D1E4A" w:rsidP="00C620E0">
            <w:pPr>
              <w:pStyle w:val="TAC"/>
              <w:rPr>
                <w:lang w:eastAsia="fi-FI"/>
              </w:rPr>
            </w:pPr>
            <w:r w:rsidRPr="00EF5447">
              <w:rPr>
                <w:lang w:eastAsia="fi-FI"/>
              </w:rPr>
              <w:t>DC_5A_n261D</w:t>
            </w:r>
          </w:p>
          <w:p w14:paraId="17D521DC" w14:textId="77777777" w:rsidR="008D1E4A" w:rsidRPr="00EF5447" w:rsidRDefault="008D1E4A" w:rsidP="00C620E0">
            <w:pPr>
              <w:pStyle w:val="TAC"/>
              <w:rPr>
                <w:lang w:eastAsia="fi-FI"/>
              </w:rPr>
            </w:pPr>
            <w:r w:rsidRPr="00EF5447">
              <w:rPr>
                <w:lang w:eastAsia="fi-FI"/>
              </w:rPr>
              <w:t>DC_5A_n261E</w:t>
            </w:r>
          </w:p>
          <w:p w14:paraId="6680AB05" w14:textId="77777777" w:rsidR="008D1E4A" w:rsidRPr="00EF5447" w:rsidRDefault="008D1E4A" w:rsidP="00C620E0">
            <w:pPr>
              <w:pStyle w:val="TAC"/>
              <w:rPr>
                <w:lang w:eastAsia="fi-FI"/>
              </w:rPr>
            </w:pPr>
            <w:r w:rsidRPr="00EF5447">
              <w:rPr>
                <w:lang w:eastAsia="fi-FI"/>
              </w:rPr>
              <w:t>DC_5A_n261F</w:t>
            </w:r>
          </w:p>
          <w:p w14:paraId="712DBE33" w14:textId="77777777" w:rsidR="008D1E4A" w:rsidRPr="00EF5447" w:rsidRDefault="008D1E4A" w:rsidP="00C620E0">
            <w:pPr>
              <w:pStyle w:val="TAC"/>
              <w:rPr>
                <w:lang w:eastAsia="fi-FI"/>
              </w:rPr>
            </w:pPr>
            <w:r w:rsidRPr="00EF5447">
              <w:rPr>
                <w:lang w:eastAsia="fi-FI"/>
              </w:rPr>
              <w:t>DC_5A_n261G</w:t>
            </w:r>
          </w:p>
          <w:p w14:paraId="02E68D23" w14:textId="77777777" w:rsidR="008D1E4A" w:rsidRPr="00EF5447" w:rsidRDefault="008D1E4A" w:rsidP="00C620E0">
            <w:pPr>
              <w:pStyle w:val="TAC"/>
              <w:rPr>
                <w:lang w:eastAsia="fi-FI"/>
              </w:rPr>
            </w:pPr>
            <w:r w:rsidRPr="00EF5447">
              <w:rPr>
                <w:lang w:eastAsia="fi-FI"/>
              </w:rPr>
              <w:t>DC_5A_n261H</w:t>
            </w:r>
          </w:p>
          <w:p w14:paraId="61C12CB0" w14:textId="77777777" w:rsidR="008D1E4A" w:rsidRPr="00EF5447" w:rsidRDefault="008D1E4A" w:rsidP="00C620E0">
            <w:pPr>
              <w:pStyle w:val="TAC"/>
              <w:rPr>
                <w:lang w:eastAsia="fi-FI"/>
              </w:rPr>
            </w:pPr>
            <w:r w:rsidRPr="00EF5447">
              <w:rPr>
                <w:lang w:eastAsia="fi-FI"/>
              </w:rPr>
              <w:t>DC_5A_n261I</w:t>
            </w:r>
          </w:p>
          <w:p w14:paraId="4ADC45E3" w14:textId="77777777" w:rsidR="008D1E4A" w:rsidRPr="00EF5447" w:rsidRDefault="008D1E4A" w:rsidP="00C620E0">
            <w:pPr>
              <w:pStyle w:val="TAC"/>
              <w:rPr>
                <w:lang w:eastAsia="fi-FI"/>
              </w:rPr>
            </w:pPr>
            <w:r w:rsidRPr="00EF5447">
              <w:rPr>
                <w:lang w:eastAsia="fi-FI"/>
              </w:rPr>
              <w:t>DC_5A_n261J</w:t>
            </w:r>
          </w:p>
          <w:p w14:paraId="7F720029" w14:textId="77777777" w:rsidR="008D1E4A" w:rsidRPr="00EF5447" w:rsidRDefault="008D1E4A" w:rsidP="00C620E0">
            <w:pPr>
              <w:pStyle w:val="TAC"/>
              <w:rPr>
                <w:lang w:eastAsia="fi-FI"/>
              </w:rPr>
            </w:pPr>
            <w:r w:rsidRPr="00EF5447">
              <w:rPr>
                <w:lang w:eastAsia="fi-FI"/>
              </w:rPr>
              <w:t>DC_5A_n261K</w:t>
            </w:r>
          </w:p>
          <w:p w14:paraId="537D17E9" w14:textId="77777777" w:rsidR="008D1E4A" w:rsidRPr="00EF5447" w:rsidRDefault="008D1E4A" w:rsidP="00C620E0">
            <w:pPr>
              <w:pStyle w:val="TAC"/>
              <w:rPr>
                <w:lang w:eastAsia="fi-FI"/>
              </w:rPr>
            </w:pPr>
            <w:r w:rsidRPr="00EF5447">
              <w:rPr>
                <w:lang w:eastAsia="fi-FI"/>
              </w:rPr>
              <w:t>DC_5A_n261L</w:t>
            </w:r>
          </w:p>
          <w:p w14:paraId="010B1898" w14:textId="77777777" w:rsidR="008D1E4A" w:rsidRPr="00EF5447" w:rsidRDefault="008D1E4A" w:rsidP="00C620E0">
            <w:pPr>
              <w:pStyle w:val="TAC"/>
              <w:rPr>
                <w:lang w:eastAsia="fi-FI"/>
              </w:rPr>
            </w:pPr>
            <w:r w:rsidRPr="00EF5447">
              <w:rPr>
                <w:lang w:eastAsia="fi-FI"/>
              </w:rPr>
              <w:t>DC_5A_n261M</w:t>
            </w:r>
          </w:p>
          <w:p w14:paraId="21BB359E" w14:textId="77777777" w:rsidR="008D1E4A" w:rsidRPr="00EF5447" w:rsidRDefault="008D1E4A" w:rsidP="00C620E0">
            <w:pPr>
              <w:pStyle w:val="TAC"/>
              <w:rPr>
                <w:lang w:eastAsia="fi-FI"/>
              </w:rPr>
            </w:pPr>
            <w:r w:rsidRPr="00EF5447">
              <w:rPr>
                <w:lang w:eastAsia="fi-FI"/>
              </w:rPr>
              <w:t>DC_5A_n261O</w:t>
            </w:r>
          </w:p>
          <w:p w14:paraId="2604C34C" w14:textId="77777777" w:rsidR="008D1E4A" w:rsidRPr="00EF5447" w:rsidRDefault="008D1E4A" w:rsidP="00C620E0">
            <w:pPr>
              <w:pStyle w:val="TAC"/>
              <w:rPr>
                <w:lang w:eastAsia="fi-FI"/>
              </w:rPr>
            </w:pPr>
            <w:r w:rsidRPr="00EF5447">
              <w:rPr>
                <w:lang w:eastAsia="fi-FI"/>
              </w:rPr>
              <w:t>DC_5A_n261P</w:t>
            </w:r>
          </w:p>
          <w:p w14:paraId="1FC4F1DF" w14:textId="77777777" w:rsidR="008D1E4A" w:rsidRPr="00EF5447" w:rsidRDefault="008D1E4A" w:rsidP="00C620E0">
            <w:pPr>
              <w:pStyle w:val="TAC"/>
              <w:rPr>
                <w:lang w:eastAsia="fi-FI"/>
              </w:rPr>
            </w:pPr>
            <w:r w:rsidRPr="00EF5447">
              <w:rPr>
                <w:lang w:eastAsia="fi-FI"/>
              </w:rPr>
              <w:t>DC_5A_n261Q</w:t>
            </w:r>
          </w:p>
        </w:tc>
        <w:tc>
          <w:tcPr>
            <w:tcW w:w="2846" w:type="dxa"/>
          </w:tcPr>
          <w:p w14:paraId="617FBD22" w14:textId="77777777" w:rsidR="008D1E4A" w:rsidRPr="00EF5447" w:rsidRDefault="008D1E4A" w:rsidP="00C620E0">
            <w:pPr>
              <w:pStyle w:val="TAC"/>
              <w:rPr>
                <w:lang w:eastAsia="fi-FI"/>
              </w:rPr>
            </w:pPr>
            <w:r w:rsidRPr="00EF5447">
              <w:rPr>
                <w:lang w:eastAsia="fi-FI"/>
              </w:rPr>
              <w:t>DC_5A_n261A</w:t>
            </w:r>
          </w:p>
          <w:p w14:paraId="7C879D9F" w14:textId="77777777" w:rsidR="008D1E4A" w:rsidRPr="00EF5447" w:rsidRDefault="008D1E4A" w:rsidP="00C620E0">
            <w:pPr>
              <w:pStyle w:val="TAC"/>
              <w:rPr>
                <w:lang w:eastAsia="fi-FI"/>
              </w:rPr>
            </w:pPr>
            <w:r w:rsidRPr="00EF5447">
              <w:rPr>
                <w:lang w:eastAsia="fi-FI"/>
              </w:rPr>
              <w:t>DC_5A_n261G</w:t>
            </w:r>
          </w:p>
          <w:p w14:paraId="79B6E43B" w14:textId="77777777" w:rsidR="008D1E4A" w:rsidRPr="00EF5447" w:rsidRDefault="008D1E4A" w:rsidP="00C620E0">
            <w:pPr>
              <w:pStyle w:val="TAC"/>
              <w:rPr>
                <w:lang w:eastAsia="fi-FI"/>
              </w:rPr>
            </w:pPr>
            <w:r w:rsidRPr="00EF5447">
              <w:rPr>
                <w:lang w:eastAsia="fi-FI"/>
              </w:rPr>
              <w:t>DC_5A_n261H</w:t>
            </w:r>
          </w:p>
          <w:p w14:paraId="785E94DB" w14:textId="77777777" w:rsidR="008D1E4A" w:rsidRPr="00EF5447" w:rsidRDefault="008D1E4A" w:rsidP="00C620E0">
            <w:pPr>
              <w:pStyle w:val="TAC"/>
              <w:rPr>
                <w:lang w:eastAsia="fi-FI"/>
              </w:rPr>
            </w:pPr>
            <w:r w:rsidRPr="00EF5447">
              <w:rPr>
                <w:lang w:eastAsia="fi-FI"/>
              </w:rPr>
              <w:t>DC_5A_n261I</w:t>
            </w:r>
          </w:p>
        </w:tc>
      </w:tr>
      <w:tr w:rsidR="008D1E4A" w:rsidRPr="00EF5447" w14:paraId="4E4C18B3" w14:textId="77777777" w:rsidTr="00C620E0">
        <w:trPr>
          <w:trHeight w:val="187"/>
          <w:jc w:val="center"/>
        </w:trPr>
        <w:tc>
          <w:tcPr>
            <w:tcW w:w="2972" w:type="dxa"/>
            <w:shd w:val="clear" w:color="auto" w:fill="auto"/>
          </w:tcPr>
          <w:p w14:paraId="06E2C80B" w14:textId="77777777" w:rsidR="008D1E4A" w:rsidRPr="00EF5447" w:rsidRDefault="008D1E4A" w:rsidP="00C620E0">
            <w:pPr>
              <w:pStyle w:val="TAC"/>
              <w:rPr>
                <w:lang w:eastAsia="zh-TW"/>
              </w:rPr>
            </w:pPr>
            <w:r w:rsidRPr="00EF5447">
              <w:rPr>
                <w:lang w:eastAsia="fi-FI"/>
              </w:rPr>
              <w:lastRenderedPageBreak/>
              <w:t>DC_5A_n261(2A)</w:t>
            </w:r>
          </w:p>
          <w:p w14:paraId="4520F9E7" w14:textId="77777777" w:rsidR="008D1E4A" w:rsidRPr="00EF5447" w:rsidRDefault="008D1E4A" w:rsidP="00C620E0">
            <w:pPr>
              <w:pStyle w:val="TAC"/>
              <w:rPr>
                <w:lang w:eastAsia="zh-TW"/>
              </w:rPr>
            </w:pPr>
            <w:r w:rsidRPr="00EF5447">
              <w:rPr>
                <w:lang w:eastAsia="zh-TW"/>
              </w:rPr>
              <w:t>DC_5A_n261(2G)</w:t>
            </w:r>
          </w:p>
          <w:p w14:paraId="1D1FFDB1" w14:textId="77777777" w:rsidR="008D1E4A" w:rsidRPr="00EF5447" w:rsidRDefault="008D1E4A" w:rsidP="00C620E0">
            <w:pPr>
              <w:pStyle w:val="TAC"/>
              <w:rPr>
                <w:lang w:eastAsia="fi-FI"/>
              </w:rPr>
            </w:pPr>
            <w:r w:rsidRPr="00EF5447">
              <w:rPr>
                <w:lang w:eastAsia="fi-FI"/>
              </w:rPr>
              <w:t>DC_5A_n261(3A)</w:t>
            </w:r>
          </w:p>
          <w:p w14:paraId="6F5442EB" w14:textId="77777777" w:rsidR="008D1E4A" w:rsidRPr="00EF5447" w:rsidRDefault="008D1E4A" w:rsidP="00C620E0">
            <w:pPr>
              <w:pStyle w:val="TAC"/>
              <w:rPr>
                <w:lang w:eastAsia="fi-FI"/>
              </w:rPr>
            </w:pPr>
            <w:r w:rsidRPr="00EF5447">
              <w:rPr>
                <w:lang w:eastAsia="fi-FI"/>
              </w:rPr>
              <w:t>DC_5A_n261(4A)</w:t>
            </w:r>
          </w:p>
          <w:p w14:paraId="0E98267D" w14:textId="77777777" w:rsidR="008D1E4A" w:rsidRPr="00EF5447" w:rsidRDefault="008D1E4A" w:rsidP="00C620E0">
            <w:pPr>
              <w:pStyle w:val="TAC"/>
              <w:rPr>
                <w:lang w:eastAsia="fi-FI"/>
              </w:rPr>
            </w:pPr>
            <w:r w:rsidRPr="00EF5447">
              <w:rPr>
                <w:lang w:eastAsia="fi-FI"/>
              </w:rPr>
              <w:t>DC_5A_n261(D-G)</w:t>
            </w:r>
          </w:p>
          <w:p w14:paraId="7E093949" w14:textId="77777777" w:rsidR="008D1E4A" w:rsidRPr="00EF5447" w:rsidRDefault="008D1E4A" w:rsidP="00C620E0">
            <w:pPr>
              <w:pStyle w:val="TAC"/>
              <w:rPr>
                <w:lang w:eastAsia="fi-FI"/>
              </w:rPr>
            </w:pPr>
            <w:r w:rsidRPr="00EF5447">
              <w:rPr>
                <w:lang w:eastAsia="fi-FI"/>
              </w:rPr>
              <w:t>DC_5A_n261(D-H)</w:t>
            </w:r>
          </w:p>
          <w:p w14:paraId="42E7A858" w14:textId="77777777" w:rsidR="008D1E4A" w:rsidRPr="00EF5447" w:rsidRDefault="008D1E4A" w:rsidP="00C620E0">
            <w:pPr>
              <w:pStyle w:val="TAC"/>
              <w:rPr>
                <w:lang w:eastAsia="fi-FI"/>
              </w:rPr>
            </w:pPr>
            <w:r w:rsidRPr="00EF5447">
              <w:rPr>
                <w:lang w:eastAsia="fi-FI"/>
              </w:rPr>
              <w:t>DC_5A_n261(D-I)</w:t>
            </w:r>
          </w:p>
          <w:p w14:paraId="4C321780" w14:textId="77777777" w:rsidR="008D1E4A" w:rsidRPr="00EF5447" w:rsidRDefault="008D1E4A" w:rsidP="00C620E0">
            <w:pPr>
              <w:pStyle w:val="TAC"/>
              <w:rPr>
                <w:lang w:eastAsia="fi-FI"/>
              </w:rPr>
            </w:pPr>
            <w:r w:rsidRPr="00EF5447">
              <w:rPr>
                <w:lang w:eastAsia="fi-FI"/>
              </w:rPr>
              <w:t>DC_5A_n261(D-O)</w:t>
            </w:r>
          </w:p>
          <w:p w14:paraId="38BC7A0B" w14:textId="77777777" w:rsidR="008D1E4A" w:rsidRPr="00EF5447" w:rsidRDefault="008D1E4A" w:rsidP="00C620E0">
            <w:pPr>
              <w:pStyle w:val="TAC"/>
              <w:rPr>
                <w:lang w:eastAsia="fi-FI"/>
              </w:rPr>
            </w:pPr>
            <w:r w:rsidRPr="00EF5447">
              <w:rPr>
                <w:lang w:eastAsia="fi-FI"/>
              </w:rPr>
              <w:t>DC_5A_n261(D-P)</w:t>
            </w:r>
          </w:p>
          <w:p w14:paraId="31A2CB18" w14:textId="77777777" w:rsidR="008D1E4A" w:rsidRPr="00EF5447" w:rsidRDefault="008D1E4A" w:rsidP="00C620E0">
            <w:pPr>
              <w:pStyle w:val="TAC"/>
              <w:rPr>
                <w:lang w:eastAsia="fi-FI"/>
              </w:rPr>
            </w:pPr>
            <w:r w:rsidRPr="00EF5447">
              <w:rPr>
                <w:lang w:eastAsia="fi-FI"/>
              </w:rPr>
              <w:t>DC_5A_n261(D-Q)</w:t>
            </w:r>
          </w:p>
          <w:p w14:paraId="4D561C0E" w14:textId="77777777" w:rsidR="008D1E4A" w:rsidRPr="00EF5447" w:rsidRDefault="008D1E4A" w:rsidP="00C620E0">
            <w:pPr>
              <w:pStyle w:val="TAC"/>
              <w:rPr>
                <w:lang w:eastAsia="fi-FI"/>
              </w:rPr>
            </w:pPr>
            <w:r w:rsidRPr="00EF5447">
              <w:rPr>
                <w:lang w:eastAsia="fi-FI"/>
              </w:rPr>
              <w:t>DC_5A_n261(E-O)</w:t>
            </w:r>
          </w:p>
          <w:p w14:paraId="7B7F11BC" w14:textId="77777777" w:rsidR="008D1E4A" w:rsidRPr="00EF5447" w:rsidRDefault="008D1E4A" w:rsidP="00C620E0">
            <w:pPr>
              <w:pStyle w:val="TAC"/>
              <w:rPr>
                <w:lang w:eastAsia="fi-FI"/>
              </w:rPr>
            </w:pPr>
            <w:r w:rsidRPr="00EF5447">
              <w:rPr>
                <w:lang w:eastAsia="fi-FI"/>
              </w:rPr>
              <w:t>DC_5A_n261(E-P)</w:t>
            </w:r>
          </w:p>
          <w:p w14:paraId="54D85288" w14:textId="77777777" w:rsidR="008D1E4A" w:rsidRPr="00EF5447" w:rsidRDefault="008D1E4A" w:rsidP="00C620E0">
            <w:pPr>
              <w:pStyle w:val="TAC"/>
              <w:rPr>
                <w:lang w:eastAsia="fi-FI"/>
              </w:rPr>
            </w:pPr>
            <w:r w:rsidRPr="00EF5447">
              <w:rPr>
                <w:lang w:eastAsia="fi-FI"/>
              </w:rPr>
              <w:t>DC_5A_n261(E-Q)</w:t>
            </w:r>
          </w:p>
          <w:p w14:paraId="09E3015A" w14:textId="77777777" w:rsidR="008D1E4A" w:rsidRPr="00EF5447" w:rsidRDefault="008D1E4A" w:rsidP="00C620E0">
            <w:pPr>
              <w:pStyle w:val="TAC"/>
              <w:rPr>
                <w:lang w:eastAsia="fi-FI"/>
              </w:rPr>
            </w:pPr>
            <w:r w:rsidRPr="00EF5447">
              <w:rPr>
                <w:lang w:eastAsia="fi-FI"/>
              </w:rPr>
              <w:t>DC_5A_n261(2H)</w:t>
            </w:r>
          </w:p>
          <w:p w14:paraId="64B79A48" w14:textId="77777777" w:rsidR="008D1E4A" w:rsidRPr="00EF5447" w:rsidRDefault="008D1E4A" w:rsidP="00C620E0">
            <w:pPr>
              <w:pStyle w:val="TAC"/>
              <w:rPr>
                <w:lang w:eastAsia="fi-FI"/>
              </w:rPr>
            </w:pPr>
            <w:r w:rsidRPr="00EF5447">
              <w:rPr>
                <w:lang w:eastAsia="fi-FI"/>
              </w:rPr>
              <w:t>DC_5A_n261(2I)</w:t>
            </w:r>
          </w:p>
          <w:p w14:paraId="72A6AC05" w14:textId="77777777" w:rsidR="008D1E4A" w:rsidRPr="00EF5447" w:rsidRDefault="008D1E4A" w:rsidP="00C620E0">
            <w:pPr>
              <w:pStyle w:val="TAC"/>
              <w:rPr>
                <w:lang w:eastAsia="fi-FI"/>
              </w:rPr>
            </w:pPr>
            <w:r w:rsidRPr="00EF5447">
              <w:rPr>
                <w:lang w:eastAsia="fi-FI"/>
              </w:rPr>
              <w:t>DC_5A_n261(A-H)</w:t>
            </w:r>
          </w:p>
          <w:p w14:paraId="7F224349" w14:textId="77777777" w:rsidR="008D1E4A" w:rsidRPr="00EF5447" w:rsidRDefault="008D1E4A" w:rsidP="00C620E0">
            <w:pPr>
              <w:pStyle w:val="TAC"/>
              <w:keepNext w:val="0"/>
              <w:rPr>
                <w:lang w:eastAsia="zh-TW"/>
              </w:rPr>
            </w:pPr>
            <w:r w:rsidRPr="00EF5447">
              <w:rPr>
                <w:lang w:eastAsia="fi-FI"/>
              </w:rPr>
              <w:t>DC_5A_n261(A-I)</w:t>
            </w:r>
            <w:r w:rsidRPr="00EF5447">
              <w:rPr>
                <w:lang w:eastAsia="zh-TW"/>
              </w:rPr>
              <w:t xml:space="preserve"> </w:t>
            </w:r>
          </w:p>
          <w:p w14:paraId="607C30F1" w14:textId="77777777" w:rsidR="008D1E4A" w:rsidRPr="00EF5447" w:rsidRDefault="008D1E4A" w:rsidP="00C620E0">
            <w:pPr>
              <w:pStyle w:val="TAC"/>
              <w:rPr>
                <w:lang w:eastAsia="zh-TW"/>
              </w:rPr>
            </w:pPr>
            <w:r w:rsidRPr="00EF5447">
              <w:rPr>
                <w:lang w:eastAsia="fi-FI"/>
              </w:rPr>
              <w:t>DC_5A_n261(A-J)</w:t>
            </w:r>
          </w:p>
          <w:p w14:paraId="176E7D46" w14:textId="77777777" w:rsidR="008D1E4A" w:rsidRPr="00EF5447" w:rsidRDefault="008D1E4A" w:rsidP="00C620E0">
            <w:pPr>
              <w:pStyle w:val="TAC"/>
              <w:rPr>
                <w:lang w:eastAsia="zh-TW"/>
              </w:rPr>
            </w:pPr>
            <w:r w:rsidRPr="00EF5447">
              <w:rPr>
                <w:lang w:eastAsia="zh-TW"/>
              </w:rPr>
              <w:t>DC_5A_n261(2A-H)</w:t>
            </w:r>
          </w:p>
          <w:p w14:paraId="04C8933E" w14:textId="77777777" w:rsidR="008D1E4A" w:rsidRPr="00EF5447" w:rsidRDefault="008D1E4A" w:rsidP="00C620E0">
            <w:pPr>
              <w:pStyle w:val="TAC"/>
              <w:rPr>
                <w:lang w:eastAsia="zh-TW"/>
              </w:rPr>
            </w:pPr>
            <w:r w:rsidRPr="00EF5447">
              <w:rPr>
                <w:lang w:eastAsia="zh-TW"/>
              </w:rPr>
              <w:t>DC_5A_n261(A-K)</w:t>
            </w:r>
          </w:p>
          <w:p w14:paraId="1DC55677" w14:textId="77777777" w:rsidR="008D1E4A" w:rsidRPr="00EF5447" w:rsidRDefault="008D1E4A" w:rsidP="00C620E0">
            <w:pPr>
              <w:pStyle w:val="TAC"/>
              <w:rPr>
                <w:lang w:eastAsia="zh-TW"/>
              </w:rPr>
            </w:pPr>
            <w:r w:rsidRPr="00EF5447">
              <w:rPr>
                <w:lang w:eastAsia="zh-TW"/>
              </w:rPr>
              <w:t>DC_5A_n261(A-L)</w:t>
            </w:r>
          </w:p>
          <w:p w14:paraId="3692DBC3" w14:textId="77777777" w:rsidR="008D1E4A" w:rsidRPr="00EF5447" w:rsidRDefault="008D1E4A" w:rsidP="00C620E0">
            <w:pPr>
              <w:pStyle w:val="TAC"/>
              <w:rPr>
                <w:lang w:eastAsia="fi-FI"/>
              </w:rPr>
            </w:pPr>
            <w:r w:rsidRPr="00EF5447">
              <w:rPr>
                <w:lang w:eastAsia="fi-FI"/>
              </w:rPr>
              <w:t>DC_5A_n261(A-D)</w:t>
            </w:r>
          </w:p>
          <w:p w14:paraId="3B059B16" w14:textId="77777777" w:rsidR="008D1E4A" w:rsidRPr="00EF5447" w:rsidRDefault="008D1E4A" w:rsidP="00C620E0">
            <w:pPr>
              <w:pStyle w:val="TAC"/>
              <w:rPr>
                <w:lang w:eastAsia="zh-TW"/>
              </w:rPr>
            </w:pPr>
            <w:r w:rsidRPr="00EF5447">
              <w:rPr>
                <w:lang w:eastAsia="fi-FI"/>
              </w:rPr>
              <w:t>DC_5A_n261(A-D-H)</w:t>
            </w:r>
          </w:p>
          <w:p w14:paraId="611B6D43" w14:textId="77777777" w:rsidR="008D1E4A" w:rsidRPr="00EF5447" w:rsidRDefault="008D1E4A" w:rsidP="00C620E0">
            <w:pPr>
              <w:pStyle w:val="TAC"/>
              <w:rPr>
                <w:lang w:eastAsia="zh-TW"/>
              </w:rPr>
            </w:pPr>
            <w:r w:rsidRPr="00EF5447">
              <w:rPr>
                <w:rFonts w:eastAsia="Yu Mincho" w:cs="Arial"/>
                <w:szCs w:val="18"/>
                <w:lang w:eastAsia="ja-JP"/>
              </w:rPr>
              <w:t>DC_5A_n261(A-D-2O)</w:t>
            </w:r>
          </w:p>
          <w:p w14:paraId="743B8E1C" w14:textId="77777777" w:rsidR="008D1E4A" w:rsidRPr="00EF5447" w:rsidRDefault="008D1E4A" w:rsidP="00C620E0">
            <w:pPr>
              <w:pStyle w:val="TAC"/>
              <w:rPr>
                <w:lang w:eastAsia="fi-FI"/>
              </w:rPr>
            </w:pPr>
            <w:r w:rsidRPr="00EF5447">
              <w:rPr>
                <w:lang w:eastAsia="fi-FI"/>
              </w:rPr>
              <w:t>DC_5A_n261(A-G)</w:t>
            </w:r>
          </w:p>
          <w:p w14:paraId="2BC7C228" w14:textId="77777777" w:rsidR="008D1E4A" w:rsidRPr="00EF5447" w:rsidRDefault="008D1E4A" w:rsidP="00C620E0">
            <w:pPr>
              <w:pStyle w:val="TAC"/>
              <w:rPr>
                <w:lang w:eastAsia="fi-FI"/>
              </w:rPr>
            </w:pPr>
            <w:r w:rsidRPr="00EF5447">
              <w:rPr>
                <w:lang w:eastAsia="fi-FI"/>
              </w:rPr>
              <w:t>DC_5A_n261(A-G-H)</w:t>
            </w:r>
          </w:p>
          <w:p w14:paraId="29704748" w14:textId="77777777" w:rsidR="008D1E4A" w:rsidRPr="00EF5447" w:rsidRDefault="008D1E4A" w:rsidP="00C620E0">
            <w:pPr>
              <w:pStyle w:val="TAC"/>
              <w:rPr>
                <w:lang w:eastAsia="fi-FI"/>
              </w:rPr>
            </w:pPr>
            <w:r w:rsidRPr="00EF5447">
              <w:rPr>
                <w:lang w:eastAsia="fi-FI"/>
              </w:rPr>
              <w:t>DC_5A_n261(G-I)</w:t>
            </w:r>
          </w:p>
          <w:p w14:paraId="536B6B53" w14:textId="77777777" w:rsidR="008D1E4A" w:rsidRPr="00EF5447" w:rsidRDefault="008D1E4A" w:rsidP="00C620E0">
            <w:pPr>
              <w:pStyle w:val="TAC"/>
              <w:rPr>
                <w:lang w:eastAsia="fi-FI"/>
              </w:rPr>
            </w:pPr>
            <w:r w:rsidRPr="00EF5447">
              <w:rPr>
                <w:lang w:eastAsia="fi-FI"/>
              </w:rPr>
              <w:t>DC_5A_n261(A-G-I)</w:t>
            </w:r>
          </w:p>
          <w:p w14:paraId="5B0124A5" w14:textId="77777777" w:rsidR="008D1E4A" w:rsidRPr="00EF5447" w:rsidRDefault="008D1E4A" w:rsidP="00C620E0">
            <w:pPr>
              <w:pStyle w:val="TAC"/>
              <w:rPr>
                <w:lang w:eastAsia="fi-FI"/>
              </w:rPr>
            </w:pPr>
            <w:r w:rsidRPr="00EF5447">
              <w:rPr>
                <w:lang w:eastAsia="fi-FI"/>
              </w:rPr>
              <w:t>DC_5A_n261(A-H-I)</w:t>
            </w:r>
          </w:p>
          <w:p w14:paraId="55E7B172" w14:textId="77777777" w:rsidR="008D1E4A" w:rsidRPr="00EF5447" w:rsidRDefault="008D1E4A" w:rsidP="00C620E0">
            <w:pPr>
              <w:pStyle w:val="TAC"/>
              <w:rPr>
                <w:lang w:eastAsia="fi-FI"/>
              </w:rPr>
            </w:pPr>
            <w:r w:rsidRPr="00EF5447">
              <w:rPr>
                <w:lang w:eastAsia="fi-FI"/>
              </w:rPr>
              <w:t>DC_5A_n261(G-H)</w:t>
            </w:r>
          </w:p>
          <w:p w14:paraId="348F44A5" w14:textId="77777777" w:rsidR="008D1E4A" w:rsidRPr="00EF5447" w:rsidRDefault="008D1E4A" w:rsidP="00C620E0">
            <w:pPr>
              <w:pStyle w:val="TAC"/>
              <w:rPr>
                <w:lang w:eastAsia="zh-TW"/>
              </w:rPr>
            </w:pPr>
            <w:r w:rsidRPr="00EF5447">
              <w:rPr>
                <w:lang w:eastAsia="zh-TW"/>
              </w:rPr>
              <w:t>DC_5A_n261(G-J)</w:t>
            </w:r>
          </w:p>
          <w:p w14:paraId="77494CCC" w14:textId="77777777" w:rsidR="008D1E4A" w:rsidRPr="00EF5447" w:rsidRDefault="008D1E4A" w:rsidP="00C620E0">
            <w:pPr>
              <w:pStyle w:val="TAC"/>
              <w:rPr>
                <w:lang w:eastAsia="fi-FI"/>
              </w:rPr>
            </w:pPr>
            <w:r w:rsidRPr="00EF5447">
              <w:rPr>
                <w:lang w:eastAsia="fi-FI"/>
              </w:rPr>
              <w:t>DC_5A_n261(H-I)</w:t>
            </w:r>
          </w:p>
          <w:p w14:paraId="52142CAA"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n261(A-2D)</w:t>
            </w:r>
          </w:p>
          <w:p w14:paraId="6B0247A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n261(A-2H)</w:t>
            </w:r>
          </w:p>
          <w:p w14:paraId="5183BFF6"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n261(A-2P)</w:t>
            </w:r>
          </w:p>
          <w:p w14:paraId="46682898"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n261(A-2Q)</w:t>
            </w:r>
          </w:p>
          <w:p w14:paraId="24EA1C19"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n261(A-2I)</w:t>
            </w:r>
          </w:p>
          <w:p w14:paraId="4444AC7F"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n261(A-4G)</w:t>
            </w:r>
          </w:p>
          <w:p w14:paraId="199A4D92"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n261(A-4O)</w:t>
            </w:r>
          </w:p>
          <w:p w14:paraId="4F9E8DD0"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n261(A-7O)</w:t>
            </w:r>
          </w:p>
          <w:p w14:paraId="10B3521C"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n261(A-2G-2O)</w:t>
            </w:r>
          </w:p>
          <w:p w14:paraId="4A61C514" w14:textId="77777777" w:rsidR="008D1E4A" w:rsidRPr="00EF5447" w:rsidRDefault="008D1E4A" w:rsidP="00C620E0">
            <w:pPr>
              <w:pStyle w:val="TAC"/>
              <w:rPr>
                <w:lang w:eastAsia="zh-TW"/>
              </w:rPr>
            </w:pPr>
            <w:r w:rsidRPr="00EF5447">
              <w:rPr>
                <w:lang w:eastAsia="fi-FI"/>
              </w:rPr>
              <w:t>DC_5A</w:t>
            </w:r>
            <w:r w:rsidRPr="00EF5447">
              <w:rPr>
                <w:lang w:eastAsia="zh-TW"/>
              </w:rPr>
              <w:t>_</w:t>
            </w:r>
            <w:r w:rsidRPr="00EF5447">
              <w:rPr>
                <w:lang w:eastAsia="fi-FI"/>
              </w:rPr>
              <w:t>n261(A-3G-O)</w:t>
            </w:r>
          </w:p>
          <w:p w14:paraId="23D25FFE" w14:textId="77777777" w:rsidR="008D1E4A" w:rsidRPr="00EF5447" w:rsidRDefault="008D1E4A" w:rsidP="00C620E0">
            <w:pPr>
              <w:pStyle w:val="TAC"/>
              <w:rPr>
                <w:lang w:eastAsia="zh-TW"/>
              </w:rPr>
            </w:pPr>
            <w:r w:rsidRPr="00EF5447">
              <w:rPr>
                <w:lang w:eastAsia="zh-TW"/>
              </w:rPr>
              <w:t>DC_5A_n261(2A-G)</w:t>
            </w:r>
          </w:p>
          <w:p w14:paraId="58B950F0" w14:textId="77777777" w:rsidR="008D1E4A" w:rsidRPr="00EF5447" w:rsidRDefault="008D1E4A" w:rsidP="00C620E0">
            <w:pPr>
              <w:pStyle w:val="TAC"/>
              <w:rPr>
                <w:lang w:eastAsia="zh-TW"/>
              </w:rPr>
            </w:pPr>
            <w:r w:rsidRPr="00EF5447">
              <w:rPr>
                <w:lang w:eastAsia="zh-TW"/>
              </w:rPr>
              <w:t>DC_5A_n261(2A-H)</w:t>
            </w:r>
          </w:p>
          <w:p w14:paraId="5862F3D5" w14:textId="77777777" w:rsidR="008D1E4A" w:rsidRPr="00EF5447" w:rsidRDefault="008D1E4A" w:rsidP="00C620E0">
            <w:pPr>
              <w:pStyle w:val="TAC"/>
              <w:rPr>
                <w:lang w:eastAsia="zh-TW"/>
              </w:rPr>
            </w:pPr>
            <w:r w:rsidRPr="00EF5447">
              <w:rPr>
                <w:lang w:eastAsia="zh-TW"/>
              </w:rPr>
              <w:t>DC_5A_n261(2A-I)</w:t>
            </w:r>
          </w:p>
          <w:p w14:paraId="67311AC0" w14:textId="77777777" w:rsidR="008D1E4A" w:rsidRPr="00EF5447" w:rsidRDefault="008D1E4A" w:rsidP="00C620E0">
            <w:pPr>
              <w:pStyle w:val="TAC"/>
              <w:rPr>
                <w:lang w:eastAsia="fi-FI"/>
              </w:rPr>
            </w:pPr>
            <w:r w:rsidRPr="00EF5447">
              <w:rPr>
                <w:lang w:eastAsia="zh-TW"/>
              </w:rPr>
              <w:t>DC_5A_n261(3A-G)</w:t>
            </w:r>
          </w:p>
        </w:tc>
        <w:tc>
          <w:tcPr>
            <w:tcW w:w="2846" w:type="dxa"/>
          </w:tcPr>
          <w:p w14:paraId="61DC38ED" w14:textId="77777777" w:rsidR="008D1E4A" w:rsidRPr="00EF5447" w:rsidRDefault="008D1E4A" w:rsidP="00C620E0">
            <w:pPr>
              <w:pStyle w:val="TAC"/>
              <w:rPr>
                <w:lang w:eastAsia="fi-FI"/>
              </w:rPr>
            </w:pPr>
            <w:r w:rsidRPr="00EF5447">
              <w:rPr>
                <w:lang w:eastAsia="fi-FI"/>
              </w:rPr>
              <w:t>DC_5A_n261A</w:t>
            </w:r>
          </w:p>
          <w:p w14:paraId="5880BBA1" w14:textId="77777777" w:rsidR="008D1E4A" w:rsidRPr="00EF5447" w:rsidRDefault="008D1E4A" w:rsidP="00C620E0">
            <w:pPr>
              <w:pStyle w:val="TAC"/>
              <w:rPr>
                <w:lang w:eastAsia="fi-FI"/>
              </w:rPr>
            </w:pPr>
            <w:r w:rsidRPr="00EF5447">
              <w:rPr>
                <w:lang w:eastAsia="fi-FI"/>
              </w:rPr>
              <w:t>DC_5A_n261G</w:t>
            </w:r>
          </w:p>
          <w:p w14:paraId="5DAB0007" w14:textId="77777777" w:rsidR="008D1E4A" w:rsidRPr="00EF5447" w:rsidRDefault="008D1E4A" w:rsidP="00C620E0">
            <w:pPr>
              <w:pStyle w:val="TAC"/>
              <w:rPr>
                <w:lang w:eastAsia="fi-FI"/>
              </w:rPr>
            </w:pPr>
            <w:r w:rsidRPr="00EF5447">
              <w:rPr>
                <w:lang w:eastAsia="fi-FI"/>
              </w:rPr>
              <w:t>DC_5A_n261H</w:t>
            </w:r>
          </w:p>
          <w:p w14:paraId="042D0601" w14:textId="77777777" w:rsidR="008D1E4A" w:rsidRPr="00EF5447" w:rsidRDefault="008D1E4A" w:rsidP="00C620E0">
            <w:pPr>
              <w:pStyle w:val="TAC"/>
              <w:rPr>
                <w:lang w:eastAsia="fi-FI"/>
              </w:rPr>
            </w:pPr>
            <w:r w:rsidRPr="00EF5447">
              <w:rPr>
                <w:lang w:eastAsia="fi-FI"/>
              </w:rPr>
              <w:t>DC_5A_n261I</w:t>
            </w:r>
          </w:p>
        </w:tc>
      </w:tr>
      <w:tr w:rsidR="008D1E4A" w:rsidRPr="00EF5447" w14:paraId="08B477B2" w14:textId="77777777" w:rsidTr="00C620E0">
        <w:trPr>
          <w:trHeight w:val="187"/>
          <w:jc w:val="center"/>
        </w:trPr>
        <w:tc>
          <w:tcPr>
            <w:tcW w:w="2972" w:type="dxa"/>
            <w:shd w:val="clear" w:color="auto" w:fill="auto"/>
          </w:tcPr>
          <w:p w14:paraId="585C57AE" w14:textId="77777777" w:rsidR="008D1E4A" w:rsidRPr="00EF5447" w:rsidRDefault="008D1E4A" w:rsidP="00C620E0">
            <w:pPr>
              <w:pStyle w:val="TAC"/>
            </w:pPr>
            <w:r w:rsidRPr="00EF5447">
              <w:rPr>
                <w:lang w:eastAsia="fi-FI"/>
              </w:rPr>
              <w:lastRenderedPageBreak/>
              <w:t>DC_7A_n257A</w:t>
            </w:r>
          </w:p>
          <w:p w14:paraId="699C8114" w14:textId="77777777" w:rsidR="008D1E4A" w:rsidRPr="00EF5447" w:rsidRDefault="008D1E4A" w:rsidP="00C620E0">
            <w:pPr>
              <w:pStyle w:val="TAC"/>
              <w:rPr>
                <w:lang w:eastAsia="fi-FI"/>
              </w:rPr>
            </w:pPr>
            <w:r w:rsidRPr="00EF5447">
              <w:rPr>
                <w:lang w:eastAsia="fi-FI"/>
              </w:rPr>
              <w:t>DC_7A_n257D</w:t>
            </w:r>
          </w:p>
          <w:p w14:paraId="3410D86C" w14:textId="77777777" w:rsidR="008D1E4A" w:rsidRPr="00EF5447" w:rsidRDefault="008D1E4A" w:rsidP="00C620E0">
            <w:pPr>
              <w:pStyle w:val="TAC"/>
              <w:rPr>
                <w:lang w:eastAsia="fi-FI"/>
              </w:rPr>
            </w:pPr>
            <w:r w:rsidRPr="00EF5447">
              <w:rPr>
                <w:lang w:eastAsia="fi-FI"/>
              </w:rPr>
              <w:t>DC_7A_n257E</w:t>
            </w:r>
          </w:p>
          <w:p w14:paraId="054B8041" w14:textId="77777777" w:rsidR="008D1E4A" w:rsidRPr="00EF5447" w:rsidRDefault="008D1E4A" w:rsidP="00C620E0">
            <w:pPr>
              <w:pStyle w:val="TAC"/>
              <w:rPr>
                <w:lang w:eastAsia="fi-FI"/>
              </w:rPr>
            </w:pPr>
            <w:r w:rsidRPr="00EF5447">
              <w:rPr>
                <w:lang w:eastAsia="fi-FI"/>
              </w:rPr>
              <w:t>DC_7A_n257F</w:t>
            </w:r>
          </w:p>
          <w:p w14:paraId="3C83E8FF" w14:textId="77777777" w:rsidR="008D1E4A" w:rsidRPr="00EF5447" w:rsidRDefault="008D1E4A" w:rsidP="00C620E0">
            <w:pPr>
              <w:pStyle w:val="TAC"/>
              <w:rPr>
                <w:lang w:eastAsia="fi-FI"/>
              </w:rPr>
            </w:pPr>
            <w:r w:rsidRPr="00EF5447">
              <w:rPr>
                <w:lang w:eastAsia="fi-FI"/>
              </w:rPr>
              <w:t>DC_7A_n257G</w:t>
            </w:r>
          </w:p>
          <w:p w14:paraId="2B8E5EFF" w14:textId="77777777" w:rsidR="008D1E4A" w:rsidRPr="00EF5447" w:rsidRDefault="008D1E4A" w:rsidP="00C620E0">
            <w:pPr>
              <w:pStyle w:val="TAC"/>
              <w:rPr>
                <w:lang w:eastAsia="fi-FI"/>
              </w:rPr>
            </w:pPr>
            <w:r w:rsidRPr="00EF5447">
              <w:rPr>
                <w:lang w:eastAsia="fi-FI"/>
              </w:rPr>
              <w:t>DC_7A_n257H</w:t>
            </w:r>
          </w:p>
          <w:p w14:paraId="0FDF26BE" w14:textId="77777777" w:rsidR="008D1E4A" w:rsidRPr="00EF5447" w:rsidRDefault="008D1E4A" w:rsidP="00C620E0">
            <w:pPr>
              <w:pStyle w:val="TAC"/>
              <w:rPr>
                <w:lang w:eastAsia="fi-FI"/>
              </w:rPr>
            </w:pPr>
            <w:r w:rsidRPr="00EF5447">
              <w:rPr>
                <w:lang w:eastAsia="fi-FI"/>
              </w:rPr>
              <w:t>DC_7A_n257I</w:t>
            </w:r>
          </w:p>
          <w:p w14:paraId="7EDE1326" w14:textId="77777777" w:rsidR="008D1E4A" w:rsidRPr="00EF5447" w:rsidRDefault="008D1E4A" w:rsidP="00C620E0">
            <w:pPr>
              <w:pStyle w:val="TAC"/>
              <w:rPr>
                <w:lang w:eastAsia="fi-FI"/>
              </w:rPr>
            </w:pPr>
            <w:r w:rsidRPr="00EF5447">
              <w:rPr>
                <w:lang w:eastAsia="fi-FI"/>
              </w:rPr>
              <w:t>DC_7A_n257J</w:t>
            </w:r>
          </w:p>
          <w:p w14:paraId="289187A0" w14:textId="77777777" w:rsidR="008D1E4A" w:rsidRPr="00EF5447" w:rsidRDefault="008D1E4A" w:rsidP="00C620E0">
            <w:pPr>
              <w:pStyle w:val="TAC"/>
              <w:rPr>
                <w:lang w:eastAsia="fi-FI"/>
              </w:rPr>
            </w:pPr>
            <w:r w:rsidRPr="00EF5447">
              <w:rPr>
                <w:lang w:eastAsia="fi-FI"/>
              </w:rPr>
              <w:t>DC_7A_n257K</w:t>
            </w:r>
          </w:p>
          <w:p w14:paraId="720CD179" w14:textId="77777777" w:rsidR="008D1E4A" w:rsidRPr="00EF5447" w:rsidRDefault="008D1E4A" w:rsidP="00C620E0">
            <w:pPr>
              <w:pStyle w:val="TAC"/>
              <w:rPr>
                <w:lang w:eastAsia="fi-FI"/>
              </w:rPr>
            </w:pPr>
            <w:r w:rsidRPr="00EF5447">
              <w:rPr>
                <w:lang w:eastAsia="fi-FI"/>
              </w:rPr>
              <w:t>DC_7A_n257L</w:t>
            </w:r>
          </w:p>
          <w:p w14:paraId="70CD12AE" w14:textId="77777777" w:rsidR="008D1E4A" w:rsidRPr="00EF5447" w:rsidRDefault="008D1E4A" w:rsidP="00C620E0">
            <w:pPr>
              <w:pStyle w:val="TAC"/>
              <w:rPr>
                <w:lang w:eastAsia="fi-FI"/>
              </w:rPr>
            </w:pPr>
            <w:r w:rsidRPr="00EF5447">
              <w:rPr>
                <w:lang w:eastAsia="fi-FI"/>
              </w:rPr>
              <w:t>DC_7A_n257M</w:t>
            </w:r>
          </w:p>
        </w:tc>
        <w:tc>
          <w:tcPr>
            <w:tcW w:w="2846" w:type="dxa"/>
          </w:tcPr>
          <w:p w14:paraId="065283A4" w14:textId="77777777" w:rsidR="008D1E4A" w:rsidRPr="00EF5447" w:rsidRDefault="008D1E4A" w:rsidP="00C620E0">
            <w:pPr>
              <w:pStyle w:val="TAC"/>
              <w:rPr>
                <w:lang w:eastAsia="zh-TW"/>
              </w:rPr>
            </w:pPr>
            <w:r w:rsidRPr="00EF5447">
              <w:rPr>
                <w:lang w:eastAsia="fi-FI"/>
              </w:rPr>
              <w:t>DC_7A_n257A</w:t>
            </w:r>
          </w:p>
          <w:p w14:paraId="2690E9BF" w14:textId="77777777" w:rsidR="008D1E4A" w:rsidRPr="00EF5447" w:rsidRDefault="008D1E4A" w:rsidP="00C620E0">
            <w:pPr>
              <w:pStyle w:val="TAC"/>
              <w:rPr>
                <w:color w:val="000000" w:themeColor="text1"/>
                <w:lang w:eastAsia="fi-FI"/>
              </w:rPr>
            </w:pPr>
            <w:r w:rsidRPr="00EF5447">
              <w:rPr>
                <w:color w:val="000000" w:themeColor="text1"/>
                <w:lang w:eastAsia="fi-FI"/>
              </w:rPr>
              <w:t>DC_7A_n257D</w:t>
            </w:r>
          </w:p>
          <w:p w14:paraId="2063FC96" w14:textId="77777777" w:rsidR="008D1E4A" w:rsidRPr="00EF5447" w:rsidRDefault="008D1E4A" w:rsidP="00C620E0">
            <w:pPr>
              <w:pStyle w:val="TAC"/>
              <w:rPr>
                <w:color w:val="000000" w:themeColor="text1"/>
                <w:lang w:eastAsia="fi-FI"/>
              </w:rPr>
            </w:pPr>
            <w:r w:rsidRPr="00EF5447">
              <w:rPr>
                <w:color w:val="000000" w:themeColor="text1"/>
                <w:lang w:eastAsia="fi-FI"/>
              </w:rPr>
              <w:t>DC_7A_n257G</w:t>
            </w:r>
          </w:p>
          <w:p w14:paraId="36DDC2CF" w14:textId="77777777" w:rsidR="008D1E4A" w:rsidRPr="00EF5447" w:rsidRDefault="008D1E4A" w:rsidP="00C620E0">
            <w:pPr>
              <w:pStyle w:val="TAC"/>
              <w:rPr>
                <w:color w:val="000000" w:themeColor="text1"/>
                <w:lang w:eastAsia="fi-FI"/>
              </w:rPr>
            </w:pPr>
            <w:r w:rsidRPr="00EF5447">
              <w:rPr>
                <w:color w:val="000000" w:themeColor="text1"/>
                <w:lang w:eastAsia="fi-FI"/>
              </w:rPr>
              <w:t>DC_7A_n257H</w:t>
            </w:r>
          </w:p>
          <w:p w14:paraId="74876181" w14:textId="77777777" w:rsidR="008D1E4A" w:rsidRPr="00EF5447" w:rsidRDefault="008D1E4A" w:rsidP="00C620E0">
            <w:pPr>
              <w:pStyle w:val="TAC"/>
              <w:rPr>
                <w:lang w:eastAsia="fi-FI"/>
              </w:rPr>
            </w:pPr>
            <w:r w:rsidRPr="00EF5447">
              <w:rPr>
                <w:color w:val="000000" w:themeColor="text1"/>
                <w:lang w:eastAsia="fi-FI"/>
              </w:rPr>
              <w:t>DC_7A_n257I</w:t>
            </w:r>
          </w:p>
        </w:tc>
      </w:tr>
      <w:tr w:rsidR="008D1E4A" w:rsidRPr="00EF5447" w14:paraId="1EB9C30B" w14:textId="77777777" w:rsidTr="00C620E0">
        <w:trPr>
          <w:trHeight w:val="187"/>
          <w:jc w:val="center"/>
        </w:trPr>
        <w:tc>
          <w:tcPr>
            <w:tcW w:w="2972" w:type="dxa"/>
            <w:shd w:val="clear" w:color="auto" w:fill="auto"/>
          </w:tcPr>
          <w:p w14:paraId="0E609573" w14:textId="77777777" w:rsidR="008D1E4A" w:rsidRPr="00EF5447" w:rsidRDefault="008D1E4A" w:rsidP="00C620E0">
            <w:pPr>
              <w:pStyle w:val="TAC"/>
            </w:pPr>
            <w:r w:rsidRPr="00EF5447">
              <w:rPr>
                <w:noProof/>
                <w:lang w:eastAsia="zh-CN"/>
              </w:rPr>
              <w:t>DC_7A-7A_n257A</w:t>
            </w:r>
          </w:p>
          <w:p w14:paraId="2A520F95" w14:textId="77777777" w:rsidR="008D1E4A" w:rsidRPr="00EF5447" w:rsidRDefault="008D1E4A" w:rsidP="00C620E0">
            <w:pPr>
              <w:pStyle w:val="TAC"/>
              <w:rPr>
                <w:noProof/>
                <w:lang w:eastAsia="zh-CN"/>
              </w:rPr>
            </w:pPr>
            <w:r w:rsidRPr="00EF5447">
              <w:rPr>
                <w:noProof/>
                <w:lang w:eastAsia="zh-CN"/>
              </w:rPr>
              <w:t>DC_7A-7A_n257D</w:t>
            </w:r>
          </w:p>
          <w:p w14:paraId="292C8073" w14:textId="77777777" w:rsidR="008D1E4A" w:rsidRPr="00EF5447" w:rsidRDefault="008D1E4A" w:rsidP="00C620E0">
            <w:pPr>
              <w:pStyle w:val="TAC"/>
              <w:rPr>
                <w:noProof/>
                <w:lang w:eastAsia="zh-CN"/>
              </w:rPr>
            </w:pPr>
            <w:r w:rsidRPr="00EF5447">
              <w:rPr>
                <w:noProof/>
                <w:lang w:eastAsia="zh-CN"/>
              </w:rPr>
              <w:t>DC_7A-7A_n257E</w:t>
            </w:r>
          </w:p>
          <w:p w14:paraId="2B4893E5" w14:textId="77777777" w:rsidR="008D1E4A" w:rsidRPr="00EF5447" w:rsidRDefault="008D1E4A" w:rsidP="00C620E0">
            <w:pPr>
              <w:pStyle w:val="TAC"/>
              <w:rPr>
                <w:noProof/>
                <w:lang w:eastAsia="zh-CN"/>
              </w:rPr>
            </w:pPr>
            <w:r w:rsidRPr="00EF5447">
              <w:rPr>
                <w:noProof/>
                <w:lang w:eastAsia="zh-CN"/>
              </w:rPr>
              <w:t>DC_7A-7A_n257F</w:t>
            </w:r>
          </w:p>
          <w:p w14:paraId="1A5E830C" w14:textId="77777777" w:rsidR="008D1E4A" w:rsidRPr="00EF5447" w:rsidRDefault="008D1E4A" w:rsidP="00C620E0">
            <w:pPr>
              <w:pStyle w:val="TAC"/>
              <w:rPr>
                <w:noProof/>
                <w:lang w:eastAsia="zh-CN"/>
              </w:rPr>
            </w:pPr>
            <w:r w:rsidRPr="00EF5447">
              <w:rPr>
                <w:noProof/>
                <w:lang w:eastAsia="zh-CN"/>
              </w:rPr>
              <w:t>DC_7A-7A_n257G</w:t>
            </w:r>
          </w:p>
          <w:p w14:paraId="36D62872" w14:textId="77777777" w:rsidR="008D1E4A" w:rsidRPr="00EF5447" w:rsidRDefault="008D1E4A" w:rsidP="00C620E0">
            <w:pPr>
              <w:pStyle w:val="TAC"/>
              <w:rPr>
                <w:noProof/>
                <w:lang w:eastAsia="zh-CN"/>
              </w:rPr>
            </w:pPr>
            <w:r w:rsidRPr="00EF5447">
              <w:rPr>
                <w:noProof/>
                <w:lang w:eastAsia="zh-CN"/>
              </w:rPr>
              <w:t>DC_7A-7A_n257H</w:t>
            </w:r>
          </w:p>
          <w:p w14:paraId="50DA6306" w14:textId="77777777" w:rsidR="008D1E4A" w:rsidRPr="00EF5447" w:rsidRDefault="008D1E4A" w:rsidP="00C620E0">
            <w:pPr>
              <w:pStyle w:val="TAC"/>
              <w:rPr>
                <w:noProof/>
                <w:lang w:eastAsia="zh-CN"/>
              </w:rPr>
            </w:pPr>
            <w:r w:rsidRPr="00EF5447">
              <w:rPr>
                <w:noProof/>
                <w:lang w:eastAsia="zh-CN"/>
              </w:rPr>
              <w:t>DC_7A-7A_n257I</w:t>
            </w:r>
          </w:p>
          <w:p w14:paraId="6515AD33" w14:textId="77777777" w:rsidR="008D1E4A" w:rsidRPr="00EF5447" w:rsidRDefault="008D1E4A" w:rsidP="00C620E0">
            <w:pPr>
              <w:pStyle w:val="TAC"/>
              <w:rPr>
                <w:noProof/>
                <w:lang w:eastAsia="zh-CN"/>
              </w:rPr>
            </w:pPr>
            <w:r w:rsidRPr="00EF5447">
              <w:rPr>
                <w:noProof/>
                <w:lang w:eastAsia="zh-CN"/>
              </w:rPr>
              <w:t>DC_7A-7A_n257J</w:t>
            </w:r>
          </w:p>
          <w:p w14:paraId="0BA27D6F" w14:textId="77777777" w:rsidR="008D1E4A" w:rsidRPr="00EF5447" w:rsidRDefault="008D1E4A" w:rsidP="00C620E0">
            <w:pPr>
              <w:pStyle w:val="TAC"/>
              <w:rPr>
                <w:noProof/>
                <w:lang w:eastAsia="zh-CN"/>
              </w:rPr>
            </w:pPr>
            <w:r w:rsidRPr="00EF5447">
              <w:rPr>
                <w:noProof/>
                <w:lang w:eastAsia="zh-CN"/>
              </w:rPr>
              <w:t>DC_7A-7A_n257K</w:t>
            </w:r>
          </w:p>
          <w:p w14:paraId="73B2C11F" w14:textId="77777777" w:rsidR="008D1E4A" w:rsidRPr="00EF5447" w:rsidRDefault="008D1E4A" w:rsidP="00C620E0">
            <w:pPr>
              <w:pStyle w:val="TAC"/>
              <w:rPr>
                <w:noProof/>
                <w:lang w:eastAsia="zh-CN"/>
              </w:rPr>
            </w:pPr>
            <w:r w:rsidRPr="00EF5447">
              <w:rPr>
                <w:noProof/>
                <w:lang w:eastAsia="zh-CN"/>
              </w:rPr>
              <w:t>DC_7A-7A_n257L</w:t>
            </w:r>
          </w:p>
          <w:p w14:paraId="2BA7AC23" w14:textId="77777777" w:rsidR="008D1E4A" w:rsidRPr="00EF5447" w:rsidRDefault="008D1E4A" w:rsidP="00C620E0">
            <w:pPr>
              <w:pStyle w:val="TAC"/>
              <w:rPr>
                <w:lang w:eastAsia="fi-FI"/>
              </w:rPr>
            </w:pPr>
            <w:r w:rsidRPr="00EF5447">
              <w:rPr>
                <w:noProof/>
                <w:lang w:eastAsia="zh-CN"/>
              </w:rPr>
              <w:t>DC_7A-7A_n257M</w:t>
            </w:r>
          </w:p>
        </w:tc>
        <w:tc>
          <w:tcPr>
            <w:tcW w:w="2846" w:type="dxa"/>
          </w:tcPr>
          <w:p w14:paraId="5A838784" w14:textId="77777777" w:rsidR="008D1E4A" w:rsidRPr="00EF5447" w:rsidRDefault="008D1E4A" w:rsidP="00C620E0">
            <w:pPr>
              <w:pStyle w:val="TAC"/>
              <w:rPr>
                <w:noProof/>
                <w:lang w:eastAsia="zh-TW"/>
              </w:rPr>
            </w:pPr>
            <w:r w:rsidRPr="00EF5447">
              <w:rPr>
                <w:noProof/>
                <w:lang w:eastAsia="zh-CN"/>
              </w:rPr>
              <w:t>DC_7A_n257A</w:t>
            </w:r>
          </w:p>
          <w:p w14:paraId="02F2B3C4" w14:textId="77777777" w:rsidR="008D1E4A" w:rsidRPr="00EF5447" w:rsidRDefault="008D1E4A" w:rsidP="00C620E0">
            <w:pPr>
              <w:pStyle w:val="TAC"/>
              <w:rPr>
                <w:color w:val="000000" w:themeColor="text1"/>
                <w:lang w:eastAsia="fi-FI"/>
              </w:rPr>
            </w:pPr>
            <w:r w:rsidRPr="00EF5447">
              <w:rPr>
                <w:color w:val="000000" w:themeColor="text1"/>
                <w:lang w:eastAsia="fi-FI"/>
              </w:rPr>
              <w:t>DC_7A_n257D</w:t>
            </w:r>
          </w:p>
          <w:p w14:paraId="33E70D64" w14:textId="77777777" w:rsidR="008D1E4A" w:rsidRPr="00EF5447" w:rsidRDefault="008D1E4A" w:rsidP="00C620E0">
            <w:pPr>
              <w:pStyle w:val="TAC"/>
              <w:rPr>
                <w:color w:val="000000" w:themeColor="text1"/>
                <w:lang w:eastAsia="fi-FI"/>
              </w:rPr>
            </w:pPr>
            <w:r w:rsidRPr="00EF5447">
              <w:rPr>
                <w:color w:val="000000" w:themeColor="text1"/>
                <w:lang w:eastAsia="fi-FI"/>
              </w:rPr>
              <w:t>DC_7A_n257G</w:t>
            </w:r>
          </w:p>
          <w:p w14:paraId="41F98F18" w14:textId="77777777" w:rsidR="008D1E4A" w:rsidRPr="00EF5447" w:rsidRDefault="008D1E4A" w:rsidP="00C620E0">
            <w:pPr>
              <w:pStyle w:val="TAC"/>
              <w:rPr>
                <w:color w:val="000000" w:themeColor="text1"/>
                <w:lang w:eastAsia="fi-FI"/>
              </w:rPr>
            </w:pPr>
            <w:r w:rsidRPr="00EF5447">
              <w:rPr>
                <w:color w:val="000000" w:themeColor="text1"/>
                <w:lang w:eastAsia="fi-FI"/>
              </w:rPr>
              <w:t>DC_7A_n257H</w:t>
            </w:r>
          </w:p>
          <w:p w14:paraId="1DF36D6D" w14:textId="77777777" w:rsidR="008D1E4A" w:rsidRPr="00EF5447" w:rsidRDefault="008D1E4A" w:rsidP="00C620E0">
            <w:pPr>
              <w:pStyle w:val="TAC"/>
              <w:rPr>
                <w:lang w:eastAsia="fi-FI"/>
              </w:rPr>
            </w:pPr>
            <w:r w:rsidRPr="00EF5447">
              <w:rPr>
                <w:color w:val="000000" w:themeColor="text1"/>
                <w:lang w:eastAsia="fi-FI"/>
              </w:rPr>
              <w:t>DC_7A_n257I</w:t>
            </w:r>
          </w:p>
        </w:tc>
      </w:tr>
      <w:tr w:rsidR="008D1E4A" w:rsidRPr="00EF5447" w14:paraId="29FA607E" w14:textId="77777777" w:rsidTr="00C620E0">
        <w:trPr>
          <w:trHeight w:val="187"/>
          <w:jc w:val="center"/>
        </w:trPr>
        <w:tc>
          <w:tcPr>
            <w:tcW w:w="2972" w:type="dxa"/>
            <w:shd w:val="clear" w:color="auto" w:fill="auto"/>
          </w:tcPr>
          <w:p w14:paraId="577C4BAB" w14:textId="77777777" w:rsidR="008D1E4A" w:rsidRPr="00EF5447" w:rsidRDefault="008D1E4A" w:rsidP="00C620E0">
            <w:pPr>
              <w:pStyle w:val="TAC"/>
            </w:pPr>
            <w:r w:rsidRPr="00EF5447">
              <w:lastRenderedPageBreak/>
              <w:t>DC_7A_n258A</w:t>
            </w:r>
          </w:p>
          <w:p w14:paraId="566FD4AF" w14:textId="77777777" w:rsidR="008D1E4A" w:rsidRPr="00EF5447" w:rsidRDefault="008D1E4A" w:rsidP="00C620E0">
            <w:pPr>
              <w:pStyle w:val="TAC"/>
              <w:rPr>
                <w:lang w:eastAsia="fi-FI"/>
              </w:rPr>
            </w:pPr>
            <w:r w:rsidRPr="00EF5447">
              <w:rPr>
                <w:lang w:eastAsia="fi-FI"/>
              </w:rPr>
              <w:t>DC_7A_n258B</w:t>
            </w:r>
          </w:p>
          <w:p w14:paraId="1B3F1731" w14:textId="77777777" w:rsidR="008D1E4A" w:rsidRPr="00EF5447" w:rsidRDefault="008D1E4A" w:rsidP="00C620E0">
            <w:pPr>
              <w:pStyle w:val="TAC"/>
              <w:rPr>
                <w:lang w:eastAsia="fi-FI"/>
              </w:rPr>
            </w:pPr>
            <w:r w:rsidRPr="00EF5447">
              <w:rPr>
                <w:lang w:eastAsia="fi-FI"/>
              </w:rPr>
              <w:t>DC_7A_n258C</w:t>
            </w:r>
          </w:p>
          <w:p w14:paraId="5E696F91" w14:textId="77777777" w:rsidR="008D1E4A" w:rsidRPr="00EF5447" w:rsidRDefault="008D1E4A" w:rsidP="00C620E0">
            <w:pPr>
              <w:pStyle w:val="TAC"/>
              <w:rPr>
                <w:lang w:eastAsia="fi-FI"/>
              </w:rPr>
            </w:pPr>
            <w:r w:rsidRPr="00EF5447">
              <w:rPr>
                <w:lang w:eastAsia="fi-FI"/>
              </w:rPr>
              <w:t>DC_7A_n258D</w:t>
            </w:r>
          </w:p>
          <w:p w14:paraId="0DE9F36F" w14:textId="77777777" w:rsidR="008D1E4A" w:rsidRPr="00EF5447" w:rsidRDefault="008D1E4A" w:rsidP="00C620E0">
            <w:pPr>
              <w:pStyle w:val="TAC"/>
              <w:rPr>
                <w:lang w:eastAsia="fi-FI"/>
              </w:rPr>
            </w:pPr>
            <w:r w:rsidRPr="00EF5447">
              <w:rPr>
                <w:lang w:eastAsia="fi-FI"/>
              </w:rPr>
              <w:t>DC_7A_n258E</w:t>
            </w:r>
          </w:p>
          <w:p w14:paraId="632C900F" w14:textId="77777777" w:rsidR="008D1E4A" w:rsidRPr="00EF5447" w:rsidRDefault="008D1E4A" w:rsidP="00C620E0">
            <w:pPr>
              <w:pStyle w:val="TAC"/>
              <w:rPr>
                <w:lang w:eastAsia="fi-FI"/>
              </w:rPr>
            </w:pPr>
            <w:r w:rsidRPr="00EF5447">
              <w:rPr>
                <w:lang w:eastAsia="fi-FI"/>
              </w:rPr>
              <w:t>DC_7A_n258F</w:t>
            </w:r>
          </w:p>
          <w:p w14:paraId="3F9F8C21" w14:textId="77777777" w:rsidR="008D1E4A" w:rsidRPr="00EF5447" w:rsidRDefault="008D1E4A" w:rsidP="00C620E0">
            <w:pPr>
              <w:pStyle w:val="TAC"/>
              <w:rPr>
                <w:lang w:eastAsia="fi-FI"/>
              </w:rPr>
            </w:pPr>
            <w:r w:rsidRPr="00EF5447">
              <w:rPr>
                <w:lang w:eastAsia="fi-FI"/>
              </w:rPr>
              <w:t>DC_7A_n258G</w:t>
            </w:r>
          </w:p>
          <w:p w14:paraId="66CFB16B" w14:textId="77777777" w:rsidR="008D1E4A" w:rsidRPr="00EF5447" w:rsidRDefault="008D1E4A" w:rsidP="00C620E0">
            <w:pPr>
              <w:pStyle w:val="TAC"/>
              <w:rPr>
                <w:lang w:eastAsia="fi-FI"/>
              </w:rPr>
            </w:pPr>
            <w:r w:rsidRPr="00EF5447">
              <w:rPr>
                <w:lang w:eastAsia="fi-FI"/>
              </w:rPr>
              <w:t>DC_7A_n258H</w:t>
            </w:r>
          </w:p>
          <w:p w14:paraId="48D63122" w14:textId="77777777" w:rsidR="008D1E4A" w:rsidRPr="00EF5447" w:rsidRDefault="008D1E4A" w:rsidP="00C620E0">
            <w:pPr>
              <w:pStyle w:val="TAC"/>
              <w:rPr>
                <w:lang w:eastAsia="fi-FI"/>
              </w:rPr>
            </w:pPr>
            <w:r w:rsidRPr="00EF5447">
              <w:rPr>
                <w:lang w:eastAsia="fi-FI"/>
              </w:rPr>
              <w:t>DC_7A_n258I</w:t>
            </w:r>
          </w:p>
          <w:p w14:paraId="5C27C855" w14:textId="77777777" w:rsidR="008D1E4A" w:rsidRPr="00EF5447" w:rsidRDefault="008D1E4A" w:rsidP="00C620E0">
            <w:pPr>
              <w:pStyle w:val="TAC"/>
              <w:rPr>
                <w:lang w:eastAsia="fi-FI"/>
              </w:rPr>
            </w:pPr>
            <w:r w:rsidRPr="00EF5447">
              <w:rPr>
                <w:lang w:eastAsia="fi-FI"/>
              </w:rPr>
              <w:t>DC_7A_n258J</w:t>
            </w:r>
          </w:p>
          <w:p w14:paraId="7D3D3CB1" w14:textId="77777777" w:rsidR="008D1E4A" w:rsidRPr="00EF5447" w:rsidRDefault="008D1E4A" w:rsidP="00C620E0">
            <w:pPr>
              <w:pStyle w:val="TAC"/>
              <w:rPr>
                <w:lang w:eastAsia="fi-FI"/>
              </w:rPr>
            </w:pPr>
            <w:r w:rsidRPr="00EF5447">
              <w:rPr>
                <w:lang w:eastAsia="fi-FI"/>
              </w:rPr>
              <w:t>DC_7A_n258K</w:t>
            </w:r>
          </w:p>
          <w:p w14:paraId="314E4E02" w14:textId="77777777" w:rsidR="008D1E4A" w:rsidRPr="00EF5447" w:rsidRDefault="008D1E4A" w:rsidP="00C620E0">
            <w:pPr>
              <w:pStyle w:val="TAC"/>
              <w:rPr>
                <w:lang w:eastAsia="fi-FI"/>
              </w:rPr>
            </w:pPr>
            <w:r w:rsidRPr="00EF5447">
              <w:rPr>
                <w:lang w:eastAsia="fi-FI"/>
              </w:rPr>
              <w:t>DC_7A_n258L</w:t>
            </w:r>
          </w:p>
          <w:p w14:paraId="2413785F" w14:textId="77777777" w:rsidR="008D1E4A" w:rsidRPr="00EF5447" w:rsidRDefault="008D1E4A" w:rsidP="00C620E0">
            <w:pPr>
              <w:pStyle w:val="TAC"/>
              <w:rPr>
                <w:lang w:eastAsia="zh-TW"/>
              </w:rPr>
            </w:pPr>
            <w:r w:rsidRPr="00EF5447">
              <w:rPr>
                <w:lang w:eastAsia="fi-FI"/>
              </w:rPr>
              <w:t>DC_7A_n258M</w:t>
            </w:r>
          </w:p>
          <w:p w14:paraId="19FD9F98" w14:textId="77777777" w:rsidR="008D1E4A" w:rsidRPr="00EF5447" w:rsidRDefault="008D1E4A" w:rsidP="00C620E0">
            <w:pPr>
              <w:pStyle w:val="TAC"/>
              <w:rPr>
                <w:lang w:eastAsia="fi-FI"/>
              </w:rPr>
            </w:pPr>
            <w:r w:rsidRPr="00EF5447">
              <w:rPr>
                <w:lang w:eastAsia="fi-FI"/>
              </w:rPr>
              <w:t>DC_7C_n258A</w:t>
            </w:r>
          </w:p>
          <w:p w14:paraId="31E03DD8" w14:textId="77777777" w:rsidR="008D1E4A" w:rsidRPr="00EF5447" w:rsidRDefault="008D1E4A" w:rsidP="00C620E0">
            <w:pPr>
              <w:pStyle w:val="TAC"/>
              <w:rPr>
                <w:lang w:eastAsia="fi-FI"/>
              </w:rPr>
            </w:pPr>
            <w:r w:rsidRPr="00EF5447">
              <w:rPr>
                <w:lang w:eastAsia="fi-FI"/>
              </w:rPr>
              <w:t>DC_7C_n258B</w:t>
            </w:r>
          </w:p>
          <w:p w14:paraId="02B16715" w14:textId="77777777" w:rsidR="008D1E4A" w:rsidRPr="006E2D1D" w:rsidRDefault="008D1E4A" w:rsidP="00C620E0">
            <w:pPr>
              <w:pStyle w:val="TAC"/>
              <w:rPr>
                <w:lang w:val="sv-FI" w:eastAsia="fi-FI"/>
              </w:rPr>
            </w:pPr>
            <w:r w:rsidRPr="006E2D1D">
              <w:rPr>
                <w:lang w:val="sv-FI" w:eastAsia="fi-FI"/>
              </w:rPr>
              <w:t>DC_7C_n258C</w:t>
            </w:r>
          </w:p>
          <w:p w14:paraId="6ACC3B69" w14:textId="77777777" w:rsidR="008D1E4A" w:rsidRPr="006E2D1D" w:rsidRDefault="008D1E4A" w:rsidP="00C620E0">
            <w:pPr>
              <w:pStyle w:val="TAC"/>
              <w:rPr>
                <w:lang w:val="sv-FI" w:eastAsia="fi-FI"/>
              </w:rPr>
            </w:pPr>
            <w:r w:rsidRPr="006E2D1D">
              <w:rPr>
                <w:lang w:val="sv-FI" w:eastAsia="fi-FI"/>
              </w:rPr>
              <w:t>DC_7C_n258D</w:t>
            </w:r>
          </w:p>
          <w:p w14:paraId="3810207C" w14:textId="77777777" w:rsidR="008D1E4A" w:rsidRPr="006E2D1D" w:rsidRDefault="008D1E4A" w:rsidP="00C620E0">
            <w:pPr>
              <w:pStyle w:val="TAC"/>
              <w:rPr>
                <w:lang w:val="sv-FI" w:eastAsia="fi-FI"/>
              </w:rPr>
            </w:pPr>
            <w:r w:rsidRPr="006E2D1D">
              <w:rPr>
                <w:lang w:val="sv-FI" w:eastAsia="fi-FI"/>
              </w:rPr>
              <w:t>DC_7C_n258E</w:t>
            </w:r>
          </w:p>
          <w:p w14:paraId="5DBB10D5" w14:textId="77777777" w:rsidR="008D1E4A" w:rsidRPr="006E2D1D" w:rsidRDefault="008D1E4A" w:rsidP="00C620E0">
            <w:pPr>
              <w:pStyle w:val="TAC"/>
              <w:rPr>
                <w:lang w:val="sv-FI" w:eastAsia="fi-FI"/>
              </w:rPr>
            </w:pPr>
            <w:r w:rsidRPr="006E2D1D">
              <w:rPr>
                <w:lang w:val="sv-FI" w:eastAsia="fi-FI"/>
              </w:rPr>
              <w:t>DC_7C_n258F</w:t>
            </w:r>
          </w:p>
          <w:p w14:paraId="6C81A8C6" w14:textId="77777777" w:rsidR="008D1E4A" w:rsidRPr="006E2D1D" w:rsidRDefault="008D1E4A" w:rsidP="00C620E0">
            <w:pPr>
              <w:pStyle w:val="TAC"/>
              <w:rPr>
                <w:lang w:val="sv-FI" w:eastAsia="fi-FI"/>
              </w:rPr>
            </w:pPr>
            <w:r w:rsidRPr="006E2D1D">
              <w:rPr>
                <w:lang w:val="sv-FI" w:eastAsia="fi-FI"/>
              </w:rPr>
              <w:t>DC_7C_n258G</w:t>
            </w:r>
          </w:p>
          <w:p w14:paraId="45349543" w14:textId="77777777" w:rsidR="008D1E4A" w:rsidRPr="006E2D1D" w:rsidRDefault="008D1E4A" w:rsidP="00C620E0">
            <w:pPr>
              <w:pStyle w:val="TAC"/>
              <w:rPr>
                <w:lang w:val="sv-FI" w:eastAsia="fi-FI"/>
              </w:rPr>
            </w:pPr>
            <w:r w:rsidRPr="006E2D1D">
              <w:rPr>
                <w:lang w:val="sv-FI" w:eastAsia="fi-FI"/>
              </w:rPr>
              <w:t>DC_7C_n258H</w:t>
            </w:r>
          </w:p>
          <w:p w14:paraId="0D4F0362" w14:textId="77777777" w:rsidR="008D1E4A" w:rsidRPr="006E2D1D" w:rsidRDefault="008D1E4A" w:rsidP="00C620E0">
            <w:pPr>
              <w:pStyle w:val="TAC"/>
              <w:rPr>
                <w:lang w:val="sv-FI" w:eastAsia="fi-FI"/>
              </w:rPr>
            </w:pPr>
            <w:r w:rsidRPr="006E2D1D">
              <w:rPr>
                <w:lang w:val="sv-FI" w:eastAsia="fi-FI"/>
              </w:rPr>
              <w:t>DC_7C_n258I</w:t>
            </w:r>
          </w:p>
          <w:p w14:paraId="2B418A7D" w14:textId="77777777" w:rsidR="008D1E4A" w:rsidRPr="006E2D1D" w:rsidRDefault="008D1E4A" w:rsidP="00C620E0">
            <w:pPr>
              <w:pStyle w:val="TAC"/>
              <w:rPr>
                <w:lang w:val="sv-FI" w:eastAsia="fi-FI"/>
              </w:rPr>
            </w:pPr>
            <w:r w:rsidRPr="006E2D1D">
              <w:rPr>
                <w:lang w:val="sv-FI" w:eastAsia="fi-FI"/>
              </w:rPr>
              <w:t>DC_7C_n258J</w:t>
            </w:r>
          </w:p>
          <w:p w14:paraId="0C6AA69E" w14:textId="77777777" w:rsidR="008D1E4A" w:rsidRPr="006E2D1D" w:rsidRDefault="008D1E4A" w:rsidP="00C620E0">
            <w:pPr>
              <w:pStyle w:val="TAC"/>
              <w:rPr>
                <w:lang w:val="sv-FI" w:eastAsia="fi-FI"/>
              </w:rPr>
            </w:pPr>
            <w:r w:rsidRPr="006E2D1D">
              <w:rPr>
                <w:lang w:val="sv-FI" w:eastAsia="fi-FI"/>
              </w:rPr>
              <w:t>DC_7C_n258K</w:t>
            </w:r>
          </w:p>
          <w:p w14:paraId="7286C0A1" w14:textId="77777777" w:rsidR="008D1E4A" w:rsidRPr="006E2D1D" w:rsidRDefault="008D1E4A" w:rsidP="00C620E0">
            <w:pPr>
              <w:pStyle w:val="TAC"/>
              <w:rPr>
                <w:lang w:val="sv-FI" w:eastAsia="fi-FI"/>
              </w:rPr>
            </w:pPr>
            <w:r w:rsidRPr="006E2D1D">
              <w:rPr>
                <w:lang w:val="sv-FI" w:eastAsia="fi-FI"/>
              </w:rPr>
              <w:t>DC_7C_n258L</w:t>
            </w:r>
          </w:p>
          <w:p w14:paraId="3698DA66" w14:textId="77777777" w:rsidR="008D1E4A" w:rsidRPr="00EF5447" w:rsidRDefault="008D1E4A" w:rsidP="00C620E0">
            <w:pPr>
              <w:pStyle w:val="TAC"/>
              <w:rPr>
                <w:lang w:eastAsia="fi-FI"/>
              </w:rPr>
            </w:pPr>
            <w:r w:rsidRPr="00EF5447">
              <w:rPr>
                <w:lang w:eastAsia="fi-FI"/>
              </w:rPr>
              <w:t>DC_7C_n258M</w:t>
            </w:r>
          </w:p>
        </w:tc>
        <w:tc>
          <w:tcPr>
            <w:tcW w:w="2846" w:type="dxa"/>
          </w:tcPr>
          <w:p w14:paraId="20FF42EA" w14:textId="77777777" w:rsidR="008D1E4A" w:rsidRPr="00EF5447" w:rsidRDefault="008D1E4A" w:rsidP="00C620E0">
            <w:pPr>
              <w:pStyle w:val="TAC"/>
              <w:rPr>
                <w:lang w:eastAsia="zh-TW"/>
              </w:rPr>
            </w:pPr>
            <w:r w:rsidRPr="00EF5447">
              <w:t>DC_7A_n258A</w:t>
            </w:r>
          </w:p>
          <w:p w14:paraId="7BB6C5E6" w14:textId="77777777" w:rsidR="008D1E4A" w:rsidRPr="00EF5447" w:rsidRDefault="008D1E4A" w:rsidP="00C620E0">
            <w:pPr>
              <w:pStyle w:val="TAC"/>
              <w:rPr>
                <w:lang w:eastAsia="fi-FI"/>
              </w:rPr>
            </w:pPr>
            <w:r w:rsidRPr="00EF5447">
              <w:rPr>
                <w:lang w:eastAsia="fi-FI"/>
              </w:rPr>
              <w:t>DC_7A_n258B</w:t>
            </w:r>
          </w:p>
          <w:p w14:paraId="2DD2FFEB" w14:textId="77777777" w:rsidR="008D1E4A" w:rsidRPr="00EF5447" w:rsidRDefault="008D1E4A" w:rsidP="00C620E0">
            <w:pPr>
              <w:pStyle w:val="TAC"/>
              <w:rPr>
                <w:lang w:eastAsia="fi-FI"/>
              </w:rPr>
            </w:pPr>
            <w:r w:rsidRPr="00EF5447">
              <w:rPr>
                <w:lang w:eastAsia="fi-FI"/>
              </w:rPr>
              <w:t>DC_7A_n258C</w:t>
            </w:r>
          </w:p>
          <w:p w14:paraId="12B09B7D" w14:textId="77777777" w:rsidR="008D1E4A" w:rsidRPr="00EF5447" w:rsidRDefault="008D1E4A" w:rsidP="00C620E0">
            <w:pPr>
              <w:pStyle w:val="TAC"/>
              <w:rPr>
                <w:lang w:eastAsia="fi-FI"/>
              </w:rPr>
            </w:pPr>
            <w:r w:rsidRPr="00EF5447">
              <w:rPr>
                <w:lang w:eastAsia="fi-FI"/>
              </w:rPr>
              <w:t>DC_7A_n258D</w:t>
            </w:r>
          </w:p>
          <w:p w14:paraId="1C49B7F8" w14:textId="77777777" w:rsidR="008D1E4A" w:rsidRPr="00EF5447" w:rsidRDefault="008D1E4A" w:rsidP="00C620E0">
            <w:pPr>
              <w:pStyle w:val="TAC"/>
              <w:rPr>
                <w:lang w:eastAsia="fi-FI"/>
              </w:rPr>
            </w:pPr>
            <w:r w:rsidRPr="00EF5447">
              <w:rPr>
                <w:lang w:eastAsia="fi-FI"/>
              </w:rPr>
              <w:t>DC_7A_n258E</w:t>
            </w:r>
          </w:p>
          <w:p w14:paraId="5323695A" w14:textId="77777777" w:rsidR="008D1E4A" w:rsidRPr="00EF5447" w:rsidRDefault="008D1E4A" w:rsidP="00C620E0">
            <w:pPr>
              <w:pStyle w:val="TAC"/>
              <w:rPr>
                <w:lang w:eastAsia="fi-FI"/>
              </w:rPr>
            </w:pPr>
            <w:r w:rsidRPr="00EF5447">
              <w:rPr>
                <w:lang w:eastAsia="fi-FI"/>
              </w:rPr>
              <w:t>DC_7A_n258F</w:t>
            </w:r>
          </w:p>
          <w:p w14:paraId="108D8DBF" w14:textId="77777777" w:rsidR="008D1E4A" w:rsidRPr="00EF5447" w:rsidRDefault="008D1E4A" w:rsidP="00C620E0">
            <w:pPr>
              <w:pStyle w:val="TAC"/>
              <w:rPr>
                <w:lang w:eastAsia="fi-FI"/>
              </w:rPr>
            </w:pPr>
            <w:r w:rsidRPr="00EF5447">
              <w:rPr>
                <w:lang w:eastAsia="fi-FI"/>
              </w:rPr>
              <w:t>DC_7A_n258G</w:t>
            </w:r>
          </w:p>
          <w:p w14:paraId="21838904" w14:textId="77777777" w:rsidR="008D1E4A" w:rsidRPr="00EF5447" w:rsidRDefault="008D1E4A" w:rsidP="00C620E0">
            <w:pPr>
              <w:pStyle w:val="TAC"/>
              <w:rPr>
                <w:lang w:eastAsia="fi-FI"/>
              </w:rPr>
            </w:pPr>
            <w:r w:rsidRPr="00EF5447">
              <w:rPr>
                <w:lang w:eastAsia="fi-FI"/>
              </w:rPr>
              <w:t>DC_7A_n258H</w:t>
            </w:r>
          </w:p>
          <w:p w14:paraId="4E2C33DF" w14:textId="77777777" w:rsidR="008D1E4A" w:rsidRPr="00EF5447" w:rsidRDefault="008D1E4A" w:rsidP="00C620E0">
            <w:pPr>
              <w:pStyle w:val="TAC"/>
              <w:rPr>
                <w:lang w:eastAsia="fi-FI"/>
              </w:rPr>
            </w:pPr>
            <w:r w:rsidRPr="00EF5447">
              <w:rPr>
                <w:lang w:eastAsia="fi-FI"/>
              </w:rPr>
              <w:t>DC_7A_n258I</w:t>
            </w:r>
          </w:p>
          <w:p w14:paraId="10CECE8D" w14:textId="77777777" w:rsidR="008D1E4A" w:rsidRPr="00EF5447" w:rsidRDefault="008D1E4A" w:rsidP="00C620E0">
            <w:pPr>
              <w:pStyle w:val="TAC"/>
              <w:rPr>
                <w:lang w:eastAsia="fi-FI"/>
              </w:rPr>
            </w:pPr>
            <w:r w:rsidRPr="00EF5447">
              <w:rPr>
                <w:lang w:eastAsia="fi-FI"/>
              </w:rPr>
              <w:t>DC_7A_n258J</w:t>
            </w:r>
          </w:p>
          <w:p w14:paraId="68D6B736" w14:textId="77777777" w:rsidR="008D1E4A" w:rsidRPr="00EF5447" w:rsidRDefault="008D1E4A" w:rsidP="00C620E0">
            <w:pPr>
              <w:pStyle w:val="TAC"/>
              <w:rPr>
                <w:lang w:eastAsia="fi-FI"/>
              </w:rPr>
            </w:pPr>
            <w:r w:rsidRPr="00EF5447">
              <w:rPr>
                <w:lang w:eastAsia="fi-FI"/>
              </w:rPr>
              <w:t>DC_7A_n258K</w:t>
            </w:r>
          </w:p>
          <w:p w14:paraId="103F711B" w14:textId="77777777" w:rsidR="008D1E4A" w:rsidRPr="00EF5447" w:rsidRDefault="008D1E4A" w:rsidP="00C620E0">
            <w:pPr>
              <w:pStyle w:val="TAC"/>
              <w:rPr>
                <w:lang w:eastAsia="fi-FI"/>
              </w:rPr>
            </w:pPr>
            <w:r w:rsidRPr="00EF5447">
              <w:rPr>
                <w:lang w:eastAsia="fi-FI"/>
              </w:rPr>
              <w:t>DC_7A_n258L</w:t>
            </w:r>
          </w:p>
          <w:p w14:paraId="6CE2CE28" w14:textId="77777777" w:rsidR="008D1E4A" w:rsidRPr="00EF5447" w:rsidRDefault="008D1E4A" w:rsidP="00C620E0">
            <w:pPr>
              <w:pStyle w:val="TAC"/>
              <w:rPr>
                <w:lang w:eastAsia="fi-FI"/>
              </w:rPr>
            </w:pPr>
            <w:r w:rsidRPr="00EF5447">
              <w:rPr>
                <w:lang w:eastAsia="fi-FI"/>
              </w:rPr>
              <w:t>DC_7A_n258M</w:t>
            </w:r>
          </w:p>
          <w:p w14:paraId="540BBAF5" w14:textId="77777777" w:rsidR="008D1E4A" w:rsidRPr="00EF5447" w:rsidRDefault="008D1E4A" w:rsidP="00C620E0">
            <w:pPr>
              <w:pStyle w:val="TAC"/>
              <w:rPr>
                <w:lang w:eastAsia="fi-FI"/>
              </w:rPr>
            </w:pPr>
            <w:r w:rsidRPr="00EF5447">
              <w:rPr>
                <w:lang w:eastAsia="fi-FI"/>
              </w:rPr>
              <w:t>DC_7C_n258A</w:t>
            </w:r>
          </w:p>
          <w:p w14:paraId="61102E88" w14:textId="77777777" w:rsidR="008D1E4A" w:rsidRPr="00EF5447" w:rsidRDefault="008D1E4A" w:rsidP="00C620E0">
            <w:pPr>
              <w:pStyle w:val="TAC"/>
              <w:rPr>
                <w:lang w:eastAsia="fi-FI"/>
              </w:rPr>
            </w:pPr>
            <w:r w:rsidRPr="00EF5447">
              <w:rPr>
                <w:lang w:eastAsia="fi-FI"/>
              </w:rPr>
              <w:t>DC_7C_n258B</w:t>
            </w:r>
          </w:p>
          <w:p w14:paraId="44D5F5F7" w14:textId="77777777" w:rsidR="008D1E4A" w:rsidRPr="006E2D1D" w:rsidRDefault="008D1E4A" w:rsidP="00C620E0">
            <w:pPr>
              <w:pStyle w:val="TAC"/>
              <w:rPr>
                <w:lang w:val="sv-FI" w:eastAsia="fi-FI"/>
              </w:rPr>
            </w:pPr>
            <w:r w:rsidRPr="006E2D1D">
              <w:rPr>
                <w:lang w:val="sv-FI" w:eastAsia="fi-FI"/>
              </w:rPr>
              <w:t>DC_7C_n258C</w:t>
            </w:r>
          </w:p>
          <w:p w14:paraId="5F49E769" w14:textId="77777777" w:rsidR="008D1E4A" w:rsidRPr="006E2D1D" w:rsidRDefault="008D1E4A" w:rsidP="00C620E0">
            <w:pPr>
              <w:pStyle w:val="TAC"/>
              <w:rPr>
                <w:lang w:val="sv-FI" w:eastAsia="fi-FI"/>
              </w:rPr>
            </w:pPr>
            <w:r w:rsidRPr="006E2D1D">
              <w:rPr>
                <w:lang w:val="sv-FI" w:eastAsia="fi-FI"/>
              </w:rPr>
              <w:t>DC_7C_n258D</w:t>
            </w:r>
          </w:p>
          <w:p w14:paraId="313F8974" w14:textId="77777777" w:rsidR="008D1E4A" w:rsidRPr="006E2D1D" w:rsidRDefault="008D1E4A" w:rsidP="00C620E0">
            <w:pPr>
              <w:pStyle w:val="TAC"/>
              <w:rPr>
                <w:lang w:val="sv-FI" w:eastAsia="fi-FI"/>
              </w:rPr>
            </w:pPr>
            <w:r w:rsidRPr="006E2D1D">
              <w:rPr>
                <w:lang w:val="sv-FI" w:eastAsia="fi-FI"/>
              </w:rPr>
              <w:t>DC_7C_n258E</w:t>
            </w:r>
          </w:p>
          <w:p w14:paraId="6D88E69A" w14:textId="77777777" w:rsidR="008D1E4A" w:rsidRPr="006E2D1D" w:rsidRDefault="008D1E4A" w:rsidP="00C620E0">
            <w:pPr>
              <w:pStyle w:val="TAC"/>
              <w:rPr>
                <w:lang w:val="sv-FI" w:eastAsia="fi-FI"/>
              </w:rPr>
            </w:pPr>
            <w:r w:rsidRPr="006E2D1D">
              <w:rPr>
                <w:lang w:val="sv-FI" w:eastAsia="fi-FI"/>
              </w:rPr>
              <w:t>DC_7C_n258F</w:t>
            </w:r>
          </w:p>
          <w:p w14:paraId="38039C61" w14:textId="77777777" w:rsidR="008D1E4A" w:rsidRPr="006E2D1D" w:rsidRDefault="008D1E4A" w:rsidP="00C620E0">
            <w:pPr>
              <w:pStyle w:val="TAC"/>
              <w:rPr>
                <w:lang w:val="sv-FI" w:eastAsia="fi-FI"/>
              </w:rPr>
            </w:pPr>
            <w:r w:rsidRPr="006E2D1D">
              <w:rPr>
                <w:lang w:val="sv-FI" w:eastAsia="fi-FI"/>
              </w:rPr>
              <w:t>DC_7C_n258G</w:t>
            </w:r>
          </w:p>
          <w:p w14:paraId="7D930795" w14:textId="77777777" w:rsidR="008D1E4A" w:rsidRPr="006E2D1D" w:rsidRDefault="008D1E4A" w:rsidP="00C620E0">
            <w:pPr>
              <w:pStyle w:val="TAC"/>
              <w:rPr>
                <w:lang w:val="sv-FI" w:eastAsia="fi-FI"/>
              </w:rPr>
            </w:pPr>
            <w:r w:rsidRPr="006E2D1D">
              <w:rPr>
                <w:lang w:val="sv-FI" w:eastAsia="fi-FI"/>
              </w:rPr>
              <w:t>DC_7C_n258H</w:t>
            </w:r>
          </w:p>
          <w:p w14:paraId="0C96D0E0" w14:textId="77777777" w:rsidR="008D1E4A" w:rsidRPr="006E2D1D" w:rsidRDefault="008D1E4A" w:rsidP="00C620E0">
            <w:pPr>
              <w:pStyle w:val="TAC"/>
              <w:rPr>
                <w:lang w:val="sv-FI" w:eastAsia="fi-FI"/>
              </w:rPr>
            </w:pPr>
            <w:r w:rsidRPr="006E2D1D">
              <w:rPr>
                <w:lang w:val="sv-FI" w:eastAsia="fi-FI"/>
              </w:rPr>
              <w:t>DC_7C_n258I</w:t>
            </w:r>
          </w:p>
          <w:p w14:paraId="10D7CAAA" w14:textId="77777777" w:rsidR="008D1E4A" w:rsidRPr="006E2D1D" w:rsidRDefault="008D1E4A" w:rsidP="00C620E0">
            <w:pPr>
              <w:pStyle w:val="TAC"/>
              <w:rPr>
                <w:lang w:val="sv-FI" w:eastAsia="fi-FI"/>
              </w:rPr>
            </w:pPr>
            <w:r w:rsidRPr="006E2D1D">
              <w:rPr>
                <w:lang w:val="sv-FI" w:eastAsia="fi-FI"/>
              </w:rPr>
              <w:t>DC_7C_n258J</w:t>
            </w:r>
          </w:p>
          <w:p w14:paraId="41869275" w14:textId="77777777" w:rsidR="008D1E4A" w:rsidRPr="006E2D1D" w:rsidRDefault="008D1E4A" w:rsidP="00C620E0">
            <w:pPr>
              <w:pStyle w:val="TAC"/>
              <w:rPr>
                <w:lang w:val="sv-FI" w:eastAsia="fi-FI"/>
              </w:rPr>
            </w:pPr>
            <w:r w:rsidRPr="006E2D1D">
              <w:rPr>
                <w:lang w:val="sv-FI" w:eastAsia="fi-FI"/>
              </w:rPr>
              <w:t>DC_7C_n258K</w:t>
            </w:r>
          </w:p>
          <w:p w14:paraId="62AD5CE8" w14:textId="77777777" w:rsidR="008D1E4A" w:rsidRPr="006E2D1D" w:rsidRDefault="008D1E4A" w:rsidP="00C620E0">
            <w:pPr>
              <w:pStyle w:val="TAC"/>
              <w:rPr>
                <w:lang w:val="sv-FI" w:eastAsia="fi-FI"/>
              </w:rPr>
            </w:pPr>
            <w:r w:rsidRPr="006E2D1D">
              <w:rPr>
                <w:lang w:val="sv-FI" w:eastAsia="fi-FI"/>
              </w:rPr>
              <w:t>DC_7C_n258L</w:t>
            </w:r>
          </w:p>
          <w:p w14:paraId="2FD21848" w14:textId="77777777" w:rsidR="008D1E4A" w:rsidRPr="00EF5447" w:rsidRDefault="008D1E4A" w:rsidP="00C620E0">
            <w:pPr>
              <w:pStyle w:val="TAC"/>
              <w:rPr>
                <w:lang w:eastAsia="fi-FI"/>
              </w:rPr>
            </w:pPr>
            <w:r w:rsidRPr="00EF5447">
              <w:rPr>
                <w:lang w:eastAsia="fi-FI"/>
              </w:rPr>
              <w:t>DC_7C_n258M</w:t>
            </w:r>
          </w:p>
        </w:tc>
      </w:tr>
      <w:tr w:rsidR="008D1E4A" w:rsidRPr="00EF5447" w14:paraId="3FDC9B76" w14:textId="77777777" w:rsidTr="00C620E0">
        <w:trPr>
          <w:trHeight w:val="187"/>
          <w:jc w:val="center"/>
        </w:trPr>
        <w:tc>
          <w:tcPr>
            <w:tcW w:w="2972" w:type="dxa"/>
            <w:shd w:val="clear" w:color="auto" w:fill="auto"/>
          </w:tcPr>
          <w:p w14:paraId="05548F8E" w14:textId="77777777" w:rsidR="008D1E4A" w:rsidRPr="00EF5447" w:rsidRDefault="008D1E4A" w:rsidP="00C620E0">
            <w:pPr>
              <w:pStyle w:val="TAC"/>
              <w:rPr>
                <w:lang w:eastAsia="fi-FI"/>
              </w:rPr>
            </w:pPr>
            <w:r w:rsidRPr="00EF5447">
              <w:t>DC_8A_n257A</w:t>
            </w:r>
          </w:p>
          <w:p w14:paraId="1813DC88" w14:textId="77777777" w:rsidR="008D1E4A" w:rsidRPr="00EF5447" w:rsidRDefault="008D1E4A" w:rsidP="00C620E0">
            <w:pPr>
              <w:pStyle w:val="TAC"/>
              <w:rPr>
                <w:lang w:eastAsia="fi-FI"/>
              </w:rPr>
            </w:pPr>
            <w:r w:rsidRPr="00EF5447">
              <w:rPr>
                <w:lang w:eastAsia="fi-FI"/>
              </w:rPr>
              <w:t>DC_8A_n257D</w:t>
            </w:r>
          </w:p>
          <w:p w14:paraId="4D000BBF" w14:textId="77777777" w:rsidR="008D1E4A" w:rsidRPr="00EF5447" w:rsidRDefault="008D1E4A" w:rsidP="00C620E0">
            <w:pPr>
              <w:pStyle w:val="TAC"/>
              <w:rPr>
                <w:lang w:eastAsia="fi-FI"/>
              </w:rPr>
            </w:pPr>
            <w:r w:rsidRPr="00EF5447">
              <w:rPr>
                <w:lang w:eastAsia="fi-FI"/>
              </w:rPr>
              <w:t>DC_8A_n257E</w:t>
            </w:r>
          </w:p>
          <w:p w14:paraId="15CF7D06" w14:textId="77777777" w:rsidR="008D1E4A" w:rsidRPr="00EF5447" w:rsidRDefault="008D1E4A" w:rsidP="00C620E0">
            <w:pPr>
              <w:pStyle w:val="TAC"/>
              <w:rPr>
                <w:lang w:eastAsia="fi-FI"/>
              </w:rPr>
            </w:pPr>
            <w:r w:rsidRPr="00EF5447">
              <w:rPr>
                <w:lang w:eastAsia="fi-FI"/>
              </w:rPr>
              <w:t>DC_8A_n257F</w:t>
            </w:r>
          </w:p>
          <w:p w14:paraId="53FC1277" w14:textId="77777777" w:rsidR="008D1E4A" w:rsidRPr="00EF5447" w:rsidRDefault="008D1E4A" w:rsidP="00C620E0">
            <w:pPr>
              <w:pStyle w:val="TAC"/>
              <w:rPr>
                <w:lang w:eastAsia="fi-FI"/>
              </w:rPr>
            </w:pPr>
            <w:r w:rsidRPr="00EF5447">
              <w:rPr>
                <w:lang w:eastAsia="fi-FI"/>
              </w:rPr>
              <w:t>DC_8A_n257G</w:t>
            </w:r>
          </w:p>
          <w:p w14:paraId="085D3D6B" w14:textId="77777777" w:rsidR="008D1E4A" w:rsidRPr="00EF5447" w:rsidRDefault="008D1E4A" w:rsidP="00C620E0">
            <w:pPr>
              <w:pStyle w:val="TAC"/>
              <w:rPr>
                <w:lang w:eastAsia="fi-FI"/>
              </w:rPr>
            </w:pPr>
            <w:r w:rsidRPr="00EF5447">
              <w:rPr>
                <w:lang w:eastAsia="fi-FI"/>
              </w:rPr>
              <w:t>DC_8A_n257H</w:t>
            </w:r>
          </w:p>
          <w:p w14:paraId="7C09F1B5" w14:textId="77777777" w:rsidR="008D1E4A" w:rsidRPr="00EF5447" w:rsidRDefault="008D1E4A" w:rsidP="00C620E0">
            <w:pPr>
              <w:pStyle w:val="TAC"/>
              <w:rPr>
                <w:lang w:eastAsia="fi-FI"/>
              </w:rPr>
            </w:pPr>
            <w:r w:rsidRPr="00EF5447">
              <w:rPr>
                <w:lang w:eastAsia="fi-FI"/>
              </w:rPr>
              <w:t>DC_8A_n257I</w:t>
            </w:r>
          </w:p>
          <w:p w14:paraId="248AA3AB" w14:textId="77777777" w:rsidR="008D1E4A" w:rsidRPr="00EF5447" w:rsidRDefault="008D1E4A" w:rsidP="00C620E0">
            <w:pPr>
              <w:pStyle w:val="TAC"/>
              <w:rPr>
                <w:lang w:eastAsia="fi-FI"/>
              </w:rPr>
            </w:pPr>
            <w:r w:rsidRPr="00EF5447">
              <w:rPr>
                <w:lang w:eastAsia="fi-FI"/>
              </w:rPr>
              <w:t>DC_8A_n257J</w:t>
            </w:r>
          </w:p>
          <w:p w14:paraId="75B594C9" w14:textId="77777777" w:rsidR="008D1E4A" w:rsidRPr="00EF5447" w:rsidRDefault="008D1E4A" w:rsidP="00C620E0">
            <w:pPr>
              <w:pStyle w:val="TAC"/>
              <w:rPr>
                <w:lang w:eastAsia="fi-FI"/>
              </w:rPr>
            </w:pPr>
            <w:r w:rsidRPr="00EF5447">
              <w:rPr>
                <w:lang w:eastAsia="fi-FI"/>
              </w:rPr>
              <w:t>DC_8A_n257K</w:t>
            </w:r>
          </w:p>
          <w:p w14:paraId="5219CFAA" w14:textId="77777777" w:rsidR="008D1E4A" w:rsidRPr="00EF5447" w:rsidRDefault="008D1E4A" w:rsidP="00C620E0">
            <w:pPr>
              <w:pStyle w:val="TAC"/>
              <w:rPr>
                <w:lang w:eastAsia="fi-FI"/>
              </w:rPr>
            </w:pPr>
            <w:r w:rsidRPr="00EF5447">
              <w:rPr>
                <w:lang w:eastAsia="fi-FI"/>
              </w:rPr>
              <w:t>DC_8A_n257L</w:t>
            </w:r>
          </w:p>
          <w:p w14:paraId="43409548" w14:textId="77777777" w:rsidR="008D1E4A" w:rsidRPr="00EF5447" w:rsidRDefault="008D1E4A" w:rsidP="00C620E0">
            <w:pPr>
              <w:pStyle w:val="TAC"/>
              <w:rPr>
                <w:lang w:eastAsia="fi-FI"/>
              </w:rPr>
            </w:pPr>
            <w:r w:rsidRPr="00EF5447">
              <w:rPr>
                <w:lang w:eastAsia="fi-FI"/>
              </w:rPr>
              <w:t>DC_8A_n257M</w:t>
            </w:r>
          </w:p>
        </w:tc>
        <w:tc>
          <w:tcPr>
            <w:tcW w:w="2846" w:type="dxa"/>
          </w:tcPr>
          <w:p w14:paraId="1FABD3E9" w14:textId="77777777" w:rsidR="008D1E4A" w:rsidRPr="00EF5447" w:rsidRDefault="008D1E4A" w:rsidP="00C620E0">
            <w:pPr>
              <w:pStyle w:val="TAC"/>
              <w:rPr>
                <w:lang w:eastAsia="zh-TW"/>
              </w:rPr>
            </w:pPr>
            <w:r w:rsidRPr="00EF5447">
              <w:t>DC_8A_n257A</w:t>
            </w:r>
          </w:p>
          <w:p w14:paraId="1DED4293" w14:textId="77777777" w:rsidR="008D1E4A" w:rsidRPr="00EF5447" w:rsidRDefault="008D1E4A" w:rsidP="00C620E0">
            <w:pPr>
              <w:pStyle w:val="TAC"/>
            </w:pPr>
            <w:r w:rsidRPr="00EF5447">
              <w:t>DC_8A_n257D</w:t>
            </w:r>
          </w:p>
          <w:p w14:paraId="321FCC55" w14:textId="77777777" w:rsidR="008D1E4A" w:rsidRPr="00EF5447" w:rsidRDefault="008D1E4A" w:rsidP="00C620E0">
            <w:pPr>
              <w:pStyle w:val="TAC"/>
            </w:pPr>
            <w:r w:rsidRPr="00EF5447">
              <w:t>DC_8A_n257G</w:t>
            </w:r>
          </w:p>
          <w:p w14:paraId="08EEA4EF" w14:textId="77777777" w:rsidR="008D1E4A" w:rsidRPr="00EF5447" w:rsidRDefault="008D1E4A" w:rsidP="00C620E0">
            <w:pPr>
              <w:pStyle w:val="TAC"/>
            </w:pPr>
            <w:r w:rsidRPr="00EF5447">
              <w:t>DC_8A_n257H</w:t>
            </w:r>
          </w:p>
          <w:p w14:paraId="463A2650" w14:textId="77777777" w:rsidR="008D1E4A" w:rsidRPr="00EF5447" w:rsidRDefault="008D1E4A" w:rsidP="00C620E0">
            <w:pPr>
              <w:pStyle w:val="TAC"/>
              <w:rPr>
                <w:lang w:eastAsia="fi-FI"/>
              </w:rPr>
            </w:pPr>
            <w:r w:rsidRPr="00EF5447">
              <w:t>DC_8A_n257I</w:t>
            </w:r>
          </w:p>
        </w:tc>
      </w:tr>
      <w:tr w:rsidR="008D1E4A" w:rsidRPr="00EF5447" w14:paraId="0BD08037" w14:textId="77777777" w:rsidTr="00C620E0">
        <w:trPr>
          <w:trHeight w:val="187"/>
          <w:jc w:val="center"/>
        </w:trPr>
        <w:tc>
          <w:tcPr>
            <w:tcW w:w="2972" w:type="dxa"/>
            <w:shd w:val="clear" w:color="auto" w:fill="auto"/>
          </w:tcPr>
          <w:p w14:paraId="0D44D3E3" w14:textId="77777777" w:rsidR="008D1E4A" w:rsidRPr="00EF5447" w:rsidRDefault="008D1E4A" w:rsidP="00C620E0">
            <w:pPr>
              <w:pStyle w:val="TAC"/>
              <w:rPr>
                <w:lang w:eastAsia="zh-TW"/>
              </w:rPr>
            </w:pPr>
            <w:r w:rsidRPr="00EF5447">
              <w:lastRenderedPageBreak/>
              <w:t>DC_8A_n258A</w:t>
            </w:r>
          </w:p>
          <w:p w14:paraId="24817306" w14:textId="77777777" w:rsidR="008D1E4A" w:rsidRPr="00EF5447" w:rsidRDefault="008D1E4A" w:rsidP="00C620E0">
            <w:pPr>
              <w:pStyle w:val="TAC"/>
            </w:pPr>
            <w:r w:rsidRPr="00EF5447">
              <w:t>DC_8A_n258D</w:t>
            </w:r>
          </w:p>
          <w:p w14:paraId="15267291" w14:textId="77777777" w:rsidR="008D1E4A" w:rsidRPr="00EF5447" w:rsidRDefault="008D1E4A" w:rsidP="00C620E0">
            <w:pPr>
              <w:pStyle w:val="TAC"/>
            </w:pPr>
            <w:r w:rsidRPr="00EF5447">
              <w:t>DC_8A_n258E</w:t>
            </w:r>
          </w:p>
          <w:p w14:paraId="7F05DFCA" w14:textId="77777777" w:rsidR="008D1E4A" w:rsidRPr="00EF5447" w:rsidRDefault="008D1E4A" w:rsidP="00C620E0">
            <w:pPr>
              <w:pStyle w:val="TAC"/>
            </w:pPr>
            <w:r w:rsidRPr="00EF5447">
              <w:t>DC_8A_n258F</w:t>
            </w:r>
          </w:p>
          <w:p w14:paraId="1F6754A7" w14:textId="77777777" w:rsidR="008D1E4A" w:rsidRPr="00EF5447" w:rsidRDefault="008D1E4A" w:rsidP="00C620E0">
            <w:pPr>
              <w:pStyle w:val="TAC"/>
              <w:rPr>
                <w:lang w:eastAsia="fi-FI"/>
              </w:rPr>
            </w:pPr>
            <w:r w:rsidRPr="00EF5447">
              <w:rPr>
                <w:lang w:eastAsia="fi-FI"/>
              </w:rPr>
              <w:t>DC_8A_n258G</w:t>
            </w:r>
          </w:p>
          <w:p w14:paraId="5A273F57" w14:textId="77777777" w:rsidR="008D1E4A" w:rsidRPr="00EF5447" w:rsidRDefault="008D1E4A" w:rsidP="00C620E0">
            <w:pPr>
              <w:pStyle w:val="TAC"/>
              <w:rPr>
                <w:lang w:eastAsia="fi-FI"/>
              </w:rPr>
            </w:pPr>
            <w:r w:rsidRPr="00EF5447">
              <w:rPr>
                <w:lang w:eastAsia="fi-FI"/>
              </w:rPr>
              <w:t>DC_8A_n258H</w:t>
            </w:r>
          </w:p>
          <w:p w14:paraId="2EB5E10C" w14:textId="77777777" w:rsidR="008D1E4A" w:rsidRPr="00EF5447" w:rsidRDefault="008D1E4A" w:rsidP="00C620E0">
            <w:pPr>
              <w:pStyle w:val="TAC"/>
              <w:rPr>
                <w:lang w:eastAsia="fi-FI"/>
              </w:rPr>
            </w:pPr>
            <w:r w:rsidRPr="00EF5447">
              <w:rPr>
                <w:lang w:eastAsia="fi-FI"/>
              </w:rPr>
              <w:t>DC_8A_n258I</w:t>
            </w:r>
          </w:p>
          <w:p w14:paraId="1287472E" w14:textId="77777777" w:rsidR="008D1E4A" w:rsidRPr="00EF5447" w:rsidRDefault="008D1E4A" w:rsidP="00C620E0">
            <w:pPr>
              <w:pStyle w:val="TAC"/>
              <w:rPr>
                <w:lang w:eastAsia="fi-FI"/>
              </w:rPr>
            </w:pPr>
            <w:r w:rsidRPr="00EF5447">
              <w:rPr>
                <w:lang w:eastAsia="fi-FI"/>
              </w:rPr>
              <w:t>DC_8A_n258J</w:t>
            </w:r>
          </w:p>
          <w:p w14:paraId="6AC25D91" w14:textId="77777777" w:rsidR="008D1E4A" w:rsidRPr="00EF5447" w:rsidRDefault="008D1E4A" w:rsidP="00C620E0">
            <w:pPr>
              <w:pStyle w:val="TAC"/>
              <w:rPr>
                <w:lang w:eastAsia="fi-FI"/>
              </w:rPr>
            </w:pPr>
            <w:r w:rsidRPr="00EF5447">
              <w:rPr>
                <w:lang w:eastAsia="fi-FI"/>
              </w:rPr>
              <w:t>DC_8A_n258K</w:t>
            </w:r>
          </w:p>
          <w:p w14:paraId="3D8C63CF" w14:textId="77777777" w:rsidR="008D1E4A" w:rsidRPr="00EF5447" w:rsidRDefault="008D1E4A" w:rsidP="00C620E0">
            <w:pPr>
              <w:pStyle w:val="TAC"/>
              <w:rPr>
                <w:lang w:eastAsia="fi-FI"/>
              </w:rPr>
            </w:pPr>
            <w:r w:rsidRPr="00EF5447">
              <w:rPr>
                <w:lang w:eastAsia="fi-FI"/>
              </w:rPr>
              <w:t>DC_8A_n258L</w:t>
            </w:r>
          </w:p>
          <w:p w14:paraId="4DDDD7C3" w14:textId="77777777" w:rsidR="008D1E4A" w:rsidRPr="00EF5447" w:rsidRDefault="008D1E4A" w:rsidP="00C620E0">
            <w:pPr>
              <w:pStyle w:val="TAC"/>
              <w:rPr>
                <w:lang w:eastAsia="fi-FI"/>
              </w:rPr>
            </w:pPr>
            <w:r w:rsidRPr="00EF5447">
              <w:rPr>
                <w:lang w:eastAsia="fi-FI"/>
              </w:rPr>
              <w:t>DC_8A_n258M</w:t>
            </w:r>
          </w:p>
        </w:tc>
        <w:tc>
          <w:tcPr>
            <w:tcW w:w="2846" w:type="dxa"/>
          </w:tcPr>
          <w:p w14:paraId="52AB2C54" w14:textId="77777777" w:rsidR="008D1E4A" w:rsidRPr="00EF5447" w:rsidRDefault="008D1E4A" w:rsidP="00C620E0">
            <w:pPr>
              <w:pStyle w:val="TAC"/>
              <w:rPr>
                <w:lang w:eastAsia="fi-FI"/>
              </w:rPr>
            </w:pPr>
            <w:r w:rsidRPr="00EF5447">
              <w:t>DC_8A_n258A</w:t>
            </w:r>
          </w:p>
        </w:tc>
      </w:tr>
      <w:tr w:rsidR="008D1E4A" w:rsidRPr="00EF5447" w14:paraId="6080FA94" w14:textId="77777777" w:rsidTr="00C620E0">
        <w:trPr>
          <w:trHeight w:val="187"/>
          <w:jc w:val="center"/>
        </w:trPr>
        <w:tc>
          <w:tcPr>
            <w:tcW w:w="2972" w:type="dxa"/>
            <w:shd w:val="clear" w:color="auto" w:fill="auto"/>
          </w:tcPr>
          <w:p w14:paraId="58D36E75" w14:textId="77777777" w:rsidR="008D1E4A" w:rsidRPr="00EF5447" w:rsidRDefault="008D1E4A" w:rsidP="00C620E0">
            <w:pPr>
              <w:pStyle w:val="TAC"/>
              <w:rPr>
                <w:lang w:eastAsia="ja-JP"/>
              </w:rPr>
            </w:pPr>
            <w:r w:rsidRPr="00EF5447">
              <w:rPr>
                <w:lang w:eastAsia="ja-JP"/>
              </w:rPr>
              <w:t>DC_11A_n257A</w:t>
            </w:r>
          </w:p>
          <w:p w14:paraId="42416C59" w14:textId="77777777" w:rsidR="008D1E4A" w:rsidRPr="00EF5447" w:rsidRDefault="008D1E4A" w:rsidP="00C620E0">
            <w:pPr>
              <w:pStyle w:val="TAC"/>
              <w:rPr>
                <w:lang w:eastAsia="zh-TW"/>
              </w:rPr>
            </w:pPr>
            <w:r w:rsidRPr="00EF5447">
              <w:rPr>
                <w:lang w:eastAsia="ja-JP"/>
              </w:rPr>
              <w:t>DC_11A_n257D</w:t>
            </w:r>
          </w:p>
          <w:p w14:paraId="62E6771C" w14:textId="77777777" w:rsidR="008D1E4A" w:rsidRPr="00EF5447" w:rsidRDefault="008D1E4A" w:rsidP="00C620E0">
            <w:pPr>
              <w:pStyle w:val="TAC"/>
              <w:rPr>
                <w:lang w:eastAsia="ja-JP"/>
              </w:rPr>
            </w:pPr>
            <w:r w:rsidRPr="00EF5447">
              <w:rPr>
                <w:lang w:eastAsia="ja-JP"/>
              </w:rPr>
              <w:t>DC_11A_n257G</w:t>
            </w:r>
          </w:p>
          <w:p w14:paraId="3E7452C6" w14:textId="77777777" w:rsidR="008D1E4A" w:rsidRPr="00EF5447" w:rsidRDefault="008D1E4A" w:rsidP="00C620E0">
            <w:pPr>
              <w:pStyle w:val="TAC"/>
              <w:rPr>
                <w:lang w:eastAsia="ja-JP"/>
              </w:rPr>
            </w:pPr>
            <w:r w:rsidRPr="00EF5447">
              <w:rPr>
                <w:lang w:eastAsia="ja-JP"/>
              </w:rPr>
              <w:t>DC_11A_n257H</w:t>
            </w:r>
          </w:p>
          <w:p w14:paraId="0F985B76" w14:textId="77777777" w:rsidR="008D1E4A" w:rsidRPr="00EF5447" w:rsidRDefault="008D1E4A" w:rsidP="00C620E0">
            <w:pPr>
              <w:pStyle w:val="TAC"/>
              <w:rPr>
                <w:lang w:eastAsia="fi-FI"/>
              </w:rPr>
            </w:pPr>
            <w:r w:rsidRPr="00EF5447">
              <w:rPr>
                <w:lang w:eastAsia="ja-JP"/>
              </w:rPr>
              <w:t>DC_11A_n257I</w:t>
            </w:r>
          </w:p>
        </w:tc>
        <w:tc>
          <w:tcPr>
            <w:tcW w:w="2846" w:type="dxa"/>
          </w:tcPr>
          <w:p w14:paraId="62F97610" w14:textId="77777777" w:rsidR="008D1E4A" w:rsidRPr="00EF5447" w:rsidRDefault="008D1E4A" w:rsidP="00C620E0">
            <w:pPr>
              <w:pStyle w:val="TAC"/>
              <w:rPr>
                <w:lang w:eastAsia="zh-TW"/>
              </w:rPr>
            </w:pPr>
            <w:r w:rsidRPr="00EF5447">
              <w:rPr>
                <w:lang w:eastAsia="ja-JP"/>
              </w:rPr>
              <w:t>DC_11A_n257A</w:t>
            </w:r>
          </w:p>
          <w:p w14:paraId="1733267F" w14:textId="77777777" w:rsidR="008D1E4A" w:rsidRPr="00EF5447" w:rsidRDefault="008D1E4A" w:rsidP="00C620E0">
            <w:pPr>
              <w:pStyle w:val="TAC"/>
              <w:rPr>
                <w:lang w:eastAsia="ja-JP"/>
              </w:rPr>
            </w:pPr>
            <w:r w:rsidRPr="00EF5447">
              <w:rPr>
                <w:lang w:eastAsia="ja-JP"/>
              </w:rPr>
              <w:t>DC_11A_n257D</w:t>
            </w:r>
          </w:p>
          <w:p w14:paraId="20589215" w14:textId="77777777" w:rsidR="008D1E4A" w:rsidRPr="00EF5447" w:rsidRDefault="008D1E4A" w:rsidP="00C620E0">
            <w:pPr>
              <w:pStyle w:val="TAC"/>
              <w:rPr>
                <w:lang w:eastAsia="ja-JP"/>
              </w:rPr>
            </w:pPr>
            <w:r w:rsidRPr="00EF5447">
              <w:rPr>
                <w:lang w:eastAsia="ja-JP"/>
              </w:rPr>
              <w:t>DC_11A_n257G</w:t>
            </w:r>
          </w:p>
          <w:p w14:paraId="00E8EF19" w14:textId="77777777" w:rsidR="008D1E4A" w:rsidRPr="00EF5447" w:rsidRDefault="008D1E4A" w:rsidP="00C620E0">
            <w:pPr>
              <w:pStyle w:val="TAC"/>
              <w:rPr>
                <w:lang w:eastAsia="ja-JP"/>
              </w:rPr>
            </w:pPr>
            <w:r w:rsidRPr="00EF5447">
              <w:rPr>
                <w:lang w:eastAsia="ja-JP"/>
              </w:rPr>
              <w:t>DC_11A_n257H</w:t>
            </w:r>
          </w:p>
          <w:p w14:paraId="03293FCB" w14:textId="77777777" w:rsidR="008D1E4A" w:rsidRPr="00EF5447" w:rsidRDefault="008D1E4A" w:rsidP="00C620E0">
            <w:pPr>
              <w:pStyle w:val="TAC"/>
              <w:rPr>
                <w:lang w:eastAsia="fi-FI"/>
              </w:rPr>
            </w:pPr>
            <w:r w:rsidRPr="00EF5447">
              <w:rPr>
                <w:lang w:eastAsia="ja-JP"/>
              </w:rPr>
              <w:t>DC_11A_n257I</w:t>
            </w:r>
          </w:p>
        </w:tc>
      </w:tr>
      <w:tr w:rsidR="008D1E4A" w:rsidRPr="00EF5447" w14:paraId="4EC94FE3" w14:textId="77777777" w:rsidTr="00C620E0">
        <w:trPr>
          <w:trHeight w:val="187"/>
          <w:jc w:val="center"/>
        </w:trPr>
        <w:tc>
          <w:tcPr>
            <w:tcW w:w="2972" w:type="dxa"/>
            <w:shd w:val="clear" w:color="auto" w:fill="auto"/>
          </w:tcPr>
          <w:p w14:paraId="4F19EF12" w14:textId="77777777" w:rsidR="008D1E4A" w:rsidRPr="00EF5447" w:rsidRDefault="008D1E4A" w:rsidP="00C620E0">
            <w:pPr>
              <w:pStyle w:val="TAC"/>
              <w:rPr>
                <w:lang w:eastAsia="ja-JP"/>
              </w:rPr>
            </w:pPr>
            <w:r w:rsidRPr="00EF5447">
              <w:rPr>
                <w:lang w:eastAsia="fi-FI"/>
              </w:rPr>
              <w:t>DC_12A_n257A</w:t>
            </w:r>
          </w:p>
        </w:tc>
        <w:tc>
          <w:tcPr>
            <w:tcW w:w="2846" w:type="dxa"/>
          </w:tcPr>
          <w:p w14:paraId="30F554F7" w14:textId="77777777" w:rsidR="008D1E4A" w:rsidRPr="00EF5447" w:rsidRDefault="008D1E4A" w:rsidP="00C620E0">
            <w:pPr>
              <w:pStyle w:val="TAC"/>
              <w:rPr>
                <w:lang w:eastAsia="ja-JP"/>
              </w:rPr>
            </w:pPr>
            <w:r w:rsidRPr="00EF5447">
              <w:rPr>
                <w:lang w:eastAsia="fi-FI"/>
              </w:rPr>
              <w:t>DC_12A_n257A</w:t>
            </w:r>
          </w:p>
        </w:tc>
      </w:tr>
      <w:tr w:rsidR="008D1E4A" w:rsidRPr="00EF5447" w14:paraId="6D524399" w14:textId="77777777" w:rsidTr="00C620E0">
        <w:trPr>
          <w:trHeight w:val="187"/>
          <w:jc w:val="center"/>
        </w:trPr>
        <w:tc>
          <w:tcPr>
            <w:tcW w:w="2972" w:type="dxa"/>
            <w:shd w:val="clear" w:color="auto" w:fill="auto"/>
          </w:tcPr>
          <w:p w14:paraId="1C0A8E3C" w14:textId="77777777" w:rsidR="008D1E4A" w:rsidRPr="00EF5447" w:rsidRDefault="008D1E4A" w:rsidP="00C620E0">
            <w:pPr>
              <w:pStyle w:val="TAC"/>
              <w:rPr>
                <w:lang w:eastAsia="ja-JP"/>
              </w:rPr>
            </w:pPr>
            <w:r w:rsidRPr="00EF5447">
              <w:rPr>
                <w:lang w:eastAsia="fi-FI"/>
              </w:rPr>
              <w:t>DC_</w:t>
            </w:r>
            <w:r w:rsidRPr="00EF5447">
              <w:rPr>
                <w:lang w:eastAsia="zh-CN"/>
              </w:rPr>
              <w:t>12A_n258A</w:t>
            </w:r>
          </w:p>
        </w:tc>
        <w:tc>
          <w:tcPr>
            <w:tcW w:w="2846" w:type="dxa"/>
          </w:tcPr>
          <w:p w14:paraId="5BFF544F" w14:textId="77777777" w:rsidR="008D1E4A" w:rsidRPr="00EF5447" w:rsidRDefault="008D1E4A" w:rsidP="00C620E0">
            <w:pPr>
              <w:pStyle w:val="TAC"/>
              <w:rPr>
                <w:lang w:eastAsia="ja-JP"/>
              </w:rPr>
            </w:pPr>
            <w:r w:rsidRPr="00EF5447">
              <w:rPr>
                <w:lang w:eastAsia="fi-FI"/>
              </w:rPr>
              <w:t>DC_</w:t>
            </w:r>
            <w:r w:rsidRPr="00EF5447">
              <w:rPr>
                <w:lang w:eastAsia="zh-CN"/>
              </w:rPr>
              <w:t>12A_n258A</w:t>
            </w:r>
          </w:p>
        </w:tc>
      </w:tr>
      <w:tr w:rsidR="008D1E4A" w:rsidRPr="00EF5447" w14:paraId="72D79D78" w14:textId="77777777" w:rsidTr="00C620E0">
        <w:trPr>
          <w:trHeight w:val="187"/>
          <w:jc w:val="center"/>
        </w:trPr>
        <w:tc>
          <w:tcPr>
            <w:tcW w:w="2972" w:type="dxa"/>
            <w:shd w:val="clear" w:color="auto" w:fill="auto"/>
          </w:tcPr>
          <w:p w14:paraId="07F829D0" w14:textId="77777777" w:rsidR="008D1E4A" w:rsidRPr="00EF5447" w:rsidRDefault="008D1E4A" w:rsidP="00C620E0">
            <w:pPr>
              <w:pStyle w:val="TAC"/>
              <w:rPr>
                <w:lang w:eastAsia="ja-JP"/>
              </w:rPr>
            </w:pPr>
            <w:r w:rsidRPr="00EF5447">
              <w:rPr>
                <w:lang w:eastAsia="ja-JP"/>
              </w:rPr>
              <w:t>DC_12A_n260A</w:t>
            </w:r>
          </w:p>
          <w:p w14:paraId="5668D353" w14:textId="77777777" w:rsidR="008D1E4A" w:rsidRPr="00EF5447" w:rsidRDefault="008D1E4A" w:rsidP="00C620E0">
            <w:pPr>
              <w:pStyle w:val="TAC"/>
              <w:rPr>
                <w:lang w:eastAsia="fi-FI"/>
              </w:rPr>
            </w:pPr>
            <w:r w:rsidRPr="00EF5447">
              <w:rPr>
                <w:lang w:eastAsia="fi-FI"/>
              </w:rPr>
              <w:t>DC_12A_n260G</w:t>
            </w:r>
          </w:p>
          <w:p w14:paraId="0E7FEAED" w14:textId="77777777" w:rsidR="008D1E4A" w:rsidRPr="00EF5447" w:rsidRDefault="008D1E4A" w:rsidP="00C620E0">
            <w:pPr>
              <w:pStyle w:val="TAC"/>
              <w:rPr>
                <w:lang w:eastAsia="fi-FI"/>
              </w:rPr>
            </w:pPr>
            <w:r w:rsidRPr="00EF5447">
              <w:rPr>
                <w:lang w:eastAsia="fi-FI"/>
              </w:rPr>
              <w:t>DC_12A_n260H</w:t>
            </w:r>
          </w:p>
          <w:p w14:paraId="5C643C6B" w14:textId="77777777" w:rsidR="008D1E4A" w:rsidRPr="00EF5447" w:rsidRDefault="008D1E4A" w:rsidP="00C620E0">
            <w:pPr>
              <w:pStyle w:val="TAC"/>
              <w:rPr>
                <w:lang w:eastAsia="fi-FI"/>
              </w:rPr>
            </w:pPr>
            <w:r w:rsidRPr="00EF5447">
              <w:rPr>
                <w:lang w:eastAsia="fi-FI"/>
              </w:rPr>
              <w:t>DC_12A_n260I</w:t>
            </w:r>
          </w:p>
          <w:p w14:paraId="0C6EC92A" w14:textId="77777777" w:rsidR="008D1E4A" w:rsidRPr="00EF5447" w:rsidRDefault="008D1E4A" w:rsidP="00C620E0">
            <w:pPr>
              <w:pStyle w:val="TAC"/>
              <w:rPr>
                <w:lang w:eastAsia="fi-FI"/>
              </w:rPr>
            </w:pPr>
            <w:r w:rsidRPr="00EF5447">
              <w:rPr>
                <w:lang w:eastAsia="fi-FI"/>
              </w:rPr>
              <w:t>DC_12A_n260J</w:t>
            </w:r>
          </w:p>
          <w:p w14:paraId="11280024" w14:textId="77777777" w:rsidR="008D1E4A" w:rsidRPr="00EF5447" w:rsidRDefault="008D1E4A" w:rsidP="00C620E0">
            <w:pPr>
              <w:pStyle w:val="TAC"/>
              <w:rPr>
                <w:lang w:eastAsia="fi-FI"/>
              </w:rPr>
            </w:pPr>
            <w:r w:rsidRPr="00EF5447">
              <w:rPr>
                <w:lang w:eastAsia="fi-FI"/>
              </w:rPr>
              <w:t>DC_12A_n260K</w:t>
            </w:r>
          </w:p>
          <w:p w14:paraId="469A1B2D" w14:textId="77777777" w:rsidR="008D1E4A" w:rsidRPr="00EF5447" w:rsidRDefault="008D1E4A" w:rsidP="00C620E0">
            <w:pPr>
              <w:pStyle w:val="TAC"/>
              <w:rPr>
                <w:lang w:eastAsia="fi-FI"/>
              </w:rPr>
            </w:pPr>
            <w:r w:rsidRPr="00EF5447">
              <w:rPr>
                <w:lang w:eastAsia="fi-FI"/>
              </w:rPr>
              <w:t>DC_12A_n260L</w:t>
            </w:r>
          </w:p>
          <w:p w14:paraId="21116CBC" w14:textId="77777777" w:rsidR="008D1E4A" w:rsidRPr="00EF5447" w:rsidRDefault="008D1E4A" w:rsidP="00C620E0">
            <w:pPr>
              <w:pStyle w:val="TAC"/>
              <w:rPr>
                <w:lang w:eastAsia="fi-FI"/>
              </w:rPr>
            </w:pPr>
            <w:r w:rsidRPr="00EF5447">
              <w:rPr>
                <w:lang w:eastAsia="fi-FI"/>
              </w:rPr>
              <w:t>DC_12A_n260M</w:t>
            </w:r>
          </w:p>
        </w:tc>
        <w:tc>
          <w:tcPr>
            <w:tcW w:w="2846" w:type="dxa"/>
          </w:tcPr>
          <w:p w14:paraId="3485248A" w14:textId="77777777" w:rsidR="008D1E4A" w:rsidRPr="00EF5447" w:rsidRDefault="008D1E4A" w:rsidP="00C620E0">
            <w:pPr>
              <w:pStyle w:val="TAC"/>
              <w:rPr>
                <w:lang w:eastAsia="fi-FI"/>
              </w:rPr>
            </w:pPr>
            <w:r w:rsidRPr="00EF5447">
              <w:rPr>
                <w:lang w:eastAsia="ja-JP"/>
              </w:rPr>
              <w:t>DC_12A_n260A</w:t>
            </w:r>
          </w:p>
        </w:tc>
      </w:tr>
      <w:tr w:rsidR="008D1E4A" w:rsidRPr="00EF5447" w14:paraId="56D97B25" w14:textId="77777777" w:rsidTr="00C620E0">
        <w:trPr>
          <w:trHeight w:val="187"/>
          <w:jc w:val="center"/>
        </w:trPr>
        <w:tc>
          <w:tcPr>
            <w:tcW w:w="2972" w:type="dxa"/>
            <w:shd w:val="clear" w:color="auto" w:fill="auto"/>
          </w:tcPr>
          <w:p w14:paraId="54C0EE8B" w14:textId="77777777" w:rsidR="008D1E4A" w:rsidRPr="00EF5447" w:rsidRDefault="008D1E4A" w:rsidP="00C620E0">
            <w:pPr>
              <w:pStyle w:val="TAC"/>
              <w:rPr>
                <w:lang w:eastAsia="fi-FI"/>
              </w:rPr>
            </w:pPr>
            <w:r w:rsidRPr="00EF5447">
              <w:rPr>
                <w:lang w:eastAsia="fi-FI"/>
              </w:rPr>
              <w:t>DC_12A_n260(A-I)</w:t>
            </w:r>
          </w:p>
          <w:p w14:paraId="088C1E58" w14:textId="77777777" w:rsidR="008D1E4A" w:rsidRPr="00EF5447" w:rsidRDefault="008D1E4A" w:rsidP="00C620E0">
            <w:pPr>
              <w:pStyle w:val="TAC"/>
              <w:rPr>
                <w:lang w:eastAsia="fi-FI"/>
              </w:rPr>
            </w:pPr>
            <w:r w:rsidRPr="00EF5447">
              <w:rPr>
                <w:lang w:eastAsia="fi-FI"/>
              </w:rPr>
              <w:t>DC_12A_n260(G-I)</w:t>
            </w:r>
          </w:p>
        </w:tc>
        <w:tc>
          <w:tcPr>
            <w:tcW w:w="2846" w:type="dxa"/>
          </w:tcPr>
          <w:p w14:paraId="0274D344" w14:textId="77777777" w:rsidR="008D1E4A" w:rsidRPr="00EF5447" w:rsidRDefault="008D1E4A" w:rsidP="00C620E0">
            <w:pPr>
              <w:pStyle w:val="TAC"/>
              <w:rPr>
                <w:lang w:eastAsia="fi-FI"/>
              </w:rPr>
            </w:pPr>
            <w:r w:rsidRPr="00EF5447">
              <w:rPr>
                <w:lang w:eastAsia="ja-JP"/>
              </w:rPr>
              <w:t>DC_12A_n260A</w:t>
            </w:r>
          </w:p>
        </w:tc>
      </w:tr>
      <w:tr w:rsidR="008D1E4A" w:rsidRPr="00EF5447" w14:paraId="1DBA508E" w14:textId="77777777" w:rsidTr="00C620E0">
        <w:trPr>
          <w:trHeight w:val="187"/>
          <w:jc w:val="center"/>
        </w:trPr>
        <w:tc>
          <w:tcPr>
            <w:tcW w:w="2972" w:type="dxa"/>
            <w:shd w:val="clear" w:color="auto" w:fill="auto"/>
          </w:tcPr>
          <w:p w14:paraId="7056110F" w14:textId="77777777" w:rsidR="008D1E4A" w:rsidRPr="00EF5447" w:rsidRDefault="008D1E4A" w:rsidP="00C620E0">
            <w:pPr>
              <w:pStyle w:val="TAC"/>
              <w:rPr>
                <w:lang w:eastAsia="ja-JP"/>
              </w:rPr>
            </w:pPr>
            <w:r w:rsidRPr="00EF5447">
              <w:rPr>
                <w:lang w:eastAsia="fi-FI"/>
              </w:rPr>
              <w:t>DC_12A_n261A</w:t>
            </w:r>
          </w:p>
        </w:tc>
        <w:tc>
          <w:tcPr>
            <w:tcW w:w="2846" w:type="dxa"/>
          </w:tcPr>
          <w:p w14:paraId="30D95C65" w14:textId="77777777" w:rsidR="008D1E4A" w:rsidRPr="00EF5447" w:rsidRDefault="008D1E4A" w:rsidP="00C620E0">
            <w:pPr>
              <w:pStyle w:val="TAC"/>
              <w:rPr>
                <w:lang w:eastAsia="ja-JP"/>
              </w:rPr>
            </w:pPr>
            <w:r w:rsidRPr="00EF5447">
              <w:rPr>
                <w:lang w:eastAsia="fi-FI"/>
              </w:rPr>
              <w:t>DC_12A_n261A</w:t>
            </w:r>
          </w:p>
        </w:tc>
      </w:tr>
      <w:tr w:rsidR="008D1E4A" w:rsidRPr="00EF5447" w14:paraId="752F455E" w14:textId="77777777" w:rsidTr="00C620E0">
        <w:trPr>
          <w:trHeight w:val="187"/>
          <w:jc w:val="center"/>
        </w:trPr>
        <w:tc>
          <w:tcPr>
            <w:tcW w:w="2972" w:type="dxa"/>
            <w:shd w:val="clear" w:color="auto" w:fill="auto"/>
          </w:tcPr>
          <w:p w14:paraId="0FB12477" w14:textId="77777777" w:rsidR="008D1E4A" w:rsidRPr="00EF5447" w:rsidRDefault="008D1E4A" w:rsidP="00C620E0">
            <w:pPr>
              <w:pStyle w:val="TAC"/>
              <w:rPr>
                <w:lang w:eastAsia="fi-FI"/>
              </w:rPr>
            </w:pPr>
            <w:r w:rsidRPr="00EF5447">
              <w:rPr>
                <w:rFonts w:cs="Arial"/>
                <w:lang w:eastAsia="ja-JP"/>
              </w:rPr>
              <w:t>DC_13A_n257A</w:t>
            </w:r>
          </w:p>
        </w:tc>
        <w:tc>
          <w:tcPr>
            <w:tcW w:w="2846" w:type="dxa"/>
          </w:tcPr>
          <w:p w14:paraId="19D0AAA5" w14:textId="77777777" w:rsidR="008D1E4A" w:rsidRPr="00EF5447" w:rsidRDefault="008D1E4A" w:rsidP="00C620E0">
            <w:pPr>
              <w:pStyle w:val="TAC"/>
              <w:rPr>
                <w:lang w:eastAsia="fi-FI"/>
              </w:rPr>
            </w:pPr>
            <w:r w:rsidRPr="00EF5447">
              <w:rPr>
                <w:rFonts w:cs="Arial"/>
                <w:lang w:eastAsia="ja-JP"/>
              </w:rPr>
              <w:t>DC_13A_n257A</w:t>
            </w:r>
          </w:p>
        </w:tc>
      </w:tr>
      <w:tr w:rsidR="008D1E4A" w:rsidRPr="00EF5447" w14:paraId="51E9B69A" w14:textId="77777777" w:rsidTr="00C620E0">
        <w:trPr>
          <w:trHeight w:val="187"/>
          <w:jc w:val="center"/>
        </w:trPr>
        <w:tc>
          <w:tcPr>
            <w:tcW w:w="2972" w:type="dxa"/>
            <w:shd w:val="clear" w:color="auto" w:fill="auto"/>
          </w:tcPr>
          <w:p w14:paraId="318527A7" w14:textId="77777777" w:rsidR="008D1E4A" w:rsidRPr="00EF5447" w:rsidRDefault="008D1E4A" w:rsidP="00C620E0">
            <w:pPr>
              <w:pStyle w:val="TAC"/>
              <w:rPr>
                <w:rFonts w:cs="Arial"/>
                <w:lang w:eastAsia="ja-JP"/>
              </w:rPr>
            </w:pPr>
            <w:r w:rsidRPr="00EF5447">
              <w:rPr>
                <w:rFonts w:cs="Arial"/>
                <w:lang w:eastAsia="ja-JP"/>
              </w:rPr>
              <w:t>DC_13A_n260A</w:t>
            </w:r>
          </w:p>
          <w:p w14:paraId="5C4EF8EC" w14:textId="77777777" w:rsidR="008D1E4A" w:rsidRPr="00EF5447" w:rsidRDefault="008D1E4A" w:rsidP="00C620E0">
            <w:pPr>
              <w:pStyle w:val="TAC"/>
              <w:rPr>
                <w:lang w:eastAsia="fi-FI"/>
              </w:rPr>
            </w:pPr>
            <w:r w:rsidRPr="00EF5447">
              <w:rPr>
                <w:lang w:eastAsia="fi-FI"/>
              </w:rPr>
              <w:t>DC_13A_n260G</w:t>
            </w:r>
          </w:p>
          <w:p w14:paraId="5CB06BF8" w14:textId="77777777" w:rsidR="008D1E4A" w:rsidRPr="00EF5447" w:rsidRDefault="008D1E4A" w:rsidP="00C620E0">
            <w:pPr>
              <w:pStyle w:val="TAC"/>
              <w:rPr>
                <w:lang w:eastAsia="zh-TW"/>
              </w:rPr>
            </w:pPr>
            <w:r w:rsidRPr="00EF5447">
              <w:rPr>
                <w:lang w:eastAsia="fi-FI"/>
              </w:rPr>
              <w:t>DC_13A_n260H</w:t>
            </w:r>
          </w:p>
          <w:p w14:paraId="772AFB0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DC_13A_n260I</w:t>
            </w:r>
          </w:p>
          <w:p w14:paraId="46EE52DA"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DC_13A_n260J</w:t>
            </w:r>
          </w:p>
          <w:p w14:paraId="3FED5E5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DC_13A_n260K</w:t>
            </w:r>
          </w:p>
          <w:p w14:paraId="1048439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DC_13A_n260L</w:t>
            </w:r>
          </w:p>
          <w:p w14:paraId="3F54A1A3" w14:textId="77777777" w:rsidR="008D1E4A" w:rsidRPr="00EF5447" w:rsidRDefault="008D1E4A" w:rsidP="00C620E0">
            <w:pPr>
              <w:pStyle w:val="TAC"/>
              <w:rPr>
                <w:lang w:eastAsia="zh-TW"/>
              </w:rPr>
            </w:pPr>
            <w:r w:rsidRPr="00EF5447">
              <w:rPr>
                <w:rFonts w:eastAsia="Times New Roman" w:cs="Arial"/>
                <w:color w:val="000000"/>
                <w:szCs w:val="18"/>
              </w:rPr>
              <w:t>DC_13A_n260M</w:t>
            </w:r>
          </w:p>
          <w:p w14:paraId="2CC9B824" w14:textId="77777777" w:rsidR="008D1E4A" w:rsidRPr="00EF5447" w:rsidRDefault="008D1E4A" w:rsidP="00C620E0">
            <w:pPr>
              <w:pStyle w:val="TAC"/>
              <w:rPr>
                <w:lang w:eastAsia="fi-FI"/>
              </w:rPr>
            </w:pPr>
            <w:r w:rsidRPr="00EF5447">
              <w:rPr>
                <w:lang w:eastAsia="fi-FI"/>
              </w:rPr>
              <w:t>DC_13A_n260O</w:t>
            </w:r>
          </w:p>
          <w:p w14:paraId="51AA1352" w14:textId="77777777" w:rsidR="008D1E4A" w:rsidRPr="00EF5447" w:rsidRDefault="008D1E4A" w:rsidP="00C620E0">
            <w:pPr>
              <w:pStyle w:val="TAC"/>
              <w:rPr>
                <w:lang w:eastAsia="fi-FI"/>
              </w:rPr>
            </w:pPr>
            <w:r w:rsidRPr="00EF5447">
              <w:rPr>
                <w:lang w:eastAsia="fi-FI"/>
              </w:rPr>
              <w:t>DC_13A_n260P</w:t>
            </w:r>
          </w:p>
          <w:p w14:paraId="04B40D41" w14:textId="77777777" w:rsidR="008D1E4A" w:rsidRPr="00EF5447" w:rsidRDefault="008D1E4A" w:rsidP="00C620E0">
            <w:pPr>
              <w:pStyle w:val="TAC"/>
              <w:rPr>
                <w:rFonts w:cs="Arial"/>
                <w:lang w:eastAsia="ja-JP"/>
              </w:rPr>
            </w:pPr>
            <w:r w:rsidRPr="00EF5447">
              <w:rPr>
                <w:lang w:eastAsia="fi-FI"/>
              </w:rPr>
              <w:t>DC_13A_n260Q</w:t>
            </w:r>
          </w:p>
        </w:tc>
        <w:tc>
          <w:tcPr>
            <w:tcW w:w="2846" w:type="dxa"/>
          </w:tcPr>
          <w:p w14:paraId="0A6D2FA3" w14:textId="77777777" w:rsidR="008D1E4A" w:rsidRPr="00EF5447" w:rsidRDefault="008D1E4A" w:rsidP="00C620E0">
            <w:pPr>
              <w:pStyle w:val="TAC"/>
              <w:rPr>
                <w:lang w:eastAsia="ja-JP"/>
              </w:rPr>
            </w:pPr>
            <w:r w:rsidRPr="00EF5447">
              <w:rPr>
                <w:lang w:eastAsia="ja-JP"/>
              </w:rPr>
              <w:t>DC_13A_n260A</w:t>
            </w:r>
          </w:p>
          <w:p w14:paraId="19C93C76" w14:textId="77777777" w:rsidR="008D1E4A" w:rsidRPr="00EF5447" w:rsidRDefault="008D1E4A" w:rsidP="00C620E0">
            <w:pPr>
              <w:pStyle w:val="TAC"/>
              <w:rPr>
                <w:lang w:eastAsia="fi-FI"/>
              </w:rPr>
            </w:pPr>
            <w:r w:rsidRPr="00EF5447">
              <w:rPr>
                <w:lang w:eastAsia="fi-FI"/>
              </w:rPr>
              <w:t>DC_13A_n260G</w:t>
            </w:r>
          </w:p>
          <w:p w14:paraId="58212FD7" w14:textId="77777777" w:rsidR="008D1E4A" w:rsidRPr="00EF5447" w:rsidRDefault="008D1E4A" w:rsidP="00C620E0">
            <w:pPr>
              <w:pStyle w:val="TAC"/>
              <w:rPr>
                <w:lang w:eastAsia="zh-TW"/>
              </w:rPr>
            </w:pPr>
            <w:r w:rsidRPr="00EF5447">
              <w:rPr>
                <w:lang w:eastAsia="fi-FI"/>
              </w:rPr>
              <w:t>DC_13A_n260H</w:t>
            </w:r>
          </w:p>
          <w:p w14:paraId="0C35350F" w14:textId="77777777" w:rsidR="008D1E4A" w:rsidRPr="00EF5447" w:rsidRDefault="008D1E4A" w:rsidP="00C620E0">
            <w:pPr>
              <w:pStyle w:val="TAC"/>
              <w:rPr>
                <w:lang w:eastAsia="zh-TW"/>
              </w:rPr>
            </w:pPr>
            <w:r w:rsidRPr="00EF5447">
              <w:rPr>
                <w:lang w:eastAsia="fi-FI"/>
              </w:rPr>
              <w:t>DC_13A_n260I</w:t>
            </w:r>
          </w:p>
          <w:p w14:paraId="70412DC7" w14:textId="77777777" w:rsidR="008D1E4A" w:rsidRPr="00EF5447" w:rsidRDefault="008D1E4A" w:rsidP="00C620E0">
            <w:pPr>
              <w:pStyle w:val="TAC"/>
              <w:rPr>
                <w:lang w:eastAsia="fi-FI"/>
              </w:rPr>
            </w:pPr>
            <w:r w:rsidRPr="00EF5447">
              <w:rPr>
                <w:lang w:eastAsia="fi-FI"/>
              </w:rPr>
              <w:t>DC_13A_n260O</w:t>
            </w:r>
          </w:p>
          <w:p w14:paraId="0F862761" w14:textId="77777777" w:rsidR="008D1E4A" w:rsidRPr="00EF5447" w:rsidRDefault="008D1E4A" w:rsidP="00C620E0">
            <w:pPr>
              <w:pStyle w:val="TAC"/>
              <w:rPr>
                <w:lang w:eastAsia="fi-FI"/>
              </w:rPr>
            </w:pPr>
            <w:r w:rsidRPr="00EF5447">
              <w:rPr>
                <w:lang w:eastAsia="fi-FI"/>
              </w:rPr>
              <w:t>DC_13A_n260P</w:t>
            </w:r>
          </w:p>
          <w:p w14:paraId="28A15FEC" w14:textId="77777777" w:rsidR="008D1E4A" w:rsidRPr="00EF5447" w:rsidRDefault="008D1E4A" w:rsidP="00C620E0">
            <w:pPr>
              <w:pStyle w:val="TAC"/>
              <w:rPr>
                <w:lang w:eastAsia="ja-JP"/>
              </w:rPr>
            </w:pPr>
            <w:r w:rsidRPr="00EF5447">
              <w:rPr>
                <w:lang w:eastAsia="fi-FI"/>
              </w:rPr>
              <w:t>DC_13A_n260Q</w:t>
            </w:r>
          </w:p>
        </w:tc>
      </w:tr>
      <w:tr w:rsidR="008D1E4A" w:rsidRPr="00EF5447" w14:paraId="303B95D4" w14:textId="77777777" w:rsidTr="00C620E0">
        <w:trPr>
          <w:trHeight w:val="187"/>
          <w:jc w:val="center"/>
        </w:trPr>
        <w:tc>
          <w:tcPr>
            <w:tcW w:w="2972" w:type="dxa"/>
            <w:shd w:val="clear" w:color="auto" w:fill="auto"/>
          </w:tcPr>
          <w:p w14:paraId="0E0F11EF" w14:textId="77777777" w:rsidR="008D1E4A" w:rsidRPr="00EF5447" w:rsidRDefault="008D1E4A" w:rsidP="00C620E0">
            <w:pPr>
              <w:pStyle w:val="TAC"/>
              <w:rPr>
                <w:rFonts w:cs="Arial"/>
                <w:lang w:eastAsia="ja-JP"/>
              </w:rPr>
            </w:pPr>
            <w:r w:rsidRPr="00EF5447">
              <w:rPr>
                <w:rFonts w:cs="Arial"/>
                <w:lang w:eastAsia="ja-JP"/>
              </w:rPr>
              <w:lastRenderedPageBreak/>
              <w:t>DC_13A_n260(2A)</w:t>
            </w:r>
          </w:p>
          <w:p w14:paraId="732FA515" w14:textId="77777777" w:rsidR="008D1E4A" w:rsidRPr="00EF5447" w:rsidRDefault="008D1E4A" w:rsidP="00C620E0">
            <w:pPr>
              <w:pStyle w:val="TAC"/>
              <w:rPr>
                <w:rFonts w:cs="Arial"/>
                <w:lang w:eastAsia="ja-JP"/>
              </w:rPr>
            </w:pPr>
            <w:r w:rsidRPr="00EF5447">
              <w:rPr>
                <w:rFonts w:cs="Arial"/>
                <w:lang w:eastAsia="ja-JP"/>
              </w:rPr>
              <w:t>DC_13A_n260(3A)</w:t>
            </w:r>
          </w:p>
          <w:p w14:paraId="05DD1DBA" w14:textId="77777777" w:rsidR="008D1E4A" w:rsidRPr="00EF5447" w:rsidRDefault="008D1E4A" w:rsidP="00C620E0">
            <w:pPr>
              <w:pStyle w:val="TAC"/>
              <w:rPr>
                <w:rFonts w:cs="Arial"/>
                <w:lang w:eastAsia="ja-JP"/>
              </w:rPr>
            </w:pPr>
            <w:r w:rsidRPr="00EF5447">
              <w:rPr>
                <w:rFonts w:cs="Arial"/>
                <w:lang w:eastAsia="ja-JP"/>
              </w:rPr>
              <w:t>DC_13A_n260(4A)</w:t>
            </w:r>
          </w:p>
          <w:p w14:paraId="0ECA2F3B" w14:textId="77777777" w:rsidR="008D1E4A" w:rsidRPr="00EF5447" w:rsidRDefault="008D1E4A" w:rsidP="00C620E0">
            <w:pPr>
              <w:pStyle w:val="TAC"/>
              <w:rPr>
                <w:lang w:eastAsia="fi-FI"/>
              </w:rPr>
            </w:pPr>
            <w:r w:rsidRPr="00EF5447">
              <w:rPr>
                <w:lang w:eastAsia="fi-FI"/>
              </w:rPr>
              <w:t>DC_13A_n260(5A)</w:t>
            </w:r>
          </w:p>
          <w:p w14:paraId="7D82A8EC" w14:textId="77777777" w:rsidR="008D1E4A" w:rsidRPr="00EF5447" w:rsidRDefault="008D1E4A" w:rsidP="00C620E0">
            <w:pPr>
              <w:pStyle w:val="TAC"/>
              <w:rPr>
                <w:lang w:eastAsia="fi-FI"/>
              </w:rPr>
            </w:pPr>
            <w:r w:rsidRPr="00EF5447">
              <w:rPr>
                <w:lang w:eastAsia="fi-FI"/>
              </w:rPr>
              <w:t>DC_13A_n260(6A)</w:t>
            </w:r>
          </w:p>
          <w:p w14:paraId="1897524F" w14:textId="77777777" w:rsidR="008D1E4A" w:rsidRPr="00EF5447" w:rsidRDefault="008D1E4A" w:rsidP="00C620E0">
            <w:pPr>
              <w:pStyle w:val="TAC"/>
              <w:rPr>
                <w:lang w:eastAsia="fi-FI"/>
              </w:rPr>
            </w:pPr>
            <w:r w:rsidRPr="00EF5447">
              <w:rPr>
                <w:lang w:eastAsia="fi-FI"/>
              </w:rPr>
              <w:t>DC_13A_n260(7A)</w:t>
            </w:r>
          </w:p>
          <w:p w14:paraId="003D5BD2" w14:textId="77777777" w:rsidR="008D1E4A" w:rsidRPr="00EF5447" w:rsidRDefault="008D1E4A" w:rsidP="00C620E0">
            <w:pPr>
              <w:pStyle w:val="TAC"/>
              <w:rPr>
                <w:lang w:eastAsia="fi-FI"/>
              </w:rPr>
            </w:pPr>
            <w:r w:rsidRPr="00EF5447">
              <w:rPr>
                <w:lang w:eastAsia="fi-FI"/>
              </w:rPr>
              <w:t>DC_13A_n260(8A)</w:t>
            </w:r>
          </w:p>
          <w:p w14:paraId="4CF846D4" w14:textId="77777777" w:rsidR="008D1E4A" w:rsidRPr="00EF5447" w:rsidRDefault="008D1E4A" w:rsidP="00C620E0">
            <w:pPr>
              <w:pStyle w:val="TAC"/>
              <w:rPr>
                <w:lang w:eastAsia="fi-FI"/>
              </w:rPr>
            </w:pPr>
            <w:r w:rsidRPr="00EF5447">
              <w:rPr>
                <w:lang w:eastAsia="fi-FI"/>
              </w:rPr>
              <w:t>DC_13A_n260(2D)</w:t>
            </w:r>
          </w:p>
          <w:p w14:paraId="6BC20E0D" w14:textId="77777777" w:rsidR="008D1E4A" w:rsidRPr="00EF5447" w:rsidRDefault="008D1E4A" w:rsidP="00C620E0">
            <w:pPr>
              <w:pStyle w:val="TAC"/>
              <w:rPr>
                <w:lang w:eastAsia="fi-FI"/>
              </w:rPr>
            </w:pPr>
            <w:r w:rsidRPr="00EF5447">
              <w:rPr>
                <w:lang w:eastAsia="fi-FI"/>
              </w:rPr>
              <w:t>DC_13A_n260(2G)</w:t>
            </w:r>
          </w:p>
          <w:p w14:paraId="0EA20B8D" w14:textId="77777777" w:rsidR="008D1E4A" w:rsidRPr="00EF5447" w:rsidRDefault="008D1E4A" w:rsidP="00C620E0">
            <w:pPr>
              <w:pStyle w:val="TAC"/>
              <w:rPr>
                <w:lang w:eastAsia="fi-FI"/>
              </w:rPr>
            </w:pPr>
            <w:r w:rsidRPr="00EF5447">
              <w:rPr>
                <w:lang w:eastAsia="fi-FI"/>
              </w:rPr>
              <w:t>DC_13A_n260(3G)</w:t>
            </w:r>
          </w:p>
          <w:p w14:paraId="79A1D964" w14:textId="77777777" w:rsidR="008D1E4A" w:rsidRPr="00EF5447" w:rsidRDefault="008D1E4A" w:rsidP="00C620E0">
            <w:pPr>
              <w:pStyle w:val="TAC"/>
              <w:rPr>
                <w:lang w:eastAsia="fi-FI"/>
              </w:rPr>
            </w:pPr>
            <w:r w:rsidRPr="00EF5447">
              <w:rPr>
                <w:lang w:eastAsia="fi-FI"/>
              </w:rPr>
              <w:t>DC_13A_n260(4G)</w:t>
            </w:r>
          </w:p>
          <w:p w14:paraId="511DC1DF" w14:textId="77777777" w:rsidR="008D1E4A" w:rsidRPr="00EF5447" w:rsidRDefault="008D1E4A" w:rsidP="00C620E0">
            <w:pPr>
              <w:pStyle w:val="TAC"/>
              <w:rPr>
                <w:lang w:eastAsia="fi-FI"/>
              </w:rPr>
            </w:pPr>
            <w:r w:rsidRPr="00EF5447">
              <w:rPr>
                <w:lang w:eastAsia="fi-FI"/>
              </w:rPr>
              <w:t>DC_13A_n260(2H)</w:t>
            </w:r>
          </w:p>
          <w:p w14:paraId="7DA35B41" w14:textId="77777777" w:rsidR="008D1E4A" w:rsidRPr="00EF5447" w:rsidRDefault="008D1E4A" w:rsidP="00C620E0">
            <w:pPr>
              <w:pStyle w:val="TAC"/>
              <w:rPr>
                <w:lang w:eastAsia="fi-FI"/>
              </w:rPr>
            </w:pPr>
            <w:r w:rsidRPr="00EF5447">
              <w:rPr>
                <w:lang w:eastAsia="fi-FI"/>
              </w:rPr>
              <w:t>DC_13A_n260(2O)</w:t>
            </w:r>
          </w:p>
          <w:p w14:paraId="7EF0C53F" w14:textId="77777777" w:rsidR="008D1E4A" w:rsidRPr="00EF5447" w:rsidRDefault="008D1E4A" w:rsidP="00C620E0">
            <w:pPr>
              <w:pStyle w:val="TAC"/>
              <w:rPr>
                <w:lang w:eastAsia="fi-FI"/>
              </w:rPr>
            </w:pPr>
            <w:r w:rsidRPr="00EF5447">
              <w:rPr>
                <w:lang w:eastAsia="fi-FI"/>
              </w:rPr>
              <w:t>DC_13A_n260(3O)</w:t>
            </w:r>
          </w:p>
          <w:p w14:paraId="75CBECCE" w14:textId="77777777" w:rsidR="008D1E4A" w:rsidRPr="00EF5447" w:rsidRDefault="008D1E4A" w:rsidP="00C620E0">
            <w:pPr>
              <w:pStyle w:val="TAC"/>
              <w:rPr>
                <w:lang w:eastAsia="fi-FI"/>
              </w:rPr>
            </w:pPr>
            <w:r w:rsidRPr="00EF5447">
              <w:rPr>
                <w:lang w:eastAsia="fi-FI"/>
              </w:rPr>
              <w:t>DC_13A_n260(4O)</w:t>
            </w:r>
          </w:p>
          <w:p w14:paraId="2B48A2D5" w14:textId="77777777" w:rsidR="008D1E4A" w:rsidRPr="00EF5447" w:rsidRDefault="008D1E4A" w:rsidP="00C620E0">
            <w:pPr>
              <w:pStyle w:val="TAC"/>
              <w:rPr>
                <w:lang w:eastAsia="fi-FI"/>
              </w:rPr>
            </w:pPr>
            <w:r w:rsidRPr="00EF5447">
              <w:rPr>
                <w:lang w:eastAsia="fi-FI"/>
              </w:rPr>
              <w:t>DC_13A_n260(A-G)</w:t>
            </w:r>
          </w:p>
          <w:p w14:paraId="1C9B92EF" w14:textId="77777777" w:rsidR="008D1E4A" w:rsidRPr="00EF5447" w:rsidRDefault="008D1E4A" w:rsidP="00C620E0">
            <w:pPr>
              <w:pStyle w:val="TAC"/>
              <w:rPr>
                <w:lang w:eastAsia="fi-FI"/>
              </w:rPr>
            </w:pPr>
            <w:r w:rsidRPr="00EF5447">
              <w:rPr>
                <w:rFonts w:cs="Arial"/>
                <w:szCs w:val="18"/>
              </w:rPr>
              <w:t>DC_13A_n260(A-2G)</w:t>
            </w:r>
          </w:p>
          <w:p w14:paraId="17608E3A" w14:textId="77777777" w:rsidR="008D1E4A" w:rsidRPr="00EF5447" w:rsidRDefault="008D1E4A" w:rsidP="00C620E0">
            <w:pPr>
              <w:pStyle w:val="TAC"/>
              <w:rPr>
                <w:lang w:eastAsia="fi-FI"/>
              </w:rPr>
            </w:pPr>
            <w:r w:rsidRPr="00EF5447">
              <w:rPr>
                <w:rFonts w:cs="Arial"/>
                <w:szCs w:val="18"/>
              </w:rPr>
              <w:t>DC_13A_n260(A-P)</w:t>
            </w:r>
          </w:p>
          <w:p w14:paraId="6E3D11C5" w14:textId="77777777" w:rsidR="008D1E4A" w:rsidRPr="00EF5447" w:rsidRDefault="008D1E4A" w:rsidP="00C620E0">
            <w:pPr>
              <w:pStyle w:val="TAC"/>
              <w:rPr>
                <w:rFonts w:cs="Arial"/>
                <w:szCs w:val="18"/>
              </w:rPr>
            </w:pPr>
            <w:r w:rsidRPr="00EF5447">
              <w:rPr>
                <w:rFonts w:cs="Arial"/>
                <w:szCs w:val="18"/>
              </w:rPr>
              <w:t>DC_13A_n260(A-Q)</w:t>
            </w:r>
          </w:p>
          <w:p w14:paraId="37DFB671" w14:textId="77777777" w:rsidR="008D1E4A" w:rsidRPr="00EF5447" w:rsidRDefault="008D1E4A" w:rsidP="00C620E0">
            <w:pPr>
              <w:pStyle w:val="TAC"/>
              <w:rPr>
                <w:rFonts w:cs="Arial"/>
                <w:szCs w:val="18"/>
              </w:rPr>
            </w:pPr>
            <w:r w:rsidRPr="00EF5447">
              <w:rPr>
                <w:rFonts w:cs="Arial"/>
                <w:szCs w:val="18"/>
              </w:rPr>
              <w:t>DC_13A_n260(2A-G)</w:t>
            </w:r>
          </w:p>
          <w:p w14:paraId="1C66DAE7" w14:textId="77777777" w:rsidR="008D1E4A" w:rsidRPr="00EF5447" w:rsidRDefault="008D1E4A" w:rsidP="00C620E0">
            <w:pPr>
              <w:pStyle w:val="TAC"/>
              <w:rPr>
                <w:rFonts w:cs="Arial"/>
                <w:szCs w:val="18"/>
              </w:rPr>
            </w:pPr>
            <w:r w:rsidRPr="00EF5447">
              <w:rPr>
                <w:rFonts w:cs="Arial"/>
                <w:szCs w:val="18"/>
              </w:rPr>
              <w:t>DC_13A_n260(2A-H)</w:t>
            </w:r>
          </w:p>
          <w:p w14:paraId="30E89F31" w14:textId="77777777" w:rsidR="008D1E4A" w:rsidRPr="00EF5447" w:rsidRDefault="008D1E4A" w:rsidP="00C620E0">
            <w:pPr>
              <w:pStyle w:val="TAC"/>
              <w:rPr>
                <w:rFonts w:cs="Arial"/>
                <w:szCs w:val="18"/>
              </w:rPr>
            </w:pPr>
            <w:r w:rsidRPr="00EF5447">
              <w:rPr>
                <w:rFonts w:cs="Arial"/>
                <w:szCs w:val="18"/>
              </w:rPr>
              <w:t>DC_13A_n260(2A-2G)</w:t>
            </w:r>
          </w:p>
          <w:p w14:paraId="672FFB62" w14:textId="77777777" w:rsidR="008D1E4A" w:rsidRPr="00EF5447" w:rsidRDefault="008D1E4A" w:rsidP="00C620E0">
            <w:pPr>
              <w:pStyle w:val="TAC"/>
              <w:rPr>
                <w:lang w:eastAsia="zh-TW"/>
              </w:rPr>
            </w:pPr>
            <w:r w:rsidRPr="00EF5447">
              <w:rPr>
                <w:lang w:eastAsia="fi-FI"/>
              </w:rPr>
              <w:t>DC_13A_n260(2A-2H)</w:t>
            </w:r>
          </w:p>
          <w:p w14:paraId="36CBBD9D" w14:textId="77777777" w:rsidR="008D1E4A" w:rsidRPr="00EF5447" w:rsidRDefault="008D1E4A" w:rsidP="00C620E0">
            <w:pPr>
              <w:pStyle w:val="TAC"/>
              <w:rPr>
                <w:lang w:eastAsia="zh-TW"/>
              </w:rPr>
            </w:pPr>
            <w:r w:rsidRPr="00EF5447">
              <w:rPr>
                <w:rFonts w:eastAsia="Times New Roman" w:cs="Arial"/>
                <w:color w:val="000000"/>
                <w:szCs w:val="18"/>
              </w:rPr>
              <w:t>DC_13A_n260(3A-G)</w:t>
            </w:r>
          </w:p>
          <w:p w14:paraId="4135EFCD" w14:textId="77777777" w:rsidR="008D1E4A" w:rsidRPr="00EF5447" w:rsidRDefault="008D1E4A" w:rsidP="00C620E0">
            <w:pPr>
              <w:pStyle w:val="TAC"/>
              <w:rPr>
                <w:rFonts w:cs="Arial"/>
                <w:szCs w:val="18"/>
              </w:rPr>
            </w:pPr>
            <w:r w:rsidRPr="00EF5447">
              <w:rPr>
                <w:rFonts w:cs="Arial"/>
                <w:szCs w:val="18"/>
              </w:rPr>
              <w:t>DC_13A_n260(3A-O)</w:t>
            </w:r>
          </w:p>
          <w:p w14:paraId="4D3D550D" w14:textId="77777777" w:rsidR="008D1E4A" w:rsidRPr="00EF5447" w:rsidRDefault="008D1E4A" w:rsidP="00C620E0">
            <w:pPr>
              <w:pStyle w:val="TAC"/>
              <w:rPr>
                <w:rFonts w:cs="Arial"/>
                <w:szCs w:val="18"/>
              </w:rPr>
            </w:pPr>
            <w:r w:rsidRPr="00EF5447">
              <w:rPr>
                <w:rFonts w:cs="Arial"/>
                <w:szCs w:val="18"/>
              </w:rPr>
              <w:t>DC_13A_n260(3A-P)</w:t>
            </w:r>
          </w:p>
          <w:p w14:paraId="44F4BBCC" w14:textId="77777777" w:rsidR="008D1E4A" w:rsidRPr="00EF5447" w:rsidRDefault="008D1E4A" w:rsidP="00C620E0">
            <w:pPr>
              <w:pStyle w:val="TAC"/>
              <w:rPr>
                <w:rFonts w:cs="Arial"/>
                <w:szCs w:val="18"/>
              </w:rPr>
            </w:pPr>
            <w:r w:rsidRPr="00EF5447">
              <w:rPr>
                <w:rFonts w:cs="Arial"/>
                <w:szCs w:val="18"/>
              </w:rPr>
              <w:t>DC_13A_n260(3A-2O)</w:t>
            </w:r>
          </w:p>
          <w:p w14:paraId="7BD56669" w14:textId="77777777" w:rsidR="008D1E4A" w:rsidRPr="00EF5447" w:rsidRDefault="008D1E4A" w:rsidP="00C620E0">
            <w:pPr>
              <w:pStyle w:val="TAC"/>
              <w:rPr>
                <w:lang w:eastAsia="fi-FI"/>
              </w:rPr>
            </w:pPr>
            <w:r w:rsidRPr="00EF5447">
              <w:rPr>
                <w:rFonts w:cs="Arial"/>
                <w:szCs w:val="18"/>
              </w:rPr>
              <w:t>DC_13A_n260(4A-O)</w:t>
            </w:r>
          </w:p>
          <w:p w14:paraId="44C6BA2A" w14:textId="77777777" w:rsidR="008D1E4A" w:rsidRPr="00EF5447" w:rsidRDefault="008D1E4A" w:rsidP="00C620E0">
            <w:pPr>
              <w:pStyle w:val="TAC"/>
              <w:rPr>
                <w:rFonts w:cs="Arial"/>
                <w:szCs w:val="18"/>
              </w:rPr>
            </w:pPr>
            <w:r w:rsidRPr="00EF5447">
              <w:rPr>
                <w:lang w:eastAsia="fi-FI"/>
              </w:rPr>
              <w:t>DC_13A_n260(4A-2O)</w:t>
            </w:r>
          </w:p>
          <w:p w14:paraId="16E0A604" w14:textId="77777777" w:rsidR="008D1E4A" w:rsidRPr="00EF5447" w:rsidRDefault="008D1E4A" w:rsidP="00C620E0">
            <w:pPr>
              <w:pStyle w:val="TAC"/>
              <w:rPr>
                <w:rFonts w:cs="Arial"/>
                <w:szCs w:val="18"/>
              </w:rPr>
            </w:pPr>
            <w:r w:rsidRPr="00EF5447">
              <w:rPr>
                <w:rFonts w:cs="Arial"/>
                <w:szCs w:val="18"/>
              </w:rPr>
              <w:t>DC_13A_n260(P-Q)</w:t>
            </w:r>
          </w:p>
          <w:p w14:paraId="434DA93E" w14:textId="77777777" w:rsidR="008D1E4A" w:rsidRPr="00EF5447" w:rsidRDefault="008D1E4A" w:rsidP="00C620E0">
            <w:pPr>
              <w:pStyle w:val="TAC"/>
              <w:rPr>
                <w:lang w:eastAsia="fi-FI"/>
              </w:rPr>
            </w:pPr>
            <w:r w:rsidRPr="00EF5447">
              <w:rPr>
                <w:lang w:eastAsia="fi-FI"/>
              </w:rPr>
              <w:t>DC_13A_n260(A-P-Q)</w:t>
            </w:r>
          </w:p>
          <w:p w14:paraId="1562756F" w14:textId="77777777" w:rsidR="008D1E4A" w:rsidRPr="00EF5447" w:rsidRDefault="008D1E4A" w:rsidP="00C620E0">
            <w:pPr>
              <w:pStyle w:val="TAC"/>
              <w:rPr>
                <w:lang w:eastAsia="fi-FI"/>
              </w:rPr>
            </w:pPr>
            <w:r w:rsidRPr="00EF5447">
              <w:rPr>
                <w:rFonts w:cs="Arial"/>
                <w:szCs w:val="18"/>
              </w:rPr>
              <w:t>DC_13A_n260(2A-O-P)</w:t>
            </w:r>
          </w:p>
          <w:p w14:paraId="7D3FE8DB" w14:textId="77777777" w:rsidR="008D1E4A" w:rsidRPr="00EF5447" w:rsidRDefault="008D1E4A" w:rsidP="00C620E0">
            <w:pPr>
              <w:pStyle w:val="TAC"/>
              <w:rPr>
                <w:lang w:eastAsia="fi-FI"/>
              </w:rPr>
            </w:pPr>
            <w:r w:rsidRPr="00EF5447">
              <w:rPr>
                <w:lang w:eastAsia="fi-FI"/>
              </w:rPr>
              <w:t>DC_13A_n260(3A-O-P)</w:t>
            </w:r>
          </w:p>
          <w:p w14:paraId="17D508FB" w14:textId="77777777" w:rsidR="008D1E4A" w:rsidRPr="00EF5447" w:rsidRDefault="008D1E4A" w:rsidP="00C620E0">
            <w:pPr>
              <w:pStyle w:val="TAC"/>
              <w:rPr>
                <w:lang w:eastAsia="fi-FI"/>
              </w:rPr>
            </w:pPr>
            <w:r w:rsidRPr="00EF5447">
              <w:rPr>
                <w:lang w:eastAsia="fi-FI"/>
              </w:rPr>
              <w:t>DC_13A_n260(A-H)</w:t>
            </w:r>
          </w:p>
          <w:p w14:paraId="62C63C8E" w14:textId="77777777" w:rsidR="008D1E4A" w:rsidRPr="00EF5447" w:rsidRDefault="008D1E4A" w:rsidP="00C620E0">
            <w:pPr>
              <w:pStyle w:val="TAC"/>
              <w:rPr>
                <w:lang w:eastAsia="fi-FI"/>
              </w:rPr>
            </w:pPr>
            <w:r w:rsidRPr="00EF5447">
              <w:rPr>
                <w:lang w:eastAsia="fi-FI"/>
              </w:rPr>
              <w:t>DC_13A_n260(A-2H)</w:t>
            </w:r>
          </w:p>
          <w:p w14:paraId="6A0DF657" w14:textId="77777777" w:rsidR="008D1E4A" w:rsidRPr="00EF5447" w:rsidRDefault="008D1E4A" w:rsidP="00C620E0">
            <w:pPr>
              <w:pStyle w:val="TAC"/>
              <w:rPr>
                <w:lang w:eastAsia="fi-FI"/>
              </w:rPr>
            </w:pPr>
            <w:r w:rsidRPr="00EF5447">
              <w:rPr>
                <w:lang w:eastAsia="fi-FI"/>
              </w:rPr>
              <w:t>DC_13A_n260(2A-O)</w:t>
            </w:r>
          </w:p>
          <w:p w14:paraId="34B050E1" w14:textId="77777777" w:rsidR="008D1E4A" w:rsidRPr="00EF5447" w:rsidRDefault="008D1E4A" w:rsidP="00C620E0">
            <w:pPr>
              <w:pStyle w:val="TAC"/>
              <w:rPr>
                <w:lang w:eastAsia="fi-FI"/>
              </w:rPr>
            </w:pPr>
            <w:r w:rsidRPr="00EF5447">
              <w:rPr>
                <w:lang w:eastAsia="fi-FI"/>
              </w:rPr>
              <w:t>DC_13A_n260(A-O)</w:t>
            </w:r>
          </w:p>
          <w:p w14:paraId="6B1BA971" w14:textId="77777777" w:rsidR="008D1E4A" w:rsidRPr="00EF5447" w:rsidRDefault="008D1E4A" w:rsidP="00C620E0">
            <w:pPr>
              <w:pStyle w:val="TAC"/>
              <w:rPr>
                <w:lang w:eastAsia="fi-FI"/>
              </w:rPr>
            </w:pPr>
            <w:r w:rsidRPr="00EF5447">
              <w:rPr>
                <w:lang w:eastAsia="fi-FI"/>
              </w:rPr>
              <w:t>DC_13A_n260(2A-P)</w:t>
            </w:r>
          </w:p>
          <w:p w14:paraId="1F404EDC" w14:textId="77777777" w:rsidR="008D1E4A" w:rsidRPr="00EF5447" w:rsidRDefault="008D1E4A" w:rsidP="00C620E0">
            <w:pPr>
              <w:pStyle w:val="TAC"/>
              <w:rPr>
                <w:lang w:eastAsia="fi-FI"/>
              </w:rPr>
            </w:pPr>
            <w:r w:rsidRPr="00EF5447">
              <w:rPr>
                <w:lang w:eastAsia="fi-FI"/>
              </w:rPr>
              <w:t>DC_13A_n260(A-O-P)</w:t>
            </w:r>
          </w:p>
          <w:p w14:paraId="011E1CAD" w14:textId="77777777" w:rsidR="008D1E4A" w:rsidRPr="00EF5447" w:rsidRDefault="008D1E4A" w:rsidP="00C620E0">
            <w:pPr>
              <w:pStyle w:val="TAC"/>
              <w:rPr>
                <w:lang w:eastAsia="fi-FI"/>
              </w:rPr>
            </w:pPr>
            <w:r w:rsidRPr="00EF5447">
              <w:rPr>
                <w:lang w:eastAsia="fi-FI"/>
              </w:rPr>
              <w:t>DC_13A_n260(O-P)</w:t>
            </w:r>
          </w:p>
          <w:p w14:paraId="7B3EC8A6" w14:textId="77777777" w:rsidR="008D1E4A" w:rsidRPr="00EF5447" w:rsidRDefault="008D1E4A" w:rsidP="00C620E0">
            <w:pPr>
              <w:pStyle w:val="TAC"/>
              <w:rPr>
                <w:lang w:eastAsia="fi-FI"/>
              </w:rPr>
            </w:pPr>
            <w:r w:rsidRPr="00EF5447">
              <w:rPr>
                <w:lang w:eastAsia="fi-FI"/>
              </w:rPr>
              <w:t>DC_13A_n260(2A-2O)</w:t>
            </w:r>
          </w:p>
          <w:p w14:paraId="32A4842A" w14:textId="77777777" w:rsidR="008D1E4A" w:rsidRPr="00EF5447" w:rsidRDefault="008D1E4A" w:rsidP="00C620E0">
            <w:pPr>
              <w:pStyle w:val="TAC"/>
              <w:rPr>
                <w:lang w:eastAsia="zh-TW"/>
              </w:rPr>
            </w:pPr>
            <w:r w:rsidRPr="00EF5447">
              <w:rPr>
                <w:lang w:eastAsia="fi-FI"/>
              </w:rPr>
              <w:t>DC_13A_n260(A-2O)</w:t>
            </w:r>
          </w:p>
          <w:p w14:paraId="6C6F0803" w14:textId="77777777" w:rsidR="008D1E4A" w:rsidRPr="00EF5447" w:rsidRDefault="008D1E4A" w:rsidP="00C620E0">
            <w:pPr>
              <w:pStyle w:val="TAC"/>
              <w:rPr>
                <w:lang w:eastAsia="fi-FI"/>
              </w:rPr>
            </w:pPr>
            <w:r w:rsidRPr="00EF5447">
              <w:rPr>
                <w:rFonts w:eastAsia="Times New Roman" w:cs="Arial"/>
                <w:color w:val="000000"/>
                <w:szCs w:val="18"/>
              </w:rPr>
              <w:t>DC_13A_n260(G-H)</w:t>
            </w:r>
          </w:p>
        </w:tc>
        <w:tc>
          <w:tcPr>
            <w:tcW w:w="2846" w:type="dxa"/>
          </w:tcPr>
          <w:p w14:paraId="7A93433D" w14:textId="77777777" w:rsidR="008D1E4A" w:rsidRPr="00EF5447" w:rsidRDefault="008D1E4A" w:rsidP="00C620E0">
            <w:pPr>
              <w:pStyle w:val="TAC"/>
              <w:rPr>
                <w:rFonts w:cs="Arial"/>
                <w:lang w:eastAsia="ja-JP"/>
              </w:rPr>
            </w:pPr>
            <w:r w:rsidRPr="00EF5447">
              <w:rPr>
                <w:rFonts w:cs="Arial"/>
                <w:lang w:eastAsia="ja-JP"/>
              </w:rPr>
              <w:t>DC_13A_n260A</w:t>
            </w:r>
          </w:p>
          <w:p w14:paraId="7E876794" w14:textId="77777777" w:rsidR="008D1E4A" w:rsidRPr="00EF5447" w:rsidRDefault="008D1E4A" w:rsidP="00C620E0">
            <w:pPr>
              <w:pStyle w:val="TAC"/>
              <w:rPr>
                <w:lang w:eastAsia="fi-FI"/>
              </w:rPr>
            </w:pPr>
            <w:r w:rsidRPr="00EF5447">
              <w:rPr>
                <w:lang w:eastAsia="fi-FI"/>
              </w:rPr>
              <w:t>DC_13A_n260G</w:t>
            </w:r>
          </w:p>
          <w:p w14:paraId="2B9D92AD" w14:textId="77777777" w:rsidR="008D1E4A" w:rsidRPr="00EF5447" w:rsidRDefault="008D1E4A" w:rsidP="00C620E0">
            <w:pPr>
              <w:pStyle w:val="TAC"/>
              <w:rPr>
                <w:rFonts w:cs="Arial"/>
                <w:lang w:eastAsia="ja-JP"/>
              </w:rPr>
            </w:pPr>
            <w:r w:rsidRPr="00EF5447">
              <w:rPr>
                <w:lang w:eastAsia="fi-FI"/>
              </w:rPr>
              <w:t>DC_13A_n260H</w:t>
            </w:r>
          </w:p>
          <w:p w14:paraId="5710BEB4" w14:textId="77777777" w:rsidR="008D1E4A" w:rsidRPr="00EF5447" w:rsidRDefault="008D1E4A" w:rsidP="00C620E0">
            <w:pPr>
              <w:pStyle w:val="TAC"/>
              <w:rPr>
                <w:rFonts w:cs="Arial"/>
                <w:szCs w:val="18"/>
              </w:rPr>
            </w:pPr>
            <w:r w:rsidRPr="00EF5447">
              <w:rPr>
                <w:rFonts w:cs="Arial"/>
                <w:szCs w:val="18"/>
              </w:rPr>
              <w:t>DC_13A_n260O</w:t>
            </w:r>
          </w:p>
          <w:p w14:paraId="3870E0A6" w14:textId="77777777" w:rsidR="008D1E4A" w:rsidRPr="00EF5447" w:rsidRDefault="008D1E4A" w:rsidP="00C620E0">
            <w:pPr>
              <w:pStyle w:val="TAC"/>
              <w:rPr>
                <w:rFonts w:cs="Arial"/>
                <w:lang w:eastAsia="ja-JP"/>
              </w:rPr>
            </w:pPr>
            <w:r w:rsidRPr="00EF5447">
              <w:rPr>
                <w:rFonts w:cs="Arial"/>
                <w:szCs w:val="18"/>
              </w:rPr>
              <w:t>DC_13A_n260P</w:t>
            </w:r>
          </w:p>
          <w:p w14:paraId="5D67114D" w14:textId="77777777" w:rsidR="008D1E4A" w:rsidRPr="00EF5447" w:rsidRDefault="008D1E4A" w:rsidP="00C620E0">
            <w:pPr>
              <w:pStyle w:val="TAC"/>
              <w:rPr>
                <w:rFonts w:cs="Arial"/>
                <w:lang w:eastAsia="ja-JP"/>
              </w:rPr>
            </w:pPr>
            <w:r w:rsidRPr="00EF5447">
              <w:rPr>
                <w:rFonts w:cs="Arial"/>
                <w:szCs w:val="18"/>
              </w:rPr>
              <w:t>DC_13A_n260Q</w:t>
            </w:r>
          </w:p>
          <w:p w14:paraId="560F9E5F" w14:textId="77777777" w:rsidR="008D1E4A" w:rsidRPr="00EF5447" w:rsidRDefault="008D1E4A" w:rsidP="00C620E0">
            <w:pPr>
              <w:pStyle w:val="TAC"/>
              <w:rPr>
                <w:lang w:eastAsia="fi-FI"/>
              </w:rPr>
            </w:pPr>
          </w:p>
        </w:tc>
      </w:tr>
      <w:tr w:rsidR="008D1E4A" w:rsidRPr="00EF5447" w:rsidDel="00FB0488" w14:paraId="2C242B86" w14:textId="77777777" w:rsidTr="00C620E0">
        <w:trPr>
          <w:trHeight w:val="187"/>
          <w:jc w:val="center"/>
        </w:trPr>
        <w:tc>
          <w:tcPr>
            <w:tcW w:w="2972" w:type="dxa"/>
            <w:shd w:val="clear" w:color="auto" w:fill="auto"/>
          </w:tcPr>
          <w:p w14:paraId="78EFAE65" w14:textId="77777777" w:rsidR="008D1E4A" w:rsidRPr="00EF5447" w:rsidRDefault="008D1E4A" w:rsidP="00C620E0">
            <w:pPr>
              <w:pStyle w:val="TAC"/>
              <w:rPr>
                <w:lang w:eastAsia="ja-JP"/>
              </w:rPr>
            </w:pPr>
            <w:r w:rsidRPr="00EF5447">
              <w:rPr>
                <w:rFonts w:cs="Arial"/>
                <w:szCs w:val="18"/>
              </w:rPr>
              <w:lastRenderedPageBreak/>
              <w:t>DC_13A_n261A</w:t>
            </w:r>
          </w:p>
          <w:p w14:paraId="1E02445E" w14:textId="77777777" w:rsidR="008D1E4A" w:rsidRPr="00EF5447" w:rsidRDefault="008D1E4A" w:rsidP="00C620E0">
            <w:pPr>
              <w:pStyle w:val="TAC"/>
              <w:rPr>
                <w:lang w:eastAsia="ja-JP"/>
              </w:rPr>
            </w:pPr>
            <w:r w:rsidRPr="00EF5447">
              <w:rPr>
                <w:lang w:eastAsia="ja-JP"/>
              </w:rPr>
              <w:t>DC_13A_n261G</w:t>
            </w:r>
          </w:p>
          <w:p w14:paraId="58057E5F" w14:textId="77777777" w:rsidR="008D1E4A" w:rsidRPr="00EF5447" w:rsidRDefault="008D1E4A" w:rsidP="00C620E0">
            <w:pPr>
              <w:pStyle w:val="TAC"/>
              <w:rPr>
                <w:lang w:eastAsia="ja-JP"/>
              </w:rPr>
            </w:pPr>
            <w:r w:rsidRPr="00EF5447">
              <w:rPr>
                <w:lang w:eastAsia="ja-JP"/>
              </w:rPr>
              <w:t>DC_13A_n261H</w:t>
            </w:r>
          </w:p>
          <w:p w14:paraId="65CDF380" w14:textId="77777777" w:rsidR="008D1E4A" w:rsidRPr="00EF5447" w:rsidRDefault="008D1E4A" w:rsidP="00C620E0">
            <w:pPr>
              <w:pStyle w:val="TAC"/>
              <w:rPr>
                <w:rFonts w:eastAsiaTheme="minorEastAsia"/>
                <w:lang w:eastAsia="ja-JP"/>
              </w:rPr>
            </w:pPr>
            <w:r w:rsidRPr="00EF5447">
              <w:rPr>
                <w:lang w:eastAsia="ja-JP"/>
              </w:rPr>
              <w:t>DC_13A_n261J</w:t>
            </w:r>
          </w:p>
          <w:p w14:paraId="29037268" w14:textId="77777777" w:rsidR="008D1E4A" w:rsidRPr="00EF5447" w:rsidRDefault="008D1E4A" w:rsidP="00C620E0">
            <w:pPr>
              <w:pStyle w:val="TAC"/>
              <w:rPr>
                <w:lang w:eastAsia="ja-JP"/>
              </w:rPr>
            </w:pPr>
            <w:r w:rsidRPr="00EF5447">
              <w:rPr>
                <w:lang w:eastAsia="ja-JP"/>
              </w:rPr>
              <w:t>DC_13A_n261K</w:t>
            </w:r>
          </w:p>
          <w:p w14:paraId="0448D1C2" w14:textId="77777777" w:rsidR="008D1E4A" w:rsidRPr="00EF5447" w:rsidRDefault="008D1E4A" w:rsidP="00C620E0">
            <w:pPr>
              <w:pStyle w:val="TAC"/>
              <w:rPr>
                <w:lang w:eastAsia="ja-JP"/>
              </w:rPr>
            </w:pPr>
            <w:r w:rsidRPr="00EF5447">
              <w:rPr>
                <w:lang w:eastAsia="ja-JP"/>
              </w:rPr>
              <w:t>DC_13A_n261I</w:t>
            </w:r>
          </w:p>
          <w:p w14:paraId="78A3A802" w14:textId="77777777" w:rsidR="008D1E4A" w:rsidRPr="00EF5447" w:rsidRDefault="008D1E4A" w:rsidP="00C620E0">
            <w:pPr>
              <w:pStyle w:val="TAC"/>
              <w:rPr>
                <w:lang w:eastAsia="ja-JP"/>
              </w:rPr>
            </w:pPr>
            <w:r w:rsidRPr="00EF5447">
              <w:rPr>
                <w:rFonts w:cs="Arial"/>
                <w:szCs w:val="18"/>
              </w:rPr>
              <w:t>DC_13A_n261L</w:t>
            </w:r>
          </w:p>
          <w:p w14:paraId="39715F32" w14:textId="77777777" w:rsidR="008D1E4A" w:rsidRPr="00EF5447" w:rsidDel="00FB0488" w:rsidRDefault="008D1E4A" w:rsidP="00C620E0">
            <w:pPr>
              <w:pStyle w:val="TAC"/>
              <w:rPr>
                <w:rFonts w:cs="Arial"/>
                <w:szCs w:val="18"/>
              </w:rPr>
            </w:pPr>
            <w:r w:rsidRPr="00EF5447">
              <w:rPr>
                <w:lang w:eastAsia="ja-JP"/>
              </w:rPr>
              <w:t>DC_13A_n261M</w:t>
            </w:r>
          </w:p>
        </w:tc>
        <w:tc>
          <w:tcPr>
            <w:tcW w:w="2846" w:type="dxa"/>
          </w:tcPr>
          <w:p w14:paraId="4D5DCE6A" w14:textId="77777777" w:rsidR="008D1E4A" w:rsidRPr="00EF5447" w:rsidRDefault="008D1E4A" w:rsidP="00C620E0">
            <w:pPr>
              <w:pStyle w:val="TAC"/>
              <w:rPr>
                <w:lang w:eastAsia="ja-JP"/>
              </w:rPr>
            </w:pPr>
            <w:r w:rsidRPr="00EF5447">
              <w:rPr>
                <w:rFonts w:cs="Arial"/>
                <w:szCs w:val="18"/>
              </w:rPr>
              <w:t>DC_13A_n261A</w:t>
            </w:r>
          </w:p>
          <w:p w14:paraId="22C49CC4" w14:textId="77777777" w:rsidR="008D1E4A" w:rsidRPr="00EF5447" w:rsidRDefault="008D1E4A" w:rsidP="00C620E0">
            <w:pPr>
              <w:pStyle w:val="TAC"/>
              <w:rPr>
                <w:lang w:eastAsia="ja-JP"/>
              </w:rPr>
            </w:pPr>
            <w:r w:rsidRPr="00EF5447">
              <w:rPr>
                <w:lang w:eastAsia="ja-JP"/>
              </w:rPr>
              <w:t>DC_13A_n261G</w:t>
            </w:r>
          </w:p>
          <w:p w14:paraId="6BBEC006" w14:textId="77777777" w:rsidR="008D1E4A" w:rsidRPr="00EF5447" w:rsidRDefault="008D1E4A" w:rsidP="00C620E0">
            <w:pPr>
              <w:pStyle w:val="TAC"/>
              <w:rPr>
                <w:lang w:eastAsia="ja-JP"/>
              </w:rPr>
            </w:pPr>
            <w:r w:rsidRPr="00EF5447">
              <w:rPr>
                <w:lang w:eastAsia="ja-JP"/>
              </w:rPr>
              <w:t>DC_13A_n261H</w:t>
            </w:r>
          </w:p>
          <w:p w14:paraId="0FD9A88F" w14:textId="77777777" w:rsidR="008D1E4A" w:rsidRPr="00EF5447" w:rsidDel="00FB0488" w:rsidRDefault="008D1E4A" w:rsidP="00C620E0">
            <w:pPr>
              <w:pStyle w:val="TAC"/>
              <w:rPr>
                <w:rFonts w:cs="Arial"/>
                <w:szCs w:val="18"/>
              </w:rPr>
            </w:pPr>
            <w:r w:rsidRPr="00EF5447">
              <w:rPr>
                <w:lang w:eastAsia="ja-JP"/>
              </w:rPr>
              <w:t>DC_13A_n261I</w:t>
            </w:r>
          </w:p>
        </w:tc>
      </w:tr>
      <w:tr w:rsidR="008D1E4A" w:rsidRPr="00EF5447" w14:paraId="7BEDDF79" w14:textId="77777777" w:rsidTr="00C620E0">
        <w:trPr>
          <w:trHeight w:val="187"/>
          <w:jc w:val="center"/>
        </w:trPr>
        <w:tc>
          <w:tcPr>
            <w:tcW w:w="2972" w:type="dxa"/>
            <w:shd w:val="clear" w:color="auto" w:fill="auto"/>
          </w:tcPr>
          <w:p w14:paraId="02A688A7" w14:textId="77777777" w:rsidR="008D1E4A" w:rsidRPr="00EF5447" w:rsidRDefault="008D1E4A" w:rsidP="00C620E0">
            <w:pPr>
              <w:pStyle w:val="TAC"/>
              <w:rPr>
                <w:rFonts w:cs="Arial"/>
                <w:szCs w:val="18"/>
                <w:lang w:eastAsia="zh-TW"/>
              </w:rPr>
            </w:pPr>
            <w:r w:rsidRPr="00EF5447">
              <w:rPr>
                <w:rFonts w:cs="Arial"/>
                <w:szCs w:val="18"/>
              </w:rPr>
              <w:t>DC_13A_n261(2A)</w:t>
            </w:r>
          </w:p>
          <w:p w14:paraId="49D52165" w14:textId="77777777" w:rsidR="008D1E4A" w:rsidRPr="00EF5447" w:rsidRDefault="008D1E4A" w:rsidP="00C620E0">
            <w:pPr>
              <w:pStyle w:val="TAC"/>
              <w:rPr>
                <w:rFonts w:cs="Arial"/>
                <w:szCs w:val="18"/>
                <w:lang w:eastAsia="zh-TW"/>
              </w:rPr>
            </w:pPr>
            <w:r w:rsidRPr="00EF5447">
              <w:rPr>
                <w:rFonts w:eastAsia="Times New Roman" w:cs="Arial"/>
                <w:color w:val="000000"/>
                <w:szCs w:val="18"/>
              </w:rPr>
              <w:t>DC_13A_n261(2G)</w:t>
            </w:r>
          </w:p>
          <w:p w14:paraId="106EF869" w14:textId="77777777" w:rsidR="008D1E4A" w:rsidRPr="00EF5447" w:rsidRDefault="008D1E4A" w:rsidP="00C620E0">
            <w:pPr>
              <w:pStyle w:val="TAC"/>
              <w:rPr>
                <w:lang w:eastAsia="ja-JP"/>
              </w:rPr>
            </w:pPr>
            <w:r w:rsidRPr="00EF5447">
              <w:rPr>
                <w:rFonts w:cs="Arial"/>
                <w:szCs w:val="18"/>
              </w:rPr>
              <w:t>DC_13A_n261(3A)</w:t>
            </w:r>
          </w:p>
          <w:p w14:paraId="0C3CA106" w14:textId="77777777" w:rsidR="008D1E4A" w:rsidRPr="00EF5447" w:rsidRDefault="008D1E4A" w:rsidP="00C620E0">
            <w:pPr>
              <w:pStyle w:val="TAC"/>
              <w:rPr>
                <w:rFonts w:cs="Arial"/>
                <w:szCs w:val="18"/>
                <w:lang w:eastAsia="ja-JP"/>
              </w:rPr>
            </w:pPr>
            <w:r w:rsidRPr="00EF5447">
              <w:rPr>
                <w:lang w:eastAsia="ja-JP"/>
              </w:rPr>
              <w:t>DC_13A_n261(4A)</w:t>
            </w:r>
          </w:p>
          <w:p w14:paraId="0CFA2498" w14:textId="77777777" w:rsidR="008D1E4A" w:rsidRPr="00EF5447" w:rsidRDefault="008D1E4A" w:rsidP="00C620E0">
            <w:pPr>
              <w:pStyle w:val="TAC"/>
              <w:rPr>
                <w:rFonts w:cs="Arial"/>
                <w:szCs w:val="18"/>
                <w:lang w:eastAsia="ja-JP"/>
              </w:rPr>
            </w:pPr>
            <w:r w:rsidRPr="00EF5447">
              <w:rPr>
                <w:rFonts w:cs="Arial"/>
                <w:szCs w:val="18"/>
                <w:lang w:eastAsia="ja-JP"/>
              </w:rPr>
              <w:t>DC_13A_n261(2H)</w:t>
            </w:r>
          </w:p>
          <w:p w14:paraId="735AA4A5" w14:textId="77777777" w:rsidR="008D1E4A" w:rsidRPr="00EF5447" w:rsidRDefault="008D1E4A" w:rsidP="00C620E0">
            <w:pPr>
              <w:pStyle w:val="TAC"/>
              <w:rPr>
                <w:rFonts w:cs="Arial"/>
                <w:szCs w:val="18"/>
                <w:lang w:eastAsia="ja-JP"/>
              </w:rPr>
            </w:pPr>
            <w:r w:rsidRPr="00EF5447">
              <w:rPr>
                <w:rFonts w:cs="Arial"/>
                <w:szCs w:val="18"/>
                <w:lang w:eastAsia="ja-JP"/>
              </w:rPr>
              <w:t>DC_13A_n261(2I)</w:t>
            </w:r>
          </w:p>
          <w:p w14:paraId="776B4E71" w14:textId="77777777" w:rsidR="008D1E4A" w:rsidRPr="00EF5447" w:rsidRDefault="008D1E4A" w:rsidP="00C620E0">
            <w:pPr>
              <w:pStyle w:val="TAC"/>
              <w:rPr>
                <w:lang w:eastAsia="zh-TW"/>
              </w:rPr>
            </w:pPr>
            <w:r w:rsidRPr="00EF5447">
              <w:t>DC_13A_n261(A-G)</w:t>
            </w:r>
          </w:p>
          <w:p w14:paraId="6AAD32AB" w14:textId="77777777" w:rsidR="008D1E4A" w:rsidRPr="00EF5447" w:rsidRDefault="008D1E4A" w:rsidP="00C620E0">
            <w:pPr>
              <w:pStyle w:val="TAC"/>
              <w:rPr>
                <w:color w:val="000000"/>
                <w:lang w:eastAsia="zh-TW"/>
              </w:rPr>
            </w:pPr>
            <w:r w:rsidRPr="00EF5447">
              <w:rPr>
                <w:rFonts w:eastAsia="Times New Roman"/>
                <w:color w:val="000000"/>
              </w:rPr>
              <w:t>DC_13A_n261(A-K)</w:t>
            </w:r>
          </w:p>
          <w:p w14:paraId="117DC070" w14:textId="77777777" w:rsidR="008D1E4A" w:rsidRPr="00EF5447" w:rsidRDefault="008D1E4A" w:rsidP="00C620E0">
            <w:pPr>
              <w:pStyle w:val="TAC"/>
              <w:rPr>
                <w:lang w:eastAsia="zh-TW"/>
              </w:rPr>
            </w:pPr>
            <w:r w:rsidRPr="00EF5447">
              <w:rPr>
                <w:rFonts w:eastAsia="Times New Roman"/>
                <w:color w:val="000000"/>
              </w:rPr>
              <w:t>DC_13A_n261(A-L)</w:t>
            </w:r>
          </w:p>
          <w:p w14:paraId="204C34E6" w14:textId="77777777" w:rsidR="008D1E4A" w:rsidRPr="00EF5447" w:rsidRDefault="008D1E4A" w:rsidP="00C620E0">
            <w:pPr>
              <w:pStyle w:val="TAC"/>
              <w:rPr>
                <w:lang w:eastAsia="zh-TW"/>
              </w:rPr>
            </w:pPr>
            <w:r w:rsidRPr="00EF5447">
              <w:rPr>
                <w:rFonts w:eastAsia="Times New Roman"/>
                <w:color w:val="000000"/>
              </w:rPr>
              <w:t>DC_13A_n261(A-2G)</w:t>
            </w:r>
          </w:p>
          <w:p w14:paraId="2696157A" w14:textId="77777777" w:rsidR="008D1E4A" w:rsidRPr="00EF5447" w:rsidRDefault="008D1E4A" w:rsidP="00C620E0">
            <w:pPr>
              <w:pStyle w:val="TAC"/>
              <w:rPr>
                <w:lang w:eastAsia="ja-JP"/>
              </w:rPr>
            </w:pPr>
            <w:r w:rsidRPr="00EF5447">
              <w:rPr>
                <w:lang w:eastAsia="ja-JP"/>
              </w:rPr>
              <w:t>DC_13A_n261(A-H)</w:t>
            </w:r>
          </w:p>
          <w:p w14:paraId="66C2AC74" w14:textId="77777777" w:rsidR="008D1E4A" w:rsidRPr="00EF5447" w:rsidRDefault="008D1E4A" w:rsidP="00C620E0">
            <w:pPr>
              <w:pStyle w:val="TAC"/>
              <w:rPr>
                <w:rFonts w:cs="Arial"/>
                <w:szCs w:val="18"/>
                <w:lang w:eastAsia="zh-TW"/>
              </w:rPr>
            </w:pPr>
            <w:r w:rsidRPr="00EF5447">
              <w:rPr>
                <w:rFonts w:cs="Arial"/>
                <w:szCs w:val="18"/>
              </w:rPr>
              <w:t>DC_13A_n261(A-I)</w:t>
            </w:r>
          </w:p>
          <w:p w14:paraId="555ED4C0" w14:textId="77777777" w:rsidR="008D1E4A" w:rsidRPr="00EF5447" w:rsidRDefault="008D1E4A" w:rsidP="00C620E0">
            <w:pPr>
              <w:pStyle w:val="TAC"/>
              <w:rPr>
                <w:rFonts w:cs="Arial"/>
                <w:szCs w:val="18"/>
              </w:rPr>
            </w:pPr>
            <w:r w:rsidRPr="00EF5447">
              <w:rPr>
                <w:rFonts w:eastAsia="Times New Roman" w:cs="Arial"/>
                <w:color w:val="000000"/>
                <w:szCs w:val="18"/>
              </w:rPr>
              <w:t>DC_13A_n261(A-J)</w:t>
            </w:r>
          </w:p>
          <w:p w14:paraId="3214B83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DC_13A_n261(2A-G)</w:t>
            </w:r>
          </w:p>
          <w:p w14:paraId="5FEB25F6" w14:textId="77777777" w:rsidR="008D1E4A" w:rsidRPr="00EF5447" w:rsidRDefault="008D1E4A" w:rsidP="00C620E0">
            <w:pPr>
              <w:pStyle w:val="TAC"/>
              <w:rPr>
                <w:lang w:eastAsia="ja-JP"/>
              </w:rPr>
            </w:pPr>
            <w:r w:rsidRPr="00EF5447">
              <w:rPr>
                <w:rFonts w:eastAsia="Times New Roman" w:cs="Arial"/>
                <w:color w:val="000000"/>
                <w:szCs w:val="18"/>
              </w:rPr>
              <w:t>DC_13A_n261(2A-H)</w:t>
            </w:r>
          </w:p>
          <w:p w14:paraId="5B1C395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DC_13A_n261(2A-I)</w:t>
            </w:r>
          </w:p>
          <w:p w14:paraId="64D18D4F"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DC_13A_n261(3A-G)</w:t>
            </w:r>
          </w:p>
          <w:p w14:paraId="5626F873" w14:textId="77777777" w:rsidR="008D1E4A" w:rsidRPr="00EF5447" w:rsidRDefault="008D1E4A" w:rsidP="00C620E0">
            <w:pPr>
              <w:pStyle w:val="TAC"/>
              <w:rPr>
                <w:lang w:eastAsia="ja-JP"/>
              </w:rPr>
            </w:pPr>
            <w:r w:rsidRPr="00EF5447">
              <w:rPr>
                <w:lang w:eastAsia="ja-JP"/>
              </w:rPr>
              <w:t>DC_13A_n261(G-H)</w:t>
            </w:r>
          </w:p>
          <w:p w14:paraId="30162B12" w14:textId="77777777" w:rsidR="008D1E4A" w:rsidRPr="00EF5447" w:rsidRDefault="008D1E4A" w:rsidP="00C620E0">
            <w:pPr>
              <w:pStyle w:val="TAC"/>
              <w:rPr>
                <w:rFonts w:cs="Arial"/>
                <w:szCs w:val="18"/>
                <w:lang w:eastAsia="zh-TW"/>
              </w:rPr>
            </w:pPr>
            <w:r w:rsidRPr="00EF5447">
              <w:rPr>
                <w:rFonts w:cs="Arial"/>
                <w:szCs w:val="18"/>
              </w:rPr>
              <w:t>DC_13A_n261(G-I)</w:t>
            </w:r>
          </w:p>
          <w:p w14:paraId="5D7F1C77" w14:textId="77777777" w:rsidR="008D1E4A" w:rsidRPr="00EF5447" w:rsidRDefault="008D1E4A" w:rsidP="00C620E0">
            <w:pPr>
              <w:pStyle w:val="TAC"/>
              <w:rPr>
                <w:lang w:eastAsia="zh-TW"/>
              </w:rPr>
            </w:pPr>
            <w:r w:rsidRPr="00EF5447">
              <w:rPr>
                <w:rFonts w:eastAsia="Times New Roman" w:cs="Arial"/>
                <w:color w:val="000000"/>
                <w:szCs w:val="18"/>
              </w:rPr>
              <w:t>DC_13A_n261(G-J)</w:t>
            </w:r>
          </w:p>
          <w:p w14:paraId="7073F3A5" w14:textId="77777777" w:rsidR="008D1E4A" w:rsidRPr="00EF5447" w:rsidRDefault="008D1E4A" w:rsidP="00C620E0">
            <w:pPr>
              <w:pStyle w:val="TAC"/>
              <w:rPr>
                <w:lang w:eastAsia="ja-JP"/>
              </w:rPr>
            </w:pPr>
            <w:r w:rsidRPr="00EF5447">
              <w:rPr>
                <w:lang w:eastAsia="ja-JP"/>
              </w:rPr>
              <w:t>DC_13A_n261(H-I)</w:t>
            </w:r>
          </w:p>
          <w:p w14:paraId="2B56E8CB" w14:textId="77777777" w:rsidR="008D1E4A" w:rsidRPr="00EF5447" w:rsidRDefault="008D1E4A" w:rsidP="00C620E0">
            <w:pPr>
              <w:pStyle w:val="TAC"/>
              <w:rPr>
                <w:lang w:eastAsia="ja-JP"/>
              </w:rPr>
            </w:pPr>
            <w:r w:rsidRPr="00EF5447">
              <w:rPr>
                <w:lang w:eastAsia="ja-JP"/>
              </w:rPr>
              <w:t>DC_13A_n261(A-G-H)</w:t>
            </w:r>
          </w:p>
          <w:p w14:paraId="402D844B" w14:textId="77777777" w:rsidR="008D1E4A" w:rsidRPr="00EF5447" w:rsidRDefault="008D1E4A" w:rsidP="00C620E0">
            <w:pPr>
              <w:pStyle w:val="TAC"/>
              <w:rPr>
                <w:noProof/>
                <w:lang w:eastAsia="zh-CN"/>
              </w:rPr>
            </w:pPr>
            <w:r w:rsidRPr="00EF5447">
              <w:rPr>
                <w:lang w:eastAsia="ja-JP"/>
              </w:rPr>
              <w:t>DC_13A_n261(A-G-I)</w:t>
            </w:r>
          </w:p>
        </w:tc>
        <w:tc>
          <w:tcPr>
            <w:tcW w:w="2846" w:type="dxa"/>
          </w:tcPr>
          <w:p w14:paraId="2D391534" w14:textId="77777777" w:rsidR="008D1E4A" w:rsidRPr="00EF5447" w:rsidRDefault="008D1E4A" w:rsidP="00C620E0">
            <w:pPr>
              <w:pStyle w:val="TAC"/>
              <w:rPr>
                <w:rFonts w:cs="Arial"/>
                <w:szCs w:val="18"/>
              </w:rPr>
            </w:pPr>
            <w:r w:rsidRPr="00EF5447">
              <w:rPr>
                <w:rFonts w:cs="Arial"/>
                <w:szCs w:val="18"/>
              </w:rPr>
              <w:t>DC_13A_n261A</w:t>
            </w:r>
          </w:p>
          <w:p w14:paraId="01EF2B36" w14:textId="77777777" w:rsidR="008D1E4A" w:rsidRPr="00EF5447" w:rsidRDefault="008D1E4A" w:rsidP="00C620E0">
            <w:pPr>
              <w:pStyle w:val="TAC"/>
              <w:rPr>
                <w:rFonts w:cs="Arial"/>
                <w:szCs w:val="18"/>
              </w:rPr>
            </w:pPr>
            <w:r w:rsidRPr="00EF5447">
              <w:rPr>
                <w:noProof/>
                <w:lang w:eastAsia="zh-CN"/>
              </w:rPr>
              <w:t>DC_13A_n261G</w:t>
            </w:r>
          </w:p>
          <w:p w14:paraId="4F595663" w14:textId="77777777" w:rsidR="008D1E4A" w:rsidRPr="00EF5447" w:rsidRDefault="008D1E4A" w:rsidP="00C620E0">
            <w:pPr>
              <w:pStyle w:val="TAC"/>
              <w:rPr>
                <w:noProof/>
                <w:lang w:eastAsia="zh-CN"/>
              </w:rPr>
            </w:pPr>
            <w:r w:rsidRPr="00EF5447">
              <w:rPr>
                <w:noProof/>
                <w:lang w:eastAsia="zh-CN"/>
              </w:rPr>
              <w:t>DC_13A_n261H</w:t>
            </w:r>
          </w:p>
          <w:p w14:paraId="3153EE68" w14:textId="77777777" w:rsidR="008D1E4A" w:rsidRPr="00EF5447" w:rsidRDefault="008D1E4A" w:rsidP="00C620E0">
            <w:pPr>
              <w:pStyle w:val="TAC"/>
              <w:rPr>
                <w:noProof/>
                <w:lang w:eastAsia="zh-CN"/>
              </w:rPr>
            </w:pPr>
            <w:r w:rsidRPr="00EF5447">
              <w:rPr>
                <w:rFonts w:cs="Arial"/>
                <w:szCs w:val="18"/>
              </w:rPr>
              <w:t>DC_13A_n261I</w:t>
            </w:r>
          </w:p>
        </w:tc>
      </w:tr>
      <w:tr w:rsidR="008D1E4A" w:rsidRPr="00EF5447" w:rsidDel="00FB0488" w14:paraId="4DCB0ADD" w14:textId="77777777" w:rsidTr="00C620E0">
        <w:trPr>
          <w:trHeight w:val="187"/>
          <w:jc w:val="center"/>
        </w:trPr>
        <w:tc>
          <w:tcPr>
            <w:tcW w:w="2972" w:type="dxa"/>
            <w:shd w:val="clear" w:color="auto" w:fill="auto"/>
          </w:tcPr>
          <w:p w14:paraId="6FA32109"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14A_n260A</w:t>
            </w:r>
          </w:p>
          <w:p w14:paraId="60374EAD"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14A_n260G</w:t>
            </w:r>
          </w:p>
          <w:p w14:paraId="44D23F27"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14A_n260H</w:t>
            </w:r>
          </w:p>
          <w:p w14:paraId="50CDA21E"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14A_n260I</w:t>
            </w:r>
          </w:p>
          <w:p w14:paraId="7BD148C3"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14A_n260J</w:t>
            </w:r>
          </w:p>
          <w:p w14:paraId="26E16850"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14A_n260K</w:t>
            </w:r>
          </w:p>
          <w:p w14:paraId="306B8820"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14A_n260L</w:t>
            </w:r>
          </w:p>
          <w:p w14:paraId="2851FCE8" w14:textId="77777777" w:rsidR="008D1E4A" w:rsidRPr="00EF5447" w:rsidDel="00FB0488" w:rsidRDefault="008D1E4A" w:rsidP="00C620E0">
            <w:pPr>
              <w:pStyle w:val="TAC"/>
              <w:rPr>
                <w:rFonts w:cs="Arial"/>
                <w:bCs/>
                <w:szCs w:val="18"/>
              </w:rPr>
            </w:pPr>
            <w:r w:rsidRPr="00EF5447">
              <w:rPr>
                <w:bCs/>
                <w:lang w:eastAsia="fi-FI"/>
              </w:rPr>
              <w:t>DC_</w:t>
            </w:r>
            <w:r w:rsidRPr="00EF5447">
              <w:rPr>
                <w:bCs/>
                <w:lang w:eastAsia="zh-CN"/>
              </w:rPr>
              <w:t>14A_n260M</w:t>
            </w:r>
          </w:p>
        </w:tc>
        <w:tc>
          <w:tcPr>
            <w:tcW w:w="2846" w:type="dxa"/>
          </w:tcPr>
          <w:p w14:paraId="6C601C7B"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14A_n260A</w:t>
            </w:r>
          </w:p>
          <w:p w14:paraId="3E31907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14A_n260G</w:t>
            </w:r>
          </w:p>
          <w:p w14:paraId="0E803A1E"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14A_n260H</w:t>
            </w:r>
          </w:p>
          <w:p w14:paraId="6842414D"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14A_n260I</w:t>
            </w:r>
          </w:p>
          <w:p w14:paraId="50D00DD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14A_n260J</w:t>
            </w:r>
          </w:p>
          <w:p w14:paraId="58B026BB"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14A_n260K</w:t>
            </w:r>
          </w:p>
          <w:p w14:paraId="78CAB92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14A_n260L</w:t>
            </w:r>
          </w:p>
          <w:p w14:paraId="142E42F2" w14:textId="77777777" w:rsidR="008D1E4A" w:rsidRPr="00EF5447" w:rsidDel="00FB0488" w:rsidRDefault="008D1E4A" w:rsidP="00C620E0">
            <w:pPr>
              <w:pStyle w:val="TAC"/>
              <w:rPr>
                <w:rFonts w:cs="Arial"/>
                <w:bCs/>
                <w:szCs w:val="18"/>
              </w:rPr>
            </w:pPr>
            <w:r w:rsidRPr="00EF5447">
              <w:rPr>
                <w:bCs/>
                <w:lang w:eastAsia="fi-FI"/>
              </w:rPr>
              <w:t>DC_</w:t>
            </w:r>
            <w:r w:rsidRPr="00EF5447">
              <w:rPr>
                <w:bCs/>
                <w:lang w:eastAsia="zh-CN"/>
              </w:rPr>
              <w:t>14A_n260M</w:t>
            </w:r>
          </w:p>
        </w:tc>
      </w:tr>
      <w:tr w:rsidR="008D1E4A" w:rsidRPr="00EF5447" w14:paraId="18DD19DA" w14:textId="77777777" w:rsidTr="00C620E0">
        <w:trPr>
          <w:trHeight w:val="187"/>
          <w:jc w:val="center"/>
        </w:trPr>
        <w:tc>
          <w:tcPr>
            <w:tcW w:w="2972" w:type="dxa"/>
            <w:shd w:val="clear" w:color="auto" w:fill="auto"/>
          </w:tcPr>
          <w:p w14:paraId="016CAF09" w14:textId="77777777" w:rsidR="008D1E4A" w:rsidRPr="00EF5447" w:rsidRDefault="008D1E4A" w:rsidP="00C620E0">
            <w:pPr>
              <w:pStyle w:val="TAC"/>
              <w:rPr>
                <w:rFonts w:eastAsia="MS Mincho"/>
                <w:lang w:eastAsia="ja-JP"/>
              </w:rPr>
            </w:pPr>
            <w:r w:rsidRPr="00EF5447">
              <w:rPr>
                <w:lang w:eastAsia="ja-JP"/>
              </w:rPr>
              <w:lastRenderedPageBreak/>
              <w:t>DC_18A_n257A</w:t>
            </w:r>
          </w:p>
          <w:p w14:paraId="41838B37" w14:textId="77777777" w:rsidR="008D1E4A" w:rsidRPr="00EF5447" w:rsidRDefault="008D1E4A" w:rsidP="00C620E0">
            <w:pPr>
              <w:pStyle w:val="TAC"/>
              <w:rPr>
                <w:lang w:eastAsia="ja-JP"/>
              </w:rPr>
            </w:pPr>
            <w:r w:rsidRPr="00EF5447">
              <w:rPr>
                <w:lang w:eastAsia="ja-JP"/>
              </w:rPr>
              <w:t>DC_18A_n257D</w:t>
            </w:r>
          </w:p>
          <w:p w14:paraId="6E80977E" w14:textId="77777777" w:rsidR="008D1E4A" w:rsidRPr="00EF5447" w:rsidRDefault="008D1E4A" w:rsidP="00C620E0">
            <w:pPr>
              <w:pStyle w:val="TAC"/>
              <w:rPr>
                <w:lang w:eastAsia="ja-JP"/>
              </w:rPr>
            </w:pPr>
            <w:r w:rsidRPr="00EF5447">
              <w:rPr>
                <w:lang w:eastAsia="ja-JP"/>
              </w:rPr>
              <w:t>DC_18A_n257E</w:t>
            </w:r>
          </w:p>
          <w:p w14:paraId="5640B243" w14:textId="77777777" w:rsidR="008D1E4A" w:rsidRPr="00EF5447" w:rsidRDefault="008D1E4A" w:rsidP="00C620E0">
            <w:pPr>
              <w:pStyle w:val="TAC"/>
              <w:rPr>
                <w:rFonts w:eastAsia="MS Mincho"/>
                <w:lang w:eastAsia="ja-JP"/>
              </w:rPr>
            </w:pPr>
            <w:r w:rsidRPr="00EF5447">
              <w:rPr>
                <w:lang w:eastAsia="ja-JP"/>
              </w:rPr>
              <w:t>DC_18A_n257F</w:t>
            </w:r>
          </w:p>
          <w:p w14:paraId="0B0386FD" w14:textId="77777777" w:rsidR="008D1E4A" w:rsidRPr="00EF5447" w:rsidRDefault="008D1E4A" w:rsidP="00C620E0">
            <w:pPr>
              <w:pStyle w:val="TAC"/>
              <w:rPr>
                <w:rFonts w:eastAsia="MS Mincho"/>
                <w:lang w:eastAsia="ja-JP"/>
              </w:rPr>
            </w:pPr>
            <w:r w:rsidRPr="00EF5447">
              <w:rPr>
                <w:rFonts w:eastAsia="MS Mincho"/>
                <w:lang w:eastAsia="ja-JP"/>
              </w:rPr>
              <w:t>DC_18A_n257G</w:t>
            </w:r>
          </w:p>
          <w:p w14:paraId="215E58CD" w14:textId="77777777" w:rsidR="008D1E4A" w:rsidRPr="00EF5447" w:rsidRDefault="008D1E4A" w:rsidP="00C620E0">
            <w:pPr>
              <w:pStyle w:val="TAC"/>
              <w:rPr>
                <w:rFonts w:eastAsia="MS Mincho"/>
                <w:lang w:eastAsia="ja-JP"/>
              </w:rPr>
            </w:pPr>
            <w:r w:rsidRPr="00EF5447">
              <w:rPr>
                <w:rFonts w:eastAsia="MS Mincho"/>
                <w:lang w:eastAsia="ja-JP"/>
              </w:rPr>
              <w:t>DC_18A_n257H</w:t>
            </w:r>
          </w:p>
          <w:p w14:paraId="3B816F7D" w14:textId="77777777" w:rsidR="008D1E4A" w:rsidRPr="00EF5447" w:rsidRDefault="008D1E4A" w:rsidP="00C620E0">
            <w:pPr>
              <w:pStyle w:val="TAC"/>
              <w:rPr>
                <w:rFonts w:eastAsia="MS Mincho"/>
                <w:lang w:eastAsia="ja-JP"/>
              </w:rPr>
            </w:pPr>
            <w:r w:rsidRPr="00EF5447">
              <w:rPr>
                <w:rFonts w:eastAsia="MS Mincho"/>
                <w:lang w:eastAsia="ja-JP"/>
              </w:rPr>
              <w:t>DC_18A_n257I</w:t>
            </w:r>
          </w:p>
          <w:p w14:paraId="6F9EDF08" w14:textId="77777777" w:rsidR="008D1E4A" w:rsidRPr="00EF5447" w:rsidRDefault="008D1E4A" w:rsidP="00C620E0">
            <w:pPr>
              <w:pStyle w:val="TAC"/>
              <w:rPr>
                <w:rFonts w:eastAsia="MS Mincho"/>
                <w:lang w:eastAsia="ja-JP"/>
              </w:rPr>
            </w:pPr>
            <w:r w:rsidRPr="00EF5447">
              <w:rPr>
                <w:rFonts w:eastAsia="MS Mincho"/>
                <w:lang w:eastAsia="ja-JP"/>
              </w:rPr>
              <w:t>DC_18A_n257J</w:t>
            </w:r>
          </w:p>
          <w:p w14:paraId="3CDF20D4" w14:textId="77777777" w:rsidR="008D1E4A" w:rsidRPr="00EF5447" w:rsidRDefault="008D1E4A" w:rsidP="00C620E0">
            <w:pPr>
              <w:pStyle w:val="TAC"/>
              <w:rPr>
                <w:rFonts w:eastAsia="MS Mincho"/>
                <w:lang w:eastAsia="ja-JP"/>
              </w:rPr>
            </w:pPr>
            <w:r w:rsidRPr="00EF5447">
              <w:rPr>
                <w:rFonts w:eastAsia="MS Mincho"/>
                <w:lang w:eastAsia="ja-JP"/>
              </w:rPr>
              <w:t>DC_18A_n257K</w:t>
            </w:r>
          </w:p>
          <w:p w14:paraId="56FB46A5" w14:textId="77777777" w:rsidR="008D1E4A" w:rsidRPr="00EF5447" w:rsidRDefault="008D1E4A" w:rsidP="00C620E0">
            <w:pPr>
              <w:pStyle w:val="TAC"/>
              <w:rPr>
                <w:lang w:eastAsia="ja-JP"/>
              </w:rPr>
            </w:pPr>
            <w:r w:rsidRPr="00EF5447">
              <w:rPr>
                <w:rFonts w:eastAsia="MS Mincho"/>
                <w:lang w:eastAsia="ja-JP"/>
              </w:rPr>
              <w:t>DC_18A_n257L</w:t>
            </w:r>
          </w:p>
          <w:p w14:paraId="00D21BC9" w14:textId="77777777" w:rsidR="008D1E4A" w:rsidRPr="00EF5447" w:rsidRDefault="008D1E4A" w:rsidP="00C620E0">
            <w:pPr>
              <w:pStyle w:val="TAC"/>
              <w:rPr>
                <w:lang w:eastAsia="fi-FI"/>
              </w:rPr>
            </w:pPr>
            <w:r w:rsidRPr="00EF5447">
              <w:rPr>
                <w:lang w:eastAsia="ja-JP"/>
              </w:rPr>
              <w:t>DC_18A_n257M</w:t>
            </w:r>
          </w:p>
        </w:tc>
        <w:tc>
          <w:tcPr>
            <w:tcW w:w="2846" w:type="dxa"/>
          </w:tcPr>
          <w:p w14:paraId="17809A74" w14:textId="77777777" w:rsidR="008D1E4A" w:rsidRPr="00EF5447" w:rsidRDefault="008D1E4A" w:rsidP="00C620E0">
            <w:pPr>
              <w:pStyle w:val="TAC"/>
              <w:rPr>
                <w:lang w:eastAsia="zh-TW"/>
              </w:rPr>
            </w:pPr>
            <w:r w:rsidRPr="00EF5447">
              <w:rPr>
                <w:lang w:eastAsia="ja-JP"/>
              </w:rPr>
              <w:t>DC_18A_n257A</w:t>
            </w:r>
          </w:p>
          <w:p w14:paraId="3BB222F8" w14:textId="77777777" w:rsidR="008D1E4A" w:rsidRPr="00EF5447" w:rsidRDefault="008D1E4A" w:rsidP="00C620E0">
            <w:pPr>
              <w:pStyle w:val="TAC"/>
              <w:rPr>
                <w:lang w:eastAsia="ja-JP"/>
              </w:rPr>
            </w:pPr>
            <w:r w:rsidRPr="00EF5447">
              <w:rPr>
                <w:lang w:eastAsia="ja-JP"/>
              </w:rPr>
              <w:t>DC_18A_n257G</w:t>
            </w:r>
          </w:p>
          <w:p w14:paraId="3BF4465E" w14:textId="77777777" w:rsidR="008D1E4A" w:rsidRPr="00EF5447" w:rsidRDefault="008D1E4A" w:rsidP="00C620E0">
            <w:pPr>
              <w:pStyle w:val="TAC"/>
              <w:rPr>
                <w:lang w:eastAsia="ja-JP"/>
              </w:rPr>
            </w:pPr>
            <w:r w:rsidRPr="00EF5447">
              <w:rPr>
                <w:lang w:eastAsia="ja-JP"/>
              </w:rPr>
              <w:t>DC_18A_n257H</w:t>
            </w:r>
          </w:p>
          <w:p w14:paraId="253C6435" w14:textId="77777777" w:rsidR="008D1E4A" w:rsidRPr="00EF5447" w:rsidRDefault="008D1E4A" w:rsidP="00C620E0">
            <w:pPr>
              <w:pStyle w:val="TAC"/>
              <w:rPr>
                <w:lang w:eastAsia="fi-FI"/>
              </w:rPr>
            </w:pPr>
            <w:r w:rsidRPr="00EF5447">
              <w:rPr>
                <w:lang w:eastAsia="ja-JP"/>
              </w:rPr>
              <w:t>DC_18A_n257I</w:t>
            </w:r>
          </w:p>
        </w:tc>
      </w:tr>
      <w:tr w:rsidR="008D1E4A" w:rsidRPr="00EF5447" w14:paraId="1BCB94FE" w14:textId="77777777" w:rsidTr="00C620E0">
        <w:trPr>
          <w:trHeight w:val="187"/>
          <w:jc w:val="center"/>
        </w:trPr>
        <w:tc>
          <w:tcPr>
            <w:tcW w:w="2972" w:type="dxa"/>
            <w:shd w:val="clear" w:color="auto" w:fill="auto"/>
          </w:tcPr>
          <w:p w14:paraId="75357671" w14:textId="77777777" w:rsidR="008D1E4A" w:rsidRPr="00EF5447" w:rsidRDefault="008D1E4A" w:rsidP="00C620E0">
            <w:pPr>
              <w:pStyle w:val="TAC"/>
              <w:rPr>
                <w:lang w:eastAsia="fi-FI"/>
              </w:rPr>
            </w:pPr>
            <w:r w:rsidRPr="00EF5447">
              <w:rPr>
                <w:lang w:eastAsia="fi-FI"/>
              </w:rPr>
              <w:t>DC_19A_n257A</w:t>
            </w:r>
          </w:p>
          <w:p w14:paraId="1F0DBA60" w14:textId="77777777" w:rsidR="008D1E4A" w:rsidRPr="00EF5447" w:rsidRDefault="008D1E4A" w:rsidP="00C620E0">
            <w:pPr>
              <w:pStyle w:val="TAC"/>
              <w:rPr>
                <w:lang w:eastAsia="fi-FI"/>
              </w:rPr>
            </w:pPr>
            <w:r w:rsidRPr="00EF5447">
              <w:rPr>
                <w:lang w:eastAsia="fi-FI"/>
              </w:rPr>
              <w:t>DC_19A_n257D</w:t>
            </w:r>
          </w:p>
          <w:p w14:paraId="6CB3A8F3" w14:textId="77777777" w:rsidR="008D1E4A" w:rsidRPr="00EF5447" w:rsidRDefault="008D1E4A" w:rsidP="00C620E0">
            <w:pPr>
              <w:pStyle w:val="TAC"/>
              <w:rPr>
                <w:lang w:eastAsia="fi-FI"/>
              </w:rPr>
            </w:pPr>
            <w:r w:rsidRPr="00EF5447">
              <w:rPr>
                <w:lang w:eastAsia="fi-FI"/>
              </w:rPr>
              <w:t>DC_19A_n257E</w:t>
            </w:r>
          </w:p>
          <w:p w14:paraId="43655555" w14:textId="77777777" w:rsidR="008D1E4A" w:rsidRPr="00EF5447" w:rsidRDefault="008D1E4A" w:rsidP="00C620E0">
            <w:pPr>
              <w:pStyle w:val="TAC"/>
              <w:rPr>
                <w:lang w:eastAsia="fi-FI"/>
              </w:rPr>
            </w:pPr>
            <w:r w:rsidRPr="00EF5447">
              <w:rPr>
                <w:lang w:eastAsia="fi-FI"/>
              </w:rPr>
              <w:t>DC_19A_n257F</w:t>
            </w:r>
          </w:p>
          <w:p w14:paraId="21877CD1" w14:textId="77777777" w:rsidR="008D1E4A" w:rsidRPr="00EF5447" w:rsidRDefault="008D1E4A" w:rsidP="00C620E0">
            <w:pPr>
              <w:pStyle w:val="TAC"/>
              <w:rPr>
                <w:lang w:eastAsia="ja-JP"/>
              </w:rPr>
            </w:pPr>
            <w:r w:rsidRPr="00EF5447">
              <w:rPr>
                <w:lang w:eastAsia="ja-JP"/>
              </w:rPr>
              <w:t>DC_19A_n257G</w:t>
            </w:r>
          </w:p>
          <w:p w14:paraId="65CC16B8" w14:textId="77777777" w:rsidR="008D1E4A" w:rsidRPr="00EF5447" w:rsidRDefault="008D1E4A" w:rsidP="00C620E0">
            <w:pPr>
              <w:pStyle w:val="TAC"/>
              <w:rPr>
                <w:lang w:eastAsia="ja-JP"/>
              </w:rPr>
            </w:pPr>
            <w:r w:rsidRPr="00EF5447">
              <w:rPr>
                <w:lang w:eastAsia="ja-JP"/>
              </w:rPr>
              <w:t>DC_19A_n257H</w:t>
            </w:r>
          </w:p>
          <w:p w14:paraId="619084E8" w14:textId="77777777" w:rsidR="008D1E4A" w:rsidRPr="00EF5447" w:rsidRDefault="008D1E4A" w:rsidP="00C620E0">
            <w:pPr>
              <w:pStyle w:val="TAC"/>
              <w:rPr>
                <w:lang w:eastAsia="ja-JP"/>
              </w:rPr>
            </w:pPr>
            <w:r w:rsidRPr="00EF5447">
              <w:rPr>
                <w:lang w:eastAsia="ja-JP"/>
              </w:rPr>
              <w:t>DC_19A_n257I</w:t>
            </w:r>
          </w:p>
          <w:p w14:paraId="00479FFC" w14:textId="77777777" w:rsidR="008D1E4A" w:rsidRPr="00EF5447" w:rsidRDefault="008D1E4A" w:rsidP="00C620E0">
            <w:pPr>
              <w:pStyle w:val="TAC"/>
              <w:rPr>
                <w:lang w:eastAsia="ja-JP"/>
              </w:rPr>
            </w:pPr>
            <w:r w:rsidRPr="00EF5447">
              <w:rPr>
                <w:lang w:eastAsia="ja-JP"/>
              </w:rPr>
              <w:t>DC_19A_n257J</w:t>
            </w:r>
          </w:p>
          <w:p w14:paraId="56D14902" w14:textId="77777777" w:rsidR="008D1E4A" w:rsidRPr="00EF5447" w:rsidRDefault="008D1E4A" w:rsidP="00C620E0">
            <w:pPr>
              <w:pStyle w:val="TAC"/>
              <w:rPr>
                <w:lang w:eastAsia="ja-JP"/>
              </w:rPr>
            </w:pPr>
            <w:r w:rsidRPr="00EF5447">
              <w:rPr>
                <w:lang w:eastAsia="ja-JP"/>
              </w:rPr>
              <w:t>DC_19A_n257K</w:t>
            </w:r>
          </w:p>
          <w:p w14:paraId="35EAAFFD" w14:textId="77777777" w:rsidR="008D1E4A" w:rsidRPr="00EF5447" w:rsidRDefault="008D1E4A" w:rsidP="00C620E0">
            <w:pPr>
              <w:pStyle w:val="TAC"/>
              <w:rPr>
                <w:lang w:eastAsia="ja-JP"/>
              </w:rPr>
            </w:pPr>
            <w:r w:rsidRPr="00EF5447">
              <w:rPr>
                <w:lang w:eastAsia="ja-JP"/>
              </w:rPr>
              <w:t>DC_19A_n257L</w:t>
            </w:r>
          </w:p>
          <w:p w14:paraId="076E521B" w14:textId="77777777" w:rsidR="008D1E4A" w:rsidRPr="00EF5447" w:rsidRDefault="008D1E4A" w:rsidP="00C620E0">
            <w:pPr>
              <w:pStyle w:val="TAC"/>
              <w:rPr>
                <w:lang w:eastAsia="fi-FI"/>
              </w:rPr>
            </w:pPr>
            <w:r w:rsidRPr="00EF5447">
              <w:rPr>
                <w:lang w:eastAsia="ja-JP"/>
              </w:rPr>
              <w:t>DC_19A_n257M</w:t>
            </w:r>
          </w:p>
        </w:tc>
        <w:tc>
          <w:tcPr>
            <w:tcW w:w="2846" w:type="dxa"/>
          </w:tcPr>
          <w:p w14:paraId="2E509D71" w14:textId="77777777" w:rsidR="008D1E4A" w:rsidRPr="00EF5447" w:rsidRDefault="008D1E4A" w:rsidP="00C620E0">
            <w:pPr>
              <w:pStyle w:val="TAC"/>
              <w:rPr>
                <w:lang w:eastAsia="fi-FI"/>
              </w:rPr>
            </w:pPr>
            <w:r w:rsidRPr="00EF5447">
              <w:rPr>
                <w:lang w:eastAsia="fi-FI"/>
              </w:rPr>
              <w:t>DC_19A_n257A</w:t>
            </w:r>
          </w:p>
          <w:p w14:paraId="65B4C467" w14:textId="77777777" w:rsidR="008D1E4A" w:rsidRPr="00EF5447" w:rsidRDefault="008D1E4A" w:rsidP="00C620E0">
            <w:pPr>
              <w:pStyle w:val="TAC"/>
              <w:rPr>
                <w:lang w:eastAsia="ja-JP"/>
              </w:rPr>
            </w:pPr>
            <w:r w:rsidRPr="00EF5447">
              <w:rPr>
                <w:lang w:eastAsia="ja-JP"/>
              </w:rPr>
              <w:t>DC_19A_n257G</w:t>
            </w:r>
          </w:p>
          <w:p w14:paraId="62DF80C7" w14:textId="77777777" w:rsidR="008D1E4A" w:rsidRPr="00EF5447" w:rsidRDefault="008D1E4A" w:rsidP="00C620E0">
            <w:pPr>
              <w:pStyle w:val="TAC"/>
              <w:rPr>
                <w:lang w:eastAsia="ja-JP"/>
              </w:rPr>
            </w:pPr>
            <w:r w:rsidRPr="00EF5447">
              <w:rPr>
                <w:lang w:eastAsia="ja-JP"/>
              </w:rPr>
              <w:t>DC_19A_n257H</w:t>
            </w:r>
          </w:p>
          <w:p w14:paraId="335C3892" w14:textId="77777777" w:rsidR="008D1E4A" w:rsidRPr="00EF5447" w:rsidRDefault="008D1E4A" w:rsidP="00C620E0">
            <w:pPr>
              <w:pStyle w:val="TAC"/>
              <w:rPr>
                <w:lang w:eastAsia="ja-JP"/>
              </w:rPr>
            </w:pPr>
            <w:r w:rsidRPr="00EF5447">
              <w:rPr>
                <w:lang w:eastAsia="ja-JP"/>
              </w:rPr>
              <w:t>DC_19A_n257I</w:t>
            </w:r>
          </w:p>
          <w:p w14:paraId="73F3108D" w14:textId="77777777" w:rsidR="008D1E4A" w:rsidRPr="00EF5447" w:rsidRDefault="008D1E4A" w:rsidP="00C620E0">
            <w:pPr>
              <w:pStyle w:val="TAC"/>
              <w:rPr>
                <w:lang w:eastAsia="ja-JP"/>
              </w:rPr>
            </w:pPr>
            <w:r w:rsidRPr="00EF5447">
              <w:rPr>
                <w:lang w:eastAsia="ja-JP"/>
              </w:rPr>
              <w:t>DC_19A_n257J</w:t>
            </w:r>
          </w:p>
          <w:p w14:paraId="4ECEF76B" w14:textId="77777777" w:rsidR="008D1E4A" w:rsidRPr="00EF5447" w:rsidRDefault="008D1E4A" w:rsidP="00C620E0">
            <w:pPr>
              <w:pStyle w:val="TAC"/>
              <w:rPr>
                <w:lang w:eastAsia="ja-JP"/>
              </w:rPr>
            </w:pPr>
            <w:r w:rsidRPr="00EF5447">
              <w:rPr>
                <w:lang w:eastAsia="ja-JP"/>
              </w:rPr>
              <w:t>DC_19A_n257K</w:t>
            </w:r>
          </w:p>
          <w:p w14:paraId="74F6A9FF" w14:textId="77777777" w:rsidR="008D1E4A" w:rsidRPr="00EF5447" w:rsidRDefault="008D1E4A" w:rsidP="00C620E0">
            <w:pPr>
              <w:pStyle w:val="TAC"/>
              <w:rPr>
                <w:lang w:eastAsia="ja-JP"/>
              </w:rPr>
            </w:pPr>
            <w:r w:rsidRPr="00EF5447">
              <w:rPr>
                <w:lang w:eastAsia="ja-JP"/>
              </w:rPr>
              <w:t>DC_19A_n257L</w:t>
            </w:r>
          </w:p>
          <w:p w14:paraId="35E48B95" w14:textId="77777777" w:rsidR="008D1E4A" w:rsidRPr="00EF5447" w:rsidRDefault="008D1E4A" w:rsidP="00C620E0">
            <w:pPr>
              <w:pStyle w:val="TAC"/>
              <w:rPr>
                <w:lang w:eastAsia="fi-FI"/>
              </w:rPr>
            </w:pPr>
            <w:r w:rsidRPr="00EF5447">
              <w:rPr>
                <w:lang w:eastAsia="ja-JP"/>
              </w:rPr>
              <w:t>DC_19A_n257M</w:t>
            </w:r>
          </w:p>
        </w:tc>
      </w:tr>
      <w:tr w:rsidR="008D1E4A" w:rsidRPr="00EF5447" w14:paraId="114D1BA3" w14:textId="77777777" w:rsidTr="00C620E0">
        <w:trPr>
          <w:trHeight w:val="187"/>
          <w:jc w:val="center"/>
        </w:trPr>
        <w:tc>
          <w:tcPr>
            <w:tcW w:w="2972" w:type="dxa"/>
            <w:shd w:val="clear" w:color="auto" w:fill="auto"/>
          </w:tcPr>
          <w:p w14:paraId="6C1FA126" w14:textId="77777777" w:rsidR="008D1E4A" w:rsidRPr="00EF5447" w:rsidRDefault="008D1E4A" w:rsidP="00C620E0">
            <w:pPr>
              <w:pStyle w:val="TAC"/>
              <w:rPr>
                <w:lang w:eastAsia="fi-FI"/>
              </w:rPr>
            </w:pPr>
            <w:r w:rsidRPr="00EF5447">
              <w:rPr>
                <w:lang w:eastAsia="fi-FI"/>
              </w:rPr>
              <w:t>DC_20A_n258A</w:t>
            </w:r>
          </w:p>
        </w:tc>
        <w:tc>
          <w:tcPr>
            <w:tcW w:w="2846" w:type="dxa"/>
          </w:tcPr>
          <w:p w14:paraId="14761695" w14:textId="77777777" w:rsidR="008D1E4A" w:rsidRPr="00EF5447" w:rsidRDefault="008D1E4A" w:rsidP="00C620E0">
            <w:pPr>
              <w:pStyle w:val="TAC"/>
              <w:rPr>
                <w:lang w:eastAsia="fi-FI"/>
              </w:rPr>
            </w:pPr>
            <w:r w:rsidRPr="00EF5447">
              <w:rPr>
                <w:lang w:eastAsia="fi-FI"/>
              </w:rPr>
              <w:t>DC_20A_n258A</w:t>
            </w:r>
          </w:p>
        </w:tc>
      </w:tr>
      <w:tr w:rsidR="008D1E4A" w:rsidRPr="00EF5447" w14:paraId="2B5F3573" w14:textId="77777777" w:rsidTr="00C620E0">
        <w:trPr>
          <w:trHeight w:val="187"/>
          <w:jc w:val="center"/>
        </w:trPr>
        <w:tc>
          <w:tcPr>
            <w:tcW w:w="2972" w:type="dxa"/>
            <w:shd w:val="clear" w:color="auto" w:fill="auto"/>
          </w:tcPr>
          <w:p w14:paraId="5629F6F5" w14:textId="77777777" w:rsidR="008D1E4A" w:rsidRPr="00EF5447" w:rsidRDefault="008D1E4A" w:rsidP="00C620E0">
            <w:pPr>
              <w:pStyle w:val="TAC"/>
              <w:rPr>
                <w:lang w:eastAsia="fi-FI"/>
              </w:rPr>
            </w:pPr>
            <w:r w:rsidRPr="00EF5447">
              <w:rPr>
                <w:lang w:eastAsia="fi-FI"/>
              </w:rPr>
              <w:t>DC_21A_n257A</w:t>
            </w:r>
          </w:p>
          <w:p w14:paraId="22F3FE6E" w14:textId="77777777" w:rsidR="008D1E4A" w:rsidRPr="00EF5447" w:rsidRDefault="008D1E4A" w:rsidP="00C620E0">
            <w:pPr>
              <w:pStyle w:val="TAC"/>
              <w:rPr>
                <w:lang w:eastAsia="fi-FI"/>
              </w:rPr>
            </w:pPr>
            <w:r w:rsidRPr="00EF5447">
              <w:rPr>
                <w:lang w:eastAsia="fi-FI"/>
              </w:rPr>
              <w:t>DC_21A_n257D</w:t>
            </w:r>
          </w:p>
          <w:p w14:paraId="05748B3F" w14:textId="77777777" w:rsidR="008D1E4A" w:rsidRPr="00EF5447" w:rsidRDefault="008D1E4A" w:rsidP="00C620E0">
            <w:pPr>
              <w:pStyle w:val="TAC"/>
              <w:rPr>
                <w:lang w:eastAsia="fi-FI"/>
              </w:rPr>
            </w:pPr>
            <w:r w:rsidRPr="00EF5447">
              <w:rPr>
                <w:lang w:eastAsia="fi-FI"/>
              </w:rPr>
              <w:t>DC_21A_n257E</w:t>
            </w:r>
          </w:p>
          <w:p w14:paraId="630E95B9" w14:textId="77777777" w:rsidR="008D1E4A" w:rsidRPr="00EF5447" w:rsidRDefault="008D1E4A" w:rsidP="00C620E0">
            <w:pPr>
              <w:pStyle w:val="TAC"/>
              <w:rPr>
                <w:lang w:eastAsia="fi-FI"/>
              </w:rPr>
            </w:pPr>
            <w:r w:rsidRPr="00EF5447">
              <w:rPr>
                <w:lang w:eastAsia="fi-FI"/>
              </w:rPr>
              <w:t>DC_21A_n257F</w:t>
            </w:r>
          </w:p>
          <w:p w14:paraId="4192CFFF" w14:textId="77777777" w:rsidR="008D1E4A" w:rsidRPr="00EF5447" w:rsidRDefault="008D1E4A" w:rsidP="00C620E0">
            <w:pPr>
              <w:pStyle w:val="TAC"/>
              <w:rPr>
                <w:lang w:eastAsia="ja-JP"/>
              </w:rPr>
            </w:pPr>
            <w:r w:rsidRPr="00EF5447">
              <w:rPr>
                <w:lang w:eastAsia="ja-JP"/>
              </w:rPr>
              <w:t>DC_21A_n257G</w:t>
            </w:r>
          </w:p>
          <w:p w14:paraId="384231CB" w14:textId="77777777" w:rsidR="008D1E4A" w:rsidRPr="00EF5447" w:rsidRDefault="008D1E4A" w:rsidP="00C620E0">
            <w:pPr>
              <w:pStyle w:val="TAC"/>
              <w:rPr>
                <w:lang w:eastAsia="ja-JP"/>
              </w:rPr>
            </w:pPr>
            <w:r w:rsidRPr="00EF5447">
              <w:rPr>
                <w:lang w:eastAsia="ja-JP"/>
              </w:rPr>
              <w:t>DC_21A_n257H</w:t>
            </w:r>
          </w:p>
          <w:p w14:paraId="5E7D0F83" w14:textId="77777777" w:rsidR="008D1E4A" w:rsidRPr="00EF5447" w:rsidRDefault="008D1E4A" w:rsidP="00C620E0">
            <w:pPr>
              <w:pStyle w:val="TAC"/>
              <w:rPr>
                <w:lang w:eastAsia="ja-JP"/>
              </w:rPr>
            </w:pPr>
            <w:r w:rsidRPr="00EF5447">
              <w:rPr>
                <w:lang w:eastAsia="ja-JP"/>
              </w:rPr>
              <w:t>DC_21A_n257I</w:t>
            </w:r>
          </w:p>
          <w:p w14:paraId="7EC8FB76" w14:textId="77777777" w:rsidR="008D1E4A" w:rsidRPr="00EF5447" w:rsidRDefault="008D1E4A" w:rsidP="00C620E0">
            <w:pPr>
              <w:pStyle w:val="TAC"/>
              <w:rPr>
                <w:lang w:eastAsia="ja-JP"/>
              </w:rPr>
            </w:pPr>
            <w:r w:rsidRPr="00EF5447">
              <w:rPr>
                <w:lang w:eastAsia="ja-JP"/>
              </w:rPr>
              <w:t>DC_21A_n257J</w:t>
            </w:r>
          </w:p>
          <w:p w14:paraId="7F63ED20" w14:textId="77777777" w:rsidR="008D1E4A" w:rsidRPr="00EF5447" w:rsidRDefault="008D1E4A" w:rsidP="00C620E0">
            <w:pPr>
              <w:pStyle w:val="TAC"/>
              <w:rPr>
                <w:lang w:eastAsia="ja-JP"/>
              </w:rPr>
            </w:pPr>
            <w:r w:rsidRPr="00EF5447">
              <w:rPr>
                <w:lang w:eastAsia="ja-JP"/>
              </w:rPr>
              <w:t>DC_21A_n257K</w:t>
            </w:r>
          </w:p>
          <w:p w14:paraId="378CF038" w14:textId="77777777" w:rsidR="008D1E4A" w:rsidRPr="00EF5447" w:rsidRDefault="008D1E4A" w:rsidP="00C620E0">
            <w:pPr>
              <w:pStyle w:val="TAC"/>
              <w:rPr>
                <w:lang w:eastAsia="ja-JP"/>
              </w:rPr>
            </w:pPr>
            <w:r w:rsidRPr="00EF5447">
              <w:rPr>
                <w:lang w:eastAsia="ja-JP"/>
              </w:rPr>
              <w:t>DC_21A_n257L</w:t>
            </w:r>
          </w:p>
          <w:p w14:paraId="34E8571B" w14:textId="77777777" w:rsidR="008D1E4A" w:rsidRPr="00EF5447" w:rsidRDefault="008D1E4A" w:rsidP="00C620E0">
            <w:pPr>
              <w:pStyle w:val="TAC"/>
              <w:rPr>
                <w:lang w:eastAsia="fi-FI"/>
              </w:rPr>
            </w:pPr>
            <w:r w:rsidRPr="00EF5447">
              <w:rPr>
                <w:lang w:eastAsia="ja-JP"/>
              </w:rPr>
              <w:t>DC_21A_n257M</w:t>
            </w:r>
          </w:p>
        </w:tc>
        <w:tc>
          <w:tcPr>
            <w:tcW w:w="2846" w:type="dxa"/>
          </w:tcPr>
          <w:p w14:paraId="50627A94" w14:textId="77777777" w:rsidR="008D1E4A" w:rsidRPr="00EF5447" w:rsidRDefault="008D1E4A" w:rsidP="00C620E0">
            <w:pPr>
              <w:pStyle w:val="TAC"/>
              <w:rPr>
                <w:lang w:eastAsia="fi-FI"/>
              </w:rPr>
            </w:pPr>
            <w:r w:rsidRPr="00EF5447">
              <w:rPr>
                <w:lang w:eastAsia="fi-FI"/>
              </w:rPr>
              <w:t>DC_21A_n257A</w:t>
            </w:r>
          </w:p>
          <w:p w14:paraId="6D055C73" w14:textId="77777777" w:rsidR="008D1E4A" w:rsidRPr="00EF5447" w:rsidRDefault="008D1E4A" w:rsidP="00C620E0">
            <w:pPr>
              <w:pStyle w:val="TAC"/>
              <w:rPr>
                <w:lang w:eastAsia="ja-JP"/>
              </w:rPr>
            </w:pPr>
            <w:r w:rsidRPr="00EF5447">
              <w:rPr>
                <w:lang w:eastAsia="ja-JP"/>
              </w:rPr>
              <w:t>DC_21A_n257G</w:t>
            </w:r>
          </w:p>
          <w:p w14:paraId="01B89C12" w14:textId="77777777" w:rsidR="008D1E4A" w:rsidRPr="00EF5447" w:rsidRDefault="008D1E4A" w:rsidP="00C620E0">
            <w:pPr>
              <w:pStyle w:val="TAC"/>
              <w:rPr>
                <w:lang w:eastAsia="ja-JP"/>
              </w:rPr>
            </w:pPr>
            <w:r w:rsidRPr="00EF5447">
              <w:rPr>
                <w:lang w:eastAsia="ja-JP"/>
              </w:rPr>
              <w:t>DC_21A_n257H</w:t>
            </w:r>
          </w:p>
          <w:p w14:paraId="22480E6C" w14:textId="77777777" w:rsidR="008D1E4A" w:rsidRPr="00EF5447" w:rsidRDefault="008D1E4A" w:rsidP="00C620E0">
            <w:pPr>
              <w:pStyle w:val="TAC"/>
              <w:rPr>
                <w:lang w:eastAsia="ja-JP"/>
              </w:rPr>
            </w:pPr>
            <w:r w:rsidRPr="00EF5447">
              <w:rPr>
                <w:lang w:eastAsia="ja-JP"/>
              </w:rPr>
              <w:t>DC_21A_n257I</w:t>
            </w:r>
          </w:p>
          <w:p w14:paraId="415DFB56" w14:textId="77777777" w:rsidR="008D1E4A" w:rsidRPr="00EF5447" w:rsidRDefault="008D1E4A" w:rsidP="00C620E0">
            <w:pPr>
              <w:pStyle w:val="TAC"/>
              <w:rPr>
                <w:lang w:eastAsia="ja-JP"/>
              </w:rPr>
            </w:pPr>
            <w:r w:rsidRPr="00EF5447">
              <w:rPr>
                <w:lang w:eastAsia="ja-JP"/>
              </w:rPr>
              <w:t>DC_21A_n257J</w:t>
            </w:r>
          </w:p>
          <w:p w14:paraId="4D7FE244" w14:textId="77777777" w:rsidR="008D1E4A" w:rsidRPr="00EF5447" w:rsidRDefault="008D1E4A" w:rsidP="00C620E0">
            <w:pPr>
              <w:pStyle w:val="TAC"/>
              <w:rPr>
                <w:lang w:eastAsia="ja-JP"/>
              </w:rPr>
            </w:pPr>
            <w:r w:rsidRPr="00EF5447">
              <w:rPr>
                <w:lang w:eastAsia="ja-JP"/>
              </w:rPr>
              <w:t>DC_21A_n257K</w:t>
            </w:r>
          </w:p>
          <w:p w14:paraId="3E18243E" w14:textId="77777777" w:rsidR="008D1E4A" w:rsidRPr="00EF5447" w:rsidRDefault="008D1E4A" w:rsidP="00C620E0">
            <w:pPr>
              <w:pStyle w:val="TAC"/>
              <w:rPr>
                <w:lang w:eastAsia="ja-JP"/>
              </w:rPr>
            </w:pPr>
            <w:r w:rsidRPr="00EF5447">
              <w:rPr>
                <w:lang w:eastAsia="ja-JP"/>
              </w:rPr>
              <w:t>DC_21A_n257L</w:t>
            </w:r>
          </w:p>
          <w:p w14:paraId="3F333AB0" w14:textId="77777777" w:rsidR="008D1E4A" w:rsidRPr="00EF5447" w:rsidRDefault="008D1E4A" w:rsidP="00C620E0">
            <w:pPr>
              <w:pStyle w:val="TAC"/>
              <w:rPr>
                <w:lang w:eastAsia="fi-FI"/>
              </w:rPr>
            </w:pPr>
            <w:r w:rsidRPr="00EF5447">
              <w:rPr>
                <w:lang w:eastAsia="ja-JP"/>
              </w:rPr>
              <w:t>DC_21A_n257M</w:t>
            </w:r>
          </w:p>
        </w:tc>
      </w:tr>
      <w:tr w:rsidR="008D1E4A" w:rsidRPr="00EF5447" w14:paraId="146CD224" w14:textId="77777777" w:rsidTr="00C620E0">
        <w:trPr>
          <w:trHeight w:val="187"/>
          <w:jc w:val="center"/>
        </w:trPr>
        <w:tc>
          <w:tcPr>
            <w:tcW w:w="2972" w:type="dxa"/>
            <w:shd w:val="clear" w:color="auto" w:fill="auto"/>
          </w:tcPr>
          <w:p w14:paraId="7E924980" w14:textId="77777777" w:rsidR="008D1E4A" w:rsidRPr="00EF5447" w:rsidRDefault="008D1E4A" w:rsidP="00C620E0">
            <w:pPr>
              <w:pStyle w:val="TAC"/>
              <w:rPr>
                <w:lang w:eastAsia="fi-FI"/>
              </w:rPr>
            </w:pPr>
            <w:r w:rsidRPr="00EF5447">
              <w:rPr>
                <w:lang w:eastAsia="ja-JP"/>
              </w:rPr>
              <w:t>DC_26A_n257A</w:t>
            </w:r>
          </w:p>
        </w:tc>
        <w:tc>
          <w:tcPr>
            <w:tcW w:w="2846" w:type="dxa"/>
          </w:tcPr>
          <w:p w14:paraId="4D1AB3B4" w14:textId="77777777" w:rsidR="008D1E4A" w:rsidRPr="00EF5447" w:rsidRDefault="008D1E4A" w:rsidP="00C620E0">
            <w:pPr>
              <w:pStyle w:val="TAC"/>
              <w:rPr>
                <w:lang w:eastAsia="fi-FI"/>
              </w:rPr>
            </w:pPr>
            <w:r w:rsidRPr="00EF5447">
              <w:rPr>
                <w:lang w:eastAsia="ja-JP"/>
              </w:rPr>
              <w:t>DC_26A_n257A</w:t>
            </w:r>
          </w:p>
        </w:tc>
      </w:tr>
      <w:tr w:rsidR="008D1E4A" w:rsidRPr="00EF5447" w14:paraId="04CA6EC2" w14:textId="77777777" w:rsidTr="00C620E0">
        <w:trPr>
          <w:trHeight w:val="187"/>
          <w:jc w:val="center"/>
        </w:trPr>
        <w:tc>
          <w:tcPr>
            <w:tcW w:w="2972" w:type="dxa"/>
            <w:shd w:val="clear" w:color="auto" w:fill="auto"/>
          </w:tcPr>
          <w:p w14:paraId="2DC66913" w14:textId="77777777" w:rsidR="008D1E4A" w:rsidRPr="00EF5447" w:rsidRDefault="008D1E4A" w:rsidP="00C620E0">
            <w:pPr>
              <w:pStyle w:val="TAC"/>
              <w:rPr>
                <w:lang w:eastAsia="fi-FI"/>
              </w:rPr>
            </w:pPr>
            <w:r w:rsidRPr="00EF5447">
              <w:rPr>
                <w:lang w:eastAsia="fi-FI"/>
              </w:rPr>
              <w:t>DC_28A_n257A</w:t>
            </w:r>
          </w:p>
          <w:p w14:paraId="2FB9C802" w14:textId="77777777" w:rsidR="008D1E4A" w:rsidRPr="00EF5447" w:rsidRDefault="008D1E4A" w:rsidP="00C620E0">
            <w:pPr>
              <w:pStyle w:val="TAC"/>
              <w:rPr>
                <w:lang w:eastAsia="fi-FI"/>
              </w:rPr>
            </w:pPr>
            <w:r w:rsidRPr="00EF5447">
              <w:rPr>
                <w:lang w:eastAsia="fi-FI"/>
              </w:rPr>
              <w:t>DC_28A_n257D</w:t>
            </w:r>
          </w:p>
          <w:p w14:paraId="053AC0DC" w14:textId="77777777" w:rsidR="008D1E4A" w:rsidRPr="00EF5447" w:rsidRDefault="008D1E4A" w:rsidP="00C620E0">
            <w:pPr>
              <w:pStyle w:val="TAC"/>
              <w:rPr>
                <w:lang w:eastAsia="fi-FI"/>
              </w:rPr>
            </w:pPr>
            <w:r w:rsidRPr="00EF5447">
              <w:rPr>
                <w:lang w:eastAsia="fi-FI"/>
              </w:rPr>
              <w:t>DC_28A_n257E</w:t>
            </w:r>
          </w:p>
          <w:p w14:paraId="3A055A04" w14:textId="77777777" w:rsidR="008D1E4A" w:rsidRPr="00EF5447" w:rsidRDefault="008D1E4A" w:rsidP="00C620E0">
            <w:pPr>
              <w:pStyle w:val="TAC"/>
              <w:rPr>
                <w:lang w:eastAsia="fi-FI"/>
              </w:rPr>
            </w:pPr>
            <w:r w:rsidRPr="00EF5447">
              <w:rPr>
                <w:lang w:eastAsia="fi-FI"/>
              </w:rPr>
              <w:t>DC_28A_n257F</w:t>
            </w:r>
          </w:p>
          <w:p w14:paraId="7A5B17BA" w14:textId="77777777" w:rsidR="008D1E4A" w:rsidRPr="00EF5447" w:rsidRDefault="008D1E4A" w:rsidP="00C620E0">
            <w:pPr>
              <w:pStyle w:val="TAC"/>
              <w:rPr>
                <w:lang w:eastAsia="fi-FI"/>
              </w:rPr>
            </w:pPr>
            <w:r w:rsidRPr="00EF5447">
              <w:rPr>
                <w:lang w:eastAsia="fi-FI"/>
              </w:rPr>
              <w:t>DC_28A_n257G</w:t>
            </w:r>
          </w:p>
          <w:p w14:paraId="13AA3754" w14:textId="77777777" w:rsidR="008D1E4A" w:rsidRPr="00EF5447" w:rsidRDefault="008D1E4A" w:rsidP="00C620E0">
            <w:pPr>
              <w:pStyle w:val="TAC"/>
              <w:rPr>
                <w:lang w:eastAsia="fi-FI"/>
              </w:rPr>
            </w:pPr>
            <w:r w:rsidRPr="00EF5447">
              <w:rPr>
                <w:lang w:eastAsia="fi-FI"/>
              </w:rPr>
              <w:t>DC_28A_n257H</w:t>
            </w:r>
          </w:p>
          <w:p w14:paraId="041955A1" w14:textId="77777777" w:rsidR="008D1E4A" w:rsidRPr="00EF5447" w:rsidRDefault="008D1E4A" w:rsidP="00C620E0">
            <w:pPr>
              <w:pStyle w:val="TAC"/>
              <w:rPr>
                <w:lang w:eastAsia="fi-FI"/>
              </w:rPr>
            </w:pPr>
            <w:r w:rsidRPr="00EF5447">
              <w:rPr>
                <w:lang w:eastAsia="fi-FI"/>
              </w:rPr>
              <w:t>DC_28A_n257I</w:t>
            </w:r>
          </w:p>
          <w:p w14:paraId="5AF6B93C" w14:textId="77777777" w:rsidR="008D1E4A" w:rsidRPr="00EF5447" w:rsidRDefault="008D1E4A" w:rsidP="00C620E0">
            <w:pPr>
              <w:pStyle w:val="TAC"/>
              <w:rPr>
                <w:lang w:eastAsia="fi-FI"/>
              </w:rPr>
            </w:pPr>
            <w:r w:rsidRPr="00EF5447">
              <w:rPr>
                <w:lang w:eastAsia="fi-FI"/>
              </w:rPr>
              <w:t>DC_28A_n257J</w:t>
            </w:r>
          </w:p>
          <w:p w14:paraId="462D1208" w14:textId="77777777" w:rsidR="008D1E4A" w:rsidRPr="00EF5447" w:rsidRDefault="008D1E4A" w:rsidP="00C620E0">
            <w:pPr>
              <w:pStyle w:val="TAC"/>
              <w:rPr>
                <w:lang w:eastAsia="fi-FI"/>
              </w:rPr>
            </w:pPr>
            <w:r w:rsidRPr="00EF5447">
              <w:rPr>
                <w:lang w:eastAsia="fi-FI"/>
              </w:rPr>
              <w:t>DC_28A_n257K</w:t>
            </w:r>
          </w:p>
          <w:p w14:paraId="4A199193" w14:textId="77777777" w:rsidR="008D1E4A" w:rsidRPr="00EF5447" w:rsidRDefault="008D1E4A" w:rsidP="00C620E0">
            <w:pPr>
              <w:pStyle w:val="TAC"/>
              <w:rPr>
                <w:lang w:eastAsia="fi-FI"/>
              </w:rPr>
            </w:pPr>
            <w:r w:rsidRPr="00EF5447">
              <w:rPr>
                <w:lang w:eastAsia="fi-FI"/>
              </w:rPr>
              <w:t>DC_28A_n257L</w:t>
            </w:r>
          </w:p>
          <w:p w14:paraId="51F297FB" w14:textId="77777777" w:rsidR="008D1E4A" w:rsidRPr="00EF5447" w:rsidRDefault="008D1E4A" w:rsidP="00C620E0">
            <w:pPr>
              <w:pStyle w:val="TAC"/>
              <w:rPr>
                <w:lang w:eastAsia="fi-FI"/>
              </w:rPr>
            </w:pPr>
            <w:r w:rsidRPr="00EF5447">
              <w:rPr>
                <w:lang w:eastAsia="fi-FI"/>
              </w:rPr>
              <w:t>DC_28A_n257M</w:t>
            </w:r>
          </w:p>
        </w:tc>
        <w:tc>
          <w:tcPr>
            <w:tcW w:w="2846" w:type="dxa"/>
          </w:tcPr>
          <w:p w14:paraId="62BD6162" w14:textId="77777777" w:rsidR="008D1E4A" w:rsidRPr="00EF5447" w:rsidRDefault="008D1E4A" w:rsidP="00C620E0">
            <w:pPr>
              <w:pStyle w:val="TAC"/>
              <w:rPr>
                <w:lang w:eastAsia="fi-FI"/>
              </w:rPr>
            </w:pPr>
            <w:r w:rsidRPr="00EF5447">
              <w:rPr>
                <w:lang w:eastAsia="fi-FI"/>
              </w:rPr>
              <w:t>DC_28A_n257A</w:t>
            </w:r>
          </w:p>
          <w:p w14:paraId="164DC758" w14:textId="77777777" w:rsidR="008D1E4A" w:rsidRPr="00EF5447" w:rsidRDefault="008D1E4A" w:rsidP="00C620E0">
            <w:pPr>
              <w:pStyle w:val="TAC"/>
              <w:rPr>
                <w:lang w:eastAsia="fi-FI"/>
              </w:rPr>
            </w:pPr>
            <w:r w:rsidRPr="00EF5447">
              <w:rPr>
                <w:lang w:eastAsia="fi-FI"/>
              </w:rPr>
              <w:t>DC_28A_n257G</w:t>
            </w:r>
          </w:p>
          <w:p w14:paraId="40E52D2C" w14:textId="77777777" w:rsidR="008D1E4A" w:rsidRPr="00EF5447" w:rsidRDefault="008D1E4A" w:rsidP="00C620E0">
            <w:pPr>
              <w:pStyle w:val="TAC"/>
              <w:rPr>
                <w:lang w:eastAsia="fi-FI"/>
              </w:rPr>
            </w:pPr>
            <w:r w:rsidRPr="00EF5447">
              <w:rPr>
                <w:lang w:eastAsia="fi-FI"/>
              </w:rPr>
              <w:t>DC_28A_n257H</w:t>
            </w:r>
          </w:p>
          <w:p w14:paraId="3302BF49" w14:textId="77777777" w:rsidR="008D1E4A" w:rsidRPr="00EF5447" w:rsidRDefault="008D1E4A" w:rsidP="00C620E0">
            <w:pPr>
              <w:pStyle w:val="TAC"/>
              <w:rPr>
                <w:lang w:eastAsia="fi-FI"/>
              </w:rPr>
            </w:pPr>
            <w:r w:rsidRPr="00EF5447">
              <w:rPr>
                <w:lang w:eastAsia="fi-FI"/>
              </w:rPr>
              <w:t>DC_28A_n257I</w:t>
            </w:r>
          </w:p>
          <w:p w14:paraId="0B71263E" w14:textId="77777777" w:rsidR="008D1E4A" w:rsidRPr="00EF5447" w:rsidRDefault="008D1E4A" w:rsidP="00C620E0">
            <w:pPr>
              <w:pStyle w:val="TAC"/>
              <w:rPr>
                <w:lang w:eastAsia="fi-FI"/>
              </w:rPr>
            </w:pPr>
            <w:r w:rsidRPr="00EF5447">
              <w:rPr>
                <w:lang w:eastAsia="fi-FI"/>
              </w:rPr>
              <w:t>DC_28A_n257J</w:t>
            </w:r>
          </w:p>
          <w:p w14:paraId="0ED4E062" w14:textId="77777777" w:rsidR="008D1E4A" w:rsidRPr="00EF5447" w:rsidRDefault="008D1E4A" w:rsidP="00C620E0">
            <w:pPr>
              <w:pStyle w:val="TAC"/>
              <w:rPr>
                <w:lang w:eastAsia="fi-FI"/>
              </w:rPr>
            </w:pPr>
            <w:r w:rsidRPr="00EF5447">
              <w:rPr>
                <w:lang w:eastAsia="fi-FI"/>
              </w:rPr>
              <w:t>DC_28A_n257K</w:t>
            </w:r>
          </w:p>
          <w:p w14:paraId="17B0CA7F" w14:textId="77777777" w:rsidR="008D1E4A" w:rsidRPr="00EF5447" w:rsidRDefault="008D1E4A" w:rsidP="00C620E0">
            <w:pPr>
              <w:pStyle w:val="TAC"/>
              <w:rPr>
                <w:lang w:eastAsia="fi-FI"/>
              </w:rPr>
            </w:pPr>
            <w:r w:rsidRPr="00EF5447">
              <w:rPr>
                <w:lang w:eastAsia="fi-FI"/>
              </w:rPr>
              <w:t>DC_28A_n257L</w:t>
            </w:r>
          </w:p>
          <w:p w14:paraId="74553B22" w14:textId="77777777" w:rsidR="008D1E4A" w:rsidRPr="00EF5447" w:rsidRDefault="008D1E4A" w:rsidP="00C620E0">
            <w:pPr>
              <w:pStyle w:val="TAC"/>
              <w:rPr>
                <w:lang w:eastAsia="fi-FI"/>
              </w:rPr>
            </w:pPr>
            <w:r w:rsidRPr="00EF5447">
              <w:rPr>
                <w:lang w:eastAsia="fi-FI"/>
              </w:rPr>
              <w:t>DC_28A_n257M</w:t>
            </w:r>
          </w:p>
        </w:tc>
      </w:tr>
      <w:tr w:rsidR="008D1E4A" w:rsidRPr="00EF5447" w14:paraId="6077A0CE" w14:textId="77777777" w:rsidTr="00C620E0">
        <w:trPr>
          <w:trHeight w:val="187"/>
          <w:jc w:val="center"/>
        </w:trPr>
        <w:tc>
          <w:tcPr>
            <w:tcW w:w="2972" w:type="dxa"/>
            <w:shd w:val="clear" w:color="auto" w:fill="auto"/>
          </w:tcPr>
          <w:p w14:paraId="6507AF10" w14:textId="77777777" w:rsidR="008D1E4A" w:rsidRPr="00EF5447" w:rsidRDefault="008D1E4A" w:rsidP="00C620E0">
            <w:pPr>
              <w:pStyle w:val="TAC"/>
              <w:rPr>
                <w:lang w:eastAsia="fi-FI"/>
              </w:rPr>
            </w:pPr>
            <w:r w:rsidRPr="00EF5447">
              <w:lastRenderedPageBreak/>
              <w:t>DC_28A_n258A</w:t>
            </w:r>
          </w:p>
          <w:p w14:paraId="72D3E78E" w14:textId="77777777" w:rsidR="008D1E4A" w:rsidRPr="00EF5447" w:rsidRDefault="008D1E4A" w:rsidP="00C620E0">
            <w:pPr>
              <w:pStyle w:val="TAC"/>
              <w:rPr>
                <w:lang w:eastAsia="fi-FI"/>
              </w:rPr>
            </w:pPr>
            <w:r w:rsidRPr="00EF5447">
              <w:rPr>
                <w:lang w:eastAsia="fi-FI"/>
              </w:rPr>
              <w:t>DC_28A_n258B</w:t>
            </w:r>
          </w:p>
          <w:p w14:paraId="46671E42" w14:textId="77777777" w:rsidR="008D1E4A" w:rsidRPr="00EF5447" w:rsidRDefault="008D1E4A" w:rsidP="00C620E0">
            <w:pPr>
              <w:pStyle w:val="TAC"/>
              <w:rPr>
                <w:lang w:eastAsia="fi-FI"/>
              </w:rPr>
            </w:pPr>
            <w:r w:rsidRPr="00EF5447">
              <w:rPr>
                <w:lang w:eastAsia="fi-FI"/>
              </w:rPr>
              <w:t>DC_28A_n258C</w:t>
            </w:r>
          </w:p>
          <w:p w14:paraId="7D00A490" w14:textId="77777777" w:rsidR="008D1E4A" w:rsidRPr="00EF5447" w:rsidRDefault="008D1E4A" w:rsidP="00C620E0">
            <w:pPr>
              <w:pStyle w:val="TAC"/>
              <w:rPr>
                <w:lang w:eastAsia="fi-FI"/>
              </w:rPr>
            </w:pPr>
            <w:r w:rsidRPr="00EF5447">
              <w:rPr>
                <w:lang w:eastAsia="fi-FI"/>
              </w:rPr>
              <w:t>DC_28A_n258D</w:t>
            </w:r>
          </w:p>
          <w:p w14:paraId="1CB6194F" w14:textId="77777777" w:rsidR="008D1E4A" w:rsidRPr="00EF5447" w:rsidRDefault="008D1E4A" w:rsidP="00C620E0">
            <w:pPr>
              <w:pStyle w:val="TAC"/>
              <w:rPr>
                <w:lang w:eastAsia="fi-FI"/>
              </w:rPr>
            </w:pPr>
            <w:r w:rsidRPr="00EF5447">
              <w:rPr>
                <w:lang w:eastAsia="fi-FI"/>
              </w:rPr>
              <w:t>DC_28A_n258E</w:t>
            </w:r>
          </w:p>
          <w:p w14:paraId="10F59BE2" w14:textId="77777777" w:rsidR="008D1E4A" w:rsidRPr="00EF5447" w:rsidRDefault="008D1E4A" w:rsidP="00C620E0">
            <w:pPr>
              <w:pStyle w:val="TAC"/>
              <w:rPr>
                <w:lang w:eastAsia="fi-FI"/>
              </w:rPr>
            </w:pPr>
            <w:r w:rsidRPr="00EF5447">
              <w:rPr>
                <w:lang w:eastAsia="fi-FI"/>
              </w:rPr>
              <w:t>DC_28A_n258F</w:t>
            </w:r>
          </w:p>
          <w:p w14:paraId="3969D8B6" w14:textId="77777777" w:rsidR="008D1E4A" w:rsidRPr="00EF5447" w:rsidRDefault="008D1E4A" w:rsidP="00C620E0">
            <w:pPr>
              <w:pStyle w:val="TAC"/>
              <w:rPr>
                <w:lang w:eastAsia="fi-FI"/>
              </w:rPr>
            </w:pPr>
            <w:r w:rsidRPr="00EF5447">
              <w:rPr>
                <w:lang w:eastAsia="fi-FI"/>
              </w:rPr>
              <w:t>DC_28A_n258G</w:t>
            </w:r>
          </w:p>
          <w:p w14:paraId="2CAB8D05" w14:textId="77777777" w:rsidR="008D1E4A" w:rsidRPr="00EF5447" w:rsidRDefault="008D1E4A" w:rsidP="00C620E0">
            <w:pPr>
              <w:pStyle w:val="TAC"/>
              <w:rPr>
                <w:lang w:eastAsia="fi-FI"/>
              </w:rPr>
            </w:pPr>
            <w:r w:rsidRPr="00EF5447">
              <w:rPr>
                <w:lang w:eastAsia="fi-FI"/>
              </w:rPr>
              <w:t>DC_28A_n258H</w:t>
            </w:r>
          </w:p>
          <w:p w14:paraId="4C4DB68F" w14:textId="77777777" w:rsidR="008D1E4A" w:rsidRPr="00EF5447" w:rsidRDefault="008D1E4A" w:rsidP="00C620E0">
            <w:pPr>
              <w:pStyle w:val="TAC"/>
              <w:rPr>
                <w:lang w:eastAsia="fi-FI"/>
              </w:rPr>
            </w:pPr>
            <w:r w:rsidRPr="00EF5447">
              <w:rPr>
                <w:lang w:eastAsia="fi-FI"/>
              </w:rPr>
              <w:t>DC_28A_n258I</w:t>
            </w:r>
          </w:p>
          <w:p w14:paraId="5C615933" w14:textId="77777777" w:rsidR="008D1E4A" w:rsidRPr="00EF5447" w:rsidRDefault="008D1E4A" w:rsidP="00C620E0">
            <w:pPr>
              <w:pStyle w:val="TAC"/>
              <w:rPr>
                <w:lang w:eastAsia="fi-FI"/>
              </w:rPr>
            </w:pPr>
            <w:r w:rsidRPr="00EF5447">
              <w:rPr>
                <w:lang w:eastAsia="fi-FI"/>
              </w:rPr>
              <w:t>DC_28A_n258J</w:t>
            </w:r>
          </w:p>
          <w:p w14:paraId="1DA7DDC9" w14:textId="77777777" w:rsidR="008D1E4A" w:rsidRPr="00EF5447" w:rsidRDefault="008D1E4A" w:rsidP="00C620E0">
            <w:pPr>
              <w:pStyle w:val="TAC"/>
              <w:rPr>
                <w:lang w:eastAsia="fi-FI"/>
              </w:rPr>
            </w:pPr>
            <w:r w:rsidRPr="00EF5447">
              <w:rPr>
                <w:lang w:eastAsia="fi-FI"/>
              </w:rPr>
              <w:t>DC_28A_n258K</w:t>
            </w:r>
          </w:p>
          <w:p w14:paraId="4BF41CD8" w14:textId="77777777" w:rsidR="008D1E4A" w:rsidRPr="00EF5447" w:rsidRDefault="008D1E4A" w:rsidP="00C620E0">
            <w:pPr>
              <w:pStyle w:val="TAC"/>
              <w:rPr>
                <w:lang w:eastAsia="fi-FI"/>
              </w:rPr>
            </w:pPr>
            <w:r w:rsidRPr="00EF5447">
              <w:rPr>
                <w:lang w:eastAsia="fi-FI"/>
              </w:rPr>
              <w:t>DC_28A_n258L</w:t>
            </w:r>
          </w:p>
          <w:p w14:paraId="6F03667A" w14:textId="77777777" w:rsidR="008D1E4A" w:rsidRPr="00EF5447" w:rsidRDefault="008D1E4A" w:rsidP="00C620E0">
            <w:pPr>
              <w:pStyle w:val="TAC"/>
              <w:rPr>
                <w:lang w:eastAsia="fi-FI"/>
              </w:rPr>
            </w:pPr>
            <w:r w:rsidRPr="00EF5447">
              <w:rPr>
                <w:lang w:eastAsia="fi-FI"/>
              </w:rPr>
              <w:t>DC_28A_n258M</w:t>
            </w:r>
          </w:p>
        </w:tc>
        <w:tc>
          <w:tcPr>
            <w:tcW w:w="2846" w:type="dxa"/>
          </w:tcPr>
          <w:p w14:paraId="707F589E" w14:textId="77777777" w:rsidR="008D1E4A" w:rsidRPr="00EF5447" w:rsidRDefault="008D1E4A" w:rsidP="00C620E0">
            <w:pPr>
              <w:pStyle w:val="TAC"/>
              <w:rPr>
                <w:lang w:eastAsia="fi-FI"/>
              </w:rPr>
            </w:pPr>
            <w:r w:rsidRPr="00EF5447">
              <w:t>DC_28A_n258A</w:t>
            </w:r>
          </w:p>
        </w:tc>
      </w:tr>
      <w:tr w:rsidR="008D1E4A" w:rsidRPr="00EF5447" w14:paraId="333F375E" w14:textId="77777777" w:rsidTr="00C620E0">
        <w:trPr>
          <w:trHeight w:val="187"/>
          <w:jc w:val="center"/>
        </w:trPr>
        <w:tc>
          <w:tcPr>
            <w:tcW w:w="2972" w:type="dxa"/>
            <w:shd w:val="clear" w:color="auto" w:fill="auto"/>
          </w:tcPr>
          <w:p w14:paraId="6860DEF7" w14:textId="77777777" w:rsidR="008D1E4A" w:rsidRPr="00EF5447" w:rsidRDefault="008D1E4A" w:rsidP="00C620E0">
            <w:pPr>
              <w:pStyle w:val="TAC"/>
            </w:pPr>
            <w:r w:rsidRPr="00EF5447">
              <w:t>DC_30A_n260A</w:t>
            </w:r>
          </w:p>
          <w:p w14:paraId="6756ABA7" w14:textId="77777777" w:rsidR="008D1E4A" w:rsidRPr="00EF5447" w:rsidRDefault="008D1E4A" w:rsidP="00C620E0">
            <w:pPr>
              <w:pStyle w:val="TAC"/>
              <w:rPr>
                <w:lang w:eastAsia="fi-FI"/>
              </w:rPr>
            </w:pPr>
            <w:r w:rsidRPr="00EF5447">
              <w:rPr>
                <w:lang w:eastAsia="fi-FI"/>
              </w:rPr>
              <w:t>DC_30A_n260G</w:t>
            </w:r>
          </w:p>
          <w:p w14:paraId="03042487" w14:textId="77777777" w:rsidR="008D1E4A" w:rsidRPr="00EF5447" w:rsidRDefault="008D1E4A" w:rsidP="00C620E0">
            <w:pPr>
              <w:pStyle w:val="TAC"/>
              <w:rPr>
                <w:lang w:eastAsia="fi-FI"/>
              </w:rPr>
            </w:pPr>
            <w:r w:rsidRPr="00EF5447">
              <w:rPr>
                <w:lang w:eastAsia="fi-FI"/>
              </w:rPr>
              <w:t>DC_30A_n260H</w:t>
            </w:r>
          </w:p>
          <w:p w14:paraId="50F9F003" w14:textId="77777777" w:rsidR="008D1E4A" w:rsidRPr="00EF5447" w:rsidRDefault="008D1E4A" w:rsidP="00C620E0">
            <w:pPr>
              <w:pStyle w:val="TAC"/>
              <w:rPr>
                <w:lang w:eastAsia="fi-FI"/>
              </w:rPr>
            </w:pPr>
            <w:r w:rsidRPr="00EF5447">
              <w:rPr>
                <w:lang w:eastAsia="fi-FI"/>
              </w:rPr>
              <w:t>DC_30A_n260I</w:t>
            </w:r>
          </w:p>
          <w:p w14:paraId="1F7979F0" w14:textId="77777777" w:rsidR="008D1E4A" w:rsidRPr="00EF5447" w:rsidRDefault="008D1E4A" w:rsidP="00C620E0">
            <w:pPr>
              <w:pStyle w:val="TAC"/>
              <w:rPr>
                <w:lang w:eastAsia="fi-FI"/>
              </w:rPr>
            </w:pPr>
            <w:r w:rsidRPr="00EF5447">
              <w:rPr>
                <w:lang w:eastAsia="fi-FI"/>
              </w:rPr>
              <w:t>DC_30A_n260J</w:t>
            </w:r>
          </w:p>
          <w:p w14:paraId="1247A450" w14:textId="77777777" w:rsidR="008D1E4A" w:rsidRPr="00EF5447" w:rsidRDefault="008D1E4A" w:rsidP="00C620E0">
            <w:pPr>
              <w:pStyle w:val="TAC"/>
              <w:rPr>
                <w:lang w:eastAsia="fi-FI"/>
              </w:rPr>
            </w:pPr>
            <w:r w:rsidRPr="00EF5447">
              <w:rPr>
                <w:lang w:eastAsia="fi-FI"/>
              </w:rPr>
              <w:t>DC_30A_n260K</w:t>
            </w:r>
          </w:p>
          <w:p w14:paraId="61774669" w14:textId="77777777" w:rsidR="008D1E4A" w:rsidRPr="00EF5447" w:rsidRDefault="008D1E4A" w:rsidP="00C620E0">
            <w:pPr>
              <w:pStyle w:val="TAC"/>
              <w:rPr>
                <w:lang w:eastAsia="fi-FI"/>
              </w:rPr>
            </w:pPr>
            <w:r w:rsidRPr="00EF5447">
              <w:rPr>
                <w:lang w:eastAsia="fi-FI"/>
              </w:rPr>
              <w:t>DC_30A_n260L</w:t>
            </w:r>
          </w:p>
          <w:p w14:paraId="37D51093" w14:textId="77777777" w:rsidR="008D1E4A" w:rsidRPr="00EF5447" w:rsidRDefault="008D1E4A" w:rsidP="00C620E0">
            <w:pPr>
              <w:pStyle w:val="TAC"/>
              <w:rPr>
                <w:lang w:eastAsia="fi-FI"/>
              </w:rPr>
            </w:pPr>
            <w:r w:rsidRPr="00EF5447">
              <w:rPr>
                <w:lang w:eastAsia="fi-FI"/>
              </w:rPr>
              <w:t>DC_30A_n260M</w:t>
            </w:r>
          </w:p>
        </w:tc>
        <w:tc>
          <w:tcPr>
            <w:tcW w:w="2846" w:type="dxa"/>
          </w:tcPr>
          <w:p w14:paraId="03E9967F" w14:textId="77777777" w:rsidR="008D1E4A" w:rsidRPr="00EF5447" w:rsidRDefault="008D1E4A" w:rsidP="00C620E0">
            <w:pPr>
              <w:pStyle w:val="TAC"/>
              <w:rPr>
                <w:lang w:eastAsia="fi-FI"/>
              </w:rPr>
            </w:pPr>
            <w:r w:rsidRPr="00EF5447">
              <w:t>DC_30A_n260A</w:t>
            </w:r>
          </w:p>
        </w:tc>
      </w:tr>
      <w:tr w:rsidR="008D1E4A" w:rsidRPr="00EF5447" w14:paraId="5A6745CD" w14:textId="77777777" w:rsidTr="00C620E0">
        <w:trPr>
          <w:trHeight w:val="187"/>
          <w:jc w:val="center"/>
        </w:trPr>
        <w:tc>
          <w:tcPr>
            <w:tcW w:w="2972" w:type="dxa"/>
            <w:shd w:val="clear" w:color="auto" w:fill="auto"/>
          </w:tcPr>
          <w:p w14:paraId="1B3BD197" w14:textId="77777777" w:rsidR="008D1E4A" w:rsidRPr="00EF5447" w:rsidRDefault="008D1E4A" w:rsidP="00C620E0">
            <w:pPr>
              <w:pStyle w:val="TAC"/>
              <w:rPr>
                <w:lang w:eastAsia="fi-FI"/>
              </w:rPr>
            </w:pPr>
            <w:r w:rsidRPr="00EF5447">
              <w:rPr>
                <w:lang w:eastAsia="fi-FI"/>
              </w:rPr>
              <w:t>DC_30A_n260(A-I)</w:t>
            </w:r>
          </w:p>
          <w:p w14:paraId="60E4496C" w14:textId="77777777" w:rsidR="008D1E4A" w:rsidRPr="00EF5447" w:rsidRDefault="008D1E4A" w:rsidP="00C620E0">
            <w:pPr>
              <w:pStyle w:val="TAC"/>
              <w:rPr>
                <w:lang w:eastAsia="fi-FI"/>
              </w:rPr>
            </w:pPr>
            <w:r w:rsidRPr="00EF5447">
              <w:rPr>
                <w:lang w:eastAsia="fi-FI"/>
              </w:rPr>
              <w:t>DC_30A_n260(G-I)</w:t>
            </w:r>
          </w:p>
        </w:tc>
        <w:tc>
          <w:tcPr>
            <w:tcW w:w="2846" w:type="dxa"/>
          </w:tcPr>
          <w:p w14:paraId="30E19D96" w14:textId="77777777" w:rsidR="008D1E4A" w:rsidRPr="00EF5447" w:rsidRDefault="008D1E4A" w:rsidP="00C620E0">
            <w:pPr>
              <w:pStyle w:val="TAC"/>
              <w:rPr>
                <w:lang w:eastAsia="fi-FI"/>
              </w:rPr>
            </w:pPr>
            <w:r w:rsidRPr="00EF5447">
              <w:t>DC_30A_n260A</w:t>
            </w:r>
          </w:p>
        </w:tc>
      </w:tr>
      <w:tr w:rsidR="008D1E4A" w:rsidRPr="00EF5447" w14:paraId="2EBDDAD6" w14:textId="77777777" w:rsidTr="00C620E0">
        <w:trPr>
          <w:trHeight w:val="187"/>
          <w:jc w:val="center"/>
        </w:trPr>
        <w:tc>
          <w:tcPr>
            <w:tcW w:w="2972" w:type="dxa"/>
            <w:shd w:val="clear" w:color="auto" w:fill="auto"/>
          </w:tcPr>
          <w:p w14:paraId="46EDC029" w14:textId="77777777" w:rsidR="008D1E4A" w:rsidRPr="00EF5447" w:rsidRDefault="008D1E4A" w:rsidP="00C620E0">
            <w:pPr>
              <w:pStyle w:val="TAC"/>
            </w:pPr>
            <w:r w:rsidRPr="00EF5447">
              <w:t>DC_39A_n257A</w:t>
            </w:r>
          </w:p>
          <w:p w14:paraId="29F1B3F2" w14:textId="77777777" w:rsidR="008D1E4A" w:rsidRPr="00EF5447" w:rsidRDefault="008D1E4A" w:rsidP="00C620E0">
            <w:pPr>
              <w:pStyle w:val="TAC"/>
            </w:pPr>
            <w:r w:rsidRPr="00EF5447">
              <w:t>DC_39A_n257D</w:t>
            </w:r>
          </w:p>
          <w:p w14:paraId="38911698" w14:textId="77777777" w:rsidR="008D1E4A" w:rsidRPr="00EF5447" w:rsidRDefault="008D1E4A" w:rsidP="00C620E0">
            <w:pPr>
              <w:pStyle w:val="TAC"/>
            </w:pPr>
            <w:r w:rsidRPr="00EF5447">
              <w:t>DC_39A_n257E</w:t>
            </w:r>
          </w:p>
          <w:p w14:paraId="311C8A3B" w14:textId="77777777" w:rsidR="008D1E4A" w:rsidRPr="00EF5447" w:rsidRDefault="008D1E4A" w:rsidP="00C620E0">
            <w:pPr>
              <w:pStyle w:val="TAC"/>
            </w:pPr>
            <w:r w:rsidRPr="00EF5447">
              <w:t>DC_39A_n257F</w:t>
            </w:r>
          </w:p>
          <w:p w14:paraId="2EEFB813" w14:textId="77777777" w:rsidR="008D1E4A" w:rsidRPr="00EF5447" w:rsidRDefault="008D1E4A" w:rsidP="00C620E0">
            <w:pPr>
              <w:pStyle w:val="TAC"/>
            </w:pPr>
            <w:r w:rsidRPr="00EF5447">
              <w:t>DC_39A_n257G</w:t>
            </w:r>
          </w:p>
          <w:p w14:paraId="3D75850C" w14:textId="77777777" w:rsidR="008D1E4A" w:rsidRPr="00EF5447" w:rsidRDefault="008D1E4A" w:rsidP="00C620E0">
            <w:pPr>
              <w:pStyle w:val="TAC"/>
            </w:pPr>
            <w:r w:rsidRPr="00EF5447">
              <w:t>DC_39A_n257H</w:t>
            </w:r>
          </w:p>
          <w:p w14:paraId="607DF686" w14:textId="77777777" w:rsidR="008D1E4A" w:rsidRPr="00EF5447" w:rsidRDefault="008D1E4A" w:rsidP="00C620E0">
            <w:pPr>
              <w:pStyle w:val="TAC"/>
            </w:pPr>
            <w:r w:rsidRPr="00EF5447">
              <w:t>DC_39A_n257I</w:t>
            </w:r>
          </w:p>
          <w:p w14:paraId="5B67525D" w14:textId="77777777" w:rsidR="008D1E4A" w:rsidRPr="00EF5447" w:rsidRDefault="008D1E4A" w:rsidP="00C620E0">
            <w:pPr>
              <w:pStyle w:val="TAC"/>
            </w:pPr>
            <w:r w:rsidRPr="00EF5447">
              <w:t>DC_39A_n257J</w:t>
            </w:r>
          </w:p>
          <w:p w14:paraId="25CF91E7" w14:textId="77777777" w:rsidR="008D1E4A" w:rsidRPr="00EF5447" w:rsidRDefault="008D1E4A" w:rsidP="00C620E0">
            <w:pPr>
              <w:pStyle w:val="TAC"/>
            </w:pPr>
            <w:r w:rsidRPr="00EF5447">
              <w:t>DC_39A_n257K</w:t>
            </w:r>
          </w:p>
          <w:p w14:paraId="271D15C6" w14:textId="77777777" w:rsidR="008D1E4A" w:rsidRPr="00EF5447" w:rsidRDefault="008D1E4A" w:rsidP="00C620E0">
            <w:pPr>
              <w:pStyle w:val="TAC"/>
            </w:pPr>
            <w:r w:rsidRPr="00EF5447">
              <w:t>DC_39A_n257L</w:t>
            </w:r>
          </w:p>
          <w:p w14:paraId="21D91204" w14:textId="77777777" w:rsidR="008D1E4A" w:rsidRPr="00EF5447" w:rsidRDefault="008D1E4A" w:rsidP="00C620E0">
            <w:pPr>
              <w:pStyle w:val="TAC"/>
              <w:rPr>
                <w:lang w:eastAsia="fi-FI"/>
              </w:rPr>
            </w:pPr>
            <w:r w:rsidRPr="00EF5447">
              <w:t>DC_39A_n257M</w:t>
            </w:r>
          </w:p>
        </w:tc>
        <w:tc>
          <w:tcPr>
            <w:tcW w:w="2846" w:type="dxa"/>
          </w:tcPr>
          <w:p w14:paraId="1F94E910" w14:textId="77777777" w:rsidR="008D1E4A" w:rsidRPr="00EF5447" w:rsidRDefault="008D1E4A" w:rsidP="00C620E0">
            <w:pPr>
              <w:pStyle w:val="TAC"/>
            </w:pPr>
            <w:r w:rsidRPr="00EF5447">
              <w:rPr>
                <w:lang w:eastAsia="fi-FI"/>
              </w:rPr>
              <w:t>DC_39A_n257A</w:t>
            </w:r>
          </w:p>
        </w:tc>
      </w:tr>
      <w:tr w:rsidR="008D1E4A" w:rsidRPr="00EF5447" w14:paraId="341D204D" w14:textId="77777777" w:rsidTr="00C620E0">
        <w:trPr>
          <w:trHeight w:val="187"/>
          <w:jc w:val="center"/>
        </w:trPr>
        <w:tc>
          <w:tcPr>
            <w:tcW w:w="2972" w:type="dxa"/>
            <w:shd w:val="clear" w:color="auto" w:fill="auto"/>
          </w:tcPr>
          <w:p w14:paraId="44811D48" w14:textId="77777777" w:rsidR="008D1E4A" w:rsidRPr="00EF5447" w:rsidRDefault="008D1E4A" w:rsidP="00C620E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284D2F52" w14:textId="77777777" w:rsidR="008D1E4A" w:rsidRPr="00EF5447" w:rsidRDefault="008D1E4A" w:rsidP="00C620E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8D1E4A" w:rsidRPr="00EF5447" w14:paraId="6A783B10" w14:textId="77777777" w:rsidTr="00C620E0">
        <w:trPr>
          <w:trHeight w:val="187"/>
          <w:jc w:val="center"/>
        </w:trPr>
        <w:tc>
          <w:tcPr>
            <w:tcW w:w="2972" w:type="dxa"/>
            <w:shd w:val="clear" w:color="auto" w:fill="auto"/>
          </w:tcPr>
          <w:p w14:paraId="5C6CF6B3" w14:textId="77777777" w:rsidR="008D1E4A" w:rsidRPr="00EF5447" w:rsidRDefault="008D1E4A" w:rsidP="00C620E0">
            <w:pPr>
              <w:pStyle w:val="TAC"/>
              <w:rPr>
                <w:rFonts w:eastAsia="MS Mincho"/>
                <w:lang w:eastAsia="ja-JP"/>
              </w:rPr>
            </w:pPr>
            <w:r w:rsidRPr="00EF5447">
              <w:rPr>
                <w:lang w:eastAsia="fi-FI"/>
              </w:rPr>
              <w:lastRenderedPageBreak/>
              <w:t>DC_41A_n257A</w:t>
            </w:r>
          </w:p>
          <w:p w14:paraId="5B410ADD" w14:textId="77777777" w:rsidR="008D1E4A" w:rsidRPr="00EF5447" w:rsidRDefault="008D1E4A" w:rsidP="00C620E0">
            <w:pPr>
              <w:pStyle w:val="TAC"/>
              <w:rPr>
                <w:rFonts w:eastAsia="MS Mincho"/>
                <w:lang w:eastAsia="ja-JP"/>
              </w:rPr>
            </w:pPr>
            <w:r w:rsidRPr="00EF5447">
              <w:rPr>
                <w:rFonts w:eastAsia="MS Mincho"/>
                <w:lang w:eastAsia="ja-JP"/>
              </w:rPr>
              <w:t>DC_41A_n257D</w:t>
            </w:r>
          </w:p>
          <w:p w14:paraId="694AB851" w14:textId="77777777" w:rsidR="008D1E4A" w:rsidRPr="00EF5447" w:rsidRDefault="008D1E4A" w:rsidP="00C620E0">
            <w:pPr>
              <w:pStyle w:val="TAC"/>
              <w:rPr>
                <w:lang w:eastAsia="fi-FI"/>
              </w:rPr>
            </w:pPr>
            <w:r w:rsidRPr="00EF5447">
              <w:rPr>
                <w:rFonts w:eastAsia="MS Mincho"/>
                <w:lang w:eastAsia="ja-JP"/>
              </w:rPr>
              <w:t>DC_41A_n257E</w:t>
            </w:r>
          </w:p>
          <w:p w14:paraId="728DFB2D" w14:textId="77777777" w:rsidR="008D1E4A" w:rsidRPr="00EF5447" w:rsidRDefault="008D1E4A" w:rsidP="00C620E0">
            <w:pPr>
              <w:pStyle w:val="TAC"/>
              <w:rPr>
                <w:rFonts w:eastAsia="MS Mincho"/>
                <w:lang w:eastAsia="ja-JP"/>
              </w:rPr>
            </w:pPr>
            <w:r w:rsidRPr="00EF5447">
              <w:rPr>
                <w:lang w:eastAsia="fi-FI"/>
              </w:rPr>
              <w:t>DC_41A_n257F</w:t>
            </w:r>
          </w:p>
          <w:p w14:paraId="4BE9E1F0" w14:textId="77777777" w:rsidR="008D1E4A" w:rsidRPr="00EF5447" w:rsidRDefault="008D1E4A" w:rsidP="00C620E0">
            <w:pPr>
              <w:pStyle w:val="TAC"/>
              <w:rPr>
                <w:rFonts w:eastAsia="MS Mincho"/>
                <w:lang w:eastAsia="ja-JP"/>
              </w:rPr>
            </w:pPr>
            <w:r w:rsidRPr="00EF5447">
              <w:rPr>
                <w:rFonts w:eastAsia="MS Mincho"/>
                <w:lang w:eastAsia="ja-JP"/>
              </w:rPr>
              <w:t>DC_41A_n257G</w:t>
            </w:r>
          </w:p>
          <w:p w14:paraId="668D7FF0" w14:textId="77777777" w:rsidR="008D1E4A" w:rsidRPr="00EF5447" w:rsidRDefault="008D1E4A" w:rsidP="00C620E0">
            <w:pPr>
              <w:pStyle w:val="TAC"/>
              <w:rPr>
                <w:rFonts w:eastAsia="MS Mincho"/>
                <w:lang w:eastAsia="ja-JP"/>
              </w:rPr>
            </w:pPr>
            <w:r w:rsidRPr="00EF5447">
              <w:rPr>
                <w:rFonts w:eastAsia="MS Mincho"/>
                <w:lang w:eastAsia="ja-JP"/>
              </w:rPr>
              <w:t>DC_41A_n257H</w:t>
            </w:r>
          </w:p>
          <w:p w14:paraId="5D720C87" w14:textId="77777777" w:rsidR="008D1E4A" w:rsidRPr="00EF5447" w:rsidRDefault="008D1E4A" w:rsidP="00C620E0">
            <w:pPr>
              <w:pStyle w:val="TAC"/>
              <w:rPr>
                <w:rFonts w:eastAsia="MS Mincho"/>
                <w:lang w:eastAsia="ja-JP"/>
              </w:rPr>
            </w:pPr>
            <w:r w:rsidRPr="00EF5447">
              <w:rPr>
                <w:rFonts w:eastAsia="MS Mincho"/>
                <w:lang w:eastAsia="ja-JP"/>
              </w:rPr>
              <w:t>DC_41A_n257I</w:t>
            </w:r>
          </w:p>
          <w:p w14:paraId="7B5777EC" w14:textId="77777777" w:rsidR="008D1E4A" w:rsidRPr="00EF5447" w:rsidRDefault="008D1E4A" w:rsidP="00C620E0">
            <w:pPr>
              <w:pStyle w:val="TAC"/>
              <w:rPr>
                <w:rFonts w:eastAsia="MS Mincho"/>
                <w:lang w:eastAsia="ja-JP"/>
              </w:rPr>
            </w:pPr>
            <w:r w:rsidRPr="00EF5447">
              <w:rPr>
                <w:rFonts w:eastAsia="MS Mincho"/>
                <w:lang w:eastAsia="ja-JP"/>
              </w:rPr>
              <w:t>DC_41A_n257J</w:t>
            </w:r>
          </w:p>
          <w:p w14:paraId="65A0939D" w14:textId="77777777" w:rsidR="008D1E4A" w:rsidRPr="00EF5447" w:rsidRDefault="008D1E4A" w:rsidP="00C620E0">
            <w:pPr>
              <w:pStyle w:val="TAC"/>
              <w:rPr>
                <w:rFonts w:eastAsia="MS Mincho"/>
                <w:lang w:eastAsia="ja-JP"/>
              </w:rPr>
            </w:pPr>
            <w:r w:rsidRPr="00EF5447">
              <w:rPr>
                <w:rFonts w:eastAsia="MS Mincho"/>
                <w:lang w:eastAsia="ja-JP"/>
              </w:rPr>
              <w:t>DC_41A_n257K</w:t>
            </w:r>
          </w:p>
          <w:p w14:paraId="5C4BEA0A" w14:textId="77777777" w:rsidR="008D1E4A" w:rsidRPr="00EF5447" w:rsidRDefault="008D1E4A" w:rsidP="00C620E0">
            <w:pPr>
              <w:pStyle w:val="TAC"/>
              <w:rPr>
                <w:lang w:eastAsia="fi-FI"/>
              </w:rPr>
            </w:pPr>
            <w:r w:rsidRPr="00EF5447">
              <w:rPr>
                <w:rFonts w:eastAsia="MS Mincho"/>
                <w:lang w:eastAsia="ja-JP"/>
              </w:rPr>
              <w:t>DC_41A_n257L</w:t>
            </w:r>
          </w:p>
          <w:p w14:paraId="675E7312" w14:textId="77777777" w:rsidR="008D1E4A" w:rsidRPr="00EF5447" w:rsidRDefault="008D1E4A" w:rsidP="00C620E0">
            <w:pPr>
              <w:pStyle w:val="TAC"/>
              <w:rPr>
                <w:lang w:eastAsia="fi-FI"/>
              </w:rPr>
            </w:pPr>
            <w:r w:rsidRPr="00EF5447">
              <w:rPr>
                <w:lang w:eastAsia="fi-FI"/>
              </w:rPr>
              <w:t>DC_41A_n257M</w:t>
            </w:r>
          </w:p>
          <w:p w14:paraId="2D7179E5" w14:textId="77777777" w:rsidR="008D1E4A" w:rsidRPr="00EF5447" w:rsidRDefault="008D1E4A" w:rsidP="00C620E0">
            <w:pPr>
              <w:pStyle w:val="TAC"/>
              <w:rPr>
                <w:rFonts w:eastAsia="MS Mincho"/>
                <w:lang w:eastAsia="ja-JP"/>
              </w:rPr>
            </w:pPr>
            <w:r w:rsidRPr="00EF5447">
              <w:rPr>
                <w:lang w:eastAsia="fi-FI"/>
              </w:rPr>
              <w:t>DC_41C_n257A</w:t>
            </w:r>
          </w:p>
          <w:p w14:paraId="755DFF6F" w14:textId="77777777" w:rsidR="008D1E4A" w:rsidRPr="006E2D1D" w:rsidRDefault="008D1E4A" w:rsidP="00C620E0">
            <w:pPr>
              <w:pStyle w:val="TAC"/>
              <w:rPr>
                <w:rFonts w:eastAsia="MS Mincho"/>
                <w:lang w:val="sv-FI" w:eastAsia="ja-JP"/>
              </w:rPr>
            </w:pPr>
            <w:r w:rsidRPr="006E2D1D">
              <w:rPr>
                <w:rFonts w:eastAsia="MS Mincho"/>
                <w:lang w:val="sv-FI" w:eastAsia="ja-JP"/>
              </w:rPr>
              <w:t>DC_41C_n257D</w:t>
            </w:r>
          </w:p>
          <w:p w14:paraId="321D3CD6" w14:textId="77777777" w:rsidR="008D1E4A" w:rsidRPr="006E2D1D" w:rsidRDefault="008D1E4A" w:rsidP="00C620E0">
            <w:pPr>
              <w:pStyle w:val="TAC"/>
              <w:rPr>
                <w:lang w:val="sv-FI" w:eastAsia="fi-FI"/>
              </w:rPr>
            </w:pPr>
            <w:r w:rsidRPr="006E2D1D">
              <w:rPr>
                <w:rFonts w:eastAsia="MS Mincho"/>
                <w:lang w:val="sv-FI" w:eastAsia="ja-JP"/>
              </w:rPr>
              <w:t>DC_41C_n257E</w:t>
            </w:r>
          </w:p>
          <w:p w14:paraId="26B3ACCB" w14:textId="77777777" w:rsidR="008D1E4A" w:rsidRPr="006E2D1D" w:rsidRDefault="008D1E4A" w:rsidP="00C620E0">
            <w:pPr>
              <w:pStyle w:val="TAC"/>
              <w:rPr>
                <w:rFonts w:eastAsia="MS Mincho"/>
                <w:lang w:val="sv-FI" w:eastAsia="ja-JP"/>
              </w:rPr>
            </w:pPr>
            <w:r w:rsidRPr="006E2D1D">
              <w:rPr>
                <w:lang w:val="sv-FI" w:eastAsia="fi-FI"/>
              </w:rPr>
              <w:t>DC_41C_n257F</w:t>
            </w:r>
          </w:p>
          <w:p w14:paraId="55F8B36C" w14:textId="77777777" w:rsidR="008D1E4A" w:rsidRPr="006E2D1D" w:rsidRDefault="008D1E4A" w:rsidP="00C620E0">
            <w:pPr>
              <w:pStyle w:val="TAC"/>
              <w:rPr>
                <w:lang w:val="sv-FI" w:eastAsia="fi-FI"/>
              </w:rPr>
            </w:pPr>
            <w:r w:rsidRPr="006E2D1D">
              <w:rPr>
                <w:lang w:val="sv-FI" w:eastAsia="fi-FI"/>
              </w:rPr>
              <w:t>DC_41C_n257G</w:t>
            </w:r>
          </w:p>
          <w:p w14:paraId="4108219B" w14:textId="77777777" w:rsidR="008D1E4A" w:rsidRPr="006E2D1D" w:rsidRDefault="008D1E4A" w:rsidP="00C620E0">
            <w:pPr>
              <w:pStyle w:val="TAC"/>
              <w:rPr>
                <w:lang w:val="sv-FI" w:eastAsia="fi-FI"/>
              </w:rPr>
            </w:pPr>
            <w:r w:rsidRPr="006E2D1D">
              <w:rPr>
                <w:lang w:val="sv-FI" w:eastAsia="fi-FI"/>
              </w:rPr>
              <w:t>DC_41C_n257H</w:t>
            </w:r>
          </w:p>
          <w:p w14:paraId="6FFE1C4F" w14:textId="77777777" w:rsidR="008D1E4A" w:rsidRPr="006E2D1D" w:rsidRDefault="008D1E4A" w:rsidP="00C620E0">
            <w:pPr>
              <w:pStyle w:val="TAC"/>
              <w:rPr>
                <w:lang w:val="sv-FI" w:eastAsia="fi-FI"/>
              </w:rPr>
            </w:pPr>
            <w:r w:rsidRPr="006E2D1D">
              <w:rPr>
                <w:lang w:val="sv-FI" w:eastAsia="fi-FI"/>
              </w:rPr>
              <w:t>DC_41C_n257I</w:t>
            </w:r>
          </w:p>
          <w:p w14:paraId="0290FD36" w14:textId="77777777" w:rsidR="008D1E4A" w:rsidRPr="006E2D1D" w:rsidRDefault="008D1E4A" w:rsidP="00C620E0">
            <w:pPr>
              <w:pStyle w:val="TAC"/>
              <w:rPr>
                <w:lang w:val="sv-FI" w:eastAsia="fi-FI"/>
              </w:rPr>
            </w:pPr>
            <w:r w:rsidRPr="006E2D1D">
              <w:rPr>
                <w:lang w:val="sv-FI" w:eastAsia="fi-FI"/>
              </w:rPr>
              <w:t>DC_41C_n257J</w:t>
            </w:r>
          </w:p>
          <w:p w14:paraId="0F4EB37F" w14:textId="77777777" w:rsidR="008D1E4A" w:rsidRPr="006E2D1D" w:rsidRDefault="008D1E4A" w:rsidP="00C620E0">
            <w:pPr>
              <w:pStyle w:val="TAC"/>
              <w:rPr>
                <w:lang w:val="sv-FI" w:eastAsia="fi-FI"/>
              </w:rPr>
            </w:pPr>
            <w:r w:rsidRPr="006E2D1D">
              <w:rPr>
                <w:lang w:val="sv-FI" w:eastAsia="fi-FI"/>
              </w:rPr>
              <w:t>DC_41C_n257K</w:t>
            </w:r>
          </w:p>
          <w:p w14:paraId="5948CF6D" w14:textId="77777777" w:rsidR="008D1E4A" w:rsidRPr="006E2D1D" w:rsidRDefault="008D1E4A" w:rsidP="00C620E0">
            <w:pPr>
              <w:pStyle w:val="TAC"/>
              <w:rPr>
                <w:lang w:val="sv-FI" w:eastAsia="fi-FI"/>
              </w:rPr>
            </w:pPr>
            <w:r w:rsidRPr="006E2D1D">
              <w:rPr>
                <w:lang w:val="sv-FI" w:eastAsia="fi-FI"/>
              </w:rPr>
              <w:t>DC_41C_n257L</w:t>
            </w:r>
          </w:p>
          <w:p w14:paraId="594A7398" w14:textId="77777777" w:rsidR="008D1E4A" w:rsidRPr="00EF5447" w:rsidRDefault="008D1E4A" w:rsidP="00C620E0">
            <w:pPr>
              <w:pStyle w:val="TAC"/>
            </w:pPr>
            <w:r w:rsidRPr="00EF5447">
              <w:t>DC_41C_n257M</w:t>
            </w:r>
          </w:p>
        </w:tc>
        <w:tc>
          <w:tcPr>
            <w:tcW w:w="2846" w:type="dxa"/>
          </w:tcPr>
          <w:p w14:paraId="184176BF" w14:textId="77777777" w:rsidR="008D1E4A" w:rsidRPr="00EF5447" w:rsidRDefault="008D1E4A" w:rsidP="00C620E0">
            <w:pPr>
              <w:pStyle w:val="TAC"/>
            </w:pPr>
            <w:r w:rsidRPr="00EF5447">
              <w:rPr>
                <w:lang w:eastAsia="fi-FI"/>
              </w:rPr>
              <w:t>DC_41A_n257A</w:t>
            </w:r>
          </w:p>
          <w:p w14:paraId="22753FC6" w14:textId="77777777" w:rsidR="008D1E4A" w:rsidRPr="00EF5447" w:rsidRDefault="008D1E4A" w:rsidP="00C620E0">
            <w:pPr>
              <w:pStyle w:val="TAC"/>
              <w:rPr>
                <w:lang w:eastAsia="fi-FI"/>
              </w:rPr>
            </w:pPr>
            <w:r w:rsidRPr="00EF5447">
              <w:rPr>
                <w:lang w:eastAsia="fi-FI"/>
              </w:rPr>
              <w:t>DC_41A_n257D</w:t>
            </w:r>
          </w:p>
          <w:p w14:paraId="071C663A" w14:textId="77777777" w:rsidR="008D1E4A" w:rsidRPr="00EF5447" w:rsidRDefault="008D1E4A" w:rsidP="00C620E0">
            <w:pPr>
              <w:pStyle w:val="TAC"/>
              <w:rPr>
                <w:lang w:eastAsia="fi-FI"/>
              </w:rPr>
            </w:pPr>
            <w:r w:rsidRPr="00EF5447">
              <w:rPr>
                <w:lang w:eastAsia="fi-FI"/>
              </w:rPr>
              <w:t>DC_41A_n257G</w:t>
            </w:r>
          </w:p>
          <w:p w14:paraId="678A63A2" w14:textId="77777777" w:rsidR="008D1E4A" w:rsidRPr="00EF5447" w:rsidRDefault="008D1E4A" w:rsidP="00C620E0">
            <w:pPr>
              <w:pStyle w:val="TAC"/>
              <w:rPr>
                <w:lang w:eastAsia="fi-FI"/>
              </w:rPr>
            </w:pPr>
            <w:r w:rsidRPr="00EF5447">
              <w:rPr>
                <w:lang w:eastAsia="fi-FI"/>
              </w:rPr>
              <w:t>DC_41A_n257H</w:t>
            </w:r>
          </w:p>
          <w:p w14:paraId="431D3044" w14:textId="77777777" w:rsidR="008D1E4A" w:rsidRPr="00EF5447" w:rsidRDefault="008D1E4A" w:rsidP="00C620E0">
            <w:pPr>
              <w:pStyle w:val="TAC"/>
              <w:rPr>
                <w:lang w:eastAsia="fi-FI"/>
              </w:rPr>
            </w:pPr>
            <w:r w:rsidRPr="00EF5447">
              <w:rPr>
                <w:lang w:eastAsia="fi-FI"/>
              </w:rPr>
              <w:t>DC_41A_n257I</w:t>
            </w:r>
          </w:p>
          <w:p w14:paraId="51D1888E" w14:textId="77777777" w:rsidR="008D1E4A" w:rsidRPr="00EF5447" w:rsidRDefault="008D1E4A" w:rsidP="00C620E0">
            <w:pPr>
              <w:pStyle w:val="TAC"/>
              <w:rPr>
                <w:noProof/>
                <w:lang w:eastAsia="zh-TW"/>
              </w:rPr>
            </w:pPr>
            <w:r w:rsidRPr="00EF5447">
              <w:rPr>
                <w:noProof/>
                <w:lang w:eastAsia="zh-CN"/>
              </w:rPr>
              <w:t>DC_41C_n257A</w:t>
            </w:r>
          </w:p>
          <w:p w14:paraId="6E707FFB" w14:textId="77777777" w:rsidR="008D1E4A" w:rsidRPr="006E2D1D" w:rsidRDefault="008D1E4A" w:rsidP="00C620E0">
            <w:pPr>
              <w:pStyle w:val="TAC"/>
              <w:rPr>
                <w:lang w:val="sv-FI" w:eastAsia="fi-FI"/>
              </w:rPr>
            </w:pPr>
            <w:r w:rsidRPr="006E2D1D">
              <w:rPr>
                <w:lang w:val="sv-FI" w:eastAsia="fi-FI"/>
              </w:rPr>
              <w:t>DC_41C_n257D</w:t>
            </w:r>
          </w:p>
          <w:p w14:paraId="6CEABC90" w14:textId="77777777" w:rsidR="008D1E4A" w:rsidRPr="006E2D1D" w:rsidRDefault="008D1E4A" w:rsidP="00C620E0">
            <w:pPr>
              <w:pStyle w:val="TAC"/>
              <w:rPr>
                <w:lang w:val="sv-FI" w:eastAsia="fi-FI"/>
              </w:rPr>
            </w:pPr>
            <w:r w:rsidRPr="006E2D1D">
              <w:rPr>
                <w:lang w:val="sv-FI" w:eastAsia="fi-FI"/>
              </w:rPr>
              <w:t>DC_41C_n257G</w:t>
            </w:r>
          </w:p>
          <w:p w14:paraId="0450CE3C" w14:textId="77777777" w:rsidR="008D1E4A" w:rsidRPr="006E2D1D" w:rsidRDefault="008D1E4A" w:rsidP="00C620E0">
            <w:pPr>
              <w:pStyle w:val="TAC"/>
              <w:rPr>
                <w:lang w:val="sv-FI" w:eastAsia="fi-FI"/>
              </w:rPr>
            </w:pPr>
            <w:r w:rsidRPr="006E2D1D">
              <w:rPr>
                <w:lang w:val="sv-FI" w:eastAsia="fi-FI"/>
              </w:rPr>
              <w:t>DC_41C_n257H</w:t>
            </w:r>
          </w:p>
          <w:p w14:paraId="2B049942" w14:textId="77777777" w:rsidR="008D1E4A" w:rsidRPr="00EF5447" w:rsidRDefault="008D1E4A" w:rsidP="00C620E0">
            <w:pPr>
              <w:pStyle w:val="TAC"/>
              <w:rPr>
                <w:lang w:eastAsia="fi-FI"/>
              </w:rPr>
            </w:pPr>
            <w:r w:rsidRPr="00EF5447">
              <w:rPr>
                <w:lang w:eastAsia="fi-FI"/>
              </w:rPr>
              <w:t>DC_41C_n257I</w:t>
            </w:r>
          </w:p>
        </w:tc>
      </w:tr>
      <w:tr w:rsidR="008D1E4A" w:rsidRPr="00EF5447" w14:paraId="616A27CC" w14:textId="77777777" w:rsidTr="00C620E0">
        <w:trPr>
          <w:trHeight w:val="187"/>
          <w:jc w:val="center"/>
        </w:trPr>
        <w:tc>
          <w:tcPr>
            <w:tcW w:w="2972" w:type="dxa"/>
            <w:shd w:val="clear" w:color="auto" w:fill="auto"/>
          </w:tcPr>
          <w:p w14:paraId="217EB699" w14:textId="77777777" w:rsidR="008D1E4A" w:rsidRPr="00EF5447" w:rsidRDefault="008D1E4A" w:rsidP="00C620E0">
            <w:pPr>
              <w:pStyle w:val="TAC"/>
              <w:rPr>
                <w:lang w:eastAsia="zh-TW"/>
              </w:rPr>
            </w:pPr>
            <w:r w:rsidRPr="00EF5447">
              <w:rPr>
                <w:lang w:eastAsia="fi-FI"/>
              </w:rPr>
              <w:t>DC_41A_n258A</w:t>
            </w:r>
          </w:p>
          <w:p w14:paraId="152FC0A2" w14:textId="77777777" w:rsidR="008D1E4A" w:rsidRPr="00EF5447" w:rsidRDefault="008D1E4A" w:rsidP="00C620E0">
            <w:pPr>
              <w:pStyle w:val="TAC"/>
              <w:rPr>
                <w:lang w:eastAsia="fi-FI"/>
              </w:rPr>
            </w:pPr>
            <w:r w:rsidRPr="00EF5447">
              <w:rPr>
                <w:lang w:eastAsia="fi-FI"/>
              </w:rPr>
              <w:t>DC_41A_n258B</w:t>
            </w:r>
          </w:p>
          <w:p w14:paraId="63FDD167" w14:textId="77777777" w:rsidR="008D1E4A" w:rsidRPr="00EF5447" w:rsidRDefault="008D1E4A" w:rsidP="00C620E0">
            <w:pPr>
              <w:pStyle w:val="TAC"/>
              <w:rPr>
                <w:lang w:eastAsia="fi-FI"/>
              </w:rPr>
            </w:pPr>
            <w:r w:rsidRPr="00EF5447">
              <w:rPr>
                <w:lang w:eastAsia="fi-FI"/>
              </w:rPr>
              <w:t>DC_41A_n258C</w:t>
            </w:r>
          </w:p>
          <w:p w14:paraId="1B57525C" w14:textId="77777777" w:rsidR="008D1E4A" w:rsidRPr="00EF5447" w:rsidRDefault="008D1E4A" w:rsidP="00C620E0">
            <w:pPr>
              <w:pStyle w:val="TAC"/>
              <w:rPr>
                <w:lang w:eastAsia="fi-FI"/>
              </w:rPr>
            </w:pPr>
            <w:r w:rsidRPr="00EF5447">
              <w:rPr>
                <w:lang w:eastAsia="fi-FI"/>
              </w:rPr>
              <w:t>DC_41A_n258D</w:t>
            </w:r>
          </w:p>
          <w:p w14:paraId="7FFF4326" w14:textId="77777777" w:rsidR="008D1E4A" w:rsidRPr="00EF5447" w:rsidRDefault="008D1E4A" w:rsidP="00C620E0">
            <w:pPr>
              <w:pStyle w:val="TAC"/>
              <w:rPr>
                <w:lang w:eastAsia="fi-FI"/>
              </w:rPr>
            </w:pPr>
            <w:r w:rsidRPr="00EF5447">
              <w:rPr>
                <w:lang w:eastAsia="fi-FI"/>
              </w:rPr>
              <w:t>DC_41A_n258E</w:t>
            </w:r>
          </w:p>
          <w:p w14:paraId="7EBFFDB0" w14:textId="77777777" w:rsidR="008D1E4A" w:rsidRPr="00EF5447" w:rsidRDefault="008D1E4A" w:rsidP="00C620E0">
            <w:pPr>
              <w:pStyle w:val="TAC"/>
              <w:rPr>
                <w:lang w:eastAsia="fi-FI"/>
              </w:rPr>
            </w:pPr>
            <w:r w:rsidRPr="00EF5447">
              <w:rPr>
                <w:lang w:eastAsia="fi-FI"/>
              </w:rPr>
              <w:t>DC_41A_n258F</w:t>
            </w:r>
          </w:p>
          <w:p w14:paraId="267456EE" w14:textId="77777777" w:rsidR="008D1E4A" w:rsidRPr="00EF5447" w:rsidRDefault="008D1E4A" w:rsidP="00C620E0">
            <w:pPr>
              <w:pStyle w:val="TAC"/>
              <w:rPr>
                <w:lang w:eastAsia="fi-FI"/>
              </w:rPr>
            </w:pPr>
            <w:r w:rsidRPr="00EF5447">
              <w:rPr>
                <w:lang w:eastAsia="fi-FI"/>
              </w:rPr>
              <w:t>DC_41A_n258G</w:t>
            </w:r>
          </w:p>
          <w:p w14:paraId="5837A407" w14:textId="77777777" w:rsidR="008D1E4A" w:rsidRPr="00EF5447" w:rsidRDefault="008D1E4A" w:rsidP="00C620E0">
            <w:pPr>
              <w:pStyle w:val="TAC"/>
              <w:rPr>
                <w:lang w:eastAsia="fi-FI"/>
              </w:rPr>
            </w:pPr>
            <w:r w:rsidRPr="00EF5447">
              <w:rPr>
                <w:lang w:eastAsia="fi-FI"/>
              </w:rPr>
              <w:t>DC_41A_n258H</w:t>
            </w:r>
          </w:p>
          <w:p w14:paraId="699C89E4" w14:textId="77777777" w:rsidR="008D1E4A" w:rsidRPr="00EF5447" w:rsidRDefault="008D1E4A" w:rsidP="00C620E0">
            <w:pPr>
              <w:pStyle w:val="TAC"/>
              <w:rPr>
                <w:lang w:eastAsia="fi-FI"/>
              </w:rPr>
            </w:pPr>
            <w:r w:rsidRPr="00EF5447">
              <w:rPr>
                <w:lang w:eastAsia="fi-FI"/>
              </w:rPr>
              <w:t>DC_41A_n258I</w:t>
            </w:r>
          </w:p>
          <w:p w14:paraId="3562D881" w14:textId="77777777" w:rsidR="008D1E4A" w:rsidRPr="00EF5447" w:rsidRDefault="008D1E4A" w:rsidP="00C620E0">
            <w:pPr>
              <w:pStyle w:val="TAC"/>
              <w:rPr>
                <w:lang w:eastAsia="fi-FI"/>
              </w:rPr>
            </w:pPr>
            <w:r w:rsidRPr="00EF5447">
              <w:rPr>
                <w:lang w:eastAsia="fi-FI"/>
              </w:rPr>
              <w:t>DC_41A_n258J</w:t>
            </w:r>
          </w:p>
          <w:p w14:paraId="2C189D30" w14:textId="77777777" w:rsidR="008D1E4A" w:rsidRPr="00EF5447" w:rsidRDefault="008D1E4A" w:rsidP="00C620E0">
            <w:pPr>
              <w:pStyle w:val="TAC"/>
              <w:rPr>
                <w:lang w:eastAsia="fi-FI"/>
              </w:rPr>
            </w:pPr>
            <w:r w:rsidRPr="00EF5447">
              <w:rPr>
                <w:lang w:eastAsia="fi-FI"/>
              </w:rPr>
              <w:t>DC_41A_n258K</w:t>
            </w:r>
          </w:p>
          <w:p w14:paraId="4753097D" w14:textId="77777777" w:rsidR="008D1E4A" w:rsidRPr="00EF5447" w:rsidRDefault="008D1E4A" w:rsidP="00C620E0">
            <w:pPr>
              <w:pStyle w:val="TAC"/>
              <w:rPr>
                <w:lang w:eastAsia="fi-FI"/>
              </w:rPr>
            </w:pPr>
            <w:r w:rsidRPr="00EF5447">
              <w:rPr>
                <w:lang w:eastAsia="fi-FI"/>
              </w:rPr>
              <w:t>DC_41A_n258L</w:t>
            </w:r>
          </w:p>
          <w:p w14:paraId="579FCC16" w14:textId="77777777" w:rsidR="008D1E4A" w:rsidRPr="00EF5447" w:rsidRDefault="008D1E4A" w:rsidP="00C620E0">
            <w:pPr>
              <w:pStyle w:val="TAC"/>
              <w:rPr>
                <w:lang w:eastAsia="fi-FI"/>
              </w:rPr>
            </w:pPr>
            <w:r w:rsidRPr="00EF5447">
              <w:rPr>
                <w:lang w:eastAsia="fi-FI"/>
              </w:rPr>
              <w:t>DC_41A_n258M</w:t>
            </w:r>
          </w:p>
        </w:tc>
        <w:tc>
          <w:tcPr>
            <w:tcW w:w="2846" w:type="dxa"/>
          </w:tcPr>
          <w:p w14:paraId="2865535E" w14:textId="77777777" w:rsidR="008D1E4A" w:rsidRPr="00EF5447" w:rsidRDefault="008D1E4A" w:rsidP="00C620E0">
            <w:pPr>
              <w:pStyle w:val="TAC"/>
              <w:rPr>
                <w:lang w:eastAsia="zh-TW"/>
              </w:rPr>
            </w:pPr>
            <w:r w:rsidRPr="00EF5447">
              <w:rPr>
                <w:lang w:eastAsia="fi-FI"/>
              </w:rPr>
              <w:t>DC_41A_n258A</w:t>
            </w:r>
          </w:p>
          <w:p w14:paraId="523BFBCA" w14:textId="77777777" w:rsidR="008D1E4A" w:rsidRPr="00EF5447" w:rsidRDefault="008D1E4A" w:rsidP="00C620E0">
            <w:pPr>
              <w:pStyle w:val="TAC"/>
              <w:rPr>
                <w:lang w:eastAsia="fi-FI"/>
              </w:rPr>
            </w:pPr>
            <w:r w:rsidRPr="00EF5447">
              <w:rPr>
                <w:lang w:eastAsia="fi-FI"/>
              </w:rPr>
              <w:t>DC_41A_n258B</w:t>
            </w:r>
          </w:p>
          <w:p w14:paraId="62374887" w14:textId="77777777" w:rsidR="008D1E4A" w:rsidRPr="00EF5447" w:rsidRDefault="008D1E4A" w:rsidP="00C620E0">
            <w:pPr>
              <w:pStyle w:val="TAC"/>
              <w:rPr>
                <w:lang w:eastAsia="fi-FI"/>
              </w:rPr>
            </w:pPr>
            <w:r w:rsidRPr="00EF5447">
              <w:rPr>
                <w:lang w:eastAsia="fi-FI"/>
              </w:rPr>
              <w:t>DC_41A_n258C</w:t>
            </w:r>
          </w:p>
          <w:p w14:paraId="7DE63C34" w14:textId="77777777" w:rsidR="008D1E4A" w:rsidRPr="00EF5447" w:rsidRDefault="008D1E4A" w:rsidP="00C620E0">
            <w:pPr>
              <w:pStyle w:val="TAC"/>
              <w:rPr>
                <w:lang w:eastAsia="fi-FI"/>
              </w:rPr>
            </w:pPr>
            <w:r w:rsidRPr="00EF5447">
              <w:rPr>
                <w:lang w:eastAsia="fi-FI"/>
              </w:rPr>
              <w:t>DC_41A_n258D</w:t>
            </w:r>
          </w:p>
          <w:p w14:paraId="04A09CF1" w14:textId="77777777" w:rsidR="008D1E4A" w:rsidRPr="00EF5447" w:rsidRDefault="008D1E4A" w:rsidP="00C620E0">
            <w:pPr>
              <w:pStyle w:val="TAC"/>
              <w:rPr>
                <w:lang w:eastAsia="fi-FI"/>
              </w:rPr>
            </w:pPr>
            <w:r w:rsidRPr="00EF5447">
              <w:rPr>
                <w:lang w:eastAsia="fi-FI"/>
              </w:rPr>
              <w:t>DC_41A_n258E</w:t>
            </w:r>
          </w:p>
          <w:p w14:paraId="20B17B61" w14:textId="77777777" w:rsidR="008D1E4A" w:rsidRPr="00EF5447" w:rsidRDefault="008D1E4A" w:rsidP="00C620E0">
            <w:pPr>
              <w:pStyle w:val="TAC"/>
              <w:rPr>
                <w:lang w:eastAsia="fi-FI"/>
              </w:rPr>
            </w:pPr>
            <w:r w:rsidRPr="00EF5447">
              <w:rPr>
                <w:lang w:eastAsia="fi-FI"/>
              </w:rPr>
              <w:t>DC_41A_n258F</w:t>
            </w:r>
          </w:p>
          <w:p w14:paraId="53D70A0F" w14:textId="77777777" w:rsidR="008D1E4A" w:rsidRPr="00EF5447" w:rsidRDefault="008D1E4A" w:rsidP="00C620E0">
            <w:pPr>
              <w:pStyle w:val="TAC"/>
              <w:rPr>
                <w:lang w:eastAsia="fi-FI"/>
              </w:rPr>
            </w:pPr>
            <w:r w:rsidRPr="00EF5447">
              <w:rPr>
                <w:lang w:eastAsia="fi-FI"/>
              </w:rPr>
              <w:t>DC_41A_n258G</w:t>
            </w:r>
          </w:p>
          <w:p w14:paraId="7BA9C8C6" w14:textId="77777777" w:rsidR="008D1E4A" w:rsidRPr="00EF5447" w:rsidRDefault="008D1E4A" w:rsidP="00C620E0">
            <w:pPr>
              <w:pStyle w:val="TAC"/>
              <w:rPr>
                <w:lang w:eastAsia="fi-FI"/>
              </w:rPr>
            </w:pPr>
            <w:r w:rsidRPr="00EF5447">
              <w:rPr>
                <w:lang w:eastAsia="fi-FI"/>
              </w:rPr>
              <w:t>DC_41A_n258H</w:t>
            </w:r>
          </w:p>
          <w:p w14:paraId="3B884047" w14:textId="77777777" w:rsidR="008D1E4A" w:rsidRPr="00EF5447" w:rsidRDefault="008D1E4A" w:rsidP="00C620E0">
            <w:pPr>
              <w:pStyle w:val="TAC"/>
              <w:rPr>
                <w:lang w:eastAsia="fi-FI"/>
              </w:rPr>
            </w:pPr>
            <w:r w:rsidRPr="00EF5447">
              <w:rPr>
                <w:lang w:eastAsia="fi-FI"/>
              </w:rPr>
              <w:t>DC_41A_n258I</w:t>
            </w:r>
          </w:p>
          <w:p w14:paraId="7516B071" w14:textId="77777777" w:rsidR="008D1E4A" w:rsidRPr="00EF5447" w:rsidRDefault="008D1E4A" w:rsidP="00C620E0">
            <w:pPr>
              <w:pStyle w:val="TAC"/>
              <w:rPr>
                <w:lang w:eastAsia="fi-FI"/>
              </w:rPr>
            </w:pPr>
            <w:r w:rsidRPr="00EF5447">
              <w:rPr>
                <w:lang w:eastAsia="fi-FI"/>
              </w:rPr>
              <w:t>DC_41A_n258J</w:t>
            </w:r>
          </w:p>
          <w:p w14:paraId="027BD84A" w14:textId="77777777" w:rsidR="008D1E4A" w:rsidRPr="00EF5447" w:rsidRDefault="008D1E4A" w:rsidP="00C620E0">
            <w:pPr>
              <w:pStyle w:val="TAC"/>
              <w:rPr>
                <w:lang w:eastAsia="fi-FI"/>
              </w:rPr>
            </w:pPr>
            <w:r w:rsidRPr="00EF5447">
              <w:rPr>
                <w:lang w:eastAsia="fi-FI"/>
              </w:rPr>
              <w:t>DC_41A_n258K</w:t>
            </w:r>
          </w:p>
          <w:p w14:paraId="64253E76" w14:textId="77777777" w:rsidR="008D1E4A" w:rsidRPr="00EF5447" w:rsidRDefault="008D1E4A" w:rsidP="00C620E0">
            <w:pPr>
              <w:pStyle w:val="TAC"/>
              <w:rPr>
                <w:lang w:eastAsia="fi-FI"/>
              </w:rPr>
            </w:pPr>
            <w:r w:rsidRPr="00EF5447">
              <w:rPr>
                <w:lang w:eastAsia="fi-FI"/>
              </w:rPr>
              <w:t>DC_41A_n258L</w:t>
            </w:r>
          </w:p>
          <w:p w14:paraId="03DA1BD3" w14:textId="77777777" w:rsidR="008D1E4A" w:rsidRPr="00EF5447" w:rsidRDefault="008D1E4A" w:rsidP="00C620E0">
            <w:pPr>
              <w:pStyle w:val="TAC"/>
              <w:rPr>
                <w:lang w:eastAsia="fi-FI"/>
              </w:rPr>
            </w:pPr>
            <w:r w:rsidRPr="00EF5447">
              <w:rPr>
                <w:lang w:eastAsia="fi-FI"/>
              </w:rPr>
              <w:t>DC_41A_n258M</w:t>
            </w:r>
          </w:p>
        </w:tc>
      </w:tr>
      <w:tr w:rsidR="008D1E4A" w:rsidRPr="009A6B2F" w14:paraId="18AC6BD9" w14:textId="77777777" w:rsidTr="00C620E0">
        <w:trPr>
          <w:trHeight w:val="187"/>
          <w:jc w:val="center"/>
        </w:trPr>
        <w:tc>
          <w:tcPr>
            <w:tcW w:w="2972" w:type="dxa"/>
            <w:shd w:val="clear" w:color="auto" w:fill="auto"/>
          </w:tcPr>
          <w:p w14:paraId="40859527" w14:textId="77777777" w:rsidR="008D1E4A" w:rsidRPr="00EF5447" w:rsidRDefault="008D1E4A" w:rsidP="00C620E0">
            <w:pPr>
              <w:pStyle w:val="TAC"/>
              <w:rPr>
                <w:lang w:eastAsia="fi-FI"/>
              </w:rPr>
            </w:pPr>
            <w:r w:rsidRPr="00EF5447">
              <w:rPr>
                <w:lang w:eastAsia="fi-FI"/>
              </w:rPr>
              <w:lastRenderedPageBreak/>
              <w:t>DC_42A_n257A</w:t>
            </w:r>
          </w:p>
          <w:p w14:paraId="5FB7BD0D" w14:textId="77777777" w:rsidR="008D1E4A" w:rsidRPr="00EF5447" w:rsidRDefault="008D1E4A" w:rsidP="00C620E0">
            <w:pPr>
              <w:pStyle w:val="TAC"/>
              <w:rPr>
                <w:lang w:eastAsia="fi-FI"/>
              </w:rPr>
            </w:pPr>
            <w:r w:rsidRPr="00EF5447">
              <w:rPr>
                <w:lang w:eastAsia="fi-FI"/>
              </w:rPr>
              <w:t>DC_42A_n257D</w:t>
            </w:r>
          </w:p>
          <w:p w14:paraId="26DC8B4B" w14:textId="77777777" w:rsidR="008D1E4A" w:rsidRPr="00EF5447" w:rsidRDefault="008D1E4A" w:rsidP="00C620E0">
            <w:pPr>
              <w:pStyle w:val="TAC"/>
              <w:rPr>
                <w:lang w:eastAsia="fi-FI"/>
              </w:rPr>
            </w:pPr>
            <w:r w:rsidRPr="00EF5447">
              <w:rPr>
                <w:lang w:eastAsia="fi-FI"/>
              </w:rPr>
              <w:t>DC_42A_n257E</w:t>
            </w:r>
          </w:p>
          <w:p w14:paraId="75D8817A" w14:textId="77777777" w:rsidR="008D1E4A" w:rsidRPr="00EF5447" w:rsidRDefault="008D1E4A" w:rsidP="00C620E0">
            <w:pPr>
              <w:pStyle w:val="TAC"/>
              <w:rPr>
                <w:lang w:eastAsia="fi-FI"/>
              </w:rPr>
            </w:pPr>
            <w:r w:rsidRPr="00EF5447">
              <w:rPr>
                <w:lang w:eastAsia="fi-FI"/>
              </w:rPr>
              <w:t>DC_42A_n257F</w:t>
            </w:r>
          </w:p>
          <w:p w14:paraId="0DEC1F3B" w14:textId="77777777" w:rsidR="008D1E4A" w:rsidRPr="00EF5447" w:rsidRDefault="008D1E4A" w:rsidP="00C620E0">
            <w:pPr>
              <w:pStyle w:val="TAC"/>
              <w:rPr>
                <w:lang w:eastAsia="ja-JP"/>
              </w:rPr>
            </w:pPr>
            <w:r w:rsidRPr="00EF5447">
              <w:rPr>
                <w:lang w:eastAsia="ja-JP"/>
              </w:rPr>
              <w:t>DC_42A_n257G</w:t>
            </w:r>
          </w:p>
          <w:p w14:paraId="3676E24A" w14:textId="77777777" w:rsidR="008D1E4A" w:rsidRPr="00EF5447" w:rsidRDefault="008D1E4A" w:rsidP="00C620E0">
            <w:pPr>
              <w:pStyle w:val="TAC"/>
              <w:rPr>
                <w:lang w:eastAsia="ja-JP"/>
              </w:rPr>
            </w:pPr>
            <w:r w:rsidRPr="00EF5447">
              <w:rPr>
                <w:lang w:eastAsia="ja-JP"/>
              </w:rPr>
              <w:t>DC_42A_n257H</w:t>
            </w:r>
          </w:p>
          <w:p w14:paraId="09D41225" w14:textId="77777777" w:rsidR="008D1E4A" w:rsidRPr="00EF5447" w:rsidRDefault="008D1E4A" w:rsidP="00C620E0">
            <w:pPr>
              <w:pStyle w:val="TAC"/>
              <w:rPr>
                <w:lang w:eastAsia="ja-JP"/>
              </w:rPr>
            </w:pPr>
            <w:r w:rsidRPr="00EF5447">
              <w:rPr>
                <w:lang w:eastAsia="ja-JP"/>
              </w:rPr>
              <w:t>DC_42A_n257I</w:t>
            </w:r>
          </w:p>
          <w:p w14:paraId="27C8C014" w14:textId="77777777" w:rsidR="008D1E4A" w:rsidRPr="00EF5447" w:rsidRDefault="008D1E4A" w:rsidP="00C620E0">
            <w:pPr>
              <w:pStyle w:val="TAC"/>
              <w:rPr>
                <w:lang w:eastAsia="ja-JP"/>
              </w:rPr>
            </w:pPr>
            <w:r w:rsidRPr="00EF5447">
              <w:rPr>
                <w:lang w:eastAsia="ja-JP"/>
              </w:rPr>
              <w:t>DC_42A_n257J</w:t>
            </w:r>
          </w:p>
          <w:p w14:paraId="5B7D804D" w14:textId="77777777" w:rsidR="008D1E4A" w:rsidRPr="00EF5447" w:rsidRDefault="008D1E4A" w:rsidP="00C620E0">
            <w:pPr>
              <w:pStyle w:val="TAC"/>
              <w:rPr>
                <w:lang w:eastAsia="ja-JP"/>
              </w:rPr>
            </w:pPr>
            <w:r w:rsidRPr="00EF5447">
              <w:rPr>
                <w:lang w:eastAsia="ja-JP"/>
              </w:rPr>
              <w:t>DC_42A_n257K</w:t>
            </w:r>
          </w:p>
          <w:p w14:paraId="78AFFD49" w14:textId="77777777" w:rsidR="008D1E4A" w:rsidRPr="00EF5447" w:rsidRDefault="008D1E4A" w:rsidP="00C620E0">
            <w:pPr>
              <w:pStyle w:val="TAC"/>
              <w:rPr>
                <w:lang w:eastAsia="ja-JP"/>
              </w:rPr>
            </w:pPr>
            <w:r w:rsidRPr="00EF5447">
              <w:rPr>
                <w:lang w:eastAsia="ja-JP"/>
              </w:rPr>
              <w:t>DC_42A_n257L</w:t>
            </w:r>
          </w:p>
          <w:p w14:paraId="1294C844" w14:textId="77777777" w:rsidR="008D1E4A" w:rsidRPr="00EF5447" w:rsidRDefault="008D1E4A" w:rsidP="00C620E0">
            <w:pPr>
              <w:pStyle w:val="TAC"/>
              <w:rPr>
                <w:lang w:eastAsia="fi-FI"/>
              </w:rPr>
            </w:pPr>
            <w:r w:rsidRPr="00EF5447">
              <w:rPr>
                <w:lang w:eastAsia="ja-JP"/>
              </w:rPr>
              <w:t>DC_42A_n257M</w:t>
            </w:r>
          </w:p>
          <w:p w14:paraId="70D39E29" w14:textId="77777777" w:rsidR="008D1E4A" w:rsidRPr="00EF5447" w:rsidRDefault="008D1E4A" w:rsidP="00C620E0">
            <w:pPr>
              <w:pStyle w:val="TAC"/>
              <w:rPr>
                <w:rFonts w:eastAsia="MS Mincho"/>
                <w:lang w:eastAsia="ja-JP"/>
              </w:rPr>
            </w:pPr>
            <w:r w:rsidRPr="00EF5447">
              <w:rPr>
                <w:rFonts w:eastAsia="MS Mincho"/>
                <w:lang w:eastAsia="ja-JP"/>
              </w:rPr>
              <w:t>DC_42C_n257A</w:t>
            </w:r>
          </w:p>
          <w:p w14:paraId="01677359" w14:textId="77777777" w:rsidR="008D1E4A" w:rsidRPr="006E2D1D" w:rsidRDefault="008D1E4A" w:rsidP="00C620E0">
            <w:pPr>
              <w:pStyle w:val="TAC"/>
              <w:rPr>
                <w:lang w:val="sv-FI" w:eastAsia="fi-FI"/>
              </w:rPr>
            </w:pPr>
            <w:r w:rsidRPr="006E2D1D">
              <w:rPr>
                <w:lang w:val="sv-FI" w:eastAsia="fi-FI"/>
              </w:rPr>
              <w:t>DC_42C_n257D</w:t>
            </w:r>
          </w:p>
          <w:p w14:paraId="78C0D8E6" w14:textId="77777777" w:rsidR="008D1E4A" w:rsidRPr="006E2D1D" w:rsidRDefault="008D1E4A" w:rsidP="00C620E0">
            <w:pPr>
              <w:pStyle w:val="TAC"/>
              <w:rPr>
                <w:lang w:val="sv-FI" w:eastAsia="fi-FI"/>
              </w:rPr>
            </w:pPr>
            <w:r w:rsidRPr="006E2D1D">
              <w:rPr>
                <w:lang w:val="sv-FI" w:eastAsia="fi-FI"/>
              </w:rPr>
              <w:t>DC_42C_n257E</w:t>
            </w:r>
          </w:p>
          <w:p w14:paraId="194DD8E8" w14:textId="77777777" w:rsidR="008D1E4A" w:rsidRPr="006E2D1D" w:rsidRDefault="008D1E4A" w:rsidP="00C620E0">
            <w:pPr>
              <w:pStyle w:val="TAC"/>
              <w:rPr>
                <w:lang w:val="sv-FI" w:eastAsia="fi-FI"/>
              </w:rPr>
            </w:pPr>
            <w:r w:rsidRPr="006E2D1D">
              <w:rPr>
                <w:lang w:val="sv-FI" w:eastAsia="fi-FI"/>
              </w:rPr>
              <w:t>DC_42C_n257F</w:t>
            </w:r>
          </w:p>
          <w:p w14:paraId="5A870A21" w14:textId="77777777" w:rsidR="008D1E4A" w:rsidRPr="006E2D1D" w:rsidRDefault="008D1E4A" w:rsidP="00C620E0">
            <w:pPr>
              <w:pStyle w:val="TAC"/>
              <w:rPr>
                <w:lang w:val="sv-FI" w:eastAsia="ja-JP"/>
              </w:rPr>
            </w:pPr>
            <w:r w:rsidRPr="006E2D1D">
              <w:rPr>
                <w:lang w:val="sv-FI" w:eastAsia="ja-JP"/>
              </w:rPr>
              <w:t>DC_42C_n257G</w:t>
            </w:r>
          </w:p>
          <w:p w14:paraId="099C89A1" w14:textId="77777777" w:rsidR="008D1E4A" w:rsidRPr="006E2D1D" w:rsidRDefault="008D1E4A" w:rsidP="00C620E0">
            <w:pPr>
              <w:pStyle w:val="TAC"/>
              <w:rPr>
                <w:lang w:val="sv-FI" w:eastAsia="ja-JP"/>
              </w:rPr>
            </w:pPr>
            <w:r w:rsidRPr="006E2D1D">
              <w:rPr>
                <w:lang w:val="sv-FI" w:eastAsia="ja-JP"/>
              </w:rPr>
              <w:t>DC_42C_n257H</w:t>
            </w:r>
          </w:p>
          <w:p w14:paraId="55589FB5" w14:textId="77777777" w:rsidR="008D1E4A" w:rsidRPr="006E2D1D" w:rsidRDefault="008D1E4A" w:rsidP="00C620E0">
            <w:pPr>
              <w:pStyle w:val="TAC"/>
              <w:rPr>
                <w:lang w:val="sv-FI" w:eastAsia="ja-JP"/>
              </w:rPr>
            </w:pPr>
            <w:r w:rsidRPr="006E2D1D">
              <w:rPr>
                <w:lang w:val="sv-FI" w:eastAsia="ja-JP"/>
              </w:rPr>
              <w:t>DC_42C_n257I</w:t>
            </w:r>
          </w:p>
          <w:p w14:paraId="43F3C1C3" w14:textId="77777777" w:rsidR="008D1E4A" w:rsidRPr="006E2D1D" w:rsidRDefault="008D1E4A" w:rsidP="00C620E0">
            <w:pPr>
              <w:pStyle w:val="TAC"/>
              <w:rPr>
                <w:lang w:val="sv-FI" w:eastAsia="ja-JP"/>
              </w:rPr>
            </w:pPr>
            <w:r w:rsidRPr="006E2D1D">
              <w:rPr>
                <w:lang w:val="sv-FI" w:eastAsia="ja-JP"/>
              </w:rPr>
              <w:t>DC_42C_n257J</w:t>
            </w:r>
          </w:p>
          <w:p w14:paraId="795D3BF7" w14:textId="77777777" w:rsidR="008D1E4A" w:rsidRPr="006E2D1D" w:rsidRDefault="008D1E4A" w:rsidP="00C620E0">
            <w:pPr>
              <w:pStyle w:val="TAC"/>
              <w:rPr>
                <w:lang w:val="sv-FI" w:eastAsia="ja-JP"/>
              </w:rPr>
            </w:pPr>
            <w:r w:rsidRPr="006E2D1D">
              <w:rPr>
                <w:lang w:val="sv-FI" w:eastAsia="ja-JP"/>
              </w:rPr>
              <w:t>DC_42C_n257K</w:t>
            </w:r>
          </w:p>
          <w:p w14:paraId="08D262AD" w14:textId="77777777" w:rsidR="008D1E4A" w:rsidRPr="006E2D1D" w:rsidRDefault="008D1E4A" w:rsidP="00C620E0">
            <w:pPr>
              <w:pStyle w:val="TAC"/>
              <w:rPr>
                <w:lang w:val="sv-FI" w:eastAsia="ja-JP"/>
              </w:rPr>
            </w:pPr>
            <w:r w:rsidRPr="006E2D1D">
              <w:rPr>
                <w:lang w:val="sv-FI" w:eastAsia="ja-JP"/>
              </w:rPr>
              <w:t>DC_42C_n257L</w:t>
            </w:r>
          </w:p>
          <w:p w14:paraId="0A2048B7" w14:textId="77777777" w:rsidR="008D1E4A" w:rsidRPr="00EF5447" w:rsidRDefault="008D1E4A" w:rsidP="00C620E0">
            <w:pPr>
              <w:pStyle w:val="TAC"/>
              <w:rPr>
                <w:lang w:eastAsia="ja-JP"/>
              </w:rPr>
            </w:pPr>
            <w:r w:rsidRPr="00EF5447">
              <w:rPr>
                <w:lang w:eastAsia="ja-JP"/>
              </w:rPr>
              <w:t>DC_42C_n257M</w:t>
            </w:r>
          </w:p>
          <w:p w14:paraId="13923AFF" w14:textId="77777777" w:rsidR="008D1E4A" w:rsidRPr="00EF5447" w:rsidRDefault="008D1E4A" w:rsidP="00C620E0">
            <w:pPr>
              <w:pStyle w:val="TAC"/>
              <w:rPr>
                <w:noProof/>
                <w:lang w:eastAsia="zh-CN"/>
              </w:rPr>
            </w:pPr>
            <w:r w:rsidRPr="00EF5447">
              <w:rPr>
                <w:noProof/>
                <w:lang w:eastAsia="zh-CN"/>
              </w:rPr>
              <w:t>DC_42D_n257A</w:t>
            </w:r>
          </w:p>
          <w:p w14:paraId="6BEE0A0C" w14:textId="77777777" w:rsidR="008D1E4A" w:rsidRPr="00EF5447" w:rsidRDefault="008D1E4A" w:rsidP="00C620E0">
            <w:pPr>
              <w:pStyle w:val="TAC"/>
              <w:rPr>
                <w:lang w:eastAsia="fi-FI"/>
              </w:rPr>
            </w:pPr>
            <w:r w:rsidRPr="00EF5447">
              <w:rPr>
                <w:lang w:eastAsia="fi-FI"/>
              </w:rPr>
              <w:t>DC_42D_n257D</w:t>
            </w:r>
          </w:p>
          <w:p w14:paraId="26045E27" w14:textId="77777777" w:rsidR="008D1E4A" w:rsidRPr="006E2D1D" w:rsidRDefault="008D1E4A" w:rsidP="00C620E0">
            <w:pPr>
              <w:pStyle w:val="TAC"/>
              <w:rPr>
                <w:lang w:val="sv-FI" w:eastAsia="fi-FI"/>
              </w:rPr>
            </w:pPr>
            <w:r w:rsidRPr="006E2D1D">
              <w:rPr>
                <w:lang w:val="sv-FI" w:eastAsia="fi-FI"/>
              </w:rPr>
              <w:t>DC_42D_n257E</w:t>
            </w:r>
          </w:p>
          <w:p w14:paraId="109CD84F" w14:textId="77777777" w:rsidR="008D1E4A" w:rsidRPr="006E2D1D" w:rsidRDefault="008D1E4A" w:rsidP="00C620E0">
            <w:pPr>
              <w:pStyle w:val="TAC"/>
              <w:rPr>
                <w:lang w:val="sv-FI" w:eastAsia="fi-FI"/>
              </w:rPr>
            </w:pPr>
            <w:r w:rsidRPr="006E2D1D">
              <w:rPr>
                <w:lang w:val="sv-FI" w:eastAsia="fi-FI"/>
              </w:rPr>
              <w:t>DC_42D_n257F</w:t>
            </w:r>
          </w:p>
          <w:p w14:paraId="6C2315E1" w14:textId="77777777" w:rsidR="008D1E4A" w:rsidRPr="006E2D1D" w:rsidRDefault="008D1E4A" w:rsidP="00C620E0">
            <w:pPr>
              <w:pStyle w:val="TAC"/>
              <w:rPr>
                <w:lang w:val="sv-FI" w:eastAsia="ja-JP"/>
              </w:rPr>
            </w:pPr>
            <w:r w:rsidRPr="006E2D1D">
              <w:rPr>
                <w:lang w:val="sv-FI" w:eastAsia="ja-JP"/>
              </w:rPr>
              <w:t>DC_42D_n257G</w:t>
            </w:r>
          </w:p>
          <w:p w14:paraId="190B4802" w14:textId="77777777" w:rsidR="008D1E4A" w:rsidRPr="006E2D1D" w:rsidRDefault="008D1E4A" w:rsidP="00C620E0">
            <w:pPr>
              <w:pStyle w:val="TAC"/>
              <w:rPr>
                <w:lang w:val="sv-FI" w:eastAsia="ja-JP"/>
              </w:rPr>
            </w:pPr>
            <w:r w:rsidRPr="006E2D1D">
              <w:rPr>
                <w:lang w:val="sv-FI" w:eastAsia="ja-JP"/>
              </w:rPr>
              <w:t>DC_42D_n257H</w:t>
            </w:r>
          </w:p>
          <w:p w14:paraId="60D64486" w14:textId="77777777" w:rsidR="008D1E4A" w:rsidRPr="006E2D1D" w:rsidRDefault="008D1E4A" w:rsidP="00C620E0">
            <w:pPr>
              <w:pStyle w:val="TAC"/>
              <w:rPr>
                <w:lang w:val="sv-FI" w:eastAsia="ja-JP"/>
              </w:rPr>
            </w:pPr>
            <w:r w:rsidRPr="006E2D1D">
              <w:rPr>
                <w:lang w:val="sv-FI" w:eastAsia="ja-JP"/>
              </w:rPr>
              <w:t>DC_42D_n257I</w:t>
            </w:r>
          </w:p>
          <w:p w14:paraId="170FB3AE" w14:textId="77777777" w:rsidR="008D1E4A" w:rsidRPr="006E2D1D" w:rsidRDefault="008D1E4A" w:rsidP="00C620E0">
            <w:pPr>
              <w:pStyle w:val="TAC"/>
              <w:rPr>
                <w:lang w:val="sv-FI" w:eastAsia="ja-JP"/>
              </w:rPr>
            </w:pPr>
            <w:r w:rsidRPr="006E2D1D">
              <w:rPr>
                <w:lang w:val="sv-FI" w:eastAsia="ja-JP"/>
              </w:rPr>
              <w:t>DC_42D_n257J</w:t>
            </w:r>
          </w:p>
          <w:p w14:paraId="506CDC5F" w14:textId="77777777" w:rsidR="008D1E4A" w:rsidRPr="006E2D1D" w:rsidRDefault="008D1E4A" w:rsidP="00C620E0">
            <w:pPr>
              <w:pStyle w:val="TAC"/>
              <w:rPr>
                <w:lang w:val="sv-FI" w:eastAsia="ja-JP"/>
              </w:rPr>
            </w:pPr>
            <w:r w:rsidRPr="006E2D1D">
              <w:rPr>
                <w:lang w:val="sv-FI" w:eastAsia="ja-JP"/>
              </w:rPr>
              <w:t>DC_42D_n257K</w:t>
            </w:r>
          </w:p>
          <w:p w14:paraId="7B4F1142" w14:textId="77777777" w:rsidR="008D1E4A" w:rsidRPr="006E2D1D" w:rsidRDefault="008D1E4A" w:rsidP="00C620E0">
            <w:pPr>
              <w:pStyle w:val="TAC"/>
              <w:rPr>
                <w:lang w:val="sv-FI" w:eastAsia="ja-JP"/>
              </w:rPr>
            </w:pPr>
            <w:r w:rsidRPr="006E2D1D">
              <w:rPr>
                <w:lang w:val="sv-FI" w:eastAsia="ja-JP"/>
              </w:rPr>
              <w:t>DC_42D_n257L</w:t>
            </w:r>
          </w:p>
          <w:p w14:paraId="23560EA2" w14:textId="77777777" w:rsidR="008D1E4A" w:rsidRPr="009A6B2F" w:rsidRDefault="008D1E4A" w:rsidP="00C620E0">
            <w:pPr>
              <w:pStyle w:val="TAC"/>
              <w:rPr>
                <w:lang w:val="de-DE" w:eastAsia="ja-JP"/>
              </w:rPr>
            </w:pPr>
            <w:r w:rsidRPr="009A6B2F">
              <w:rPr>
                <w:lang w:val="de-DE" w:eastAsia="ja-JP"/>
              </w:rPr>
              <w:t>DC_42D_n257M</w:t>
            </w:r>
          </w:p>
          <w:p w14:paraId="377C27DB" w14:textId="77777777" w:rsidR="008D1E4A" w:rsidRPr="009A6B2F" w:rsidRDefault="008D1E4A" w:rsidP="00C620E0">
            <w:pPr>
              <w:pStyle w:val="TAC"/>
              <w:rPr>
                <w:lang w:val="de-DE" w:eastAsia="fi-FI"/>
              </w:rPr>
            </w:pPr>
            <w:r w:rsidRPr="009A6B2F">
              <w:rPr>
                <w:lang w:val="de-DE" w:eastAsia="fi-FI"/>
              </w:rPr>
              <w:t>DC_42E_n257A</w:t>
            </w:r>
          </w:p>
          <w:p w14:paraId="3111CF95" w14:textId="77777777" w:rsidR="008D1E4A" w:rsidRPr="009A6B2F" w:rsidRDefault="008D1E4A" w:rsidP="00C620E0">
            <w:pPr>
              <w:pStyle w:val="TAC"/>
              <w:rPr>
                <w:lang w:val="de-DE" w:eastAsia="fi-FI"/>
              </w:rPr>
            </w:pPr>
            <w:r w:rsidRPr="009A6B2F">
              <w:rPr>
                <w:lang w:val="de-DE" w:eastAsia="fi-FI"/>
              </w:rPr>
              <w:t>DC_42E_n257D</w:t>
            </w:r>
          </w:p>
          <w:p w14:paraId="13554480" w14:textId="77777777" w:rsidR="008D1E4A" w:rsidRPr="009A6B2F" w:rsidRDefault="008D1E4A" w:rsidP="00C620E0">
            <w:pPr>
              <w:pStyle w:val="TAC"/>
              <w:rPr>
                <w:lang w:val="de-DE" w:eastAsia="fi-FI"/>
              </w:rPr>
            </w:pPr>
            <w:r w:rsidRPr="009A6B2F">
              <w:rPr>
                <w:lang w:val="de-DE" w:eastAsia="fi-FI"/>
              </w:rPr>
              <w:t>DC_42E_n257E</w:t>
            </w:r>
          </w:p>
          <w:p w14:paraId="49318CE9" w14:textId="77777777" w:rsidR="008D1E4A" w:rsidRPr="009A6B2F" w:rsidRDefault="008D1E4A" w:rsidP="00C620E0">
            <w:pPr>
              <w:pStyle w:val="TAC"/>
              <w:rPr>
                <w:lang w:val="de-DE" w:eastAsia="fi-FI"/>
              </w:rPr>
            </w:pPr>
            <w:r w:rsidRPr="009A6B2F">
              <w:rPr>
                <w:lang w:val="de-DE" w:eastAsia="fi-FI"/>
              </w:rPr>
              <w:t>DC_42E_n257F</w:t>
            </w:r>
          </w:p>
          <w:p w14:paraId="0CF79925" w14:textId="77777777" w:rsidR="008D1E4A" w:rsidRPr="009A6B2F" w:rsidRDefault="008D1E4A" w:rsidP="00C620E0">
            <w:pPr>
              <w:pStyle w:val="TAC"/>
              <w:rPr>
                <w:lang w:val="de-DE" w:eastAsia="ja-JP"/>
              </w:rPr>
            </w:pPr>
            <w:r w:rsidRPr="009A6B2F">
              <w:rPr>
                <w:lang w:val="de-DE" w:eastAsia="ja-JP"/>
              </w:rPr>
              <w:t>DC_42E_n257G</w:t>
            </w:r>
          </w:p>
          <w:p w14:paraId="11BAD365" w14:textId="77777777" w:rsidR="008D1E4A" w:rsidRPr="009A6B2F" w:rsidRDefault="008D1E4A" w:rsidP="00C620E0">
            <w:pPr>
              <w:pStyle w:val="TAC"/>
              <w:rPr>
                <w:lang w:val="de-DE" w:eastAsia="ja-JP"/>
              </w:rPr>
            </w:pPr>
            <w:r w:rsidRPr="009A6B2F">
              <w:rPr>
                <w:lang w:val="de-DE" w:eastAsia="ja-JP"/>
              </w:rPr>
              <w:t>DC_42E_n257H</w:t>
            </w:r>
          </w:p>
          <w:p w14:paraId="474C90F3" w14:textId="77777777" w:rsidR="008D1E4A" w:rsidRPr="006E2D1D" w:rsidRDefault="008D1E4A" w:rsidP="00C620E0">
            <w:pPr>
              <w:pStyle w:val="TAC"/>
              <w:rPr>
                <w:lang w:val="sv-FI" w:eastAsia="ja-JP"/>
              </w:rPr>
            </w:pPr>
            <w:r w:rsidRPr="006E2D1D">
              <w:rPr>
                <w:lang w:val="sv-FI" w:eastAsia="ja-JP"/>
              </w:rPr>
              <w:t>DC_42E_n257I</w:t>
            </w:r>
          </w:p>
          <w:p w14:paraId="5F618A26" w14:textId="77777777" w:rsidR="008D1E4A" w:rsidRPr="006E2D1D" w:rsidRDefault="008D1E4A" w:rsidP="00C620E0">
            <w:pPr>
              <w:pStyle w:val="TAC"/>
              <w:rPr>
                <w:lang w:val="sv-FI" w:eastAsia="ja-JP"/>
              </w:rPr>
            </w:pPr>
            <w:r w:rsidRPr="006E2D1D">
              <w:rPr>
                <w:lang w:val="sv-FI" w:eastAsia="ja-JP"/>
              </w:rPr>
              <w:t>DC_42E_n257J</w:t>
            </w:r>
          </w:p>
          <w:p w14:paraId="3BFDC5C5" w14:textId="77777777" w:rsidR="008D1E4A" w:rsidRPr="006E2D1D" w:rsidRDefault="008D1E4A" w:rsidP="00C620E0">
            <w:pPr>
              <w:pStyle w:val="TAC"/>
              <w:rPr>
                <w:lang w:val="sv-FI" w:eastAsia="ja-JP"/>
              </w:rPr>
            </w:pPr>
            <w:r w:rsidRPr="006E2D1D">
              <w:rPr>
                <w:lang w:val="sv-FI" w:eastAsia="ja-JP"/>
              </w:rPr>
              <w:t>DC_42E_n257K</w:t>
            </w:r>
          </w:p>
          <w:p w14:paraId="1198FAF9" w14:textId="77777777" w:rsidR="008D1E4A" w:rsidRPr="009A6B2F" w:rsidRDefault="008D1E4A" w:rsidP="00C620E0">
            <w:pPr>
              <w:pStyle w:val="TAC"/>
              <w:rPr>
                <w:lang w:val="de-DE" w:eastAsia="ja-JP"/>
              </w:rPr>
            </w:pPr>
            <w:r w:rsidRPr="009A6B2F">
              <w:rPr>
                <w:lang w:val="de-DE" w:eastAsia="ja-JP"/>
              </w:rPr>
              <w:t>DC_42E_n257L</w:t>
            </w:r>
          </w:p>
          <w:p w14:paraId="34E0E538" w14:textId="77777777" w:rsidR="008D1E4A" w:rsidRPr="009A6B2F" w:rsidRDefault="008D1E4A" w:rsidP="00C620E0">
            <w:pPr>
              <w:pStyle w:val="TAC"/>
              <w:rPr>
                <w:lang w:val="de-DE" w:eastAsia="fi-FI"/>
              </w:rPr>
            </w:pPr>
            <w:r w:rsidRPr="009A6B2F">
              <w:rPr>
                <w:lang w:val="de-DE" w:eastAsia="ja-JP"/>
              </w:rPr>
              <w:t>DC_42E_n257M</w:t>
            </w:r>
          </w:p>
        </w:tc>
        <w:tc>
          <w:tcPr>
            <w:tcW w:w="2846" w:type="dxa"/>
          </w:tcPr>
          <w:p w14:paraId="32C6691D" w14:textId="77777777" w:rsidR="008D1E4A" w:rsidRPr="00EF5447" w:rsidRDefault="008D1E4A" w:rsidP="00C620E0">
            <w:pPr>
              <w:pStyle w:val="TAC"/>
              <w:rPr>
                <w:lang w:eastAsia="fi-FI"/>
              </w:rPr>
            </w:pPr>
            <w:r w:rsidRPr="00EF5447">
              <w:rPr>
                <w:lang w:eastAsia="fi-FI"/>
              </w:rPr>
              <w:t>DC_42A_n257A</w:t>
            </w:r>
          </w:p>
          <w:p w14:paraId="00BB5A3A" w14:textId="77777777" w:rsidR="008D1E4A" w:rsidRPr="00EF5447" w:rsidRDefault="008D1E4A" w:rsidP="00C620E0">
            <w:pPr>
              <w:pStyle w:val="TAC"/>
              <w:rPr>
                <w:lang w:eastAsia="fi-FI"/>
              </w:rPr>
            </w:pPr>
            <w:r w:rsidRPr="00EF5447">
              <w:rPr>
                <w:lang w:eastAsia="fi-FI"/>
              </w:rPr>
              <w:t>DC_42A_n257D</w:t>
            </w:r>
          </w:p>
          <w:p w14:paraId="2E810AA2" w14:textId="77777777" w:rsidR="008D1E4A" w:rsidRPr="00EF5447" w:rsidRDefault="008D1E4A" w:rsidP="00C620E0">
            <w:pPr>
              <w:pStyle w:val="TAC"/>
              <w:rPr>
                <w:lang w:eastAsia="fi-FI"/>
              </w:rPr>
            </w:pPr>
            <w:r w:rsidRPr="00EF5447">
              <w:rPr>
                <w:lang w:eastAsia="fi-FI"/>
              </w:rPr>
              <w:t>DC_42A_n257E</w:t>
            </w:r>
          </w:p>
          <w:p w14:paraId="2781BF19" w14:textId="77777777" w:rsidR="008D1E4A" w:rsidRPr="00EF5447" w:rsidRDefault="008D1E4A" w:rsidP="00C620E0">
            <w:pPr>
              <w:pStyle w:val="TAC"/>
              <w:rPr>
                <w:lang w:eastAsia="fi-FI"/>
              </w:rPr>
            </w:pPr>
            <w:r w:rsidRPr="00EF5447">
              <w:rPr>
                <w:lang w:eastAsia="fi-FI"/>
              </w:rPr>
              <w:t>DC_42A_n257F</w:t>
            </w:r>
          </w:p>
          <w:p w14:paraId="378CE3AF" w14:textId="77777777" w:rsidR="008D1E4A" w:rsidRPr="00EF5447" w:rsidRDefault="008D1E4A" w:rsidP="00C620E0">
            <w:pPr>
              <w:pStyle w:val="TAC"/>
              <w:rPr>
                <w:lang w:eastAsia="ja-JP"/>
              </w:rPr>
            </w:pPr>
            <w:r w:rsidRPr="00EF5447">
              <w:rPr>
                <w:lang w:eastAsia="ja-JP"/>
              </w:rPr>
              <w:t>DC_42A_n257G</w:t>
            </w:r>
          </w:p>
          <w:p w14:paraId="3307783F" w14:textId="77777777" w:rsidR="008D1E4A" w:rsidRPr="00EF5447" w:rsidRDefault="008D1E4A" w:rsidP="00C620E0">
            <w:pPr>
              <w:pStyle w:val="TAC"/>
              <w:rPr>
                <w:lang w:eastAsia="ja-JP"/>
              </w:rPr>
            </w:pPr>
            <w:r w:rsidRPr="00EF5447">
              <w:rPr>
                <w:lang w:eastAsia="ja-JP"/>
              </w:rPr>
              <w:t>DC_42A_n257H</w:t>
            </w:r>
          </w:p>
          <w:p w14:paraId="409CC594" w14:textId="77777777" w:rsidR="008D1E4A" w:rsidRPr="00EF5447" w:rsidRDefault="008D1E4A" w:rsidP="00C620E0">
            <w:pPr>
              <w:pStyle w:val="TAC"/>
              <w:rPr>
                <w:lang w:eastAsia="ja-JP"/>
              </w:rPr>
            </w:pPr>
            <w:r w:rsidRPr="00EF5447">
              <w:rPr>
                <w:lang w:eastAsia="ja-JP"/>
              </w:rPr>
              <w:t>DC_42A_n257I</w:t>
            </w:r>
          </w:p>
          <w:p w14:paraId="59549D8C" w14:textId="77777777" w:rsidR="008D1E4A" w:rsidRPr="00EF5447" w:rsidRDefault="008D1E4A" w:rsidP="00C620E0">
            <w:pPr>
              <w:pStyle w:val="TAC"/>
              <w:rPr>
                <w:lang w:eastAsia="ja-JP"/>
              </w:rPr>
            </w:pPr>
            <w:r w:rsidRPr="00EF5447">
              <w:rPr>
                <w:lang w:eastAsia="ja-JP"/>
              </w:rPr>
              <w:t>DC_42A_n257J</w:t>
            </w:r>
          </w:p>
          <w:p w14:paraId="1E2CFB73" w14:textId="77777777" w:rsidR="008D1E4A" w:rsidRPr="00EF5447" w:rsidRDefault="008D1E4A" w:rsidP="00C620E0">
            <w:pPr>
              <w:pStyle w:val="TAC"/>
              <w:rPr>
                <w:lang w:eastAsia="ja-JP"/>
              </w:rPr>
            </w:pPr>
            <w:r w:rsidRPr="00EF5447">
              <w:rPr>
                <w:lang w:eastAsia="ja-JP"/>
              </w:rPr>
              <w:t>DC_42A_n257K</w:t>
            </w:r>
          </w:p>
          <w:p w14:paraId="3EB71A5B" w14:textId="77777777" w:rsidR="008D1E4A" w:rsidRPr="00EF5447" w:rsidRDefault="008D1E4A" w:rsidP="00C620E0">
            <w:pPr>
              <w:pStyle w:val="TAC"/>
              <w:rPr>
                <w:lang w:eastAsia="ja-JP"/>
              </w:rPr>
            </w:pPr>
            <w:r w:rsidRPr="00EF5447">
              <w:rPr>
                <w:lang w:eastAsia="ja-JP"/>
              </w:rPr>
              <w:t>DC_42A_n257L</w:t>
            </w:r>
          </w:p>
          <w:p w14:paraId="117AFC03" w14:textId="77777777" w:rsidR="008D1E4A" w:rsidRPr="00EF5447" w:rsidRDefault="008D1E4A" w:rsidP="00C620E0">
            <w:pPr>
              <w:pStyle w:val="TAC"/>
              <w:rPr>
                <w:lang w:eastAsia="ja-JP"/>
              </w:rPr>
            </w:pPr>
            <w:r w:rsidRPr="00EF5447">
              <w:rPr>
                <w:lang w:eastAsia="ja-JP"/>
              </w:rPr>
              <w:t>DC_42A_n257M</w:t>
            </w:r>
          </w:p>
          <w:p w14:paraId="3622C898" w14:textId="77777777" w:rsidR="008D1E4A" w:rsidRPr="00EF5447" w:rsidRDefault="008D1E4A" w:rsidP="00C620E0">
            <w:pPr>
              <w:pStyle w:val="TAC"/>
              <w:rPr>
                <w:lang w:eastAsia="fi-FI"/>
              </w:rPr>
            </w:pPr>
            <w:r w:rsidRPr="00EF5447">
              <w:rPr>
                <w:lang w:eastAsia="fi-FI"/>
              </w:rPr>
              <w:t>DC_42C_n257A</w:t>
            </w:r>
          </w:p>
          <w:p w14:paraId="6F765053" w14:textId="77777777" w:rsidR="008D1E4A" w:rsidRPr="009A6B2F" w:rsidRDefault="008D1E4A" w:rsidP="00C620E0">
            <w:pPr>
              <w:pStyle w:val="TAC"/>
              <w:rPr>
                <w:lang w:val="de-DE" w:eastAsia="fi-FI"/>
              </w:rPr>
            </w:pPr>
            <w:r w:rsidRPr="009A6B2F">
              <w:rPr>
                <w:lang w:val="de-DE" w:eastAsia="fi-FI"/>
              </w:rPr>
              <w:t>DC_42C_n257D</w:t>
            </w:r>
          </w:p>
          <w:p w14:paraId="28F46994" w14:textId="77777777" w:rsidR="008D1E4A" w:rsidRPr="009A6B2F" w:rsidRDefault="008D1E4A" w:rsidP="00C620E0">
            <w:pPr>
              <w:pStyle w:val="TAC"/>
              <w:rPr>
                <w:lang w:val="de-DE" w:eastAsia="fi-FI"/>
              </w:rPr>
            </w:pPr>
            <w:r w:rsidRPr="009A6B2F">
              <w:rPr>
                <w:lang w:val="de-DE" w:eastAsia="fi-FI"/>
              </w:rPr>
              <w:t>DC_42C_n257E</w:t>
            </w:r>
          </w:p>
          <w:p w14:paraId="43831C1F" w14:textId="77777777" w:rsidR="008D1E4A" w:rsidRPr="009A6B2F" w:rsidRDefault="008D1E4A" w:rsidP="00C620E0">
            <w:pPr>
              <w:pStyle w:val="TAC"/>
              <w:rPr>
                <w:lang w:val="de-DE" w:eastAsia="fi-FI"/>
              </w:rPr>
            </w:pPr>
            <w:r w:rsidRPr="009A6B2F">
              <w:rPr>
                <w:lang w:val="de-DE" w:eastAsia="fi-FI"/>
              </w:rPr>
              <w:t>DC_42C_n257F</w:t>
            </w:r>
          </w:p>
          <w:p w14:paraId="17DAA46F" w14:textId="77777777" w:rsidR="008D1E4A" w:rsidRPr="009A6B2F" w:rsidRDefault="008D1E4A" w:rsidP="00C620E0">
            <w:pPr>
              <w:pStyle w:val="TAC"/>
              <w:rPr>
                <w:lang w:val="de-DE" w:eastAsia="fi-FI"/>
              </w:rPr>
            </w:pPr>
            <w:r w:rsidRPr="009A6B2F">
              <w:rPr>
                <w:lang w:val="de-DE" w:eastAsia="fi-FI"/>
              </w:rPr>
              <w:t>DC_42D_n257A</w:t>
            </w:r>
          </w:p>
          <w:p w14:paraId="39E301A1" w14:textId="77777777" w:rsidR="008D1E4A" w:rsidRPr="009A6B2F" w:rsidRDefault="008D1E4A" w:rsidP="00C620E0">
            <w:pPr>
              <w:pStyle w:val="TAC"/>
              <w:rPr>
                <w:lang w:val="de-DE" w:eastAsia="fi-FI"/>
              </w:rPr>
            </w:pPr>
            <w:r w:rsidRPr="009A6B2F">
              <w:rPr>
                <w:lang w:val="de-DE" w:eastAsia="fi-FI"/>
              </w:rPr>
              <w:t>DC_42D_n257D</w:t>
            </w:r>
          </w:p>
          <w:p w14:paraId="54C24605" w14:textId="77777777" w:rsidR="008D1E4A" w:rsidRPr="009A6B2F" w:rsidRDefault="008D1E4A" w:rsidP="00C620E0">
            <w:pPr>
              <w:pStyle w:val="TAC"/>
              <w:rPr>
                <w:lang w:val="de-DE" w:eastAsia="fi-FI"/>
              </w:rPr>
            </w:pPr>
            <w:r w:rsidRPr="009A6B2F">
              <w:rPr>
                <w:lang w:val="de-DE" w:eastAsia="fi-FI"/>
              </w:rPr>
              <w:t>DC_42D_n257E</w:t>
            </w:r>
          </w:p>
          <w:p w14:paraId="3C050110" w14:textId="77777777" w:rsidR="008D1E4A" w:rsidRPr="009A6B2F" w:rsidRDefault="008D1E4A" w:rsidP="00C620E0">
            <w:pPr>
              <w:pStyle w:val="TAC"/>
              <w:rPr>
                <w:lang w:val="de-DE" w:eastAsia="fi-FI"/>
              </w:rPr>
            </w:pPr>
            <w:r w:rsidRPr="009A6B2F">
              <w:rPr>
                <w:lang w:val="de-DE" w:eastAsia="fi-FI"/>
              </w:rPr>
              <w:t>DC_42D_n257F</w:t>
            </w:r>
          </w:p>
          <w:p w14:paraId="27069516" w14:textId="77777777" w:rsidR="008D1E4A" w:rsidRPr="009A6B2F" w:rsidRDefault="008D1E4A" w:rsidP="00C620E0">
            <w:pPr>
              <w:pStyle w:val="TAC"/>
              <w:rPr>
                <w:lang w:val="de-DE" w:eastAsia="fi-FI"/>
              </w:rPr>
            </w:pPr>
            <w:r w:rsidRPr="009A6B2F">
              <w:rPr>
                <w:lang w:val="de-DE" w:eastAsia="fi-FI"/>
              </w:rPr>
              <w:t>DC_42E_n257A</w:t>
            </w:r>
          </w:p>
          <w:p w14:paraId="42923167" w14:textId="77777777" w:rsidR="008D1E4A" w:rsidRPr="009A6B2F" w:rsidRDefault="008D1E4A" w:rsidP="00C620E0">
            <w:pPr>
              <w:pStyle w:val="TAC"/>
              <w:rPr>
                <w:lang w:val="de-DE" w:eastAsia="fi-FI"/>
              </w:rPr>
            </w:pPr>
            <w:r w:rsidRPr="009A6B2F">
              <w:rPr>
                <w:lang w:val="de-DE" w:eastAsia="fi-FI"/>
              </w:rPr>
              <w:t>DC_42E_n257D</w:t>
            </w:r>
          </w:p>
          <w:p w14:paraId="7D7E1009" w14:textId="77777777" w:rsidR="008D1E4A" w:rsidRPr="009A6B2F" w:rsidRDefault="008D1E4A" w:rsidP="00C620E0">
            <w:pPr>
              <w:pStyle w:val="TAC"/>
              <w:rPr>
                <w:lang w:val="de-DE" w:eastAsia="fi-FI"/>
              </w:rPr>
            </w:pPr>
            <w:r w:rsidRPr="009A6B2F">
              <w:rPr>
                <w:lang w:val="de-DE" w:eastAsia="fi-FI"/>
              </w:rPr>
              <w:t>DC_42E_n257E</w:t>
            </w:r>
          </w:p>
          <w:p w14:paraId="683A1E61" w14:textId="77777777" w:rsidR="008D1E4A" w:rsidRPr="009A6B2F" w:rsidRDefault="008D1E4A" w:rsidP="00C620E0">
            <w:pPr>
              <w:pStyle w:val="TAC"/>
              <w:rPr>
                <w:lang w:val="de-DE" w:eastAsia="fi-FI"/>
              </w:rPr>
            </w:pPr>
            <w:r w:rsidRPr="009A6B2F">
              <w:rPr>
                <w:lang w:val="de-DE" w:eastAsia="fi-FI"/>
              </w:rPr>
              <w:t>DC_42E_n257F</w:t>
            </w:r>
          </w:p>
        </w:tc>
      </w:tr>
      <w:tr w:rsidR="008D1E4A" w:rsidRPr="00EF5447" w14:paraId="3377911C" w14:textId="77777777" w:rsidTr="00C620E0">
        <w:trPr>
          <w:trHeight w:val="187"/>
          <w:jc w:val="center"/>
        </w:trPr>
        <w:tc>
          <w:tcPr>
            <w:tcW w:w="2972" w:type="dxa"/>
            <w:shd w:val="clear" w:color="auto" w:fill="auto"/>
          </w:tcPr>
          <w:p w14:paraId="29B219EF" w14:textId="77777777" w:rsidR="008D1E4A" w:rsidRPr="00EF5447" w:rsidRDefault="008D1E4A" w:rsidP="00C620E0">
            <w:pPr>
              <w:pStyle w:val="TAC"/>
              <w:rPr>
                <w:rFonts w:cs="Arial"/>
                <w:szCs w:val="18"/>
                <w:lang w:eastAsia="ja-JP"/>
              </w:rPr>
            </w:pPr>
            <w:r w:rsidRPr="00EF5447">
              <w:rPr>
                <w:rFonts w:cs="Arial"/>
                <w:szCs w:val="18"/>
                <w:lang w:eastAsia="ja-JP"/>
              </w:rPr>
              <w:t>DC_48A_n257A</w:t>
            </w:r>
          </w:p>
          <w:p w14:paraId="30999ED9" w14:textId="77777777" w:rsidR="008D1E4A" w:rsidRPr="00EF5447" w:rsidRDefault="008D1E4A" w:rsidP="00C620E0">
            <w:pPr>
              <w:pStyle w:val="TAC"/>
              <w:rPr>
                <w:lang w:eastAsia="fi-FI"/>
              </w:rPr>
            </w:pPr>
            <w:r w:rsidRPr="00EF5447">
              <w:rPr>
                <w:noProof/>
                <w:lang w:eastAsia="zh-CN"/>
              </w:rPr>
              <w:t>DC_48C_n257A</w:t>
            </w:r>
          </w:p>
        </w:tc>
        <w:tc>
          <w:tcPr>
            <w:tcW w:w="2846" w:type="dxa"/>
          </w:tcPr>
          <w:p w14:paraId="106FA714" w14:textId="77777777" w:rsidR="008D1E4A" w:rsidRPr="00EF5447" w:rsidRDefault="008D1E4A" w:rsidP="00C620E0">
            <w:pPr>
              <w:pStyle w:val="TAC"/>
              <w:rPr>
                <w:rFonts w:cs="Arial"/>
                <w:szCs w:val="18"/>
                <w:lang w:eastAsia="ja-JP"/>
              </w:rPr>
            </w:pPr>
            <w:r w:rsidRPr="00EF5447">
              <w:rPr>
                <w:rFonts w:cs="Arial"/>
                <w:szCs w:val="18"/>
                <w:lang w:eastAsia="ja-JP"/>
              </w:rPr>
              <w:t>DC_48A_n257A</w:t>
            </w:r>
          </w:p>
          <w:p w14:paraId="26695F3E" w14:textId="77777777" w:rsidR="008D1E4A" w:rsidRPr="00EF5447" w:rsidRDefault="008D1E4A" w:rsidP="00C620E0">
            <w:pPr>
              <w:pStyle w:val="TAC"/>
              <w:rPr>
                <w:lang w:eastAsia="fi-FI"/>
              </w:rPr>
            </w:pPr>
            <w:r w:rsidRPr="00EF5447">
              <w:rPr>
                <w:noProof/>
                <w:lang w:eastAsia="zh-CN"/>
              </w:rPr>
              <w:t>DC_48C_n257A</w:t>
            </w:r>
          </w:p>
        </w:tc>
      </w:tr>
      <w:tr w:rsidR="008D1E4A" w:rsidRPr="00EF5447" w14:paraId="4C621C32" w14:textId="77777777" w:rsidTr="00C620E0">
        <w:trPr>
          <w:trHeight w:val="187"/>
          <w:jc w:val="center"/>
        </w:trPr>
        <w:tc>
          <w:tcPr>
            <w:tcW w:w="2972" w:type="dxa"/>
            <w:shd w:val="clear" w:color="auto" w:fill="auto"/>
          </w:tcPr>
          <w:p w14:paraId="0D06B2DF" w14:textId="77777777" w:rsidR="008D1E4A" w:rsidRPr="00EF5447" w:rsidRDefault="008D1E4A" w:rsidP="00C620E0">
            <w:pPr>
              <w:pStyle w:val="TAC"/>
              <w:rPr>
                <w:lang w:eastAsia="fi-FI"/>
              </w:rPr>
            </w:pPr>
            <w:r w:rsidRPr="00EF5447">
              <w:rPr>
                <w:noProof/>
                <w:lang w:eastAsia="zh-CN"/>
              </w:rPr>
              <w:lastRenderedPageBreak/>
              <w:t>DC_48A-48A_n257A</w:t>
            </w:r>
          </w:p>
        </w:tc>
        <w:tc>
          <w:tcPr>
            <w:tcW w:w="2846" w:type="dxa"/>
          </w:tcPr>
          <w:p w14:paraId="5508C45E" w14:textId="77777777" w:rsidR="008D1E4A" w:rsidRPr="00EF5447" w:rsidRDefault="008D1E4A" w:rsidP="00C620E0">
            <w:pPr>
              <w:pStyle w:val="TAC"/>
              <w:rPr>
                <w:lang w:eastAsia="fi-FI"/>
              </w:rPr>
            </w:pPr>
            <w:r w:rsidRPr="00EF5447">
              <w:rPr>
                <w:noProof/>
                <w:lang w:eastAsia="zh-CN"/>
              </w:rPr>
              <w:t>DC_48A_n257A</w:t>
            </w:r>
          </w:p>
        </w:tc>
      </w:tr>
      <w:tr w:rsidR="008D1E4A" w:rsidRPr="00EF5447" w14:paraId="5F88C969" w14:textId="77777777" w:rsidTr="00C620E0">
        <w:trPr>
          <w:trHeight w:val="187"/>
          <w:jc w:val="center"/>
        </w:trPr>
        <w:tc>
          <w:tcPr>
            <w:tcW w:w="2972" w:type="dxa"/>
            <w:shd w:val="clear" w:color="auto" w:fill="auto"/>
          </w:tcPr>
          <w:p w14:paraId="6AE08008" w14:textId="77777777" w:rsidR="008D1E4A" w:rsidRPr="00EF5447" w:rsidRDefault="008D1E4A" w:rsidP="00C620E0">
            <w:pPr>
              <w:pStyle w:val="TAC"/>
              <w:rPr>
                <w:rFonts w:cs="Arial"/>
                <w:szCs w:val="18"/>
                <w:lang w:eastAsia="zh-TW"/>
              </w:rPr>
            </w:pPr>
            <w:r w:rsidRPr="00EF5447">
              <w:rPr>
                <w:rFonts w:cs="Arial"/>
                <w:szCs w:val="18"/>
                <w:lang w:eastAsia="ja-JP"/>
              </w:rPr>
              <w:t>DC_48A_n260A</w:t>
            </w:r>
          </w:p>
          <w:p w14:paraId="419C92E4" w14:textId="77777777" w:rsidR="008D1E4A" w:rsidRPr="00EF5447" w:rsidRDefault="008D1E4A" w:rsidP="00C620E0">
            <w:pPr>
              <w:pStyle w:val="TAC"/>
              <w:rPr>
                <w:noProof/>
                <w:lang w:eastAsia="zh-CN"/>
              </w:rPr>
            </w:pPr>
            <w:r w:rsidRPr="00EF5447">
              <w:rPr>
                <w:rFonts w:eastAsia="Times New Roman" w:cs="Arial"/>
                <w:color w:val="000000"/>
                <w:szCs w:val="18"/>
              </w:rPr>
              <w:t>DC_48A_n260G</w:t>
            </w:r>
          </w:p>
          <w:p w14:paraId="2EBC0288" w14:textId="77777777" w:rsidR="008D1E4A" w:rsidRPr="00EF5447" w:rsidRDefault="008D1E4A" w:rsidP="00C620E0">
            <w:pPr>
              <w:pStyle w:val="TAC"/>
              <w:rPr>
                <w:noProof/>
                <w:lang w:eastAsia="zh-CN"/>
              </w:rPr>
            </w:pPr>
            <w:r w:rsidRPr="00EF5447">
              <w:rPr>
                <w:rFonts w:eastAsia="Times New Roman" w:cs="Arial"/>
                <w:color w:val="000000"/>
                <w:szCs w:val="18"/>
              </w:rPr>
              <w:t>DC_48A_n260H</w:t>
            </w:r>
          </w:p>
          <w:p w14:paraId="7DB9DCBE" w14:textId="77777777" w:rsidR="008D1E4A" w:rsidRPr="00EF5447" w:rsidRDefault="008D1E4A" w:rsidP="00C620E0">
            <w:pPr>
              <w:pStyle w:val="TAC"/>
              <w:rPr>
                <w:noProof/>
                <w:lang w:eastAsia="zh-CN"/>
              </w:rPr>
            </w:pPr>
            <w:r w:rsidRPr="00EF5447">
              <w:rPr>
                <w:rFonts w:eastAsia="Times New Roman" w:cs="Arial"/>
                <w:color w:val="000000"/>
                <w:szCs w:val="18"/>
              </w:rPr>
              <w:t>DC_48A_n260I</w:t>
            </w:r>
          </w:p>
          <w:p w14:paraId="5E564DD9" w14:textId="77777777" w:rsidR="008D1E4A" w:rsidRPr="00EF5447" w:rsidRDefault="008D1E4A" w:rsidP="00C620E0">
            <w:pPr>
              <w:pStyle w:val="TAC"/>
              <w:rPr>
                <w:noProof/>
                <w:lang w:eastAsia="zh-CN"/>
              </w:rPr>
            </w:pPr>
            <w:r w:rsidRPr="00EF5447">
              <w:rPr>
                <w:rFonts w:eastAsia="Times New Roman" w:cs="Arial"/>
                <w:color w:val="000000"/>
                <w:szCs w:val="18"/>
              </w:rPr>
              <w:t>DC_48A_n260J</w:t>
            </w:r>
          </w:p>
          <w:p w14:paraId="2FF55C2B" w14:textId="77777777" w:rsidR="008D1E4A" w:rsidRPr="00EF5447" w:rsidRDefault="008D1E4A" w:rsidP="00C620E0">
            <w:pPr>
              <w:pStyle w:val="TAC"/>
              <w:rPr>
                <w:noProof/>
                <w:lang w:eastAsia="zh-CN"/>
              </w:rPr>
            </w:pPr>
            <w:r w:rsidRPr="00EF5447">
              <w:rPr>
                <w:rFonts w:eastAsia="Times New Roman" w:cs="Arial"/>
                <w:color w:val="000000"/>
                <w:szCs w:val="18"/>
              </w:rPr>
              <w:t>DC_48A_n260K</w:t>
            </w:r>
          </w:p>
          <w:p w14:paraId="72DDAB65" w14:textId="77777777" w:rsidR="008D1E4A" w:rsidRPr="00EF5447" w:rsidRDefault="008D1E4A" w:rsidP="00C620E0">
            <w:pPr>
              <w:pStyle w:val="TAC"/>
              <w:rPr>
                <w:rFonts w:cs="Arial"/>
                <w:szCs w:val="18"/>
                <w:lang w:eastAsia="ja-JP"/>
              </w:rPr>
            </w:pPr>
            <w:r w:rsidRPr="00EF5447">
              <w:rPr>
                <w:rFonts w:eastAsia="Times New Roman" w:cs="Arial"/>
                <w:color w:val="000000"/>
                <w:szCs w:val="18"/>
              </w:rPr>
              <w:t>DC_48A_n260L</w:t>
            </w:r>
          </w:p>
          <w:p w14:paraId="3D05305C" w14:textId="77777777" w:rsidR="008D1E4A" w:rsidRPr="00EF5447" w:rsidRDefault="008D1E4A" w:rsidP="00C620E0">
            <w:pPr>
              <w:pStyle w:val="TAC"/>
              <w:rPr>
                <w:noProof/>
                <w:lang w:eastAsia="zh-TW"/>
              </w:rPr>
            </w:pPr>
            <w:r w:rsidRPr="00EF5447">
              <w:rPr>
                <w:rFonts w:eastAsia="Times New Roman" w:cs="Arial"/>
                <w:color w:val="000000"/>
                <w:szCs w:val="18"/>
              </w:rPr>
              <w:t>DC_48A_n260M</w:t>
            </w:r>
          </w:p>
          <w:p w14:paraId="0B1D1E34" w14:textId="77777777" w:rsidR="008D1E4A" w:rsidRPr="00EF5447" w:rsidRDefault="008D1E4A" w:rsidP="00C620E0">
            <w:pPr>
              <w:pStyle w:val="TAC"/>
              <w:rPr>
                <w:noProof/>
                <w:lang w:eastAsia="zh-CN"/>
              </w:rPr>
            </w:pPr>
            <w:r w:rsidRPr="00EF5447">
              <w:rPr>
                <w:noProof/>
                <w:lang w:eastAsia="zh-CN"/>
              </w:rPr>
              <w:t>DC_48C_n260A</w:t>
            </w:r>
          </w:p>
          <w:p w14:paraId="771C7021" w14:textId="77777777" w:rsidR="008D1E4A" w:rsidRPr="00EF5447" w:rsidRDefault="008D1E4A" w:rsidP="00C620E0">
            <w:pPr>
              <w:pStyle w:val="TAC"/>
              <w:rPr>
                <w:rFonts w:cs="Arial"/>
                <w:szCs w:val="18"/>
                <w:lang w:eastAsia="ja-JP"/>
              </w:rPr>
            </w:pPr>
            <w:r w:rsidRPr="00EF5447">
              <w:rPr>
                <w:rFonts w:cs="Arial"/>
                <w:szCs w:val="18"/>
                <w:lang w:eastAsia="ja-JP"/>
              </w:rPr>
              <w:t>DC_48D_n260A</w:t>
            </w:r>
          </w:p>
          <w:p w14:paraId="19068785" w14:textId="77777777" w:rsidR="008D1E4A" w:rsidRPr="00EF5447" w:rsidRDefault="008D1E4A" w:rsidP="00C620E0">
            <w:pPr>
              <w:pStyle w:val="TAC"/>
              <w:rPr>
                <w:rFonts w:cs="Arial"/>
                <w:szCs w:val="18"/>
                <w:lang w:eastAsia="ja-JP"/>
              </w:rPr>
            </w:pPr>
            <w:r w:rsidRPr="00EF5447">
              <w:rPr>
                <w:rFonts w:cs="Arial"/>
                <w:szCs w:val="18"/>
                <w:lang w:eastAsia="ja-JP"/>
              </w:rPr>
              <w:t>DC_48A_n260(2A)</w:t>
            </w:r>
          </w:p>
          <w:p w14:paraId="2A89B197" w14:textId="77777777" w:rsidR="008D1E4A" w:rsidRPr="00EF5447" w:rsidRDefault="008D1E4A" w:rsidP="00C620E0">
            <w:pPr>
              <w:pStyle w:val="TAC"/>
              <w:rPr>
                <w:rFonts w:cs="Arial"/>
                <w:szCs w:val="18"/>
                <w:lang w:eastAsia="ja-JP"/>
              </w:rPr>
            </w:pPr>
            <w:r w:rsidRPr="00EF5447">
              <w:rPr>
                <w:rFonts w:cs="Arial"/>
                <w:szCs w:val="18"/>
                <w:lang w:eastAsia="ja-JP"/>
              </w:rPr>
              <w:t>DC_48C_n260(2A)</w:t>
            </w:r>
          </w:p>
          <w:p w14:paraId="7F6EB123" w14:textId="77777777" w:rsidR="008D1E4A" w:rsidRPr="00EF5447" w:rsidRDefault="008D1E4A" w:rsidP="00C620E0">
            <w:pPr>
              <w:pStyle w:val="TAC"/>
              <w:rPr>
                <w:rFonts w:cs="Arial"/>
                <w:szCs w:val="18"/>
                <w:lang w:eastAsia="ja-JP"/>
              </w:rPr>
            </w:pPr>
            <w:r w:rsidRPr="00EF5447">
              <w:rPr>
                <w:rFonts w:cs="Arial"/>
                <w:szCs w:val="18"/>
                <w:lang w:eastAsia="ja-JP"/>
              </w:rPr>
              <w:t>DC_48D_n260(2A)</w:t>
            </w:r>
          </w:p>
          <w:p w14:paraId="548E9043" w14:textId="77777777" w:rsidR="008D1E4A" w:rsidRPr="00EF5447" w:rsidRDefault="008D1E4A" w:rsidP="00C620E0">
            <w:pPr>
              <w:pStyle w:val="TAC"/>
              <w:rPr>
                <w:rFonts w:cs="Arial"/>
                <w:szCs w:val="18"/>
                <w:lang w:eastAsia="ja-JP"/>
              </w:rPr>
            </w:pPr>
            <w:r w:rsidRPr="00EF5447">
              <w:rPr>
                <w:rFonts w:cs="Arial"/>
                <w:szCs w:val="18"/>
                <w:lang w:eastAsia="ja-JP"/>
              </w:rPr>
              <w:t>DC_48A_n260(3A)</w:t>
            </w:r>
          </w:p>
          <w:p w14:paraId="7C41409D" w14:textId="77777777" w:rsidR="008D1E4A" w:rsidRPr="00EF5447" w:rsidRDefault="008D1E4A" w:rsidP="00C620E0">
            <w:pPr>
              <w:pStyle w:val="TAC"/>
              <w:rPr>
                <w:rFonts w:cs="Arial"/>
                <w:szCs w:val="18"/>
                <w:lang w:eastAsia="ja-JP"/>
              </w:rPr>
            </w:pPr>
            <w:r w:rsidRPr="00EF5447">
              <w:rPr>
                <w:rFonts w:cs="Arial"/>
                <w:szCs w:val="18"/>
                <w:lang w:eastAsia="ja-JP"/>
              </w:rPr>
              <w:t>DC_48C_n260(3A)</w:t>
            </w:r>
          </w:p>
          <w:p w14:paraId="6E58C4EA" w14:textId="77777777" w:rsidR="008D1E4A" w:rsidRPr="00EF5447" w:rsidRDefault="008D1E4A" w:rsidP="00C620E0">
            <w:pPr>
              <w:pStyle w:val="TAC"/>
              <w:rPr>
                <w:rFonts w:cs="Arial"/>
                <w:szCs w:val="18"/>
                <w:lang w:eastAsia="ja-JP"/>
              </w:rPr>
            </w:pPr>
            <w:r w:rsidRPr="00EF5447">
              <w:rPr>
                <w:rFonts w:cs="Arial"/>
                <w:szCs w:val="18"/>
                <w:lang w:eastAsia="ja-JP"/>
              </w:rPr>
              <w:t>DC_48D_n260(3A)</w:t>
            </w:r>
          </w:p>
          <w:p w14:paraId="5E8724D7" w14:textId="77777777" w:rsidR="008D1E4A" w:rsidRPr="00EF5447" w:rsidRDefault="008D1E4A" w:rsidP="00C620E0">
            <w:pPr>
              <w:pStyle w:val="TAC"/>
              <w:rPr>
                <w:rFonts w:cs="Arial"/>
                <w:szCs w:val="18"/>
                <w:lang w:eastAsia="ja-JP"/>
              </w:rPr>
            </w:pPr>
            <w:r w:rsidRPr="00EF5447">
              <w:rPr>
                <w:rFonts w:cs="Arial"/>
                <w:szCs w:val="18"/>
                <w:lang w:eastAsia="ja-JP"/>
              </w:rPr>
              <w:t>DC_48A_n260(4A)</w:t>
            </w:r>
          </w:p>
          <w:p w14:paraId="019D323D" w14:textId="77777777" w:rsidR="008D1E4A" w:rsidRPr="00EF5447" w:rsidRDefault="008D1E4A" w:rsidP="00C620E0">
            <w:pPr>
              <w:pStyle w:val="TAC"/>
              <w:rPr>
                <w:rFonts w:cs="Arial"/>
                <w:szCs w:val="18"/>
                <w:lang w:eastAsia="ja-JP"/>
              </w:rPr>
            </w:pPr>
            <w:r w:rsidRPr="00EF5447">
              <w:rPr>
                <w:rFonts w:cs="Arial"/>
                <w:szCs w:val="18"/>
                <w:lang w:eastAsia="ja-JP"/>
              </w:rPr>
              <w:t>DC_48C_n260(4A)</w:t>
            </w:r>
          </w:p>
          <w:p w14:paraId="069CF161" w14:textId="77777777" w:rsidR="008D1E4A" w:rsidRPr="00EF5447" w:rsidRDefault="008D1E4A" w:rsidP="00C620E0">
            <w:pPr>
              <w:pStyle w:val="TAC"/>
              <w:rPr>
                <w:lang w:eastAsia="fi-FI"/>
              </w:rPr>
            </w:pPr>
            <w:r w:rsidRPr="00EF5447">
              <w:rPr>
                <w:rFonts w:cs="Arial"/>
                <w:szCs w:val="18"/>
                <w:lang w:eastAsia="ja-JP"/>
              </w:rPr>
              <w:t>DC_48D_n260(4A)</w:t>
            </w:r>
          </w:p>
        </w:tc>
        <w:tc>
          <w:tcPr>
            <w:tcW w:w="2846" w:type="dxa"/>
          </w:tcPr>
          <w:p w14:paraId="4DE4D7F3" w14:textId="77777777" w:rsidR="008D1E4A" w:rsidRPr="00EF5447" w:rsidRDefault="008D1E4A" w:rsidP="00C620E0">
            <w:pPr>
              <w:pStyle w:val="TAC"/>
              <w:rPr>
                <w:lang w:eastAsia="zh-TW"/>
              </w:rPr>
            </w:pPr>
            <w:r w:rsidRPr="00EF5447">
              <w:rPr>
                <w:lang w:eastAsia="ja-JP"/>
              </w:rPr>
              <w:t>DC_48A_n260A</w:t>
            </w:r>
          </w:p>
          <w:p w14:paraId="5F3D7613" w14:textId="77777777" w:rsidR="008D1E4A" w:rsidRPr="00EF5447" w:rsidRDefault="008D1E4A" w:rsidP="00C620E0">
            <w:pPr>
              <w:pStyle w:val="TAC"/>
              <w:rPr>
                <w:noProof/>
                <w:lang w:eastAsia="zh-CN"/>
              </w:rPr>
            </w:pPr>
            <w:r w:rsidRPr="00EF5447">
              <w:rPr>
                <w:noProof/>
                <w:lang w:eastAsia="zh-CN"/>
              </w:rPr>
              <w:t>DC_48A_n260G</w:t>
            </w:r>
          </w:p>
          <w:p w14:paraId="53E7ADF6" w14:textId="77777777" w:rsidR="008D1E4A" w:rsidRPr="00EF5447" w:rsidRDefault="008D1E4A" w:rsidP="00C620E0">
            <w:pPr>
              <w:pStyle w:val="TAC"/>
              <w:rPr>
                <w:noProof/>
                <w:lang w:eastAsia="zh-CN"/>
              </w:rPr>
            </w:pPr>
            <w:r w:rsidRPr="00EF5447">
              <w:rPr>
                <w:noProof/>
                <w:lang w:eastAsia="zh-CN"/>
              </w:rPr>
              <w:t>DC_48A_n260H</w:t>
            </w:r>
          </w:p>
          <w:p w14:paraId="656E1DFE" w14:textId="77777777" w:rsidR="005A5EE7" w:rsidRDefault="008D1E4A" w:rsidP="00C620E0">
            <w:pPr>
              <w:pStyle w:val="TAC"/>
              <w:rPr>
                <w:ins w:id="299" w:author="Apple" w:date="2021-01-14T19:56:00Z"/>
                <w:noProof/>
                <w:lang w:eastAsia="zh-CN"/>
              </w:rPr>
            </w:pPr>
            <w:r w:rsidRPr="00EF5447">
              <w:rPr>
                <w:noProof/>
                <w:lang w:eastAsia="zh-CN"/>
              </w:rPr>
              <w:t>DC_48A_n260I</w:t>
            </w:r>
          </w:p>
          <w:p w14:paraId="7A09A841" w14:textId="0910D2A8" w:rsidR="008D1E4A" w:rsidRPr="00EF5447" w:rsidRDefault="008D1E4A" w:rsidP="00C620E0">
            <w:pPr>
              <w:pStyle w:val="TAC"/>
              <w:rPr>
                <w:lang w:eastAsia="fi-FI"/>
              </w:rPr>
            </w:pPr>
            <w:r w:rsidRPr="00EF5447">
              <w:rPr>
                <w:noProof/>
                <w:lang w:eastAsia="zh-CN"/>
              </w:rPr>
              <w:t>DC_48C_n260A</w:t>
            </w:r>
          </w:p>
        </w:tc>
      </w:tr>
      <w:tr w:rsidR="008D1E4A" w:rsidRPr="00EF5447" w14:paraId="723CD44E" w14:textId="77777777" w:rsidTr="00C620E0">
        <w:trPr>
          <w:trHeight w:val="187"/>
          <w:jc w:val="center"/>
        </w:trPr>
        <w:tc>
          <w:tcPr>
            <w:tcW w:w="2972" w:type="dxa"/>
            <w:shd w:val="clear" w:color="auto" w:fill="auto"/>
          </w:tcPr>
          <w:p w14:paraId="1DA3AE78" w14:textId="77777777" w:rsidR="008D1E4A" w:rsidRPr="00EF5447" w:rsidRDefault="008D1E4A" w:rsidP="00C620E0">
            <w:pPr>
              <w:pStyle w:val="TAC"/>
              <w:rPr>
                <w:lang w:eastAsia="fi-FI"/>
              </w:rPr>
            </w:pPr>
            <w:r w:rsidRPr="00EF5447">
              <w:rPr>
                <w:noProof/>
                <w:lang w:eastAsia="zh-CN"/>
              </w:rPr>
              <w:t>DC_48A-48A_n260A</w:t>
            </w:r>
          </w:p>
        </w:tc>
        <w:tc>
          <w:tcPr>
            <w:tcW w:w="2846" w:type="dxa"/>
          </w:tcPr>
          <w:p w14:paraId="2B68E598" w14:textId="77777777" w:rsidR="008D1E4A" w:rsidRPr="00EF5447" w:rsidRDefault="008D1E4A" w:rsidP="00C620E0">
            <w:pPr>
              <w:pStyle w:val="TAC"/>
              <w:rPr>
                <w:lang w:eastAsia="fi-FI"/>
              </w:rPr>
            </w:pPr>
            <w:r w:rsidRPr="00EF5447">
              <w:rPr>
                <w:noProof/>
                <w:lang w:eastAsia="zh-CN"/>
              </w:rPr>
              <w:t>DC_48A_n260A</w:t>
            </w:r>
          </w:p>
        </w:tc>
      </w:tr>
      <w:tr w:rsidR="008D1E4A" w:rsidRPr="00EF5447" w14:paraId="57095A97" w14:textId="77777777" w:rsidTr="00C620E0">
        <w:trPr>
          <w:trHeight w:val="187"/>
          <w:jc w:val="center"/>
        </w:trPr>
        <w:tc>
          <w:tcPr>
            <w:tcW w:w="2972" w:type="dxa"/>
            <w:shd w:val="clear" w:color="auto" w:fill="auto"/>
          </w:tcPr>
          <w:p w14:paraId="22A9973E" w14:textId="77777777" w:rsidR="008D1E4A" w:rsidRPr="00EF5447" w:rsidRDefault="008D1E4A" w:rsidP="00C620E0">
            <w:pPr>
              <w:pStyle w:val="TAC"/>
              <w:rPr>
                <w:noProof/>
                <w:lang w:eastAsia="zh-TW"/>
              </w:rPr>
            </w:pPr>
            <w:r w:rsidRPr="00EF5447">
              <w:rPr>
                <w:noProof/>
                <w:lang w:eastAsia="zh-CN"/>
              </w:rPr>
              <w:lastRenderedPageBreak/>
              <w:t>DC_48A_n261A</w:t>
            </w:r>
          </w:p>
          <w:p w14:paraId="5F1BF65F" w14:textId="77777777" w:rsidR="008D1E4A" w:rsidRPr="00EF5447" w:rsidRDefault="008D1E4A" w:rsidP="00C620E0">
            <w:pPr>
              <w:pStyle w:val="TAC"/>
              <w:rPr>
                <w:noProof/>
                <w:lang w:eastAsia="zh-CN"/>
              </w:rPr>
            </w:pPr>
            <w:r w:rsidRPr="00EF5447">
              <w:rPr>
                <w:rFonts w:eastAsia="Times New Roman" w:cs="Arial"/>
                <w:color w:val="000000"/>
                <w:szCs w:val="18"/>
              </w:rPr>
              <w:t>DC_48A_n261G</w:t>
            </w:r>
          </w:p>
          <w:p w14:paraId="4EC773FA" w14:textId="77777777" w:rsidR="008D1E4A" w:rsidRPr="00EF5447" w:rsidRDefault="008D1E4A" w:rsidP="00C620E0">
            <w:pPr>
              <w:pStyle w:val="TAC"/>
              <w:rPr>
                <w:noProof/>
                <w:lang w:eastAsia="zh-CN"/>
              </w:rPr>
            </w:pPr>
            <w:r w:rsidRPr="00EF5447">
              <w:rPr>
                <w:rFonts w:eastAsia="Times New Roman" w:cs="Arial"/>
                <w:color w:val="000000"/>
                <w:szCs w:val="18"/>
              </w:rPr>
              <w:t>DC_48A_n261H</w:t>
            </w:r>
          </w:p>
          <w:p w14:paraId="54B91303" w14:textId="77777777" w:rsidR="008D1E4A" w:rsidRPr="00EF5447" w:rsidRDefault="008D1E4A" w:rsidP="00C620E0">
            <w:pPr>
              <w:pStyle w:val="TAC"/>
              <w:rPr>
                <w:noProof/>
                <w:lang w:eastAsia="zh-CN"/>
              </w:rPr>
            </w:pPr>
            <w:r w:rsidRPr="00EF5447">
              <w:rPr>
                <w:rFonts w:eastAsia="Times New Roman" w:cs="Arial"/>
                <w:color w:val="000000"/>
                <w:szCs w:val="18"/>
              </w:rPr>
              <w:t>DC_48A_n261I</w:t>
            </w:r>
          </w:p>
          <w:p w14:paraId="5B1B4815" w14:textId="77777777" w:rsidR="008D1E4A" w:rsidRPr="00EF5447" w:rsidRDefault="008D1E4A" w:rsidP="00C620E0">
            <w:pPr>
              <w:pStyle w:val="TAC"/>
              <w:rPr>
                <w:noProof/>
                <w:lang w:eastAsia="zh-CN"/>
              </w:rPr>
            </w:pPr>
            <w:r w:rsidRPr="00EF5447">
              <w:rPr>
                <w:rFonts w:eastAsia="Times New Roman" w:cs="Arial"/>
                <w:color w:val="000000"/>
                <w:szCs w:val="18"/>
              </w:rPr>
              <w:t>DC_48A_n261J</w:t>
            </w:r>
          </w:p>
          <w:p w14:paraId="40A94058" w14:textId="77777777" w:rsidR="008D1E4A" w:rsidRPr="00EF5447" w:rsidRDefault="008D1E4A" w:rsidP="00C620E0">
            <w:pPr>
              <w:pStyle w:val="TAC"/>
              <w:rPr>
                <w:noProof/>
                <w:lang w:eastAsia="zh-CN"/>
              </w:rPr>
            </w:pPr>
            <w:r w:rsidRPr="00EF5447">
              <w:rPr>
                <w:rFonts w:eastAsia="Times New Roman" w:cs="Arial"/>
                <w:color w:val="000000"/>
                <w:szCs w:val="18"/>
              </w:rPr>
              <w:t>DC_48A_n261K</w:t>
            </w:r>
          </w:p>
          <w:p w14:paraId="38164D55" w14:textId="77777777" w:rsidR="008D1E4A" w:rsidRPr="00EF5447" w:rsidRDefault="008D1E4A" w:rsidP="00C620E0">
            <w:pPr>
              <w:pStyle w:val="TAC"/>
              <w:rPr>
                <w:noProof/>
                <w:lang w:eastAsia="zh-CN"/>
              </w:rPr>
            </w:pPr>
            <w:r w:rsidRPr="00EF5447">
              <w:rPr>
                <w:rFonts w:eastAsia="Times New Roman" w:cs="Arial"/>
                <w:color w:val="000000"/>
                <w:szCs w:val="18"/>
              </w:rPr>
              <w:t>DC_48A_n261L</w:t>
            </w:r>
          </w:p>
          <w:p w14:paraId="4AA175CB" w14:textId="77777777" w:rsidR="008D1E4A" w:rsidRPr="00EF5447" w:rsidRDefault="008D1E4A" w:rsidP="00C620E0">
            <w:pPr>
              <w:pStyle w:val="TAC"/>
              <w:rPr>
                <w:noProof/>
                <w:lang w:eastAsia="zh-TW"/>
              </w:rPr>
            </w:pPr>
            <w:r w:rsidRPr="00EF5447">
              <w:rPr>
                <w:rFonts w:eastAsia="Times New Roman" w:cs="Arial"/>
                <w:color w:val="000000"/>
                <w:szCs w:val="18"/>
              </w:rPr>
              <w:t>DC_48A_n261M</w:t>
            </w:r>
          </w:p>
          <w:p w14:paraId="30B2D236" w14:textId="46DDF9E9" w:rsidR="005A5EE7" w:rsidRPr="00EF5447" w:rsidRDefault="005A5EE7" w:rsidP="005A5EE7">
            <w:pPr>
              <w:pStyle w:val="TAC"/>
              <w:rPr>
                <w:ins w:id="300" w:author="Apple" w:date="2021-01-14T19:57:00Z"/>
                <w:noProof/>
                <w:lang w:eastAsia="zh-TW"/>
              </w:rPr>
            </w:pPr>
            <w:ins w:id="301" w:author="Apple" w:date="2021-01-14T19:57:00Z">
              <w:r w:rsidRPr="00EF5447">
                <w:rPr>
                  <w:noProof/>
                  <w:lang w:eastAsia="zh-CN"/>
                </w:rPr>
                <w:t>DC_48</w:t>
              </w:r>
            </w:ins>
            <w:ins w:id="302" w:author="Apple" w:date="2021-01-14T19:58:00Z">
              <w:r>
                <w:rPr>
                  <w:noProof/>
                  <w:lang w:eastAsia="zh-CN"/>
                </w:rPr>
                <w:t>C</w:t>
              </w:r>
            </w:ins>
            <w:ins w:id="303" w:author="Apple" w:date="2021-01-14T19:57:00Z">
              <w:r w:rsidRPr="00EF5447">
                <w:rPr>
                  <w:noProof/>
                  <w:lang w:eastAsia="zh-CN"/>
                </w:rPr>
                <w:t>_n261A</w:t>
              </w:r>
            </w:ins>
          </w:p>
          <w:p w14:paraId="2F30C444" w14:textId="77777777" w:rsidR="008D1E4A" w:rsidRPr="00EF5447" w:rsidRDefault="008D1E4A" w:rsidP="00C620E0">
            <w:pPr>
              <w:pStyle w:val="TAC"/>
              <w:rPr>
                <w:noProof/>
                <w:lang w:eastAsia="zh-TW"/>
              </w:rPr>
            </w:pPr>
            <w:r w:rsidRPr="00EF5447">
              <w:rPr>
                <w:noProof/>
                <w:lang w:eastAsia="zh-CN"/>
              </w:rPr>
              <w:t>DC_48D_n261A</w:t>
            </w:r>
          </w:p>
          <w:p w14:paraId="7CE61E2B" w14:textId="77777777" w:rsidR="008D1E4A" w:rsidRPr="00EF5447" w:rsidRDefault="008D1E4A" w:rsidP="00C620E0">
            <w:pPr>
              <w:pStyle w:val="TAC"/>
              <w:rPr>
                <w:noProof/>
                <w:lang w:eastAsia="zh-TW"/>
              </w:rPr>
            </w:pPr>
            <w:r w:rsidRPr="00EF5447">
              <w:rPr>
                <w:noProof/>
                <w:lang w:eastAsia="zh-TW"/>
              </w:rPr>
              <w:t>DC_48A_n261(A-G)</w:t>
            </w:r>
          </w:p>
          <w:p w14:paraId="2320640A" w14:textId="77777777" w:rsidR="008D1E4A" w:rsidRPr="00EF5447" w:rsidRDefault="008D1E4A" w:rsidP="00C620E0">
            <w:pPr>
              <w:pStyle w:val="TAC"/>
              <w:rPr>
                <w:noProof/>
                <w:lang w:eastAsia="zh-TW"/>
              </w:rPr>
            </w:pPr>
            <w:r w:rsidRPr="00EF5447">
              <w:rPr>
                <w:noProof/>
                <w:lang w:eastAsia="zh-TW"/>
              </w:rPr>
              <w:t>DC_48A_n261(A-G-H)</w:t>
            </w:r>
          </w:p>
          <w:p w14:paraId="2CAA9665" w14:textId="77777777" w:rsidR="008D1E4A" w:rsidRPr="00EF5447" w:rsidRDefault="008D1E4A" w:rsidP="00C620E0">
            <w:pPr>
              <w:pStyle w:val="TAC"/>
              <w:rPr>
                <w:noProof/>
                <w:lang w:eastAsia="zh-TW"/>
              </w:rPr>
            </w:pPr>
            <w:r w:rsidRPr="00EF5447">
              <w:rPr>
                <w:noProof/>
                <w:lang w:eastAsia="zh-TW"/>
              </w:rPr>
              <w:t>DC_48A_n261(A-G-I)</w:t>
            </w:r>
          </w:p>
          <w:p w14:paraId="27587477" w14:textId="77777777" w:rsidR="008D1E4A" w:rsidRPr="00EF5447" w:rsidRDefault="008D1E4A" w:rsidP="00C620E0">
            <w:pPr>
              <w:pStyle w:val="TAC"/>
              <w:rPr>
                <w:noProof/>
                <w:lang w:eastAsia="zh-TW"/>
              </w:rPr>
            </w:pPr>
            <w:r w:rsidRPr="00EF5447">
              <w:rPr>
                <w:noProof/>
                <w:lang w:eastAsia="zh-TW"/>
              </w:rPr>
              <w:t>DC_48A_n261(A-H)</w:t>
            </w:r>
          </w:p>
          <w:p w14:paraId="0778AF8F" w14:textId="77777777" w:rsidR="008D1E4A" w:rsidRPr="00EF5447" w:rsidRDefault="008D1E4A" w:rsidP="00C620E0">
            <w:pPr>
              <w:pStyle w:val="TAC"/>
              <w:rPr>
                <w:noProof/>
                <w:lang w:eastAsia="zh-TW"/>
              </w:rPr>
            </w:pPr>
            <w:r w:rsidRPr="00EF5447">
              <w:rPr>
                <w:noProof/>
                <w:lang w:eastAsia="zh-TW"/>
              </w:rPr>
              <w:t>DC_48A_n261(A-I)</w:t>
            </w:r>
          </w:p>
          <w:p w14:paraId="3BF3A883" w14:textId="77777777" w:rsidR="008D1E4A" w:rsidRPr="00EF5447" w:rsidRDefault="008D1E4A" w:rsidP="00C620E0">
            <w:pPr>
              <w:pStyle w:val="TAC"/>
              <w:rPr>
                <w:noProof/>
                <w:lang w:eastAsia="zh-TW"/>
              </w:rPr>
            </w:pPr>
            <w:r w:rsidRPr="00EF5447">
              <w:rPr>
                <w:noProof/>
                <w:lang w:eastAsia="zh-TW"/>
              </w:rPr>
              <w:t>DC_48A_n261(A-J)</w:t>
            </w:r>
          </w:p>
          <w:p w14:paraId="0D947FD6" w14:textId="77777777" w:rsidR="008D1E4A" w:rsidRPr="00EF5447" w:rsidRDefault="008D1E4A" w:rsidP="00C620E0">
            <w:pPr>
              <w:pStyle w:val="TAC"/>
              <w:rPr>
                <w:noProof/>
                <w:lang w:eastAsia="zh-TW"/>
              </w:rPr>
            </w:pPr>
            <w:r w:rsidRPr="00EF5447">
              <w:rPr>
                <w:noProof/>
                <w:lang w:eastAsia="zh-TW"/>
              </w:rPr>
              <w:t>DC_48A_n261(A-K)</w:t>
            </w:r>
          </w:p>
          <w:p w14:paraId="14F8EAD8" w14:textId="77777777" w:rsidR="008D1E4A" w:rsidRPr="00EF5447" w:rsidRDefault="008D1E4A" w:rsidP="00C620E0">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2C56197E" w14:textId="77777777" w:rsidR="008D1E4A" w:rsidRPr="00EF5447" w:rsidRDefault="008D1E4A" w:rsidP="00C620E0">
            <w:pPr>
              <w:pStyle w:val="TAC"/>
              <w:rPr>
                <w:noProof/>
                <w:lang w:eastAsia="zh-TW"/>
              </w:rPr>
            </w:pPr>
            <w:r w:rsidRPr="00EF5447">
              <w:rPr>
                <w:noProof/>
                <w:lang w:eastAsia="zh-TW"/>
              </w:rPr>
              <w:t>DC_48A_n261(G-H)</w:t>
            </w:r>
          </w:p>
          <w:p w14:paraId="7E1CB303" w14:textId="77777777" w:rsidR="008D1E4A" w:rsidRPr="00EF5447" w:rsidRDefault="008D1E4A" w:rsidP="00C620E0">
            <w:pPr>
              <w:pStyle w:val="TAC"/>
              <w:rPr>
                <w:noProof/>
                <w:lang w:eastAsia="zh-TW"/>
              </w:rPr>
            </w:pPr>
            <w:r w:rsidRPr="00EF5447">
              <w:rPr>
                <w:noProof/>
                <w:lang w:eastAsia="zh-TW"/>
              </w:rPr>
              <w:t>DC_48A_n261(G-I)</w:t>
            </w:r>
          </w:p>
          <w:p w14:paraId="2E0C7BCB" w14:textId="77777777" w:rsidR="008D1E4A" w:rsidRPr="00EF5447" w:rsidRDefault="008D1E4A" w:rsidP="00C620E0">
            <w:pPr>
              <w:pStyle w:val="TAC"/>
              <w:rPr>
                <w:noProof/>
                <w:lang w:eastAsia="zh-TW"/>
              </w:rPr>
            </w:pPr>
            <w:r w:rsidRPr="00EF5447">
              <w:rPr>
                <w:noProof/>
                <w:lang w:eastAsia="zh-TW"/>
              </w:rPr>
              <w:t>DC_48A_n261(G-J)</w:t>
            </w:r>
          </w:p>
          <w:p w14:paraId="2FF5DE68" w14:textId="77777777" w:rsidR="008D1E4A" w:rsidRPr="00EF5447" w:rsidRDefault="008D1E4A" w:rsidP="00C620E0">
            <w:pPr>
              <w:pStyle w:val="TAC"/>
              <w:rPr>
                <w:noProof/>
                <w:lang w:eastAsia="zh-TW"/>
              </w:rPr>
            </w:pPr>
            <w:r w:rsidRPr="00EF5447">
              <w:rPr>
                <w:noProof/>
                <w:lang w:eastAsia="zh-TW"/>
              </w:rPr>
              <w:t>DC_48A_n261(H-I)</w:t>
            </w:r>
          </w:p>
          <w:p w14:paraId="06621673" w14:textId="77777777" w:rsidR="008D1E4A" w:rsidRPr="00EF5447" w:rsidRDefault="008D1E4A" w:rsidP="00C620E0">
            <w:pPr>
              <w:pStyle w:val="TAC"/>
              <w:rPr>
                <w:noProof/>
                <w:lang w:eastAsia="zh-CN"/>
              </w:rPr>
            </w:pPr>
            <w:r w:rsidRPr="00EF5447">
              <w:rPr>
                <w:noProof/>
                <w:lang w:eastAsia="zh-CN"/>
              </w:rPr>
              <w:t>DC_48A_n261(2A)</w:t>
            </w:r>
          </w:p>
          <w:p w14:paraId="7C03E502" w14:textId="77777777" w:rsidR="008D1E4A" w:rsidRPr="00EF5447" w:rsidRDefault="008D1E4A" w:rsidP="00C620E0">
            <w:pPr>
              <w:pStyle w:val="TAC"/>
              <w:rPr>
                <w:noProof/>
                <w:lang w:eastAsia="zh-CN"/>
              </w:rPr>
            </w:pPr>
            <w:r w:rsidRPr="00EF5447">
              <w:rPr>
                <w:noProof/>
                <w:lang w:eastAsia="zh-CN"/>
              </w:rPr>
              <w:t>DC_48C_n261(2A)</w:t>
            </w:r>
          </w:p>
          <w:p w14:paraId="3C757683" w14:textId="77777777" w:rsidR="008D1E4A" w:rsidRPr="00EF5447" w:rsidRDefault="008D1E4A" w:rsidP="00C620E0">
            <w:pPr>
              <w:pStyle w:val="TAC"/>
              <w:rPr>
                <w:noProof/>
                <w:lang w:eastAsia="zh-TW"/>
              </w:rPr>
            </w:pPr>
            <w:r w:rsidRPr="00EF5447">
              <w:rPr>
                <w:noProof/>
                <w:lang w:eastAsia="zh-CN"/>
              </w:rPr>
              <w:t>DC_48D_n261(2A)</w:t>
            </w:r>
          </w:p>
          <w:p w14:paraId="015051F1" w14:textId="77777777" w:rsidR="008D1E4A" w:rsidRPr="00EF5447" w:rsidRDefault="008D1E4A" w:rsidP="00C620E0">
            <w:pPr>
              <w:pStyle w:val="TAC"/>
              <w:rPr>
                <w:noProof/>
                <w:lang w:eastAsia="zh-TW"/>
              </w:rPr>
            </w:pPr>
            <w:r w:rsidRPr="00EF5447">
              <w:rPr>
                <w:noProof/>
                <w:lang w:eastAsia="zh-TW"/>
              </w:rPr>
              <w:t>DC_48A_n261(3A)</w:t>
            </w:r>
          </w:p>
          <w:p w14:paraId="01642F92" w14:textId="77777777" w:rsidR="008D1E4A" w:rsidRPr="00EF5447" w:rsidRDefault="008D1E4A" w:rsidP="00C620E0">
            <w:pPr>
              <w:pStyle w:val="TAC"/>
              <w:rPr>
                <w:noProof/>
                <w:lang w:eastAsia="zh-TW"/>
              </w:rPr>
            </w:pPr>
            <w:r w:rsidRPr="00EF5447">
              <w:rPr>
                <w:noProof/>
                <w:lang w:eastAsia="zh-TW"/>
              </w:rPr>
              <w:t>DC_48A_n261(2A-G)</w:t>
            </w:r>
          </w:p>
          <w:p w14:paraId="7B819D2C" w14:textId="77777777" w:rsidR="008D1E4A" w:rsidRPr="00EF5447" w:rsidRDefault="008D1E4A" w:rsidP="00C620E0">
            <w:pPr>
              <w:pStyle w:val="TAC"/>
              <w:rPr>
                <w:noProof/>
                <w:lang w:eastAsia="zh-TW"/>
              </w:rPr>
            </w:pPr>
            <w:r w:rsidRPr="00EF5447">
              <w:rPr>
                <w:noProof/>
                <w:lang w:eastAsia="zh-TW"/>
              </w:rPr>
              <w:t>DC_48A_n261(2A-H)</w:t>
            </w:r>
          </w:p>
          <w:p w14:paraId="3677A1F9" w14:textId="77777777" w:rsidR="008D1E4A" w:rsidRPr="00EF5447" w:rsidRDefault="008D1E4A" w:rsidP="00C620E0">
            <w:pPr>
              <w:pStyle w:val="TAC"/>
              <w:rPr>
                <w:noProof/>
                <w:lang w:eastAsia="zh-TW"/>
              </w:rPr>
            </w:pPr>
            <w:r w:rsidRPr="00EF5447">
              <w:rPr>
                <w:noProof/>
                <w:lang w:eastAsia="zh-TW"/>
              </w:rPr>
              <w:t>DC_48A_n261(2A-I)</w:t>
            </w:r>
          </w:p>
          <w:p w14:paraId="268D97DD" w14:textId="77777777" w:rsidR="008D1E4A" w:rsidRPr="00EF5447" w:rsidRDefault="008D1E4A" w:rsidP="00C620E0">
            <w:pPr>
              <w:pStyle w:val="TAC"/>
              <w:rPr>
                <w:noProof/>
                <w:lang w:eastAsia="zh-TW"/>
              </w:rPr>
            </w:pPr>
            <w:r w:rsidRPr="00EF5447">
              <w:rPr>
                <w:noProof/>
                <w:lang w:eastAsia="zh-TW"/>
              </w:rPr>
              <w:t>DC_48A_n261(2G)</w:t>
            </w:r>
          </w:p>
          <w:p w14:paraId="2107BAED" w14:textId="77777777" w:rsidR="008D1E4A" w:rsidRPr="00EF5447" w:rsidRDefault="008D1E4A" w:rsidP="00C620E0">
            <w:pPr>
              <w:pStyle w:val="TAC"/>
              <w:rPr>
                <w:noProof/>
                <w:lang w:eastAsia="zh-TW"/>
              </w:rPr>
            </w:pPr>
            <w:r w:rsidRPr="00EF5447">
              <w:rPr>
                <w:noProof/>
                <w:lang w:eastAsia="zh-TW"/>
              </w:rPr>
              <w:t>DC_48A_n261(2H)</w:t>
            </w:r>
          </w:p>
          <w:p w14:paraId="409ACE12" w14:textId="77777777" w:rsidR="008D1E4A" w:rsidRPr="00EF5447" w:rsidRDefault="008D1E4A" w:rsidP="00C620E0">
            <w:pPr>
              <w:pStyle w:val="TAC"/>
              <w:rPr>
                <w:noProof/>
                <w:lang w:eastAsia="zh-TW"/>
              </w:rPr>
            </w:pPr>
            <w:r w:rsidRPr="00EF5447">
              <w:rPr>
                <w:noProof/>
                <w:lang w:eastAsia="zh-TW"/>
              </w:rPr>
              <w:t>DC_48A_n261(4A)</w:t>
            </w:r>
          </w:p>
          <w:p w14:paraId="0DE05651" w14:textId="77777777" w:rsidR="008D1E4A" w:rsidRPr="00EF5447" w:rsidRDefault="008D1E4A" w:rsidP="00C620E0">
            <w:pPr>
              <w:pStyle w:val="TAC"/>
              <w:rPr>
                <w:noProof/>
                <w:lang w:eastAsia="zh-CN"/>
              </w:rPr>
            </w:pPr>
            <w:r w:rsidRPr="00EF5447">
              <w:rPr>
                <w:noProof/>
                <w:lang w:eastAsia="zh-TW"/>
              </w:rPr>
              <w:t>DC_48A_n261(3A-G)</w:t>
            </w:r>
          </w:p>
        </w:tc>
        <w:tc>
          <w:tcPr>
            <w:tcW w:w="2846" w:type="dxa"/>
          </w:tcPr>
          <w:p w14:paraId="725C29BB" w14:textId="77777777" w:rsidR="008D1E4A" w:rsidRPr="00EF5447" w:rsidRDefault="008D1E4A" w:rsidP="00C620E0">
            <w:pPr>
              <w:pStyle w:val="TAC"/>
              <w:rPr>
                <w:noProof/>
                <w:lang w:eastAsia="zh-TW"/>
              </w:rPr>
            </w:pPr>
            <w:r w:rsidRPr="00EF5447">
              <w:rPr>
                <w:noProof/>
                <w:lang w:eastAsia="zh-CN"/>
              </w:rPr>
              <w:t>DC_48A_n261A</w:t>
            </w:r>
          </w:p>
          <w:p w14:paraId="54B9CFA3" w14:textId="77777777" w:rsidR="008D1E4A" w:rsidRPr="00EF5447" w:rsidRDefault="008D1E4A" w:rsidP="00C620E0">
            <w:pPr>
              <w:pStyle w:val="TAC"/>
              <w:rPr>
                <w:noProof/>
                <w:lang w:eastAsia="zh-TW"/>
              </w:rPr>
            </w:pPr>
            <w:r w:rsidRPr="00EF5447">
              <w:rPr>
                <w:noProof/>
                <w:lang w:eastAsia="zh-TW"/>
              </w:rPr>
              <w:t>DC_48A_n261G</w:t>
            </w:r>
          </w:p>
          <w:p w14:paraId="775F7ED9" w14:textId="77777777" w:rsidR="008D1E4A" w:rsidRPr="00EF5447" w:rsidRDefault="008D1E4A" w:rsidP="00C620E0">
            <w:pPr>
              <w:pStyle w:val="TAC"/>
              <w:rPr>
                <w:noProof/>
                <w:lang w:eastAsia="zh-TW"/>
              </w:rPr>
            </w:pPr>
            <w:r w:rsidRPr="00EF5447">
              <w:rPr>
                <w:noProof/>
                <w:lang w:eastAsia="zh-TW"/>
              </w:rPr>
              <w:t>DC_48A_n261H</w:t>
            </w:r>
          </w:p>
          <w:p w14:paraId="2592347C" w14:textId="77777777" w:rsidR="008D1E4A" w:rsidRPr="00EF5447" w:rsidRDefault="008D1E4A" w:rsidP="00C620E0">
            <w:pPr>
              <w:pStyle w:val="TAC"/>
              <w:rPr>
                <w:noProof/>
                <w:lang w:eastAsia="zh-TW"/>
              </w:rPr>
            </w:pPr>
            <w:r w:rsidRPr="00EF5447">
              <w:rPr>
                <w:noProof/>
                <w:lang w:eastAsia="zh-TW"/>
              </w:rPr>
              <w:t>DC_48A_n261I</w:t>
            </w:r>
          </w:p>
          <w:p w14:paraId="74F43104" w14:textId="77777777" w:rsidR="008D1E4A" w:rsidRPr="00EF5447" w:rsidRDefault="008D1E4A" w:rsidP="00C620E0">
            <w:pPr>
              <w:pStyle w:val="TAC"/>
              <w:rPr>
                <w:noProof/>
                <w:lang w:eastAsia="zh-CN"/>
              </w:rPr>
            </w:pPr>
            <w:r w:rsidRPr="00EF5447">
              <w:rPr>
                <w:rFonts w:cs="Arial"/>
                <w:color w:val="222222"/>
                <w:szCs w:val="18"/>
                <w:shd w:val="clear" w:color="auto" w:fill="FFFFFF"/>
              </w:rPr>
              <w:t>DC_48C_n261A</w:t>
            </w:r>
          </w:p>
        </w:tc>
      </w:tr>
      <w:tr w:rsidR="008D1E4A" w:rsidRPr="00EF5447" w14:paraId="67E8EF90" w14:textId="77777777" w:rsidTr="00C620E0">
        <w:trPr>
          <w:trHeight w:val="187"/>
          <w:jc w:val="center"/>
        </w:trPr>
        <w:tc>
          <w:tcPr>
            <w:tcW w:w="2972" w:type="dxa"/>
            <w:shd w:val="clear" w:color="auto" w:fill="auto"/>
          </w:tcPr>
          <w:p w14:paraId="1CE541AD" w14:textId="77777777" w:rsidR="008D1E4A" w:rsidRPr="00EF5447" w:rsidRDefault="008D1E4A" w:rsidP="00C620E0">
            <w:pPr>
              <w:pStyle w:val="TAC"/>
              <w:rPr>
                <w:lang w:eastAsia="fi-FI"/>
              </w:rPr>
            </w:pPr>
            <w:r w:rsidRPr="00EF5447">
              <w:rPr>
                <w:lang w:eastAsia="fi-FI"/>
              </w:rPr>
              <w:t>DC_66A_n257A</w:t>
            </w:r>
          </w:p>
          <w:p w14:paraId="22155620" w14:textId="77777777" w:rsidR="008D1E4A" w:rsidRPr="00EF5447" w:rsidRDefault="008D1E4A" w:rsidP="00C620E0">
            <w:pPr>
              <w:pStyle w:val="TAC"/>
              <w:rPr>
                <w:lang w:eastAsia="fi-FI"/>
              </w:rPr>
            </w:pPr>
            <w:r w:rsidRPr="00EF5447">
              <w:rPr>
                <w:lang w:eastAsia="fi-FI"/>
              </w:rPr>
              <w:t>DC_66A_n257G</w:t>
            </w:r>
          </w:p>
          <w:p w14:paraId="2795E005" w14:textId="77777777" w:rsidR="008D1E4A" w:rsidRPr="00EF5447" w:rsidRDefault="008D1E4A" w:rsidP="00C620E0">
            <w:pPr>
              <w:pStyle w:val="TAC"/>
              <w:rPr>
                <w:lang w:eastAsia="fi-FI"/>
              </w:rPr>
            </w:pPr>
            <w:r w:rsidRPr="00EF5447">
              <w:rPr>
                <w:lang w:eastAsia="fi-FI"/>
              </w:rPr>
              <w:t>DC_66A_n257H</w:t>
            </w:r>
          </w:p>
          <w:p w14:paraId="3BBFE3DA" w14:textId="77777777" w:rsidR="008D1E4A" w:rsidRPr="00EF5447" w:rsidRDefault="008D1E4A" w:rsidP="00C620E0">
            <w:pPr>
              <w:pStyle w:val="TAC"/>
              <w:rPr>
                <w:lang w:eastAsia="fi-FI"/>
              </w:rPr>
            </w:pPr>
            <w:r w:rsidRPr="00EF5447">
              <w:rPr>
                <w:lang w:eastAsia="fi-FI"/>
              </w:rPr>
              <w:t>DC_66A_n257I</w:t>
            </w:r>
          </w:p>
          <w:p w14:paraId="4B94F956" w14:textId="77777777" w:rsidR="008D1E4A" w:rsidRPr="00EF5447" w:rsidRDefault="008D1E4A" w:rsidP="00C620E0">
            <w:pPr>
              <w:pStyle w:val="TAC"/>
              <w:rPr>
                <w:lang w:eastAsia="fi-FI"/>
              </w:rPr>
            </w:pPr>
            <w:r w:rsidRPr="00EF5447">
              <w:rPr>
                <w:lang w:eastAsia="fi-FI"/>
              </w:rPr>
              <w:t>DC_66A_n257J</w:t>
            </w:r>
          </w:p>
          <w:p w14:paraId="2D2E3B99" w14:textId="77777777" w:rsidR="008D1E4A" w:rsidRPr="00EF5447" w:rsidRDefault="008D1E4A" w:rsidP="00C620E0">
            <w:pPr>
              <w:pStyle w:val="TAC"/>
              <w:rPr>
                <w:lang w:eastAsia="fi-FI"/>
              </w:rPr>
            </w:pPr>
            <w:r w:rsidRPr="00EF5447">
              <w:rPr>
                <w:lang w:eastAsia="fi-FI"/>
              </w:rPr>
              <w:t>DC_66A_n257K</w:t>
            </w:r>
          </w:p>
          <w:p w14:paraId="61B130E0" w14:textId="77777777" w:rsidR="008D1E4A" w:rsidRPr="00EF5447" w:rsidRDefault="008D1E4A" w:rsidP="00C620E0">
            <w:pPr>
              <w:pStyle w:val="TAC"/>
              <w:rPr>
                <w:lang w:eastAsia="fi-FI"/>
              </w:rPr>
            </w:pPr>
            <w:r w:rsidRPr="00EF5447">
              <w:rPr>
                <w:lang w:eastAsia="fi-FI"/>
              </w:rPr>
              <w:t>DC_66A_n257L</w:t>
            </w:r>
          </w:p>
          <w:p w14:paraId="65ACE879" w14:textId="77777777" w:rsidR="008D1E4A" w:rsidRPr="00EF5447" w:rsidRDefault="008D1E4A" w:rsidP="00C620E0">
            <w:pPr>
              <w:pStyle w:val="TAC"/>
              <w:rPr>
                <w:lang w:eastAsia="fi-FI"/>
              </w:rPr>
            </w:pPr>
            <w:r w:rsidRPr="00EF5447">
              <w:rPr>
                <w:lang w:eastAsia="fi-FI"/>
              </w:rPr>
              <w:t>DC_66A_n257M</w:t>
            </w:r>
          </w:p>
          <w:p w14:paraId="355F67C3" w14:textId="77777777" w:rsidR="008D1E4A" w:rsidRPr="00EF5447" w:rsidRDefault="008D1E4A" w:rsidP="00C620E0">
            <w:pPr>
              <w:pStyle w:val="TAC"/>
              <w:rPr>
                <w:lang w:eastAsia="fi-FI"/>
              </w:rPr>
            </w:pPr>
            <w:r w:rsidRPr="00EF5447">
              <w:rPr>
                <w:noProof/>
                <w:lang w:eastAsia="zh-CN"/>
              </w:rPr>
              <w:t>DC_66C_n257A</w:t>
            </w:r>
          </w:p>
        </w:tc>
        <w:tc>
          <w:tcPr>
            <w:tcW w:w="2846" w:type="dxa"/>
          </w:tcPr>
          <w:p w14:paraId="281C7CB5" w14:textId="77777777" w:rsidR="008D1E4A" w:rsidRPr="00EF5447" w:rsidRDefault="008D1E4A" w:rsidP="00C620E0">
            <w:pPr>
              <w:pStyle w:val="TAC"/>
              <w:rPr>
                <w:lang w:eastAsia="fi-FI"/>
              </w:rPr>
            </w:pPr>
            <w:r w:rsidRPr="00EF5447">
              <w:rPr>
                <w:lang w:eastAsia="fi-FI"/>
              </w:rPr>
              <w:t>DC_66A_n257A</w:t>
            </w:r>
          </w:p>
        </w:tc>
      </w:tr>
      <w:tr w:rsidR="008D1E4A" w:rsidRPr="00EF5447" w14:paraId="591D9140" w14:textId="77777777" w:rsidTr="00C620E0">
        <w:trPr>
          <w:trHeight w:val="187"/>
          <w:jc w:val="center"/>
        </w:trPr>
        <w:tc>
          <w:tcPr>
            <w:tcW w:w="2972" w:type="dxa"/>
            <w:shd w:val="clear" w:color="auto" w:fill="auto"/>
          </w:tcPr>
          <w:p w14:paraId="6E3B4FE9" w14:textId="77777777" w:rsidR="008D1E4A" w:rsidRPr="00EF5447" w:rsidRDefault="008D1E4A" w:rsidP="00C620E0">
            <w:pPr>
              <w:pStyle w:val="TAC"/>
              <w:rPr>
                <w:lang w:eastAsia="fi-FI"/>
              </w:rPr>
            </w:pPr>
            <w:r w:rsidRPr="00EF5447">
              <w:rPr>
                <w:lang w:eastAsia="fi-FI"/>
              </w:rPr>
              <w:t>DC_66A_n257(2A)</w:t>
            </w:r>
          </w:p>
          <w:p w14:paraId="74758D5C" w14:textId="77777777" w:rsidR="008D1E4A" w:rsidRPr="00EF5447" w:rsidRDefault="008D1E4A" w:rsidP="00C620E0">
            <w:pPr>
              <w:pStyle w:val="TAC"/>
              <w:rPr>
                <w:lang w:eastAsia="fi-FI"/>
              </w:rPr>
            </w:pPr>
            <w:r w:rsidRPr="00EF5447">
              <w:rPr>
                <w:noProof/>
                <w:lang w:eastAsia="zh-CN"/>
              </w:rPr>
              <w:t>DC_66A-66A_n257A</w:t>
            </w:r>
          </w:p>
        </w:tc>
        <w:tc>
          <w:tcPr>
            <w:tcW w:w="2846" w:type="dxa"/>
          </w:tcPr>
          <w:p w14:paraId="5CBCFC07" w14:textId="77777777" w:rsidR="008D1E4A" w:rsidRPr="00EF5447" w:rsidRDefault="008D1E4A" w:rsidP="00C620E0">
            <w:pPr>
              <w:pStyle w:val="TAC"/>
              <w:rPr>
                <w:lang w:eastAsia="fi-FI"/>
              </w:rPr>
            </w:pPr>
            <w:r w:rsidRPr="00EF5447">
              <w:rPr>
                <w:lang w:eastAsia="fi-FI"/>
              </w:rPr>
              <w:t>DC_66A_n257A</w:t>
            </w:r>
          </w:p>
        </w:tc>
      </w:tr>
      <w:tr w:rsidR="008D1E4A" w:rsidRPr="00EF5447" w14:paraId="42B41B0E" w14:textId="77777777" w:rsidTr="00C620E0">
        <w:trPr>
          <w:trHeight w:val="187"/>
          <w:jc w:val="center"/>
        </w:trPr>
        <w:tc>
          <w:tcPr>
            <w:tcW w:w="2972" w:type="dxa"/>
            <w:shd w:val="clear" w:color="auto" w:fill="auto"/>
          </w:tcPr>
          <w:p w14:paraId="5E5A35FD" w14:textId="77777777" w:rsidR="008D1E4A" w:rsidRPr="00EF5447" w:rsidRDefault="008D1E4A" w:rsidP="00C620E0">
            <w:pPr>
              <w:pStyle w:val="TAC"/>
              <w:rPr>
                <w:noProof/>
                <w:lang w:eastAsia="zh-CN"/>
              </w:rPr>
            </w:pPr>
            <w:r w:rsidRPr="00EF5447">
              <w:rPr>
                <w:lang w:eastAsia="fi-FI"/>
              </w:rPr>
              <w:t>DC_</w:t>
            </w:r>
            <w:r w:rsidRPr="00EF5447">
              <w:rPr>
                <w:lang w:eastAsia="zh-CN"/>
              </w:rPr>
              <w:t>66A_n258A</w:t>
            </w:r>
          </w:p>
        </w:tc>
        <w:tc>
          <w:tcPr>
            <w:tcW w:w="2846" w:type="dxa"/>
          </w:tcPr>
          <w:p w14:paraId="45D620C6" w14:textId="77777777" w:rsidR="008D1E4A" w:rsidRPr="00EF5447" w:rsidRDefault="008D1E4A" w:rsidP="00C620E0">
            <w:pPr>
              <w:pStyle w:val="TAC"/>
              <w:rPr>
                <w:noProof/>
                <w:lang w:eastAsia="zh-CN"/>
              </w:rPr>
            </w:pPr>
            <w:r w:rsidRPr="00EF5447">
              <w:rPr>
                <w:lang w:eastAsia="fi-FI"/>
              </w:rPr>
              <w:t>DC_</w:t>
            </w:r>
            <w:r w:rsidRPr="00EF5447">
              <w:rPr>
                <w:lang w:eastAsia="zh-CN"/>
              </w:rPr>
              <w:t>66A_n258A</w:t>
            </w:r>
          </w:p>
        </w:tc>
      </w:tr>
      <w:tr w:rsidR="008D1E4A" w:rsidRPr="00EF5447" w14:paraId="68DC7278" w14:textId="77777777" w:rsidTr="00C620E0">
        <w:trPr>
          <w:trHeight w:val="187"/>
          <w:jc w:val="center"/>
        </w:trPr>
        <w:tc>
          <w:tcPr>
            <w:tcW w:w="2972" w:type="dxa"/>
            <w:shd w:val="clear" w:color="auto" w:fill="auto"/>
          </w:tcPr>
          <w:p w14:paraId="127EBABC" w14:textId="77777777" w:rsidR="008D1E4A" w:rsidRPr="00EF5447" w:rsidRDefault="008D1E4A" w:rsidP="00C620E0">
            <w:pPr>
              <w:pStyle w:val="TAC"/>
              <w:rPr>
                <w:lang w:eastAsia="fi-FI"/>
              </w:rPr>
            </w:pPr>
            <w:r w:rsidRPr="00EF5447">
              <w:rPr>
                <w:lang w:eastAsia="fi-FI"/>
              </w:rPr>
              <w:lastRenderedPageBreak/>
              <w:t>DC_66A_n258(2A)</w:t>
            </w:r>
          </w:p>
          <w:p w14:paraId="22CE7F30" w14:textId="77777777" w:rsidR="008D1E4A" w:rsidRPr="00EF5447" w:rsidRDefault="008D1E4A" w:rsidP="00C620E0">
            <w:pPr>
              <w:pStyle w:val="TAC"/>
              <w:rPr>
                <w:lang w:eastAsia="fi-FI"/>
              </w:rPr>
            </w:pPr>
            <w:r w:rsidRPr="00EF5447">
              <w:rPr>
                <w:lang w:eastAsia="fi-FI"/>
              </w:rPr>
              <w:t>DC_66A_n258(3A)</w:t>
            </w:r>
          </w:p>
          <w:p w14:paraId="66F21373" w14:textId="77777777" w:rsidR="008D1E4A" w:rsidRPr="00EF5447" w:rsidRDefault="008D1E4A" w:rsidP="00C620E0">
            <w:pPr>
              <w:pStyle w:val="TAC"/>
              <w:rPr>
                <w:lang w:eastAsia="fi-FI"/>
              </w:rPr>
            </w:pPr>
            <w:r w:rsidRPr="00EF5447">
              <w:rPr>
                <w:lang w:eastAsia="fi-FI"/>
              </w:rPr>
              <w:t>DC_66A_n258(4A)</w:t>
            </w:r>
          </w:p>
          <w:p w14:paraId="6FE119C3" w14:textId="77777777" w:rsidR="008D1E4A" w:rsidRPr="00EF5447" w:rsidRDefault="008D1E4A" w:rsidP="00C620E0">
            <w:pPr>
              <w:pStyle w:val="TAC"/>
              <w:rPr>
                <w:lang w:eastAsia="fi-FI"/>
              </w:rPr>
            </w:pPr>
            <w:r w:rsidRPr="00EF5447">
              <w:rPr>
                <w:lang w:eastAsia="fi-FI"/>
              </w:rPr>
              <w:t>DC_66A_n258(5A)</w:t>
            </w:r>
          </w:p>
        </w:tc>
        <w:tc>
          <w:tcPr>
            <w:tcW w:w="2846" w:type="dxa"/>
          </w:tcPr>
          <w:p w14:paraId="29A638C4" w14:textId="77777777" w:rsidR="008D1E4A" w:rsidRPr="00EF5447" w:rsidRDefault="008D1E4A" w:rsidP="00C620E0">
            <w:pPr>
              <w:pStyle w:val="TAC"/>
              <w:rPr>
                <w:lang w:eastAsia="fi-FI"/>
              </w:rPr>
            </w:pPr>
            <w:r w:rsidRPr="00EF5447">
              <w:rPr>
                <w:lang w:eastAsia="fi-FI"/>
              </w:rPr>
              <w:t>DC_</w:t>
            </w:r>
            <w:r w:rsidRPr="00EF5447">
              <w:rPr>
                <w:lang w:eastAsia="zh-CN"/>
              </w:rPr>
              <w:t>66A_n258A</w:t>
            </w:r>
          </w:p>
        </w:tc>
      </w:tr>
      <w:tr w:rsidR="008D1E4A" w:rsidRPr="00EF5447" w14:paraId="7E3E3FB7" w14:textId="77777777" w:rsidTr="00C620E0">
        <w:trPr>
          <w:trHeight w:val="187"/>
          <w:jc w:val="center"/>
        </w:trPr>
        <w:tc>
          <w:tcPr>
            <w:tcW w:w="2972" w:type="dxa"/>
            <w:shd w:val="clear" w:color="auto" w:fill="auto"/>
          </w:tcPr>
          <w:p w14:paraId="6C20596E" w14:textId="77777777" w:rsidR="008D1E4A" w:rsidRPr="00EF5447" w:rsidRDefault="008D1E4A" w:rsidP="00C620E0">
            <w:pPr>
              <w:pStyle w:val="TAC"/>
              <w:rPr>
                <w:lang w:eastAsia="fi-FI"/>
              </w:rPr>
            </w:pPr>
            <w:r w:rsidRPr="00EF5447">
              <w:rPr>
                <w:lang w:eastAsia="fi-FI"/>
              </w:rPr>
              <w:t>DC_66A_n260A</w:t>
            </w:r>
          </w:p>
          <w:p w14:paraId="3013CA1F" w14:textId="77777777" w:rsidR="008D1E4A" w:rsidRPr="00EF5447" w:rsidRDefault="008D1E4A" w:rsidP="00C620E0">
            <w:pPr>
              <w:pStyle w:val="TAC"/>
              <w:rPr>
                <w:lang w:eastAsia="fi-FI"/>
              </w:rPr>
            </w:pPr>
            <w:r w:rsidRPr="00EF5447">
              <w:rPr>
                <w:lang w:eastAsia="fi-FI"/>
              </w:rPr>
              <w:t>DC_66A_n260D</w:t>
            </w:r>
          </w:p>
          <w:p w14:paraId="023DD62A" w14:textId="77777777" w:rsidR="008D1E4A" w:rsidRPr="00EF5447" w:rsidRDefault="008D1E4A" w:rsidP="00C620E0">
            <w:pPr>
              <w:pStyle w:val="TAC"/>
              <w:rPr>
                <w:lang w:eastAsia="fi-FI"/>
              </w:rPr>
            </w:pPr>
            <w:r w:rsidRPr="00EF5447">
              <w:rPr>
                <w:lang w:eastAsia="fi-FI"/>
              </w:rPr>
              <w:t>DC_66A_n260E</w:t>
            </w:r>
          </w:p>
          <w:p w14:paraId="194DC700" w14:textId="77777777" w:rsidR="008D1E4A" w:rsidRPr="00EF5447" w:rsidRDefault="008D1E4A" w:rsidP="00C620E0">
            <w:pPr>
              <w:pStyle w:val="TAC"/>
              <w:rPr>
                <w:lang w:eastAsia="fi-FI"/>
              </w:rPr>
            </w:pPr>
            <w:r w:rsidRPr="00EF5447">
              <w:rPr>
                <w:lang w:eastAsia="fi-FI"/>
              </w:rPr>
              <w:t>DC_66A_n260F</w:t>
            </w:r>
          </w:p>
          <w:p w14:paraId="57D81841" w14:textId="77777777" w:rsidR="008D1E4A" w:rsidRPr="00EF5447" w:rsidRDefault="008D1E4A" w:rsidP="00C620E0">
            <w:pPr>
              <w:pStyle w:val="TAC"/>
              <w:rPr>
                <w:lang w:eastAsia="fi-FI"/>
              </w:rPr>
            </w:pPr>
            <w:r w:rsidRPr="00EF5447">
              <w:rPr>
                <w:lang w:eastAsia="fi-FI"/>
              </w:rPr>
              <w:t>DC_66A_n260G</w:t>
            </w:r>
          </w:p>
          <w:p w14:paraId="18274A83" w14:textId="77777777" w:rsidR="008D1E4A" w:rsidRPr="00EF5447" w:rsidRDefault="008D1E4A" w:rsidP="00C620E0">
            <w:pPr>
              <w:pStyle w:val="TAC"/>
              <w:rPr>
                <w:lang w:eastAsia="fi-FI"/>
              </w:rPr>
            </w:pPr>
            <w:r w:rsidRPr="00EF5447">
              <w:rPr>
                <w:lang w:eastAsia="fi-FI"/>
              </w:rPr>
              <w:t>DC_66A_n260H</w:t>
            </w:r>
          </w:p>
          <w:p w14:paraId="36622F59" w14:textId="77777777" w:rsidR="008D1E4A" w:rsidRPr="00EF5447" w:rsidRDefault="008D1E4A" w:rsidP="00C620E0">
            <w:pPr>
              <w:pStyle w:val="TAC"/>
              <w:rPr>
                <w:lang w:eastAsia="fi-FI"/>
              </w:rPr>
            </w:pPr>
            <w:r w:rsidRPr="00EF5447">
              <w:rPr>
                <w:lang w:eastAsia="fi-FI"/>
              </w:rPr>
              <w:t>DC_66A_n260I</w:t>
            </w:r>
          </w:p>
          <w:p w14:paraId="6FBF462A" w14:textId="77777777" w:rsidR="008D1E4A" w:rsidRPr="00EF5447" w:rsidRDefault="008D1E4A" w:rsidP="00C620E0">
            <w:pPr>
              <w:pStyle w:val="TAC"/>
              <w:rPr>
                <w:lang w:eastAsia="fi-FI"/>
              </w:rPr>
            </w:pPr>
            <w:r w:rsidRPr="00EF5447">
              <w:rPr>
                <w:lang w:eastAsia="fi-FI"/>
              </w:rPr>
              <w:t>DC_66A_n260J</w:t>
            </w:r>
          </w:p>
          <w:p w14:paraId="17F3BB7C" w14:textId="77777777" w:rsidR="008D1E4A" w:rsidRPr="00EF5447" w:rsidRDefault="008D1E4A" w:rsidP="00C620E0">
            <w:pPr>
              <w:pStyle w:val="TAC"/>
              <w:rPr>
                <w:lang w:eastAsia="fi-FI"/>
              </w:rPr>
            </w:pPr>
            <w:r w:rsidRPr="00EF5447">
              <w:rPr>
                <w:lang w:eastAsia="fi-FI"/>
              </w:rPr>
              <w:t>DC_66A_n260K</w:t>
            </w:r>
          </w:p>
          <w:p w14:paraId="7C6C5232" w14:textId="77777777" w:rsidR="008D1E4A" w:rsidRPr="00EF5447" w:rsidRDefault="008D1E4A" w:rsidP="00C620E0">
            <w:pPr>
              <w:pStyle w:val="TAC"/>
              <w:rPr>
                <w:lang w:eastAsia="fi-FI"/>
              </w:rPr>
            </w:pPr>
            <w:r w:rsidRPr="00EF5447">
              <w:rPr>
                <w:lang w:eastAsia="fi-FI"/>
              </w:rPr>
              <w:t>DC_66A_n260L</w:t>
            </w:r>
          </w:p>
          <w:p w14:paraId="629A334F" w14:textId="77777777" w:rsidR="008D1E4A" w:rsidRPr="00EF5447" w:rsidRDefault="008D1E4A" w:rsidP="00C620E0">
            <w:pPr>
              <w:pStyle w:val="TAC"/>
              <w:rPr>
                <w:lang w:eastAsia="fi-FI"/>
              </w:rPr>
            </w:pPr>
            <w:r w:rsidRPr="00EF5447">
              <w:rPr>
                <w:lang w:eastAsia="fi-FI"/>
              </w:rPr>
              <w:t>DC_66A_n260M</w:t>
            </w:r>
          </w:p>
          <w:p w14:paraId="50AF544F" w14:textId="77777777" w:rsidR="008D1E4A" w:rsidRPr="00EF5447" w:rsidRDefault="008D1E4A" w:rsidP="00C620E0">
            <w:pPr>
              <w:pStyle w:val="TAC"/>
              <w:rPr>
                <w:lang w:eastAsia="fi-FI"/>
              </w:rPr>
            </w:pPr>
            <w:r w:rsidRPr="00EF5447">
              <w:rPr>
                <w:lang w:eastAsia="fi-FI"/>
              </w:rPr>
              <w:t>DC_66A_n260O</w:t>
            </w:r>
          </w:p>
          <w:p w14:paraId="71424924" w14:textId="77777777" w:rsidR="008D1E4A" w:rsidRPr="00EF5447" w:rsidRDefault="008D1E4A" w:rsidP="00C620E0">
            <w:pPr>
              <w:pStyle w:val="TAC"/>
              <w:rPr>
                <w:lang w:eastAsia="fi-FI"/>
              </w:rPr>
            </w:pPr>
            <w:r w:rsidRPr="00EF5447">
              <w:rPr>
                <w:lang w:eastAsia="fi-FI"/>
              </w:rPr>
              <w:t>DC_66A_n260P</w:t>
            </w:r>
          </w:p>
          <w:p w14:paraId="16FCE03E" w14:textId="77777777" w:rsidR="008D1E4A" w:rsidRPr="00EF5447" w:rsidRDefault="008D1E4A" w:rsidP="00C620E0">
            <w:pPr>
              <w:pStyle w:val="TAC"/>
              <w:rPr>
                <w:lang w:eastAsia="fi-FI"/>
              </w:rPr>
            </w:pPr>
            <w:r w:rsidRPr="00EF5447">
              <w:rPr>
                <w:lang w:eastAsia="fi-FI"/>
              </w:rPr>
              <w:t>DC_66A_n260Q</w:t>
            </w:r>
          </w:p>
        </w:tc>
        <w:tc>
          <w:tcPr>
            <w:tcW w:w="2846" w:type="dxa"/>
          </w:tcPr>
          <w:p w14:paraId="7E336F3B" w14:textId="77777777" w:rsidR="008D1E4A" w:rsidRPr="00EF5447" w:rsidRDefault="008D1E4A" w:rsidP="00C620E0">
            <w:pPr>
              <w:pStyle w:val="TAC"/>
              <w:rPr>
                <w:lang w:eastAsia="zh-TW"/>
              </w:rPr>
            </w:pPr>
            <w:r w:rsidRPr="00EF5447">
              <w:rPr>
                <w:lang w:eastAsia="fi-FI"/>
              </w:rPr>
              <w:t>DC_66A_n260A</w:t>
            </w:r>
          </w:p>
          <w:p w14:paraId="163F19EE"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DC_66A_n260G</w:t>
            </w:r>
          </w:p>
          <w:p w14:paraId="0DD27DBB" w14:textId="77777777" w:rsidR="008D1E4A" w:rsidRPr="00EF5447" w:rsidRDefault="008D1E4A" w:rsidP="00C620E0">
            <w:pPr>
              <w:pStyle w:val="TAC"/>
              <w:rPr>
                <w:lang w:eastAsia="zh-TW"/>
              </w:rPr>
            </w:pPr>
            <w:r w:rsidRPr="00EF5447">
              <w:rPr>
                <w:lang w:eastAsia="zh-TW"/>
              </w:rPr>
              <w:t>DC_66A_n260H</w:t>
            </w:r>
          </w:p>
          <w:p w14:paraId="5F2E203C" w14:textId="77777777" w:rsidR="008D1E4A" w:rsidRPr="00EF5447" w:rsidRDefault="008D1E4A" w:rsidP="00C620E0">
            <w:pPr>
              <w:pStyle w:val="TAC"/>
              <w:rPr>
                <w:lang w:eastAsia="zh-TW"/>
              </w:rPr>
            </w:pPr>
            <w:r w:rsidRPr="00EF5447">
              <w:rPr>
                <w:lang w:eastAsia="zh-TW"/>
              </w:rPr>
              <w:t>DC_66A_n260I</w:t>
            </w:r>
          </w:p>
          <w:p w14:paraId="07978B9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DC_66A_n260O</w:t>
            </w:r>
          </w:p>
          <w:p w14:paraId="5BD2177C"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DC_66A_n260P</w:t>
            </w:r>
          </w:p>
          <w:p w14:paraId="25DBD9C6" w14:textId="77777777" w:rsidR="008D1E4A" w:rsidRPr="00EF5447" w:rsidRDefault="008D1E4A" w:rsidP="00C620E0">
            <w:pPr>
              <w:pStyle w:val="TAC"/>
              <w:rPr>
                <w:lang w:eastAsia="fi-FI"/>
              </w:rPr>
            </w:pPr>
            <w:r w:rsidRPr="00EF5447">
              <w:rPr>
                <w:rFonts w:eastAsia="Times New Roman" w:cs="Arial"/>
                <w:color w:val="000000"/>
                <w:szCs w:val="18"/>
              </w:rPr>
              <w:t>DC_66A_n260Q</w:t>
            </w:r>
          </w:p>
        </w:tc>
      </w:tr>
      <w:tr w:rsidR="008D1E4A" w:rsidRPr="00EF5447" w14:paraId="5DC6949C" w14:textId="77777777" w:rsidTr="00C620E0">
        <w:trPr>
          <w:trHeight w:val="187"/>
          <w:jc w:val="center"/>
        </w:trPr>
        <w:tc>
          <w:tcPr>
            <w:tcW w:w="2972" w:type="dxa"/>
            <w:shd w:val="clear" w:color="auto" w:fill="auto"/>
          </w:tcPr>
          <w:p w14:paraId="351F57ED" w14:textId="77777777" w:rsidR="008D1E4A" w:rsidRPr="00EF5447" w:rsidRDefault="008D1E4A" w:rsidP="00C620E0">
            <w:pPr>
              <w:pStyle w:val="TAC"/>
              <w:rPr>
                <w:lang w:eastAsia="fi-FI"/>
              </w:rPr>
            </w:pPr>
            <w:r w:rsidRPr="00EF5447">
              <w:rPr>
                <w:lang w:eastAsia="fi-FI"/>
              </w:rPr>
              <w:lastRenderedPageBreak/>
              <w:t>DC_66A_n260(2A)</w:t>
            </w:r>
          </w:p>
          <w:p w14:paraId="0E7CF019" w14:textId="77777777" w:rsidR="008D1E4A" w:rsidRPr="00EF5447" w:rsidRDefault="008D1E4A" w:rsidP="00C620E0">
            <w:pPr>
              <w:pStyle w:val="TAC"/>
              <w:rPr>
                <w:lang w:eastAsia="fi-FI"/>
              </w:rPr>
            </w:pPr>
            <w:r w:rsidRPr="00EF5447">
              <w:rPr>
                <w:lang w:eastAsia="fi-FI"/>
              </w:rPr>
              <w:t>DC_66A_n260(3A)</w:t>
            </w:r>
          </w:p>
          <w:p w14:paraId="6A13B01E" w14:textId="77777777" w:rsidR="008D1E4A" w:rsidRPr="00EF5447" w:rsidRDefault="008D1E4A" w:rsidP="00C620E0">
            <w:pPr>
              <w:pStyle w:val="TAC"/>
              <w:rPr>
                <w:lang w:eastAsia="fi-FI"/>
              </w:rPr>
            </w:pPr>
            <w:r w:rsidRPr="00EF5447">
              <w:rPr>
                <w:lang w:eastAsia="fi-FI"/>
              </w:rPr>
              <w:t>DC_66A_n260(4A)</w:t>
            </w:r>
          </w:p>
          <w:p w14:paraId="10586237" w14:textId="77777777" w:rsidR="008D1E4A" w:rsidRPr="00EF5447" w:rsidRDefault="008D1E4A" w:rsidP="00C620E0">
            <w:pPr>
              <w:pStyle w:val="TAC"/>
              <w:rPr>
                <w:lang w:eastAsia="fi-FI"/>
              </w:rPr>
            </w:pPr>
            <w:r w:rsidRPr="00EF5447">
              <w:rPr>
                <w:lang w:eastAsia="fi-FI"/>
              </w:rPr>
              <w:t>DC_66A_n260(5A)</w:t>
            </w:r>
          </w:p>
          <w:p w14:paraId="29BCA05D" w14:textId="77777777" w:rsidR="008D1E4A" w:rsidRPr="00EF5447" w:rsidRDefault="008D1E4A" w:rsidP="00C620E0">
            <w:pPr>
              <w:pStyle w:val="TAC"/>
              <w:rPr>
                <w:lang w:eastAsia="fi-FI"/>
              </w:rPr>
            </w:pPr>
            <w:r w:rsidRPr="00EF5447">
              <w:rPr>
                <w:lang w:eastAsia="fi-FI"/>
              </w:rPr>
              <w:t>DC_66A_n260(6A)</w:t>
            </w:r>
          </w:p>
          <w:p w14:paraId="4460D518" w14:textId="77777777" w:rsidR="008D1E4A" w:rsidRPr="00EF5447" w:rsidRDefault="008D1E4A" w:rsidP="00C620E0">
            <w:pPr>
              <w:pStyle w:val="TAC"/>
              <w:rPr>
                <w:lang w:eastAsia="fi-FI"/>
              </w:rPr>
            </w:pPr>
            <w:r w:rsidRPr="00EF5447">
              <w:rPr>
                <w:lang w:eastAsia="fi-FI"/>
              </w:rPr>
              <w:t>DC_66A_n260(7A)</w:t>
            </w:r>
          </w:p>
          <w:p w14:paraId="51DBD43B" w14:textId="77777777" w:rsidR="008D1E4A" w:rsidRPr="00EF5447" w:rsidRDefault="008D1E4A" w:rsidP="00C620E0">
            <w:pPr>
              <w:pStyle w:val="TAC"/>
              <w:rPr>
                <w:lang w:eastAsia="fi-FI"/>
              </w:rPr>
            </w:pPr>
            <w:r w:rsidRPr="00EF5447">
              <w:rPr>
                <w:lang w:eastAsia="fi-FI"/>
              </w:rPr>
              <w:t>DC_66A_n260(8A)</w:t>
            </w:r>
          </w:p>
          <w:p w14:paraId="7969C574" w14:textId="77777777" w:rsidR="008D1E4A" w:rsidRPr="00EF5447" w:rsidRDefault="008D1E4A" w:rsidP="00C620E0">
            <w:pPr>
              <w:pStyle w:val="TAC"/>
              <w:rPr>
                <w:lang w:eastAsia="fi-FI"/>
              </w:rPr>
            </w:pPr>
            <w:r w:rsidRPr="00EF5447">
              <w:rPr>
                <w:lang w:eastAsia="fi-FI"/>
              </w:rPr>
              <w:t>DC_66A_n260(9A)</w:t>
            </w:r>
          </w:p>
          <w:p w14:paraId="69C8F42A" w14:textId="77777777" w:rsidR="008D1E4A" w:rsidRPr="00EF5447" w:rsidRDefault="008D1E4A" w:rsidP="00C620E0">
            <w:pPr>
              <w:pStyle w:val="TAC"/>
              <w:rPr>
                <w:lang w:eastAsia="fi-FI"/>
              </w:rPr>
            </w:pPr>
            <w:r w:rsidRPr="00EF5447">
              <w:rPr>
                <w:lang w:eastAsia="fi-FI"/>
              </w:rPr>
              <w:t>DC_66A_n260(10A)</w:t>
            </w:r>
          </w:p>
          <w:p w14:paraId="5D4BE75E" w14:textId="77777777" w:rsidR="008D1E4A" w:rsidRPr="00EF5447" w:rsidRDefault="008D1E4A" w:rsidP="00C620E0">
            <w:pPr>
              <w:pStyle w:val="TAC"/>
              <w:rPr>
                <w:lang w:eastAsia="fi-FI"/>
              </w:rPr>
            </w:pPr>
            <w:r w:rsidRPr="00EF5447">
              <w:rPr>
                <w:lang w:eastAsia="fi-FI"/>
              </w:rPr>
              <w:t>DC_66A_n260(A-I)</w:t>
            </w:r>
          </w:p>
          <w:p w14:paraId="43F7E182" w14:textId="77777777" w:rsidR="008D1E4A" w:rsidRPr="00EF5447" w:rsidRDefault="008D1E4A" w:rsidP="00C620E0">
            <w:pPr>
              <w:pStyle w:val="TAC"/>
              <w:rPr>
                <w:lang w:eastAsia="fi-FI"/>
              </w:rPr>
            </w:pPr>
            <w:r w:rsidRPr="00EF5447">
              <w:rPr>
                <w:lang w:eastAsia="fi-FI"/>
              </w:rPr>
              <w:t>DC_66A_n260(D-G)</w:t>
            </w:r>
          </w:p>
          <w:p w14:paraId="17930255" w14:textId="77777777" w:rsidR="008D1E4A" w:rsidRPr="00EF5447" w:rsidRDefault="008D1E4A" w:rsidP="00C620E0">
            <w:pPr>
              <w:pStyle w:val="TAC"/>
              <w:rPr>
                <w:lang w:eastAsia="fi-FI"/>
              </w:rPr>
            </w:pPr>
            <w:r w:rsidRPr="00EF5447">
              <w:rPr>
                <w:lang w:eastAsia="fi-FI"/>
              </w:rPr>
              <w:t>DC_66A_n260(D-H)</w:t>
            </w:r>
          </w:p>
          <w:p w14:paraId="7DCD4301" w14:textId="77777777" w:rsidR="008D1E4A" w:rsidRPr="00EF5447" w:rsidRDefault="008D1E4A" w:rsidP="00C620E0">
            <w:pPr>
              <w:pStyle w:val="TAC"/>
              <w:rPr>
                <w:lang w:eastAsia="fi-FI"/>
              </w:rPr>
            </w:pPr>
            <w:r w:rsidRPr="00EF5447">
              <w:rPr>
                <w:lang w:eastAsia="fi-FI"/>
              </w:rPr>
              <w:t>DC_66A_n260(D-I)</w:t>
            </w:r>
          </w:p>
          <w:p w14:paraId="46906C2F" w14:textId="77777777" w:rsidR="008D1E4A" w:rsidRPr="00EF5447" w:rsidRDefault="008D1E4A" w:rsidP="00C620E0">
            <w:pPr>
              <w:pStyle w:val="TAC"/>
              <w:rPr>
                <w:lang w:eastAsia="fi-FI"/>
              </w:rPr>
            </w:pPr>
            <w:r w:rsidRPr="00EF5447">
              <w:rPr>
                <w:lang w:eastAsia="fi-FI"/>
              </w:rPr>
              <w:t>DC_66A_n260(D-O)</w:t>
            </w:r>
          </w:p>
          <w:p w14:paraId="2D93136D" w14:textId="77777777" w:rsidR="008D1E4A" w:rsidRPr="00EF5447" w:rsidRDefault="008D1E4A" w:rsidP="00C620E0">
            <w:pPr>
              <w:pStyle w:val="TAC"/>
              <w:rPr>
                <w:lang w:eastAsia="fi-FI"/>
              </w:rPr>
            </w:pPr>
            <w:r w:rsidRPr="00EF5447">
              <w:rPr>
                <w:lang w:eastAsia="fi-FI"/>
              </w:rPr>
              <w:t>DC_66A_n260(D-P)</w:t>
            </w:r>
          </w:p>
          <w:p w14:paraId="7E5D19F4" w14:textId="77777777" w:rsidR="008D1E4A" w:rsidRPr="00EF5447" w:rsidRDefault="008D1E4A" w:rsidP="00C620E0">
            <w:pPr>
              <w:pStyle w:val="TAC"/>
              <w:rPr>
                <w:lang w:eastAsia="fi-FI"/>
              </w:rPr>
            </w:pPr>
            <w:r w:rsidRPr="00EF5447">
              <w:rPr>
                <w:lang w:eastAsia="fi-FI"/>
              </w:rPr>
              <w:t>DC_66A_n260(D-Q)</w:t>
            </w:r>
          </w:p>
          <w:p w14:paraId="54B9B248" w14:textId="77777777" w:rsidR="008D1E4A" w:rsidRPr="00EF5447" w:rsidRDefault="008D1E4A" w:rsidP="00C620E0">
            <w:pPr>
              <w:pStyle w:val="TAC"/>
              <w:rPr>
                <w:lang w:eastAsia="fi-FI"/>
              </w:rPr>
            </w:pPr>
            <w:r w:rsidRPr="00EF5447">
              <w:rPr>
                <w:lang w:eastAsia="fi-FI"/>
              </w:rPr>
              <w:t>DC_66A_n260(E-O)</w:t>
            </w:r>
          </w:p>
          <w:p w14:paraId="72F94BBF" w14:textId="77777777" w:rsidR="008D1E4A" w:rsidRPr="00EF5447" w:rsidRDefault="008D1E4A" w:rsidP="00C620E0">
            <w:pPr>
              <w:pStyle w:val="TAC"/>
              <w:rPr>
                <w:lang w:eastAsia="fi-FI"/>
              </w:rPr>
            </w:pPr>
            <w:r w:rsidRPr="00EF5447">
              <w:rPr>
                <w:lang w:eastAsia="fi-FI"/>
              </w:rPr>
              <w:t>DC_66A_n260(E-P)</w:t>
            </w:r>
          </w:p>
          <w:p w14:paraId="60DBC530" w14:textId="77777777" w:rsidR="008D1E4A" w:rsidRPr="00EF5447" w:rsidRDefault="008D1E4A" w:rsidP="00C620E0">
            <w:pPr>
              <w:pStyle w:val="TAC"/>
              <w:rPr>
                <w:lang w:eastAsia="fi-FI"/>
              </w:rPr>
            </w:pPr>
            <w:r w:rsidRPr="00EF5447">
              <w:rPr>
                <w:lang w:eastAsia="fi-FI"/>
              </w:rPr>
              <w:t>DC_66A_n260(E-Q)</w:t>
            </w:r>
          </w:p>
          <w:p w14:paraId="6A28A45E" w14:textId="77777777" w:rsidR="008D1E4A" w:rsidRPr="00EF5447" w:rsidRDefault="008D1E4A" w:rsidP="00C620E0">
            <w:pPr>
              <w:pStyle w:val="TAC"/>
              <w:rPr>
                <w:lang w:eastAsia="fi-FI"/>
              </w:rPr>
            </w:pPr>
            <w:r w:rsidRPr="00EF5447">
              <w:rPr>
                <w:lang w:eastAsia="fi-FI"/>
              </w:rPr>
              <w:t>DC_66A_n260(G-I)</w:t>
            </w:r>
          </w:p>
          <w:p w14:paraId="34369380" w14:textId="77777777" w:rsidR="008D1E4A" w:rsidRPr="00EF5447" w:rsidRDefault="008D1E4A" w:rsidP="00C620E0">
            <w:pPr>
              <w:pStyle w:val="TAC"/>
              <w:rPr>
                <w:lang w:eastAsia="fi-FI"/>
              </w:rPr>
            </w:pPr>
            <w:r w:rsidRPr="00EF5447">
              <w:rPr>
                <w:lang w:eastAsia="fi-FI"/>
              </w:rPr>
              <w:t>DC_66A_n260(2G)</w:t>
            </w:r>
          </w:p>
          <w:p w14:paraId="2CC557D0" w14:textId="77777777" w:rsidR="008D1E4A" w:rsidRPr="00EF5447" w:rsidRDefault="008D1E4A" w:rsidP="00C620E0">
            <w:pPr>
              <w:pStyle w:val="TAC"/>
              <w:rPr>
                <w:lang w:eastAsia="fi-FI"/>
              </w:rPr>
            </w:pPr>
            <w:r w:rsidRPr="00EF5447">
              <w:rPr>
                <w:lang w:eastAsia="fi-FI"/>
              </w:rPr>
              <w:t>DC_66A_n260(2H)</w:t>
            </w:r>
          </w:p>
          <w:p w14:paraId="29C696E3" w14:textId="77777777" w:rsidR="008D1E4A" w:rsidRPr="00EF5447" w:rsidRDefault="008D1E4A" w:rsidP="00C620E0">
            <w:pPr>
              <w:pStyle w:val="TAC"/>
              <w:rPr>
                <w:lang w:eastAsia="fi-FI"/>
              </w:rPr>
            </w:pPr>
            <w:r w:rsidRPr="00EF5447">
              <w:rPr>
                <w:lang w:eastAsia="fi-FI"/>
              </w:rPr>
              <w:t>DC_66A_n260(2O)</w:t>
            </w:r>
          </w:p>
          <w:p w14:paraId="42975184" w14:textId="77777777" w:rsidR="008D1E4A" w:rsidRPr="00EF5447" w:rsidRDefault="008D1E4A" w:rsidP="00C620E0">
            <w:pPr>
              <w:pStyle w:val="TAC"/>
              <w:rPr>
                <w:lang w:eastAsia="fi-FI"/>
              </w:rPr>
            </w:pPr>
            <w:r w:rsidRPr="00EF5447">
              <w:rPr>
                <w:lang w:eastAsia="fi-FI"/>
              </w:rPr>
              <w:t>DC_66A_n260(3O)</w:t>
            </w:r>
          </w:p>
          <w:p w14:paraId="421F00A2" w14:textId="77777777" w:rsidR="008D1E4A" w:rsidRPr="00EF5447" w:rsidRDefault="008D1E4A" w:rsidP="00C620E0">
            <w:pPr>
              <w:pStyle w:val="TAC"/>
              <w:rPr>
                <w:lang w:eastAsia="fi-FI"/>
              </w:rPr>
            </w:pPr>
            <w:r w:rsidRPr="00EF5447">
              <w:rPr>
                <w:lang w:eastAsia="fi-FI"/>
              </w:rPr>
              <w:t>DC_66A_n260(4O)</w:t>
            </w:r>
          </w:p>
          <w:p w14:paraId="3A680BDC" w14:textId="77777777" w:rsidR="008D1E4A" w:rsidRPr="00EF5447" w:rsidRDefault="008D1E4A" w:rsidP="00C620E0">
            <w:pPr>
              <w:pStyle w:val="TAC"/>
              <w:rPr>
                <w:lang w:eastAsia="fi-FI"/>
              </w:rPr>
            </w:pPr>
            <w:r w:rsidRPr="00EF5447">
              <w:rPr>
                <w:lang w:eastAsia="fi-FI"/>
              </w:rPr>
              <w:t>DC_66A_n260(2P)</w:t>
            </w:r>
          </w:p>
          <w:p w14:paraId="449BDBED" w14:textId="77777777" w:rsidR="008D1E4A" w:rsidRPr="00EF5447" w:rsidRDefault="008D1E4A" w:rsidP="00C620E0">
            <w:pPr>
              <w:pStyle w:val="TAC"/>
              <w:rPr>
                <w:lang w:eastAsia="fi-FI"/>
              </w:rPr>
            </w:pPr>
            <w:r w:rsidRPr="00EF5447">
              <w:rPr>
                <w:lang w:eastAsia="fi-FI"/>
              </w:rPr>
              <w:t>DC_66A_n260(3P)</w:t>
            </w:r>
          </w:p>
          <w:p w14:paraId="2A50E73E" w14:textId="77777777" w:rsidR="008D1E4A" w:rsidRPr="00EF5447" w:rsidRDefault="008D1E4A" w:rsidP="00C620E0">
            <w:pPr>
              <w:pStyle w:val="TAC"/>
              <w:rPr>
                <w:lang w:eastAsia="fi-FI"/>
              </w:rPr>
            </w:pPr>
            <w:r w:rsidRPr="00EF5447">
              <w:rPr>
                <w:lang w:eastAsia="fi-FI"/>
              </w:rPr>
              <w:t>DC_66A_n260(4P)</w:t>
            </w:r>
          </w:p>
          <w:p w14:paraId="7CC40EAF" w14:textId="77777777" w:rsidR="008D1E4A" w:rsidRPr="00EF5447" w:rsidRDefault="008D1E4A" w:rsidP="00C620E0">
            <w:pPr>
              <w:pStyle w:val="TAC"/>
              <w:rPr>
                <w:lang w:eastAsia="fi-FI"/>
              </w:rPr>
            </w:pPr>
            <w:r w:rsidRPr="00EF5447">
              <w:rPr>
                <w:lang w:eastAsia="fi-FI"/>
              </w:rPr>
              <w:t>DC_66A_n260(2A-O)</w:t>
            </w:r>
          </w:p>
          <w:p w14:paraId="087455A0" w14:textId="77777777" w:rsidR="008D1E4A" w:rsidRPr="00EF5447" w:rsidRDefault="008D1E4A" w:rsidP="00C620E0">
            <w:pPr>
              <w:pStyle w:val="TAC"/>
              <w:rPr>
                <w:lang w:eastAsia="fi-FI"/>
              </w:rPr>
            </w:pPr>
            <w:r w:rsidRPr="00EF5447">
              <w:rPr>
                <w:lang w:eastAsia="fi-FI"/>
              </w:rPr>
              <w:t>DC_66A_n260(A-2O)</w:t>
            </w:r>
          </w:p>
          <w:p w14:paraId="72058CF3" w14:textId="77777777" w:rsidR="008D1E4A" w:rsidRPr="00EF5447" w:rsidRDefault="008D1E4A" w:rsidP="00C620E0">
            <w:pPr>
              <w:pStyle w:val="TAC"/>
              <w:rPr>
                <w:lang w:eastAsia="fi-FI"/>
              </w:rPr>
            </w:pPr>
            <w:r w:rsidRPr="00EF5447">
              <w:rPr>
                <w:lang w:eastAsia="fi-FI"/>
              </w:rPr>
              <w:t>DC_66A_n260(2A-G)</w:t>
            </w:r>
          </w:p>
          <w:p w14:paraId="59FD3E76" w14:textId="77777777" w:rsidR="008D1E4A" w:rsidRPr="00EF5447" w:rsidRDefault="008D1E4A" w:rsidP="00C620E0">
            <w:pPr>
              <w:pStyle w:val="TAC"/>
              <w:rPr>
                <w:lang w:eastAsia="fi-FI"/>
              </w:rPr>
            </w:pPr>
            <w:r w:rsidRPr="00EF5447">
              <w:rPr>
                <w:lang w:eastAsia="fi-FI"/>
              </w:rPr>
              <w:t>DC_66A_n260(A-2G)</w:t>
            </w:r>
          </w:p>
          <w:p w14:paraId="63521C31" w14:textId="77777777" w:rsidR="008D1E4A" w:rsidRPr="00EF5447" w:rsidRDefault="008D1E4A" w:rsidP="00C620E0">
            <w:pPr>
              <w:pStyle w:val="TAC"/>
              <w:rPr>
                <w:lang w:eastAsia="fi-FI"/>
              </w:rPr>
            </w:pPr>
            <w:r w:rsidRPr="00EF5447">
              <w:rPr>
                <w:lang w:eastAsia="fi-FI"/>
              </w:rPr>
              <w:t>DC_66A_n260(2A-2G)</w:t>
            </w:r>
          </w:p>
          <w:p w14:paraId="60107025" w14:textId="77777777" w:rsidR="008D1E4A" w:rsidRPr="00EF5447" w:rsidRDefault="008D1E4A" w:rsidP="00C620E0">
            <w:pPr>
              <w:pStyle w:val="TAC"/>
              <w:rPr>
                <w:lang w:eastAsia="fi-FI"/>
              </w:rPr>
            </w:pPr>
            <w:r w:rsidRPr="00EF5447">
              <w:rPr>
                <w:lang w:eastAsia="fi-FI"/>
              </w:rPr>
              <w:t>DC_66A_n260(2G-O)</w:t>
            </w:r>
          </w:p>
          <w:p w14:paraId="71AB2E4E" w14:textId="77777777" w:rsidR="008D1E4A" w:rsidRPr="00EF5447" w:rsidRDefault="008D1E4A" w:rsidP="00C620E0">
            <w:pPr>
              <w:pStyle w:val="TAC"/>
              <w:rPr>
                <w:lang w:eastAsia="fi-FI"/>
              </w:rPr>
            </w:pPr>
            <w:r w:rsidRPr="00EF5447">
              <w:rPr>
                <w:lang w:eastAsia="fi-FI"/>
              </w:rPr>
              <w:t>DC_66A_n260(2A-2G-O)</w:t>
            </w:r>
          </w:p>
          <w:p w14:paraId="4F1C51A2" w14:textId="77777777" w:rsidR="008D1E4A" w:rsidRPr="00EF5447" w:rsidRDefault="008D1E4A" w:rsidP="00C620E0">
            <w:pPr>
              <w:pStyle w:val="TAC"/>
              <w:rPr>
                <w:lang w:eastAsia="fi-FI"/>
              </w:rPr>
            </w:pPr>
            <w:r w:rsidRPr="00EF5447">
              <w:rPr>
                <w:lang w:eastAsia="fi-FI"/>
              </w:rPr>
              <w:t>DC_66A_n260(A-2H)</w:t>
            </w:r>
          </w:p>
          <w:p w14:paraId="0C7491E4" w14:textId="77777777" w:rsidR="008D1E4A" w:rsidRPr="00EF5447" w:rsidRDefault="008D1E4A" w:rsidP="00C620E0">
            <w:pPr>
              <w:pStyle w:val="TAC"/>
              <w:rPr>
                <w:lang w:eastAsia="fi-FI"/>
              </w:rPr>
            </w:pPr>
            <w:r w:rsidRPr="00EF5447">
              <w:rPr>
                <w:lang w:eastAsia="fi-FI"/>
              </w:rPr>
              <w:t>DC_66A_n260(2A-H)</w:t>
            </w:r>
          </w:p>
          <w:p w14:paraId="6F0D89BA" w14:textId="77777777" w:rsidR="008D1E4A" w:rsidRPr="00EF5447" w:rsidRDefault="008D1E4A" w:rsidP="00C620E0">
            <w:pPr>
              <w:pStyle w:val="TAC"/>
              <w:rPr>
                <w:lang w:eastAsia="fi-FI"/>
              </w:rPr>
            </w:pPr>
            <w:r w:rsidRPr="00EF5447">
              <w:rPr>
                <w:lang w:eastAsia="fi-FI"/>
              </w:rPr>
              <w:t>DC_66A_n260(2A-2H)</w:t>
            </w:r>
          </w:p>
          <w:p w14:paraId="7569A3B8" w14:textId="77777777" w:rsidR="008D1E4A" w:rsidRPr="00EF5447" w:rsidRDefault="008D1E4A" w:rsidP="00C620E0">
            <w:pPr>
              <w:pStyle w:val="TAC"/>
              <w:rPr>
                <w:lang w:eastAsia="fi-FI"/>
              </w:rPr>
            </w:pPr>
            <w:r w:rsidRPr="00EF5447">
              <w:rPr>
                <w:lang w:eastAsia="fi-FI"/>
              </w:rPr>
              <w:t>DC_66A_n260(2A-2O)</w:t>
            </w:r>
          </w:p>
          <w:p w14:paraId="70BAD37C" w14:textId="77777777" w:rsidR="008D1E4A" w:rsidRPr="00EF5447" w:rsidRDefault="008D1E4A" w:rsidP="00C620E0">
            <w:pPr>
              <w:pStyle w:val="TAC"/>
              <w:rPr>
                <w:lang w:eastAsia="fi-FI"/>
              </w:rPr>
            </w:pPr>
            <w:r w:rsidRPr="00EF5447">
              <w:rPr>
                <w:lang w:eastAsia="fi-FI"/>
              </w:rPr>
              <w:t>DC_66A_n260(2A-3O)</w:t>
            </w:r>
          </w:p>
          <w:p w14:paraId="4A502FD0" w14:textId="77777777" w:rsidR="008D1E4A" w:rsidRPr="00EF5447" w:rsidRDefault="008D1E4A" w:rsidP="00C620E0">
            <w:pPr>
              <w:pStyle w:val="TAC"/>
              <w:rPr>
                <w:lang w:eastAsia="fi-FI"/>
              </w:rPr>
            </w:pPr>
            <w:r w:rsidRPr="00EF5447">
              <w:rPr>
                <w:lang w:eastAsia="fi-FI"/>
              </w:rPr>
              <w:t>DC_66A_n260(A-4O)</w:t>
            </w:r>
          </w:p>
          <w:p w14:paraId="01470A78" w14:textId="77777777" w:rsidR="008D1E4A" w:rsidRPr="00EF5447" w:rsidRDefault="008D1E4A" w:rsidP="00C620E0">
            <w:pPr>
              <w:pStyle w:val="TAC"/>
              <w:rPr>
                <w:lang w:eastAsia="fi-FI"/>
              </w:rPr>
            </w:pPr>
            <w:r w:rsidRPr="00EF5447">
              <w:rPr>
                <w:lang w:eastAsia="fi-FI"/>
              </w:rPr>
              <w:t>DC_66A_n260(2A-4O)</w:t>
            </w:r>
          </w:p>
          <w:p w14:paraId="1D695126" w14:textId="77777777" w:rsidR="008D1E4A" w:rsidRPr="00EF5447" w:rsidRDefault="008D1E4A" w:rsidP="00C620E0">
            <w:pPr>
              <w:pStyle w:val="TAC"/>
              <w:rPr>
                <w:lang w:eastAsia="fi-FI"/>
              </w:rPr>
            </w:pPr>
            <w:r w:rsidRPr="00EF5447">
              <w:rPr>
                <w:lang w:eastAsia="fi-FI"/>
              </w:rPr>
              <w:t>DC_66A_n260(3A-2O)</w:t>
            </w:r>
          </w:p>
          <w:p w14:paraId="6C5AD115" w14:textId="77777777" w:rsidR="008D1E4A" w:rsidRPr="00EF5447" w:rsidRDefault="008D1E4A" w:rsidP="00C620E0">
            <w:pPr>
              <w:pStyle w:val="TAC"/>
              <w:rPr>
                <w:lang w:eastAsia="fi-FI"/>
              </w:rPr>
            </w:pPr>
            <w:r w:rsidRPr="00EF5447">
              <w:rPr>
                <w:lang w:eastAsia="fi-FI"/>
              </w:rPr>
              <w:t>DC_66A_n260(3A-2G)</w:t>
            </w:r>
          </w:p>
          <w:p w14:paraId="7313F365" w14:textId="77777777" w:rsidR="008D1E4A" w:rsidRPr="00EF5447" w:rsidRDefault="008D1E4A" w:rsidP="00C620E0">
            <w:pPr>
              <w:pStyle w:val="TAC"/>
              <w:rPr>
                <w:lang w:eastAsia="fi-FI"/>
              </w:rPr>
            </w:pPr>
            <w:r w:rsidRPr="00EF5447">
              <w:rPr>
                <w:lang w:eastAsia="fi-FI"/>
              </w:rPr>
              <w:t>DC_66A_n260(4A-G)</w:t>
            </w:r>
          </w:p>
          <w:p w14:paraId="5F6D6D57" w14:textId="77777777" w:rsidR="008D1E4A" w:rsidRPr="00EF5447" w:rsidRDefault="008D1E4A" w:rsidP="00C620E0">
            <w:pPr>
              <w:pStyle w:val="TAC"/>
              <w:rPr>
                <w:lang w:eastAsia="fi-FI"/>
              </w:rPr>
            </w:pPr>
            <w:r w:rsidRPr="00EF5447">
              <w:rPr>
                <w:lang w:eastAsia="fi-FI"/>
              </w:rPr>
              <w:t>DC_66A_n260(4A-2G)</w:t>
            </w:r>
          </w:p>
          <w:p w14:paraId="040881FE" w14:textId="77777777" w:rsidR="008D1E4A" w:rsidRPr="00EF5447" w:rsidRDefault="008D1E4A" w:rsidP="00C620E0">
            <w:pPr>
              <w:pStyle w:val="TAC"/>
              <w:rPr>
                <w:lang w:eastAsia="fi-FI"/>
              </w:rPr>
            </w:pPr>
            <w:r w:rsidRPr="00EF5447">
              <w:rPr>
                <w:lang w:eastAsia="fi-FI"/>
              </w:rPr>
              <w:lastRenderedPageBreak/>
              <w:t>DC_66A_n260(4A-O)</w:t>
            </w:r>
          </w:p>
          <w:p w14:paraId="556FA984" w14:textId="77777777" w:rsidR="008D1E4A" w:rsidRPr="00EF5447" w:rsidRDefault="008D1E4A" w:rsidP="00C620E0">
            <w:pPr>
              <w:pStyle w:val="TAC"/>
              <w:rPr>
                <w:lang w:eastAsia="fi-FI"/>
              </w:rPr>
            </w:pPr>
            <w:r w:rsidRPr="00EF5447">
              <w:rPr>
                <w:lang w:eastAsia="fi-FI"/>
              </w:rPr>
              <w:t>DC_66A_n260(4A-2O)</w:t>
            </w:r>
          </w:p>
          <w:p w14:paraId="37C7084B" w14:textId="77777777" w:rsidR="008D1E4A" w:rsidRPr="00EF5447" w:rsidRDefault="008D1E4A" w:rsidP="00C620E0">
            <w:pPr>
              <w:pStyle w:val="TAC"/>
              <w:rPr>
                <w:lang w:eastAsia="fi-FI"/>
              </w:rPr>
            </w:pPr>
            <w:r w:rsidRPr="00EF5447">
              <w:rPr>
                <w:lang w:eastAsia="fi-FI"/>
              </w:rPr>
              <w:t>DC_66A_n260(A-O)</w:t>
            </w:r>
          </w:p>
          <w:p w14:paraId="6995E8D4" w14:textId="77777777" w:rsidR="008D1E4A" w:rsidRPr="00EF5447" w:rsidRDefault="008D1E4A" w:rsidP="00C620E0">
            <w:pPr>
              <w:pStyle w:val="TAC"/>
              <w:rPr>
                <w:lang w:eastAsia="fi-FI"/>
              </w:rPr>
            </w:pPr>
            <w:r w:rsidRPr="00EF5447">
              <w:rPr>
                <w:lang w:eastAsia="fi-FI"/>
              </w:rPr>
              <w:t>DC_66A_n260(A-G)</w:t>
            </w:r>
          </w:p>
          <w:p w14:paraId="37120713" w14:textId="77777777" w:rsidR="008D1E4A" w:rsidRPr="00EF5447" w:rsidRDefault="008D1E4A" w:rsidP="00C620E0">
            <w:pPr>
              <w:pStyle w:val="TAC"/>
              <w:rPr>
                <w:lang w:eastAsia="fi-FI"/>
              </w:rPr>
            </w:pPr>
            <w:r w:rsidRPr="00EF5447">
              <w:rPr>
                <w:lang w:eastAsia="fi-FI"/>
              </w:rPr>
              <w:t>DC_66A_n260(G-O)</w:t>
            </w:r>
          </w:p>
          <w:p w14:paraId="49A6399F" w14:textId="77777777" w:rsidR="008D1E4A" w:rsidRPr="00EF5447" w:rsidRDefault="008D1E4A" w:rsidP="00C620E0">
            <w:pPr>
              <w:pStyle w:val="TAC"/>
              <w:rPr>
                <w:lang w:eastAsia="fi-FI"/>
              </w:rPr>
            </w:pPr>
            <w:r w:rsidRPr="00EF5447">
              <w:rPr>
                <w:lang w:eastAsia="fi-FI"/>
              </w:rPr>
              <w:t>DC_66A_n260(A-G-O)</w:t>
            </w:r>
          </w:p>
          <w:p w14:paraId="08FD5AD0" w14:textId="77777777" w:rsidR="008D1E4A" w:rsidRPr="00EF5447" w:rsidRDefault="008D1E4A" w:rsidP="00C620E0">
            <w:pPr>
              <w:pStyle w:val="TAC"/>
              <w:rPr>
                <w:lang w:eastAsia="fi-FI"/>
              </w:rPr>
            </w:pPr>
            <w:r w:rsidRPr="00EF5447">
              <w:rPr>
                <w:lang w:eastAsia="fi-FI"/>
              </w:rPr>
              <w:t>DC_66A_n260(2A-G-O)</w:t>
            </w:r>
          </w:p>
          <w:p w14:paraId="7A918D10" w14:textId="77777777" w:rsidR="008D1E4A" w:rsidRPr="00EF5447" w:rsidRDefault="008D1E4A" w:rsidP="00C620E0">
            <w:pPr>
              <w:pStyle w:val="TAC"/>
              <w:rPr>
                <w:lang w:eastAsia="fi-FI"/>
              </w:rPr>
            </w:pPr>
            <w:r w:rsidRPr="00EF5447">
              <w:rPr>
                <w:lang w:eastAsia="fi-FI"/>
              </w:rPr>
              <w:t>DC_66A_n260(A-2G-O)</w:t>
            </w:r>
          </w:p>
          <w:p w14:paraId="3CDDA529" w14:textId="77777777" w:rsidR="008D1E4A" w:rsidRPr="00EF5447" w:rsidRDefault="008D1E4A" w:rsidP="00C620E0">
            <w:pPr>
              <w:pStyle w:val="TAC"/>
              <w:rPr>
                <w:lang w:eastAsia="fi-FI"/>
              </w:rPr>
            </w:pPr>
            <w:r w:rsidRPr="00EF5447">
              <w:rPr>
                <w:lang w:eastAsia="fi-FI"/>
              </w:rPr>
              <w:t>DC_66A_n260(A-H)</w:t>
            </w:r>
          </w:p>
          <w:p w14:paraId="1E15E399" w14:textId="77777777" w:rsidR="008D1E4A" w:rsidRPr="00EF5447" w:rsidRDefault="008D1E4A" w:rsidP="00C620E0">
            <w:pPr>
              <w:pStyle w:val="TAC"/>
              <w:rPr>
                <w:lang w:eastAsia="fi-FI"/>
              </w:rPr>
            </w:pPr>
            <w:r w:rsidRPr="00EF5447">
              <w:rPr>
                <w:lang w:eastAsia="fi-FI"/>
              </w:rPr>
              <w:t>DC_66A_n260(A-3O)</w:t>
            </w:r>
          </w:p>
          <w:p w14:paraId="48C925EB" w14:textId="77777777" w:rsidR="008D1E4A" w:rsidRPr="00EF5447" w:rsidRDefault="008D1E4A" w:rsidP="00C620E0">
            <w:pPr>
              <w:pStyle w:val="TAC"/>
              <w:rPr>
                <w:lang w:eastAsia="zh-TW"/>
              </w:rPr>
            </w:pPr>
            <w:r w:rsidRPr="00EF5447">
              <w:rPr>
                <w:lang w:eastAsia="fi-FI"/>
              </w:rPr>
              <w:t>DC_66A_n260(3A-O)</w:t>
            </w:r>
          </w:p>
          <w:p w14:paraId="67C09132" w14:textId="77777777" w:rsidR="008D1E4A" w:rsidRPr="00EF5447" w:rsidRDefault="008D1E4A" w:rsidP="00C620E0">
            <w:pPr>
              <w:pStyle w:val="TAC"/>
              <w:rPr>
                <w:lang w:eastAsia="zh-TW"/>
              </w:rPr>
            </w:pPr>
            <w:r w:rsidRPr="00EF5447">
              <w:rPr>
                <w:rFonts w:eastAsia="Times New Roman" w:cs="Arial"/>
                <w:color w:val="000000"/>
                <w:szCs w:val="18"/>
              </w:rPr>
              <w:t>DC_66A_n260(3A-O-P)</w:t>
            </w:r>
          </w:p>
          <w:p w14:paraId="618F096C" w14:textId="77777777" w:rsidR="008D1E4A" w:rsidRPr="00EF5447" w:rsidRDefault="008D1E4A" w:rsidP="00C620E0">
            <w:pPr>
              <w:pStyle w:val="TAC"/>
              <w:rPr>
                <w:lang w:eastAsia="fi-FI"/>
              </w:rPr>
            </w:pPr>
            <w:r w:rsidRPr="00EF5447">
              <w:rPr>
                <w:lang w:eastAsia="fi-FI"/>
              </w:rPr>
              <w:t>DC_66A_n260(3A-P)</w:t>
            </w:r>
          </w:p>
          <w:p w14:paraId="47696168" w14:textId="77777777" w:rsidR="008D1E4A" w:rsidRPr="00EF5447" w:rsidRDefault="008D1E4A" w:rsidP="00C620E0">
            <w:pPr>
              <w:pStyle w:val="TAC"/>
              <w:rPr>
                <w:lang w:eastAsia="fi-FI"/>
              </w:rPr>
            </w:pPr>
            <w:r w:rsidRPr="00EF5447">
              <w:rPr>
                <w:lang w:eastAsia="fi-FI"/>
              </w:rPr>
              <w:t>DC_66A_n260(3A-G)</w:t>
            </w:r>
          </w:p>
          <w:p w14:paraId="30CA9F36" w14:textId="77777777" w:rsidR="008D1E4A" w:rsidRPr="00EF5447" w:rsidRDefault="008D1E4A" w:rsidP="00C620E0">
            <w:pPr>
              <w:pStyle w:val="TAC"/>
              <w:rPr>
                <w:lang w:eastAsia="fi-FI"/>
              </w:rPr>
            </w:pPr>
            <w:r w:rsidRPr="00EF5447">
              <w:rPr>
                <w:lang w:eastAsia="fi-FI"/>
              </w:rPr>
              <w:t>DC_66A_n260(2D)</w:t>
            </w:r>
          </w:p>
          <w:p w14:paraId="684A9895" w14:textId="77777777" w:rsidR="008D1E4A" w:rsidRPr="00EF5447" w:rsidRDefault="008D1E4A" w:rsidP="00C620E0">
            <w:pPr>
              <w:pStyle w:val="TAC"/>
              <w:rPr>
                <w:lang w:eastAsia="fi-FI"/>
              </w:rPr>
            </w:pPr>
            <w:r w:rsidRPr="00EF5447">
              <w:rPr>
                <w:lang w:eastAsia="fi-FI"/>
              </w:rPr>
              <w:t>DC_66A_n260(3G)</w:t>
            </w:r>
          </w:p>
          <w:p w14:paraId="10CC6E4A" w14:textId="77777777" w:rsidR="008D1E4A" w:rsidRPr="00EF5447" w:rsidRDefault="008D1E4A" w:rsidP="00C620E0">
            <w:pPr>
              <w:pStyle w:val="TAC"/>
              <w:rPr>
                <w:lang w:eastAsia="fi-FI"/>
              </w:rPr>
            </w:pPr>
            <w:r w:rsidRPr="00EF5447">
              <w:rPr>
                <w:lang w:eastAsia="fi-FI"/>
              </w:rPr>
              <w:t>DC_66A_n260(4G)</w:t>
            </w:r>
          </w:p>
          <w:p w14:paraId="0DAFBE6A" w14:textId="77777777" w:rsidR="008D1E4A" w:rsidRPr="00EF5447" w:rsidRDefault="008D1E4A" w:rsidP="00C620E0">
            <w:pPr>
              <w:pStyle w:val="TAC"/>
              <w:rPr>
                <w:lang w:eastAsia="fi-FI"/>
              </w:rPr>
            </w:pPr>
            <w:r w:rsidRPr="00EF5447">
              <w:rPr>
                <w:lang w:eastAsia="fi-FI"/>
              </w:rPr>
              <w:t>DC_66A_n260(A-D)</w:t>
            </w:r>
          </w:p>
          <w:p w14:paraId="2A289E75" w14:textId="77777777" w:rsidR="008D1E4A" w:rsidRPr="00EF5447" w:rsidRDefault="008D1E4A" w:rsidP="00C620E0">
            <w:pPr>
              <w:pStyle w:val="TAC"/>
              <w:rPr>
                <w:lang w:eastAsia="fi-FI"/>
              </w:rPr>
            </w:pPr>
            <w:r w:rsidRPr="00EF5447">
              <w:rPr>
                <w:lang w:eastAsia="fi-FI"/>
              </w:rPr>
              <w:t>DC_66A_n260(2A-D)</w:t>
            </w:r>
          </w:p>
          <w:p w14:paraId="7353BFF3" w14:textId="77777777" w:rsidR="008D1E4A" w:rsidRPr="00EF5447" w:rsidRDefault="008D1E4A" w:rsidP="00C620E0">
            <w:pPr>
              <w:pStyle w:val="TAC"/>
              <w:rPr>
                <w:lang w:eastAsia="fi-FI"/>
              </w:rPr>
            </w:pPr>
            <w:r w:rsidRPr="00EF5447">
              <w:rPr>
                <w:lang w:eastAsia="fi-FI"/>
              </w:rPr>
              <w:t>DC_66A_n260(A-D-O)</w:t>
            </w:r>
          </w:p>
          <w:p w14:paraId="6EF7B81F" w14:textId="77777777" w:rsidR="008D1E4A" w:rsidRPr="00EF5447" w:rsidRDefault="008D1E4A" w:rsidP="00C620E0">
            <w:pPr>
              <w:pStyle w:val="TAC"/>
              <w:rPr>
                <w:lang w:eastAsia="fi-FI"/>
              </w:rPr>
            </w:pPr>
            <w:r w:rsidRPr="00EF5447">
              <w:rPr>
                <w:lang w:eastAsia="fi-FI"/>
              </w:rPr>
              <w:t>DC_66A_n260(2A-D-O)</w:t>
            </w:r>
          </w:p>
          <w:p w14:paraId="305F7E5D" w14:textId="77777777" w:rsidR="008D1E4A" w:rsidRPr="00EF5447" w:rsidRDefault="008D1E4A" w:rsidP="00C620E0">
            <w:pPr>
              <w:pStyle w:val="TAC"/>
              <w:rPr>
                <w:lang w:eastAsia="fi-FI"/>
              </w:rPr>
            </w:pPr>
            <w:r w:rsidRPr="00EF5447">
              <w:rPr>
                <w:lang w:eastAsia="fi-FI"/>
              </w:rPr>
              <w:t>DC_66A_n260(D-2O)</w:t>
            </w:r>
          </w:p>
          <w:p w14:paraId="5A7F8E6D" w14:textId="77777777" w:rsidR="008D1E4A" w:rsidRPr="00EF5447" w:rsidRDefault="008D1E4A" w:rsidP="00C620E0">
            <w:pPr>
              <w:pStyle w:val="TAC"/>
              <w:rPr>
                <w:lang w:eastAsia="fi-FI"/>
              </w:rPr>
            </w:pPr>
            <w:r w:rsidRPr="00EF5447">
              <w:rPr>
                <w:lang w:eastAsia="fi-FI"/>
              </w:rPr>
              <w:t>DC_66A_n260(A-D-2O)</w:t>
            </w:r>
          </w:p>
          <w:p w14:paraId="6A87C0DD" w14:textId="77777777" w:rsidR="008D1E4A" w:rsidRPr="00EF5447" w:rsidRDefault="008D1E4A" w:rsidP="00C620E0">
            <w:pPr>
              <w:pStyle w:val="TAC"/>
              <w:rPr>
                <w:lang w:eastAsia="fi-FI"/>
              </w:rPr>
            </w:pPr>
            <w:r w:rsidRPr="00EF5447">
              <w:rPr>
                <w:lang w:eastAsia="fi-FI"/>
              </w:rPr>
              <w:t>DC_66A_n260(2A-D-2O)</w:t>
            </w:r>
          </w:p>
          <w:p w14:paraId="74FED33F" w14:textId="77777777" w:rsidR="008D1E4A" w:rsidRPr="00EF5447" w:rsidRDefault="008D1E4A" w:rsidP="00C620E0">
            <w:pPr>
              <w:pStyle w:val="TAC"/>
              <w:rPr>
                <w:lang w:eastAsia="fi-FI"/>
              </w:rPr>
            </w:pPr>
            <w:r w:rsidRPr="00EF5447">
              <w:rPr>
                <w:lang w:eastAsia="fi-FI"/>
              </w:rPr>
              <w:t>DC_66A_n260(2A-O-P)</w:t>
            </w:r>
          </w:p>
          <w:p w14:paraId="6EFB067A" w14:textId="77777777" w:rsidR="008D1E4A" w:rsidRPr="00EF5447" w:rsidRDefault="008D1E4A" w:rsidP="00C620E0">
            <w:pPr>
              <w:pStyle w:val="TAC"/>
              <w:rPr>
                <w:lang w:eastAsia="fi-FI"/>
              </w:rPr>
            </w:pPr>
            <w:r w:rsidRPr="00EF5447">
              <w:rPr>
                <w:lang w:eastAsia="fi-FI"/>
              </w:rPr>
              <w:t>DC_66A_n260(A-2D)</w:t>
            </w:r>
          </w:p>
          <w:p w14:paraId="2F347A6C" w14:textId="77777777" w:rsidR="008D1E4A" w:rsidRPr="00EF5447" w:rsidRDefault="008D1E4A" w:rsidP="00C620E0">
            <w:pPr>
              <w:pStyle w:val="TAC"/>
              <w:rPr>
                <w:lang w:eastAsia="fi-FI"/>
              </w:rPr>
            </w:pPr>
            <w:r w:rsidRPr="00EF5447">
              <w:rPr>
                <w:lang w:eastAsia="fi-FI"/>
              </w:rPr>
              <w:t>DC_66A_n260(2A-2D)</w:t>
            </w:r>
          </w:p>
          <w:p w14:paraId="0B493DB4" w14:textId="77777777" w:rsidR="008D1E4A" w:rsidRPr="00EF5447" w:rsidRDefault="008D1E4A" w:rsidP="00C620E0">
            <w:pPr>
              <w:pStyle w:val="TAC"/>
              <w:rPr>
                <w:lang w:eastAsia="zh-TW"/>
              </w:rPr>
            </w:pPr>
            <w:r w:rsidRPr="00EF5447">
              <w:rPr>
                <w:lang w:eastAsia="fi-FI"/>
              </w:rPr>
              <w:t>DC_66A_n260(A-P)</w:t>
            </w:r>
          </w:p>
          <w:p w14:paraId="13D0EC46"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DC_66A_n260(A-P-Q)</w:t>
            </w:r>
          </w:p>
          <w:p w14:paraId="5104F0A7" w14:textId="77777777" w:rsidR="008D1E4A" w:rsidRPr="00EF5447" w:rsidRDefault="008D1E4A" w:rsidP="00C620E0">
            <w:pPr>
              <w:pStyle w:val="TAC"/>
              <w:rPr>
                <w:lang w:eastAsia="fi-FI"/>
              </w:rPr>
            </w:pPr>
            <w:r w:rsidRPr="00EF5447">
              <w:rPr>
                <w:lang w:eastAsia="fi-FI"/>
              </w:rPr>
              <w:t>DC_66A_n260(2A-P)</w:t>
            </w:r>
          </w:p>
          <w:p w14:paraId="45910B7D" w14:textId="77777777" w:rsidR="008D1E4A" w:rsidRPr="00EF5447" w:rsidRDefault="008D1E4A" w:rsidP="00C620E0">
            <w:pPr>
              <w:pStyle w:val="TAC"/>
              <w:rPr>
                <w:lang w:eastAsia="fi-FI"/>
              </w:rPr>
            </w:pPr>
            <w:r w:rsidRPr="00EF5447">
              <w:rPr>
                <w:lang w:eastAsia="fi-FI"/>
              </w:rPr>
              <w:t>DC_66A_n260(A-2P)</w:t>
            </w:r>
          </w:p>
          <w:p w14:paraId="68728590" w14:textId="77777777" w:rsidR="008D1E4A" w:rsidRPr="00EF5447" w:rsidRDefault="008D1E4A" w:rsidP="00C620E0">
            <w:pPr>
              <w:pStyle w:val="TAC"/>
              <w:rPr>
                <w:lang w:eastAsia="fi-FI"/>
              </w:rPr>
            </w:pPr>
            <w:r w:rsidRPr="00EF5447">
              <w:rPr>
                <w:lang w:eastAsia="fi-FI"/>
              </w:rPr>
              <w:t>DC_66A_n260(2A-2P)</w:t>
            </w:r>
          </w:p>
          <w:p w14:paraId="0C7AC646" w14:textId="77777777" w:rsidR="008D1E4A" w:rsidRPr="00EF5447" w:rsidRDefault="008D1E4A" w:rsidP="00C620E0">
            <w:pPr>
              <w:pStyle w:val="TAC"/>
              <w:rPr>
                <w:lang w:eastAsia="fi-FI"/>
              </w:rPr>
            </w:pPr>
            <w:r w:rsidRPr="00EF5447">
              <w:rPr>
                <w:lang w:eastAsia="fi-FI"/>
              </w:rPr>
              <w:t>DC_66A_n260(3A-3O)</w:t>
            </w:r>
          </w:p>
          <w:p w14:paraId="5D15208D" w14:textId="77777777" w:rsidR="008D1E4A" w:rsidRPr="00EF5447" w:rsidRDefault="008D1E4A" w:rsidP="00C620E0">
            <w:pPr>
              <w:pStyle w:val="TAC"/>
              <w:rPr>
                <w:lang w:eastAsia="fi-FI"/>
              </w:rPr>
            </w:pPr>
            <w:r w:rsidRPr="00EF5447">
              <w:rPr>
                <w:lang w:eastAsia="fi-FI"/>
              </w:rPr>
              <w:t>DC_66A_n260(D-2G)</w:t>
            </w:r>
          </w:p>
          <w:p w14:paraId="0E8EB91C" w14:textId="77777777" w:rsidR="008D1E4A" w:rsidRPr="00EF5447" w:rsidRDefault="008D1E4A" w:rsidP="00C620E0">
            <w:pPr>
              <w:pStyle w:val="TAC"/>
              <w:rPr>
                <w:lang w:eastAsia="zh-TW"/>
              </w:rPr>
            </w:pPr>
            <w:r w:rsidRPr="00EF5447">
              <w:rPr>
                <w:lang w:eastAsia="fi-FI"/>
              </w:rPr>
              <w:t>DC_66A_n260(2D-O)</w:t>
            </w:r>
          </w:p>
          <w:p w14:paraId="146032A1" w14:textId="77777777" w:rsidR="008D1E4A" w:rsidRPr="00EF5447" w:rsidRDefault="008D1E4A" w:rsidP="00C620E0">
            <w:pPr>
              <w:pStyle w:val="TAC"/>
              <w:rPr>
                <w:lang w:eastAsia="zh-TW"/>
              </w:rPr>
            </w:pPr>
            <w:r w:rsidRPr="00EF5447">
              <w:rPr>
                <w:rFonts w:eastAsia="Times New Roman" w:cs="Arial"/>
                <w:color w:val="000000"/>
                <w:szCs w:val="18"/>
              </w:rPr>
              <w:t>DC_66A_n260(G-H)</w:t>
            </w:r>
          </w:p>
          <w:p w14:paraId="4982FA98" w14:textId="77777777" w:rsidR="008D1E4A" w:rsidRPr="00EF5447" w:rsidRDefault="008D1E4A" w:rsidP="00C620E0">
            <w:pPr>
              <w:pStyle w:val="TAC"/>
              <w:rPr>
                <w:lang w:eastAsia="fi-FI"/>
              </w:rPr>
            </w:pPr>
            <w:r w:rsidRPr="00EF5447">
              <w:rPr>
                <w:lang w:eastAsia="fi-FI"/>
              </w:rPr>
              <w:t>DC_66A_n260(G-2O)</w:t>
            </w:r>
          </w:p>
          <w:p w14:paraId="40D46439" w14:textId="77777777" w:rsidR="008D1E4A" w:rsidRPr="00EF5447" w:rsidRDefault="008D1E4A" w:rsidP="00C620E0">
            <w:pPr>
              <w:pStyle w:val="TAC"/>
              <w:rPr>
                <w:lang w:eastAsia="fi-FI"/>
              </w:rPr>
            </w:pPr>
            <w:r w:rsidRPr="00EF5447">
              <w:rPr>
                <w:lang w:eastAsia="fi-FI"/>
              </w:rPr>
              <w:t>DC_66A_n260(2G-2O)</w:t>
            </w:r>
          </w:p>
          <w:p w14:paraId="2F15B1BB" w14:textId="77777777" w:rsidR="008D1E4A" w:rsidRPr="00EF5447" w:rsidRDefault="008D1E4A" w:rsidP="00C620E0">
            <w:pPr>
              <w:pStyle w:val="TAC"/>
              <w:rPr>
                <w:lang w:eastAsia="fi-FI"/>
              </w:rPr>
            </w:pPr>
            <w:r w:rsidRPr="00EF5447">
              <w:rPr>
                <w:lang w:eastAsia="fi-FI"/>
              </w:rPr>
              <w:t>DC_66A_n260(G-3O)</w:t>
            </w:r>
          </w:p>
          <w:p w14:paraId="6E50104C" w14:textId="77777777" w:rsidR="008D1E4A" w:rsidRPr="00EF5447" w:rsidRDefault="008D1E4A" w:rsidP="00C620E0">
            <w:pPr>
              <w:pStyle w:val="TAC"/>
              <w:rPr>
                <w:lang w:eastAsia="fi-FI"/>
              </w:rPr>
            </w:pPr>
            <w:r w:rsidRPr="00EF5447">
              <w:rPr>
                <w:lang w:eastAsia="fi-FI"/>
              </w:rPr>
              <w:t>DC_66A_n260(2G-3O)</w:t>
            </w:r>
          </w:p>
          <w:p w14:paraId="108E2AC0" w14:textId="77777777" w:rsidR="008D1E4A" w:rsidRPr="00EF5447" w:rsidRDefault="008D1E4A" w:rsidP="00C620E0">
            <w:pPr>
              <w:pStyle w:val="TAC"/>
              <w:rPr>
                <w:lang w:eastAsia="fi-FI"/>
              </w:rPr>
            </w:pPr>
            <w:r w:rsidRPr="00EF5447">
              <w:rPr>
                <w:lang w:eastAsia="fi-FI"/>
              </w:rPr>
              <w:t>DC_66A_n260(G-4O)</w:t>
            </w:r>
          </w:p>
          <w:p w14:paraId="390AB409" w14:textId="77777777" w:rsidR="008D1E4A" w:rsidRPr="00EF5447" w:rsidRDefault="008D1E4A" w:rsidP="00C620E0">
            <w:pPr>
              <w:pStyle w:val="TAC"/>
              <w:rPr>
                <w:lang w:eastAsia="fi-FI"/>
              </w:rPr>
            </w:pPr>
            <w:r w:rsidRPr="00EF5447">
              <w:rPr>
                <w:lang w:eastAsia="fi-FI"/>
              </w:rPr>
              <w:t>DC_66A_n260(2G-4O)</w:t>
            </w:r>
          </w:p>
          <w:p w14:paraId="6AA97E28" w14:textId="77777777" w:rsidR="008D1E4A" w:rsidRPr="00EF5447" w:rsidRDefault="008D1E4A" w:rsidP="00C620E0">
            <w:pPr>
              <w:pStyle w:val="TAC"/>
              <w:rPr>
                <w:lang w:eastAsia="fi-FI"/>
              </w:rPr>
            </w:pPr>
            <w:r w:rsidRPr="00EF5447">
              <w:rPr>
                <w:lang w:eastAsia="fi-FI"/>
              </w:rPr>
              <w:t>DC_66A_n260(3G-O)</w:t>
            </w:r>
          </w:p>
          <w:p w14:paraId="0359A9EA" w14:textId="77777777" w:rsidR="008D1E4A" w:rsidRPr="00EF5447" w:rsidRDefault="008D1E4A" w:rsidP="00C620E0">
            <w:pPr>
              <w:pStyle w:val="TAC"/>
              <w:rPr>
                <w:lang w:eastAsia="fi-FI"/>
              </w:rPr>
            </w:pPr>
            <w:r w:rsidRPr="00EF5447">
              <w:rPr>
                <w:lang w:eastAsia="fi-FI"/>
              </w:rPr>
              <w:t>DC_66A_n260(4G-O)</w:t>
            </w:r>
          </w:p>
          <w:p w14:paraId="21D82045" w14:textId="77777777" w:rsidR="008D1E4A" w:rsidRPr="00EF5447" w:rsidRDefault="008D1E4A" w:rsidP="00C620E0">
            <w:pPr>
              <w:pStyle w:val="TAC"/>
              <w:rPr>
                <w:lang w:eastAsia="fi-FI"/>
              </w:rPr>
            </w:pPr>
            <w:r w:rsidRPr="00EF5447">
              <w:rPr>
                <w:lang w:eastAsia="fi-FI"/>
              </w:rPr>
              <w:t>DC_66A_n260(H-O)</w:t>
            </w:r>
          </w:p>
          <w:p w14:paraId="7B5ABB9F" w14:textId="77777777" w:rsidR="008D1E4A" w:rsidRPr="00EF5447" w:rsidRDefault="008D1E4A" w:rsidP="00C620E0">
            <w:pPr>
              <w:pStyle w:val="TAC"/>
              <w:rPr>
                <w:lang w:eastAsia="fi-FI"/>
              </w:rPr>
            </w:pPr>
            <w:r w:rsidRPr="00EF5447">
              <w:rPr>
                <w:lang w:eastAsia="fi-FI"/>
              </w:rPr>
              <w:t>DC_66A_n260(2H-O)</w:t>
            </w:r>
          </w:p>
          <w:p w14:paraId="62DCCAAE" w14:textId="77777777" w:rsidR="008D1E4A" w:rsidRPr="00EF5447" w:rsidRDefault="008D1E4A" w:rsidP="00C620E0">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4B58623B" w14:textId="77777777" w:rsidR="008D1E4A" w:rsidRPr="00EF5447" w:rsidRDefault="008D1E4A" w:rsidP="00C620E0">
            <w:pPr>
              <w:pStyle w:val="TAC"/>
              <w:rPr>
                <w:lang w:eastAsia="fi-FI"/>
              </w:rPr>
            </w:pPr>
            <w:r w:rsidRPr="00EF5447">
              <w:rPr>
                <w:lang w:eastAsia="fi-FI"/>
              </w:rPr>
              <w:t>DC_66A_n260(6A-2O)</w:t>
            </w:r>
          </w:p>
          <w:p w14:paraId="18BD564A" w14:textId="77777777" w:rsidR="008D1E4A" w:rsidRPr="00EF5447" w:rsidRDefault="008D1E4A" w:rsidP="00C620E0">
            <w:pPr>
              <w:pStyle w:val="TAC"/>
              <w:rPr>
                <w:lang w:eastAsia="fi-FI"/>
              </w:rPr>
            </w:pPr>
            <w:r w:rsidRPr="00EF5447">
              <w:rPr>
                <w:lang w:eastAsia="fi-FI"/>
              </w:rPr>
              <w:t>DC_66A_n260(8A-2O)</w:t>
            </w:r>
          </w:p>
          <w:p w14:paraId="32A41B17"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n260(2A-2O-2P)</w:t>
            </w:r>
          </w:p>
          <w:p w14:paraId="5CB022C3"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n260(6A-3O)</w:t>
            </w:r>
          </w:p>
          <w:p w14:paraId="6C3271C6"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n260(4A-4O)</w:t>
            </w:r>
          </w:p>
          <w:p w14:paraId="66439816"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n260(6A-2P)</w:t>
            </w:r>
          </w:p>
          <w:p w14:paraId="4A2E7835"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n260(2O-2P)</w:t>
            </w:r>
          </w:p>
          <w:p w14:paraId="73C65886" w14:textId="77777777" w:rsidR="008D1E4A" w:rsidRPr="00EF5447" w:rsidRDefault="008D1E4A" w:rsidP="00C620E0">
            <w:pPr>
              <w:pStyle w:val="TAC"/>
              <w:rPr>
                <w:lang w:eastAsia="zh-TW"/>
              </w:rPr>
            </w:pPr>
            <w:r w:rsidRPr="00EF5447">
              <w:rPr>
                <w:lang w:eastAsia="fi-FI"/>
              </w:rPr>
              <w:t>DC_66A</w:t>
            </w:r>
            <w:r w:rsidRPr="00EF5447">
              <w:rPr>
                <w:lang w:eastAsia="zh-TW"/>
              </w:rPr>
              <w:t>_</w:t>
            </w:r>
            <w:r w:rsidRPr="00EF5447">
              <w:rPr>
                <w:lang w:eastAsia="fi-FI"/>
              </w:rPr>
              <w:t>n260(2A-4P)</w:t>
            </w:r>
          </w:p>
          <w:p w14:paraId="1B3F13A1" w14:textId="77777777" w:rsidR="008D1E4A" w:rsidRPr="00EF5447" w:rsidRDefault="008D1E4A" w:rsidP="00C620E0">
            <w:pPr>
              <w:pStyle w:val="TAC"/>
              <w:rPr>
                <w:lang w:eastAsia="zh-TW"/>
              </w:rPr>
            </w:pPr>
            <w:r w:rsidRPr="00EF5447">
              <w:rPr>
                <w:lang w:eastAsia="zh-TW"/>
              </w:rPr>
              <w:t>DC_66A_n260(2A-2Q-2O)</w:t>
            </w:r>
          </w:p>
          <w:p w14:paraId="5DE0C035"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n260(4A-2Q)</w:t>
            </w:r>
          </w:p>
          <w:p w14:paraId="123A9E5A"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n260(2A-2O-2Q)</w:t>
            </w:r>
          </w:p>
          <w:p w14:paraId="6DD9A827" w14:textId="77777777" w:rsidR="008D1E4A" w:rsidRPr="00EF5447" w:rsidRDefault="008D1E4A" w:rsidP="00C620E0">
            <w:pPr>
              <w:pStyle w:val="TAC"/>
              <w:rPr>
                <w:lang w:eastAsia="fi-FI"/>
              </w:rPr>
            </w:pPr>
            <w:r w:rsidRPr="00EF5447">
              <w:rPr>
                <w:lang w:eastAsia="fi-FI"/>
              </w:rPr>
              <w:t>DC_66A_n260(A-Q)</w:t>
            </w:r>
          </w:p>
          <w:p w14:paraId="5214C89E" w14:textId="77777777" w:rsidR="008D1E4A" w:rsidRPr="00EF5447" w:rsidRDefault="008D1E4A" w:rsidP="00C620E0">
            <w:pPr>
              <w:pStyle w:val="TAC"/>
              <w:rPr>
                <w:lang w:eastAsia="fi-FI"/>
              </w:rPr>
            </w:pPr>
            <w:r w:rsidRPr="00EF5447">
              <w:rPr>
                <w:lang w:eastAsia="fi-FI"/>
              </w:rPr>
              <w:t>DC_66A_n260(P-Q)</w:t>
            </w:r>
          </w:p>
          <w:p w14:paraId="02613755" w14:textId="77777777" w:rsidR="008D1E4A" w:rsidRPr="00EF5447" w:rsidRDefault="008D1E4A" w:rsidP="00C620E0">
            <w:pPr>
              <w:pStyle w:val="TAC"/>
              <w:rPr>
                <w:noProof/>
                <w:lang w:eastAsia="zh-CN"/>
              </w:rPr>
            </w:pPr>
            <w:r w:rsidRPr="00EF5447">
              <w:rPr>
                <w:noProof/>
                <w:lang w:eastAsia="zh-CN"/>
              </w:rPr>
              <w:t>DC_66A-66A_n260A</w:t>
            </w:r>
          </w:p>
          <w:p w14:paraId="66947ADD"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66A_n260G</w:t>
            </w:r>
          </w:p>
          <w:p w14:paraId="693A58F6"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66A_n260H</w:t>
            </w:r>
          </w:p>
          <w:p w14:paraId="7E73BCB1"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66A_n260I</w:t>
            </w:r>
          </w:p>
          <w:p w14:paraId="391ABEA6"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66A_n260J</w:t>
            </w:r>
          </w:p>
          <w:p w14:paraId="5210B2F5"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66A_n260K</w:t>
            </w:r>
          </w:p>
          <w:p w14:paraId="65AE33DF"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66A_n260L</w:t>
            </w:r>
          </w:p>
          <w:p w14:paraId="6708EE2A"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66A_n260M</w:t>
            </w:r>
          </w:p>
          <w:p w14:paraId="5CA5C0A2" w14:textId="77777777" w:rsidR="008D1E4A" w:rsidRPr="00EF5447" w:rsidRDefault="008D1E4A" w:rsidP="00C620E0">
            <w:pPr>
              <w:pStyle w:val="TAC"/>
              <w:rPr>
                <w:rFonts w:eastAsia="Times New Roman" w:cs="Arial"/>
                <w:szCs w:val="18"/>
              </w:rPr>
            </w:pPr>
            <w:r w:rsidRPr="00EF5447">
              <w:rPr>
                <w:rFonts w:eastAsia="Times New Roman" w:cs="Arial"/>
                <w:szCs w:val="18"/>
              </w:rPr>
              <w:t>DC_66A_n260(A-O-P)</w:t>
            </w:r>
          </w:p>
          <w:p w14:paraId="5DDBFEF6" w14:textId="77777777" w:rsidR="008D1E4A" w:rsidRPr="00EF5447" w:rsidRDefault="008D1E4A" w:rsidP="00C620E0">
            <w:pPr>
              <w:pStyle w:val="TAC"/>
              <w:rPr>
                <w:rFonts w:cs="Arial"/>
                <w:szCs w:val="18"/>
                <w:lang w:eastAsia="zh-TW"/>
              </w:rPr>
            </w:pPr>
            <w:r w:rsidRPr="00EF5447">
              <w:rPr>
                <w:rFonts w:eastAsia="Times New Roman" w:cs="Arial"/>
                <w:szCs w:val="18"/>
              </w:rPr>
              <w:t>DC_66A_n260(O-P)</w:t>
            </w:r>
          </w:p>
          <w:p w14:paraId="5BD103B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w:t>
            </w:r>
          </w:p>
          <w:p w14:paraId="7C88C0AC"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DC_66A-66A_n260(2G)</w:t>
            </w:r>
          </w:p>
          <w:p w14:paraId="255478FA"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DC_66A-66A_n260(2H)</w:t>
            </w:r>
          </w:p>
          <w:p w14:paraId="34B1D747"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DC_66A-66A_n260(3A)</w:t>
            </w:r>
          </w:p>
          <w:p w14:paraId="259C8B1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DC_66A-66A_n260(4A)</w:t>
            </w:r>
          </w:p>
          <w:p w14:paraId="019007E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DC_66A-66A_n260(5A)</w:t>
            </w:r>
          </w:p>
          <w:p w14:paraId="0D8D1FD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DC_66A-66A_n260(6A)</w:t>
            </w:r>
          </w:p>
          <w:p w14:paraId="7A0C1210" w14:textId="77777777" w:rsidR="008D1E4A" w:rsidRPr="00EF5447" w:rsidRDefault="008D1E4A" w:rsidP="00C620E0">
            <w:pPr>
              <w:pStyle w:val="TAC"/>
              <w:rPr>
                <w:noProof/>
                <w:lang w:eastAsia="zh-CN"/>
              </w:rPr>
            </w:pPr>
            <w:r w:rsidRPr="00EF5447">
              <w:rPr>
                <w:rFonts w:eastAsia="Times New Roman" w:cs="Arial"/>
                <w:color w:val="000000"/>
                <w:szCs w:val="18"/>
              </w:rPr>
              <w:t>DC_66A-66A_n260(A-G)</w:t>
            </w:r>
          </w:p>
          <w:p w14:paraId="3C1DDEAB" w14:textId="77777777" w:rsidR="008D1E4A" w:rsidRPr="00EF5447" w:rsidRDefault="008D1E4A" w:rsidP="00C620E0">
            <w:pPr>
              <w:pStyle w:val="TAC"/>
              <w:rPr>
                <w:noProof/>
                <w:lang w:eastAsia="zh-CN"/>
              </w:rPr>
            </w:pPr>
            <w:r w:rsidRPr="00EF5447">
              <w:rPr>
                <w:rFonts w:eastAsia="Times New Roman" w:cs="Arial"/>
                <w:color w:val="000000"/>
                <w:szCs w:val="18"/>
              </w:rPr>
              <w:t>DC_66A-66A_n260(A-H)</w:t>
            </w:r>
          </w:p>
          <w:p w14:paraId="60F4291A" w14:textId="77777777" w:rsidR="008D1E4A" w:rsidRPr="00EF5447" w:rsidRDefault="008D1E4A" w:rsidP="00C620E0">
            <w:pPr>
              <w:pStyle w:val="TAC"/>
              <w:rPr>
                <w:noProof/>
                <w:lang w:eastAsia="zh-CN"/>
              </w:rPr>
            </w:pPr>
            <w:r w:rsidRPr="00EF5447">
              <w:rPr>
                <w:rFonts w:eastAsia="Times New Roman" w:cs="Arial"/>
                <w:color w:val="000000"/>
                <w:szCs w:val="18"/>
              </w:rPr>
              <w:t>DC_66A-66A_n260(A-2G)</w:t>
            </w:r>
          </w:p>
          <w:p w14:paraId="11D9A244" w14:textId="77777777" w:rsidR="008D1E4A" w:rsidRPr="00EF5447" w:rsidRDefault="008D1E4A" w:rsidP="00C620E0">
            <w:pPr>
              <w:pStyle w:val="TAC"/>
              <w:rPr>
                <w:lang w:eastAsia="fi-FI"/>
              </w:rPr>
            </w:pPr>
            <w:r w:rsidRPr="00EF5447">
              <w:rPr>
                <w:rFonts w:eastAsia="Times New Roman" w:cs="Arial"/>
                <w:color w:val="000000"/>
                <w:szCs w:val="18"/>
              </w:rPr>
              <w:t>DC_66A-66A_n260(G-H)</w:t>
            </w:r>
          </w:p>
          <w:p w14:paraId="6532B9A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DC_66A-66A_n260(2A-G)</w:t>
            </w:r>
          </w:p>
          <w:p w14:paraId="660A442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DC_66A-66A_n260(2A-2G)</w:t>
            </w:r>
          </w:p>
          <w:p w14:paraId="32E5038D" w14:textId="77777777" w:rsidR="008D1E4A" w:rsidRPr="00EF5447" w:rsidRDefault="008D1E4A" w:rsidP="00C620E0">
            <w:pPr>
              <w:pStyle w:val="TAC"/>
              <w:rPr>
                <w:lang w:eastAsia="fi-FI"/>
              </w:rPr>
            </w:pPr>
            <w:r w:rsidRPr="00EF5447">
              <w:rPr>
                <w:rFonts w:eastAsia="Times New Roman" w:cs="Arial"/>
                <w:color w:val="000000"/>
                <w:szCs w:val="18"/>
              </w:rPr>
              <w:t>DC_66A-66A_n260(3A-G)</w:t>
            </w:r>
          </w:p>
        </w:tc>
        <w:tc>
          <w:tcPr>
            <w:tcW w:w="2846" w:type="dxa"/>
          </w:tcPr>
          <w:p w14:paraId="16C61656" w14:textId="77777777" w:rsidR="008D1E4A" w:rsidRPr="00EF5447" w:rsidRDefault="008D1E4A" w:rsidP="00C620E0">
            <w:pPr>
              <w:pStyle w:val="TAC"/>
              <w:rPr>
                <w:lang w:eastAsia="fi-FI"/>
              </w:rPr>
            </w:pPr>
            <w:r w:rsidRPr="00EF5447">
              <w:rPr>
                <w:lang w:eastAsia="fi-FI"/>
              </w:rPr>
              <w:lastRenderedPageBreak/>
              <w:t>DC_66A_n260A</w:t>
            </w:r>
          </w:p>
          <w:p w14:paraId="48539A1D" w14:textId="77777777" w:rsidR="008D1E4A" w:rsidRPr="00EF5447" w:rsidRDefault="008D1E4A" w:rsidP="00C620E0">
            <w:pPr>
              <w:pStyle w:val="TAC"/>
              <w:rPr>
                <w:lang w:eastAsia="fi-FI"/>
              </w:rPr>
            </w:pPr>
            <w:r w:rsidRPr="00EF5447">
              <w:rPr>
                <w:lang w:eastAsia="fi-FI"/>
              </w:rPr>
              <w:t>DC_66A_n260G</w:t>
            </w:r>
          </w:p>
          <w:p w14:paraId="60DCC2A1" w14:textId="77777777" w:rsidR="005A5EE7" w:rsidRDefault="008D1E4A" w:rsidP="00C620E0">
            <w:pPr>
              <w:pStyle w:val="TAC"/>
              <w:rPr>
                <w:ins w:id="304" w:author="Apple" w:date="2021-01-14T19:59:00Z"/>
                <w:lang w:eastAsia="zh-TW"/>
              </w:rPr>
            </w:pPr>
            <w:r w:rsidRPr="00EF5447">
              <w:rPr>
                <w:lang w:eastAsia="fi-FI"/>
              </w:rPr>
              <w:t>DC_66A_n260H</w:t>
            </w:r>
          </w:p>
          <w:p w14:paraId="4A4C1F34" w14:textId="4CC94805" w:rsidR="008D1E4A" w:rsidRPr="00EF5447" w:rsidRDefault="008D1E4A" w:rsidP="00C620E0">
            <w:pPr>
              <w:pStyle w:val="TAC"/>
              <w:rPr>
                <w:lang w:eastAsia="zh-TW"/>
              </w:rPr>
            </w:pPr>
            <w:del w:id="305" w:author="Apple" w:date="2021-01-14T19:59:00Z">
              <w:r w:rsidRPr="00EF5447" w:rsidDel="005A5EE7">
                <w:rPr>
                  <w:lang w:eastAsia="zh-TW"/>
                </w:rPr>
                <w:br/>
              </w:r>
            </w:del>
            <w:r w:rsidRPr="00EF5447">
              <w:rPr>
                <w:lang w:eastAsia="zh-TW"/>
              </w:rPr>
              <w:t>DC_66A_n260I</w:t>
            </w:r>
          </w:p>
          <w:p w14:paraId="6555F178" w14:textId="77777777" w:rsidR="008D1E4A" w:rsidRPr="00EF5447" w:rsidRDefault="008D1E4A" w:rsidP="00C620E0">
            <w:pPr>
              <w:pStyle w:val="TAC"/>
              <w:rPr>
                <w:lang w:eastAsia="fi-FI"/>
              </w:rPr>
            </w:pPr>
            <w:r w:rsidRPr="00EF5447">
              <w:rPr>
                <w:lang w:eastAsia="fi-FI"/>
              </w:rPr>
              <w:t>DC_66A_n260O</w:t>
            </w:r>
          </w:p>
          <w:p w14:paraId="2D1D71CB" w14:textId="77777777" w:rsidR="008D1E4A" w:rsidRPr="00EF5447" w:rsidRDefault="008D1E4A" w:rsidP="00C620E0">
            <w:pPr>
              <w:pStyle w:val="TAC"/>
              <w:rPr>
                <w:lang w:eastAsia="fi-FI"/>
              </w:rPr>
            </w:pPr>
            <w:r w:rsidRPr="00EF5447">
              <w:rPr>
                <w:lang w:eastAsia="fi-FI"/>
              </w:rPr>
              <w:t>DC_66A_n260P</w:t>
            </w:r>
          </w:p>
          <w:p w14:paraId="5DA3537C" w14:textId="77777777" w:rsidR="008D1E4A" w:rsidRPr="00EF5447" w:rsidRDefault="008D1E4A" w:rsidP="00C620E0">
            <w:pPr>
              <w:pStyle w:val="TAC"/>
              <w:rPr>
                <w:lang w:eastAsia="fi-FI"/>
              </w:rPr>
            </w:pPr>
            <w:r w:rsidRPr="00EF5447">
              <w:rPr>
                <w:lang w:eastAsia="fi-FI"/>
              </w:rPr>
              <w:t>DC_66A_n260Q</w:t>
            </w:r>
          </w:p>
        </w:tc>
      </w:tr>
      <w:tr w:rsidR="008D1E4A" w:rsidRPr="00EF5447" w14:paraId="65F05A03" w14:textId="77777777" w:rsidTr="00C620E0">
        <w:trPr>
          <w:trHeight w:val="187"/>
          <w:jc w:val="center"/>
        </w:trPr>
        <w:tc>
          <w:tcPr>
            <w:tcW w:w="2972" w:type="dxa"/>
            <w:shd w:val="clear" w:color="auto" w:fill="auto"/>
          </w:tcPr>
          <w:p w14:paraId="26401956" w14:textId="77777777" w:rsidR="008D1E4A" w:rsidRPr="00EF5447" w:rsidRDefault="008D1E4A" w:rsidP="00C620E0">
            <w:pPr>
              <w:pStyle w:val="TAC"/>
              <w:rPr>
                <w:lang w:eastAsia="fi-FI"/>
              </w:rPr>
            </w:pPr>
            <w:r w:rsidRPr="00EF5447">
              <w:rPr>
                <w:lang w:eastAsia="fi-FI"/>
              </w:rPr>
              <w:lastRenderedPageBreak/>
              <w:t>DC_66A_n261A</w:t>
            </w:r>
          </w:p>
          <w:p w14:paraId="0418CAF8" w14:textId="77777777" w:rsidR="008D1E4A" w:rsidRPr="00EF5447" w:rsidRDefault="008D1E4A" w:rsidP="00C620E0">
            <w:pPr>
              <w:pStyle w:val="TAC"/>
              <w:rPr>
                <w:lang w:eastAsia="fi-FI"/>
              </w:rPr>
            </w:pPr>
            <w:r w:rsidRPr="00EF5447">
              <w:rPr>
                <w:lang w:eastAsia="fi-FI"/>
              </w:rPr>
              <w:t>DC_66A_n261D</w:t>
            </w:r>
          </w:p>
          <w:p w14:paraId="462F2D96" w14:textId="77777777" w:rsidR="008D1E4A" w:rsidRPr="00EF5447" w:rsidRDefault="008D1E4A" w:rsidP="00C620E0">
            <w:pPr>
              <w:pStyle w:val="TAC"/>
              <w:rPr>
                <w:lang w:eastAsia="fi-FI"/>
              </w:rPr>
            </w:pPr>
            <w:r w:rsidRPr="00EF5447">
              <w:rPr>
                <w:lang w:eastAsia="fi-FI"/>
              </w:rPr>
              <w:t>DC_66A_n261E</w:t>
            </w:r>
          </w:p>
          <w:p w14:paraId="1AF4B4C0" w14:textId="77777777" w:rsidR="008D1E4A" w:rsidRPr="00EF5447" w:rsidRDefault="008D1E4A" w:rsidP="00C620E0">
            <w:pPr>
              <w:pStyle w:val="TAC"/>
              <w:rPr>
                <w:lang w:eastAsia="fi-FI"/>
              </w:rPr>
            </w:pPr>
            <w:r w:rsidRPr="00EF5447">
              <w:rPr>
                <w:lang w:eastAsia="fi-FI"/>
              </w:rPr>
              <w:t>DC_66A_n261F</w:t>
            </w:r>
          </w:p>
          <w:p w14:paraId="38C6FAC0" w14:textId="77777777" w:rsidR="008D1E4A" w:rsidRPr="00EF5447" w:rsidRDefault="008D1E4A" w:rsidP="00C620E0">
            <w:pPr>
              <w:pStyle w:val="TAC"/>
              <w:rPr>
                <w:lang w:eastAsia="fi-FI"/>
              </w:rPr>
            </w:pPr>
            <w:r w:rsidRPr="00EF5447">
              <w:rPr>
                <w:lang w:eastAsia="fi-FI"/>
              </w:rPr>
              <w:t>DC_66A_n261G</w:t>
            </w:r>
          </w:p>
          <w:p w14:paraId="448E58CA" w14:textId="77777777" w:rsidR="008D1E4A" w:rsidRPr="00EF5447" w:rsidRDefault="008D1E4A" w:rsidP="00C620E0">
            <w:pPr>
              <w:pStyle w:val="TAC"/>
              <w:rPr>
                <w:lang w:eastAsia="fi-FI"/>
              </w:rPr>
            </w:pPr>
            <w:r w:rsidRPr="00EF5447">
              <w:rPr>
                <w:lang w:eastAsia="fi-FI"/>
              </w:rPr>
              <w:t>DC_66A_n261H</w:t>
            </w:r>
          </w:p>
          <w:p w14:paraId="23F10A56" w14:textId="77777777" w:rsidR="008D1E4A" w:rsidRPr="00EF5447" w:rsidRDefault="008D1E4A" w:rsidP="00C620E0">
            <w:pPr>
              <w:pStyle w:val="TAC"/>
              <w:rPr>
                <w:lang w:eastAsia="fi-FI"/>
              </w:rPr>
            </w:pPr>
            <w:r w:rsidRPr="00EF5447">
              <w:rPr>
                <w:lang w:eastAsia="fi-FI"/>
              </w:rPr>
              <w:t>DC_66A_n261I</w:t>
            </w:r>
          </w:p>
          <w:p w14:paraId="71264D9F" w14:textId="77777777" w:rsidR="008D1E4A" w:rsidRPr="00EF5447" w:rsidRDefault="008D1E4A" w:rsidP="00C620E0">
            <w:pPr>
              <w:pStyle w:val="TAC"/>
              <w:rPr>
                <w:lang w:eastAsia="fi-FI"/>
              </w:rPr>
            </w:pPr>
            <w:r w:rsidRPr="00EF5447">
              <w:rPr>
                <w:lang w:eastAsia="fi-FI"/>
              </w:rPr>
              <w:t>DC_66A_n261J</w:t>
            </w:r>
          </w:p>
          <w:p w14:paraId="657CB86F" w14:textId="77777777" w:rsidR="008D1E4A" w:rsidRPr="00EF5447" w:rsidRDefault="008D1E4A" w:rsidP="00C620E0">
            <w:pPr>
              <w:pStyle w:val="TAC"/>
              <w:rPr>
                <w:lang w:eastAsia="fi-FI"/>
              </w:rPr>
            </w:pPr>
            <w:r w:rsidRPr="00EF5447">
              <w:rPr>
                <w:lang w:eastAsia="fi-FI"/>
              </w:rPr>
              <w:t>DC_66A_n261K</w:t>
            </w:r>
          </w:p>
          <w:p w14:paraId="7CBC54E9" w14:textId="77777777" w:rsidR="008D1E4A" w:rsidRPr="00EF5447" w:rsidRDefault="008D1E4A" w:rsidP="00C620E0">
            <w:pPr>
              <w:pStyle w:val="TAC"/>
              <w:rPr>
                <w:lang w:eastAsia="fi-FI"/>
              </w:rPr>
            </w:pPr>
            <w:r w:rsidRPr="00EF5447">
              <w:rPr>
                <w:lang w:eastAsia="fi-FI"/>
              </w:rPr>
              <w:t>DC_66A_n261L</w:t>
            </w:r>
          </w:p>
          <w:p w14:paraId="60125FA2" w14:textId="77777777" w:rsidR="008D1E4A" w:rsidRPr="00EF5447" w:rsidRDefault="008D1E4A" w:rsidP="00C620E0">
            <w:pPr>
              <w:pStyle w:val="TAC"/>
              <w:rPr>
                <w:lang w:eastAsia="fi-FI"/>
              </w:rPr>
            </w:pPr>
            <w:r w:rsidRPr="00EF5447">
              <w:rPr>
                <w:lang w:eastAsia="fi-FI"/>
              </w:rPr>
              <w:t>DC_66A_n261M</w:t>
            </w:r>
          </w:p>
          <w:p w14:paraId="3BEBC6C2" w14:textId="77777777" w:rsidR="008D1E4A" w:rsidRPr="00EF5447" w:rsidRDefault="008D1E4A" w:rsidP="00C620E0">
            <w:pPr>
              <w:pStyle w:val="TAC"/>
              <w:rPr>
                <w:lang w:eastAsia="fi-FI"/>
              </w:rPr>
            </w:pPr>
            <w:r w:rsidRPr="00EF5447">
              <w:rPr>
                <w:lang w:eastAsia="fi-FI"/>
              </w:rPr>
              <w:t>DC_66A_n261O</w:t>
            </w:r>
          </w:p>
          <w:p w14:paraId="5F34D272" w14:textId="77777777" w:rsidR="008D1E4A" w:rsidRPr="00EF5447" w:rsidRDefault="008D1E4A" w:rsidP="00C620E0">
            <w:pPr>
              <w:pStyle w:val="TAC"/>
              <w:rPr>
                <w:lang w:eastAsia="fi-FI"/>
              </w:rPr>
            </w:pPr>
            <w:r w:rsidRPr="00EF5447">
              <w:rPr>
                <w:lang w:eastAsia="fi-FI"/>
              </w:rPr>
              <w:t>DC_66A_n261P</w:t>
            </w:r>
          </w:p>
          <w:p w14:paraId="087A54AE" w14:textId="77777777" w:rsidR="008D1E4A" w:rsidRPr="00EF5447" w:rsidRDefault="008D1E4A" w:rsidP="00C620E0">
            <w:pPr>
              <w:pStyle w:val="TAC"/>
              <w:rPr>
                <w:lang w:eastAsia="fi-FI"/>
              </w:rPr>
            </w:pPr>
            <w:r w:rsidRPr="00EF5447">
              <w:rPr>
                <w:lang w:eastAsia="fi-FI"/>
              </w:rPr>
              <w:t>DC_66A_n261Q</w:t>
            </w:r>
          </w:p>
        </w:tc>
        <w:tc>
          <w:tcPr>
            <w:tcW w:w="2846" w:type="dxa"/>
          </w:tcPr>
          <w:p w14:paraId="580F54F3" w14:textId="77777777" w:rsidR="008D1E4A" w:rsidRPr="00EF5447" w:rsidRDefault="008D1E4A" w:rsidP="00C620E0">
            <w:pPr>
              <w:pStyle w:val="TAC"/>
              <w:rPr>
                <w:lang w:eastAsia="zh-TW"/>
              </w:rPr>
            </w:pPr>
            <w:r w:rsidRPr="00EF5447">
              <w:rPr>
                <w:lang w:eastAsia="fi-FI"/>
              </w:rPr>
              <w:t>DC_66A_n261A</w:t>
            </w:r>
          </w:p>
          <w:p w14:paraId="5F3AE1E4" w14:textId="77777777" w:rsidR="008D1E4A" w:rsidRPr="00EF5447" w:rsidRDefault="008D1E4A" w:rsidP="00C620E0">
            <w:pPr>
              <w:pStyle w:val="TAC"/>
              <w:rPr>
                <w:lang w:eastAsia="fi-FI"/>
              </w:rPr>
            </w:pPr>
            <w:r w:rsidRPr="00EF5447">
              <w:rPr>
                <w:lang w:eastAsia="fi-FI"/>
              </w:rPr>
              <w:t>DC_66A_n261G</w:t>
            </w:r>
          </w:p>
          <w:p w14:paraId="70F8CC14" w14:textId="77777777" w:rsidR="008D1E4A" w:rsidRPr="00EF5447" w:rsidRDefault="008D1E4A" w:rsidP="00C620E0">
            <w:pPr>
              <w:pStyle w:val="TAC"/>
              <w:rPr>
                <w:lang w:eastAsia="fi-FI"/>
              </w:rPr>
            </w:pPr>
            <w:r w:rsidRPr="00EF5447">
              <w:rPr>
                <w:lang w:eastAsia="fi-FI"/>
              </w:rPr>
              <w:t>DC_66A_n261H</w:t>
            </w:r>
          </w:p>
          <w:p w14:paraId="13BA1CD2" w14:textId="77777777" w:rsidR="008D1E4A" w:rsidRPr="00EF5447" w:rsidRDefault="008D1E4A" w:rsidP="00C620E0">
            <w:pPr>
              <w:pStyle w:val="TAC"/>
              <w:rPr>
                <w:lang w:eastAsia="fi-FI"/>
              </w:rPr>
            </w:pPr>
            <w:r w:rsidRPr="00EF5447">
              <w:rPr>
                <w:lang w:eastAsia="fi-FI"/>
              </w:rPr>
              <w:t>DC_66A_n261I</w:t>
            </w:r>
          </w:p>
        </w:tc>
      </w:tr>
      <w:tr w:rsidR="008D1E4A" w:rsidRPr="00EF5447" w14:paraId="531048B5" w14:textId="77777777" w:rsidTr="00C620E0">
        <w:trPr>
          <w:trHeight w:val="187"/>
          <w:jc w:val="center"/>
        </w:trPr>
        <w:tc>
          <w:tcPr>
            <w:tcW w:w="2972" w:type="dxa"/>
            <w:shd w:val="clear" w:color="auto" w:fill="auto"/>
          </w:tcPr>
          <w:p w14:paraId="50BA07FF" w14:textId="77777777" w:rsidR="008D1E4A" w:rsidRPr="00EF5447" w:rsidRDefault="008D1E4A" w:rsidP="00C620E0">
            <w:pPr>
              <w:pStyle w:val="TAC"/>
              <w:rPr>
                <w:noProof/>
                <w:lang w:eastAsia="zh-CN"/>
              </w:rPr>
            </w:pPr>
            <w:r w:rsidRPr="00EF5447">
              <w:rPr>
                <w:noProof/>
                <w:lang w:eastAsia="zh-CN"/>
              </w:rPr>
              <w:lastRenderedPageBreak/>
              <w:t>DC_66A_n261(2A)</w:t>
            </w:r>
          </w:p>
          <w:p w14:paraId="0BD1927D" w14:textId="77777777" w:rsidR="008D1E4A" w:rsidRPr="00EF5447" w:rsidRDefault="008D1E4A" w:rsidP="00C620E0">
            <w:pPr>
              <w:pStyle w:val="TAC"/>
              <w:rPr>
                <w:noProof/>
                <w:lang w:eastAsia="zh-CN"/>
              </w:rPr>
            </w:pPr>
            <w:r w:rsidRPr="00EF5447">
              <w:rPr>
                <w:noProof/>
                <w:lang w:eastAsia="zh-CN"/>
              </w:rPr>
              <w:t>DC_66A_n261(3A)</w:t>
            </w:r>
          </w:p>
          <w:p w14:paraId="01ED7884" w14:textId="77777777" w:rsidR="008D1E4A" w:rsidRPr="00EF5447" w:rsidRDefault="008D1E4A" w:rsidP="00C620E0">
            <w:pPr>
              <w:pStyle w:val="TAC"/>
              <w:rPr>
                <w:noProof/>
                <w:lang w:eastAsia="zh-TW"/>
              </w:rPr>
            </w:pPr>
            <w:r w:rsidRPr="00EF5447">
              <w:rPr>
                <w:noProof/>
                <w:lang w:eastAsia="zh-CN"/>
              </w:rPr>
              <w:t>DC_66A_n261(4A)</w:t>
            </w:r>
          </w:p>
          <w:p w14:paraId="0E350EC9" w14:textId="77777777" w:rsidR="008D1E4A" w:rsidRPr="00EF5447" w:rsidRDefault="008D1E4A" w:rsidP="00C620E0">
            <w:pPr>
              <w:pStyle w:val="TAC"/>
              <w:rPr>
                <w:noProof/>
                <w:lang w:eastAsia="zh-TW"/>
              </w:rPr>
            </w:pPr>
            <w:r w:rsidRPr="00EF5447">
              <w:rPr>
                <w:rFonts w:eastAsia="Times New Roman" w:cs="Arial"/>
                <w:color w:val="000000"/>
                <w:szCs w:val="18"/>
              </w:rPr>
              <w:t>DC_66A_n261(2G)</w:t>
            </w:r>
          </w:p>
          <w:p w14:paraId="2484FCA8" w14:textId="77777777" w:rsidR="008D1E4A" w:rsidRPr="00EF5447" w:rsidRDefault="008D1E4A" w:rsidP="00C620E0">
            <w:pPr>
              <w:pStyle w:val="TAC"/>
              <w:rPr>
                <w:noProof/>
                <w:lang w:eastAsia="zh-CN"/>
              </w:rPr>
            </w:pPr>
            <w:r w:rsidRPr="00EF5447">
              <w:rPr>
                <w:noProof/>
                <w:lang w:eastAsia="zh-CN"/>
              </w:rPr>
              <w:t>DC_66A_n261(D-G)</w:t>
            </w:r>
          </w:p>
          <w:p w14:paraId="1CDD7606" w14:textId="77777777" w:rsidR="008D1E4A" w:rsidRPr="00EF5447" w:rsidRDefault="008D1E4A" w:rsidP="00C620E0">
            <w:pPr>
              <w:pStyle w:val="TAC"/>
              <w:rPr>
                <w:noProof/>
                <w:lang w:eastAsia="zh-CN"/>
              </w:rPr>
            </w:pPr>
            <w:r w:rsidRPr="00EF5447">
              <w:rPr>
                <w:noProof/>
                <w:lang w:eastAsia="zh-CN"/>
              </w:rPr>
              <w:t>DC_66A_n261(D-H)</w:t>
            </w:r>
          </w:p>
          <w:p w14:paraId="77059879" w14:textId="77777777" w:rsidR="008D1E4A" w:rsidRPr="00EF5447" w:rsidRDefault="008D1E4A" w:rsidP="00C620E0">
            <w:pPr>
              <w:pStyle w:val="TAC"/>
              <w:rPr>
                <w:noProof/>
                <w:lang w:eastAsia="zh-CN"/>
              </w:rPr>
            </w:pPr>
            <w:r w:rsidRPr="00EF5447">
              <w:rPr>
                <w:noProof/>
                <w:lang w:eastAsia="zh-CN"/>
              </w:rPr>
              <w:t>DC_66A_n261(D-I)</w:t>
            </w:r>
          </w:p>
          <w:p w14:paraId="2CB7410F" w14:textId="77777777" w:rsidR="008D1E4A" w:rsidRPr="00EF5447" w:rsidRDefault="008D1E4A" w:rsidP="00C620E0">
            <w:pPr>
              <w:pStyle w:val="TAC"/>
              <w:rPr>
                <w:noProof/>
                <w:lang w:eastAsia="zh-CN"/>
              </w:rPr>
            </w:pPr>
            <w:r w:rsidRPr="00EF5447">
              <w:rPr>
                <w:noProof/>
                <w:lang w:eastAsia="zh-CN"/>
              </w:rPr>
              <w:t>DC_66A_n261(D-O)</w:t>
            </w:r>
          </w:p>
          <w:p w14:paraId="0D47B3E5" w14:textId="77777777" w:rsidR="008D1E4A" w:rsidRPr="00EF5447" w:rsidRDefault="008D1E4A" w:rsidP="00C620E0">
            <w:pPr>
              <w:pStyle w:val="TAC"/>
              <w:rPr>
                <w:noProof/>
                <w:lang w:eastAsia="zh-CN"/>
              </w:rPr>
            </w:pPr>
            <w:r w:rsidRPr="00EF5447">
              <w:rPr>
                <w:noProof/>
                <w:lang w:eastAsia="zh-CN"/>
              </w:rPr>
              <w:t>DC_66A_n261(D-P)</w:t>
            </w:r>
          </w:p>
          <w:p w14:paraId="12CD0AB2" w14:textId="77777777" w:rsidR="008D1E4A" w:rsidRPr="00EF5447" w:rsidRDefault="008D1E4A" w:rsidP="00C620E0">
            <w:pPr>
              <w:pStyle w:val="TAC"/>
              <w:rPr>
                <w:noProof/>
                <w:lang w:eastAsia="zh-CN"/>
              </w:rPr>
            </w:pPr>
            <w:r w:rsidRPr="00EF5447">
              <w:rPr>
                <w:noProof/>
                <w:lang w:eastAsia="zh-CN"/>
              </w:rPr>
              <w:t>DC_66A_n261(D-Q)</w:t>
            </w:r>
          </w:p>
          <w:p w14:paraId="5F201279" w14:textId="77777777" w:rsidR="008D1E4A" w:rsidRPr="00EF5447" w:rsidRDefault="008D1E4A" w:rsidP="00C620E0">
            <w:pPr>
              <w:pStyle w:val="TAC"/>
              <w:rPr>
                <w:noProof/>
                <w:lang w:eastAsia="zh-CN"/>
              </w:rPr>
            </w:pPr>
            <w:r w:rsidRPr="00EF5447">
              <w:rPr>
                <w:noProof/>
                <w:lang w:eastAsia="zh-CN"/>
              </w:rPr>
              <w:t>DC_66A_n261(E-O)</w:t>
            </w:r>
          </w:p>
          <w:p w14:paraId="6C71948E" w14:textId="77777777" w:rsidR="008D1E4A" w:rsidRPr="00EF5447" w:rsidRDefault="008D1E4A" w:rsidP="00C620E0">
            <w:pPr>
              <w:pStyle w:val="TAC"/>
              <w:rPr>
                <w:noProof/>
                <w:lang w:eastAsia="zh-CN"/>
              </w:rPr>
            </w:pPr>
            <w:r w:rsidRPr="00EF5447">
              <w:rPr>
                <w:noProof/>
                <w:lang w:eastAsia="zh-CN"/>
              </w:rPr>
              <w:t>DC_66A_n261(E-P)</w:t>
            </w:r>
          </w:p>
          <w:p w14:paraId="5C5CFB4D" w14:textId="77777777" w:rsidR="008D1E4A" w:rsidRPr="00EF5447" w:rsidRDefault="008D1E4A" w:rsidP="00C620E0">
            <w:pPr>
              <w:pStyle w:val="TAC"/>
              <w:rPr>
                <w:noProof/>
                <w:lang w:eastAsia="zh-CN"/>
              </w:rPr>
            </w:pPr>
            <w:r w:rsidRPr="00EF5447">
              <w:rPr>
                <w:noProof/>
                <w:lang w:eastAsia="zh-CN"/>
              </w:rPr>
              <w:t>DC_66A_n261(E-Q)</w:t>
            </w:r>
          </w:p>
          <w:p w14:paraId="7621B294" w14:textId="77777777" w:rsidR="008D1E4A" w:rsidRPr="00EF5447" w:rsidRDefault="008D1E4A" w:rsidP="00C620E0">
            <w:pPr>
              <w:pStyle w:val="TAC"/>
              <w:rPr>
                <w:noProof/>
                <w:lang w:eastAsia="zh-CN"/>
              </w:rPr>
            </w:pPr>
            <w:r w:rsidRPr="00EF5447">
              <w:rPr>
                <w:noProof/>
                <w:lang w:eastAsia="zh-CN"/>
              </w:rPr>
              <w:t>DC_66A_n261(2H)</w:t>
            </w:r>
          </w:p>
          <w:p w14:paraId="05CCD067" w14:textId="77777777" w:rsidR="008D1E4A" w:rsidRPr="00EF5447" w:rsidRDefault="008D1E4A" w:rsidP="00C620E0">
            <w:pPr>
              <w:pStyle w:val="TAC"/>
              <w:rPr>
                <w:noProof/>
                <w:lang w:eastAsia="zh-CN"/>
              </w:rPr>
            </w:pPr>
            <w:r w:rsidRPr="00EF5447">
              <w:rPr>
                <w:noProof/>
                <w:lang w:eastAsia="zh-CN"/>
              </w:rPr>
              <w:t>DC_66A_n261(2I)</w:t>
            </w:r>
          </w:p>
          <w:p w14:paraId="1D63C3FB" w14:textId="77777777" w:rsidR="008D1E4A" w:rsidRPr="00EF5447" w:rsidRDefault="008D1E4A" w:rsidP="00C620E0">
            <w:pPr>
              <w:pStyle w:val="TAC"/>
              <w:rPr>
                <w:noProof/>
                <w:lang w:eastAsia="zh-CN"/>
              </w:rPr>
            </w:pPr>
            <w:r w:rsidRPr="00EF5447">
              <w:rPr>
                <w:noProof/>
                <w:lang w:eastAsia="zh-CN"/>
              </w:rPr>
              <w:t>DC_66A_n261(A-H)</w:t>
            </w:r>
          </w:p>
          <w:p w14:paraId="17622F61" w14:textId="77777777" w:rsidR="008D1E4A" w:rsidRPr="00EF5447" w:rsidRDefault="008D1E4A" w:rsidP="00C620E0">
            <w:pPr>
              <w:pStyle w:val="TAC"/>
              <w:rPr>
                <w:noProof/>
                <w:lang w:eastAsia="zh-TW"/>
              </w:rPr>
            </w:pPr>
            <w:r w:rsidRPr="00EF5447">
              <w:rPr>
                <w:noProof/>
                <w:lang w:eastAsia="zh-CN"/>
              </w:rPr>
              <w:t>DC_66A_n261(A-I)</w:t>
            </w:r>
          </w:p>
          <w:p w14:paraId="2CC062BF" w14:textId="77777777" w:rsidR="008D1E4A" w:rsidRPr="00EF5447" w:rsidRDefault="008D1E4A" w:rsidP="00C620E0">
            <w:pPr>
              <w:pStyle w:val="TAC"/>
              <w:rPr>
                <w:noProof/>
                <w:lang w:eastAsia="zh-CN"/>
              </w:rPr>
            </w:pPr>
            <w:r w:rsidRPr="00EF5447">
              <w:rPr>
                <w:rFonts w:eastAsia="Times New Roman" w:cs="Arial"/>
                <w:color w:val="000000"/>
                <w:szCs w:val="18"/>
              </w:rPr>
              <w:t>DC_66A_n261(A-J)</w:t>
            </w:r>
          </w:p>
          <w:p w14:paraId="6B99104D" w14:textId="77777777" w:rsidR="008D1E4A" w:rsidRPr="00EF5447" w:rsidRDefault="008D1E4A" w:rsidP="00C620E0">
            <w:pPr>
              <w:pStyle w:val="TAC"/>
              <w:rPr>
                <w:lang w:eastAsia="zh-TW"/>
              </w:rPr>
            </w:pPr>
            <w:r w:rsidRPr="00EF5447">
              <w:t>DC_66A_n261(A-K)</w:t>
            </w:r>
          </w:p>
          <w:p w14:paraId="6A134EC9" w14:textId="77777777" w:rsidR="008D1E4A" w:rsidRPr="00EF5447" w:rsidRDefault="008D1E4A" w:rsidP="00C620E0">
            <w:pPr>
              <w:pStyle w:val="TAC"/>
              <w:rPr>
                <w:noProof/>
                <w:lang w:eastAsia="zh-TW"/>
              </w:rPr>
            </w:pPr>
            <w:r w:rsidRPr="00EF5447">
              <w:t>DC_66A_n261(A-L)</w:t>
            </w:r>
          </w:p>
          <w:p w14:paraId="01C255C2" w14:textId="77777777" w:rsidR="008D1E4A" w:rsidRPr="00EF5447" w:rsidRDefault="008D1E4A" w:rsidP="00C620E0">
            <w:pPr>
              <w:pStyle w:val="TAC"/>
              <w:rPr>
                <w:noProof/>
                <w:lang w:eastAsia="zh-CN"/>
              </w:rPr>
            </w:pPr>
            <w:r w:rsidRPr="00EF5447">
              <w:rPr>
                <w:noProof/>
                <w:lang w:eastAsia="zh-CN"/>
              </w:rPr>
              <w:t>DC_66A_n261(A-D)</w:t>
            </w:r>
          </w:p>
          <w:p w14:paraId="176093B3" w14:textId="77777777" w:rsidR="008D1E4A" w:rsidRPr="00EF5447" w:rsidRDefault="008D1E4A" w:rsidP="00C620E0">
            <w:pPr>
              <w:pStyle w:val="TAC"/>
              <w:rPr>
                <w:noProof/>
                <w:lang w:eastAsia="zh-CN"/>
              </w:rPr>
            </w:pPr>
            <w:r w:rsidRPr="00EF5447">
              <w:rPr>
                <w:noProof/>
                <w:lang w:eastAsia="zh-CN"/>
              </w:rPr>
              <w:t>DC_66A_n261(A-D-H)</w:t>
            </w:r>
          </w:p>
          <w:p w14:paraId="6F0EF18D" w14:textId="77777777" w:rsidR="008D1E4A" w:rsidRPr="00EF5447" w:rsidRDefault="008D1E4A" w:rsidP="00C620E0">
            <w:pPr>
              <w:pStyle w:val="TAC"/>
              <w:rPr>
                <w:noProof/>
                <w:lang w:eastAsia="zh-CN"/>
              </w:rPr>
            </w:pPr>
            <w:r w:rsidRPr="00EF5447">
              <w:rPr>
                <w:noProof/>
                <w:lang w:eastAsia="zh-CN"/>
              </w:rPr>
              <w:t>DC_66A_n261(A-G)</w:t>
            </w:r>
          </w:p>
          <w:p w14:paraId="2B558F8E" w14:textId="77777777" w:rsidR="008D1E4A" w:rsidRPr="00EF5447" w:rsidRDefault="008D1E4A" w:rsidP="00C620E0">
            <w:pPr>
              <w:pStyle w:val="TAC"/>
              <w:rPr>
                <w:noProof/>
                <w:lang w:eastAsia="zh-CN"/>
              </w:rPr>
            </w:pPr>
            <w:r w:rsidRPr="00EF5447">
              <w:rPr>
                <w:noProof/>
                <w:lang w:eastAsia="zh-CN"/>
              </w:rPr>
              <w:t>DC_66A_n261(A-G-H)</w:t>
            </w:r>
          </w:p>
          <w:p w14:paraId="0C7112A1" w14:textId="77777777" w:rsidR="008D1E4A" w:rsidRPr="00EF5447" w:rsidRDefault="008D1E4A" w:rsidP="00C620E0">
            <w:pPr>
              <w:pStyle w:val="TAC"/>
              <w:rPr>
                <w:noProof/>
                <w:lang w:eastAsia="zh-TW"/>
              </w:rPr>
            </w:pPr>
            <w:r w:rsidRPr="00EF5447">
              <w:rPr>
                <w:noProof/>
                <w:lang w:eastAsia="zh-CN"/>
              </w:rPr>
              <w:t>DC_66A_n261(G-I)</w:t>
            </w:r>
          </w:p>
          <w:p w14:paraId="68E46E5F" w14:textId="77777777" w:rsidR="008D1E4A" w:rsidRPr="00EF5447" w:rsidRDefault="008D1E4A" w:rsidP="00C620E0">
            <w:pPr>
              <w:pStyle w:val="TAC"/>
              <w:rPr>
                <w:noProof/>
                <w:lang w:eastAsia="zh-TW"/>
              </w:rPr>
            </w:pPr>
            <w:r w:rsidRPr="00EF5447">
              <w:rPr>
                <w:rFonts w:eastAsia="Times New Roman" w:cs="Arial"/>
                <w:color w:val="000000"/>
                <w:szCs w:val="18"/>
              </w:rPr>
              <w:t>DC_66A_n261(G-J)</w:t>
            </w:r>
          </w:p>
          <w:p w14:paraId="1E6B2215" w14:textId="77777777" w:rsidR="008D1E4A" w:rsidRPr="00EF5447" w:rsidRDefault="008D1E4A" w:rsidP="00C620E0">
            <w:pPr>
              <w:pStyle w:val="TAC"/>
              <w:rPr>
                <w:noProof/>
                <w:lang w:eastAsia="zh-CN"/>
              </w:rPr>
            </w:pPr>
            <w:r w:rsidRPr="00EF5447">
              <w:rPr>
                <w:noProof/>
                <w:lang w:eastAsia="zh-CN"/>
              </w:rPr>
              <w:t>DC_66A_n261(A-G-I)</w:t>
            </w:r>
          </w:p>
          <w:p w14:paraId="0F0744DE" w14:textId="77777777" w:rsidR="008D1E4A" w:rsidRPr="00EF5447" w:rsidRDefault="008D1E4A" w:rsidP="00C620E0">
            <w:pPr>
              <w:pStyle w:val="TAC"/>
              <w:rPr>
                <w:noProof/>
                <w:lang w:eastAsia="zh-CN"/>
              </w:rPr>
            </w:pPr>
            <w:r w:rsidRPr="00EF5447">
              <w:rPr>
                <w:noProof/>
                <w:lang w:eastAsia="zh-CN"/>
              </w:rPr>
              <w:t>DC_66A_n261(A-H-I)</w:t>
            </w:r>
          </w:p>
          <w:p w14:paraId="24E9A5D5" w14:textId="77777777" w:rsidR="008D1E4A" w:rsidRPr="00EF5447" w:rsidRDefault="008D1E4A" w:rsidP="00C620E0">
            <w:pPr>
              <w:pStyle w:val="TAC"/>
              <w:rPr>
                <w:noProof/>
                <w:lang w:eastAsia="zh-CN"/>
              </w:rPr>
            </w:pPr>
            <w:r w:rsidRPr="00EF5447">
              <w:rPr>
                <w:noProof/>
                <w:lang w:eastAsia="zh-CN"/>
              </w:rPr>
              <w:t>DC_66A_n261(G-H)</w:t>
            </w:r>
          </w:p>
          <w:p w14:paraId="328BA429" w14:textId="77777777" w:rsidR="008D1E4A" w:rsidRPr="00EF5447" w:rsidRDefault="008D1E4A" w:rsidP="00C620E0">
            <w:pPr>
              <w:pStyle w:val="TAC"/>
              <w:rPr>
                <w:noProof/>
                <w:lang w:eastAsia="zh-CN"/>
              </w:rPr>
            </w:pPr>
            <w:r w:rsidRPr="00EF5447">
              <w:rPr>
                <w:noProof/>
                <w:lang w:eastAsia="zh-CN"/>
              </w:rPr>
              <w:t>DC_66A_n261(H-I)</w:t>
            </w:r>
          </w:p>
          <w:p w14:paraId="3225932F"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68C4731" w14:textId="77777777" w:rsidR="008D1E4A" w:rsidRPr="00EF5447" w:rsidRDefault="008D1E4A" w:rsidP="00C620E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2E9409D4" w14:textId="77777777" w:rsidR="008D1E4A" w:rsidRPr="00EF5447" w:rsidRDefault="008D1E4A" w:rsidP="00C620E0">
            <w:pPr>
              <w:pStyle w:val="TAC"/>
              <w:rPr>
                <w:noProof/>
                <w:lang w:eastAsia="zh-TW"/>
              </w:rPr>
            </w:pPr>
            <w:r w:rsidRPr="00EF5447">
              <w:rPr>
                <w:rFonts w:eastAsia="Times New Roman" w:cs="Arial"/>
                <w:color w:val="000000"/>
                <w:szCs w:val="18"/>
              </w:rPr>
              <w:t>DC_66A_n261(A-2G)</w:t>
            </w:r>
          </w:p>
          <w:p w14:paraId="0049DA7E"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C4FCA66"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0C146E7F"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6DFABEC"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DD32F89"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9D37A74"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010D8C43"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FCA8AD4"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183CD277" w14:textId="77777777" w:rsidR="008D1E4A" w:rsidRPr="00EF5447" w:rsidRDefault="008D1E4A" w:rsidP="00C620E0">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7062F060" w14:textId="77777777" w:rsidR="008D1E4A" w:rsidRPr="00EF5447" w:rsidRDefault="008D1E4A" w:rsidP="00C620E0">
            <w:pPr>
              <w:pStyle w:val="TAC"/>
              <w:rPr>
                <w:noProof/>
                <w:lang w:eastAsia="zh-CN"/>
              </w:rPr>
            </w:pPr>
            <w:r w:rsidRPr="00EF5447">
              <w:rPr>
                <w:rFonts w:eastAsia="Times New Roman" w:cs="Arial"/>
                <w:color w:val="000000"/>
                <w:szCs w:val="18"/>
              </w:rPr>
              <w:t>DC_66A_n261(2A-G)</w:t>
            </w:r>
          </w:p>
          <w:p w14:paraId="1EAC8837" w14:textId="77777777" w:rsidR="008D1E4A" w:rsidRPr="00EF5447" w:rsidRDefault="008D1E4A" w:rsidP="00C620E0">
            <w:pPr>
              <w:pStyle w:val="TAC"/>
              <w:rPr>
                <w:noProof/>
                <w:lang w:eastAsia="zh-CN"/>
              </w:rPr>
            </w:pPr>
            <w:r w:rsidRPr="00EF5447">
              <w:rPr>
                <w:rFonts w:eastAsia="Times New Roman" w:cs="Arial"/>
                <w:color w:val="000000"/>
                <w:szCs w:val="18"/>
              </w:rPr>
              <w:t>DC_66A_n261(2A-H)</w:t>
            </w:r>
          </w:p>
          <w:p w14:paraId="5BF26AD7"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DC_66A_n261(2A-I)</w:t>
            </w:r>
          </w:p>
          <w:p w14:paraId="7DF9912B" w14:textId="77777777" w:rsidR="008D1E4A" w:rsidRPr="00EF5447" w:rsidRDefault="008D1E4A" w:rsidP="00C620E0">
            <w:pPr>
              <w:pStyle w:val="TAC"/>
              <w:rPr>
                <w:lang w:eastAsia="fi-FI"/>
              </w:rPr>
            </w:pPr>
            <w:r w:rsidRPr="00EF5447">
              <w:rPr>
                <w:rFonts w:eastAsia="Times New Roman" w:cs="Arial"/>
                <w:color w:val="000000"/>
                <w:szCs w:val="18"/>
              </w:rPr>
              <w:t>DC_66A_n261(3A-G)</w:t>
            </w:r>
          </w:p>
        </w:tc>
        <w:tc>
          <w:tcPr>
            <w:tcW w:w="2846" w:type="dxa"/>
          </w:tcPr>
          <w:p w14:paraId="6A43215E" w14:textId="77777777" w:rsidR="008D1E4A" w:rsidRPr="00EF5447" w:rsidRDefault="008D1E4A" w:rsidP="00C620E0">
            <w:pPr>
              <w:pStyle w:val="TAC"/>
              <w:rPr>
                <w:lang w:eastAsia="fi-FI"/>
              </w:rPr>
            </w:pPr>
            <w:r w:rsidRPr="00EF5447">
              <w:rPr>
                <w:lang w:eastAsia="fi-FI"/>
              </w:rPr>
              <w:t>DC_66A_n261A</w:t>
            </w:r>
          </w:p>
          <w:p w14:paraId="2C641201" w14:textId="77777777" w:rsidR="008D1E4A" w:rsidRPr="00EF5447" w:rsidRDefault="008D1E4A" w:rsidP="00C620E0">
            <w:pPr>
              <w:pStyle w:val="TAC"/>
              <w:rPr>
                <w:lang w:eastAsia="fi-FI"/>
              </w:rPr>
            </w:pPr>
            <w:r w:rsidRPr="00EF5447">
              <w:rPr>
                <w:lang w:eastAsia="fi-FI"/>
              </w:rPr>
              <w:t>DC_66A_n261G</w:t>
            </w:r>
          </w:p>
          <w:p w14:paraId="161377B3" w14:textId="77777777" w:rsidR="008D1E4A" w:rsidRPr="00EF5447" w:rsidRDefault="008D1E4A" w:rsidP="00C620E0">
            <w:pPr>
              <w:pStyle w:val="TAC"/>
              <w:rPr>
                <w:lang w:eastAsia="fi-FI"/>
              </w:rPr>
            </w:pPr>
            <w:r w:rsidRPr="00EF5447">
              <w:rPr>
                <w:lang w:eastAsia="fi-FI"/>
              </w:rPr>
              <w:t>DC_66A_n261H</w:t>
            </w:r>
          </w:p>
          <w:p w14:paraId="03E3BE83" w14:textId="77777777" w:rsidR="008D1E4A" w:rsidRPr="00EF5447" w:rsidRDefault="008D1E4A" w:rsidP="00C620E0">
            <w:pPr>
              <w:pStyle w:val="TAC"/>
              <w:rPr>
                <w:lang w:eastAsia="fi-FI"/>
              </w:rPr>
            </w:pPr>
            <w:r w:rsidRPr="00EF5447">
              <w:rPr>
                <w:lang w:eastAsia="fi-FI"/>
              </w:rPr>
              <w:t>DC_66A_n261I</w:t>
            </w:r>
          </w:p>
        </w:tc>
      </w:tr>
      <w:tr w:rsidR="008D1E4A" w:rsidRPr="00EF5447" w14:paraId="308BD056" w14:textId="77777777" w:rsidTr="00C620E0">
        <w:trPr>
          <w:trHeight w:val="187"/>
          <w:jc w:val="center"/>
        </w:trPr>
        <w:tc>
          <w:tcPr>
            <w:tcW w:w="2972" w:type="dxa"/>
            <w:shd w:val="clear" w:color="auto" w:fill="auto"/>
          </w:tcPr>
          <w:p w14:paraId="32C22C8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lastRenderedPageBreak/>
              <w:t>DC_66A-66A_n261A</w:t>
            </w:r>
          </w:p>
          <w:p w14:paraId="5E33430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w:t>
            </w:r>
          </w:p>
          <w:p w14:paraId="6F9E894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DC_66A-66A_n261H</w:t>
            </w:r>
          </w:p>
          <w:p w14:paraId="3004612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DC_66A-66A_n261I</w:t>
            </w:r>
          </w:p>
          <w:p w14:paraId="3310B7D1"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DC_66A-66A_n261J</w:t>
            </w:r>
          </w:p>
          <w:p w14:paraId="236896C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DC_66A-66A_n261K</w:t>
            </w:r>
          </w:p>
          <w:p w14:paraId="7E6E3A6B"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DC_66A-66A_n261L</w:t>
            </w:r>
          </w:p>
          <w:p w14:paraId="65C4160D" w14:textId="77777777" w:rsidR="008D1E4A" w:rsidRPr="00EF5447" w:rsidRDefault="008D1E4A" w:rsidP="00C620E0">
            <w:pPr>
              <w:pStyle w:val="TAC"/>
              <w:rPr>
                <w:noProof/>
                <w:lang w:eastAsia="zh-CN"/>
              </w:rPr>
            </w:pPr>
            <w:r w:rsidRPr="00EF5447">
              <w:rPr>
                <w:rFonts w:eastAsia="Times New Roman" w:cs="Arial"/>
                <w:color w:val="000000"/>
                <w:szCs w:val="18"/>
              </w:rPr>
              <w:t>DC_66A-66A_n261M</w:t>
            </w:r>
          </w:p>
          <w:p w14:paraId="2E8EE23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w:t>
            </w:r>
          </w:p>
          <w:p w14:paraId="3A8A1F1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DC_66A-66A_n261(2G)</w:t>
            </w:r>
          </w:p>
          <w:p w14:paraId="5FD89D6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DC_66A-66A_n261(3A)</w:t>
            </w:r>
          </w:p>
          <w:p w14:paraId="141AB07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DC_66A-66A_n261(4A)</w:t>
            </w:r>
          </w:p>
          <w:p w14:paraId="5EF176D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DC_66A-66A_n261(A-G)</w:t>
            </w:r>
          </w:p>
          <w:p w14:paraId="7069D2C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DC_66A-66A_n261(A-G-H)</w:t>
            </w:r>
          </w:p>
          <w:p w14:paraId="26C7011E" w14:textId="77777777" w:rsidR="008D1E4A" w:rsidRPr="00EF5447" w:rsidRDefault="008D1E4A" w:rsidP="00C620E0">
            <w:pPr>
              <w:pStyle w:val="TAC"/>
              <w:rPr>
                <w:noProof/>
                <w:lang w:eastAsia="zh-CN"/>
              </w:rPr>
            </w:pPr>
            <w:r w:rsidRPr="00EF5447">
              <w:rPr>
                <w:rFonts w:eastAsia="Times New Roman" w:cs="Arial"/>
                <w:color w:val="000000"/>
                <w:szCs w:val="18"/>
              </w:rPr>
              <w:t>DC_66A-66A_n261(A-G-I)</w:t>
            </w:r>
          </w:p>
          <w:p w14:paraId="3B82AEF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DC_66A-66A_n261(A-2G)</w:t>
            </w:r>
          </w:p>
          <w:p w14:paraId="1F8030F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DC_66A-66A_n261(A-H)</w:t>
            </w:r>
          </w:p>
          <w:p w14:paraId="13E38D1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DC_66A-66A_n261(A-I)</w:t>
            </w:r>
          </w:p>
          <w:p w14:paraId="1BA93E0C" w14:textId="77777777" w:rsidR="008D1E4A" w:rsidRPr="00EF5447" w:rsidRDefault="008D1E4A" w:rsidP="00C620E0">
            <w:pPr>
              <w:pStyle w:val="TAC"/>
            </w:pPr>
            <w:r w:rsidRPr="00EF5447">
              <w:t>DC_66A-66A_n261(A-J)</w:t>
            </w:r>
          </w:p>
          <w:p w14:paraId="46BE01CA" w14:textId="77777777" w:rsidR="008D1E4A" w:rsidRPr="00EF5447" w:rsidRDefault="008D1E4A" w:rsidP="00C620E0">
            <w:pPr>
              <w:pStyle w:val="TAC"/>
              <w:rPr>
                <w:lang w:eastAsia="zh-TW"/>
              </w:rPr>
            </w:pPr>
            <w:r w:rsidRPr="00EF5447">
              <w:t>DC_66A-66A_n261(A-K)</w:t>
            </w:r>
          </w:p>
          <w:p w14:paraId="02577B67" w14:textId="77777777" w:rsidR="008D1E4A" w:rsidRPr="00EF5447" w:rsidRDefault="008D1E4A" w:rsidP="00C620E0">
            <w:pPr>
              <w:pStyle w:val="TAC"/>
              <w:rPr>
                <w:lang w:eastAsia="zh-TW"/>
              </w:rPr>
            </w:pPr>
            <w:r w:rsidRPr="00EF5447">
              <w:t>DC_66A-66A_n261(A-L)</w:t>
            </w:r>
          </w:p>
          <w:p w14:paraId="7125C9CC" w14:textId="77777777" w:rsidR="008D1E4A" w:rsidRPr="00EF5447" w:rsidRDefault="008D1E4A" w:rsidP="00C620E0">
            <w:pPr>
              <w:pStyle w:val="TAC"/>
              <w:rPr>
                <w:rFonts w:eastAsiaTheme="minorEastAsia"/>
                <w:lang w:eastAsia="zh-TW"/>
              </w:rPr>
            </w:pPr>
            <w:r w:rsidRPr="00EF5447">
              <w:rPr>
                <w:lang w:eastAsia="zh-TW"/>
              </w:rPr>
              <w:t>DC_66A-66A_n261(G-H)</w:t>
            </w:r>
          </w:p>
          <w:p w14:paraId="51BB9DD5"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DC_66A-66A_n261(G-I)</w:t>
            </w:r>
          </w:p>
          <w:p w14:paraId="25A2D59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DC_66A-66A_n261(G-J)</w:t>
            </w:r>
          </w:p>
          <w:p w14:paraId="72E7BF57"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DC_66A-66A_n261(H-I)</w:t>
            </w:r>
          </w:p>
          <w:p w14:paraId="3FA45821" w14:textId="77777777" w:rsidR="008D1E4A" w:rsidRPr="00EF5447" w:rsidRDefault="008D1E4A" w:rsidP="00C620E0">
            <w:pPr>
              <w:pStyle w:val="TAC"/>
              <w:rPr>
                <w:rFonts w:eastAsiaTheme="minorEastAsia" w:cs="Arial"/>
                <w:color w:val="000000"/>
                <w:szCs w:val="18"/>
                <w:lang w:eastAsia="zh-TW"/>
              </w:rPr>
            </w:pPr>
            <w:r w:rsidRPr="00EF5447">
              <w:rPr>
                <w:rFonts w:cs="Arial"/>
                <w:color w:val="000000"/>
                <w:szCs w:val="18"/>
                <w:lang w:eastAsia="zh-TW"/>
              </w:rPr>
              <w:t>DC_66A-66A_n261(2H)</w:t>
            </w:r>
          </w:p>
          <w:p w14:paraId="1ED5B6A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DC_66A-66A_n261(2A-G)</w:t>
            </w:r>
          </w:p>
          <w:p w14:paraId="07CC847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DC_66A-66A_n261(2A-H)</w:t>
            </w:r>
          </w:p>
          <w:p w14:paraId="4C02059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DC_66A-66A_n261(2A-I)</w:t>
            </w:r>
          </w:p>
          <w:p w14:paraId="049C8B0F" w14:textId="77777777" w:rsidR="008D1E4A" w:rsidRPr="00EF5447" w:rsidRDefault="008D1E4A" w:rsidP="00C620E0">
            <w:pPr>
              <w:pStyle w:val="TAC"/>
              <w:rPr>
                <w:lang w:eastAsia="fi-FI"/>
              </w:rPr>
            </w:pPr>
            <w:r w:rsidRPr="00EF5447">
              <w:rPr>
                <w:rFonts w:eastAsia="Times New Roman" w:cs="Arial"/>
                <w:color w:val="000000"/>
                <w:szCs w:val="18"/>
              </w:rPr>
              <w:t>DC_66A-66A_n261(3A-G)</w:t>
            </w:r>
          </w:p>
        </w:tc>
        <w:tc>
          <w:tcPr>
            <w:tcW w:w="2846" w:type="dxa"/>
          </w:tcPr>
          <w:p w14:paraId="048F69D6"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DC_66A_n261A</w:t>
            </w:r>
          </w:p>
          <w:p w14:paraId="0CDBF0BD" w14:textId="77777777" w:rsidR="008D1E4A" w:rsidRPr="00EF5447" w:rsidRDefault="008D1E4A" w:rsidP="00C620E0">
            <w:pPr>
              <w:pStyle w:val="TAC"/>
              <w:rPr>
                <w:lang w:eastAsia="zh-TW"/>
              </w:rPr>
            </w:pPr>
            <w:r w:rsidRPr="00EF5447">
              <w:rPr>
                <w:lang w:eastAsia="zh-TW"/>
              </w:rPr>
              <w:t>DC_66A_n261G</w:t>
            </w:r>
          </w:p>
          <w:p w14:paraId="6CAF4CC3" w14:textId="77777777" w:rsidR="008D1E4A" w:rsidRPr="00EF5447" w:rsidRDefault="008D1E4A" w:rsidP="00C620E0">
            <w:pPr>
              <w:pStyle w:val="TAC"/>
              <w:rPr>
                <w:lang w:eastAsia="zh-TW"/>
              </w:rPr>
            </w:pPr>
            <w:r w:rsidRPr="00EF5447">
              <w:rPr>
                <w:lang w:eastAsia="zh-TW"/>
              </w:rPr>
              <w:t>DC_66A_n261H</w:t>
            </w:r>
          </w:p>
          <w:p w14:paraId="1C20C755" w14:textId="77777777" w:rsidR="008D1E4A" w:rsidRPr="00EF5447" w:rsidRDefault="008D1E4A" w:rsidP="00C620E0">
            <w:pPr>
              <w:pStyle w:val="TAC"/>
              <w:rPr>
                <w:lang w:eastAsia="fi-FI"/>
              </w:rPr>
            </w:pPr>
            <w:r w:rsidRPr="00EF5447">
              <w:rPr>
                <w:lang w:eastAsia="zh-TW"/>
              </w:rPr>
              <w:t>DC_66A_n261I</w:t>
            </w:r>
          </w:p>
        </w:tc>
      </w:tr>
      <w:tr w:rsidR="008D1E4A" w:rsidRPr="00EF5447" w14:paraId="3EBFB53A" w14:textId="77777777" w:rsidTr="00C620E0">
        <w:trPr>
          <w:trHeight w:val="187"/>
          <w:jc w:val="center"/>
        </w:trPr>
        <w:tc>
          <w:tcPr>
            <w:tcW w:w="2972" w:type="dxa"/>
            <w:shd w:val="clear" w:color="auto" w:fill="auto"/>
          </w:tcPr>
          <w:p w14:paraId="7EC43F84" w14:textId="77777777" w:rsidR="008D1E4A" w:rsidRPr="00EF5447" w:rsidRDefault="008D1E4A" w:rsidP="00C620E0">
            <w:pPr>
              <w:pStyle w:val="TAC"/>
              <w:rPr>
                <w:noProof/>
                <w:lang w:eastAsia="zh-CN"/>
              </w:rPr>
            </w:pPr>
            <w:r w:rsidRPr="00EF5447">
              <w:rPr>
                <w:lang w:eastAsia="fi-FI"/>
              </w:rPr>
              <w:t>DC_71A_n257A</w:t>
            </w:r>
          </w:p>
        </w:tc>
        <w:tc>
          <w:tcPr>
            <w:tcW w:w="2846" w:type="dxa"/>
          </w:tcPr>
          <w:p w14:paraId="49C5A7B5" w14:textId="77777777" w:rsidR="008D1E4A" w:rsidRPr="00EF5447" w:rsidRDefault="008D1E4A" w:rsidP="00C620E0">
            <w:pPr>
              <w:pStyle w:val="TAC"/>
              <w:rPr>
                <w:lang w:eastAsia="fi-FI"/>
              </w:rPr>
            </w:pPr>
            <w:r w:rsidRPr="00EF5447">
              <w:rPr>
                <w:lang w:eastAsia="fi-FI"/>
              </w:rPr>
              <w:t>DC_71A_n257A</w:t>
            </w:r>
          </w:p>
        </w:tc>
      </w:tr>
      <w:tr w:rsidR="008D1E4A" w:rsidRPr="00EF5447" w14:paraId="6DF7BF95" w14:textId="77777777" w:rsidTr="00C620E0">
        <w:trPr>
          <w:trHeight w:val="187"/>
          <w:jc w:val="center"/>
        </w:trPr>
        <w:tc>
          <w:tcPr>
            <w:tcW w:w="2972" w:type="dxa"/>
            <w:shd w:val="clear" w:color="auto" w:fill="auto"/>
          </w:tcPr>
          <w:p w14:paraId="5B98502E" w14:textId="77777777" w:rsidR="008D1E4A" w:rsidRPr="00EF5447" w:rsidRDefault="008D1E4A" w:rsidP="00C620E0">
            <w:pPr>
              <w:pStyle w:val="TAC"/>
              <w:rPr>
                <w:noProof/>
                <w:lang w:eastAsia="zh-CN"/>
              </w:rPr>
            </w:pPr>
            <w:r w:rsidRPr="00EF5447">
              <w:rPr>
                <w:lang w:eastAsia="fi-FI"/>
              </w:rPr>
              <w:t>DC_</w:t>
            </w:r>
            <w:r w:rsidRPr="00EF5447">
              <w:rPr>
                <w:lang w:eastAsia="zh-CN"/>
              </w:rPr>
              <w:t>71A_n258A</w:t>
            </w:r>
          </w:p>
        </w:tc>
        <w:tc>
          <w:tcPr>
            <w:tcW w:w="2846" w:type="dxa"/>
          </w:tcPr>
          <w:p w14:paraId="7D48D3F1" w14:textId="77777777" w:rsidR="008D1E4A" w:rsidRPr="00EF5447" w:rsidRDefault="008D1E4A" w:rsidP="00C620E0">
            <w:pPr>
              <w:pStyle w:val="TAC"/>
              <w:rPr>
                <w:lang w:eastAsia="fi-FI"/>
              </w:rPr>
            </w:pPr>
            <w:r w:rsidRPr="00EF5447">
              <w:rPr>
                <w:lang w:eastAsia="fi-FI"/>
              </w:rPr>
              <w:t>DC_</w:t>
            </w:r>
            <w:r w:rsidRPr="00EF5447">
              <w:rPr>
                <w:lang w:eastAsia="zh-CN"/>
              </w:rPr>
              <w:t>71A_n258A</w:t>
            </w:r>
          </w:p>
        </w:tc>
      </w:tr>
      <w:tr w:rsidR="008D1E4A" w:rsidRPr="00EF5447" w14:paraId="3DCBF108" w14:textId="77777777" w:rsidTr="00C620E0">
        <w:trPr>
          <w:trHeight w:val="187"/>
          <w:jc w:val="center"/>
        </w:trPr>
        <w:tc>
          <w:tcPr>
            <w:tcW w:w="2972" w:type="dxa"/>
            <w:shd w:val="clear" w:color="auto" w:fill="auto"/>
          </w:tcPr>
          <w:p w14:paraId="547D9ADC" w14:textId="77777777" w:rsidR="008D1E4A" w:rsidRPr="00EF5447" w:rsidRDefault="008D1E4A" w:rsidP="00C620E0">
            <w:pPr>
              <w:pStyle w:val="TAC"/>
              <w:rPr>
                <w:noProof/>
                <w:lang w:eastAsia="zh-CN"/>
              </w:rPr>
            </w:pPr>
            <w:r w:rsidRPr="00EF5447">
              <w:rPr>
                <w:lang w:eastAsia="fi-FI"/>
              </w:rPr>
              <w:t>DC_71A_n260A</w:t>
            </w:r>
          </w:p>
        </w:tc>
        <w:tc>
          <w:tcPr>
            <w:tcW w:w="2846" w:type="dxa"/>
          </w:tcPr>
          <w:p w14:paraId="71AABAC4" w14:textId="77777777" w:rsidR="008D1E4A" w:rsidRPr="00EF5447" w:rsidRDefault="008D1E4A" w:rsidP="00C620E0">
            <w:pPr>
              <w:pStyle w:val="TAC"/>
              <w:rPr>
                <w:lang w:eastAsia="fi-FI"/>
              </w:rPr>
            </w:pPr>
            <w:r w:rsidRPr="00EF5447">
              <w:rPr>
                <w:lang w:eastAsia="fi-FI"/>
              </w:rPr>
              <w:t>DC_71A_n260A</w:t>
            </w:r>
          </w:p>
        </w:tc>
      </w:tr>
      <w:tr w:rsidR="008D1E4A" w:rsidRPr="00EF5447" w14:paraId="04897567" w14:textId="77777777" w:rsidTr="00C620E0">
        <w:trPr>
          <w:trHeight w:val="187"/>
          <w:jc w:val="center"/>
        </w:trPr>
        <w:tc>
          <w:tcPr>
            <w:tcW w:w="2972" w:type="dxa"/>
            <w:shd w:val="clear" w:color="auto" w:fill="auto"/>
          </w:tcPr>
          <w:p w14:paraId="53EA9540" w14:textId="77777777" w:rsidR="008D1E4A" w:rsidRPr="00EF5447" w:rsidRDefault="008D1E4A" w:rsidP="00C620E0">
            <w:pPr>
              <w:pStyle w:val="TAC"/>
              <w:rPr>
                <w:noProof/>
                <w:lang w:eastAsia="zh-CN"/>
              </w:rPr>
            </w:pPr>
            <w:r w:rsidRPr="00EF5447">
              <w:rPr>
                <w:lang w:eastAsia="fi-FI"/>
              </w:rPr>
              <w:t>DC_71A_n261A</w:t>
            </w:r>
          </w:p>
        </w:tc>
        <w:tc>
          <w:tcPr>
            <w:tcW w:w="2846" w:type="dxa"/>
          </w:tcPr>
          <w:p w14:paraId="696C8DD1" w14:textId="77777777" w:rsidR="008D1E4A" w:rsidRPr="00EF5447" w:rsidRDefault="008D1E4A" w:rsidP="00C620E0">
            <w:pPr>
              <w:pStyle w:val="TAC"/>
              <w:rPr>
                <w:lang w:eastAsia="fi-FI"/>
              </w:rPr>
            </w:pPr>
            <w:r w:rsidRPr="00EF5447">
              <w:rPr>
                <w:lang w:eastAsia="fi-FI"/>
              </w:rPr>
              <w:t>DC_71A_n261A</w:t>
            </w:r>
          </w:p>
        </w:tc>
      </w:tr>
      <w:tr w:rsidR="008D1E4A" w:rsidRPr="00EF5447" w14:paraId="5D4EE071" w14:textId="77777777" w:rsidTr="00C620E0">
        <w:trPr>
          <w:trHeight w:val="187"/>
          <w:jc w:val="center"/>
        </w:trPr>
        <w:tc>
          <w:tcPr>
            <w:tcW w:w="5818" w:type="dxa"/>
            <w:gridSpan w:val="2"/>
            <w:shd w:val="clear" w:color="auto" w:fill="auto"/>
            <w:vAlign w:val="center"/>
          </w:tcPr>
          <w:p w14:paraId="2869A82B" w14:textId="77777777" w:rsidR="008D1E4A" w:rsidRPr="00EF5447" w:rsidRDefault="008D1E4A" w:rsidP="00C620E0">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865327D" w14:textId="77777777" w:rsidR="008D1E4A" w:rsidRPr="00EF5447" w:rsidRDefault="008D1E4A" w:rsidP="00C620E0">
            <w:pPr>
              <w:pStyle w:val="TAN"/>
              <w:rPr>
                <w:lang w:eastAsia="fi-FI"/>
              </w:rPr>
            </w:pPr>
            <w:r w:rsidRPr="00EF5447">
              <w:rPr>
                <w:rStyle w:val="TALChar"/>
                <w:rFonts w:cs="Times New Roman"/>
              </w:rPr>
              <w:t>NOTE 2:</w:t>
            </w:r>
            <w:r w:rsidRPr="00EF5447">
              <w:rPr>
                <w:rStyle w:val="TALChar"/>
                <w:rFonts w:cs="Times New Roman"/>
              </w:rPr>
              <w:tab/>
              <w:t>Applicable for UE supporting inter-band EN-DC with mandatory simultaneous Rx/Tx capability for all of the above combinations</w:t>
            </w:r>
          </w:p>
        </w:tc>
      </w:tr>
    </w:tbl>
    <w:p w14:paraId="360532C8" w14:textId="77777777" w:rsidR="008D1E4A" w:rsidRPr="00EF5447" w:rsidRDefault="008D1E4A" w:rsidP="008D1E4A"/>
    <w:p w14:paraId="0079F36F" w14:textId="77777777" w:rsidR="008D1E4A" w:rsidRPr="00EF5447" w:rsidRDefault="008D1E4A" w:rsidP="008D1E4A">
      <w:pPr>
        <w:pStyle w:val="Heading4"/>
      </w:pPr>
      <w:bookmarkStart w:id="306" w:name="_Toc21351531"/>
      <w:bookmarkStart w:id="307" w:name="_Toc29807113"/>
      <w:bookmarkStart w:id="308" w:name="_Toc36648827"/>
      <w:bookmarkStart w:id="309" w:name="_Toc36651552"/>
      <w:bookmarkStart w:id="310" w:name="_Toc37256486"/>
      <w:bookmarkStart w:id="311" w:name="_Toc37256827"/>
      <w:bookmarkStart w:id="312" w:name="_Toc45890524"/>
      <w:bookmarkStart w:id="313" w:name="_Toc45891748"/>
      <w:bookmarkStart w:id="314" w:name="_Toc45892158"/>
      <w:bookmarkStart w:id="315" w:name="_Toc45892568"/>
      <w:bookmarkStart w:id="316" w:name="_Toc52352981"/>
      <w:bookmarkStart w:id="317" w:name="_Toc53174804"/>
      <w:bookmarkStart w:id="318" w:name="_Toc61378112"/>
      <w:bookmarkStart w:id="319" w:name="_Toc61378587"/>
      <w:r w:rsidRPr="00EF5447">
        <w:lastRenderedPageBreak/>
        <w:t>5.5B.5.2</w:t>
      </w:r>
      <w:r w:rsidRPr="00EF5447">
        <w:tab/>
        <w:t>Inter-band EN-DC configurations including FR2 (three bands)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17C9575" w14:textId="77777777" w:rsidR="008D1E4A" w:rsidRPr="00EF5447" w:rsidRDefault="008D1E4A" w:rsidP="008D1E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D1E4A" w:rsidRPr="00EF5447" w14:paraId="2F948BF3" w14:textId="77777777" w:rsidTr="00C620E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E82D3"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D8503" w14:textId="77777777" w:rsidR="008D1E4A" w:rsidRPr="00EF5447"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5B07A6A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9A42B" w14:textId="77777777" w:rsidR="008D1E4A" w:rsidRPr="00EF5447" w:rsidRDefault="008D1E4A" w:rsidP="00C620E0">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02ABFCFC" w14:textId="77777777" w:rsidR="008D1E4A" w:rsidRPr="00EF5447" w:rsidRDefault="008D1E4A" w:rsidP="00C620E0">
            <w:pPr>
              <w:pStyle w:val="TAC"/>
              <w:rPr>
                <w:noProof/>
                <w:lang w:eastAsia="zh-CN"/>
              </w:rPr>
            </w:pPr>
            <w:r w:rsidRPr="00EF5447">
              <w:rPr>
                <w:noProof/>
                <w:lang w:eastAsia="zh-CN"/>
              </w:rPr>
              <w:t>DC_1A-3A_n257D</w:t>
            </w:r>
            <w:r w:rsidRPr="00EF5447">
              <w:rPr>
                <w:noProof/>
                <w:vertAlign w:val="superscript"/>
                <w:lang w:eastAsia="zh-CN"/>
              </w:rPr>
              <w:t>2</w:t>
            </w:r>
          </w:p>
          <w:p w14:paraId="1B1510AA" w14:textId="77777777" w:rsidR="008D1E4A" w:rsidRPr="00EF5447" w:rsidRDefault="008D1E4A" w:rsidP="00C620E0">
            <w:pPr>
              <w:pStyle w:val="TAC"/>
              <w:rPr>
                <w:noProof/>
                <w:lang w:eastAsia="zh-CN"/>
              </w:rPr>
            </w:pPr>
            <w:r w:rsidRPr="00EF5447">
              <w:rPr>
                <w:noProof/>
                <w:lang w:eastAsia="zh-CN"/>
              </w:rPr>
              <w:t>DC_1A-3A_n257E</w:t>
            </w:r>
            <w:r w:rsidRPr="00EF5447">
              <w:rPr>
                <w:noProof/>
                <w:vertAlign w:val="superscript"/>
                <w:lang w:eastAsia="zh-CN"/>
              </w:rPr>
              <w:t>2</w:t>
            </w:r>
          </w:p>
          <w:p w14:paraId="122CF752" w14:textId="77777777" w:rsidR="008D1E4A" w:rsidRPr="00EF5447" w:rsidRDefault="008D1E4A" w:rsidP="00C620E0">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218B9B0" w14:textId="77777777" w:rsidR="008D1E4A" w:rsidRPr="00EF5447" w:rsidRDefault="008D1E4A" w:rsidP="00C620E0">
            <w:pPr>
              <w:pStyle w:val="TAC"/>
              <w:rPr>
                <w:lang w:eastAsia="ja-JP"/>
              </w:rPr>
            </w:pPr>
            <w:r w:rsidRPr="00EF5447">
              <w:rPr>
                <w:lang w:eastAsia="ja-JP"/>
              </w:rPr>
              <w:t>DC_1A-3A_n257G</w:t>
            </w:r>
          </w:p>
          <w:p w14:paraId="699877EA" w14:textId="77777777" w:rsidR="008D1E4A" w:rsidRPr="00EF5447" w:rsidRDefault="008D1E4A" w:rsidP="00C620E0">
            <w:pPr>
              <w:pStyle w:val="TAC"/>
              <w:rPr>
                <w:lang w:eastAsia="ja-JP"/>
              </w:rPr>
            </w:pPr>
            <w:r w:rsidRPr="00EF5447">
              <w:rPr>
                <w:lang w:eastAsia="ja-JP"/>
              </w:rPr>
              <w:t>DC_1A-3A_n257H</w:t>
            </w:r>
          </w:p>
          <w:p w14:paraId="193D4A31" w14:textId="77777777" w:rsidR="008D1E4A" w:rsidRPr="00EF5447" w:rsidRDefault="008D1E4A" w:rsidP="00C620E0">
            <w:pPr>
              <w:pStyle w:val="TAC"/>
              <w:rPr>
                <w:lang w:eastAsia="ja-JP"/>
              </w:rPr>
            </w:pPr>
            <w:r w:rsidRPr="00EF5447">
              <w:rPr>
                <w:lang w:eastAsia="ja-JP"/>
              </w:rPr>
              <w:t>DC_1A-3A_n257I</w:t>
            </w:r>
          </w:p>
          <w:p w14:paraId="5F53E8C7" w14:textId="77777777" w:rsidR="008D1E4A" w:rsidRPr="00EF5447" w:rsidRDefault="008D1E4A" w:rsidP="00C620E0">
            <w:pPr>
              <w:pStyle w:val="TAC"/>
              <w:rPr>
                <w:lang w:eastAsia="ja-JP"/>
              </w:rPr>
            </w:pPr>
            <w:r w:rsidRPr="00EF5447">
              <w:rPr>
                <w:lang w:eastAsia="ja-JP"/>
              </w:rPr>
              <w:t>DC_1A-3A_n257J</w:t>
            </w:r>
          </w:p>
          <w:p w14:paraId="3116163A" w14:textId="77777777" w:rsidR="008D1E4A" w:rsidRPr="00EF5447" w:rsidRDefault="008D1E4A" w:rsidP="00C620E0">
            <w:pPr>
              <w:pStyle w:val="TAC"/>
              <w:rPr>
                <w:lang w:eastAsia="ja-JP"/>
              </w:rPr>
            </w:pPr>
            <w:r w:rsidRPr="00EF5447">
              <w:rPr>
                <w:lang w:eastAsia="ja-JP"/>
              </w:rPr>
              <w:t>DC_1A-3A_n257K</w:t>
            </w:r>
          </w:p>
          <w:p w14:paraId="375F732E" w14:textId="77777777" w:rsidR="008D1E4A" w:rsidRPr="00EF5447" w:rsidRDefault="008D1E4A" w:rsidP="00C620E0">
            <w:pPr>
              <w:pStyle w:val="TAC"/>
              <w:rPr>
                <w:lang w:eastAsia="ja-JP"/>
              </w:rPr>
            </w:pPr>
            <w:r w:rsidRPr="00EF5447">
              <w:rPr>
                <w:lang w:eastAsia="ja-JP"/>
              </w:rPr>
              <w:t>DC_1A-3A_n257L</w:t>
            </w:r>
          </w:p>
          <w:p w14:paraId="63D289D2" w14:textId="77777777" w:rsidR="008D1E4A" w:rsidRPr="00EF5447" w:rsidRDefault="008D1E4A" w:rsidP="00C620E0">
            <w:pPr>
              <w:pStyle w:val="TAC"/>
              <w:rPr>
                <w:lang w:eastAsia="ja-JP"/>
              </w:rPr>
            </w:pPr>
            <w:r w:rsidRPr="00EF5447">
              <w:rPr>
                <w:lang w:eastAsia="ja-JP"/>
              </w:rPr>
              <w:t>DC_1A-3A_n257M</w:t>
            </w:r>
          </w:p>
          <w:p w14:paraId="1EFE1C86" w14:textId="77777777" w:rsidR="008D1E4A" w:rsidRPr="00EF5447" w:rsidRDefault="008D1E4A" w:rsidP="00C620E0">
            <w:pPr>
              <w:pStyle w:val="TAC"/>
            </w:pPr>
            <w:r w:rsidRPr="00EF5447">
              <w:t>DC_1A-3C_n257A</w:t>
            </w:r>
          </w:p>
          <w:p w14:paraId="1599155A" w14:textId="77777777" w:rsidR="008D1E4A" w:rsidRPr="00EF5447" w:rsidRDefault="008D1E4A" w:rsidP="00C620E0">
            <w:pPr>
              <w:pStyle w:val="TAC"/>
              <w:rPr>
                <w:lang w:eastAsia="fr-FR"/>
              </w:rPr>
            </w:pPr>
            <w:r w:rsidRPr="00EF5447">
              <w:t>DC_1A-3C_n257D</w:t>
            </w:r>
          </w:p>
          <w:p w14:paraId="2CD4DAEA" w14:textId="77777777" w:rsidR="008D1E4A" w:rsidRPr="00EF5447" w:rsidRDefault="008D1E4A" w:rsidP="00C620E0">
            <w:pPr>
              <w:pStyle w:val="TAC"/>
            </w:pPr>
            <w:r w:rsidRPr="00EF5447">
              <w:t>DC_1A-3C_n257E</w:t>
            </w:r>
          </w:p>
          <w:p w14:paraId="7CDF05D7" w14:textId="77777777" w:rsidR="008D1E4A" w:rsidRPr="00EF5447" w:rsidRDefault="008D1E4A" w:rsidP="00C620E0">
            <w:pPr>
              <w:pStyle w:val="TAC"/>
            </w:pPr>
            <w:r w:rsidRPr="00EF5447">
              <w:t>DC_1A-3C_n257F</w:t>
            </w:r>
          </w:p>
          <w:p w14:paraId="12F00A36" w14:textId="77777777" w:rsidR="008D1E4A" w:rsidRPr="00EF5447" w:rsidRDefault="008D1E4A" w:rsidP="00C620E0">
            <w:pPr>
              <w:pStyle w:val="TAC"/>
            </w:pPr>
            <w:r w:rsidRPr="00EF5447">
              <w:t>DC_1A-3C_n257G</w:t>
            </w:r>
          </w:p>
          <w:p w14:paraId="1DC46BE6" w14:textId="77777777" w:rsidR="008D1E4A" w:rsidRPr="00EF5447" w:rsidRDefault="008D1E4A" w:rsidP="00C620E0">
            <w:pPr>
              <w:pStyle w:val="TAC"/>
            </w:pPr>
            <w:r w:rsidRPr="00EF5447">
              <w:t>DC_1A-3C_n257H</w:t>
            </w:r>
          </w:p>
          <w:p w14:paraId="136C0576" w14:textId="77777777" w:rsidR="008D1E4A" w:rsidRPr="00EF5447" w:rsidRDefault="008D1E4A" w:rsidP="00C620E0">
            <w:pPr>
              <w:pStyle w:val="TAC"/>
            </w:pPr>
            <w:r w:rsidRPr="00EF5447">
              <w:t>DC_1A-3C_n257I</w:t>
            </w:r>
          </w:p>
          <w:p w14:paraId="321A4E78" w14:textId="77777777" w:rsidR="008D1E4A" w:rsidRPr="00EF5447" w:rsidRDefault="008D1E4A" w:rsidP="00C620E0">
            <w:pPr>
              <w:pStyle w:val="TAC"/>
            </w:pPr>
            <w:r w:rsidRPr="00EF5447">
              <w:t>DC_1A-3C_n257J</w:t>
            </w:r>
          </w:p>
          <w:p w14:paraId="364119D3" w14:textId="77777777" w:rsidR="008D1E4A" w:rsidRPr="00EF5447" w:rsidRDefault="008D1E4A" w:rsidP="00C620E0">
            <w:pPr>
              <w:pStyle w:val="TAC"/>
            </w:pPr>
            <w:r w:rsidRPr="00EF5447">
              <w:t>DC_1A-3C_n257K</w:t>
            </w:r>
          </w:p>
          <w:p w14:paraId="7A889162" w14:textId="77777777" w:rsidR="008D1E4A" w:rsidRPr="00EF5447" w:rsidRDefault="008D1E4A" w:rsidP="00C620E0">
            <w:pPr>
              <w:pStyle w:val="TAC"/>
            </w:pPr>
            <w:r w:rsidRPr="00EF5447">
              <w:t>DC_1A-3C_n257L</w:t>
            </w:r>
          </w:p>
          <w:p w14:paraId="643E65B8" w14:textId="77777777" w:rsidR="008D1E4A" w:rsidRPr="00EF5447" w:rsidRDefault="008D1E4A" w:rsidP="00C620E0">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12D45" w14:textId="77777777" w:rsidR="008D1E4A" w:rsidRPr="00EF5447" w:rsidRDefault="008D1E4A" w:rsidP="00C620E0">
            <w:pPr>
              <w:pStyle w:val="TAC"/>
              <w:rPr>
                <w:noProof/>
                <w:lang w:eastAsia="zh-CN"/>
              </w:rPr>
            </w:pPr>
            <w:r w:rsidRPr="00EF5447">
              <w:rPr>
                <w:noProof/>
                <w:lang w:eastAsia="zh-CN"/>
              </w:rPr>
              <w:t>DC_1A_n257A</w:t>
            </w:r>
          </w:p>
          <w:p w14:paraId="1BC27959" w14:textId="77777777" w:rsidR="008D1E4A" w:rsidRPr="00EF5447" w:rsidRDefault="008D1E4A" w:rsidP="00C620E0">
            <w:pPr>
              <w:pStyle w:val="TAC"/>
              <w:rPr>
                <w:noProof/>
                <w:lang w:eastAsia="ja-JP"/>
              </w:rPr>
            </w:pPr>
            <w:r w:rsidRPr="00EF5447">
              <w:rPr>
                <w:noProof/>
                <w:lang w:eastAsia="zh-CN"/>
              </w:rPr>
              <w:t>DC_1A_n257</w:t>
            </w:r>
            <w:r w:rsidRPr="00EF5447">
              <w:rPr>
                <w:noProof/>
                <w:lang w:eastAsia="ja-JP"/>
              </w:rPr>
              <w:t>D</w:t>
            </w:r>
          </w:p>
          <w:p w14:paraId="0EB6178A" w14:textId="77777777" w:rsidR="008D1E4A" w:rsidRPr="00EF5447" w:rsidRDefault="008D1E4A" w:rsidP="00C620E0">
            <w:pPr>
              <w:pStyle w:val="TAC"/>
              <w:rPr>
                <w:noProof/>
                <w:lang w:eastAsia="zh-CN"/>
              </w:rPr>
            </w:pPr>
            <w:r w:rsidRPr="00EF5447">
              <w:rPr>
                <w:noProof/>
                <w:lang w:eastAsia="zh-CN"/>
              </w:rPr>
              <w:t>DC_1A_n257</w:t>
            </w:r>
            <w:r w:rsidRPr="00EF5447">
              <w:rPr>
                <w:noProof/>
                <w:lang w:eastAsia="ja-JP"/>
              </w:rPr>
              <w:t>G</w:t>
            </w:r>
          </w:p>
          <w:p w14:paraId="7AB1B231" w14:textId="77777777" w:rsidR="008D1E4A" w:rsidRPr="00EF5447" w:rsidRDefault="008D1E4A" w:rsidP="00C620E0">
            <w:pPr>
              <w:pStyle w:val="TAC"/>
              <w:rPr>
                <w:noProof/>
                <w:lang w:eastAsia="zh-CN"/>
              </w:rPr>
            </w:pPr>
            <w:r w:rsidRPr="00EF5447">
              <w:rPr>
                <w:noProof/>
                <w:lang w:eastAsia="zh-CN"/>
              </w:rPr>
              <w:t>DC_1A_n257</w:t>
            </w:r>
            <w:r w:rsidRPr="00EF5447">
              <w:rPr>
                <w:noProof/>
                <w:lang w:eastAsia="ja-JP"/>
              </w:rPr>
              <w:t>H</w:t>
            </w:r>
          </w:p>
          <w:p w14:paraId="0E0DF053" w14:textId="77777777" w:rsidR="008D1E4A" w:rsidRPr="00EF5447" w:rsidRDefault="008D1E4A" w:rsidP="00C620E0">
            <w:pPr>
              <w:pStyle w:val="TAC"/>
              <w:rPr>
                <w:noProof/>
                <w:lang w:eastAsia="ja-JP"/>
              </w:rPr>
            </w:pPr>
            <w:r w:rsidRPr="00EF5447">
              <w:rPr>
                <w:noProof/>
                <w:lang w:eastAsia="zh-CN"/>
              </w:rPr>
              <w:t>DC_1A_n257</w:t>
            </w:r>
            <w:r w:rsidRPr="00EF5447">
              <w:rPr>
                <w:noProof/>
                <w:lang w:eastAsia="ja-JP"/>
              </w:rPr>
              <w:t>I</w:t>
            </w:r>
          </w:p>
          <w:p w14:paraId="47C950A1" w14:textId="77777777" w:rsidR="008D1E4A" w:rsidRPr="00EF5447" w:rsidRDefault="008D1E4A" w:rsidP="00C620E0">
            <w:pPr>
              <w:pStyle w:val="TAC"/>
              <w:rPr>
                <w:noProof/>
                <w:lang w:eastAsia="zh-CN"/>
              </w:rPr>
            </w:pPr>
            <w:r w:rsidRPr="00EF5447">
              <w:rPr>
                <w:noProof/>
                <w:lang w:eastAsia="zh-CN"/>
              </w:rPr>
              <w:t>DC_3A_n257A</w:t>
            </w:r>
          </w:p>
          <w:p w14:paraId="11271E56" w14:textId="77777777" w:rsidR="008D1E4A" w:rsidRPr="00EF5447" w:rsidRDefault="008D1E4A" w:rsidP="00C620E0">
            <w:pPr>
              <w:pStyle w:val="TAC"/>
              <w:rPr>
                <w:noProof/>
                <w:lang w:eastAsia="ja-JP"/>
              </w:rPr>
            </w:pPr>
            <w:r w:rsidRPr="00EF5447">
              <w:rPr>
                <w:noProof/>
                <w:lang w:eastAsia="zh-CN"/>
              </w:rPr>
              <w:t>DC_3A_n257</w:t>
            </w:r>
            <w:r w:rsidRPr="00EF5447">
              <w:rPr>
                <w:noProof/>
                <w:lang w:eastAsia="ja-JP"/>
              </w:rPr>
              <w:t>D</w:t>
            </w:r>
          </w:p>
          <w:p w14:paraId="24C387A9" w14:textId="77777777" w:rsidR="008D1E4A" w:rsidRPr="00EF5447" w:rsidRDefault="008D1E4A" w:rsidP="00C620E0">
            <w:pPr>
              <w:pStyle w:val="TAC"/>
              <w:rPr>
                <w:lang w:eastAsia="ja-JP"/>
              </w:rPr>
            </w:pPr>
            <w:r w:rsidRPr="00EF5447">
              <w:rPr>
                <w:lang w:eastAsia="ja-JP"/>
              </w:rPr>
              <w:t>DC_3A_n257G</w:t>
            </w:r>
          </w:p>
          <w:p w14:paraId="7C381DA1" w14:textId="77777777" w:rsidR="008D1E4A" w:rsidRPr="00EF5447" w:rsidRDefault="008D1E4A" w:rsidP="00C620E0">
            <w:pPr>
              <w:pStyle w:val="TAC"/>
              <w:rPr>
                <w:lang w:eastAsia="ja-JP"/>
              </w:rPr>
            </w:pPr>
            <w:r w:rsidRPr="00EF5447">
              <w:rPr>
                <w:lang w:eastAsia="ja-JP"/>
              </w:rPr>
              <w:t>DC_3A_n257H</w:t>
            </w:r>
          </w:p>
          <w:p w14:paraId="0FD5B562" w14:textId="77777777" w:rsidR="008D1E4A" w:rsidRPr="00EF5447" w:rsidRDefault="008D1E4A" w:rsidP="00C620E0">
            <w:pPr>
              <w:pStyle w:val="TAC"/>
              <w:rPr>
                <w:lang w:eastAsia="ja-JP"/>
              </w:rPr>
            </w:pPr>
            <w:r w:rsidRPr="00EF5447">
              <w:rPr>
                <w:lang w:eastAsia="ja-JP"/>
              </w:rPr>
              <w:t>DC_3A_n257I</w:t>
            </w:r>
          </w:p>
          <w:p w14:paraId="149C28E0" w14:textId="77777777" w:rsidR="008D1E4A" w:rsidRPr="00EF5447" w:rsidRDefault="008D1E4A" w:rsidP="00C620E0">
            <w:pPr>
              <w:pStyle w:val="TAC"/>
              <w:rPr>
                <w:lang w:eastAsia="ja-JP"/>
              </w:rPr>
            </w:pPr>
            <w:r w:rsidRPr="00EF5447">
              <w:rPr>
                <w:lang w:eastAsia="ja-JP"/>
              </w:rPr>
              <w:t>DC_3A_n257J</w:t>
            </w:r>
          </w:p>
          <w:p w14:paraId="45D8DCA9" w14:textId="77777777" w:rsidR="008D1E4A" w:rsidRPr="00EF5447" w:rsidRDefault="008D1E4A" w:rsidP="00C620E0">
            <w:pPr>
              <w:pStyle w:val="TAC"/>
              <w:rPr>
                <w:lang w:eastAsia="ja-JP"/>
              </w:rPr>
            </w:pPr>
            <w:r w:rsidRPr="00EF5447">
              <w:rPr>
                <w:lang w:eastAsia="ja-JP"/>
              </w:rPr>
              <w:t>DC_3A_n257K</w:t>
            </w:r>
          </w:p>
          <w:p w14:paraId="2B961D95" w14:textId="77777777" w:rsidR="008D1E4A" w:rsidRPr="00EF5447" w:rsidRDefault="008D1E4A" w:rsidP="00C620E0">
            <w:pPr>
              <w:pStyle w:val="TAC"/>
              <w:rPr>
                <w:lang w:eastAsia="ja-JP"/>
              </w:rPr>
            </w:pPr>
            <w:r w:rsidRPr="00EF5447">
              <w:rPr>
                <w:lang w:eastAsia="ja-JP"/>
              </w:rPr>
              <w:t>DC_3A_n257L</w:t>
            </w:r>
          </w:p>
          <w:p w14:paraId="38F99CF8" w14:textId="77777777" w:rsidR="008D1E4A" w:rsidRPr="00EF5447" w:rsidRDefault="008D1E4A" w:rsidP="00C620E0">
            <w:pPr>
              <w:pStyle w:val="TAC"/>
              <w:rPr>
                <w:noProof/>
                <w:lang w:eastAsia="zh-CN"/>
              </w:rPr>
            </w:pPr>
            <w:r w:rsidRPr="00EF5447">
              <w:rPr>
                <w:lang w:eastAsia="ja-JP"/>
              </w:rPr>
              <w:t>DC_3A_n257M</w:t>
            </w:r>
          </w:p>
        </w:tc>
      </w:tr>
      <w:tr w:rsidR="008D1E4A" w:rsidRPr="00EF5447" w14:paraId="709462E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0C588" w14:textId="77777777" w:rsidR="008D1E4A" w:rsidRPr="00EF5447" w:rsidRDefault="008D1E4A" w:rsidP="00C620E0">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7FF6D815" w14:textId="77777777" w:rsidR="008D1E4A" w:rsidRPr="00EF5447" w:rsidRDefault="008D1E4A" w:rsidP="00C620E0">
            <w:pPr>
              <w:pStyle w:val="TAC"/>
            </w:pPr>
            <w:r w:rsidRPr="00EF5447">
              <w:t>DC_1A-5A_n257D</w:t>
            </w:r>
          </w:p>
          <w:p w14:paraId="3BCC8A20" w14:textId="77777777" w:rsidR="008D1E4A" w:rsidRPr="00EF5447" w:rsidRDefault="008D1E4A" w:rsidP="00C620E0">
            <w:pPr>
              <w:pStyle w:val="TAC"/>
              <w:rPr>
                <w:lang w:eastAsia="fr-FR"/>
              </w:rPr>
            </w:pPr>
            <w:r w:rsidRPr="00EF5447">
              <w:t>DC_1A-5A_n257E</w:t>
            </w:r>
          </w:p>
          <w:p w14:paraId="30DBC811" w14:textId="77777777" w:rsidR="008D1E4A" w:rsidRPr="00EF5447" w:rsidRDefault="008D1E4A" w:rsidP="00C620E0">
            <w:pPr>
              <w:pStyle w:val="TAC"/>
            </w:pPr>
            <w:r w:rsidRPr="00EF5447">
              <w:t>DC_1A-5A_n257F</w:t>
            </w:r>
          </w:p>
          <w:p w14:paraId="7A96F0DD" w14:textId="77777777" w:rsidR="008D1E4A" w:rsidRPr="00EF5447" w:rsidRDefault="008D1E4A" w:rsidP="00C620E0">
            <w:pPr>
              <w:pStyle w:val="TAC"/>
            </w:pPr>
            <w:r w:rsidRPr="00EF5447">
              <w:t>DC_1A-5A_n257G</w:t>
            </w:r>
          </w:p>
          <w:p w14:paraId="0BA35370" w14:textId="77777777" w:rsidR="008D1E4A" w:rsidRPr="00EF5447" w:rsidRDefault="008D1E4A" w:rsidP="00C620E0">
            <w:pPr>
              <w:pStyle w:val="TAC"/>
            </w:pPr>
            <w:r w:rsidRPr="00EF5447">
              <w:t>DC_1A-5A_n257H</w:t>
            </w:r>
          </w:p>
          <w:p w14:paraId="13C49AA0" w14:textId="77777777" w:rsidR="008D1E4A" w:rsidRPr="00EF5447" w:rsidRDefault="008D1E4A" w:rsidP="00C620E0">
            <w:pPr>
              <w:pStyle w:val="TAC"/>
            </w:pPr>
            <w:r w:rsidRPr="00EF5447">
              <w:t>DC_1A-5A_n257I</w:t>
            </w:r>
          </w:p>
          <w:p w14:paraId="786CA2AB" w14:textId="77777777" w:rsidR="008D1E4A" w:rsidRPr="00EF5447" w:rsidRDefault="008D1E4A" w:rsidP="00C620E0">
            <w:pPr>
              <w:pStyle w:val="TAC"/>
            </w:pPr>
            <w:r w:rsidRPr="00EF5447">
              <w:t>DC_1A-5A_n257J</w:t>
            </w:r>
          </w:p>
          <w:p w14:paraId="7AA98350" w14:textId="77777777" w:rsidR="008D1E4A" w:rsidRPr="00EF5447" w:rsidRDefault="008D1E4A" w:rsidP="00C620E0">
            <w:pPr>
              <w:pStyle w:val="TAC"/>
            </w:pPr>
            <w:r w:rsidRPr="00EF5447">
              <w:t>DC_1A-5A_n257K</w:t>
            </w:r>
          </w:p>
          <w:p w14:paraId="541F8461" w14:textId="77777777" w:rsidR="008D1E4A" w:rsidRPr="00EF5447" w:rsidRDefault="008D1E4A" w:rsidP="00C620E0">
            <w:pPr>
              <w:pStyle w:val="TAC"/>
            </w:pPr>
            <w:r w:rsidRPr="00EF5447">
              <w:t>DC_1A-5A_n257L</w:t>
            </w:r>
          </w:p>
          <w:p w14:paraId="582661DE" w14:textId="77777777" w:rsidR="008D1E4A" w:rsidRPr="00EF5447" w:rsidRDefault="008D1E4A" w:rsidP="00C620E0">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855950" w14:textId="77777777" w:rsidR="008D1E4A" w:rsidRPr="00EF5447" w:rsidRDefault="008D1E4A" w:rsidP="00C620E0">
            <w:pPr>
              <w:pStyle w:val="TAC"/>
              <w:rPr>
                <w:rFonts w:eastAsia="Batang"/>
                <w:noProof/>
                <w:lang w:eastAsia="zh-CN"/>
              </w:rPr>
            </w:pPr>
            <w:r w:rsidRPr="00EF5447">
              <w:rPr>
                <w:noProof/>
                <w:lang w:eastAsia="zh-CN"/>
              </w:rPr>
              <w:t>DC_1A_n257A</w:t>
            </w:r>
          </w:p>
          <w:p w14:paraId="3DC03FD5"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DC_1A_n257D</w:t>
            </w:r>
          </w:p>
          <w:p w14:paraId="135DAC31"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DC_1A_n257G</w:t>
            </w:r>
          </w:p>
          <w:p w14:paraId="0BA3972A"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DC_1A_n257H</w:t>
            </w:r>
          </w:p>
          <w:p w14:paraId="1DEAE50D" w14:textId="77777777" w:rsidR="008D1E4A" w:rsidRPr="00EF5447" w:rsidRDefault="008D1E4A" w:rsidP="00C620E0">
            <w:pPr>
              <w:pStyle w:val="TAC"/>
              <w:rPr>
                <w:noProof/>
                <w:lang w:eastAsia="zh-CN"/>
              </w:rPr>
            </w:pPr>
            <w:r w:rsidRPr="00EF5447">
              <w:rPr>
                <w:noProof/>
                <w:color w:val="000000" w:themeColor="text1"/>
                <w:lang w:eastAsia="zh-CN"/>
              </w:rPr>
              <w:t>DC_1A_n257I</w:t>
            </w:r>
          </w:p>
          <w:p w14:paraId="5761DF70" w14:textId="77777777" w:rsidR="008D1E4A" w:rsidRPr="00EF5447" w:rsidRDefault="008D1E4A" w:rsidP="00C620E0">
            <w:pPr>
              <w:pStyle w:val="TAC"/>
              <w:rPr>
                <w:rFonts w:eastAsia="Batang"/>
                <w:noProof/>
                <w:lang w:eastAsia="zh-CN"/>
              </w:rPr>
            </w:pPr>
            <w:r w:rsidRPr="00EF5447">
              <w:rPr>
                <w:noProof/>
                <w:lang w:eastAsia="zh-CN"/>
              </w:rPr>
              <w:t>DC_5A_n257A</w:t>
            </w:r>
          </w:p>
          <w:p w14:paraId="60C5C2F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1DD5AAE4"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2909BDE7"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75C70EEC" w14:textId="77777777" w:rsidR="008D1E4A" w:rsidRPr="00EF5447" w:rsidRDefault="008D1E4A" w:rsidP="00C620E0">
            <w:pPr>
              <w:pStyle w:val="TAC"/>
              <w:rPr>
                <w:noProof/>
                <w:lang w:eastAsia="zh-CN"/>
              </w:rPr>
            </w:pPr>
            <w:r w:rsidRPr="00EF5447">
              <w:rPr>
                <w:noProof/>
                <w:color w:val="000000" w:themeColor="text1"/>
                <w:lang w:eastAsia="zh-CN"/>
              </w:rPr>
              <w:t>DC_5A_n257I</w:t>
            </w:r>
          </w:p>
        </w:tc>
      </w:tr>
      <w:tr w:rsidR="008D1E4A" w:rsidRPr="00EF5447" w14:paraId="3CA7D359"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0D38" w14:textId="77777777" w:rsidR="008D1E4A" w:rsidRPr="00EF5447" w:rsidRDefault="008D1E4A" w:rsidP="00C620E0">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B9BDF35" w14:textId="77777777" w:rsidR="008D1E4A" w:rsidRPr="00EF5447" w:rsidRDefault="008D1E4A" w:rsidP="00C620E0">
            <w:pPr>
              <w:pStyle w:val="TAC"/>
            </w:pPr>
            <w:r w:rsidRPr="00EF5447">
              <w:t>DC_1A-7A_n257D</w:t>
            </w:r>
          </w:p>
          <w:p w14:paraId="65CEC121" w14:textId="77777777" w:rsidR="008D1E4A" w:rsidRPr="00EF5447" w:rsidRDefault="008D1E4A" w:rsidP="00C620E0">
            <w:pPr>
              <w:pStyle w:val="TAC"/>
              <w:rPr>
                <w:lang w:eastAsia="fr-FR"/>
              </w:rPr>
            </w:pPr>
            <w:r w:rsidRPr="00EF5447">
              <w:t>DC_1A-7A_n257E</w:t>
            </w:r>
          </w:p>
          <w:p w14:paraId="47D3F6C4" w14:textId="77777777" w:rsidR="008D1E4A" w:rsidRPr="00EF5447" w:rsidRDefault="008D1E4A" w:rsidP="00C620E0">
            <w:pPr>
              <w:pStyle w:val="TAC"/>
            </w:pPr>
            <w:r w:rsidRPr="00EF5447">
              <w:t>DC_1A-7A_n257F</w:t>
            </w:r>
          </w:p>
          <w:p w14:paraId="29AE86A2" w14:textId="77777777" w:rsidR="008D1E4A" w:rsidRPr="00EF5447" w:rsidRDefault="008D1E4A" w:rsidP="00C620E0">
            <w:pPr>
              <w:pStyle w:val="TAC"/>
            </w:pPr>
            <w:r w:rsidRPr="00EF5447">
              <w:t>DC_1A-7A_n257G</w:t>
            </w:r>
          </w:p>
          <w:p w14:paraId="276FCEFE" w14:textId="77777777" w:rsidR="008D1E4A" w:rsidRPr="00EF5447" w:rsidRDefault="008D1E4A" w:rsidP="00C620E0">
            <w:pPr>
              <w:pStyle w:val="TAC"/>
            </w:pPr>
            <w:r w:rsidRPr="00EF5447">
              <w:t>DC_1A-7A_n257H</w:t>
            </w:r>
          </w:p>
          <w:p w14:paraId="0764AD76" w14:textId="77777777" w:rsidR="008D1E4A" w:rsidRPr="00EF5447" w:rsidRDefault="008D1E4A" w:rsidP="00C620E0">
            <w:pPr>
              <w:pStyle w:val="TAC"/>
            </w:pPr>
            <w:r w:rsidRPr="00EF5447">
              <w:t>DC_1A-7A_n257I</w:t>
            </w:r>
          </w:p>
          <w:p w14:paraId="3C5F2A69" w14:textId="77777777" w:rsidR="008D1E4A" w:rsidRPr="00EF5447" w:rsidRDefault="008D1E4A" w:rsidP="00C620E0">
            <w:pPr>
              <w:pStyle w:val="TAC"/>
            </w:pPr>
            <w:r w:rsidRPr="00EF5447">
              <w:t>DC_1A-7A_n257J</w:t>
            </w:r>
          </w:p>
          <w:p w14:paraId="29EACDDF" w14:textId="77777777" w:rsidR="008D1E4A" w:rsidRPr="00EF5447" w:rsidRDefault="008D1E4A" w:rsidP="00C620E0">
            <w:pPr>
              <w:pStyle w:val="TAC"/>
            </w:pPr>
            <w:r w:rsidRPr="00EF5447">
              <w:t>DC_1A-7A_n257K</w:t>
            </w:r>
          </w:p>
          <w:p w14:paraId="2FE8A1AE" w14:textId="77777777" w:rsidR="008D1E4A" w:rsidRPr="00EF5447" w:rsidRDefault="008D1E4A" w:rsidP="00C620E0">
            <w:pPr>
              <w:pStyle w:val="TAC"/>
            </w:pPr>
            <w:r w:rsidRPr="00EF5447">
              <w:t>DC_1A-7A_n257L</w:t>
            </w:r>
          </w:p>
          <w:p w14:paraId="0A8F567F" w14:textId="77777777" w:rsidR="008D1E4A" w:rsidRPr="00EF5447" w:rsidRDefault="008D1E4A" w:rsidP="00C620E0">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60826" w14:textId="77777777" w:rsidR="008D1E4A" w:rsidRPr="00B677E8" w:rsidRDefault="008D1E4A" w:rsidP="00C620E0">
            <w:pPr>
              <w:pStyle w:val="TAC"/>
              <w:rPr>
                <w:rFonts w:eastAsia="Batang"/>
                <w:noProof/>
                <w:lang w:eastAsia="zh-CN"/>
              </w:rPr>
            </w:pPr>
            <w:r w:rsidRPr="00B677E8">
              <w:rPr>
                <w:noProof/>
                <w:lang w:eastAsia="zh-CN"/>
              </w:rPr>
              <w:t>DC_1A_n257A</w:t>
            </w:r>
          </w:p>
          <w:p w14:paraId="74A3749D" w14:textId="77777777" w:rsidR="008D1E4A" w:rsidRPr="00B677E8" w:rsidRDefault="008D1E4A" w:rsidP="00C620E0">
            <w:pPr>
              <w:pStyle w:val="TAC"/>
              <w:rPr>
                <w:noProof/>
                <w:lang w:eastAsia="zh-CN"/>
              </w:rPr>
            </w:pPr>
            <w:r w:rsidRPr="00B677E8">
              <w:rPr>
                <w:noProof/>
                <w:lang w:eastAsia="zh-CN"/>
              </w:rPr>
              <w:t>DC_1A_n257D</w:t>
            </w:r>
          </w:p>
          <w:p w14:paraId="3DBDB0EF" w14:textId="77777777" w:rsidR="008D1E4A" w:rsidRPr="00B677E8" w:rsidRDefault="008D1E4A" w:rsidP="00C620E0">
            <w:pPr>
              <w:pStyle w:val="TAC"/>
              <w:rPr>
                <w:noProof/>
                <w:lang w:eastAsia="zh-CN"/>
              </w:rPr>
            </w:pPr>
            <w:r w:rsidRPr="00B677E8">
              <w:rPr>
                <w:noProof/>
                <w:lang w:eastAsia="zh-CN"/>
              </w:rPr>
              <w:t>DC_1A_n257G</w:t>
            </w:r>
          </w:p>
          <w:p w14:paraId="31398B14" w14:textId="77777777" w:rsidR="008D1E4A" w:rsidRPr="00B677E8" w:rsidRDefault="008D1E4A" w:rsidP="00C620E0">
            <w:pPr>
              <w:pStyle w:val="TAC"/>
              <w:rPr>
                <w:noProof/>
                <w:lang w:eastAsia="zh-CN"/>
              </w:rPr>
            </w:pPr>
            <w:r w:rsidRPr="00B677E8">
              <w:rPr>
                <w:noProof/>
                <w:lang w:eastAsia="zh-CN"/>
              </w:rPr>
              <w:t>DC_1A_n257H</w:t>
            </w:r>
          </w:p>
          <w:p w14:paraId="07995855" w14:textId="77777777" w:rsidR="008D1E4A" w:rsidRPr="00B677E8" w:rsidRDefault="008D1E4A" w:rsidP="00C620E0">
            <w:pPr>
              <w:pStyle w:val="TAC"/>
              <w:rPr>
                <w:noProof/>
                <w:lang w:eastAsia="zh-CN"/>
              </w:rPr>
            </w:pPr>
            <w:r w:rsidRPr="00B677E8">
              <w:rPr>
                <w:noProof/>
                <w:lang w:eastAsia="zh-CN"/>
              </w:rPr>
              <w:t>DC_1A_n257I</w:t>
            </w:r>
          </w:p>
          <w:p w14:paraId="20DE7518" w14:textId="77777777" w:rsidR="008D1E4A" w:rsidRPr="00B677E8" w:rsidRDefault="008D1E4A" w:rsidP="00C620E0">
            <w:pPr>
              <w:pStyle w:val="TAC"/>
              <w:rPr>
                <w:rFonts w:eastAsia="Batang"/>
                <w:noProof/>
                <w:lang w:eastAsia="zh-CN"/>
              </w:rPr>
            </w:pPr>
            <w:r w:rsidRPr="00B677E8">
              <w:rPr>
                <w:noProof/>
                <w:lang w:eastAsia="zh-CN"/>
              </w:rPr>
              <w:t>DC_7A_n257A</w:t>
            </w:r>
          </w:p>
          <w:p w14:paraId="113EE6C0" w14:textId="77777777" w:rsidR="008D1E4A" w:rsidRPr="00B677E8" w:rsidRDefault="008D1E4A" w:rsidP="00C620E0">
            <w:pPr>
              <w:pStyle w:val="TAC"/>
              <w:rPr>
                <w:noProof/>
                <w:lang w:eastAsia="zh-CN"/>
              </w:rPr>
            </w:pPr>
            <w:r w:rsidRPr="00B677E8">
              <w:rPr>
                <w:noProof/>
                <w:lang w:eastAsia="zh-CN"/>
              </w:rPr>
              <w:t>DC_7A_n257D</w:t>
            </w:r>
          </w:p>
          <w:p w14:paraId="3526FCBD" w14:textId="77777777" w:rsidR="008D1E4A" w:rsidRPr="00B677E8" w:rsidRDefault="008D1E4A" w:rsidP="00C620E0">
            <w:pPr>
              <w:pStyle w:val="TAC"/>
              <w:rPr>
                <w:noProof/>
                <w:lang w:eastAsia="zh-CN"/>
              </w:rPr>
            </w:pPr>
            <w:r w:rsidRPr="00B677E8">
              <w:rPr>
                <w:noProof/>
                <w:lang w:eastAsia="zh-CN"/>
              </w:rPr>
              <w:t>DC_7A_n257G</w:t>
            </w:r>
          </w:p>
          <w:p w14:paraId="33BA9FD9" w14:textId="77777777" w:rsidR="008D1E4A" w:rsidRPr="00B677E8" w:rsidRDefault="008D1E4A" w:rsidP="00C620E0">
            <w:pPr>
              <w:pStyle w:val="TAC"/>
              <w:rPr>
                <w:noProof/>
                <w:lang w:eastAsia="zh-CN"/>
              </w:rPr>
            </w:pPr>
            <w:r w:rsidRPr="00B677E8">
              <w:rPr>
                <w:noProof/>
                <w:lang w:eastAsia="zh-CN"/>
              </w:rPr>
              <w:t>DC_7A_n257H</w:t>
            </w:r>
          </w:p>
          <w:p w14:paraId="199322B9" w14:textId="77777777" w:rsidR="008D1E4A" w:rsidRPr="00B677E8" w:rsidRDefault="008D1E4A" w:rsidP="00C620E0">
            <w:pPr>
              <w:pStyle w:val="TAC"/>
              <w:rPr>
                <w:noProof/>
                <w:lang w:eastAsia="zh-CN"/>
              </w:rPr>
            </w:pPr>
            <w:r w:rsidRPr="00B677E8">
              <w:rPr>
                <w:noProof/>
                <w:lang w:eastAsia="zh-CN"/>
              </w:rPr>
              <w:t>DC_7A_n257I</w:t>
            </w:r>
          </w:p>
        </w:tc>
      </w:tr>
      <w:tr w:rsidR="008D1E4A" w:rsidRPr="00EF5447" w14:paraId="1A32B34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63C365" w14:textId="77777777" w:rsidR="008D1E4A" w:rsidRPr="00EF5447" w:rsidRDefault="008D1E4A" w:rsidP="00C620E0">
            <w:pPr>
              <w:pStyle w:val="TAC"/>
              <w:rPr>
                <w:noProof/>
                <w:vertAlign w:val="superscript"/>
                <w:lang w:eastAsia="zh-CN"/>
              </w:rPr>
            </w:pPr>
            <w:r w:rsidRPr="00EF5447">
              <w:rPr>
                <w:noProof/>
                <w:lang w:eastAsia="zh-CN"/>
              </w:rPr>
              <w:lastRenderedPageBreak/>
              <w:t>DC_1A-7A-7A_n257A</w:t>
            </w:r>
            <w:r w:rsidRPr="00EF5447">
              <w:rPr>
                <w:noProof/>
                <w:vertAlign w:val="superscript"/>
                <w:lang w:eastAsia="zh-CN"/>
              </w:rPr>
              <w:t>2</w:t>
            </w:r>
          </w:p>
          <w:p w14:paraId="474BA6CC" w14:textId="77777777" w:rsidR="008D1E4A" w:rsidRPr="00EF5447" w:rsidRDefault="008D1E4A" w:rsidP="00C620E0">
            <w:pPr>
              <w:pStyle w:val="TAC"/>
              <w:rPr>
                <w:rFonts w:eastAsia="Malgun Gothic"/>
                <w:lang w:eastAsia="ko-KR"/>
              </w:rPr>
            </w:pPr>
            <w:r w:rsidRPr="00EF5447">
              <w:rPr>
                <w:rFonts w:eastAsia="Malgun Gothic"/>
                <w:lang w:eastAsia="ko-KR"/>
              </w:rPr>
              <w:t>DC_1A-7A-7A_n257D</w:t>
            </w:r>
          </w:p>
          <w:p w14:paraId="3C4AC749" w14:textId="77777777" w:rsidR="008D1E4A" w:rsidRPr="00EF5447" w:rsidRDefault="008D1E4A" w:rsidP="00C620E0">
            <w:pPr>
              <w:pStyle w:val="TAC"/>
              <w:rPr>
                <w:rFonts w:eastAsia="Malgun Gothic"/>
                <w:lang w:eastAsia="ko-KR"/>
              </w:rPr>
            </w:pPr>
            <w:r w:rsidRPr="00EF5447">
              <w:rPr>
                <w:rFonts w:eastAsia="Malgun Gothic"/>
                <w:lang w:eastAsia="ko-KR"/>
              </w:rPr>
              <w:t>DC_1A-7A-7A_n257E</w:t>
            </w:r>
          </w:p>
          <w:p w14:paraId="1BCC19EF" w14:textId="77777777" w:rsidR="008D1E4A" w:rsidRPr="00EF5447" w:rsidRDefault="008D1E4A" w:rsidP="00C620E0">
            <w:pPr>
              <w:pStyle w:val="TAC"/>
              <w:rPr>
                <w:rFonts w:eastAsia="Malgun Gothic"/>
                <w:lang w:eastAsia="ko-KR"/>
              </w:rPr>
            </w:pPr>
            <w:r w:rsidRPr="00EF5447">
              <w:rPr>
                <w:rFonts w:eastAsia="Malgun Gothic"/>
                <w:lang w:eastAsia="ko-KR"/>
              </w:rPr>
              <w:t>DC_1A-7A-7A_n257F</w:t>
            </w:r>
          </w:p>
          <w:p w14:paraId="000B9436" w14:textId="77777777" w:rsidR="008D1E4A" w:rsidRPr="00EF5447" w:rsidRDefault="008D1E4A" w:rsidP="00C620E0">
            <w:pPr>
              <w:pStyle w:val="TAC"/>
              <w:rPr>
                <w:rFonts w:eastAsia="Malgun Gothic"/>
                <w:lang w:eastAsia="ko-KR"/>
              </w:rPr>
            </w:pPr>
            <w:r w:rsidRPr="00EF5447">
              <w:rPr>
                <w:rFonts w:eastAsia="Malgun Gothic"/>
                <w:lang w:eastAsia="ko-KR"/>
              </w:rPr>
              <w:t>DC_1A-7A-7A_n257G</w:t>
            </w:r>
          </w:p>
          <w:p w14:paraId="57417970" w14:textId="77777777" w:rsidR="008D1E4A" w:rsidRPr="00EF5447" w:rsidRDefault="008D1E4A" w:rsidP="00C620E0">
            <w:pPr>
              <w:pStyle w:val="TAC"/>
              <w:rPr>
                <w:rFonts w:eastAsia="Malgun Gothic"/>
                <w:lang w:eastAsia="ko-KR"/>
              </w:rPr>
            </w:pPr>
            <w:r w:rsidRPr="00EF5447">
              <w:rPr>
                <w:rFonts w:eastAsia="Malgun Gothic"/>
                <w:lang w:eastAsia="ko-KR"/>
              </w:rPr>
              <w:t>DC_1A-7A-7A_n257H</w:t>
            </w:r>
          </w:p>
          <w:p w14:paraId="05DCA2C5" w14:textId="77777777" w:rsidR="008D1E4A" w:rsidRPr="00EF5447" w:rsidRDefault="008D1E4A" w:rsidP="00C620E0">
            <w:pPr>
              <w:pStyle w:val="TAC"/>
              <w:rPr>
                <w:rFonts w:eastAsia="Malgun Gothic"/>
                <w:lang w:eastAsia="ko-KR"/>
              </w:rPr>
            </w:pPr>
            <w:r w:rsidRPr="00EF5447">
              <w:rPr>
                <w:rFonts w:eastAsia="Malgun Gothic"/>
                <w:lang w:eastAsia="ko-KR"/>
              </w:rPr>
              <w:t>DC_1A-7A-7A_n257I</w:t>
            </w:r>
          </w:p>
          <w:p w14:paraId="7C5D21F3" w14:textId="77777777" w:rsidR="008D1E4A" w:rsidRPr="00EF5447" w:rsidRDefault="008D1E4A" w:rsidP="00C620E0">
            <w:pPr>
              <w:pStyle w:val="TAC"/>
              <w:rPr>
                <w:rFonts w:eastAsia="Malgun Gothic"/>
                <w:lang w:eastAsia="ko-KR"/>
              </w:rPr>
            </w:pPr>
            <w:r w:rsidRPr="00EF5447">
              <w:rPr>
                <w:rFonts w:eastAsia="Malgun Gothic"/>
                <w:lang w:eastAsia="ko-KR"/>
              </w:rPr>
              <w:t>DC_1A-7A-7A_n257J</w:t>
            </w:r>
          </w:p>
          <w:p w14:paraId="1BEC64EF" w14:textId="77777777" w:rsidR="008D1E4A" w:rsidRPr="00EF5447" w:rsidRDefault="008D1E4A" w:rsidP="00C620E0">
            <w:pPr>
              <w:pStyle w:val="TAC"/>
              <w:rPr>
                <w:rFonts w:eastAsia="Malgun Gothic"/>
                <w:lang w:eastAsia="ko-KR"/>
              </w:rPr>
            </w:pPr>
            <w:r w:rsidRPr="00EF5447">
              <w:rPr>
                <w:rFonts w:eastAsia="Malgun Gothic"/>
                <w:lang w:eastAsia="ko-KR"/>
              </w:rPr>
              <w:t>DC_1A-7A-7A_n257K</w:t>
            </w:r>
          </w:p>
          <w:p w14:paraId="56E8EFD4" w14:textId="77777777" w:rsidR="008D1E4A" w:rsidRPr="00EF5447" w:rsidRDefault="008D1E4A" w:rsidP="00C620E0">
            <w:pPr>
              <w:pStyle w:val="TAC"/>
              <w:rPr>
                <w:rFonts w:eastAsia="Malgun Gothic"/>
                <w:lang w:eastAsia="ko-KR"/>
              </w:rPr>
            </w:pPr>
            <w:r w:rsidRPr="00EF5447">
              <w:rPr>
                <w:rFonts w:eastAsia="Malgun Gothic"/>
                <w:lang w:eastAsia="ko-KR"/>
              </w:rPr>
              <w:t>DC_1A-7A-7A_n257L</w:t>
            </w:r>
          </w:p>
          <w:p w14:paraId="41456B09" w14:textId="77777777" w:rsidR="008D1E4A" w:rsidRPr="00EF5447" w:rsidRDefault="008D1E4A" w:rsidP="00C620E0">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281C00" w14:textId="77777777" w:rsidR="008D1E4A" w:rsidRPr="00B677E8" w:rsidRDefault="008D1E4A" w:rsidP="00C620E0">
            <w:pPr>
              <w:pStyle w:val="TAC"/>
              <w:rPr>
                <w:rFonts w:eastAsia="Batang"/>
                <w:noProof/>
                <w:lang w:eastAsia="zh-CN"/>
              </w:rPr>
            </w:pPr>
            <w:r w:rsidRPr="00B677E8">
              <w:rPr>
                <w:noProof/>
                <w:lang w:eastAsia="zh-CN"/>
              </w:rPr>
              <w:t>DC_1A_n257A</w:t>
            </w:r>
          </w:p>
          <w:p w14:paraId="60C6FCC5" w14:textId="77777777" w:rsidR="008D1E4A" w:rsidRPr="00B677E8" w:rsidRDefault="008D1E4A" w:rsidP="00C620E0">
            <w:pPr>
              <w:pStyle w:val="TAC"/>
              <w:rPr>
                <w:noProof/>
                <w:lang w:eastAsia="zh-CN"/>
              </w:rPr>
            </w:pPr>
            <w:r w:rsidRPr="00B677E8">
              <w:rPr>
                <w:noProof/>
                <w:lang w:eastAsia="zh-CN"/>
              </w:rPr>
              <w:t>DC_1A_n257D</w:t>
            </w:r>
          </w:p>
          <w:p w14:paraId="4CDC0A6D" w14:textId="77777777" w:rsidR="008D1E4A" w:rsidRPr="00B677E8" w:rsidRDefault="008D1E4A" w:rsidP="00C620E0">
            <w:pPr>
              <w:pStyle w:val="TAC"/>
              <w:rPr>
                <w:noProof/>
                <w:lang w:eastAsia="zh-CN"/>
              </w:rPr>
            </w:pPr>
            <w:r w:rsidRPr="00B677E8">
              <w:rPr>
                <w:noProof/>
                <w:lang w:eastAsia="zh-CN"/>
              </w:rPr>
              <w:t>DC_1A_n257G</w:t>
            </w:r>
          </w:p>
          <w:p w14:paraId="3088D0EA" w14:textId="77777777" w:rsidR="008D1E4A" w:rsidRPr="00B677E8" w:rsidRDefault="008D1E4A" w:rsidP="00C620E0">
            <w:pPr>
              <w:pStyle w:val="TAC"/>
              <w:rPr>
                <w:noProof/>
                <w:lang w:eastAsia="zh-CN"/>
              </w:rPr>
            </w:pPr>
            <w:r w:rsidRPr="00B677E8">
              <w:rPr>
                <w:noProof/>
                <w:lang w:eastAsia="zh-CN"/>
              </w:rPr>
              <w:t>DC_1A_n257H</w:t>
            </w:r>
          </w:p>
          <w:p w14:paraId="0BC36845" w14:textId="77777777" w:rsidR="008D1E4A" w:rsidRPr="00B677E8" w:rsidRDefault="008D1E4A" w:rsidP="00C620E0">
            <w:pPr>
              <w:pStyle w:val="TAC"/>
              <w:rPr>
                <w:noProof/>
                <w:lang w:eastAsia="zh-CN"/>
              </w:rPr>
            </w:pPr>
            <w:r w:rsidRPr="00B677E8">
              <w:rPr>
                <w:noProof/>
                <w:lang w:eastAsia="zh-CN"/>
              </w:rPr>
              <w:t>DC_1A_n257I</w:t>
            </w:r>
          </w:p>
          <w:p w14:paraId="6283C893" w14:textId="77777777" w:rsidR="008D1E4A" w:rsidRPr="00B677E8" w:rsidRDefault="008D1E4A" w:rsidP="00C620E0">
            <w:pPr>
              <w:pStyle w:val="TAC"/>
              <w:rPr>
                <w:rFonts w:eastAsia="Batang"/>
                <w:noProof/>
                <w:lang w:eastAsia="zh-CN"/>
              </w:rPr>
            </w:pPr>
            <w:r w:rsidRPr="00B677E8">
              <w:rPr>
                <w:noProof/>
                <w:lang w:eastAsia="zh-CN"/>
              </w:rPr>
              <w:t>DC_7A_n257A</w:t>
            </w:r>
          </w:p>
          <w:p w14:paraId="74B2A15E" w14:textId="77777777" w:rsidR="008D1E4A" w:rsidRPr="00B677E8" w:rsidRDefault="008D1E4A" w:rsidP="00C620E0">
            <w:pPr>
              <w:pStyle w:val="TAC"/>
              <w:rPr>
                <w:noProof/>
                <w:lang w:eastAsia="zh-CN"/>
              </w:rPr>
            </w:pPr>
            <w:r w:rsidRPr="00B677E8">
              <w:rPr>
                <w:noProof/>
                <w:lang w:eastAsia="zh-CN"/>
              </w:rPr>
              <w:t>DC_7A_n257D</w:t>
            </w:r>
          </w:p>
          <w:p w14:paraId="03E5778E" w14:textId="77777777" w:rsidR="008D1E4A" w:rsidRPr="00B677E8" w:rsidRDefault="008D1E4A" w:rsidP="00C620E0">
            <w:pPr>
              <w:pStyle w:val="TAC"/>
              <w:rPr>
                <w:noProof/>
                <w:lang w:eastAsia="zh-CN"/>
              </w:rPr>
            </w:pPr>
            <w:r w:rsidRPr="00B677E8">
              <w:rPr>
                <w:noProof/>
                <w:lang w:eastAsia="zh-CN"/>
              </w:rPr>
              <w:t>DC_7A_n257G</w:t>
            </w:r>
          </w:p>
          <w:p w14:paraId="1528455A" w14:textId="77777777" w:rsidR="008D1E4A" w:rsidRPr="00B677E8" w:rsidRDefault="008D1E4A" w:rsidP="00C620E0">
            <w:pPr>
              <w:pStyle w:val="TAC"/>
              <w:rPr>
                <w:noProof/>
                <w:lang w:eastAsia="zh-CN"/>
              </w:rPr>
            </w:pPr>
            <w:r w:rsidRPr="00B677E8">
              <w:rPr>
                <w:noProof/>
                <w:lang w:eastAsia="zh-CN"/>
              </w:rPr>
              <w:t>DC_7A_n257H</w:t>
            </w:r>
          </w:p>
          <w:p w14:paraId="44F93B1A" w14:textId="77777777" w:rsidR="008D1E4A" w:rsidRPr="00B677E8" w:rsidRDefault="008D1E4A" w:rsidP="00C620E0">
            <w:pPr>
              <w:pStyle w:val="TAC"/>
              <w:rPr>
                <w:noProof/>
                <w:lang w:eastAsia="zh-CN"/>
              </w:rPr>
            </w:pPr>
            <w:r w:rsidRPr="00B677E8">
              <w:rPr>
                <w:noProof/>
                <w:lang w:eastAsia="zh-CN"/>
              </w:rPr>
              <w:t>DC_7A_n257I</w:t>
            </w:r>
          </w:p>
          <w:p w14:paraId="285D3122" w14:textId="77777777" w:rsidR="008D1E4A" w:rsidRPr="00B677E8" w:rsidRDefault="008D1E4A" w:rsidP="00C620E0">
            <w:pPr>
              <w:pStyle w:val="TAC"/>
              <w:rPr>
                <w:noProof/>
              </w:rPr>
            </w:pPr>
            <w:r w:rsidRPr="00B677E8">
              <w:rPr>
                <w:noProof/>
              </w:rPr>
              <w:t>DC_7A-7A_n257</w:t>
            </w:r>
          </w:p>
        </w:tc>
      </w:tr>
      <w:tr w:rsidR="008D1E4A" w:rsidRPr="00EF5447" w14:paraId="07A092D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4810A" w14:textId="77777777" w:rsidR="008D1E4A" w:rsidRPr="00EF5447" w:rsidRDefault="008D1E4A" w:rsidP="00C620E0">
            <w:pPr>
              <w:pStyle w:val="TAC"/>
              <w:rPr>
                <w:lang w:eastAsia="fr-FR"/>
              </w:rPr>
            </w:pPr>
            <w:r w:rsidRPr="00EF5447">
              <w:rPr>
                <w:noProof/>
                <w:lang w:eastAsia="zh-CN"/>
              </w:rPr>
              <w:t>DC_1A-8A_n257A</w:t>
            </w:r>
            <w:r w:rsidRPr="00EF5447">
              <w:rPr>
                <w:noProof/>
                <w:vertAlign w:val="superscript"/>
                <w:lang w:eastAsia="zh-CN"/>
              </w:rPr>
              <w:t>2</w:t>
            </w:r>
          </w:p>
          <w:p w14:paraId="7BA712BA" w14:textId="77777777" w:rsidR="008D1E4A" w:rsidRPr="00EF5447" w:rsidRDefault="008D1E4A" w:rsidP="00C620E0">
            <w:pPr>
              <w:pStyle w:val="TAC"/>
            </w:pPr>
            <w:r w:rsidRPr="00EF5447">
              <w:t>DC_1A-8A_n257D</w:t>
            </w:r>
          </w:p>
          <w:p w14:paraId="53866F51" w14:textId="77777777" w:rsidR="008D1E4A" w:rsidRPr="00EF5447" w:rsidRDefault="008D1E4A" w:rsidP="00C620E0">
            <w:pPr>
              <w:pStyle w:val="TAC"/>
            </w:pPr>
            <w:r w:rsidRPr="00EF5447">
              <w:t>DC_1A-8A_n257E</w:t>
            </w:r>
          </w:p>
          <w:p w14:paraId="6769591B" w14:textId="77777777" w:rsidR="008D1E4A" w:rsidRPr="00EF5447" w:rsidRDefault="008D1E4A" w:rsidP="00C620E0">
            <w:pPr>
              <w:pStyle w:val="TAC"/>
            </w:pPr>
            <w:r w:rsidRPr="00EF5447">
              <w:t>DC_1A-8A_n257F</w:t>
            </w:r>
          </w:p>
          <w:p w14:paraId="4F8C431D" w14:textId="77777777" w:rsidR="008D1E4A" w:rsidRPr="00EF5447" w:rsidRDefault="008D1E4A" w:rsidP="00C620E0">
            <w:pPr>
              <w:pStyle w:val="TAC"/>
            </w:pPr>
            <w:r w:rsidRPr="00EF5447">
              <w:t>DC_1A-8A_n257G</w:t>
            </w:r>
          </w:p>
          <w:p w14:paraId="52F7955D" w14:textId="77777777" w:rsidR="008D1E4A" w:rsidRPr="00EF5447" w:rsidRDefault="008D1E4A" w:rsidP="00C620E0">
            <w:pPr>
              <w:pStyle w:val="TAC"/>
            </w:pPr>
            <w:r w:rsidRPr="00EF5447">
              <w:t>DC_1A-8A_n257H</w:t>
            </w:r>
          </w:p>
          <w:p w14:paraId="7F29E4DA" w14:textId="77777777" w:rsidR="008D1E4A" w:rsidRPr="00EF5447" w:rsidRDefault="008D1E4A" w:rsidP="00C620E0">
            <w:pPr>
              <w:pStyle w:val="TAC"/>
            </w:pPr>
            <w:r w:rsidRPr="00EF5447">
              <w:t>DC_1A-8A_n257I</w:t>
            </w:r>
          </w:p>
          <w:p w14:paraId="053D77C2" w14:textId="77777777" w:rsidR="008D1E4A" w:rsidRPr="00EF5447" w:rsidRDefault="008D1E4A" w:rsidP="00C620E0">
            <w:pPr>
              <w:pStyle w:val="TAC"/>
            </w:pPr>
            <w:r w:rsidRPr="00EF5447">
              <w:t>DC_1A-8A_n257J</w:t>
            </w:r>
          </w:p>
          <w:p w14:paraId="22280AFF" w14:textId="77777777" w:rsidR="008D1E4A" w:rsidRPr="00EF5447" w:rsidRDefault="008D1E4A" w:rsidP="00C620E0">
            <w:pPr>
              <w:pStyle w:val="TAC"/>
            </w:pPr>
            <w:r w:rsidRPr="00EF5447">
              <w:t>DC_1A-8A_n257K</w:t>
            </w:r>
          </w:p>
          <w:p w14:paraId="753A90FB" w14:textId="77777777" w:rsidR="008D1E4A" w:rsidRPr="00EF5447" w:rsidRDefault="008D1E4A" w:rsidP="00C620E0">
            <w:pPr>
              <w:pStyle w:val="TAC"/>
            </w:pPr>
            <w:r w:rsidRPr="00EF5447">
              <w:t>DC_1A-8A_n257L</w:t>
            </w:r>
          </w:p>
          <w:p w14:paraId="62D8DDCD" w14:textId="77777777" w:rsidR="008D1E4A" w:rsidRPr="00EF5447" w:rsidRDefault="008D1E4A" w:rsidP="00C620E0">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1DB9D" w14:textId="77777777" w:rsidR="008D1E4A" w:rsidRPr="00EF5447" w:rsidRDefault="008D1E4A" w:rsidP="00C620E0">
            <w:pPr>
              <w:pStyle w:val="TAC"/>
              <w:rPr>
                <w:rFonts w:eastAsiaTheme="minorEastAsia"/>
              </w:rPr>
            </w:pPr>
            <w:r w:rsidRPr="00EF5447">
              <w:t>DC_1A_n257A</w:t>
            </w:r>
          </w:p>
          <w:p w14:paraId="0C12DD38" w14:textId="77777777" w:rsidR="008D1E4A" w:rsidRPr="00EF5447" w:rsidRDefault="008D1E4A" w:rsidP="00C620E0">
            <w:pPr>
              <w:pStyle w:val="TAC"/>
            </w:pPr>
            <w:r w:rsidRPr="00EF5447">
              <w:t>DC_1A_n257D</w:t>
            </w:r>
          </w:p>
          <w:p w14:paraId="4ABD7640" w14:textId="77777777" w:rsidR="008D1E4A" w:rsidRPr="00EF5447" w:rsidRDefault="008D1E4A" w:rsidP="00C620E0">
            <w:pPr>
              <w:pStyle w:val="TAC"/>
            </w:pPr>
            <w:r w:rsidRPr="00EF5447">
              <w:t>DC_1A_n257G</w:t>
            </w:r>
          </w:p>
          <w:p w14:paraId="616E44F9" w14:textId="77777777" w:rsidR="008D1E4A" w:rsidRPr="00EF5447" w:rsidRDefault="008D1E4A" w:rsidP="00C620E0">
            <w:pPr>
              <w:pStyle w:val="TAC"/>
            </w:pPr>
            <w:r w:rsidRPr="00EF5447">
              <w:t>DC_1A_n257H</w:t>
            </w:r>
          </w:p>
          <w:p w14:paraId="5E58E87C" w14:textId="77777777" w:rsidR="008D1E4A" w:rsidRPr="00EF5447" w:rsidRDefault="008D1E4A" w:rsidP="00C620E0">
            <w:pPr>
              <w:pStyle w:val="TAC"/>
            </w:pPr>
            <w:r w:rsidRPr="00EF5447">
              <w:t>DC_1A_n257I</w:t>
            </w:r>
          </w:p>
          <w:p w14:paraId="13DBC9B2" w14:textId="77777777" w:rsidR="008D1E4A" w:rsidRPr="00EF5447" w:rsidRDefault="008D1E4A" w:rsidP="00C620E0">
            <w:pPr>
              <w:pStyle w:val="TAC"/>
              <w:rPr>
                <w:rFonts w:eastAsiaTheme="minorEastAsia"/>
              </w:rPr>
            </w:pPr>
            <w:r w:rsidRPr="00EF5447">
              <w:t>DC_8A_n257A</w:t>
            </w:r>
          </w:p>
          <w:p w14:paraId="71D573AC" w14:textId="77777777" w:rsidR="008D1E4A" w:rsidRPr="00EF5447" w:rsidRDefault="008D1E4A" w:rsidP="00C620E0">
            <w:pPr>
              <w:pStyle w:val="TAC"/>
            </w:pPr>
            <w:r w:rsidRPr="00EF5447">
              <w:t>DC_8A_n257D</w:t>
            </w:r>
          </w:p>
          <w:p w14:paraId="24C38EAA" w14:textId="77777777" w:rsidR="008D1E4A" w:rsidRPr="00EF5447" w:rsidRDefault="008D1E4A" w:rsidP="00C620E0">
            <w:pPr>
              <w:pStyle w:val="TAC"/>
            </w:pPr>
            <w:r w:rsidRPr="00EF5447">
              <w:t>DC_8A_n257G</w:t>
            </w:r>
          </w:p>
          <w:p w14:paraId="7D44C8ED" w14:textId="77777777" w:rsidR="008D1E4A" w:rsidRPr="00EF5447" w:rsidRDefault="008D1E4A" w:rsidP="00C620E0">
            <w:pPr>
              <w:pStyle w:val="TAC"/>
            </w:pPr>
            <w:r w:rsidRPr="00EF5447">
              <w:t>DC_8A_n257H</w:t>
            </w:r>
          </w:p>
          <w:p w14:paraId="52DD1CA4" w14:textId="77777777" w:rsidR="008D1E4A" w:rsidRPr="00EF5447" w:rsidRDefault="008D1E4A" w:rsidP="00C620E0">
            <w:pPr>
              <w:pStyle w:val="TAC"/>
              <w:rPr>
                <w:noProof/>
                <w:lang w:eastAsia="zh-CN"/>
              </w:rPr>
            </w:pPr>
            <w:r w:rsidRPr="00EF5447">
              <w:t>DC_8A_n257I</w:t>
            </w:r>
          </w:p>
        </w:tc>
      </w:tr>
      <w:tr w:rsidR="008D1E4A" w:rsidRPr="00EF5447" w14:paraId="2CBBA90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2D7AED"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w:t>
            </w:r>
            <w:r w:rsidRPr="00EF5447">
              <w:t>A</w:t>
            </w:r>
          </w:p>
          <w:p w14:paraId="09D19A83" w14:textId="77777777" w:rsidR="008D1E4A" w:rsidRPr="00EF5447" w:rsidRDefault="008D1E4A" w:rsidP="00C620E0">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492140D9"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257G</w:t>
            </w:r>
          </w:p>
          <w:p w14:paraId="1BC19396"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257H</w:t>
            </w:r>
          </w:p>
          <w:p w14:paraId="6C47914B"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9DE61B" w14:textId="77777777" w:rsidR="008D1E4A" w:rsidRPr="00EF5447" w:rsidRDefault="008D1E4A" w:rsidP="00C620E0">
            <w:pPr>
              <w:pStyle w:val="TAC"/>
            </w:pPr>
            <w:r w:rsidRPr="00EF5447">
              <w:t>DC_1A_n257A</w:t>
            </w:r>
          </w:p>
          <w:p w14:paraId="14915707" w14:textId="77777777" w:rsidR="008D1E4A" w:rsidRPr="00EF5447" w:rsidRDefault="008D1E4A" w:rsidP="00C620E0">
            <w:pPr>
              <w:pStyle w:val="TAC"/>
            </w:pPr>
            <w:r w:rsidRPr="00EF5447">
              <w:t>DC_1A_n257D</w:t>
            </w:r>
          </w:p>
          <w:p w14:paraId="26C46A62" w14:textId="08550DD7" w:rsidR="008D1E4A" w:rsidRPr="00EF5447" w:rsidRDefault="008D1E4A" w:rsidP="00C620E0">
            <w:pPr>
              <w:pStyle w:val="TAC"/>
              <w:rPr>
                <w:noProof/>
              </w:rPr>
            </w:pPr>
            <w:r w:rsidRPr="00EF5447">
              <w:rPr>
                <w:noProof/>
              </w:rPr>
              <w:t>DC_1A</w:t>
            </w:r>
            <w:ins w:id="320" w:author="Apple" w:date="2021-01-14T20:01:00Z">
              <w:r w:rsidR="00C57836">
                <w:rPr>
                  <w:noProof/>
                </w:rPr>
                <w:t>_</w:t>
              </w:r>
            </w:ins>
            <w:del w:id="321" w:author="Apple" w:date="2021-01-14T20:01:00Z">
              <w:r w:rsidRPr="00EF5447" w:rsidDel="00C57836">
                <w:rPr>
                  <w:noProof/>
                </w:rPr>
                <w:delText>-</w:delText>
              </w:r>
            </w:del>
            <w:r w:rsidRPr="00EF5447">
              <w:rPr>
                <w:noProof/>
              </w:rPr>
              <w:t>n257G</w:t>
            </w:r>
          </w:p>
          <w:p w14:paraId="5831E5FA" w14:textId="4200954C" w:rsidR="008D1E4A" w:rsidRPr="00EF5447" w:rsidRDefault="008D1E4A" w:rsidP="00C620E0">
            <w:pPr>
              <w:pStyle w:val="TAC"/>
              <w:rPr>
                <w:noProof/>
              </w:rPr>
            </w:pPr>
            <w:r w:rsidRPr="00EF5447">
              <w:rPr>
                <w:noProof/>
              </w:rPr>
              <w:t>DC_1A</w:t>
            </w:r>
            <w:ins w:id="322" w:author="Apple" w:date="2021-01-14T20:01:00Z">
              <w:r w:rsidR="00C57836">
                <w:rPr>
                  <w:noProof/>
                </w:rPr>
                <w:t>_</w:t>
              </w:r>
            </w:ins>
            <w:del w:id="323" w:author="Apple" w:date="2021-01-14T20:01:00Z">
              <w:r w:rsidRPr="00EF5447" w:rsidDel="00C57836">
                <w:rPr>
                  <w:noProof/>
                </w:rPr>
                <w:delText>-</w:delText>
              </w:r>
            </w:del>
            <w:r w:rsidRPr="00EF5447">
              <w:rPr>
                <w:noProof/>
              </w:rPr>
              <w:t>n257H</w:t>
            </w:r>
          </w:p>
          <w:p w14:paraId="0D508064" w14:textId="2B6C542F" w:rsidR="008D1E4A" w:rsidRPr="00EF5447" w:rsidRDefault="008D1E4A" w:rsidP="00C620E0">
            <w:pPr>
              <w:pStyle w:val="TAC"/>
            </w:pPr>
            <w:r w:rsidRPr="00EF5447">
              <w:rPr>
                <w:noProof/>
              </w:rPr>
              <w:t>DC_1A</w:t>
            </w:r>
            <w:ins w:id="324" w:author="Apple" w:date="2021-01-14T20:01:00Z">
              <w:r w:rsidR="00C57836">
                <w:rPr>
                  <w:noProof/>
                </w:rPr>
                <w:t>_</w:t>
              </w:r>
            </w:ins>
            <w:del w:id="325" w:author="Apple" w:date="2021-01-14T20:01:00Z">
              <w:r w:rsidRPr="00EF5447" w:rsidDel="00C57836">
                <w:rPr>
                  <w:noProof/>
                </w:rPr>
                <w:delText>-</w:delText>
              </w:r>
            </w:del>
            <w:r w:rsidRPr="00EF5447">
              <w:rPr>
                <w:noProof/>
              </w:rPr>
              <w:t>n257I</w:t>
            </w:r>
          </w:p>
          <w:p w14:paraId="645A2443" w14:textId="77777777" w:rsidR="008D1E4A" w:rsidRPr="00EF5447" w:rsidRDefault="008D1E4A" w:rsidP="00C620E0">
            <w:pPr>
              <w:pStyle w:val="TAC"/>
            </w:pPr>
            <w:r w:rsidRPr="00EF5447">
              <w:t>DC_11A_n257A</w:t>
            </w:r>
          </w:p>
          <w:p w14:paraId="712E176C" w14:textId="77777777" w:rsidR="008D1E4A" w:rsidRPr="00EF5447" w:rsidRDefault="008D1E4A" w:rsidP="00C620E0">
            <w:pPr>
              <w:pStyle w:val="TAC"/>
            </w:pPr>
            <w:r w:rsidRPr="00EF5447">
              <w:t>DC_11A_n257D</w:t>
            </w:r>
          </w:p>
          <w:p w14:paraId="10457875" w14:textId="79A02E59" w:rsidR="008D1E4A" w:rsidRPr="00EF5447" w:rsidRDefault="008D1E4A" w:rsidP="00C620E0">
            <w:pPr>
              <w:pStyle w:val="TAC"/>
              <w:rPr>
                <w:noProof/>
              </w:rPr>
            </w:pPr>
            <w:r w:rsidRPr="00EF5447">
              <w:rPr>
                <w:noProof/>
              </w:rPr>
              <w:t>DC_1</w:t>
            </w:r>
            <w:r w:rsidRPr="00EF5447">
              <w:rPr>
                <w:noProof/>
                <w:lang w:eastAsia="zh-CN"/>
              </w:rPr>
              <w:t>1</w:t>
            </w:r>
            <w:r w:rsidRPr="00EF5447">
              <w:rPr>
                <w:noProof/>
              </w:rPr>
              <w:t>A</w:t>
            </w:r>
            <w:ins w:id="326" w:author="Apple" w:date="2021-01-15T17:09:00Z">
              <w:r w:rsidR="006E5F81">
                <w:rPr>
                  <w:noProof/>
                </w:rPr>
                <w:t>_</w:t>
              </w:r>
            </w:ins>
            <w:del w:id="327" w:author="Apple" w:date="2021-01-15T17:09:00Z">
              <w:r w:rsidRPr="00EF5447" w:rsidDel="006E5F81">
                <w:rPr>
                  <w:noProof/>
                </w:rPr>
                <w:delText>-</w:delText>
              </w:r>
            </w:del>
            <w:r w:rsidRPr="00EF5447">
              <w:rPr>
                <w:noProof/>
              </w:rPr>
              <w:t>n257G</w:t>
            </w:r>
          </w:p>
          <w:p w14:paraId="542ADB79" w14:textId="111EF430" w:rsidR="008D1E4A" w:rsidRPr="00EF5447" w:rsidRDefault="008D1E4A" w:rsidP="00C620E0">
            <w:pPr>
              <w:pStyle w:val="TAC"/>
              <w:rPr>
                <w:noProof/>
              </w:rPr>
            </w:pPr>
            <w:r w:rsidRPr="00EF5447">
              <w:rPr>
                <w:noProof/>
              </w:rPr>
              <w:t>DC_1</w:t>
            </w:r>
            <w:r w:rsidRPr="00EF5447">
              <w:rPr>
                <w:noProof/>
                <w:lang w:eastAsia="zh-CN"/>
              </w:rPr>
              <w:t>1</w:t>
            </w:r>
            <w:r w:rsidRPr="00EF5447">
              <w:rPr>
                <w:noProof/>
              </w:rPr>
              <w:t>A</w:t>
            </w:r>
            <w:ins w:id="328" w:author="Apple" w:date="2021-01-15T17:09:00Z">
              <w:r w:rsidR="006E5F81">
                <w:rPr>
                  <w:noProof/>
                </w:rPr>
                <w:t>_</w:t>
              </w:r>
            </w:ins>
            <w:del w:id="329" w:author="Apple" w:date="2021-01-15T17:09:00Z">
              <w:r w:rsidRPr="00EF5447" w:rsidDel="006E5F81">
                <w:rPr>
                  <w:noProof/>
                </w:rPr>
                <w:delText>-</w:delText>
              </w:r>
            </w:del>
            <w:r w:rsidRPr="00EF5447">
              <w:rPr>
                <w:noProof/>
              </w:rPr>
              <w:t>n257H</w:t>
            </w:r>
          </w:p>
          <w:p w14:paraId="0B3288ED" w14:textId="6B8A7F9F" w:rsidR="008D1E4A" w:rsidRPr="00EF5447" w:rsidRDefault="008D1E4A" w:rsidP="00C620E0">
            <w:pPr>
              <w:pStyle w:val="TAC"/>
              <w:rPr>
                <w:noProof/>
                <w:lang w:eastAsia="zh-CN"/>
              </w:rPr>
            </w:pPr>
            <w:r w:rsidRPr="00EF5447">
              <w:rPr>
                <w:noProof/>
              </w:rPr>
              <w:t>DC_1</w:t>
            </w:r>
            <w:r w:rsidRPr="00EF5447">
              <w:rPr>
                <w:noProof/>
                <w:lang w:eastAsia="zh-CN"/>
              </w:rPr>
              <w:t>1</w:t>
            </w:r>
            <w:r w:rsidRPr="00EF5447">
              <w:rPr>
                <w:noProof/>
              </w:rPr>
              <w:t>A</w:t>
            </w:r>
            <w:ins w:id="330" w:author="Apple" w:date="2021-01-15T17:09:00Z">
              <w:r w:rsidR="006E5F81">
                <w:rPr>
                  <w:noProof/>
                </w:rPr>
                <w:t>_</w:t>
              </w:r>
            </w:ins>
            <w:del w:id="331" w:author="Apple" w:date="2021-01-15T17:09:00Z">
              <w:r w:rsidRPr="00EF5447" w:rsidDel="006E5F81">
                <w:rPr>
                  <w:noProof/>
                </w:rPr>
                <w:delText>-</w:delText>
              </w:r>
            </w:del>
            <w:r w:rsidRPr="00EF5447">
              <w:rPr>
                <w:noProof/>
              </w:rPr>
              <w:t>n257I</w:t>
            </w:r>
          </w:p>
        </w:tc>
      </w:tr>
      <w:tr w:rsidR="008D1E4A" w:rsidRPr="00EF5447" w14:paraId="04E2472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FCBC8" w14:textId="77777777" w:rsidR="008D1E4A" w:rsidRPr="00EF5447" w:rsidRDefault="008D1E4A" w:rsidP="00C620E0">
            <w:pPr>
              <w:pStyle w:val="TAC"/>
              <w:rPr>
                <w:rFonts w:cs="Arial"/>
                <w:lang w:eastAsia="ja-JP"/>
              </w:rPr>
            </w:pPr>
            <w:r w:rsidRPr="00EF5447">
              <w:rPr>
                <w:noProof/>
                <w:lang w:eastAsia="zh-CN"/>
              </w:rPr>
              <w:t>DC_1A-18A_n257A</w:t>
            </w:r>
            <w:r w:rsidRPr="00EF5447">
              <w:rPr>
                <w:noProof/>
                <w:vertAlign w:val="superscript"/>
                <w:lang w:eastAsia="zh-CN"/>
              </w:rPr>
              <w:t>2</w:t>
            </w:r>
          </w:p>
          <w:p w14:paraId="2E497C84" w14:textId="77777777" w:rsidR="008D1E4A" w:rsidRPr="00EF5447" w:rsidRDefault="008D1E4A" w:rsidP="00C620E0">
            <w:pPr>
              <w:pStyle w:val="TAC"/>
              <w:rPr>
                <w:rFonts w:cs="Arial"/>
                <w:lang w:eastAsia="ja-JP"/>
              </w:rPr>
            </w:pPr>
            <w:r w:rsidRPr="00EF5447">
              <w:rPr>
                <w:rFonts w:cs="Arial"/>
                <w:lang w:eastAsia="ja-JP"/>
              </w:rPr>
              <w:t>DC_1A-18A_n257D</w:t>
            </w:r>
          </w:p>
          <w:p w14:paraId="543AAB05" w14:textId="77777777" w:rsidR="008D1E4A" w:rsidRPr="00EF5447" w:rsidRDefault="008D1E4A" w:rsidP="00C620E0">
            <w:pPr>
              <w:pStyle w:val="TAC"/>
              <w:rPr>
                <w:rFonts w:cs="Arial"/>
                <w:lang w:eastAsia="ja-JP"/>
              </w:rPr>
            </w:pPr>
            <w:r w:rsidRPr="00EF5447">
              <w:rPr>
                <w:rFonts w:cs="Arial"/>
                <w:lang w:eastAsia="ja-JP"/>
              </w:rPr>
              <w:t>DC_1A-18A_n257E</w:t>
            </w:r>
          </w:p>
          <w:p w14:paraId="69BFBB33" w14:textId="77777777" w:rsidR="008D1E4A" w:rsidRPr="00EF5447" w:rsidRDefault="008D1E4A" w:rsidP="00C620E0">
            <w:pPr>
              <w:pStyle w:val="TAC"/>
              <w:rPr>
                <w:rFonts w:cs="Arial"/>
                <w:lang w:eastAsia="ja-JP"/>
              </w:rPr>
            </w:pPr>
            <w:r w:rsidRPr="00EF5447">
              <w:rPr>
                <w:rFonts w:cs="Arial"/>
                <w:lang w:eastAsia="ja-JP"/>
              </w:rPr>
              <w:t>DC_1A-18A_n257F</w:t>
            </w:r>
          </w:p>
          <w:p w14:paraId="7B7D924D" w14:textId="77777777" w:rsidR="008D1E4A" w:rsidRPr="00EF5447" w:rsidRDefault="008D1E4A" w:rsidP="00C620E0">
            <w:pPr>
              <w:pStyle w:val="TAC"/>
              <w:rPr>
                <w:rFonts w:cs="Arial"/>
                <w:lang w:eastAsia="ja-JP"/>
              </w:rPr>
            </w:pPr>
            <w:r w:rsidRPr="00EF5447">
              <w:rPr>
                <w:rFonts w:cs="Arial"/>
                <w:lang w:eastAsia="ja-JP"/>
              </w:rPr>
              <w:t>DC_1A-18A_n257G</w:t>
            </w:r>
          </w:p>
          <w:p w14:paraId="1B62A111" w14:textId="77777777" w:rsidR="008D1E4A" w:rsidRPr="00EF5447" w:rsidRDefault="008D1E4A" w:rsidP="00C620E0">
            <w:pPr>
              <w:pStyle w:val="TAC"/>
              <w:rPr>
                <w:rFonts w:cs="Arial"/>
                <w:lang w:eastAsia="ja-JP"/>
              </w:rPr>
            </w:pPr>
            <w:r w:rsidRPr="00EF5447">
              <w:rPr>
                <w:rFonts w:cs="Arial"/>
                <w:lang w:eastAsia="ja-JP"/>
              </w:rPr>
              <w:t>DC_1A-18A_n257H</w:t>
            </w:r>
          </w:p>
          <w:p w14:paraId="31C9BDDA" w14:textId="77777777" w:rsidR="008D1E4A" w:rsidRPr="00EF5447" w:rsidRDefault="008D1E4A" w:rsidP="00C620E0">
            <w:pPr>
              <w:pStyle w:val="TAC"/>
              <w:rPr>
                <w:rFonts w:cs="Arial"/>
                <w:lang w:eastAsia="ja-JP"/>
              </w:rPr>
            </w:pPr>
            <w:r w:rsidRPr="00EF5447">
              <w:rPr>
                <w:rFonts w:cs="Arial"/>
                <w:lang w:eastAsia="ja-JP"/>
              </w:rPr>
              <w:t>DC_1A-18A_n257I</w:t>
            </w:r>
          </w:p>
          <w:p w14:paraId="23852246" w14:textId="77777777" w:rsidR="008D1E4A" w:rsidRPr="00EF5447" w:rsidRDefault="008D1E4A" w:rsidP="00C620E0">
            <w:pPr>
              <w:pStyle w:val="TAC"/>
              <w:rPr>
                <w:rFonts w:cs="Arial"/>
                <w:lang w:eastAsia="ja-JP"/>
              </w:rPr>
            </w:pPr>
            <w:r w:rsidRPr="00EF5447">
              <w:rPr>
                <w:rFonts w:cs="Arial"/>
                <w:lang w:eastAsia="ja-JP"/>
              </w:rPr>
              <w:t>DC_1A-18A_n257J</w:t>
            </w:r>
          </w:p>
          <w:p w14:paraId="4580953F" w14:textId="77777777" w:rsidR="008D1E4A" w:rsidRPr="00EF5447" w:rsidRDefault="008D1E4A" w:rsidP="00C620E0">
            <w:pPr>
              <w:pStyle w:val="TAC"/>
              <w:rPr>
                <w:rFonts w:cs="Arial"/>
                <w:lang w:eastAsia="ja-JP"/>
              </w:rPr>
            </w:pPr>
            <w:r w:rsidRPr="00EF5447">
              <w:rPr>
                <w:rFonts w:cs="Arial"/>
                <w:lang w:eastAsia="ja-JP"/>
              </w:rPr>
              <w:t>DC_1A-18A_n257K</w:t>
            </w:r>
          </w:p>
          <w:p w14:paraId="70EA661A" w14:textId="77777777" w:rsidR="008D1E4A" w:rsidRPr="00EF5447" w:rsidRDefault="008D1E4A" w:rsidP="00C620E0">
            <w:pPr>
              <w:pStyle w:val="TAC"/>
              <w:rPr>
                <w:rFonts w:cs="Arial"/>
                <w:lang w:eastAsia="ja-JP"/>
              </w:rPr>
            </w:pPr>
            <w:r w:rsidRPr="00EF5447">
              <w:rPr>
                <w:rFonts w:cs="Arial"/>
                <w:lang w:eastAsia="ja-JP"/>
              </w:rPr>
              <w:t>DC_1A-18A_n257L</w:t>
            </w:r>
          </w:p>
          <w:p w14:paraId="6B5BF9F0" w14:textId="77777777" w:rsidR="008D1E4A" w:rsidRPr="00EF5447" w:rsidRDefault="008D1E4A" w:rsidP="00C620E0">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06E30" w14:textId="75E6652A" w:rsidR="008D1E4A" w:rsidRPr="00EF5447" w:rsidRDefault="008D1E4A" w:rsidP="00C620E0">
            <w:pPr>
              <w:pStyle w:val="TAC"/>
              <w:rPr>
                <w:noProof/>
              </w:rPr>
            </w:pPr>
            <w:r w:rsidRPr="00EF5447">
              <w:rPr>
                <w:noProof/>
              </w:rPr>
              <w:t>DC_1A</w:t>
            </w:r>
            <w:ins w:id="332" w:author="Apple" w:date="2021-01-14T20:01:00Z">
              <w:r w:rsidR="00C57836">
                <w:rPr>
                  <w:noProof/>
                </w:rPr>
                <w:t>_</w:t>
              </w:r>
            </w:ins>
            <w:del w:id="333" w:author="Apple" w:date="2021-01-14T20:01:00Z">
              <w:r w:rsidRPr="00EF5447" w:rsidDel="00C57836">
                <w:rPr>
                  <w:noProof/>
                </w:rPr>
                <w:delText>-</w:delText>
              </w:r>
            </w:del>
            <w:r w:rsidRPr="00EF5447">
              <w:rPr>
                <w:noProof/>
              </w:rPr>
              <w:t>n257A</w:t>
            </w:r>
          </w:p>
          <w:p w14:paraId="39E006F9" w14:textId="22C3F126" w:rsidR="008D1E4A" w:rsidRPr="00EF5447" w:rsidRDefault="008D1E4A" w:rsidP="00C620E0">
            <w:pPr>
              <w:pStyle w:val="TAC"/>
              <w:rPr>
                <w:noProof/>
                <w:lang w:eastAsia="fr-FR"/>
              </w:rPr>
            </w:pPr>
            <w:r w:rsidRPr="00EF5447">
              <w:rPr>
                <w:noProof/>
              </w:rPr>
              <w:t>DC_1A</w:t>
            </w:r>
            <w:ins w:id="334" w:author="Apple" w:date="2021-01-14T20:02:00Z">
              <w:r w:rsidR="00C57836">
                <w:rPr>
                  <w:noProof/>
                </w:rPr>
                <w:t>_</w:t>
              </w:r>
            </w:ins>
            <w:del w:id="335" w:author="Apple" w:date="2021-01-14T20:02:00Z">
              <w:r w:rsidRPr="00EF5447" w:rsidDel="00C57836">
                <w:rPr>
                  <w:noProof/>
                </w:rPr>
                <w:delText>-</w:delText>
              </w:r>
            </w:del>
            <w:r w:rsidRPr="00EF5447">
              <w:rPr>
                <w:noProof/>
              </w:rPr>
              <w:t>n257G</w:t>
            </w:r>
          </w:p>
          <w:p w14:paraId="627848A2" w14:textId="52070011" w:rsidR="008D1E4A" w:rsidRPr="00EF5447" w:rsidRDefault="008D1E4A" w:rsidP="00C620E0">
            <w:pPr>
              <w:pStyle w:val="TAC"/>
              <w:rPr>
                <w:noProof/>
              </w:rPr>
            </w:pPr>
            <w:r w:rsidRPr="00EF5447">
              <w:rPr>
                <w:noProof/>
              </w:rPr>
              <w:t>DC_1A</w:t>
            </w:r>
            <w:ins w:id="336" w:author="Apple" w:date="2021-01-14T20:02:00Z">
              <w:r w:rsidR="00C57836">
                <w:rPr>
                  <w:noProof/>
                </w:rPr>
                <w:t>_</w:t>
              </w:r>
            </w:ins>
            <w:del w:id="337" w:author="Apple" w:date="2021-01-14T20:02:00Z">
              <w:r w:rsidRPr="00EF5447" w:rsidDel="00C57836">
                <w:rPr>
                  <w:noProof/>
                </w:rPr>
                <w:delText>-</w:delText>
              </w:r>
            </w:del>
            <w:r w:rsidRPr="00EF5447">
              <w:rPr>
                <w:noProof/>
              </w:rPr>
              <w:t>n257H</w:t>
            </w:r>
          </w:p>
          <w:p w14:paraId="3B876850" w14:textId="719A6E08" w:rsidR="008D1E4A" w:rsidRPr="00EF5447" w:rsidRDefault="008D1E4A" w:rsidP="00C620E0">
            <w:pPr>
              <w:pStyle w:val="TAC"/>
              <w:rPr>
                <w:noProof/>
              </w:rPr>
            </w:pPr>
            <w:r w:rsidRPr="00EF5447">
              <w:rPr>
                <w:noProof/>
              </w:rPr>
              <w:t>DC_1A</w:t>
            </w:r>
            <w:ins w:id="338" w:author="Apple" w:date="2021-01-14T20:02:00Z">
              <w:r w:rsidR="00C57836">
                <w:rPr>
                  <w:noProof/>
                </w:rPr>
                <w:t>_</w:t>
              </w:r>
            </w:ins>
            <w:del w:id="339" w:author="Apple" w:date="2021-01-14T20:02:00Z">
              <w:r w:rsidRPr="00EF5447" w:rsidDel="00C57836">
                <w:rPr>
                  <w:noProof/>
                </w:rPr>
                <w:delText>-</w:delText>
              </w:r>
            </w:del>
            <w:r w:rsidRPr="00EF5447">
              <w:rPr>
                <w:noProof/>
              </w:rPr>
              <w:t>n257I</w:t>
            </w:r>
          </w:p>
          <w:p w14:paraId="54B98965" w14:textId="77777777" w:rsidR="008D1E4A" w:rsidRPr="00EF5447" w:rsidRDefault="008D1E4A" w:rsidP="00C620E0">
            <w:pPr>
              <w:pStyle w:val="TAC"/>
              <w:rPr>
                <w:noProof/>
              </w:rPr>
            </w:pPr>
            <w:r w:rsidRPr="00EF5447">
              <w:rPr>
                <w:noProof/>
              </w:rPr>
              <w:t>DC_18A_n257A</w:t>
            </w:r>
          </w:p>
          <w:p w14:paraId="6CD8DAB4" w14:textId="4C7C0B49" w:rsidR="008D1E4A" w:rsidRPr="00EF5447" w:rsidRDefault="008D1E4A" w:rsidP="00C620E0">
            <w:pPr>
              <w:pStyle w:val="TAC"/>
              <w:rPr>
                <w:noProof/>
              </w:rPr>
            </w:pPr>
            <w:r w:rsidRPr="00EF5447">
              <w:rPr>
                <w:noProof/>
              </w:rPr>
              <w:t>DC_18A</w:t>
            </w:r>
            <w:ins w:id="340" w:author="Apple" w:date="2021-01-14T20:02:00Z">
              <w:r w:rsidR="00C57836">
                <w:rPr>
                  <w:noProof/>
                </w:rPr>
                <w:t>_</w:t>
              </w:r>
            </w:ins>
            <w:del w:id="341" w:author="Apple" w:date="2021-01-14T20:02:00Z">
              <w:r w:rsidRPr="00EF5447" w:rsidDel="00C57836">
                <w:rPr>
                  <w:noProof/>
                </w:rPr>
                <w:delText>-</w:delText>
              </w:r>
            </w:del>
            <w:r w:rsidRPr="00EF5447">
              <w:rPr>
                <w:noProof/>
              </w:rPr>
              <w:t>n257G</w:t>
            </w:r>
          </w:p>
          <w:p w14:paraId="564B24A0" w14:textId="4DC9DC64" w:rsidR="008D1E4A" w:rsidRPr="00EF5447" w:rsidRDefault="008D1E4A" w:rsidP="00C620E0">
            <w:pPr>
              <w:pStyle w:val="TAC"/>
              <w:rPr>
                <w:noProof/>
              </w:rPr>
            </w:pPr>
            <w:r w:rsidRPr="00EF5447">
              <w:rPr>
                <w:noProof/>
              </w:rPr>
              <w:t>DC_18A</w:t>
            </w:r>
            <w:ins w:id="342" w:author="Apple" w:date="2021-01-14T20:02:00Z">
              <w:r w:rsidR="00C57836">
                <w:rPr>
                  <w:noProof/>
                </w:rPr>
                <w:t>_</w:t>
              </w:r>
            </w:ins>
            <w:del w:id="343" w:author="Apple" w:date="2021-01-14T20:02:00Z">
              <w:r w:rsidRPr="00EF5447" w:rsidDel="00C57836">
                <w:rPr>
                  <w:noProof/>
                </w:rPr>
                <w:delText>-</w:delText>
              </w:r>
            </w:del>
            <w:r w:rsidRPr="00EF5447">
              <w:rPr>
                <w:noProof/>
              </w:rPr>
              <w:t>n257H</w:t>
            </w:r>
          </w:p>
          <w:p w14:paraId="1BC8E412" w14:textId="5418BF3E" w:rsidR="008D1E4A" w:rsidRPr="00EF5447" w:rsidRDefault="008D1E4A" w:rsidP="00C620E0">
            <w:pPr>
              <w:pStyle w:val="TAC"/>
              <w:rPr>
                <w:noProof/>
                <w:lang w:eastAsia="zh-CN"/>
              </w:rPr>
            </w:pPr>
            <w:r w:rsidRPr="00EF5447">
              <w:rPr>
                <w:noProof/>
              </w:rPr>
              <w:t>DC_18A</w:t>
            </w:r>
            <w:ins w:id="344" w:author="Apple" w:date="2021-01-14T20:02:00Z">
              <w:r w:rsidR="00C57836">
                <w:rPr>
                  <w:noProof/>
                </w:rPr>
                <w:t>_</w:t>
              </w:r>
            </w:ins>
            <w:del w:id="345" w:author="Apple" w:date="2021-01-14T20:02:00Z">
              <w:r w:rsidRPr="00EF5447" w:rsidDel="00C57836">
                <w:rPr>
                  <w:noProof/>
                </w:rPr>
                <w:delText>-</w:delText>
              </w:r>
            </w:del>
            <w:r w:rsidRPr="00EF5447">
              <w:rPr>
                <w:noProof/>
              </w:rPr>
              <w:t>n257I</w:t>
            </w:r>
          </w:p>
        </w:tc>
      </w:tr>
      <w:tr w:rsidR="008D1E4A" w:rsidRPr="00EF5447" w14:paraId="546FD01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CF867D" w14:textId="77777777" w:rsidR="008D1E4A" w:rsidRPr="00EF5447" w:rsidRDefault="008D1E4A" w:rsidP="00C620E0">
            <w:pPr>
              <w:pStyle w:val="TAC"/>
              <w:rPr>
                <w:noProof/>
                <w:vertAlign w:val="superscript"/>
                <w:lang w:eastAsia="zh-CN"/>
              </w:rPr>
            </w:pPr>
            <w:r w:rsidRPr="00EF5447">
              <w:rPr>
                <w:noProof/>
                <w:lang w:eastAsia="zh-CN"/>
              </w:rPr>
              <w:lastRenderedPageBreak/>
              <w:t>DC_1A-19A_n257A</w:t>
            </w:r>
            <w:r w:rsidRPr="00EF5447">
              <w:rPr>
                <w:noProof/>
                <w:vertAlign w:val="superscript"/>
                <w:lang w:eastAsia="zh-CN"/>
              </w:rPr>
              <w:t>2</w:t>
            </w:r>
          </w:p>
          <w:p w14:paraId="6F6770E1" w14:textId="77777777" w:rsidR="008D1E4A" w:rsidRPr="00EF5447" w:rsidRDefault="008D1E4A" w:rsidP="00C620E0">
            <w:pPr>
              <w:pStyle w:val="TAC"/>
              <w:rPr>
                <w:noProof/>
                <w:lang w:eastAsia="zh-CN"/>
              </w:rPr>
            </w:pPr>
            <w:r w:rsidRPr="00EF5447">
              <w:rPr>
                <w:noProof/>
                <w:lang w:eastAsia="zh-CN"/>
              </w:rPr>
              <w:t>DC_1A-19A_n257D</w:t>
            </w:r>
            <w:r w:rsidRPr="00EF5447">
              <w:rPr>
                <w:noProof/>
                <w:vertAlign w:val="superscript"/>
                <w:lang w:eastAsia="zh-CN"/>
              </w:rPr>
              <w:t>2</w:t>
            </w:r>
          </w:p>
          <w:p w14:paraId="6E625129" w14:textId="77777777" w:rsidR="008D1E4A" w:rsidRPr="00EF5447" w:rsidRDefault="008D1E4A" w:rsidP="00C620E0">
            <w:pPr>
              <w:pStyle w:val="TAC"/>
              <w:rPr>
                <w:noProof/>
                <w:lang w:eastAsia="zh-CN"/>
              </w:rPr>
            </w:pPr>
            <w:r w:rsidRPr="00EF5447">
              <w:rPr>
                <w:noProof/>
                <w:lang w:eastAsia="zh-CN"/>
              </w:rPr>
              <w:t>DC_1A-19A_n257E</w:t>
            </w:r>
            <w:r w:rsidRPr="00EF5447">
              <w:rPr>
                <w:noProof/>
                <w:vertAlign w:val="superscript"/>
                <w:lang w:eastAsia="zh-CN"/>
              </w:rPr>
              <w:t>2</w:t>
            </w:r>
          </w:p>
          <w:p w14:paraId="4CD0819D" w14:textId="77777777" w:rsidR="008D1E4A" w:rsidRPr="00EF5447" w:rsidRDefault="008D1E4A" w:rsidP="00C620E0">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76093747" w14:textId="77777777" w:rsidR="008D1E4A" w:rsidRPr="00EF5447" w:rsidRDefault="008D1E4A" w:rsidP="00C620E0">
            <w:pPr>
              <w:pStyle w:val="TAC"/>
              <w:rPr>
                <w:lang w:eastAsia="ja-JP"/>
              </w:rPr>
            </w:pPr>
            <w:r w:rsidRPr="00EF5447">
              <w:rPr>
                <w:lang w:eastAsia="ja-JP"/>
              </w:rPr>
              <w:t>DC_1A-19A_n257G</w:t>
            </w:r>
          </w:p>
          <w:p w14:paraId="5A9A976D" w14:textId="77777777" w:rsidR="008D1E4A" w:rsidRPr="00EF5447" w:rsidRDefault="008D1E4A" w:rsidP="00C620E0">
            <w:pPr>
              <w:pStyle w:val="TAC"/>
              <w:rPr>
                <w:lang w:eastAsia="ja-JP"/>
              </w:rPr>
            </w:pPr>
            <w:r w:rsidRPr="00EF5447">
              <w:rPr>
                <w:lang w:eastAsia="ja-JP"/>
              </w:rPr>
              <w:t>DC_1A-19A_n257H</w:t>
            </w:r>
          </w:p>
          <w:p w14:paraId="77B01B84" w14:textId="77777777" w:rsidR="008D1E4A" w:rsidRPr="00EF5447" w:rsidRDefault="008D1E4A" w:rsidP="00C620E0">
            <w:pPr>
              <w:pStyle w:val="TAC"/>
              <w:rPr>
                <w:lang w:eastAsia="ja-JP"/>
              </w:rPr>
            </w:pPr>
            <w:r w:rsidRPr="00EF5447">
              <w:rPr>
                <w:lang w:eastAsia="ja-JP"/>
              </w:rPr>
              <w:t>DC_1A-19A_n257I</w:t>
            </w:r>
          </w:p>
          <w:p w14:paraId="3A1C9EE0" w14:textId="77777777" w:rsidR="008D1E4A" w:rsidRPr="00EF5447" w:rsidRDefault="008D1E4A" w:rsidP="00C620E0">
            <w:pPr>
              <w:pStyle w:val="TAC"/>
              <w:rPr>
                <w:lang w:eastAsia="ja-JP"/>
              </w:rPr>
            </w:pPr>
            <w:r w:rsidRPr="00EF5447">
              <w:rPr>
                <w:lang w:eastAsia="ja-JP"/>
              </w:rPr>
              <w:t>DC_1A-19A_n257J</w:t>
            </w:r>
          </w:p>
          <w:p w14:paraId="7707BE08" w14:textId="77777777" w:rsidR="008D1E4A" w:rsidRPr="00EF5447" w:rsidRDefault="008D1E4A" w:rsidP="00C620E0">
            <w:pPr>
              <w:pStyle w:val="TAC"/>
              <w:rPr>
                <w:lang w:eastAsia="ja-JP"/>
              </w:rPr>
            </w:pPr>
            <w:r w:rsidRPr="00EF5447">
              <w:rPr>
                <w:lang w:eastAsia="ja-JP"/>
              </w:rPr>
              <w:t>DC_1A-19A_n257K</w:t>
            </w:r>
          </w:p>
          <w:p w14:paraId="7F121DC2" w14:textId="77777777" w:rsidR="008D1E4A" w:rsidRPr="00EF5447" w:rsidRDefault="008D1E4A" w:rsidP="00C620E0">
            <w:pPr>
              <w:pStyle w:val="TAC"/>
              <w:rPr>
                <w:lang w:eastAsia="ja-JP"/>
              </w:rPr>
            </w:pPr>
            <w:r w:rsidRPr="00EF5447">
              <w:rPr>
                <w:lang w:eastAsia="ja-JP"/>
              </w:rPr>
              <w:t>DC_1A-19A_n257L</w:t>
            </w:r>
          </w:p>
          <w:p w14:paraId="750C8832" w14:textId="77777777" w:rsidR="008D1E4A" w:rsidRPr="00EF5447" w:rsidRDefault="008D1E4A" w:rsidP="00C620E0">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D1D594" w14:textId="77777777" w:rsidR="008D1E4A" w:rsidRPr="00EF5447" w:rsidRDefault="008D1E4A" w:rsidP="00C620E0">
            <w:pPr>
              <w:pStyle w:val="TAC"/>
              <w:rPr>
                <w:noProof/>
                <w:lang w:eastAsia="zh-CN"/>
              </w:rPr>
            </w:pPr>
            <w:r w:rsidRPr="00EF5447">
              <w:rPr>
                <w:noProof/>
                <w:lang w:eastAsia="zh-CN"/>
              </w:rPr>
              <w:t>DC_1A_n257A</w:t>
            </w:r>
          </w:p>
          <w:p w14:paraId="18FB92DE" w14:textId="546DA256" w:rsidR="008D1E4A" w:rsidRPr="00EF5447" w:rsidRDefault="008D1E4A" w:rsidP="00C620E0">
            <w:pPr>
              <w:pStyle w:val="TAC"/>
              <w:rPr>
                <w:noProof/>
                <w:lang w:eastAsia="ja-JP"/>
              </w:rPr>
            </w:pPr>
            <w:r w:rsidRPr="00EF5447">
              <w:rPr>
                <w:noProof/>
              </w:rPr>
              <w:t>DC_1A</w:t>
            </w:r>
            <w:ins w:id="346" w:author="Apple" w:date="2021-01-14T20:02:00Z">
              <w:r w:rsidR="00C57836">
                <w:rPr>
                  <w:noProof/>
                </w:rPr>
                <w:t>_</w:t>
              </w:r>
            </w:ins>
            <w:del w:id="347" w:author="Apple" w:date="2021-01-14T20:02:00Z">
              <w:r w:rsidRPr="00EF5447" w:rsidDel="00C57836">
                <w:rPr>
                  <w:noProof/>
                </w:rPr>
                <w:delText>-</w:delText>
              </w:r>
            </w:del>
            <w:r w:rsidRPr="00EF5447">
              <w:rPr>
                <w:noProof/>
              </w:rPr>
              <w:t>257</w:t>
            </w:r>
            <w:r w:rsidRPr="00EF5447">
              <w:rPr>
                <w:noProof/>
                <w:lang w:eastAsia="ja-JP"/>
              </w:rPr>
              <w:t>D</w:t>
            </w:r>
          </w:p>
          <w:p w14:paraId="063E0B1F" w14:textId="77777777" w:rsidR="008D1E4A" w:rsidRPr="00EF5447" w:rsidRDefault="008D1E4A" w:rsidP="00C620E0">
            <w:pPr>
              <w:pStyle w:val="TAC"/>
              <w:rPr>
                <w:lang w:eastAsia="ja-JP"/>
              </w:rPr>
            </w:pPr>
            <w:r w:rsidRPr="00EF5447">
              <w:rPr>
                <w:lang w:eastAsia="ja-JP"/>
              </w:rPr>
              <w:t>DC_1A_n257G</w:t>
            </w:r>
          </w:p>
          <w:p w14:paraId="153D47C8" w14:textId="77777777" w:rsidR="008D1E4A" w:rsidRPr="00EF5447" w:rsidRDefault="008D1E4A" w:rsidP="00C620E0">
            <w:pPr>
              <w:pStyle w:val="TAC"/>
              <w:rPr>
                <w:lang w:eastAsia="ja-JP"/>
              </w:rPr>
            </w:pPr>
            <w:r w:rsidRPr="00EF5447">
              <w:rPr>
                <w:lang w:eastAsia="ja-JP"/>
              </w:rPr>
              <w:t>DC_1A_n257H</w:t>
            </w:r>
          </w:p>
          <w:p w14:paraId="6AF77AE0" w14:textId="77777777" w:rsidR="008D1E4A" w:rsidRPr="00EF5447" w:rsidRDefault="008D1E4A" w:rsidP="00C620E0">
            <w:pPr>
              <w:pStyle w:val="TAC"/>
              <w:rPr>
                <w:lang w:eastAsia="ja-JP"/>
              </w:rPr>
            </w:pPr>
            <w:r w:rsidRPr="00EF5447">
              <w:rPr>
                <w:lang w:eastAsia="ja-JP"/>
              </w:rPr>
              <w:t>DC_1A_n257I</w:t>
            </w:r>
          </w:p>
          <w:p w14:paraId="3331DE8F" w14:textId="77777777" w:rsidR="008D1E4A" w:rsidRPr="00EF5447" w:rsidRDefault="008D1E4A" w:rsidP="00C620E0">
            <w:pPr>
              <w:pStyle w:val="TAC"/>
              <w:rPr>
                <w:lang w:eastAsia="ja-JP"/>
              </w:rPr>
            </w:pPr>
            <w:r w:rsidRPr="00EF5447">
              <w:rPr>
                <w:lang w:eastAsia="ja-JP"/>
              </w:rPr>
              <w:t>DC_1A_n257J</w:t>
            </w:r>
          </w:p>
          <w:p w14:paraId="1B33DF1B" w14:textId="77777777" w:rsidR="008D1E4A" w:rsidRPr="00EF5447" w:rsidRDefault="008D1E4A" w:rsidP="00C620E0">
            <w:pPr>
              <w:pStyle w:val="TAC"/>
              <w:rPr>
                <w:lang w:eastAsia="ja-JP"/>
              </w:rPr>
            </w:pPr>
            <w:r w:rsidRPr="00EF5447">
              <w:rPr>
                <w:lang w:eastAsia="ja-JP"/>
              </w:rPr>
              <w:t>DC_1A_n257K</w:t>
            </w:r>
          </w:p>
          <w:p w14:paraId="3002C967" w14:textId="77777777" w:rsidR="008D1E4A" w:rsidRPr="00EF5447" w:rsidRDefault="008D1E4A" w:rsidP="00C620E0">
            <w:pPr>
              <w:pStyle w:val="TAC"/>
              <w:rPr>
                <w:lang w:eastAsia="ja-JP"/>
              </w:rPr>
            </w:pPr>
            <w:r w:rsidRPr="00EF5447">
              <w:rPr>
                <w:lang w:eastAsia="ja-JP"/>
              </w:rPr>
              <w:t>DC_1A_n257L</w:t>
            </w:r>
          </w:p>
          <w:p w14:paraId="75F54FE7" w14:textId="77777777" w:rsidR="008D1E4A" w:rsidRPr="00EF5447" w:rsidRDefault="008D1E4A" w:rsidP="00C620E0">
            <w:pPr>
              <w:pStyle w:val="TAC"/>
              <w:rPr>
                <w:noProof/>
                <w:lang w:eastAsia="zh-CN"/>
              </w:rPr>
            </w:pPr>
            <w:r w:rsidRPr="00EF5447">
              <w:rPr>
                <w:lang w:eastAsia="ja-JP"/>
              </w:rPr>
              <w:t>DC_1A_n257M</w:t>
            </w:r>
          </w:p>
          <w:p w14:paraId="5F0748CD" w14:textId="77777777" w:rsidR="008D1E4A" w:rsidRPr="00EF5447" w:rsidRDefault="008D1E4A" w:rsidP="00C620E0">
            <w:pPr>
              <w:pStyle w:val="TAC"/>
              <w:rPr>
                <w:noProof/>
                <w:lang w:eastAsia="zh-CN"/>
              </w:rPr>
            </w:pPr>
            <w:r w:rsidRPr="00EF5447">
              <w:rPr>
                <w:noProof/>
                <w:lang w:eastAsia="zh-CN"/>
              </w:rPr>
              <w:t>DC_19A_n257A</w:t>
            </w:r>
          </w:p>
          <w:p w14:paraId="3580D24A" w14:textId="77777777" w:rsidR="008D1E4A" w:rsidRPr="00EF5447" w:rsidRDefault="008D1E4A" w:rsidP="00C620E0">
            <w:pPr>
              <w:pStyle w:val="TAC"/>
              <w:rPr>
                <w:noProof/>
                <w:lang w:eastAsia="ja-JP"/>
              </w:rPr>
            </w:pPr>
            <w:r w:rsidRPr="00EF5447">
              <w:rPr>
                <w:noProof/>
              </w:rPr>
              <w:t>DC_19A_n257</w:t>
            </w:r>
            <w:r w:rsidRPr="00EF5447">
              <w:rPr>
                <w:noProof/>
                <w:lang w:eastAsia="ja-JP"/>
              </w:rPr>
              <w:t>D</w:t>
            </w:r>
          </w:p>
          <w:p w14:paraId="2A10375A" w14:textId="77777777" w:rsidR="008D1E4A" w:rsidRPr="00EF5447" w:rsidRDefault="008D1E4A" w:rsidP="00C620E0">
            <w:pPr>
              <w:pStyle w:val="TAC"/>
              <w:rPr>
                <w:lang w:eastAsia="ja-JP"/>
              </w:rPr>
            </w:pPr>
            <w:r w:rsidRPr="00EF5447">
              <w:rPr>
                <w:lang w:eastAsia="ja-JP"/>
              </w:rPr>
              <w:t>DC_19A_n257G</w:t>
            </w:r>
          </w:p>
          <w:p w14:paraId="4B2842B3" w14:textId="77777777" w:rsidR="008D1E4A" w:rsidRPr="00EF5447" w:rsidRDefault="008D1E4A" w:rsidP="00C620E0">
            <w:pPr>
              <w:pStyle w:val="TAC"/>
              <w:rPr>
                <w:lang w:eastAsia="ja-JP"/>
              </w:rPr>
            </w:pPr>
            <w:r w:rsidRPr="00EF5447">
              <w:rPr>
                <w:lang w:eastAsia="ja-JP"/>
              </w:rPr>
              <w:t>DC_19A_n257H</w:t>
            </w:r>
          </w:p>
          <w:p w14:paraId="6293A00C" w14:textId="77777777" w:rsidR="008D1E4A" w:rsidRPr="00EF5447" w:rsidRDefault="008D1E4A" w:rsidP="00C620E0">
            <w:pPr>
              <w:pStyle w:val="TAC"/>
              <w:rPr>
                <w:noProof/>
                <w:lang w:eastAsia="zh-CN"/>
              </w:rPr>
            </w:pPr>
            <w:r w:rsidRPr="00EF5447">
              <w:rPr>
                <w:lang w:eastAsia="ja-JP"/>
              </w:rPr>
              <w:t>DC_19A_n257I</w:t>
            </w:r>
          </w:p>
        </w:tc>
      </w:tr>
      <w:tr w:rsidR="008D1E4A" w:rsidRPr="00EF5447" w14:paraId="56596E7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ED320" w14:textId="77777777" w:rsidR="008D1E4A" w:rsidRPr="00EF5447" w:rsidRDefault="008D1E4A" w:rsidP="00C620E0">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62466B7C" w14:textId="77777777" w:rsidR="008D1E4A" w:rsidRPr="00EF5447" w:rsidRDefault="008D1E4A" w:rsidP="00C620E0">
            <w:pPr>
              <w:pStyle w:val="TAC"/>
              <w:rPr>
                <w:noProof/>
                <w:lang w:eastAsia="zh-CN"/>
              </w:rPr>
            </w:pPr>
            <w:r w:rsidRPr="00EF5447">
              <w:rPr>
                <w:noProof/>
                <w:lang w:eastAsia="zh-CN"/>
              </w:rPr>
              <w:t>DC_1A-21A_n257D</w:t>
            </w:r>
            <w:r w:rsidRPr="00EF5447">
              <w:rPr>
                <w:noProof/>
                <w:vertAlign w:val="superscript"/>
                <w:lang w:eastAsia="zh-CN"/>
              </w:rPr>
              <w:t>2</w:t>
            </w:r>
          </w:p>
          <w:p w14:paraId="42964D5D" w14:textId="77777777" w:rsidR="008D1E4A" w:rsidRPr="00EF5447" w:rsidRDefault="008D1E4A" w:rsidP="00C620E0">
            <w:pPr>
              <w:pStyle w:val="TAC"/>
              <w:rPr>
                <w:noProof/>
                <w:lang w:eastAsia="zh-CN"/>
              </w:rPr>
            </w:pPr>
            <w:r w:rsidRPr="00EF5447">
              <w:rPr>
                <w:noProof/>
                <w:lang w:eastAsia="zh-CN"/>
              </w:rPr>
              <w:t>DC_1A-21A_n257E</w:t>
            </w:r>
            <w:r w:rsidRPr="00EF5447">
              <w:rPr>
                <w:noProof/>
                <w:vertAlign w:val="superscript"/>
                <w:lang w:eastAsia="zh-CN"/>
              </w:rPr>
              <w:t>2</w:t>
            </w:r>
          </w:p>
          <w:p w14:paraId="1B22B00B" w14:textId="77777777" w:rsidR="008D1E4A" w:rsidRPr="00EF5447" w:rsidRDefault="008D1E4A" w:rsidP="00C620E0">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1CC865DF" w14:textId="77777777" w:rsidR="008D1E4A" w:rsidRPr="00EF5447" w:rsidRDefault="008D1E4A" w:rsidP="00C620E0">
            <w:pPr>
              <w:pStyle w:val="TAC"/>
              <w:rPr>
                <w:lang w:eastAsia="ja-JP"/>
              </w:rPr>
            </w:pPr>
            <w:r w:rsidRPr="00EF5447">
              <w:rPr>
                <w:lang w:eastAsia="ja-JP"/>
              </w:rPr>
              <w:t>DC_1A-21A_n257G</w:t>
            </w:r>
          </w:p>
          <w:p w14:paraId="4EF8E79D" w14:textId="77777777" w:rsidR="008D1E4A" w:rsidRPr="00EF5447" w:rsidRDefault="008D1E4A" w:rsidP="00C620E0">
            <w:pPr>
              <w:pStyle w:val="TAC"/>
              <w:rPr>
                <w:lang w:eastAsia="ja-JP"/>
              </w:rPr>
            </w:pPr>
            <w:r w:rsidRPr="00EF5447">
              <w:rPr>
                <w:lang w:eastAsia="ja-JP"/>
              </w:rPr>
              <w:t>DC_1A-21A_n257H</w:t>
            </w:r>
          </w:p>
          <w:p w14:paraId="3DDA5671" w14:textId="77777777" w:rsidR="008D1E4A" w:rsidRPr="00EF5447" w:rsidRDefault="008D1E4A" w:rsidP="00C620E0">
            <w:pPr>
              <w:pStyle w:val="TAC"/>
              <w:rPr>
                <w:lang w:eastAsia="ja-JP"/>
              </w:rPr>
            </w:pPr>
            <w:r w:rsidRPr="00EF5447">
              <w:rPr>
                <w:lang w:eastAsia="ja-JP"/>
              </w:rPr>
              <w:t>DC_1A-21A_n257I</w:t>
            </w:r>
          </w:p>
          <w:p w14:paraId="7C32EFCF" w14:textId="77777777" w:rsidR="008D1E4A" w:rsidRPr="00EF5447" w:rsidRDefault="008D1E4A" w:rsidP="00C620E0">
            <w:pPr>
              <w:pStyle w:val="TAC"/>
              <w:rPr>
                <w:lang w:eastAsia="ja-JP"/>
              </w:rPr>
            </w:pPr>
            <w:r w:rsidRPr="00EF5447">
              <w:rPr>
                <w:lang w:eastAsia="ja-JP"/>
              </w:rPr>
              <w:t>DC_1A-21A_n257J</w:t>
            </w:r>
          </w:p>
          <w:p w14:paraId="4926D255" w14:textId="77777777" w:rsidR="008D1E4A" w:rsidRPr="00EF5447" w:rsidRDefault="008D1E4A" w:rsidP="00C620E0">
            <w:pPr>
              <w:pStyle w:val="TAC"/>
              <w:rPr>
                <w:lang w:eastAsia="ja-JP"/>
              </w:rPr>
            </w:pPr>
            <w:r w:rsidRPr="00EF5447">
              <w:rPr>
                <w:lang w:eastAsia="ja-JP"/>
              </w:rPr>
              <w:t>DC_1A-21A_n257K</w:t>
            </w:r>
          </w:p>
          <w:p w14:paraId="715FE3B6" w14:textId="77777777" w:rsidR="008D1E4A" w:rsidRPr="00EF5447" w:rsidRDefault="008D1E4A" w:rsidP="00C620E0">
            <w:pPr>
              <w:pStyle w:val="TAC"/>
              <w:rPr>
                <w:lang w:eastAsia="ja-JP"/>
              </w:rPr>
            </w:pPr>
            <w:r w:rsidRPr="00EF5447">
              <w:rPr>
                <w:lang w:eastAsia="ja-JP"/>
              </w:rPr>
              <w:t>DC_1A-21A_n257L</w:t>
            </w:r>
          </w:p>
          <w:p w14:paraId="06AFBF59" w14:textId="77777777" w:rsidR="008D1E4A" w:rsidRPr="00EF5447" w:rsidRDefault="008D1E4A" w:rsidP="00C620E0">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C611F" w14:textId="77777777" w:rsidR="008D1E4A" w:rsidRPr="00EF5447" w:rsidRDefault="008D1E4A" w:rsidP="00C620E0">
            <w:pPr>
              <w:pStyle w:val="TAC"/>
              <w:rPr>
                <w:lang w:eastAsia="ja-JP"/>
              </w:rPr>
            </w:pPr>
            <w:r w:rsidRPr="00EF5447">
              <w:rPr>
                <w:lang w:eastAsia="ja-JP"/>
              </w:rPr>
              <w:t>DC_1A_n257A</w:t>
            </w:r>
          </w:p>
          <w:p w14:paraId="5036A70C" w14:textId="77777777" w:rsidR="008D1E4A" w:rsidRPr="00EF5447" w:rsidRDefault="008D1E4A" w:rsidP="00C620E0">
            <w:pPr>
              <w:pStyle w:val="TAC"/>
              <w:rPr>
                <w:lang w:eastAsia="ja-JP"/>
              </w:rPr>
            </w:pPr>
            <w:r w:rsidRPr="00EF5447">
              <w:rPr>
                <w:lang w:eastAsia="ja-JP"/>
              </w:rPr>
              <w:t>DC_1A_n257G</w:t>
            </w:r>
          </w:p>
          <w:p w14:paraId="5BB34775" w14:textId="77777777" w:rsidR="008D1E4A" w:rsidRPr="00EF5447" w:rsidRDefault="008D1E4A" w:rsidP="00C620E0">
            <w:pPr>
              <w:pStyle w:val="TAC"/>
              <w:rPr>
                <w:lang w:eastAsia="ja-JP"/>
              </w:rPr>
            </w:pPr>
            <w:r w:rsidRPr="00EF5447">
              <w:rPr>
                <w:lang w:eastAsia="ja-JP"/>
              </w:rPr>
              <w:t>DC_1A_n257H</w:t>
            </w:r>
          </w:p>
          <w:p w14:paraId="07C93404" w14:textId="77777777" w:rsidR="008D1E4A" w:rsidRPr="00EF5447" w:rsidRDefault="008D1E4A" w:rsidP="00C620E0">
            <w:pPr>
              <w:pStyle w:val="TAC"/>
              <w:rPr>
                <w:lang w:eastAsia="ja-JP"/>
              </w:rPr>
            </w:pPr>
            <w:r w:rsidRPr="00EF5447">
              <w:rPr>
                <w:lang w:eastAsia="ja-JP"/>
              </w:rPr>
              <w:t>DC_1A_n257I</w:t>
            </w:r>
          </w:p>
          <w:p w14:paraId="4CDD2F21" w14:textId="77777777" w:rsidR="008D1E4A" w:rsidRPr="00EF5447" w:rsidRDefault="008D1E4A" w:rsidP="00C620E0">
            <w:pPr>
              <w:pStyle w:val="TAC"/>
              <w:rPr>
                <w:lang w:eastAsia="ja-JP"/>
              </w:rPr>
            </w:pPr>
            <w:r w:rsidRPr="00EF5447">
              <w:rPr>
                <w:lang w:eastAsia="ja-JP"/>
              </w:rPr>
              <w:t>DC_1A_n257J</w:t>
            </w:r>
          </w:p>
          <w:p w14:paraId="5C65EF3C" w14:textId="77777777" w:rsidR="008D1E4A" w:rsidRPr="00EF5447" w:rsidRDefault="008D1E4A" w:rsidP="00C620E0">
            <w:pPr>
              <w:pStyle w:val="TAC"/>
              <w:rPr>
                <w:lang w:eastAsia="ja-JP"/>
              </w:rPr>
            </w:pPr>
            <w:r w:rsidRPr="00EF5447">
              <w:rPr>
                <w:lang w:eastAsia="ja-JP"/>
              </w:rPr>
              <w:t>DC_1A_n257K</w:t>
            </w:r>
          </w:p>
          <w:p w14:paraId="4D97C05D" w14:textId="77777777" w:rsidR="008D1E4A" w:rsidRPr="00EF5447" w:rsidRDefault="008D1E4A" w:rsidP="00C620E0">
            <w:pPr>
              <w:pStyle w:val="TAC"/>
              <w:rPr>
                <w:lang w:eastAsia="ja-JP"/>
              </w:rPr>
            </w:pPr>
            <w:r w:rsidRPr="00EF5447">
              <w:rPr>
                <w:lang w:eastAsia="ja-JP"/>
              </w:rPr>
              <w:t>DC_1A_n257L</w:t>
            </w:r>
          </w:p>
          <w:p w14:paraId="51BB9B62" w14:textId="77777777" w:rsidR="008D1E4A" w:rsidRPr="00EF5447" w:rsidRDefault="008D1E4A" w:rsidP="00C620E0">
            <w:pPr>
              <w:pStyle w:val="TAC"/>
              <w:rPr>
                <w:lang w:eastAsia="ja-JP"/>
              </w:rPr>
            </w:pPr>
            <w:r w:rsidRPr="00EF5447">
              <w:rPr>
                <w:lang w:eastAsia="ja-JP"/>
              </w:rPr>
              <w:t>DC_1A_n257M</w:t>
            </w:r>
          </w:p>
          <w:p w14:paraId="2544D226" w14:textId="77777777" w:rsidR="008D1E4A" w:rsidRPr="00EF5447" w:rsidRDefault="008D1E4A" w:rsidP="00C620E0">
            <w:pPr>
              <w:pStyle w:val="TAC"/>
              <w:rPr>
                <w:lang w:eastAsia="ja-JP"/>
              </w:rPr>
            </w:pPr>
            <w:r w:rsidRPr="00EF5447">
              <w:rPr>
                <w:lang w:eastAsia="ja-JP"/>
              </w:rPr>
              <w:t>DC_21A_n257A</w:t>
            </w:r>
          </w:p>
          <w:p w14:paraId="5C3EC396" w14:textId="77777777" w:rsidR="008D1E4A" w:rsidRPr="00EF5447" w:rsidRDefault="008D1E4A" w:rsidP="00C620E0">
            <w:pPr>
              <w:pStyle w:val="TAC"/>
              <w:rPr>
                <w:lang w:eastAsia="ja-JP"/>
              </w:rPr>
            </w:pPr>
            <w:r w:rsidRPr="00EF5447">
              <w:rPr>
                <w:lang w:eastAsia="ja-JP"/>
              </w:rPr>
              <w:t>DC_21A_n257G</w:t>
            </w:r>
          </w:p>
          <w:p w14:paraId="6EE22BC7" w14:textId="77777777" w:rsidR="008D1E4A" w:rsidRPr="00EF5447" w:rsidRDefault="008D1E4A" w:rsidP="00C620E0">
            <w:pPr>
              <w:pStyle w:val="TAC"/>
              <w:rPr>
                <w:lang w:eastAsia="ja-JP"/>
              </w:rPr>
            </w:pPr>
            <w:r w:rsidRPr="00EF5447">
              <w:rPr>
                <w:lang w:eastAsia="ja-JP"/>
              </w:rPr>
              <w:t>DC_21A_n257H</w:t>
            </w:r>
          </w:p>
          <w:p w14:paraId="75B66CC6" w14:textId="77777777" w:rsidR="008D1E4A" w:rsidRPr="00EF5447" w:rsidRDefault="008D1E4A" w:rsidP="00C620E0">
            <w:pPr>
              <w:pStyle w:val="TAC"/>
              <w:rPr>
                <w:lang w:eastAsia="ja-JP"/>
              </w:rPr>
            </w:pPr>
            <w:r w:rsidRPr="00EF5447">
              <w:rPr>
                <w:lang w:eastAsia="ja-JP"/>
              </w:rPr>
              <w:t>DC_21A_n257I</w:t>
            </w:r>
          </w:p>
          <w:p w14:paraId="7277CEF4" w14:textId="77777777" w:rsidR="008D1E4A" w:rsidRPr="00EF5447" w:rsidRDefault="008D1E4A" w:rsidP="00C620E0">
            <w:pPr>
              <w:pStyle w:val="TAC"/>
              <w:rPr>
                <w:lang w:eastAsia="ja-JP"/>
              </w:rPr>
            </w:pPr>
            <w:r w:rsidRPr="00EF5447">
              <w:rPr>
                <w:lang w:eastAsia="ja-JP"/>
              </w:rPr>
              <w:t>DC_21A_n257J</w:t>
            </w:r>
          </w:p>
          <w:p w14:paraId="794B5D8C" w14:textId="77777777" w:rsidR="008D1E4A" w:rsidRPr="00EF5447" w:rsidRDefault="008D1E4A" w:rsidP="00C620E0">
            <w:pPr>
              <w:pStyle w:val="TAC"/>
              <w:rPr>
                <w:lang w:eastAsia="ja-JP"/>
              </w:rPr>
            </w:pPr>
            <w:r w:rsidRPr="00EF5447">
              <w:rPr>
                <w:lang w:eastAsia="ja-JP"/>
              </w:rPr>
              <w:t>DC_21A_n257K</w:t>
            </w:r>
          </w:p>
          <w:p w14:paraId="5B50CE40" w14:textId="77777777" w:rsidR="008D1E4A" w:rsidRPr="00EF5447" w:rsidRDefault="008D1E4A" w:rsidP="00C620E0">
            <w:pPr>
              <w:pStyle w:val="TAC"/>
              <w:rPr>
                <w:lang w:eastAsia="ja-JP"/>
              </w:rPr>
            </w:pPr>
            <w:r w:rsidRPr="00EF5447">
              <w:rPr>
                <w:lang w:eastAsia="ja-JP"/>
              </w:rPr>
              <w:t>DC_21A_n257L</w:t>
            </w:r>
          </w:p>
          <w:p w14:paraId="460559F9" w14:textId="77777777" w:rsidR="008D1E4A" w:rsidRPr="00EF5447" w:rsidRDefault="008D1E4A" w:rsidP="00C620E0">
            <w:pPr>
              <w:pStyle w:val="TAC"/>
              <w:rPr>
                <w:noProof/>
                <w:lang w:eastAsia="zh-CN"/>
              </w:rPr>
            </w:pPr>
            <w:r w:rsidRPr="00EF5447">
              <w:rPr>
                <w:lang w:eastAsia="ja-JP"/>
              </w:rPr>
              <w:t>DC_21A_n257M</w:t>
            </w:r>
          </w:p>
        </w:tc>
      </w:tr>
      <w:tr w:rsidR="008D1E4A" w:rsidRPr="00EF5447" w14:paraId="27F2A81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E9561" w14:textId="77777777" w:rsidR="008D1E4A" w:rsidRPr="00EF5447" w:rsidRDefault="008D1E4A" w:rsidP="00C620E0">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EE58A26" w14:textId="77777777" w:rsidR="008D1E4A" w:rsidRPr="00EF5447" w:rsidRDefault="008D1E4A" w:rsidP="00C620E0">
            <w:pPr>
              <w:pStyle w:val="TAC"/>
              <w:rPr>
                <w:noProof/>
                <w:lang w:eastAsia="zh-CN"/>
              </w:rPr>
            </w:pPr>
            <w:r w:rsidRPr="00EF5447">
              <w:rPr>
                <w:noProof/>
                <w:lang w:eastAsia="zh-CN"/>
              </w:rPr>
              <w:t>DC_1A-28A_n257D</w:t>
            </w:r>
            <w:r w:rsidRPr="00EF5447">
              <w:rPr>
                <w:noProof/>
                <w:vertAlign w:val="superscript"/>
                <w:lang w:eastAsia="zh-CN"/>
              </w:rPr>
              <w:t>2</w:t>
            </w:r>
          </w:p>
          <w:p w14:paraId="06F19A77" w14:textId="77777777" w:rsidR="008D1E4A" w:rsidRPr="00EF5447" w:rsidRDefault="008D1E4A" w:rsidP="00C620E0">
            <w:pPr>
              <w:pStyle w:val="TAC"/>
              <w:rPr>
                <w:noProof/>
                <w:lang w:eastAsia="zh-CN"/>
              </w:rPr>
            </w:pPr>
            <w:r w:rsidRPr="00EF5447">
              <w:rPr>
                <w:noProof/>
                <w:lang w:eastAsia="zh-CN"/>
              </w:rPr>
              <w:t>DC_1A-28A_n257E</w:t>
            </w:r>
            <w:r w:rsidRPr="00EF5447">
              <w:rPr>
                <w:noProof/>
                <w:vertAlign w:val="superscript"/>
                <w:lang w:eastAsia="zh-CN"/>
              </w:rPr>
              <w:t>2</w:t>
            </w:r>
          </w:p>
          <w:p w14:paraId="7DBF85B8" w14:textId="77777777" w:rsidR="008D1E4A" w:rsidRPr="00EF5447" w:rsidRDefault="008D1E4A" w:rsidP="00C620E0">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3779D06A" w14:textId="77777777" w:rsidR="008D1E4A" w:rsidRPr="00EF5447" w:rsidRDefault="008D1E4A" w:rsidP="00C620E0">
            <w:pPr>
              <w:pStyle w:val="TAC"/>
              <w:rPr>
                <w:noProof/>
                <w:lang w:eastAsia="zh-CN"/>
              </w:rPr>
            </w:pPr>
            <w:r w:rsidRPr="00EF5447">
              <w:rPr>
                <w:noProof/>
                <w:lang w:eastAsia="zh-CN"/>
              </w:rPr>
              <w:t>DC_1A-28A_n257G</w:t>
            </w:r>
            <w:r w:rsidRPr="00EF5447">
              <w:rPr>
                <w:noProof/>
                <w:vertAlign w:val="superscript"/>
                <w:lang w:eastAsia="zh-CN"/>
              </w:rPr>
              <w:t>2</w:t>
            </w:r>
          </w:p>
          <w:p w14:paraId="573D53FD" w14:textId="77777777" w:rsidR="008D1E4A" w:rsidRPr="00EF5447" w:rsidRDefault="008D1E4A" w:rsidP="00C620E0">
            <w:pPr>
              <w:pStyle w:val="TAC"/>
              <w:rPr>
                <w:noProof/>
                <w:lang w:eastAsia="zh-CN"/>
              </w:rPr>
            </w:pPr>
            <w:r w:rsidRPr="00EF5447">
              <w:rPr>
                <w:noProof/>
                <w:lang w:eastAsia="zh-CN"/>
              </w:rPr>
              <w:t>DC_1A-28A_n257H</w:t>
            </w:r>
            <w:r w:rsidRPr="00EF5447">
              <w:rPr>
                <w:noProof/>
                <w:vertAlign w:val="superscript"/>
                <w:lang w:eastAsia="zh-CN"/>
              </w:rPr>
              <w:t>2</w:t>
            </w:r>
          </w:p>
          <w:p w14:paraId="66CBF6D0" w14:textId="77777777" w:rsidR="008D1E4A" w:rsidRPr="00EF5447" w:rsidRDefault="008D1E4A" w:rsidP="00C620E0">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C8649A" w14:textId="77777777" w:rsidR="008D1E4A" w:rsidRPr="00EF5447" w:rsidRDefault="008D1E4A" w:rsidP="00C620E0">
            <w:pPr>
              <w:pStyle w:val="TAC"/>
              <w:rPr>
                <w:noProof/>
                <w:lang w:eastAsia="zh-CN"/>
              </w:rPr>
            </w:pPr>
            <w:r w:rsidRPr="00EF5447">
              <w:rPr>
                <w:noProof/>
                <w:lang w:eastAsia="zh-CN"/>
              </w:rPr>
              <w:t>DC_1A_n257A</w:t>
            </w:r>
          </w:p>
          <w:p w14:paraId="57C83605" w14:textId="77777777" w:rsidR="008D1E4A" w:rsidRPr="00EF5447" w:rsidRDefault="008D1E4A" w:rsidP="00C620E0">
            <w:pPr>
              <w:pStyle w:val="TAC"/>
              <w:rPr>
                <w:noProof/>
                <w:lang w:eastAsia="ja-JP"/>
              </w:rPr>
            </w:pPr>
            <w:r w:rsidRPr="00EF5447">
              <w:rPr>
                <w:noProof/>
              </w:rPr>
              <w:t>DC_1A_n257</w:t>
            </w:r>
            <w:r w:rsidRPr="00EF5447">
              <w:rPr>
                <w:noProof/>
                <w:lang w:eastAsia="ja-JP"/>
              </w:rPr>
              <w:t>D</w:t>
            </w:r>
          </w:p>
          <w:p w14:paraId="36CD41FF" w14:textId="77777777" w:rsidR="008D1E4A" w:rsidRPr="00EF5447" w:rsidRDefault="008D1E4A" w:rsidP="00C620E0">
            <w:pPr>
              <w:pStyle w:val="TAC"/>
              <w:rPr>
                <w:noProof/>
                <w:lang w:eastAsia="zh-CN"/>
              </w:rPr>
            </w:pPr>
            <w:r w:rsidRPr="00EF5447">
              <w:rPr>
                <w:noProof/>
              </w:rPr>
              <w:t>DC_1A_n257</w:t>
            </w:r>
            <w:r w:rsidRPr="00EF5447">
              <w:rPr>
                <w:noProof/>
                <w:lang w:eastAsia="ja-JP"/>
              </w:rPr>
              <w:t>G</w:t>
            </w:r>
          </w:p>
          <w:p w14:paraId="7B69A7DA" w14:textId="77777777" w:rsidR="008D1E4A" w:rsidRPr="00EF5447" w:rsidRDefault="008D1E4A" w:rsidP="00C620E0">
            <w:pPr>
              <w:pStyle w:val="TAC"/>
              <w:rPr>
                <w:noProof/>
                <w:lang w:eastAsia="zh-CN"/>
              </w:rPr>
            </w:pPr>
            <w:r w:rsidRPr="00EF5447">
              <w:rPr>
                <w:noProof/>
              </w:rPr>
              <w:t>DC_1A_n257</w:t>
            </w:r>
            <w:r w:rsidRPr="00EF5447">
              <w:rPr>
                <w:noProof/>
                <w:lang w:eastAsia="ja-JP"/>
              </w:rPr>
              <w:t>H</w:t>
            </w:r>
          </w:p>
          <w:p w14:paraId="1F595CB2" w14:textId="77777777" w:rsidR="008D1E4A" w:rsidRPr="00EF5447" w:rsidRDefault="008D1E4A" w:rsidP="00C620E0">
            <w:pPr>
              <w:pStyle w:val="TAC"/>
              <w:rPr>
                <w:noProof/>
                <w:lang w:eastAsia="zh-CN"/>
              </w:rPr>
            </w:pPr>
            <w:r w:rsidRPr="00EF5447">
              <w:rPr>
                <w:noProof/>
              </w:rPr>
              <w:t>DC_1A_n257</w:t>
            </w:r>
            <w:r w:rsidRPr="00EF5447">
              <w:rPr>
                <w:noProof/>
                <w:lang w:eastAsia="ja-JP"/>
              </w:rPr>
              <w:t>I</w:t>
            </w:r>
          </w:p>
          <w:p w14:paraId="4245CDF0" w14:textId="77777777" w:rsidR="008D1E4A" w:rsidRPr="00EF5447" w:rsidRDefault="008D1E4A" w:rsidP="00C620E0">
            <w:pPr>
              <w:pStyle w:val="TAC"/>
              <w:rPr>
                <w:noProof/>
                <w:lang w:eastAsia="zh-CN"/>
              </w:rPr>
            </w:pPr>
            <w:r w:rsidRPr="00EF5447">
              <w:rPr>
                <w:noProof/>
                <w:lang w:eastAsia="zh-CN"/>
              </w:rPr>
              <w:t>DC_28A_n257A</w:t>
            </w:r>
          </w:p>
          <w:p w14:paraId="0AFA4FA6" w14:textId="77777777" w:rsidR="008D1E4A" w:rsidRPr="00EF5447" w:rsidRDefault="008D1E4A" w:rsidP="00C620E0">
            <w:pPr>
              <w:pStyle w:val="TAC"/>
              <w:rPr>
                <w:noProof/>
                <w:lang w:eastAsia="ja-JP"/>
              </w:rPr>
            </w:pPr>
            <w:r w:rsidRPr="00EF5447">
              <w:rPr>
                <w:noProof/>
              </w:rPr>
              <w:t>DC_28A_n257</w:t>
            </w:r>
            <w:r w:rsidRPr="00EF5447">
              <w:rPr>
                <w:noProof/>
                <w:lang w:eastAsia="ja-JP"/>
              </w:rPr>
              <w:t>D</w:t>
            </w:r>
          </w:p>
          <w:p w14:paraId="3FCE5684" w14:textId="77777777" w:rsidR="008D1E4A" w:rsidRPr="00EF5447" w:rsidRDefault="008D1E4A" w:rsidP="00C620E0">
            <w:pPr>
              <w:pStyle w:val="TAC"/>
              <w:rPr>
                <w:noProof/>
                <w:lang w:eastAsia="zh-CN"/>
              </w:rPr>
            </w:pPr>
            <w:r w:rsidRPr="00EF5447">
              <w:rPr>
                <w:noProof/>
                <w:lang w:eastAsia="zh-CN"/>
              </w:rPr>
              <w:t>DC_28A_n257G</w:t>
            </w:r>
          </w:p>
          <w:p w14:paraId="69D9DD2B" w14:textId="77777777" w:rsidR="008D1E4A" w:rsidRPr="00EF5447" w:rsidRDefault="008D1E4A" w:rsidP="00C620E0">
            <w:pPr>
              <w:pStyle w:val="TAC"/>
              <w:rPr>
                <w:noProof/>
                <w:lang w:eastAsia="zh-CN"/>
              </w:rPr>
            </w:pPr>
            <w:r w:rsidRPr="00EF5447">
              <w:rPr>
                <w:noProof/>
                <w:lang w:eastAsia="zh-CN"/>
              </w:rPr>
              <w:t>DC_28A_n257H</w:t>
            </w:r>
          </w:p>
          <w:p w14:paraId="6606A4F1" w14:textId="77777777" w:rsidR="008D1E4A" w:rsidRPr="00EF5447" w:rsidRDefault="008D1E4A" w:rsidP="00C620E0">
            <w:pPr>
              <w:pStyle w:val="TAC"/>
              <w:rPr>
                <w:noProof/>
                <w:lang w:eastAsia="zh-CN"/>
              </w:rPr>
            </w:pPr>
            <w:r w:rsidRPr="00EF5447">
              <w:rPr>
                <w:noProof/>
                <w:lang w:eastAsia="zh-CN"/>
              </w:rPr>
              <w:t>DC_28A_n257I</w:t>
            </w:r>
          </w:p>
        </w:tc>
      </w:tr>
      <w:tr w:rsidR="008D1E4A" w:rsidRPr="00F51302" w14:paraId="7AF7E37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73B78" w14:textId="77777777" w:rsidR="008D1E4A" w:rsidRPr="00EF5447" w:rsidRDefault="008D1E4A" w:rsidP="00C620E0">
            <w:pPr>
              <w:pStyle w:val="TAC"/>
              <w:rPr>
                <w:rFonts w:cs="Arial"/>
                <w:lang w:eastAsia="ja-JP"/>
              </w:rPr>
            </w:pPr>
            <w:r w:rsidRPr="00EF5447">
              <w:rPr>
                <w:noProof/>
                <w:lang w:eastAsia="zh-CN"/>
              </w:rPr>
              <w:lastRenderedPageBreak/>
              <w:t>DC_1A-41A_n257A</w:t>
            </w:r>
          </w:p>
          <w:p w14:paraId="33213E84" w14:textId="77777777" w:rsidR="008D1E4A" w:rsidRPr="00EF5447" w:rsidRDefault="008D1E4A" w:rsidP="00C620E0">
            <w:pPr>
              <w:pStyle w:val="TAC"/>
              <w:rPr>
                <w:rFonts w:cs="Arial"/>
                <w:lang w:eastAsia="ja-JP"/>
              </w:rPr>
            </w:pPr>
            <w:r w:rsidRPr="00EF5447">
              <w:rPr>
                <w:rFonts w:cs="Arial"/>
                <w:lang w:eastAsia="ja-JP"/>
              </w:rPr>
              <w:t>DC_1A-41A_n257D</w:t>
            </w:r>
          </w:p>
          <w:p w14:paraId="1D681237" w14:textId="77777777" w:rsidR="008D1E4A" w:rsidRPr="00EF5447" w:rsidRDefault="008D1E4A" w:rsidP="00C620E0">
            <w:pPr>
              <w:pStyle w:val="TAC"/>
              <w:rPr>
                <w:rFonts w:cs="Arial"/>
                <w:lang w:eastAsia="ja-JP"/>
              </w:rPr>
            </w:pPr>
            <w:r w:rsidRPr="00EF5447">
              <w:rPr>
                <w:rFonts w:cs="Arial"/>
                <w:lang w:eastAsia="ja-JP"/>
              </w:rPr>
              <w:t>DC_1A-41A_n257E</w:t>
            </w:r>
          </w:p>
          <w:p w14:paraId="3C8F8DAA" w14:textId="77777777" w:rsidR="008D1E4A" w:rsidRPr="00EF5447" w:rsidRDefault="008D1E4A" w:rsidP="00C620E0">
            <w:pPr>
              <w:pStyle w:val="TAC"/>
              <w:rPr>
                <w:noProof/>
                <w:lang w:eastAsia="zh-CN"/>
              </w:rPr>
            </w:pPr>
            <w:r w:rsidRPr="00EF5447">
              <w:rPr>
                <w:rFonts w:cs="Arial"/>
                <w:lang w:eastAsia="ja-JP"/>
              </w:rPr>
              <w:t>DC_1A-41A_n257F</w:t>
            </w:r>
          </w:p>
          <w:p w14:paraId="6A3A89BF" w14:textId="77777777" w:rsidR="008D1E4A" w:rsidRPr="00EF5447" w:rsidRDefault="008D1E4A" w:rsidP="00C620E0">
            <w:pPr>
              <w:pStyle w:val="TAC"/>
              <w:rPr>
                <w:rFonts w:cs="Arial"/>
                <w:lang w:eastAsia="ja-JP"/>
              </w:rPr>
            </w:pPr>
            <w:r w:rsidRPr="00EF5447">
              <w:rPr>
                <w:rFonts w:cs="Arial"/>
                <w:lang w:eastAsia="ja-JP"/>
              </w:rPr>
              <w:t>DC_1A-41A_n257G</w:t>
            </w:r>
          </w:p>
          <w:p w14:paraId="62C3602B" w14:textId="77777777" w:rsidR="008D1E4A" w:rsidRPr="00EF5447" w:rsidRDefault="008D1E4A" w:rsidP="00C620E0">
            <w:pPr>
              <w:pStyle w:val="TAC"/>
              <w:rPr>
                <w:rFonts w:cs="Arial"/>
                <w:lang w:eastAsia="ja-JP"/>
              </w:rPr>
            </w:pPr>
            <w:r w:rsidRPr="00EF5447">
              <w:rPr>
                <w:rFonts w:cs="Arial"/>
                <w:lang w:eastAsia="ja-JP"/>
              </w:rPr>
              <w:t>DC_1A-41A_n257H</w:t>
            </w:r>
          </w:p>
          <w:p w14:paraId="7C4D2E27" w14:textId="77777777" w:rsidR="008D1E4A" w:rsidRPr="00EF5447" w:rsidRDefault="008D1E4A" w:rsidP="00C620E0">
            <w:pPr>
              <w:pStyle w:val="TAC"/>
              <w:rPr>
                <w:rFonts w:cs="Arial"/>
                <w:lang w:eastAsia="ja-JP"/>
              </w:rPr>
            </w:pPr>
            <w:r w:rsidRPr="00EF5447">
              <w:rPr>
                <w:rFonts w:cs="Arial"/>
                <w:lang w:eastAsia="ja-JP"/>
              </w:rPr>
              <w:t>DC_1A-41A_n257I</w:t>
            </w:r>
          </w:p>
          <w:p w14:paraId="37F09AE2" w14:textId="77777777" w:rsidR="008D1E4A" w:rsidRPr="00EF5447" w:rsidRDefault="008D1E4A" w:rsidP="00C620E0">
            <w:pPr>
              <w:pStyle w:val="TAC"/>
              <w:rPr>
                <w:rFonts w:cs="Arial"/>
                <w:lang w:eastAsia="ja-JP"/>
              </w:rPr>
            </w:pPr>
            <w:r w:rsidRPr="00EF5447">
              <w:rPr>
                <w:rFonts w:cs="Arial"/>
                <w:lang w:eastAsia="ja-JP"/>
              </w:rPr>
              <w:t>DC_1A-41A_n257J</w:t>
            </w:r>
          </w:p>
          <w:p w14:paraId="2472AEBD" w14:textId="77777777" w:rsidR="008D1E4A" w:rsidRPr="00EF5447" w:rsidRDefault="008D1E4A" w:rsidP="00C620E0">
            <w:pPr>
              <w:pStyle w:val="TAC"/>
              <w:rPr>
                <w:rFonts w:cs="Arial"/>
                <w:lang w:eastAsia="ja-JP"/>
              </w:rPr>
            </w:pPr>
            <w:r w:rsidRPr="00EF5447">
              <w:rPr>
                <w:rFonts w:cs="Arial"/>
                <w:lang w:eastAsia="ja-JP"/>
              </w:rPr>
              <w:t>DC_1A-41A_n257K</w:t>
            </w:r>
          </w:p>
          <w:p w14:paraId="5EA64BF2" w14:textId="77777777" w:rsidR="008D1E4A" w:rsidRPr="00EF5447" w:rsidRDefault="008D1E4A" w:rsidP="00C620E0">
            <w:pPr>
              <w:pStyle w:val="TAC"/>
              <w:rPr>
                <w:rFonts w:cs="Arial"/>
                <w:lang w:eastAsia="ja-JP"/>
              </w:rPr>
            </w:pPr>
            <w:r w:rsidRPr="00EF5447">
              <w:rPr>
                <w:rFonts w:cs="Arial"/>
                <w:lang w:eastAsia="ja-JP"/>
              </w:rPr>
              <w:t>DC_1A-41A_n257L</w:t>
            </w:r>
          </w:p>
          <w:p w14:paraId="2CBC611A" w14:textId="77777777" w:rsidR="008D1E4A" w:rsidRPr="00EF5447" w:rsidRDefault="008D1E4A" w:rsidP="00C620E0">
            <w:pPr>
              <w:pStyle w:val="TAC"/>
              <w:rPr>
                <w:rFonts w:cs="Arial"/>
                <w:lang w:eastAsia="ja-JP"/>
              </w:rPr>
            </w:pPr>
            <w:r w:rsidRPr="00EF5447">
              <w:rPr>
                <w:rFonts w:cs="Arial"/>
                <w:lang w:eastAsia="ja-JP"/>
              </w:rPr>
              <w:t>DC_1A-41A_n257M</w:t>
            </w:r>
          </w:p>
          <w:p w14:paraId="51E5E249" w14:textId="77777777" w:rsidR="008D1E4A" w:rsidRPr="00EF5447" w:rsidRDefault="008D1E4A" w:rsidP="00C620E0">
            <w:pPr>
              <w:pStyle w:val="TAC"/>
              <w:rPr>
                <w:rFonts w:cs="Arial"/>
                <w:lang w:eastAsia="ja-JP"/>
              </w:rPr>
            </w:pPr>
            <w:r w:rsidRPr="00EF5447">
              <w:rPr>
                <w:noProof/>
                <w:lang w:eastAsia="zh-CN"/>
              </w:rPr>
              <w:t>DC_1A-41C_n257A</w:t>
            </w:r>
          </w:p>
          <w:p w14:paraId="7B26DB10" w14:textId="77777777" w:rsidR="008D1E4A" w:rsidRPr="00EF5447" w:rsidRDefault="008D1E4A" w:rsidP="00C620E0">
            <w:pPr>
              <w:pStyle w:val="TAC"/>
              <w:rPr>
                <w:rFonts w:cs="Arial"/>
                <w:lang w:eastAsia="ja-JP"/>
              </w:rPr>
            </w:pPr>
            <w:r w:rsidRPr="00EF5447">
              <w:rPr>
                <w:rFonts w:cs="Arial"/>
                <w:lang w:eastAsia="ja-JP"/>
              </w:rPr>
              <w:t>DC_1A-41C_n257D</w:t>
            </w:r>
          </w:p>
          <w:p w14:paraId="1CAEFF22" w14:textId="77777777" w:rsidR="008D1E4A" w:rsidRPr="00EF5447" w:rsidRDefault="008D1E4A" w:rsidP="00C620E0">
            <w:pPr>
              <w:pStyle w:val="TAC"/>
              <w:rPr>
                <w:rFonts w:cs="Arial"/>
                <w:lang w:eastAsia="ja-JP"/>
              </w:rPr>
            </w:pPr>
            <w:r w:rsidRPr="00EF5447">
              <w:rPr>
                <w:rFonts w:cs="Arial"/>
                <w:lang w:eastAsia="ja-JP"/>
              </w:rPr>
              <w:t>DC_1A-41C_n257E</w:t>
            </w:r>
          </w:p>
          <w:p w14:paraId="007E7AD2" w14:textId="77777777" w:rsidR="008D1E4A" w:rsidRPr="00EF5447" w:rsidRDefault="008D1E4A" w:rsidP="00C620E0">
            <w:pPr>
              <w:pStyle w:val="TAC"/>
              <w:rPr>
                <w:rFonts w:cs="Arial"/>
                <w:lang w:eastAsia="ja-JP"/>
              </w:rPr>
            </w:pPr>
            <w:r w:rsidRPr="00EF5447">
              <w:rPr>
                <w:rFonts w:cs="Arial"/>
                <w:lang w:eastAsia="ja-JP"/>
              </w:rPr>
              <w:t>DC_1A-41C_n257F</w:t>
            </w:r>
          </w:p>
          <w:p w14:paraId="0F3A7800" w14:textId="77777777" w:rsidR="008D1E4A" w:rsidRPr="00EF5447" w:rsidRDefault="008D1E4A" w:rsidP="00C620E0">
            <w:pPr>
              <w:pStyle w:val="TAC"/>
              <w:rPr>
                <w:rFonts w:cs="Arial"/>
                <w:lang w:eastAsia="ja-JP"/>
              </w:rPr>
            </w:pPr>
            <w:r w:rsidRPr="00EF5447">
              <w:rPr>
                <w:rFonts w:cs="Arial"/>
                <w:lang w:eastAsia="ja-JP"/>
              </w:rPr>
              <w:t>DC_1A-41C_n257G</w:t>
            </w:r>
          </w:p>
          <w:p w14:paraId="511A43D5" w14:textId="77777777" w:rsidR="008D1E4A" w:rsidRPr="00EF5447" w:rsidRDefault="008D1E4A" w:rsidP="00C620E0">
            <w:pPr>
              <w:pStyle w:val="TAC"/>
              <w:rPr>
                <w:rFonts w:cs="Arial"/>
                <w:lang w:eastAsia="ja-JP"/>
              </w:rPr>
            </w:pPr>
            <w:r w:rsidRPr="00EF5447">
              <w:rPr>
                <w:rFonts w:cs="Arial"/>
                <w:lang w:eastAsia="ja-JP"/>
              </w:rPr>
              <w:t>DC_1A-41C_n257H</w:t>
            </w:r>
          </w:p>
          <w:p w14:paraId="77A931AF" w14:textId="77777777" w:rsidR="008D1E4A" w:rsidRPr="00EF5447" w:rsidRDefault="008D1E4A" w:rsidP="00C620E0">
            <w:pPr>
              <w:pStyle w:val="TAC"/>
              <w:rPr>
                <w:rFonts w:cs="Arial"/>
                <w:lang w:eastAsia="ja-JP"/>
              </w:rPr>
            </w:pPr>
            <w:r w:rsidRPr="00EF5447">
              <w:rPr>
                <w:rFonts w:cs="Arial"/>
                <w:lang w:eastAsia="ja-JP"/>
              </w:rPr>
              <w:t>DC_1A-41C_n257I</w:t>
            </w:r>
          </w:p>
          <w:p w14:paraId="30E3ECED" w14:textId="77777777" w:rsidR="008D1E4A" w:rsidRPr="00EF5447" w:rsidRDefault="008D1E4A" w:rsidP="00C620E0">
            <w:pPr>
              <w:pStyle w:val="TAC"/>
              <w:rPr>
                <w:rFonts w:cs="Arial"/>
                <w:lang w:eastAsia="ja-JP"/>
              </w:rPr>
            </w:pPr>
            <w:r w:rsidRPr="00EF5447">
              <w:rPr>
                <w:rFonts w:cs="Arial"/>
                <w:lang w:eastAsia="ja-JP"/>
              </w:rPr>
              <w:t>DC_1A-41C_n257J</w:t>
            </w:r>
          </w:p>
          <w:p w14:paraId="33051EBC" w14:textId="77777777" w:rsidR="008D1E4A" w:rsidRPr="00EF5447" w:rsidRDefault="008D1E4A" w:rsidP="00C620E0">
            <w:pPr>
              <w:pStyle w:val="TAC"/>
              <w:rPr>
                <w:rFonts w:cs="Arial"/>
                <w:lang w:eastAsia="ja-JP"/>
              </w:rPr>
            </w:pPr>
            <w:r w:rsidRPr="00EF5447">
              <w:rPr>
                <w:rFonts w:cs="Arial"/>
                <w:lang w:eastAsia="ja-JP"/>
              </w:rPr>
              <w:t>DC_1A-41C_n257K</w:t>
            </w:r>
          </w:p>
          <w:p w14:paraId="6678D595" w14:textId="77777777" w:rsidR="008D1E4A" w:rsidRPr="00EF5447" w:rsidRDefault="008D1E4A" w:rsidP="00C620E0">
            <w:pPr>
              <w:pStyle w:val="TAC"/>
              <w:rPr>
                <w:rFonts w:cs="Arial"/>
                <w:lang w:eastAsia="ja-JP"/>
              </w:rPr>
            </w:pPr>
            <w:r w:rsidRPr="00EF5447">
              <w:rPr>
                <w:rFonts w:cs="Arial"/>
                <w:lang w:eastAsia="ja-JP"/>
              </w:rPr>
              <w:t>DC_1A-41C_n257L</w:t>
            </w:r>
          </w:p>
          <w:p w14:paraId="44A69350" w14:textId="77777777" w:rsidR="008D1E4A" w:rsidRPr="00EF5447" w:rsidRDefault="008D1E4A" w:rsidP="00C620E0">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6E4A44" w14:textId="77777777" w:rsidR="008D1E4A" w:rsidRPr="00EF5447" w:rsidRDefault="008D1E4A" w:rsidP="00C620E0">
            <w:pPr>
              <w:pStyle w:val="TAC"/>
              <w:rPr>
                <w:noProof/>
              </w:rPr>
            </w:pPr>
            <w:r w:rsidRPr="00EF5447">
              <w:rPr>
                <w:noProof/>
              </w:rPr>
              <w:t>DC_1A_n257A</w:t>
            </w:r>
          </w:p>
          <w:p w14:paraId="3323E341" w14:textId="77777777" w:rsidR="008D1E4A" w:rsidRPr="00EF5447" w:rsidRDefault="008D1E4A" w:rsidP="00C620E0">
            <w:pPr>
              <w:pStyle w:val="TAC"/>
              <w:rPr>
                <w:noProof/>
                <w:lang w:eastAsia="fr-FR"/>
              </w:rPr>
            </w:pPr>
            <w:r w:rsidRPr="00EF5447">
              <w:rPr>
                <w:noProof/>
              </w:rPr>
              <w:t>DC_1A_n257G</w:t>
            </w:r>
          </w:p>
          <w:p w14:paraId="02D1F235" w14:textId="77777777" w:rsidR="008D1E4A" w:rsidRPr="00EF5447" w:rsidRDefault="008D1E4A" w:rsidP="00C620E0">
            <w:pPr>
              <w:pStyle w:val="TAC"/>
              <w:rPr>
                <w:noProof/>
              </w:rPr>
            </w:pPr>
            <w:r w:rsidRPr="00EF5447">
              <w:rPr>
                <w:noProof/>
              </w:rPr>
              <w:t>DC_1A_n257H</w:t>
            </w:r>
          </w:p>
          <w:p w14:paraId="4B459A91" w14:textId="77777777" w:rsidR="008D1E4A" w:rsidRPr="00EF5447" w:rsidRDefault="008D1E4A" w:rsidP="00C620E0">
            <w:pPr>
              <w:pStyle w:val="TAC"/>
              <w:rPr>
                <w:noProof/>
              </w:rPr>
            </w:pPr>
            <w:r w:rsidRPr="00EF5447">
              <w:rPr>
                <w:noProof/>
              </w:rPr>
              <w:t>DC_1A_n257I</w:t>
            </w:r>
          </w:p>
          <w:p w14:paraId="4847992D" w14:textId="77777777" w:rsidR="008D1E4A" w:rsidRPr="00EF5447" w:rsidRDefault="008D1E4A" w:rsidP="00C620E0">
            <w:pPr>
              <w:pStyle w:val="TAC"/>
              <w:rPr>
                <w:noProof/>
              </w:rPr>
            </w:pPr>
            <w:r w:rsidRPr="00EF5447">
              <w:rPr>
                <w:noProof/>
              </w:rPr>
              <w:t>DC_41A_n257A</w:t>
            </w:r>
          </w:p>
          <w:p w14:paraId="7DCC1E6C" w14:textId="77777777" w:rsidR="008D1E4A" w:rsidRPr="00EF5447" w:rsidRDefault="008D1E4A" w:rsidP="00C620E0">
            <w:pPr>
              <w:pStyle w:val="TAC"/>
              <w:rPr>
                <w:noProof/>
              </w:rPr>
            </w:pPr>
            <w:r w:rsidRPr="00EF5447">
              <w:rPr>
                <w:noProof/>
              </w:rPr>
              <w:t>DC_41A_n257G</w:t>
            </w:r>
          </w:p>
          <w:p w14:paraId="1AB81597" w14:textId="77777777" w:rsidR="008D1E4A" w:rsidRPr="00EF5447" w:rsidRDefault="008D1E4A" w:rsidP="00C620E0">
            <w:pPr>
              <w:pStyle w:val="TAC"/>
              <w:rPr>
                <w:noProof/>
              </w:rPr>
            </w:pPr>
            <w:r w:rsidRPr="00EF5447">
              <w:rPr>
                <w:noProof/>
              </w:rPr>
              <w:t>DC_41A_n257H</w:t>
            </w:r>
          </w:p>
          <w:p w14:paraId="2320FB2D" w14:textId="77777777" w:rsidR="008D1E4A" w:rsidRPr="00EF5447" w:rsidRDefault="008D1E4A" w:rsidP="00C620E0">
            <w:pPr>
              <w:pStyle w:val="TAC"/>
              <w:rPr>
                <w:noProof/>
              </w:rPr>
            </w:pPr>
            <w:r w:rsidRPr="00EF5447">
              <w:rPr>
                <w:noProof/>
              </w:rPr>
              <w:t>DC_41A_n257I</w:t>
            </w:r>
          </w:p>
          <w:p w14:paraId="4350C577" w14:textId="77777777" w:rsidR="008D1E4A" w:rsidRPr="00EF5447" w:rsidRDefault="008D1E4A" w:rsidP="00C620E0">
            <w:pPr>
              <w:pStyle w:val="TAC"/>
              <w:rPr>
                <w:noProof/>
              </w:rPr>
            </w:pPr>
            <w:r w:rsidRPr="00EF5447">
              <w:rPr>
                <w:noProof/>
              </w:rPr>
              <w:t>DC_41C_n257A</w:t>
            </w:r>
          </w:p>
          <w:p w14:paraId="0CB43116" w14:textId="77777777" w:rsidR="008D1E4A" w:rsidRPr="006E2D1D" w:rsidRDefault="008D1E4A" w:rsidP="00C620E0">
            <w:pPr>
              <w:pStyle w:val="TAC"/>
              <w:rPr>
                <w:noProof/>
                <w:lang w:val="sv-FI"/>
              </w:rPr>
            </w:pPr>
            <w:r w:rsidRPr="006E2D1D">
              <w:rPr>
                <w:noProof/>
                <w:lang w:val="sv-FI"/>
              </w:rPr>
              <w:t>DC_41C_n257G</w:t>
            </w:r>
          </w:p>
          <w:p w14:paraId="77CBDE13" w14:textId="77777777" w:rsidR="008D1E4A" w:rsidRPr="006E2D1D" w:rsidRDefault="008D1E4A" w:rsidP="00C620E0">
            <w:pPr>
              <w:pStyle w:val="TAC"/>
              <w:rPr>
                <w:noProof/>
                <w:lang w:val="sv-FI"/>
              </w:rPr>
            </w:pPr>
            <w:r w:rsidRPr="006E2D1D">
              <w:rPr>
                <w:noProof/>
                <w:lang w:val="sv-FI"/>
              </w:rPr>
              <w:t>DC_41C_n257H</w:t>
            </w:r>
          </w:p>
          <w:p w14:paraId="63136ADF" w14:textId="77777777" w:rsidR="008D1E4A" w:rsidRPr="006E2D1D" w:rsidRDefault="008D1E4A" w:rsidP="00C620E0">
            <w:pPr>
              <w:pStyle w:val="TAC"/>
              <w:rPr>
                <w:noProof/>
                <w:lang w:val="sv-FI" w:eastAsia="zh-CN"/>
              </w:rPr>
            </w:pPr>
            <w:r w:rsidRPr="006E2D1D">
              <w:rPr>
                <w:noProof/>
                <w:lang w:val="sv-FI"/>
              </w:rPr>
              <w:t>DC_41C_n257I</w:t>
            </w:r>
          </w:p>
        </w:tc>
      </w:tr>
      <w:tr w:rsidR="008D1E4A" w:rsidRPr="00EF5447" w14:paraId="2B73E36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E7978" w14:textId="77777777" w:rsidR="008D1E4A" w:rsidRPr="00EF5447" w:rsidRDefault="008D1E4A" w:rsidP="00C620E0">
            <w:pPr>
              <w:pStyle w:val="TAC"/>
              <w:rPr>
                <w:noProof/>
                <w:lang w:eastAsia="zh-CN"/>
              </w:rPr>
            </w:pPr>
            <w:r w:rsidRPr="00EF5447">
              <w:rPr>
                <w:noProof/>
                <w:lang w:eastAsia="zh-CN"/>
              </w:rPr>
              <w:lastRenderedPageBreak/>
              <w:t>DC_1A-42A_n257A</w:t>
            </w:r>
          </w:p>
          <w:p w14:paraId="7BE6A245" w14:textId="77777777" w:rsidR="008D1E4A" w:rsidRPr="00EF5447" w:rsidRDefault="008D1E4A" w:rsidP="00C620E0">
            <w:pPr>
              <w:pStyle w:val="TAC"/>
              <w:rPr>
                <w:noProof/>
              </w:rPr>
            </w:pPr>
            <w:r w:rsidRPr="00EF5447">
              <w:rPr>
                <w:noProof/>
              </w:rPr>
              <w:t>DC_1A-42A_n257D</w:t>
            </w:r>
          </w:p>
          <w:p w14:paraId="59EC1B50" w14:textId="77777777" w:rsidR="008D1E4A" w:rsidRPr="00EF5447" w:rsidRDefault="008D1E4A" w:rsidP="00C620E0">
            <w:pPr>
              <w:pStyle w:val="TAC"/>
              <w:rPr>
                <w:noProof/>
                <w:lang w:eastAsia="fr-FR"/>
              </w:rPr>
            </w:pPr>
            <w:r w:rsidRPr="00EF5447">
              <w:rPr>
                <w:noProof/>
              </w:rPr>
              <w:t>DC_1A-42A_n257E</w:t>
            </w:r>
          </w:p>
          <w:p w14:paraId="51E0BBC8" w14:textId="77777777" w:rsidR="008D1E4A" w:rsidRPr="00EF5447" w:rsidRDefault="008D1E4A" w:rsidP="00C620E0">
            <w:pPr>
              <w:pStyle w:val="TAC"/>
              <w:rPr>
                <w:noProof/>
              </w:rPr>
            </w:pPr>
            <w:r w:rsidRPr="00EF5447">
              <w:rPr>
                <w:noProof/>
              </w:rPr>
              <w:t>DC_1A-42A_n257F</w:t>
            </w:r>
          </w:p>
          <w:p w14:paraId="3590BAD4" w14:textId="77777777" w:rsidR="008D1E4A" w:rsidRPr="00EF5447" w:rsidRDefault="008D1E4A" w:rsidP="00C620E0">
            <w:pPr>
              <w:pStyle w:val="TAC"/>
              <w:rPr>
                <w:lang w:eastAsia="ja-JP"/>
              </w:rPr>
            </w:pPr>
            <w:r w:rsidRPr="00EF5447">
              <w:rPr>
                <w:lang w:eastAsia="ja-JP"/>
              </w:rPr>
              <w:t>DC_1A-42A_n257G</w:t>
            </w:r>
          </w:p>
          <w:p w14:paraId="0C5C2252" w14:textId="77777777" w:rsidR="008D1E4A" w:rsidRPr="00EF5447" w:rsidRDefault="008D1E4A" w:rsidP="00C620E0">
            <w:pPr>
              <w:pStyle w:val="TAC"/>
              <w:rPr>
                <w:lang w:eastAsia="ja-JP"/>
              </w:rPr>
            </w:pPr>
            <w:r w:rsidRPr="00EF5447">
              <w:rPr>
                <w:lang w:eastAsia="ja-JP"/>
              </w:rPr>
              <w:t>DC_1A-42A_n257H</w:t>
            </w:r>
          </w:p>
          <w:p w14:paraId="459D6C52" w14:textId="77777777" w:rsidR="008D1E4A" w:rsidRPr="00EF5447" w:rsidRDefault="008D1E4A" w:rsidP="00C620E0">
            <w:pPr>
              <w:pStyle w:val="TAC"/>
              <w:rPr>
                <w:lang w:eastAsia="ja-JP"/>
              </w:rPr>
            </w:pPr>
            <w:r w:rsidRPr="00EF5447">
              <w:rPr>
                <w:lang w:eastAsia="ja-JP"/>
              </w:rPr>
              <w:t>DC_1A-42A_n257I</w:t>
            </w:r>
          </w:p>
          <w:p w14:paraId="43515909" w14:textId="77777777" w:rsidR="008D1E4A" w:rsidRPr="00EF5447" w:rsidRDefault="008D1E4A" w:rsidP="00C620E0">
            <w:pPr>
              <w:pStyle w:val="TAC"/>
              <w:rPr>
                <w:lang w:eastAsia="ja-JP"/>
              </w:rPr>
            </w:pPr>
            <w:r w:rsidRPr="00EF5447">
              <w:rPr>
                <w:lang w:eastAsia="ja-JP"/>
              </w:rPr>
              <w:t>DC_1A-42A_n257J</w:t>
            </w:r>
          </w:p>
          <w:p w14:paraId="22D1808B" w14:textId="77777777" w:rsidR="008D1E4A" w:rsidRPr="00EF5447" w:rsidRDefault="008D1E4A" w:rsidP="00C620E0">
            <w:pPr>
              <w:pStyle w:val="TAC"/>
              <w:rPr>
                <w:lang w:eastAsia="ja-JP"/>
              </w:rPr>
            </w:pPr>
            <w:r w:rsidRPr="00EF5447">
              <w:rPr>
                <w:lang w:eastAsia="ja-JP"/>
              </w:rPr>
              <w:t>DC_1A-42A_n257K</w:t>
            </w:r>
          </w:p>
          <w:p w14:paraId="5A3D18E8" w14:textId="77777777" w:rsidR="008D1E4A" w:rsidRPr="00EF5447" w:rsidRDefault="008D1E4A" w:rsidP="00C620E0">
            <w:pPr>
              <w:pStyle w:val="TAC"/>
              <w:rPr>
                <w:lang w:eastAsia="ja-JP"/>
              </w:rPr>
            </w:pPr>
            <w:r w:rsidRPr="00EF5447">
              <w:rPr>
                <w:lang w:eastAsia="ja-JP"/>
              </w:rPr>
              <w:t>DC_1A-42A_n257L</w:t>
            </w:r>
          </w:p>
          <w:p w14:paraId="74F14FE6" w14:textId="77777777" w:rsidR="008D1E4A" w:rsidRPr="00EF5447" w:rsidRDefault="008D1E4A" w:rsidP="00C620E0">
            <w:pPr>
              <w:pStyle w:val="TAC"/>
              <w:rPr>
                <w:noProof/>
                <w:lang w:eastAsia="zh-CN"/>
              </w:rPr>
            </w:pPr>
            <w:r w:rsidRPr="00EF5447">
              <w:rPr>
                <w:lang w:eastAsia="ja-JP"/>
              </w:rPr>
              <w:t>DC_1A-42A_n257M</w:t>
            </w:r>
          </w:p>
          <w:p w14:paraId="68931FAA" w14:textId="77777777" w:rsidR="008D1E4A" w:rsidRPr="00EF5447" w:rsidRDefault="008D1E4A" w:rsidP="00C620E0">
            <w:pPr>
              <w:pStyle w:val="TAC"/>
            </w:pPr>
            <w:r w:rsidRPr="00EF5447">
              <w:t>DC_1A-42C_n257A</w:t>
            </w:r>
          </w:p>
          <w:p w14:paraId="6F32B95C" w14:textId="77777777" w:rsidR="008D1E4A" w:rsidRPr="00EF5447" w:rsidRDefault="008D1E4A" w:rsidP="00C620E0">
            <w:pPr>
              <w:pStyle w:val="TAC"/>
              <w:rPr>
                <w:lang w:eastAsia="zh-CN"/>
              </w:rPr>
            </w:pPr>
            <w:r w:rsidRPr="00EF5447">
              <w:rPr>
                <w:lang w:eastAsia="zh-CN"/>
              </w:rPr>
              <w:t>DC_1A-42C_n257D</w:t>
            </w:r>
          </w:p>
          <w:p w14:paraId="07FE0140" w14:textId="77777777" w:rsidR="008D1E4A" w:rsidRPr="00EF5447" w:rsidRDefault="008D1E4A" w:rsidP="00C620E0">
            <w:pPr>
              <w:pStyle w:val="TAC"/>
              <w:rPr>
                <w:lang w:eastAsia="zh-CN"/>
              </w:rPr>
            </w:pPr>
            <w:r w:rsidRPr="00EF5447">
              <w:rPr>
                <w:lang w:eastAsia="zh-CN"/>
              </w:rPr>
              <w:t>DC_1A-42C_n257E</w:t>
            </w:r>
          </w:p>
          <w:p w14:paraId="3682AD6C" w14:textId="77777777" w:rsidR="008D1E4A" w:rsidRPr="00EF5447" w:rsidRDefault="008D1E4A" w:rsidP="00C620E0">
            <w:pPr>
              <w:pStyle w:val="TAC"/>
              <w:rPr>
                <w:lang w:eastAsia="zh-CN"/>
              </w:rPr>
            </w:pPr>
            <w:r w:rsidRPr="00EF5447">
              <w:rPr>
                <w:lang w:eastAsia="zh-CN"/>
              </w:rPr>
              <w:t>DC_1A-42C_n257F</w:t>
            </w:r>
          </w:p>
          <w:p w14:paraId="4E43D26A" w14:textId="77777777" w:rsidR="008D1E4A" w:rsidRPr="00EF5447" w:rsidRDefault="008D1E4A" w:rsidP="00C620E0">
            <w:pPr>
              <w:pStyle w:val="TAC"/>
              <w:rPr>
                <w:lang w:eastAsia="ja-JP"/>
              </w:rPr>
            </w:pPr>
            <w:r w:rsidRPr="00EF5447">
              <w:rPr>
                <w:lang w:eastAsia="ja-JP"/>
              </w:rPr>
              <w:t>DC_1A-42C_n257G</w:t>
            </w:r>
          </w:p>
          <w:p w14:paraId="1AEBFF9B" w14:textId="77777777" w:rsidR="008D1E4A" w:rsidRPr="00EF5447" w:rsidRDefault="008D1E4A" w:rsidP="00C620E0">
            <w:pPr>
              <w:pStyle w:val="TAC"/>
              <w:rPr>
                <w:lang w:eastAsia="ja-JP"/>
              </w:rPr>
            </w:pPr>
            <w:r w:rsidRPr="00EF5447">
              <w:rPr>
                <w:lang w:eastAsia="ja-JP"/>
              </w:rPr>
              <w:t>DC_1A-42C_n257H</w:t>
            </w:r>
          </w:p>
          <w:p w14:paraId="6AB9A1A4" w14:textId="77777777" w:rsidR="008D1E4A" w:rsidRPr="00EF5447" w:rsidRDefault="008D1E4A" w:rsidP="00C620E0">
            <w:pPr>
              <w:pStyle w:val="TAC"/>
              <w:rPr>
                <w:lang w:eastAsia="ja-JP"/>
              </w:rPr>
            </w:pPr>
            <w:r w:rsidRPr="00EF5447">
              <w:rPr>
                <w:lang w:eastAsia="ja-JP"/>
              </w:rPr>
              <w:t>DC_1A-42C_n257I</w:t>
            </w:r>
          </w:p>
          <w:p w14:paraId="6E7B0397" w14:textId="77777777" w:rsidR="008D1E4A" w:rsidRPr="00EF5447" w:rsidRDefault="008D1E4A" w:rsidP="00C620E0">
            <w:pPr>
              <w:pStyle w:val="TAC"/>
              <w:rPr>
                <w:lang w:eastAsia="ja-JP"/>
              </w:rPr>
            </w:pPr>
            <w:r w:rsidRPr="00EF5447">
              <w:rPr>
                <w:lang w:eastAsia="ja-JP"/>
              </w:rPr>
              <w:t>DC_1A-42C_n257J</w:t>
            </w:r>
          </w:p>
          <w:p w14:paraId="0045B118" w14:textId="77777777" w:rsidR="008D1E4A" w:rsidRPr="00EF5447" w:rsidRDefault="008D1E4A" w:rsidP="00C620E0">
            <w:pPr>
              <w:pStyle w:val="TAC"/>
              <w:rPr>
                <w:lang w:eastAsia="ja-JP"/>
              </w:rPr>
            </w:pPr>
            <w:r w:rsidRPr="00EF5447">
              <w:rPr>
                <w:lang w:eastAsia="ja-JP"/>
              </w:rPr>
              <w:t>DC_1A-42C_n257K</w:t>
            </w:r>
          </w:p>
          <w:p w14:paraId="0CA7954D" w14:textId="77777777" w:rsidR="008D1E4A" w:rsidRPr="00EF5447" w:rsidRDefault="008D1E4A" w:rsidP="00C620E0">
            <w:pPr>
              <w:pStyle w:val="TAC"/>
              <w:rPr>
                <w:lang w:eastAsia="ja-JP"/>
              </w:rPr>
            </w:pPr>
            <w:r w:rsidRPr="00EF5447">
              <w:rPr>
                <w:lang w:eastAsia="ja-JP"/>
              </w:rPr>
              <w:t>DC_1A-42C_n257L</w:t>
            </w:r>
          </w:p>
          <w:p w14:paraId="14176B91" w14:textId="77777777" w:rsidR="008D1E4A" w:rsidRPr="00EF5447" w:rsidRDefault="008D1E4A" w:rsidP="00C620E0">
            <w:pPr>
              <w:pStyle w:val="TAC"/>
              <w:rPr>
                <w:lang w:eastAsia="zh-CN"/>
              </w:rPr>
            </w:pPr>
            <w:r w:rsidRPr="00EF5447">
              <w:rPr>
                <w:lang w:eastAsia="ja-JP"/>
              </w:rPr>
              <w:t>DC_1A-42C_n257M</w:t>
            </w:r>
          </w:p>
          <w:p w14:paraId="61864B3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77FF8A3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2166B92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7CD8C36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22CC80BD" w14:textId="77777777" w:rsidR="008D1E4A" w:rsidRPr="00EF5447" w:rsidRDefault="008D1E4A" w:rsidP="00C620E0">
            <w:pPr>
              <w:pStyle w:val="TAC"/>
              <w:rPr>
                <w:lang w:eastAsia="ja-JP"/>
              </w:rPr>
            </w:pPr>
            <w:r w:rsidRPr="00EF5447">
              <w:rPr>
                <w:lang w:eastAsia="ja-JP"/>
              </w:rPr>
              <w:t>DC_1A-42D_n257G</w:t>
            </w:r>
          </w:p>
          <w:p w14:paraId="1A738923" w14:textId="77777777" w:rsidR="008D1E4A" w:rsidRPr="00EF5447" w:rsidRDefault="008D1E4A" w:rsidP="00C620E0">
            <w:pPr>
              <w:pStyle w:val="TAC"/>
              <w:rPr>
                <w:lang w:eastAsia="ja-JP"/>
              </w:rPr>
            </w:pPr>
            <w:r w:rsidRPr="00EF5447">
              <w:rPr>
                <w:lang w:eastAsia="ja-JP"/>
              </w:rPr>
              <w:t>DC_1A-42D_n257H</w:t>
            </w:r>
          </w:p>
          <w:p w14:paraId="5D60B936" w14:textId="77777777" w:rsidR="008D1E4A" w:rsidRPr="00EF5447" w:rsidRDefault="008D1E4A" w:rsidP="00C620E0">
            <w:pPr>
              <w:pStyle w:val="TAC"/>
              <w:rPr>
                <w:lang w:eastAsia="ja-JP"/>
              </w:rPr>
            </w:pPr>
            <w:r w:rsidRPr="00EF5447">
              <w:rPr>
                <w:lang w:eastAsia="ja-JP"/>
              </w:rPr>
              <w:t>DC_1A-42D_n257I</w:t>
            </w:r>
          </w:p>
          <w:p w14:paraId="62AE40FB" w14:textId="77777777" w:rsidR="008D1E4A" w:rsidRPr="00EF5447" w:rsidRDefault="008D1E4A" w:rsidP="00C620E0">
            <w:pPr>
              <w:pStyle w:val="TAC"/>
              <w:rPr>
                <w:lang w:eastAsia="ja-JP"/>
              </w:rPr>
            </w:pPr>
            <w:r w:rsidRPr="00EF5447">
              <w:rPr>
                <w:lang w:eastAsia="ja-JP"/>
              </w:rPr>
              <w:t>DC_1A-42D_n257J</w:t>
            </w:r>
          </w:p>
          <w:p w14:paraId="51FFBA65" w14:textId="77777777" w:rsidR="008D1E4A" w:rsidRPr="00EF5447" w:rsidRDefault="008D1E4A" w:rsidP="00C620E0">
            <w:pPr>
              <w:pStyle w:val="TAC"/>
              <w:rPr>
                <w:lang w:eastAsia="ja-JP"/>
              </w:rPr>
            </w:pPr>
            <w:r w:rsidRPr="00EF5447">
              <w:rPr>
                <w:lang w:eastAsia="ja-JP"/>
              </w:rPr>
              <w:t>DC_1A-42D_n257K</w:t>
            </w:r>
          </w:p>
          <w:p w14:paraId="5A9E8D08" w14:textId="77777777" w:rsidR="008D1E4A" w:rsidRPr="00EF5447" w:rsidRDefault="008D1E4A" w:rsidP="00C620E0">
            <w:pPr>
              <w:pStyle w:val="TAC"/>
              <w:rPr>
                <w:lang w:eastAsia="ja-JP"/>
              </w:rPr>
            </w:pPr>
            <w:r w:rsidRPr="00EF5447">
              <w:rPr>
                <w:lang w:eastAsia="ja-JP"/>
              </w:rPr>
              <w:t>DC_1A-42D_n257L</w:t>
            </w:r>
          </w:p>
          <w:p w14:paraId="0F954BAB" w14:textId="77777777" w:rsidR="008D1E4A" w:rsidRPr="00EF5447" w:rsidRDefault="008D1E4A" w:rsidP="00C620E0">
            <w:pPr>
              <w:pStyle w:val="TAC"/>
              <w:rPr>
                <w:rFonts w:cs="Arial"/>
                <w:lang w:eastAsia="zh-CN"/>
              </w:rPr>
            </w:pPr>
            <w:r w:rsidRPr="00EF5447">
              <w:rPr>
                <w:lang w:eastAsia="ja-JP"/>
              </w:rPr>
              <w:t>DC_1A-42D_n257M</w:t>
            </w:r>
          </w:p>
          <w:p w14:paraId="6D8497D7" w14:textId="77777777" w:rsidR="008D1E4A" w:rsidRPr="00EF5447" w:rsidRDefault="008D1E4A" w:rsidP="00C620E0">
            <w:pPr>
              <w:pStyle w:val="TAC"/>
            </w:pPr>
            <w:r w:rsidRPr="00EF5447">
              <w:t>DC_1A-42</w:t>
            </w:r>
            <w:r w:rsidRPr="00EF5447">
              <w:rPr>
                <w:lang w:eastAsia="zh-CN"/>
              </w:rPr>
              <w:t>E</w:t>
            </w:r>
            <w:r w:rsidRPr="00EF5447">
              <w:t>_n257A</w:t>
            </w:r>
          </w:p>
          <w:p w14:paraId="12C20034"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1A-42E_n257D</w:t>
            </w:r>
          </w:p>
          <w:p w14:paraId="378E905A"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1A-42E_n257E</w:t>
            </w:r>
          </w:p>
          <w:p w14:paraId="73448EC7"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1A-42E_n257F</w:t>
            </w:r>
          </w:p>
          <w:p w14:paraId="28267071" w14:textId="77777777" w:rsidR="008D1E4A" w:rsidRPr="006E5F81" w:rsidRDefault="008D1E4A" w:rsidP="00C620E0">
            <w:pPr>
              <w:pStyle w:val="TAC"/>
              <w:rPr>
                <w:lang w:val="de-DE" w:eastAsia="ja-JP"/>
              </w:rPr>
            </w:pPr>
            <w:r w:rsidRPr="006E5F81">
              <w:rPr>
                <w:lang w:val="de-DE" w:eastAsia="ja-JP"/>
              </w:rPr>
              <w:t>DC_1A-42E_n257G</w:t>
            </w:r>
          </w:p>
          <w:p w14:paraId="65B4542C" w14:textId="77777777" w:rsidR="008D1E4A" w:rsidRPr="006E5F81" w:rsidRDefault="008D1E4A" w:rsidP="00C620E0">
            <w:pPr>
              <w:pStyle w:val="TAC"/>
              <w:rPr>
                <w:lang w:val="de-DE" w:eastAsia="ja-JP"/>
              </w:rPr>
            </w:pPr>
            <w:r w:rsidRPr="006E5F81">
              <w:rPr>
                <w:lang w:val="de-DE" w:eastAsia="ja-JP"/>
              </w:rPr>
              <w:t>DC_1A-42E_n257H</w:t>
            </w:r>
          </w:p>
          <w:p w14:paraId="520E13DE" w14:textId="77777777" w:rsidR="008D1E4A" w:rsidRPr="006E5F81" w:rsidRDefault="008D1E4A" w:rsidP="00C620E0">
            <w:pPr>
              <w:pStyle w:val="TAC"/>
              <w:rPr>
                <w:lang w:val="de-DE" w:eastAsia="ja-JP"/>
              </w:rPr>
            </w:pPr>
            <w:r w:rsidRPr="006E5F81">
              <w:rPr>
                <w:lang w:val="de-DE" w:eastAsia="ja-JP"/>
              </w:rPr>
              <w:t>DC_1A-42E_n257I</w:t>
            </w:r>
          </w:p>
          <w:p w14:paraId="011D1D78" w14:textId="77777777" w:rsidR="008D1E4A" w:rsidRPr="006E5F81" w:rsidRDefault="008D1E4A" w:rsidP="00C620E0">
            <w:pPr>
              <w:pStyle w:val="TAC"/>
              <w:rPr>
                <w:lang w:val="de-DE" w:eastAsia="ja-JP"/>
              </w:rPr>
            </w:pPr>
            <w:r w:rsidRPr="006E5F81">
              <w:rPr>
                <w:lang w:val="de-DE" w:eastAsia="ja-JP"/>
              </w:rPr>
              <w:t>DC_1A-42E_n257J</w:t>
            </w:r>
          </w:p>
          <w:p w14:paraId="550034B2" w14:textId="77777777" w:rsidR="008D1E4A" w:rsidRPr="006E5F81" w:rsidRDefault="008D1E4A" w:rsidP="00C620E0">
            <w:pPr>
              <w:pStyle w:val="TAC"/>
              <w:rPr>
                <w:lang w:val="de-DE" w:eastAsia="ja-JP"/>
              </w:rPr>
            </w:pPr>
            <w:r w:rsidRPr="006E5F81">
              <w:rPr>
                <w:lang w:val="de-DE" w:eastAsia="ja-JP"/>
              </w:rPr>
              <w:t>DC_1A-42E_n257K</w:t>
            </w:r>
          </w:p>
          <w:p w14:paraId="03F28209" w14:textId="77777777" w:rsidR="008D1E4A" w:rsidRPr="006E5F81" w:rsidRDefault="008D1E4A" w:rsidP="00C620E0">
            <w:pPr>
              <w:pStyle w:val="TAC"/>
              <w:rPr>
                <w:lang w:val="de-DE" w:eastAsia="ja-JP"/>
              </w:rPr>
            </w:pPr>
            <w:r w:rsidRPr="006E5F81">
              <w:rPr>
                <w:lang w:val="de-DE" w:eastAsia="ja-JP"/>
              </w:rPr>
              <w:t>DC_1A-42E_n257L</w:t>
            </w:r>
          </w:p>
          <w:p w14:paraId="09734B65" w14:textId="77777777" w:rsidR="008D1E4A" w:rsidRPr="006E5F81" w:rsidRDefault="008D1E4A" w:rsidP="00C620E0">
            <w:pPr>
              <w:pStyle w:val="TAC"/>
              <w:rPr>
                <w:noProof/>
                <w:lang w:val="de-DE" w:eastAsia="zh-CN"/>
              </w:rPr>
            </w:pPr>
            <w:r w:rsidRPr="006E5F81">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0170B" w14:textId="77777777" w:rsidR="008D1E4A" w:rsidRPr="00EF5447" w:rsidRDefault="008D1E4A" w:rsidP="00C620E0">
            <w:pPr>
              <w:pStyle w:val="TAC"/>
              <w:rPr>
                <w:noProof/>
                <w:lang w:eastAsia="ja-JP"/>
              </w:rPr>
            </w:pPr>
            <w:r w:rsidRPr="00EF5447">
              <w:rPr>
                <w:noProof/>
              </w:rPr>
              <w:t>DC_1A_n257A</w:t>
            </w:r>
          </w:p>
          <w:p w14:paraId="1520C110" w14:textId="77777777" w:rsidR="008D1E4A" w:rsidRPr="00EF5447" w:rsidRDefault="008D1E4A" w:rsidP="00C620E0">
            <w:pPr>
              <w:pStyle w:val="TAC"/>
              <w:rPr>
                <w:noProof/>
                <w:lang w:eastAsia="ja-JP"/>
              </w:rPr>
            </w:pPr>
            <w:r w:rsidRPr="00EF5447">
              <w:rPr>
                <w:noProof/>
              </w:rPr>
              <w:t>DC_1A_n257</w:t>
            </w:r>
            <w:r w:rsidRPr="00EF5447">
              <w:rPr>
                <w:noProof/>
                <w:lang w:eastAsia="ja-JP"/>
              </w:rPr>
              <w:t>D</w:t>
            </w:r>
          </w:p>
          <w:p w14:paraId="249B41E7" w14:textId="77777777" w:rsidR="008D1E4A" w:rsidRPr="00EF5447" w:rsidRDefault="008D1E4A" w:rsidP="00C620E0">
            <w:pPr>
              <w:pStyle w:val="TAC"/>
              <w:rPr>
                <w:lang w:eastAsia="ja-JP"/>
              </w:rPr>
            </w:pPr>
            <w:r w:rsidRPr="00EF5447">
              <w:rPr>
                <w:lang w:eastAsia="ja-JP"/>
              </w:rPr>
              <w:t>DC_1A_n257A</w:t>
            </w:r>
          </w:p>
          <w:p w14:paraId="733C1282" w14:textId="77777777" w:rsidR="008D1E4A" w:rsidRPr="00EF5447" w:rsidRDefault="008D1E4A" w:rsidP="00C620E0">
            <w:pPr>
              <w:pStyle w:val="TAC"/>
              <w:rPr>
                <w:lang w:eastAsia="ja-JP"/>
              </w:rPr>
            </w:pPr>
            <w:r w:rsidRPr="00EF5447">
              <w:rPr>
                <w:lang w:eastAsia="ja-JP"/>
              </w:rPr>
              <w:t>DC_1A_n257G</w:t>
            </w:r>
          </w:p>
          <w:p w14:paraId="629EEC07" w14:textId="77777777" w:rsidR="008D1E4A" w:rsidRPr="00EF5447" w:rsidRDefault="008D1E4A" w:rsidP="00C620E0">
            <w:pPr>
              <w:pStyle w:val="TAC"/>
              <w:rPr>
                <w:lang w:eastAsia="ja-JP"/>
              </w:rPr>
            </w:pPr>
            <w:r w:rsidRPr="00EF5447">
              <w:rPr>
                <w:lang w:eastAsia="ja-JP"/>
              </w:rPr>
              <w:t>DC_1A_n257H</w:t>
            </w:r>
          </w:p>
          <w:p w14:paraId="05D1AA7A" w14:textId="77777777" w:rsidR="008D1E4A" w:rsidRPr="00EF5447" w:rsidRDefault="008D1E4A" w:rsidP="00C620E0">
            <w:pPr>
              <w:pStyle w:val="TAC"/>
              <w:rPr>
                <w:lang w:eastAsia="ja-JP"/>
              </w:rPr>
            </w:pPr>
            <w:r w:rsidRPr="00EF5447">
              <w:rPr>
                <w:lang w:eastAsia="ja-JP"/>
              </w:rPr>
              <w:t>DC_1A_n257I</w:t>
            </w:r>
          </w:p>
          <w:p w14:paraId="5785CD4E" w14:textId="77777777" w:rsidR="008D1E4A" w:rsidRPr="00EF5447" w:rsidRDefault="008D1E4A" w:rsidP="00C620E0">
            <w:pPr>
              <w:pStyle w:val="TAC"/>
              <w:rPr>
                <w:lang w:eastAsia="ja-JP"/>
              </w:rPr>
            </w:pPr>
            <w:r w:rsidRPr="00EF5447">
              <w:rPr>
                <w:lang w:eastAsia="ja-JP"/>
              </w:rPr>
              <w:t>DC_1A_n257J</w:t>
            </w:r>
          </w:p>
          <w:p w14:paraId="43221203" w14:textId="77777777" w:rsidR="008D1E4A" w:rsidRPr="00EF5447" w:rsidRDefault="008D1E4A" w:rsidP="00C620E0">
            <w:pPr>
              <w:pStyle w:val="TAC"/>
              <w:rPr>
                <w:lang w:eastAsia="ja-JP"/>
              </w:rPr>
            </w:pPr>
            <w:r w:rsidRPr="00EF5447">
              <w:rPr>
                <w:lang w:eastAsia="ja-JP"/>
              </w:rPr>
              <w:t>DC_1A_n257K</w:t>
            </w:r>
          </w:p>
          <w:p w14:paraId="0D19CD6B" w14:textId="77777777" w:rsidR="008D1E4A" w:rsidRPr="00EF5447" w:rsidRDefault="008D1E4A" w:rsidP="00C620E0">
            <w:pPr>
              <w:pStyle w:val="TAC"/>
              <w:rPr>
                <w:lang w:eastAsia="ja-JP"/>
              </w:rPr>
            </w:pPr>
            <w:r w:rsidRPr="00EF5447">
              <w:rPr>
                <w:lang w:eastAsia="ja-JP"/>
              </w:rPr>
              <w:t>DC_1A_n257L</w:t>
            </w:r>
          </w:p>
          <w:p w14:paraId="31EA2A8F" w14:textId="77777777" w:rsidR="008D1E4A" w:rsidRPr="00EF5447" w:rsidRDefault="008D1E4A" w:rsidP="00C620E0">
            <w:pPr>
              <w:pStyle w:val="TAC"/>
              <w:rPr>
                <w:noProof/>
                <w:lang w:eastAsia="ja-JP"/>
              </w:rPr>
            </w:pPr>
            <w:r w:rsidRPr="00EF5447">
              <w:rPr>
                <w:lang w:eastAsia="ja-JP"/>
              </w:rPr>
              <w:t>DC_1A_n257M</w:t>
            </w:r>
          </w:p>
          <w:p w14:paraId="7F6F7BA0" w14:textId="77777777" w:rsidR="008D1E4A" w:rsidRPr="00EF5447" w:rsidRDefault="008D1E4A" w:rsidP="00C620E0">
            <w:pPr>
              <w:pStyle w:val="TAC"/>
              <w:rPr>
                <w:noProof/>
                <w:lang w:eastAsia="ja-JP"/>
              </w:rPr>
            </w:pPr>
            <w:r w:rsidRPr="00EF5447">
              <w:rPr>
                <w:noProof/>
              </w:rPr>
              <w:t>DC_42A_n257A</w:t>
            </w:r>
          </w:p>
          <w:p w14:paraId="72E6947F" w14:textId="77777777" w:rsidR="008D1E4A" w:rsidRPr="00EF5447" w:rsidRDefault="008D1E4A" w:rsidP="00C620E0">
            <w:pPr>
              <w:pStyle w:val="TAC"/>
              <w:rPr>
                <w:noProof/>
                <w:lang w:eastAsia="ja-JP"/>
              </w:rPr>
            </w:pPr>
            <w:r w:rsidRPr="00EF5447">
              <w:rPr>
                <w:noProof/>
              </w:rPr>
              <w:t>DC_42A_n257</w:t>
            </w:r>
            <w:r w:rsidRPr="00EF5447">
              <w:rPr>
                <w:noProof/>
                <w:lang w:eastAsia="ja-JP"/>
              </w:rPr>
              <w:t>D</w:t>
            </w:r>
          </w:p>
          <w:p w14:paraId="12DBB138" w14:textId="77777777" w:rsidR="008D1E4A" w:rsidRPr="00EF5447" w:rsidRDefault="008D1E4A" w:rsidP="00C620E0">
            <w:pPr>
              <w:pStyle w:val="TAC"/>
              <w:rPr>
                <w:noProof/>
                <w:lang w:eastAsia="ja-JP"/>
              </w:rPr>
            </w:pPr>
            <w:r w:rsidRPr="00EF5447">
              <w:rPr>
                <w:noProof/>
              </w:rPr>
              <w:t>DC_42A_n257G</w:t>
            </w:r>
          </w:p>
          <w:p w14:paraId="112A662C" w14:textId="77777777" w:rsidR="008D1E4A" w:rsidRPr="00EF5447" w:rsidRDefault="008D1E4A" w:rsidP="00C620E0">
            <w:pPr>
              <w:pStyle w:val="TAC"/>
              <w:rPr>
                <w:noProof/>
                <w:lang w:eastAsia="ja-JP"/>
              </w:rPr>
            </w:pPr>
            <w:r w:rsidRPr="00EF5447">
              <w:rPr>
                <w:noProof/>
              </w:rPr>
              <w:t>DC_42A_n257H</w:t>
            </w:r>
          </w:p>
          <w:p w14:paraId="229E5BA3" w14:textId="77777777" w:rsidR="008D1E4A" w:rsidRPr="00EF5447" w:rsidRDefault="008D1E4A" w:rsidP="00C620E0">
            <w:pPr>
              <w:pStyle w:val="TAC"/>
              <w:rPr>
                <w:noProof/>
              </w:rPr>
            </w:pPr>
            <w:r w:rsidRPr="00EF5447">
              <w:rPr>
                <w:noProof/>
              </w:rPr>
              <w:t>DC_42A_n257I</w:t>
            </w:r>
          </w:p>
          <w:p w14:paraId="302E31CA" w14:textId="77777777" w:rsidR="008D1E4A" w:rsidRPr="00EF5447" w:rsidRDefault="008D1E4A" w:rsidP="00C620E0">
            <w:pPr>
              <w:pStyle w:val="TAC"/>
              <w:rPr>
                <w:noProof/>
                <w:lang w:eastAsia="ja-JP"/>
              </w:rPr>
            </w:pPr>
            <w:r w:rsidRPr="00EF5447">
              <w:rPr>
                <w:noProof/>
              </w:rPr>
              <w:t>DC_42C_n257A</w:t>
            </w:r>
          </w:p>
          <w:p w14:paraId="7738E759" w14:textId="77777777" w:rsidR="008D1E4A" w:rsidRPr="00EF5447" w:rsidRDefault="008D1E4A" w:rsidP="00C620E0">
            <w:pPr>
              <w:pStyle w:val="TAC"/>
              <w:rPr>
                <w:noProof/>
                <w:lang w:eastAsia="ja-JP"/>
              </w:rPr>
            </w:pPr>
            <w:r w:rsidRPr="00EF5447">
              <w:rPr>
                <w:noProof/>
              </w:rPr>
              <w:t>DC_42C_n257G</w:t>
            </w:r>
          </w:p>
          <w:p w14:paraId="5D1040C9" w14:textId="77777777" w:rsidR="008D1E4A" w:rsidRPr="00EF5447" w:rsidRDefault="008D1E4A" w:rsidP="00C620E0">
            <w:pPr>
              <w:pStyle w:val="TAC"/>
              <w:rPr>
                <w:noProof/>
                <w:lang w:eastAsia="ja-JP"/>
              </w:rPr>
            </w:pPr>
            <w:r w:rsidRPr="00EF5447">
              <w:rPr>
                <w:noProof/>
              </w:rPr>
              <w:t>DC_42C_n257H</w:t>
            </w:r>
          </w:p>
          <w:p w14:paraId="539237CF" w14:textId="77777777" w:rsidR="008D1E4A" w:rsidRPr="00EF5447" w:rsidRDefault="008D1E4A" w:rsidP="00C620E0">
            <w:pPr>
              <w:pStyle w:val="TAC"/>
            </w:pPr>
            <w:r w:rsidRPr="00EF5447">
              <w:rPr>
                <w:noProof/>
              </w:rPr>
              <w:t>DC_42C_n257I</w:t>
            </w:r>
          </w:p>
        </w:tc>
      </w:tr>
      <w:tr w:rsidR="008D1E4A" w:rsidRPr="00EF5447" w14:paraId="296C7FF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E7D324" w14:textId="77777777" w:rsidR="008D1E4A" w:rsidRPr="00EF5447" w:rsidRDefault="008D1E4A" w:rsidP="00C620E0">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9BD50F" w14:textId="77777777" w:rsidR="008D1E4A" w:rsidRPr="00EF5447" w:rsidRDefault="008D1E4A" w:rsidP="00C620E0">
            <w:pPr>
              <w:pStyle w:val="TAC"/>
              <w:rPr>
                <w:noProof/>
                <w:lang w:eastAsia="zh-CN"/>
              </w:rPr>
            </w:pPr>
            <w:r w:rsidRPr="00EF5447">
              <w:rPr>
                <w:noProof/>
                <w:lang w:eastAsia="zh-CN"/>
              </w:rPr>
              <w:t>DC_2A_n257A</w:t>
            </w:r>
          </w:p>
          <w:p w14:paraId="7C497723" w14:textId="77777777" w:rsidR="008D1E4A" w:rsidRPr="00EF5447" w:rsidRDefault="008D1E4A" w:rsidP="00C620E0">
            <w:pPr>
              <w:pStyle w:val="TAC"/>
              <w:rPr>
                <w:noProof/>
                <w:lang w:eastAsia="zh-CN"/>
              </w:rPr>
            </w:pPr>
            <w:r w:rsidRPr="00EF5447">
              <w:rPr>
                <w:noProof/>
                <w:lang w:eastAsia="zh-CN"/>
              </w:rPr>
              <w:t>DC_5A_n257A</w:t>
            </w:r>
          </w:p>
        </w:tc>
      </w:tr>
      <w:tr w:rsidR="008D1E4A" w:rsidRPr="00EF5447" w14:paraId="6B8CCC5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6D391" w14:textId="77777777" w:rsidR="008D1E4A" w:rsidRPr="00EF5447" w:rsidRDefault="008D1E4A" w:rsidP="00C620E0">
            <w:pPr>
              <w:pStyle w:val="TAC"/>
              <w:rPr>
                <w:noProof/>
                <w:lang w:eastAsia="zh-CN"/>
              </w:rPr>
            </w:pPr>
            <w:r w:rsidRPr="00EF5447">
              <w:rPr>
                <w:noProof/>
                <w:lang w:eastAsia="zh-CN"/>
              </w:rPr>
              <w:t>DC_2A-5A_n260A</w:t>
            </w:r>
          </w:p>
          <w:p w14:paraId="639F4687"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7061959D"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_n260H</w:t>
            </w:r>
          </w:p>
          <w:p w14:paraId="6AB58971"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_n260I</w:t>
            </w:r>
          </w:p>
          <w:p w14:paraId="516692FC"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_n260J</w:t>
            </w:r>
          </w:p>
          <w:p w14:paraId="6721ACB4"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_n260K</w:t>
            </w:r>
          </w:p>
          <w:p w14:paraId="11EB6975"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_n260L</w:t>
            </w:r>
          </w:p>
          <w:p w14:paraId="0F396ED8" w14:textId="77777777" w:rsidR="008D1E4A" w:rsidRPr="00EF5447" w:rsidRDefault="008D1E4A" w:rsidP="00C620E0">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295E16EF" w14:textId="77777777" w:rsidR="008D1E4A" w:rsidRPr="00EF5447" w:rsidRDefault="008D1E4A" w:rsidP="00C620E0">
            <w:pPr>
              <w:pStyle w:val="TAC"/>
              <w:rPr>
                <w:noProof/>
                <w:lang w:eastAsia="zh-CN"/>
              </w:rPr>
            </w:pPr>
            <w:r w:rsidRPr="00EF5447">
              <w:rPr>
                <w:noProof/>
                <w:lang w:eastAsia="zh-CN"/>
              </w:rPr>
              <w:t>DC_2A-2A-5A_n260A</w:t>
            </w:r>
          </w:p>
          <w:p w14:paraId="19A286B9" w14:textId="77777777" w:rsidR="008D1E4A" w:rsidRPr="00EF5447" w:rsidRDefault="008D1E4A" w:rsidP="00C620E0">
            <w:pPr>
              <w:pStyle w:val="TAC"/>
            </w:pPr>
            <w:r w:rsidRPr="00EF5447">
              <w:t>DC_2A-2A-5A_n260G</w:t>
            </w:r>
          </w:p>
          <w:p w14:paraId="0B172E05" w14:textId="77777777" w:rsidR="008D1E4A" w:rsidRPr="00EF5447" w:rsidRDefault="008D1E4A" w:rsidP="00C620E0">
            <w:pPr>
              <w:pStyle w:val="TAC"/>
              <w:rPr>
                <w:lang w:eastAsia="fr-FR"/>
              </w:rPr>
            </w:pPr>
            <w:r w:rsidRPr="00EF5447">
              <w:t>DC_2A-2A-5A_n260H</w:t>
            </w:r>
          </w:p>
          <w:p w14:paraId="134D1BE2" w14:textId="77777777" w:rsidR="008D1E4A" w:rsidRPr="00EF5447" w:rsidRDefault="008D1E4A" w:rsidP="00C620E0">
            <w:pPr>
              <w:pStyle w:val="TAC"/>
              <w:rPr>
                <w:noProof/>
                <w:lang w:eastAsia="zh-CN"/>
              </w:rPr>
            </w:pPr>
            <w:r w:rsidRPr="00EF5447">
              <w:t>DC_2A-2A-5A_n260I</w:t>
            </w:r>
          </w:p>
          <w:p w14:paraId="10336B12" w14:textId="77777777" w:rsidR="008D1E4A" w:rsidRPr="00EF5447" w:rsidRDefault="008D1E4A" w:rsidP="00C620E0">
            <w:pPr>
              <w:pStyle w:val="TAC"/>
              <w:rPr>
                <w:noProof/>
                <w:lang w:eastAsia="zh-CN"/>
              </w:rPr>
            </w:pPr>
            <w:r w:rsidRPr="00EF5447">
              <w:t>DC_2A-2A-5A_n260J</w:t>
            </w:r>
          </w:p>
          <w:p w14:paraId="1F9F4D56" w14:textId="77777777" w:rsidR="008D1E4A" w:rsidRPr="00EF5447" w:rsidRDefault="008D1E4A" w:rsidP="00C620E0">
            <w:pPr>
              <w:pStyle w:val="TAC"/>
              <w:rPr>
                <w:noProof/>
                <w:lang w:eastAsia="zh-CN"/>
              </w:rPr>
            </w:pPr>
            <w:r w:rsidRPr="00EF5447">
              <w:t>DC_2A-2A-5A_n260K</w:t>
            </w:r>
          </w:p>
          <w:p w14:paraId="3D668DC5" w14:textId="77777777" w:rsidR="008D1E4A" w:rsidRPr="00EF5447" w:rsidRDefault="008D1E4A" w:rsidP="00C620E0">
            <w:pPr>
              <w:pStyle w:val="TAC"/>
              <w:rPr>
                <w:noProof/>
                <w:lang w:eastAsia="zh-CN"/>
              </w:rPr>
            </w:pPr>
            <w:r w:rsidRPr="00EF5447">
              <w:t>DC_2A-2A-5A_n260L</w:t>
            </w:r>
          </w:p>
          <w:p w14:paraId="22599AE1" w14:textId="77777777" w:rsidR="008D1E4A" w:rsidRPr="00EF5447" w:rsidRDefault="008D1E4A" w:rsidP="00C620E0">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977B2F" w14:textId="77777777" w:rsidR="008D1E4A" w:rsidRPr="00EF5447" w:rsidRDefault="008D1E4A" w:rsidP="00C620E0">
            <w:pPr>
              <w:pStyle w:val="TAC"/>
              <w:rPr>
                <w:noProof/>
                <w:lang w:eastAsia="zh-CN"/>
              </w:rPr>
            </w:pPr>
            <w:r w:rsidRPr="00EF5447">
              <w:rPr>
                <w:noProof/>
                <w:lang w:eastAsia="zh-CN"/>
              </w:rPr>
              <w:t>DC_2A_n260A</w:t>
            </w:r>
          </w:p>
          <w:p w14:paraId="6D0007EE" w14:textId="77777777" w:rsidR="008D1E4A" w:rsidRDefault="008D1E4A" w:rsidP="00C620E0">
            <w:pPr>
              <w:pStyle w:val="TAC"/>
              <w:rPr>
                <w:ins w:id="348" w:author="Apple" w:date="2021-01-14T20:05:00Z"/>
                <w:noProof/>
                <w:lang w:eastAsia="zh-CN"/>
              </w:rPr>
            </w:pPr>
            <w:r w:rsidRPr="00EF5447">
              <w:rPr>
                <w:noProof/>
                <w:lang w:eastAsia="zh-CN"/>
              </w:rPr>
              <w:t>DC_5A_n260A</w:t>
            </w:r>
          </w:p>
          <w:p w14:paraId="353D275A" w14:textId="77777777" w:rsidR="00C57836" w:rsidRPr="00EF5447" w:rsidRDefault="00C57836" w:rsidP="00C57836">
            <w:pPr>
              <w:pStyle w:val="TAC"/>
              <w:rPr>
                <w:ins w:id="349" w:author="Apple" w:date="2021-01-14T20:05:00Z"/>
                <w:noProof/>
                <w:lang w:eastAsia="zh-CN"/>
              </w:rPr>
            </w:pPr>
            <w:ins w:id="350" w:author="Apple" w:date="2021-01-14T20:05:00Z">
              <w:r w:rsidRPr="00EF5447">
                <w:rPr>
                  <w:noProof/>
                  <w:lang w:eastAsia="zh-CN"/>
                </w:rPr>
                <w:t>DC_2A_n260G</w:t>
              </w:r>
            </w:ins>
          </w:p>
          <w:p w14:paraId="4852CD36" w14:textId="77777777" w:rsidR="00C57836" w:rsidRDefault="00C57836" w:rsidP="00C57836">
            <w:pPr>
              <w:pStyle w:val="TAC"/>
              <w:rPr>
                <w:ins w:id="351" w:author="Apple" w:date="2021-01-14T20:05:00Z"/>
                <w:noProof/>
                <w:lang w:eastAsia="zh-CN"/>
              </w:rPr>
            </w:pPr>
            <w:ins w:id="352" w:author="Apple" w:date="2021-01-14T20:05:00Z">
              <w:r w:rsidRPr="00EF5447">
                <w:rPr>
                  <w:noProof/>
                  <w:lang w:eastAsia="zh-CN"/>
                </w:rPr>
                <w:t>DC_5A_n260G</w:t>
              </w:r>
            </w:ins>
          </w:p>
          <w:p w14:paraId="2B9774A6" w14:textId="77777777" w:rsidR="00123F22" w:rsidRPr="00EF5447" w:rsidRDefault="00123F22" w:rsidP="00123F22">
            <w:pPr>
              <w:pStyle w:val="TAC"/>
              <w:rPr>
                <w:ins w:id="353" w:author="Apple" w:date="2021-01-14T20:05:00Z"/>
                <w:noProof/>
                <w:lang w:eastAsia="zh-CN"/>
              </w:rPr>
            </w:pPr>
            <w:ins w:id="354" w:author="Apple" w:date="2021-01-14T20:05:00Z">
              <w:r w:rsidRPr="00EF5447">
                <w:rPr>
                  <w:noProof/>
                  <w:lang w:eastAsia="zh-CN"/>
                </w:rPr>
                <w:t>DC_2A_n260H</w:t>
              </w:r>
            </w:ins>
          </w:p>
          <w:p w14:paraId="16181289" w14:textId="77777777" w:rsidR="00123F22" w:rsidRDefault="00123F22" w:rsidP="00123F22">
            <w:pPr>
              <w:pStyle w:val="TAC"/>
              <w:rPr>
                <w:ins w:id="355" w:author="Apple" w:date="2021-01-14T20:05:00Z"/>
                <w:noProof/>
                <w:lang w:eastAsia="zh-CN"/>
              </w:rPr>
            </w:pPr>
            <w:ins w:id="356" w:author="Apple" w:date="2021-01-14T20:05:00Z">
              <w:r w:rsidRPr="00EF5447">
                <w:rPr>
                  <w:noProof/>
                  <w:lang w:eastAsia="zh-CN"/>
                </w:rPr>
                <w:t>DC_5A_n260H</w:t>
              </w:r>
            </w:ins>
          </w:p>
          <w:p w14:paraId="2B99E426" w14:textId="77777777" w:rsidR="00123F22" w:rsidRPr="00EF5447" w:rsidRDefault="00123F22" w:rsidP="00123F22">
            <w:pPr>
              <w:pStyle w:val="TAC"/>
              <w:rPr>
                <w:ins w:id="357" w:author="Apple" w:date="2021-01-14T20:06:00Z"/>
                <w:lang w:eastAsia="zh-CN"/>
              </w:rPr>
            </w:pPr>
            <w:ins w:id="358" w:author="Apple" w:date="2021-01-14T20:06:00Z">
              <w:r w:rsidRPr="00EF5447">
                <w:rPr>
                  <w:lang w:eastAsia="zh-CN"/>
                </w:rPr>
                <w:t>DC_2A_n260I</w:t>
              </w:r>
            </w:ins>
          </w:p>
          <w:p w14:paraId="685DA4EB" w14:textId="49D2571A" w:rsidR="00123F22" w:rsidRPr="00EF5447" w:rsidRDefault="00123F22" w:rsidP="00123F22">
            <w:pPr>
              <w:pStyle w:val="TAC"/>
              <w:rPr>
                <w:noProof/>
                <w:lang w:eastAsia="zh-CN"/>
              </w:rPr>
            </w:pPr>
            <w:ins w:id="359" w:author="Apple" w:date="2021-01-14T20:06:00Z">
              <w:r w:rsidRPr="00EF5447">
                <w:rPr>
                  <w:lang w:eastAsia="zh-CN"/>
                </w:rPr>
                <w:t>DC_5A_n260I</w:t>
              </w:r>
            </w:ins>
          </w:p>
        </w:tc>
      </w:tr>
      <w:tr w:rsidR="008D1E4A" w:rsidRPr="00EF5447" w:rsidDel="00123F22" w14:paraId="6416CDDA" w14:textId="6E85DA14" w:rsidTr="00C620E0">
        <w:trPr>
          <w:trHeight w:val="187"/>
          <w:jc w:val="center"/>
          <w:del w:id="360"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8756C9" w14:textId="5797C3E1" w:rsidR="008D1E4A" w:rsidRPr="00EF5447" w:rsidDel="00123F22" w:rsidRDefault="008D1E4A" w:rsidP="00C620E0">
            <w:pPr>
              <w:pStyle w:val="TAC"/>
              <w:rPr>
                <w:del w:id="361" w:author="Apple" w:date="2021-01-14T20:05:00Z"/>
                <w:lang w:eastAsia="fi-FI"/>
              </w:rPr>
            </w:pPr>
            <w:del w:id="362"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_n260I</w:delText>
              </w:r>
            </w:del>
          </w:p>
          <w:p w14:paraId="4A190D33" w14:textId="77447278" w:rsidR="008D1E4A" w:rsidRPr="00EF5447" w:rsidDel="00123F22" w:rsidRDefault="008D1E4A" w:rsidP="00C620E0">
            <w:pPr>
              <w:pStyle w:val="TAC"/>
              <w:rPr>
                <w:del w:id="363" w:author="Apple" w:date="2021-01-14T20:05:00Z"/>
                <w:lang w:eastAsia="fi-FI"/>
              </w:rPr>
            </w:pPr>
            <w:del w:id="364"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_n260J</w:delText>
              </w:r>
            </w:del>
          </w:p>
          <w:p w14:paraId="3E1C2F80" w14:textId="1DC15857" w:rsidR="008D1E4A" w:rsidRPr="00EF5447" w:rsidDel="00123F22" w:rsidRDefault="008D1E4A" w:rsidP="00C620E0">
            <w:pPr>
              <w:pStyle w:val="TAC"/>
              <w:rPr>
                <w:del w:id="365" w:author="Apple" w:date="2021-01-14T20:05:00Z"/>
                <w:lang w:eastAsia="fi-FI"/>
              </w:rPr>
            </w:pPr>
            <w:del w:id="366"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_n260K</w:delText>
              </w:r>
            </w:del>
          </w:p>
          <w:p w14:paraId="5A571066" w14:textId="6B6F7523" w:rsidR="008D1E4A" w:rsidRPr="00EF5447" w:rsidDel="00123F22" w:rsidRDefault="008D1E4A" w:rsidP="00C620E0">
            <w:pPr>
              <w:pStyle w:val="TAC"/>
              <w:rPr>
                <w:del w:id="367" w:author="Apple" w:date="2021-01-14T20:05:00Z"/>
                <w:lang w:eastAsia="fi-FI"/>
              </w:rPr>
            </w:pPr>
            <w:del w:id="368"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_n260L</w:delText>
              </w:r>
            </w:del>
          </w:p>
          <w:p w14:paraId="591CFD28" w14:textId="1D94B8C3" w:rsidR="008D1E4A" w:rsidRPr="00EF5447" w:rsidDel="00123F22" w:rsidRDefault="008D1E4A" w:rsidP="00C620E0">
            <w:pPr>
              <w:pStyle w:val="TAC"/>
              <w:rPr>
                <w:del w:id="369" w:author="Apple" w:date="2021-01-14T20:05:00Z"/>
                <w:noProof/>
                <w:lang w:eastAsia="zh-CN"/>
              </w:rPr>
            </w:pPr>
            <w:del w:id="370" w:author="Apple" w:date="2021-01-14T20:05:00Z">
              <w:r w:rsidRPr="00EF5447" w:rsidDel="00123F22">
                <w:rPr>
                  <w:lang w:eastAsia="fi-FI"/>
                </w:rPr>
                <w:delText>DC_2A</w:delText>
              </w:r>
              <w:r w:rsidRPr="00EF5447" w:rsidDel="00123F22">
                <w:rPr>
                  <w:rFonts w:cs="Arial"/>
                  <w:noProof/>
                  <w:szCs w:val="18"/>
                  <w:lang w:eastAsia="zh-CN"/>
                </w:rPr>
                <w:delText>-5A</w:delText>
              </w:r>
              <w:r w:rsidRPr="00EF5447" w:rsidDel="00123F22">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28DB25" w14:textId="01DDF33F" w:rsidR="008D1E4A" w:rsidRPr="00EF5447" w:rsidDel="00123F22" w:rsidRDefault="008D1E4A" w:rsidP="00C620E0">
            <w:pPr>
              <w:pStyle w:val="TAC"/>
              <w:rPr>
                <w:del w:id="371" w:author="Apple" w:date="2021-01-14T20:05:00Z"/>
                <w:noProof/>
                <w:lang w:eastAsia="zh-CN"/>
              </w:rPr>
            </w:pPr>
            <w:del w:id="372" w:author="Apple" w:date="2021-01-14T20:05:00Z">
              <w:r w:rsidRPr="00EF5447" w:rsidDel="00123F22">
                <w:rPr>
                  <w:noProof/>
                  <w:lang w:eastAsia="zh-CN"/>
                </w:rPr>
                <w:delText>DC_2A_n260G</w:delText>
              </w:r>
            </w:del>
          </w:p>
          <w:p w14:paraId="626BFEB2" w14:textId="5B372B52" w:rsidR="008D1E4A" w:rsidRPr="00EF5447" w:rsidDel="00123F22" w:rsidRDefault="008D1E4A" w:rsidP="00C620E0">
            <w:pPr>
              <w:pStyle w:val="TAC"/>
              <w:rPr>
                <w:del w:id="373" w:author="Apple" w:date="2021-01-14T20:05:00Z"/>
                <w:noProof/>
                <w:lang w:eastAsia="zh-CN"/>
              </w:rPr>
            </w:pPr>
            <w:del w:id="374" w:author="Apple" w:date="2021-01-14T20:05:00Z">
              <w:r w:rsidRPr="00EF5447" w:rsidDel="00123F22">
                <w:rPr>
                  <w:noProof/>
                  <w:lang w:eastAsia="zh-CN"/>
                </w:rPr>
                <w:delText>DC_5A_n260G</w:delText>
              </w:r>
            </w:del>
          </w:p>
        </w:tc>
      </w:tr>
      <w:tr w:rsidR="008D1E4A" w:rsidRPr="00EF5447" w:rsidDel="00123F22" w14:paraId="0E9BB21F" w14:textId="3C92DFA2" w:rsidTr="00C620E0">
        <w:trPr>
          <w:trHeight w:val="187"/>
          <w:jc w:val="center"/>
          <w:del w:id="375"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E40035" w14:textId="6536E2E1" w:rsidR="008D1E4A" w:rsidRPr="00EF5447" w:rsidDel="00123F22" w:rsidRDefault="008D1E4A" w:rsidP="00C620E0">
            <w:pPr>
              <w:pStyle w:val="TAC"/>
              <w:rPr>
                <w:del w:id="376" w:author="Apple" w:date="2021-01-14T20:05:00Z"/>
                <w:lang w:eastAsia="fi-FI"/>
              </w:rPr>
            </w:pPr>
            <w:del w:id="377"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_n260I</w:delText>
              </w:r>
            </w:del>
          </w:p>
          <w:p w14:paraId="1AE8CD32" w14:textId="6E99F995" w:rsidR="008D1E4A" w:rsidRPr="00EF5447" w:rsidDel="00123F22" w:rsidRDefault="008D1E4A" w:rsidP="00C620E0">
            <w:pPr>
              <w:pStyle w:val="TAC"/>
              <w:rPr>
                <w:del w:id="378" w:author="Apple" w:date="2021-01-14T20:05:00Z"/>
                <w:lang w:eastAsia="fi-FI"/>
              </w:rPr>
            </w:pPr>
            <w:del w:id="379"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_n260J</w:delText>
              </w:r>
            </w:del>
          </w:p>
          <w:p w14:paraId="7014A5C4" w14:textId="7FF1EBCF" w:rsidR="008D1E4A" w:rsidRPr="00EF5447" w:rsidDel="00123F22" w:rsidRDefault="008D1E4A" w:rsidP="00C620E0">
            <w:pPr>
              <w:pStyle w:val="TAC"/>
              <w:rPr>
                <w:del w:id="380" w:author="Apple" w:date="2021-01-14T20:05:00Z"/>
                <w:lang w:eastAsia="fi-FI"/>
              </w:rPr>
            </w:pPr>
            <w:del w:id="381"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_n260K</w:delText>
              </w:r>
            </w:del>
          </w:p>
          <w:p w14:paraId="63284FA8" w14:textId="797E8875" w:rsidR="008D1E4A" w:rsidRPr="00EF5447" w:rsidDel="00123F22" w:rsidRDefault="008D1E4A" w:rsidP="00C620E0">
            <w:pPr>
              <w:pStyle w:val="TAC"/>
              <w:rPr>
                <w:del w:id="382" w:author="Apple" w:date="2021-01-14T20:05:00Z"/>
                <w:lang w:eastAsia="fi-FI"/>
              </w:rPr>
            </w:pPr>
            <w:del w:id="383"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_n260L</w:delText>
              </w:r>
            </w:del>
          </w:p>
          <w:p w14:paraId="1C84B8D3" w14:textId="5543DFCF" w:rsidR="008D1E4A" w:rsidRPr="00EF5447" w:rsidDel="00123F22" w:rsidRDefault="008D1E4A" w:rsidP="00C620E0">
            <w:pPr>
              <w:pStyle w:val="TAC"/>
              <w:rPr>
                <w:del w:id="384" w:author="Apple" w:date="2021-01-14T20:05:00Z"/>
                <w:noProof/>
                <w:lang w:eastAsia="zh-CN"/>
              </w:rPr>
            </w:pPr>
            <w:del w:id="385" w:author="Apple" w:date="2021-01-14T20:05:00Z">
              <w:r w:rsidRPr="00EF5447" w:rsidDel="00123F22">
                <w:rPr>
                  <w:lang w:eastAsia="fi-FI"/>
                </w:rPr>
                <w:delText>DC_2A</w:delText>
              </w:r>
              <w:r w:rsidRPr="00EF5447" w:rsidDel="00123F22">
                <w:rPr>
                  <w:rFonts w:cs="Arial"/>
                  <w:noProof/>
                  <w:szCs w:val="18"/>
                  <w:lang w:eastAsia="zh-CN"/>
                </w:rPr>
                <w:delText>-5A</w:delText>
              </w:r>
              <w:r w:rsidRPr="00EF5447" w:rsidDel="00123F22">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3337F" w14:textId="6D24DE5F" w:rsidR="008D1E4A" w:rsidRPr="00EF5447" w:rsidDel="00123F22" w:rsidRDefault="008D1E4A" w:rsidP="00C620E0">
            <w:pPr>
              <w:pStyle w:val="TAC"/>
              <w:rPr>
                <w:del w:id="386" w:author="Apple" w:date="2021-01-14T20:05:00Z"/>
                <w:noProof/>
                <w:lang w:eastAsia="zh-CN"/>
              </w:rPr>
            </w:pPr>
            <w:del w:id="387" w:author="Apple" w:date="2021-01-14T20:05:00Z">
              <w:r w:rsidRPr="00EF5447" w:rsidDel="00123F22">
                <w:rPr>
                  <w:noProof/>
                  <w:lang w:eastAsia="zh-CN"/>
                </w:rPr>
                <w:delText>DC_2A_n260H</w:delText>
              </w:r>
            </w:del>
          </w:p>
          <w:p w14:paraId="37CB557F" w14:textId="0677CA27" w:rsidR="008D1E4A" w:rsidRPr="00EF5447" w:rsidDel="00123F22" w:rsidRDefault="008D1E4A" w:rsidP="00C620E0">
            <w:pPr>
              <w:pStyle w:val="TAC"/>
              <w:rPr>
                <w:del w:id="388" w:author="Apple" w:date="2021-01-14T20:05:00Z"/>
                <w:noProof/>
                <w:lang w:eastAsia="zh-CN"/>
              </w:rPr>
            </w:pPr>
            <w:del w:id="389" w:author="Apple" w:date="2021-01-14T20:05:00Z">
              <w:r w:rsidRPr="00EF5447" w:rsidDel="00123F22">
                <w:rPr>
                  <w:noProof/>
                  <w:lang w:eastAsia="zh-CN"/>
                </w:rPr>
                <w:delText>DC_5A_n260H</w:delText>
              </w:r>
            </w:del>
          </w:p>
        </w:tc>
      </w:tr>
      <w:tr w:rsidR="008D1E4A" w:rsidRPr="00EF5447" w:rsidDel="00123F22" w14:paraId="2FC75B37" w14:textId="157E5BF1" w:rsidTr="00C620E0">
        <w:trPr>
          <w:trHeight w:val="187"/>
          <w:jc w:val="center"/>
          <w:del w:id="390"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CFF98" w14:textId="74DAFF5D" w:rsidR="008D1E4A" w:rsidRPr="00EF5447" w:rsidDel="00123F22" w:rsidRDefault="008D1E4A" w:rsidP="00C620E0">
            <w:pPr>
              <w:pStyle w:val="TAC"/>
              <w:rPr>
                <w:del w:id="391" w:author="Apple" w:date="2021-01-14T20:05:00Z"/>
                <w:lang w:eastAsia="zh-CN"/>
              </w:rPr>
            </w:pPr>
            <w:del w:id="392" w:author="Apple" w:date="2021-01-14T20:05:00Z">
              <w:r w:rsidRPr="00EF5447" w:rsidDel="00123F22">
                <w:rPr>
                  <w:lang w:eastAsia="zh-CN"/>
                </w:rPr>
                <w:delText>DC_2A-5A_n260I</w:delText>
              </w:r>
            </w:del>
          </w:p>
          <w:p w14:paraId="3BB623C4" w14:textId="21EFEE24" w:rsidR="008D1E4A" w:rsidRPr="00EF5447" w:rsidDel="00123F22" w:rsidRDefault="008D1E4A" w:rsidP="00C620E0">
            <w:pPr>
              <w:pStyle w:val="TAC"/>
              <w:rPr>
                <w:del w:id="393" w:author="Apple" w:date="2021-01-14T20:05:00Z"/>
                <w:lang w:eastAsia="zh-CN"/>
              </w:rPr>
            </w:pPr>
            <w:del w:id="394" w:author="Apple" w:date="2021-01-14T20:05:00Z">
              <w:r w:rsidRPr="00EF5447" w:rsidDel="00123F22">
                <w:rPr>
                  <w:lang w:eastAsia="zh-CN"/>
                </w:rPr>
                <w:delText>DC_2A-5A_n260J</w:delText>
              </w:r>
            </w:del>
          </w:p>
          <w:p w14:paraId="5586DCDC" w14:textId="7C483924" w:rsidR="008D1E4A" w:rsidRPr="00EF5447" w:rsidDel="00123F22" w:rsidRDefault="008D1E4A" w:rsidP="00C620E0">
            <w:pPr>
              <w:pStyle w:val="TAC"/>
              <w:rPr>
                <w:del w:id="395" w:author="Apple" w:date="2021-01-14T20:05:00Z"/>
                <w:lang w:eastAsia="zh-CN"/>
              </w:rPr>
            </w:pPr>
            <w:del w:id="396" w:author="Apple" w:date="2021-01-14T20:05:00Z">
              <w:r w:rsidRPr="00EF5447" w:rsidDel="00123F22">
                <w:rPr>
                  <w:lang w:eastAsia="zh-CN"/>
                </w:rPr>
                <w:delText>DC_2A-5A_n260K</w:delText>
              </w:r>
            </w:del>
          </w:p>
          <w:p w14:paraId="31D3C8C7" w14:textId="175D870D" w:rsidR="008D1E4A" w:rsidRPr="00EF5447" w:rsidDel="00123F22" w:rsidRDefault="008D1E4A" w:rsidP="00C620E0">
            <w:pPr>
              <w:pStyle w:val="TAC"/>
              <w:rPr>
                <w:del w:id="397" w:author="Apple" w:date="2021-01-14T20:05:00Z"/>
                <w:lang w:eastAsia="zh-CN"/>
              </w:rPr>
            </w:pPr>
            <w:del w:id="398" w:author="Apple" w:date="2021-01-14T20:05:00Z">
              <w:r w:rsidRPr="00EF5447" w:rsidDel="00123F22">
                <w:rPr>
                  <w:lang w:eastAsia="zh-CN"/>
                </w:rPr>
                <w:delText>DC_2A-5A_n260L</w:delText>
              </w:r>
            </w:del>
          </w:p>
          <w:p w14:paraId="24CA4081" w14:textId="66941890" w:rsidR="008D1E4A" w:rsidRPr="00EF5447" w:rsidDel="00123F22" w:rsidRDefault="008D1E4A" w:rsidP="00C620E0">
            <w:pPr>
              <w:pStyle w:val="TAC"/>
              <w:rPr>
                <w:del w:id="399" w:author="Apple" w:date="2021-01-14T20:05:00Z"/>
                <w:noProof/>
                <w:lang w:eastAsia="zh-CN"/>
              </w:rPr>
            </w:pPr>
            <w:del w:id="400" w:author="Apple" w:date="2021-01-14T20:05:00Z">
              <w:r w:rsidRPr="00EF5447" w:rsidDel="00123F22">
                <w:rPr>
                  <w:lang w:eastAsia="zh-CN"/>
                </w:rPr>
                <w:delText>DC_2A-5A_n260M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194FE7" w14:textId="5F34664E" w:rsidR="008D1E4A" w:rsidRPr="00EF5447" w:rsidDel="00123F22" w:rsidRDefault="008D1E4A" w:rsidP="00C620E0">
            <w:pPr>
              <w:pStyle w:val="TAC"/>
              <w:rPr>
                <w:del w:id="401" w:author="Apple" w:date="2021-01-14T20:05:00Z"/>
                <w:lang w:eastAsia="zh-CN"/>
              </w:rPr>
            </w:pPr>
            <w:del w:id="402" w:author="Apple" w:date="2021-01-14T20:05:00Z">
              <w:r w:rsidRPr="00EF5447" w:rsidDel="00123F22">
                <w:rPr>
                  <w:lang w:eastAsia="zh-CN"/>
                </w:rPr>
                <w:delText>DC_2A_n260I</w:delText>
              </w:r>
            </w:del>
          </w:p>
          <w:p w14:paraId="2C1B5638" w14:textId="25C87006" w:rsidR="008D1E4A" w:rsidRPr="00EF5447" w:rsidDel="00123F22" w:rsidRDefault="008D1E4A" w:rsidP="00C620E0">
            <w:pPr>
              <w:pStyle w:val="TAC"/>
              <w:rPr>
                <w:del w:id="403" w:author="Apple" w:date="2021-01-14T20:05:00Z"/>
                <w:noProof/>
                <w:lang w:eastAsia="zh-CN"/>
              </w:rPr>
            </w:pPr>
            <w:del w:id="404" w:author="Apple" w:date="2021-01-14T20:05:00Z">
              <w:r w:rsidRPr="00EF5447" w:rsidDel="00123F22">
                <w:rPr>
                  <w:lang w:eastAsia="zh-CN"/>
                </w:rPr>
                <w:delText>DC_5A_n260I</w:delText>
              </w:r>
            </w:del>
          </w:p>
        </w:tc>
      </w:tr>
      <w:tr w:rsidR="008D1E4A" w:rsidRPr="00EF5447" w14:paraId="1A0C7EB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0321A7" w14:textId="77777777" w:rsidR="008D1E4A" w:rsidRPr="00EF5447" w:rsidRDefault="008D1E4A" w:rsidP="00C620E0">
            <w:pPr>
              <w:pStyle w:val="TAC"/>
              <w:rPr>
                <w:lang w:eastAsia="zh-CN"/>
              </w:rPr>
            </w:pPr>
            <w:r w:rsidRPr="00EF5447">
              <w:rPr>
                <w:lang w:eastAsia="zh-CN"/>
              </w:rPr>
              <w:t>DC_2A-5A_n261A</w:t>
            </w:r>
          </w:p>
          <w:p w14:paraId="263AEFB6" w14:textId="0610DF09" w:rsidR="00123F22" w:rsidRPr="00EF5447" w:rsidRDefault="00123F22" w:rsidP="00123F22">
            <w:pPr>
              <w:pStyle w:val="TAC"/>
              <w:rPr>
                <w:ins w:id="405" w:author="Apple" w:date="2021-01-14T20:06:00Z"/>
                <w:lang w:eastAsia="zh-CN"/>
              </w:rPr>
            </w:pPr>
            <w:ins w:id="406" w:author="Apple" w:date="2021-01-14T20:06:00Z">
              <w:r w:rsidRPr="00EF5447">
                <w:rPr>
                  <w:lang w:eastAsia="zh-CN"/>
                </w:rPr>
                <w:t>DC_2A-5A_n261</w:t>
              </w:r>
              <w:r>
                <w:rPr>
                  <w:lang w:eastAsia="zh-CN"/>
                </w:rPr>
                <w:t>G</w:t>
              </w:r>
            </w:ins>
          </w:p>
          <w:p w14:paraId="3E0ACE3E" w14:textId="1BB4BDAB" w:rsidR="00123F22" w:rsidRPr="00EF5447" w:rsidRDefault="00123F22" w:rsidP="00123F22">
            <w:pPr>
              <w:pStyle w:val="TAC"/>
              <w:rPr>
                <w:ins w:id="407" w:author="Apple" w:date="2021-01-14T20:06:00Z"/>
                <w:lang w:eastAsia="zh-CN"/>
              </w:rPr>
            </w:pPr>
            <w:ins w:id="408" w:author="Apple" w:date="2021-01-14T20:06:00Z">
              <w:r w:rsidRPr="00EF5447">
                <w:rPr>
                  <w:lang w:eastAsia="zh-CN"/>
                </w:rPr>
                <w:t>DC_2A-5A_n261</w:t>
              </w:r>
              <w:r>
                <w:rPr>
                  <w:lang w:eastAsia="zh-CN"/>
                </w:rPr>
                <w:t>H</w:t>
              </w:r>
            </w:ins>
          </w:p>
          <w:p w14:paraId="292EC0E3" w14:textId="77777777" w:rsidR="008D1E4A" w:rsidRPr="00EF5447" w:rsidRDefault="008D1E4A" w:rsidP="00C620E0">
            <w:pPr>
              <w:pStyle w:val="TAC"/>
              <w:rPr>
                <w:lang w:eastAsia="zh-CN"/>
              </w:rPr>
            </w:pPr>
            <w:r w:rsidRPr="00EF5447">
              <w:rPr>
                <w:lang w:eastAsia="zh-CN"/>
              </w:rPr>
              <w:t>DC_2A-5A_n261I</w:t>
            </w:r>
          </w:p>
          <w:p w14:paraId="01AA874E" w14:textId="77777777" w:rsidR="008D1E4A" w:rsidRPr="00EF5447" w:rsidRDefault="008D1E4A" w:rsidP="00C620E0">
            <w:pPr>
              <w:pStyle w:val="TAC"/>
              <w:rPr>
                <w:lang w:eastAsia="zh-CN"/>
              </w:rPr>
            </w:pPr>
            <w:r w:rsidRPr="00EF5447">
              <w:rPr>
                <w:lang w:eastAsia="zh-CN"/>
              </w:rPr>
              <w:t>DC_2A-5A_n261J</w:t>
            </w:r>
          </w:p>
          <w:p w14:paraId="06156FB7" w14:textId="77777777" w:rsidR="008D1E4A" w:rsidRPr="00EF5447" w:rsidRDefault="008D1E4A" w:rsidP="00C620E0">
            <w:pPr>
              <w:pStyle w:val="TAC"/>
              <w:rPr>
                <w:lang w:eastAsia="zh-CN"/>
              </w:rPr>
            </w:pPr>
            <w:r w:rsidRPr="00EF5447">
              <w:rPr>
                <w:lang w:eastAsia="zh-CN"/>
              </w:rPr>
              <w:t>DC_2A-5A_n261K</w:t>
            </w:r>
          </w:p>
          <w:p w14:paraId="7F6B71AE" w14:textId="77777777" w:rsidR="008D1E4A" w:rsidRPr="00EF5447" w:rsidRDefault="008D1E4A" w:rsidP="00C620E0">
            <w:pPr>
              <w:pStyle w:val="TAC"/>
              <w:rPr>
                <w:lang w:eastAsia="zh-CN"/>
              </w:rPr>
            </w:pPr>
            <w:r w:rsidRPr="00EF5447">
              <w:rPr>
                <w:lang w:eastAsia="zh-CN"/>
              </w:rPr>
              <w:t>DC_2A-5A_n261L</w:t>
            </w:r>
          </w:p>
          <w:p w14:paraId="57F52BDE" w14:textId="77777777" w:rsidR="008D1E4A" w:rsidRPr="00EF5447" w:rsidRDefault="008D1E4A" w:rsidP="00C620E0">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0C487" w14:textId="77777777" w:rsidR="008D1E4A" w:rsidRPr="00EF5447" w:rsidRDefault="008D1E4A" w:rsidP="00C620E0">
            <w:pPr>
              <w:pStyle w:val="TAC"/>
              <w:rPr>
                <w:lang w:eastAsia="zh-CN"/>
              </w:rPr>
            </w:pPr>
            <w:r w:rsidRPr="00EF5447">
              <w:rPr>
                <w:lang w:eastAsia="zh-CN"/>
              </w:rPr>
              <w:t>DC_2A_n261A</w:t>
            </w:r>
          </w:p>
          <w:p w14:paraId="6AC34AB4" w14:textId="77777777" w:rsidR="008D1E4A" w:rsidRDefault="008D1E4A" w:rsidP="00C620E0">
            <w:pPr>
              <w:pStyle w:val="TAC"/>
              <w:rPr>
                <w:ins w:id="409" w:author="Apple" w:date="2021-01-14T20:07:00Z"/>
                <w:lang w:eastAsia="zh-CN"/>
              </w:rPr>
            </w:pPr>
            <w:r w:rsidRPr="00EF5447">
              <w:rPr>
                <w:lang w:eastAsia="zh-CN"/>
              </w:rPr>
              <w:t>DC_5A_n261A</w:t>
            </w:r>
          </w:p>
          <w:p w14:paraId="6115C650" w14:textId="77777777" w:rsidR="00123F22" w:rsidRPr="00EF5447" w:rsidRDefault="00123F22" w:rsidP="00123F22">
            <w:pPr>
              <w:pStyle w:val="TAC"/>
              <w:rPr>
                <w:ins w:id="410" w:author="Apple" w:date="2021-01-14T20:08:00Z"/>
                <w:lang w:eastAsia="zh-CN"/>
              </w:rPr>
            </w:pPr>
            <w:ins w:id="411" w:author="Apple" w:date="2021-01-14T20:08:00Z">
              <w:r w:rsidRPr="00EF5447">
                <w:rPr>
                  <w:lang w:eastAsia="zh-CN"/>
                </w:rPr>
                <w:t>DC_2A_n261G</w:t>
              </w:r>
            </w:ins>
          </w:p>
          <w:p w14:paraId="524684BC" w14:textId="77777777" w:rsidR="006E5F81" w:rsidRDefault="00123F22" w:rsidP="006E5F81">
            <w:pPr>
              <w:pStyle w:val="TAC"/>
              <w:rPr>
                <w:ins w:id="412" w:author="Apple" w:date="2021-01-15T17:17:00Z"/>
                <w:lang w:eastAsia="zh-CN"/>
              </w:rPr>
            </w:pPr>
            <w:ins w:id="413" w:author="Apple" w:date="2021-01-14T20:08:00Z">
              <w:r w:rsidRPr="00EF5447">
                <w:rPr>
                  <w:lang w:eastAsia="zh-CN"/>
                </w:rPr>
                <w:t>DC_5A_n261G</w:t>
              </w:r>
            </w:ins>
          </w:p>
          <w:p w14:paraId="765F0D51" w14:textId="77777777" w:rsidR="006E5F81" w:rsidRPr="00EF5447" w:rsidRDefault="006E5F81" w:rsidP="006E5F81">
            <w:pPr>
              <w:pStyle w:val="TAC"/>
              <w:rPr>
                <w:ins w:id="414" w:author="Apple" w:date="2021-01-15T17:17:00Z"/>
                <w:lang w:eastAsia="zh-CN"/>
              </w:rPr>
            </w:pPr>
            <w:ins w:id="415" w:author="Apple" w:date="2021-01-15T17:17:00Z">
              <w:r w:rsidRPr="00EF5447">
                <w:rPr>
                  <w:lang w:eastAsia="zh-CN"/>
                </w:rPr>
                <w:t>DC_2A_n261H</w:t>
              </w:r>
            </w:ins>
          </w:p>
          <w:p w14:paraId="378EC148" w14:textId="77777777" w:rsidR="006E5F81" w:rsidRDefault="006E5F81" w:rsidP="006E5F81">
            <w:pPr>
              <w:pStyle w:val="TAC"/>
              <w:rPr>
                <w:ins w:id="416" w:author="Apple" w:date="2021-01-15T17:17:00Z"/>
                <w:lang w:eastAsia="zh-CN"/>
              </w:rPr>
            </w:pPr>
            <w:ins w:id="417" w:author="Apple" w:date="2021-01-15T17:17:00Z">
              <w:r w:rsidRPr="00EF5447">
                <w:rPr>
                  <w:lang w:eastAsia="zh-CN"/>
                </w:rPr>
                <w:t>DC_5A_n261H</w:t>
              </w:r>
            </w:ins>
          </w:p>
          <w:p w14:paraId="7A99AD83" w14:textId="77777777" w:rsidR="006E5F81" w:rsidRPr="00EF5447" w:rsidRDefault="006E5F81" w:rsidP="006E5F81">
            <w:pPr>
              <w:pStyle w:val="TAC"/>
              <w:rPr>
                <w:ins w:id="418" w:author="Apple" w:date="2021-01-15T17:17:00Z"/>
                <w:lang w:eastAsia="zh-CN"/>
              </w:rPr>
            </w:pPr>
            <w:ins w:id="419" w:author="Apple" w:date="2021-01-15T17:17:00Z">
              <w:r w:rsidRPr="00EF5447">
                <w:rPr>
                  <w:lang w:eastAsia="zh-CN"/>
                </w:rPr>
                <w:t>DC_2A_n261I</w:t>
              </w:r>
            </w:ins>
          </w:p>
          <w:p w14:paraId="79A069EC" w14:textId="74A269EE" w:rsidR="00123F22" w:rsidRPr="00EF5447" w:rsidRDefault="006E5F81" w:rsidP="006E5F81">
            <w:pPr>
              <w:pStyle w:val="TAC"/>
              <w:rPr>
                <w:noProof/>
                <w:lang w:eastAsia="zh-CN"/>
              </w:rPr>
            </w:pPr>
            <w:ins w:id="420" w:author="Apple" w:date="2021-01-15T17:17:00Z">
              <w:r w:rsidRPr="00EF5447">
                <w:rPr>
                  <w:lang w:eastAsia="zh-CN"/>
                </w:rPr>
                <w:t>DC_5A_n261I</w:t>
              </w:r>
            </w:ins>
          </w:p>
        </w:tc>
      </w:tr>
      <w:tr w:rsidR="008D1E4A" w:rsidRPr="00EF5447" w14:paraId="19B3B78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670A2D" w14:textId="77777777" w:rsidR="008D1E4A" w:rsidRPr="00EF5447" w:rsidRDefault="008D1E4A" w:rsidP="00C620E0">
            <w:pPr>
              <w:pStyle w:val="TAC"/>
              <w:rPr>
                <w:lang w:eastAsia="zh-CN"/>
              </w:rPr>
            </w:pPr>
            <w:r w:rsidRPr="00EF5447">
              <w:rPr>
                <w:lang w:eastAsia="zh-CN"/>
              </w:rPr>
              <w:lastRenderedPageBreak/>
              <w:t>DC_2A-5A_n261(A-G)</w:t>
            </w:r>
          </w:p>
          <w:p w14:paraId="47FE414E" w14:textId="77777777" w:rsidR="008D1E4A" w:rsidRPr="00EF5447" w:rsidRDefault="008D1E4A" w:rsidP="00C620E0">
            <w:pPr>
              <w:pStyle w:val="TAC"/>
              <w:rPr>
                <w:lang w:eastAsia="zh-CN"/>
              </w:rPr>
            </w:pPr>
            <w:r w:rsidRPr="00EF5447">
              <w:rPr>
                <w:lang w:eastAsia="zh-CN"/>
              </w:rPr>
              <w:t>DC_2A-5A_n261(A-H)</w:t>
            </w:r>
          </w:p>
          <w:p w14:paraId="001C28FA" w14:textId="77777777" w:rsidR="008D1E4A" w:rsidRPr="00EF5447" w:rsidRDefault="008D1E4A" w:rsidP="00C620E0">
            <w:pPr>
              <w:pStyle w:val="TAC"/>
              <w:rPr>
                <w:lang w:eastAsia="zh-CN"/>
              </w:rPr>
            </w:pPr>
            <w:r w:rsidRPr="00EF5447">
              <w:rPr>
                <w:lang w:eastAsia="zh-CN"/>
              </w:rPr>
              <w:t>DC_2A-5A_n261(A-J)</w:t>
            </w:r>
          </w:p>
          <w:p w14:paraId="535CB7EA" w14:textId="77777777" w:rsidR="008D1E4A" w:rsidRPr="00EF5447" w:rsidRDefault="008D1E4A" w:rsidP="00C620E0">
            <w:pPr>
              <w:pStyle w:val="TAC"/>
              <w:rPr>
                <w:lang w:eastAsia="zh-CN"/>
              </w:rPr>
            </w:pPr>
            <w:r w:rsidRPr="00EF5447">
              <w:rPr>
                <w:lang w:eastAsia="zh-CN"/>
              </w:rPr>
              <w:t>DC_2A-5A_n261(A-K)</w:t>
            </w:r>
          </w:p>
          <w:p w14:paraId="27087596" w14:textId="77777777" w:rsidR="008D1E4A" w:rsidRPr="00EF5447" w:rsidRDefault="008D1E4A" w:rsidP="00C620E0">
            <w:pPr>
              <w:pStyle w:val="TAC"/>
              <w:rPr>
                <w:lang w:eastAsia="zh-CN"/>
              </w:rPr>
            </w:pPr>
            <w:r w:rsidRPr="00EF5447">
              <w:rPr>
                <w:lang w:eastAsia="zh-CN"/>
              </w:rPr>
              <w:t>DC_2A-5A_n261(2A-G)</w:t>
            </w:r>
          </w:p>
          <w:p w14:paraId="0A93BABC" w14:textId="77777777" w:rsidR="008D1E4A" w:rsidRPr="00EF5447" w:rsidRDefault="008D1E4A" w:rsidP="00C620E0">
            <w:pPr>
              <w:pStyle w:val="TAC"/>
              <w:rPr>
                <w:lang w:eastAsia="zh-CN"/>
              </w:rPr>
            </w:pPr>
            <w:r w:rsidRPr="00EF5447">
              <w:rPr>
                <w:lang w:eastAsia="zh-CN"/>
              </w:rPr>
              <w:t>DC_2A-5A_n261(A-L)</w:t>
            </w:r>
          </w:p>
          <w:p w14:paraId="606F7D76" w14:textId="77777777" w:rsidR="008D1E4A" w:rsidRPr="00EF5447" w:rsidRDefault="008D1E4A" w:rsidP="00C620E0">
            <w:pPr>
              <w:pStyle w:val="TAC"/>
              <w:rPr>
                <w:lang w:eastAsia="zh-CN"/>
              </w:rPr>
            </w:pPr>
            <w:r w:rsidRPr="00EF5447">
              <w:rPr>
                <w:lang w:eastAsia="zh-CN"/>
              </w:rPr>
              <w:t>DC_2A-5A_n261(2A-H)</w:t>
            </w:r>
          </w:p>
          <w:p w14:paraId="302CF66E" w14:textId="77777777" w:rsidR="008D1E4A" w:rsidRPr="00EF5447" w:rsidRDefault="008D1E4A" w:rsidP="00C620E0">
            <w:pPr>
              <w:pStyle w:val="TAC"/>
              <w:rPr>
                <w:lang w:eastAsia="zh-CN"/>
              </w:rPr>
            </w:pPr>
            <w:r w:rsidRPr="00EF5447">
              <w:rPr>
                <w:lang w:eastAsia="zh-CN"/>
              </w:rPr>
              <w:t>DC_2A-5A_n261(2A-I)</w:t>
            </w:r>
          </w:p>
          <w:p w14:paraId="47F69647" w14:textId="77777777" w:rsidR="008D1E4A" w:rsidRPr="00EF5447" w:rsidRDefault="008D1E4A" w:rsidP="00C620E0">
            <w:pPr>
              <w:pStyle w:val="TAC"/>
              <w:rPr>
                <w:lang w:eastAsia="zh-CN"/>
              </w:rPr>
            </w:pPr>
            <w:r w:rsidRPr="00EF5447">
              <w:rPr>
                <w:lang w:eastAsia="zh-CN"/>
              </w:rPr>
              <w:t>DC_2A-5A_n261(A-G-H)</w:t>
            </w:r>
          </w:p>
          <w:p w14:paraId="59F00419" w14:textId="77777777" w:rsidR="008D1E4A" w:rsidRPr="00EF5447" w:rsidRDefault="008D1E4A" w:rsidP="00C620E0">
            <w:pPr>
              <w:pStyle w:val="TAC"/>
              <w:rPr>
                <w:lang w:eastAsia="zh-CN"/>
              </w:rPr>
            </w:pPr>
            <w:r w:rsidRPr="00EF5447">
              <w:rPr>
                <w:lang w:eastAsia="zh-CN"/>
              </w:rPr>
              <w:t>DC_2A-5A_n261(A-G-I)</w:t>
            </w:r>
          </w:p>
          <w:p w14:paraId="67DA18E8" w14:textId="77777777" w:rsidR="008D1E4A" w:rsidRPr="00EF5447" w:rsidRDefault="008D1E4A" w:rsidP="00C620E0">
            <w:pPr>
              <w:pStyle w:val="TAC"/>
              <w:rPr>
                <w:lang w:eastAsia="zh-CN"/>
              </w:rPr>
            </w:pPr>
            <w:r w:rsidRPr="00EF5447">
              <w:rPr>
                <w:lang w:eastAsia="zh-CN"/>
              </w:rPr>
              <w:t>DC_2A-5A_n261(3A-G)</w:t>
            </w:r>
          </w:p>
          <w:p w14:paraId="34FA76B7" w14:textId="77777777" w:rsidR="008D1E4A" w:rsidRPr="00EF5447" w:rsidRDefault="008D1E4A" w:rsidP="00C620E0">
            <w:pPr>
              <w:pStyle w:val="TAC"/>
              <w:rPr>
                <w:lang w:eastAsia="zh-CN"/>
              </w:rPr>
            </w:pPr>
            <w:r w:rsidRPr="00EF5447">
              <w:rPr>
                <w:lang w:eastAsia="zh-CN"/>
              </w:rPr>
              <w:t>DC_2A-5A_n261(G-H)</w:t>
            </w:r>
          </w:p>
          <w:p w14:paraId="07A91CAE" w14:textId="77777777" w:rsidR="008D1E4A" w:rsidRPr="00EF5447" w:rsidRDefault="008D1E4A" w:rsidP="00C620E0">
            <w:pPr>
              <w:pStyle w:val="TAC"/>
              <w:rPr>
                <w:lang w:eastAsia="zh-CN"/>
              </w:rPr>
            </w:pPr>
            <w:r w:rsidRPr="00EF5447">
              <w:rPr>
                <w:lang w:eastAsia="zh-CN"/>
              </w:rPr>
              <w:t>DC_2A-5A_n261(G-I)</w:t>
            </w:r>
          </w:p>
          <w:p w14:paraId="7DBDFCA6" w14:textId="77777777" w:rsidR="008D1E4A" w:rsidRPr="00EF5447" w:rsidRDefault="008D1E4A" w:rsidP="00C620E0">
            <w:pPr>
              <w:pStyle w:val="TAC"/>
              <w:rPr>
                <w:lang w:eastAsia="zh-CN"/>
              </w:rPr>
            </w:pPr>
            <w:r w:rsidRPr="00EF5447">
              <w:rPr>
                <w:lang w:eastAsia="zh-CN"/>
              </w:rPr>
              <w:t>DC_2A-5A_n261(G-J)</w:t>
            </w:r>
          </w:p>
          <w:p w14:paraId="7C926A68" w14:textId="77777777" w:rsidR="008D1E4A" w:rsidRPr="00EF5447" w:rsidRDefault="008D1E4A" w:rsidP="00C620E0">
            <w:pPr>
              <w:pStyle w:val="TAC"/>
              <w:rPr>
                <w:lang w:eastAsia="zh-CN"/>
              </w:rPr>
            </w:pPr>
            <w:r w:rsidRPr="00EF5447">
              <w:rPr>
                <w:lang w:eastAsia="zh-CN"/>
              </w:rPr>
              <w:t>DC_2A-5A_n261(2G)</w:t>
            </w:r>
          </w:p>
          <w:p w14:paraId="18090C99" w14:textId="77777777" w:rsidR="008D1E4A" w:rsidRPr="00EF5447" w:rsidRDefault="008D1E4A" w:rsidP="00C620E0">
            <w:pPr>
              <w:pStyle w:val="TAC"/>
              <w:rPr>
                <w:lang w:eastAsia="zh-CN"/>
              </w:rPr>
            </w:pPr>
            <w:r w:rsidRPr="00EF5447">
              <w:rPr>
                <w:lang w:eastAsia="zh-CN"/>
              </w:rPr>
              <w:t>DC_2A-5A_n261(2H)</w:t>
            </w:r>
          </w:p>
          <w:p w14:paraId="2E3503F4" w14:textId="77777777" w:rsidR="008D1E4A" w:rsidRPr="00EF5447" w:rsidRDefault="008D1E4A" w:rsidP="00C620E0">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56E39" w14:textId="77777777" w:rsidR="008D1E4A" w:rsidRPr="00EF5447" w:rsidRDefault="008D1E4A" w:rsidP="00C620E0">
            <w:pPr>
              <w:pStyle w:val="TAC"/>
              <w:rPr>
                <w:lang w:eastAsia="zh-CN"/>
              </w:rPr>
            </w:pPr>
            <w:r w:rsidRPr="00EF5447">
              <w:rPr>
                <w:lang w:eastAsia="zh-CN"/>
              </w:rPr>
              <w:t>DC_2A_n261A</w:t>
            </w:r>
          </w:p>
          <w:p w14:paraId="5317D0FF" w14:textId="77777777" w:rsidR="008D1E4A" w:rsidRDefault="008D1E4A" w:rsidP="00C620E0">
            <w:pPr>
              <w:pStyle w:val="TAC"/>
              <w:rPr>
                <w:ins w:id="421" w:author="Apple" w:date="2021-01-14T20:08:00Z"/>
                <w:lang w:eastAsia="zh-CN"/>
              </w:rPr>
            </w:pPr>
            <w:r w:rsidRPr="00EF5447">
              <w:rPr>
                <w:lang w:eastAsia="zh-CN"/>
              </w:rPr>
              <w:t>DC_5A_n261A</w:t>
            </w:r>
          </w:p>
          <w:p w14:paraId="53B9A74B" w14:textId="77777777" w:rsidR="00123F22" w:rsidRPr="00EF5447" w:rsidRDefault="00123F22" w:rsidP="00123F22">
            <w:pPr>
              <w:pStyle w:val="TAC"/>
              <w:rPr>
                <w:ins w:id="422" w:author="Apple" w:date="2021-01-14T20:08:00Z"/>
                <w:lang w:eastAsia="zh-CN"/>
              </w:rPr>
            </w:pPr>
            <w:ins w:id="423" w:author="Apple" w:date="2021-01-14T20:08:00Z">
              <w:r w:rsidRPr="00EF5447">
                <w:rPr>
                  <w:lang w:eastAsia="zh-CN"/>
                </w:rPr>
                <w:t>DC_2A_n261G</w:t>
              </w:r>
            </w:ins>
          </w:p>
          <w:p w14:paraId="3CD31752" w14:textId="77777777" w:rsidR="00123F22" w:rsidRDefault="00123F22" w:rsidP="00123F22">
            <w:pPr>
              <w:pStyle w:val="TAC"/>
              <w:rPr>
                <w:ins w:id="424" w:author="Apple" w:date="2021-01-14T20:12:00Z"/>
                <w:lang w:eastAsia="zh-CN"/>
              </w:rPr>
            </w:pPr>
            <w:ins w:id="425" w:author="Apple" w:date="2021-01-14T20:08:00Z">
              <w:r w:rsidRPr="00EF5447">
                <w:rPr>
                  <w:lang w:eastAsia="zh-CN"/>
                </w:rPr>
                <w:t>DC_5A_n261G</w:t>
              </w:r>
            </w:ins>
          </w:p>
          <w:p w14:paraId="093269BA" w14:textId="77777777" w:rsidR="00AA2CBF" w:rsidRPr="00EF5447" w:rsidRDefault="00AA2CBF" w:rsidP="00AA2CBF">
            <w:pPr>
              <w:pStyle w:val="TAC"/>
              <w:rPr>
                <w:ins w:id="426" w:author="Apple" w:date="2021-01-14T20:12:00Z"/>
                <w:lang w:eastAsia="zh-CN"/>
              </w:rPr>
            </w:pPr>
            <w:ins w:id="427" w:author="Apple" w:date="2021-01-14T20:12:00Z">
              <w:r w:rsidRPr="00EF5447">
                <w:rPr>
                  <w:lang w:eastAsia="zh-CN"/>
                </w:rPr>
                <w:t>DC_2A_n261H</w:t>
              </w:r>
            </w:ins>
          </w:p>
          <w:p w14:paraId="0D4CE45F" w14:textId="77777777" w:rsidR="00AA2CBF" w:rsidRDefault="00AA2CBF" w:rsidP="00AA2CBF">
            <w:pPr>
              <w:pStyle w:val="TAC"/>
              <w:rPr>
                <w:ins w:id="428" w:author="Apple" w:date="2021-01-14T20:14:00Z"/>
                <w:lang w:eastAsia="zh-CN"/>
              </w:rPr>
            </w:pPr>
            <w:ins w:id="429" w:author="Apple" w:date="2021-01-14T20:12:00Z">
              <w:r w:rsidRPr="00EF5447">
                <w:rPr>
                  <w:lang w:eastAsia="zh-CN"/>
                </w:rPr>
                <w:t>DC_5A_n261H</w:t>
              </w:r>
            </w:ins>
          </w:p>
          <w:p w14:paraId="59E1D991" w14:textId="77777777" w:rsidR="00AA2CBF" w:rsidRPr="00EF5447" w:rsidRDefault="00AA2CBF" w:rsidP="00AA2CBF">
            <w:pPr>
              <w:pStyle w:val="TAC"/>
              <w:rPr>
                <w:ins w:id="430" w:author="Apple" w:date="2021-01-14T20:14:00Z"/>
                <w:lang w:eastAsia="zh-CN"/>
              </w:rPr>
            </w:pPr>
            <w:ins w:id="431" w:author="Apple" w:date="2021-01-14T20:14:00Z">
              <w:r w:rsidRPr="00EF5447">
                <w:rPr>
                  <w:lang w:eastAsia="zh-CN"/>
                </w:rPr>
                <w:t>DC_2A_n261I</w:t>
              </w:r>
            </w:ins>
          </w:p>
          <w:p w14:paraId="76C25E97" w14:textId="48646D56" w:rsidR="00AA2CBF" w:rsidRPr="00EF5447" w:rsidRDefault="00AA2CBF" w:rsidP="00AA2CBF">
            <w:pPr>
              <w:pStyle w:val="TAC"/>
              <w:rPr>
                <w:noProof/>
                <w:lang w:eastAsia="zh-CN"/>
              </w:rPr>
            </w:pPr>
            <w:ins w:id="432" w:author="Apple" w:date="2021-01-14T20:14:00Z">
              <w:r w:rsidRPr="00EF5447">
                <w:rPr>
                  <w:lang w:eastAsia="zh-CN"/>
                </w:rPr>
                <w:t>DC_5A_n261I</w:t>
              </w:r>
            </w:ins>
          </w:p>
        </w:tc>
      </w:tr>
      <w:tr w:rsidR="008D1E4A" w:rsidRPr="00EF5447" w:rsidDel="00123F22" w14:paraId="7FFB335C" w14:textId="172CE3BF" w:rsidTr="00C620E0">
        <w:trPr>
          <w:trHeight w:val="187"/>
          <w:jc w:val="center"/>
          <w:del w:id="433" w:author="Apple" w:date="2021-01-14T20: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556E5" w14:textId="7B57C64E" w:rsidR="008D1E4A" w:rsidRPr="00EF5447" w:rsidDel="00123F22" w:rsidRDefault="008D1E4A" w:rsidP="00C620E0">
            <w:pPr>
              <w:pStyle w:val="TAC"/>
              <w:rPr>
                <w:del w:id="434" w:author="Apple" w:date="2021-01-14T20:09:00Z"/>
                <w:lang w:eastAsia="zh-CN"/>
              </w:rPr>
            </w:pPr>
            <w:del w:id="435" w:author="Apple" w:date="2021-01-14T20:09:00Z">
              <w:r w:rsidRPr="00EF5447" w:rsidDel="00123F22">
                <w:rPr>
                  <w:lang w:eastAsia="zh-CN"/>
                </w:rPr>
                <w:delText>DC_2A-5A_n261I</w:delText>
              </w:r>
            </w:del>
          </w:p>
          <w:p w14:paraId="62334B48" w14:textId="798EC5B1" w:rsidR="008D1E4A" w:rsidRPr="00EF5447" w:rsidDel="00123F22" w:rsidRDefault="008D1E4A" w:rsidP="00C620E0">
            <w:pPr>
              <w:pStyle w:val="TAC"/>
              <w:rPr>
                <w:del w:id="436" w:author="Apple" w:date="2021-01-14T20:09:00Z"/>
                <w:lang w:eastAsia="zh-CN"/>
              </w:rPr>
            </w:pPr>
            <w:del w:id="437" w:author="Apple" w:date="2021-01-14T20:09:00Z">
              <w:r w:rsidRPr="00EF5447" w:rsidDel="00123F22">
                <w:rPr>
                  <w:lang w:eastAsia="zh-CN"/>
                </w:rPr>
                <w:delText>DC_2A-5A_n261J</w:delText>
              </w:r>
            </w:del>
          </w:p>
          <w:p w14:paraId="64DBFCEB" w14:textId="27995C41" w:rsidR="008D1E4A" w:rsidRPr="00EF5447" w:rsidDel="00123F22" w:rsidRDefault="008D1E4A" w:rsidP="00C620E0">
            <w:pPr>
              <w:pStyle w:val="TAC"/>
              <w:rPr>
                <w:del w:id="438" w:author="Apple" w:date="2021-01-14T20:09:00Z"/>
                <w:lang w:eastAsia="zh-CN"/>
              </w:rPr>
            </w:pPr>
            <w:del w:id="439" w:author="Apple" w:date="2021-01-14T20:09:00Z">
              <w:r w:rsidRPr="00EF5447" w:rsidDel="00123F22">
                <w:rPr>
                  <w:lang w:eastAsia="zh-CN"/>
                </w:rPr>
                <w:delText>DC_2A-5A_n261K</w:delText>
              </w:r>
            </w:del>
          </w:p>
          <w:p w14:paraId="6682B58F" w14:textId="3D0D391D" w:rsidR="008D1E4A" w:rsidRPr="00EF5447" w:rsidDel="00123F22" w:rsidRDefault="008D1E4A" w:rsidP="00C620E0">
            <w:pPr>
              <w:pStyle w:val="TAC"/>
              <w:rPr>
                <w:del w:id="440" w:author="Apple" w:date="2021-01-14T20:09:00Z"/>
                <w:lang w:eastAsia="zh-CN"/>
              </w:rPr>
            </w:pPr>
            <w:del w:id="441" w:author="Apple" w:date="2021-01-14T20:09:00Z">
              <w:r w:rsidRPr="00EF5447" w:rsidDel="00123F22">
                <w:rPr>
                  <w:lang w:eastAsia="zh-CN"/>
                </w:rPr>
                <w:delText>DC_2A-5A_n261L</w:delText>
              </w:r>
            </w:del>
          </w:p>
          <w:p w14:paraId="3F7C2842" w14:textId="340CC447" w:rsidR="008D1E4A" w:rsidRPr="00EF5447" w:rsidDel="00123F22" w:rsidRDefault="008D1E4A" w:rsidP="00C620E0">
            <w:pPr>
              <w:pStyle w:val="TAC"/>
              <w:rPr>
                <w:del w:id="442" w:author="Apple" w:date="2021-01-14T20:09:00Z"/>
                <w:lang w:eastAsia="zh-CN"/>
              </w:rPr>
            </w:pPr>
            <w:del w:id="443" w:author="Apple" w:date="2021-01-14T20:09:00Z">
              <w:r w:rsidRPr="00EF5447" w:rsidDel="00123F22">
                <w:rPr>
                  <w:lang w:eastAsia="zh-CN"/>
                </w:rPr>
                <w:delText>DC_2A-5A_n261M</w:delText>
              </w:r>
            </w:del>
          </w:p>
          <w:p w14:paraId="192148BE" w14:textId="730FC6E3" w:rsidR="008D1E4A" w:rsidRPr="00EF5447" w:rsidDel="00123F22" w:rsidRDefault="008D1E4A" w:rsidP="00C620E0">
            <w:pPr>
              <w:pStyle w:val="TAC"/>
              <w:rPr>
                <w:del w:id="444" w:author="Apple" w:date="2021-01-14T20:10:00Z"/>
                <w:lang w:eastAsia="zh-CN"/>
              </w:rPr>
            </w:pPr>
            <w:del w:id="445" w:author="Apple" w:date="2021-01-14T20:10:00Z">
              <w:r w:rsidRPr="00EF5447" w:rsidDel="00123F22">
                <w:rPr>
                  <w:lang w:eastAsia="zh-CN"/>
                </w:rPr>
                <w:delText xml:space="preserve">DC_2A-5A_n261(A-G) </w:delText>
              </w:r>
            </w:del>
          </w:p>
          <w:p w14:paraId="2CF04F8E" w14:textId="2AAE6F87" w:rsidR="008D1E4A" w:rsidRPr="00EF5447" w:rsidDel="00123F22" w:rsidRDefault="008D1E4A" w:rsidP="00C620E0">
            <w:pPr>
              <w:pStyle w:val="TAC"/>
              <w:rPr>
                <w:del w:id="446" w:author="Apple" w:date="2021-01-14T20:10:00Z"/>
                <w:lang w:eastAsia="zh-CN"/>
              </w:rPr>
            </w:pPr>
            <w:del w:id="447" w:author="Apple" w:date="2021-01-14T20:10:00Z">
              <w:r w:rsidRPr="00EF5447" w:rsidDel="00123F22">
                <w:rPr>
                  <w:lang w:eastAsia="zh-CN"/>
                </w:rPr>
                <w:delText>DC_2A-5A_n261(A-H)</w:delText>
              </w:r>
            </w:del>
          </w:p>
          <w:p w14:paraId="1A28CCB6" w14:textId="78305C02" w:rsidR="008D1E4A" w:rsidRPr="00EF5447" w:rsidDel="00123F22" w:rsidRDefault="008D1E4A" w:rsidP="00C620E0">
            <w:pPr>
              <w:pStyle w:val="TAC"/>
              <w:rPr>
                <w:del w:id="448" w:author="Apple" w:date="2021-01-14T20:10:00Z"/>
                <w:lang w:eastAsia="zh-CN"/>
              </w:rPr>
            </w:pPr>
            <w:del w:id="449" w:author="Apple" w:date="2021-01-14T20:10:00Z">
              <w:r w:rsidRPr="00EF5447" w:rsidDel="00123F22">
                <w:rPr>
                  <w:lang w:eastAsia="zh-CN"/>
                </w:rPr>
                <w:delText>DC_2A-5A_n261(A-J)</w:delText>
              </w:r>
            </w:del>
          </w:p>
          <w:p w14:paraId="2A421897" w14:textId="1BDE5A72" w:rsidR="008D1E4A" w:rsidRPr="00EF5447" w:rsidDel="00123F22" w:rsidRDefault="008D1E4A" w:rsidP="00C620E0">
            <w:pPr>
              <w:pStyle w:val="TAC"/>
              <w:rPr>
                <w:del w:id="450" w:author="Apple" w:date="2021-01-14T20:10:00Z"/>
                <w:lang w:eastAsia="zh-CN"/>
              </w:rPr>
            </w:pPr>
            <w:del w:id="451" w:author="Apple" w:date="2021-01-14T20:10:00Z">
              <w:r w:rsidRPr="00EF5447" w:rsidDel="00123F22">
                <w:rPr>
                  <w:lang w:eastAsia="zh-CN"/>
                </w:rPr>
                <w:delText>DC_2A-5A_n261(A-L)</w:delText>
              </w:r>
            </w:del>
          </w:p>
          <w:p w14:paraId="44B634B8" w14:textId="11DC8150" w:rsidR="008D1E4A" w:rsidRPr="00EF5447" w:rsidDel="00123F22" w:rsidRDefault="008D1E4A" w:rsidP="00C620E0">
            <w:pPr>
              <w:pStyle w:val="TAC"/>
              <w:rPr>
                <w:del w:id="452" w:author="Apple" w:date="2021-01-14T20:10:00Z"/>
                <w:lang w:eastAsia="zh-CN"/>
              </w:rPr>
            </w:pPr>
            <w:del w:id="453" w:author="Apple" w:date="2021-01-14T20:10:00Z">
              <w:r w:rsidRPr="00EF5447" w:rsidDel="00123F22">
                <w:rPr>
                  <w:lang w:eastAsia="zh-CN"/>
                </w:rPr>
                <w:delText xml:space="preserve">DC_2A-5A_n261(2A-G) </w:delText>
              </w:r>
            </w:del>
          </w:p>
          <w:p w14:paraId="1D1144D9" w14:textId="2DC5B6BD" w:rsidR="008D1E4A" w:rsidRPr="00EF5447" w:rsidDel="00123F22" w:rsidRDefault="008D1E4A" w:rsidP="00C620E0">
            <w:pPr>
              <w:pStyle w:val="TAC"/>
              <w:rPr>
                <w:del w:id="454" w:author="Apple" w:date="2021-01-14T20:10:00Z"/>
                <w:lang w:eastAsia="zh-CN"/>
              </w:rPr>
            </w:pPr>
            <w:del w:id="455" w:author="Apple" w:date="2021-01-14T20:10:00Z">
              <w:r w:rsidRPr="00EF5447" w:rsidDel="00123F22">
                <w:rPr>
                  <w:lang w:eastAsia="zh-CN"/>
                </w:rPr>
                <w:delText>DC_2A-5A_n261(2A-H)</w:delText>
              </w:r>
            </w:del>
          </w:p>
          <w:p w14:paraId="3A8AEFAE" w14:textId="4303D28A" w:rsidR="008D1E4A" w:rsidRPr="00EF5447" w:rsidDel="00123F22" w:rsidRDefault="008D1E4A" w:rsidP="00C620E0">
            <w:pPr>
              <w:pStyle w:val="TAC"/>
              <w:rPr>
                <w:del w:id="456" w:author="Apple" w:date="2021-01-14T20:10:00Z"/>
                <w:lang w:eastAsia="zh-CN"/>
              </w:rPr>
            </w:pPr>
            <w:del w:id="457" w:author="Apple" w:date="2021-01-14T20:10:00Z">
              <w:r w:rsidRPr="00EF5447" w:rsidDel="00123F22">
                <w:rPr>
                  <w:lang w:eastAsia="zh-CN"/>
                </w:rPr>
                <w:delText>DC_2A-5A_n261(A-G-H)</w:delText>
              </w:r>
            </w:del>
          </w:p>
          <w:p w14:paraId="7F19BE8C" w14:textId="0F658445" w:rsidR="008D1E4A" w:rsidRPr="00EF5447" w:rsidDel="00123F22" w:rsidRDefault="008D1E4A" w:rsidP="00C620E0">
            <w:pPr>
              <w:pStyle w:val="TAC"/>
              <w:rPr>
                <w:del w:id="458" w:author="Apple" w:date="2021-01-14T20:10:00Z"/>
                <w:lang w:eastAsia="zh-CN"/>
              </w:rPr>
            </w:pPr>
            <w:del w:id="459" w:author="Apple" w:date="2021-01-14T20:10:00Z">
              <w:r w:rsidRPr="00EF5447" w:rsidDel="00123F22">
                <w:rPr>
                  <w:lang w:eastAsia="zh-CN"/>
                </w:rPr>
                <w:delText>DC_2A-5A_n261(A-G-I)</w:delText>
              </w:r>
            </w:del>
          </w:p>
          <w:p w14:paraId="19B006FC" w14:textId="62F12E7E" w:rsidR="008D1E4A" w:rsidRPr="00EF5447" w:rsidDel="00123F22" w:rsidRDefault="008D1E4A" w:rsidP="00C620E0">
            <w:pPr>
              <w:pStyle w:val="TAC"/>
              <w:rPr>
                <w:del w:id="460" w:author="Apple" w:date="2021-01-14T20:10:00Z"/>
                <w:lang w:eastAsia="zh-CN"/>
              </w:rPr>
            </w:pPr>
            <w:del w:id="461" w:author="Apple" w:date="2021-01-14T20:10:00Z">
              <w:r w:rsidRPr="00EF5447" w:rsidDel="00123F22">
                <w:rPr>
                  <w:lang w:eastAsia="zh-CN"/>
                </w:rPr>
                <w:delText>DC_2A-5A_n261(3A-G)</w:delText>
              </w:r>
            </w:del>
          </w:p>
          <w:p w14:paraId="1108AA6C" w14:textId="30DDE68A" w:rsidR="008D1E4A" w:rsidRPr="00EF5447" w:rsidDel="00123F22" w:rsidRDefault="008D1E4A" w:rsidP="00C620E0">
            <w:pPr>
              <w:pStyle w:val="TAC"/>
              <w:rPr>
                <w:del w:id="462" w:author="Apple" w:date="2021-01-14T20:10:00Z"/>
                <w:lang w:eastAsia="zh-CN"/>
              </w:rPr>
            </w:pPr>
            <w:del w:id="463" w:author="Apple" w:date="2021-01-14T20:10:00Z">
              <w:r w:rsidRPr="00EF5447" w:rsidDel="00123F22">
                <w:rPr>
                  <w:lang w:eastAsia="zh-CN"/>
                </w:rPr>
                <w:delText xml:space="preserve">DC_2A-5A_n261(2G) </w:delText>
              </w:r>
            </w:del>
          </w:p>
          <w:p w14:paraId="147E9F8B" w14:textId="3775510A" w:rsidR="008D1E4A" w:rsidRPr="00EF5447" w:rsidDel="00123F22" w:rsidRDefault="008D1E4A" w:rsidP="00C620E0">
            <w:pPr>
              <w:pStyle w:val="TAC"/>
              <w:rPr>
                <w:del w:id="464" w:author="Apple" w:date="2021-01-14T20:10:00Z"/>
                <w:noProof/>
                <w:lang w:eastAsia="zh-CN"/>
              </w:rPr>
            </w:pPr>
            <w:del w:id="465" w:author="Apple" w:date="2021-01-14T20:10:00Z">
              <w:r w:rsidRPr="00EF5447" w:rsidDel="00123F22">
                <w:rPr>
                  <w:noProof/>
                  <w:lang w:eastAsia="zh-CN"/>
                </w:rPr>
                <w:delText>DC_2A-5A_n261(G-H)</w:delText>
              </w:r>
            </w:del>
          </w:p>
          <w:p w14:paraId="58BB54B6" w14:textId="2829F97C" w:rsidR="008D1E4A" w:rsidRPr="00EF5447" w:rsidDel="00123F22" w:rsidRDefault="008D1E4A" w:rsidP="00C620E0">
            <w:pPr>
              <w:pStyle w:val="TAC"/>
              <w:rPr>
                <w:del w:id="466" w:author="Apple" w:date="2021-01-14T20:10:00Z"/>
                <w:noProof/>
                <w:lang w:eastAsia="zh-CN"/>
              </w:rPr>
            </w:pPr>
            <w:del w:id="467" w:author="Apple" w:date="2021-01-14T20:10:00Z">
              <w:r w:rsidRPr="00EF5447" w:rsidDel="00123F22">
                <w:rPr>
                  <w:noProof/>
                  <w:lang w:eastAsia="zh-CN"/>
                </w:rPr>
                <w:delText>DC_2A-5A_n261(G-I)</w:delText>
              </w:r>
            </w:del>
          </w:p>
          <w:p w14:paraId="25ADB352" w14:textId="683C60BC" w:rsidR="008D1E4A" w:rsidRPr="00EF5447" w:rsidDel="00123F22" w:rsidRDefault="008D1E4A" w:rsidP="00C620E0">
            <w:pPr>
              <w:pStyle w:val="TAC"/>
              <w:rPr>
                <w:del w:id="468" w:author="Apple" w:date="2021-01-14T20:10:00Z"/>
                <w:noProof/>
                <w:lang w:eastAsia="zh-CN"/>
              </w:rPr>
            </w:pPr>
            <w:del w:id="469" w:author="Apple" w:date="2021-01-14T20:10:00Z">
              <w:r w:rsidRPr="00EF5447" w:rsidDel="00123F22">
                <w:rPr>
                  <w:noProof/>
                  <w:lang w:eastAsia="zh-CN"/>
                </w:rPr>
                <w:delText>DC_2A-5A_n261(2H)</w:delText>
              </w:r>
            </w:del>
          </w:p>
          <w:p w14:paraId="13C5052B" w14:textId="1F09E601" w:rsidR="008D1E4A" w:rsidRPr="00EF5447" w:rsidDel="00123F22" w:rsidRDefault="008D1E4A" w:rsidP="00C620E0">
            <w:pPr>
              <w:pStyle w:val="TAC"/>
              <w:rPr>
                <w:del w:id="470" w:author="Apple" w:date="2021-01-14T20:10:00Z"/>
                <w:noProof/>
                <w:lang w:eastAsia="zh-CN"/>
              </w:rPr>
            </w:pPr>
            <w:del w:id="471" w:author="Apple" w:date="2021-01-14T20:10:00Z">
              <w:r w:rsidRPr="00EF5447" w:rsidDel="00123F22">
                <w:rPr>
                  <w:noProof/>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63F4D4" w14:textId="1F876A6F" w:rsidR="008D1E4A" w:rsidRPr="00EF5447" w:rsidDel="00123F22" w:rsidRDefault="008D1E4A" w:rsidP="00C620E0">
            <w:pPr>
              <w:pStyle w:val="TAC"/>
              <w:rPr>
                <w:del w:id="472" w:author="Apple" w:date="2021-01-14T20:10:00Z"/>
                <w:lang w:eastAsia="zh-CN"/>
              </w:rPr>
            </w:pPr>
            <w:del w:id="473" w:author="Apple" w:date="2021-01-14T20:10:00Z">
              <w:r w:rsidRPr="00EF5447" w:rsidDel="00123F22">
                <w:rPr>
                  <w:lang w:eastAsia="zh-CN"/>
                </w:rPr>
                <w:delText>DC_2A_n261G</w:delText>
              </w:r>
            </w:del>
          </w:p>
          <w:p w14:paraId="7DB410F3" w14:textId="224A4B06" w:rsidR="008D1E4A" w:rsidRPr="00EF5447" w:rsidDel="00123F22" w:rsidRDefault="008D1E4A" w:rsidP="00C620E0">
            <w:pPr>
              <w:pStyle w:val="TAC"/>
              <w:rPr>
                <w:del w:id="474" w:author="Apple" w:date="2021-01-14T20:10:00Z"/>
                <w:noProof/>
                <w:lang w:eastAsia="zh-CN"/>
              </w:rPr>
            </w:pPr>
            <w:del w:id="475" w:author="Apple" w:date="2021-01-14T20:10:00Z">
              <w:r w:rsidRPr="00EF5447" w:rsidDel="00123F22">
                <w:rPr>
                  <w:lang w:eastAsia="zh-CN"/>
                </w:rPr>
                <w:delText>DC_5A_n261G</w:delText>
              </w:r>
            </w:del>
          </w:p>
        </w:tc>
      </w:tr>
      <w:tr w:rsidR="008D1E4A" w:rsidRPr="00EF5447" w:rsidDel="00AA2CBF" w14:paraId="43780211" w14:textId="18CABA63" w:rsidTr="00C620E0">
        <w:trPr>
          <w:trHeight w:val="187"/>
          <w:jc w:val="center"/>
          <w:del w:id="476" w:author="Apple" w:date="2021-01-14T20: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E3EA4" w14:textId="76DB7EEE" w:rsidR="008D1E4A" w:rsidRPr="00EF5447" w:rsidDel="00AA2CBF" w:rsidRDefault="008D1E4A" w:rsidP="00C620E0">
            <w:pPr>
              <w:pStyle w:val="TAC"/>
              <w:rPr>
                <w:del w:id="477" w:author="Apple" w:date="2021-01-14T20:13:00Z"/>
                <w:lang w:eastAsia="zh-CN"/>
              </w:rPr>
            </w:pPr>
            <w:del w:id="478" w:author="Apple" w:date="2021-01-14T20:13:00Z">
              <w:r w:rsidRPr="00EF5447" w:rsidDel="00AA2CBF">
                <w:rPr>
                  <w:lang w:eastAsia="zh-CN"/>
                </w:rPr>
                <w:lastRenderedPageBreak/>
                <w:delText>DC_2A-5A_n261I</w:delText>
              </w:r>
            </w:del>
          </w:p>
          <w:p w14:paraId="68E5FAE8" w14:textId="11446B5C" w:rsidR="008D1E4A" w:rsidRPr="00EF5447" w:rsidDel="00AA2CBF" w:rsidRDefault="008D1E4A" w:rsidP="00C620E0">
            <w:pPr>
              <w:pStyle w:val="TAC"/>
              <w:rPr>
                <w:del w:id="479" w:author="Apple" w:date="2021-01-14T20:13:00Z"/>
                <w:lang w:eastAsia="zh-CN"/>
              </w:rPr>
            </w:pPr>
            <w:del w:id="480" w:author="Apple" w:date="2021-01-14T20:13:00Z">
              <w:r w:rsidRPr="00EF5447" w:rsidDel="00AA2CBF">
                <w:rPr>
                  <w:lang w:eastAsia="zh-CN"/>
                </w:rPr>
                <w:delText>DC_2A-5A_n261J</w:delText>
              </w:r>
            </w:del>
          </w:p>
          <w:p w14:paraId="59D7949C" w14:textId="4871BDCA" w:rsidR="008D1E4A" w:rsidRPr="00EF5447" w:rsidDel="00AA2CBF" w:rsidRDefault="008D1E4A" w:rsidP="00C620E0">
            <w:pPr>
              <w:pStyle w:val="TAC"/>
              <w:rPr>
                <w:del w:id="481" w:author="Apple" w:date="2021-01-14T20:13:00Z"/>
                <w:lang w:eastAsia="zh-CN"/>
              </w:rPr>
            </w:pPr>
            <w:del w:id="482" w:author="Apple" w:date="2021-01-14T20:13:00Z">
              <w:r w:rsidRPr="00EF5447" w:rsidDel="00AA2CBF">
                <w:rPr>
                  <w:lang w:eastAsia="zh-CN"/>
                </w:rPr>
                <w:delText>DC_2A-5A_n261K</w:delText>
              </w:r>
            </w:del>
          </w:p>
          <w:p w14:paraId="3E6D07F4" w14:textId="3AEE3E60" w:rsidR="008D1E4A" w:rsidRPr="00EF5447" w:rsidDel="00AA2CBF" w:rsidRDefault="008D1E4A" w:rsidP="00C620E0">
            <w:pPr>
              <w:pStyle w:val="TAC"/>
              <w:rPr>
                <w:del w:id="483" w:author="Apple" w:date="2021-01-14T20:13:00Z"/>
                <w:lang w:eastAsia="zh-CN"/>
              </w:rPr>
            </w:pPr>
            <w:del w:id="484" w:author="Apple" w:date="2021-01-14T20:13:00Z">
              <w:r w:rsidRPr="00EF5447" w:rsidDel="00AA2CBF">
                <w:rPr>
                  <w:lang w:eastAsia="zh-CN"/>
                </w:rPr>
                <w:delText>DC_2A-5A_n261L</w:delText>
              </w:r>
            </w:del>
          </w:p>
          <w:p w14:paraId="77D6E8F7" w14:textId="675FB3F5" w:rsidR="008D1E4A" w:rsidRPr="00EF5447" w:rsidDel="00AA2CBF" w:rsidRDefault="008D1E4A" w:rsidP="00C620E0">
            <w:pPr>
              <w:pStyle w:val="TAC"/>
              <w:rPr>
                <w:del w:id="485" w:author="Apple" w:date="2021-01-14T20:13:00Z"/>
                <w:lang w:eastAsia="zh-CN"/>
              </w:rPr>
            </w:pPr>
            <w:del w:id="486" w:author="Apple" w:date="2021-01-14T20:13:00Z">
              <w:r w:rsidRPr="00EF5447" w:rsidDel="00AA2CBF">
                <w:rPr>
                  <w:lang w:eastAsia="zh-CN"/>
                </w:rPr>
                <w:delText>DC_2A-5A_n261M</w:delText>
              </w:r>
            </w:del>
          </w:p>
          <w:p w14:paraId="0AB436F5" w14:textId="3654A595" w:rsidR="008D1E4A" w:rsidRPr="00EF5447" w:rsidDel="00AA2CBF" w:rsidRDefault="008D1E4A" w:rsidP="00C620E0">
            <w:pPr>
              <w:pStyle w:val="TAC"/>
              <w:rPr>
                <w:del w:id="487" w:author="Apple" w:date="2021-01-14T20:13:00Z"/>
                <w:lang w:eastAsia="zh-CN"/>
              </w:rPr>
            </w:pPr>
            <w:del w:id="488" w:author="Apple" w:date="2021-01-14T20:13:00Z">
              <w:r w:rsidRPr="00EF5447" w:rsidDel="00AA2CBF">
                <w:rPr>
                  <w:lang w:eastAsia="zh-CN"/>
                </w:rPr>
                <w:delText>DC_2A-5A_n261(A-J)</w:delText>
              </w:r>
            </w:del>
          </w:p>
          <w:p w14:paraId="3EAD05C8" w14:textId="6D4D6B89" w:rsidR="008D1E4A" w:rsidRPr="00EF5447" w:rsidDel="00AA2CBF" w:rsidRDefault="008D1E4A" w:rsidP="00C620E0">
            <w:pPr>
              <w:pStyle w:val="TAC"/>
              <w:rPr>
                <w:del w:id="489" w:author="Apple" w:date="2021-01-14T20:13:00Z"/>
                <w:lang w:eastAsia="zh-CN"/>
              </w:rPr>
            </w:pPr>
            <w:del w:id="490" w:author="Apple" w:date="2021-01-14T20:13:00Z">
              <w:r w:rsidRPr="00EF5447" w:rsidDel="00AA2CBF">
                <w:rPr>
                  <w:lang w:eastAsia="zh-CN"/>
                </w:rPr>
                <w:delText>DC_2A-5A_n261(A-L)</w:delText>
              </w:r>
            </w:del>
          </w:p>
          <w:p w14:paraId="0EC3AD04" w14:textId="3D63651A" w:rsidR="008D1E4A" w:rsidRPr="00EF5447" w:rsidDel="00AA2CBF" w:rsidRDefault="008D1E4A" w:rsidP="00C620E0">
            <w:pPr>
              <w:pStyle w:val="TAC"/>
              <w:rPr>
                <w:del w:id="491" w:author="Apple" w:date="2021-01-14T20:13:00Z"/>
                <w:lang w:eastAsia="zh-CN"/>
              </w:rPr>
            </w:pPr>
            <w:del w:id="492" w:author="Apple" w:date="2021-01-14T20:13:00Z">
              <w:r w:rsidRPr="00EF5447" w:rsidDel="00AA2CBF">
                <w:rPr>
                  <w:lang w:eastAsia="zh-CN"/>
                </w:rPr>
                <w:delText xml:space="preserve">DC_2A-5A_n261(2A-H) </w:delText>
              </w:r>
            </w:del>
          </w:p>
          <w:p w14:paraId="03D12063" w14:textId="38BABCFB" w:rsidR="008D1E4A" w:rsidRPr="00EF5447" w:rsidDel="00AA2CBF" w:rsidRDefault="008D1E4A" w:rsidP="00C620E0">
            <w:pPr>
              <w:pStyle w:val="TAC"/>
              <w:rPr>
                <w:del w:id="493" w:author="Apple" w:date="2021-01-14T20:13:00Z"/>
                <w:lang w:eastAsia="zh-CN"/>
              </w:rPr>
            </w:pPr>
            <w:del w:id="494" w:author="Apple" w:date="2021-01-14T20:13:00Z">
              <w:r w:rsidRPr="00EF5447" w:rsidDel="00AA2CBF">
                <w:rPr>
                  <w:lang w:eastAsia="zh-CN"/>
                </w:rPr>
                <w:delText>DC_2A-5A_n261(A-G-H)</w:delText>
              </w:r>
            </w:del>
          </w:p>
          <w:p w14:paraId="08D436B5" w14:textId="250F1382" w:rsidR="008D1E4A" w:rsidRPr="00EF5447" w:rsidDel="00AA2CBF" w:rsidRDefault="008D1E4A" w:rsidP="00C620E0">
            <w:pPr>
              <w:pStyle w:val="TAC"/>
              <w:rPr>
                <w:del w:id="495" w:author="Apple" w:date="2021-01-14T20:13:00Z"/>
                <w:lang w:eastAsia="zh-CN"/>
              </w:rPr>
            </w:pPr>
            <w:del w:id="496" w:author="Apple" w:date="2021-01-14T20:13:00Z">
              <w:r w:rsidRPr="00EF5447" w:rsidDel="00AA2CBF">
                <w:rPr>
                  <w:lang w:eastAsia="zh-CN"/>
                </w:rPr>
                <w:delText>DC_2A-5A_n261(A-G-I)</w:delText>
              </w:r>
            </w:del>
          </w:p>
          <w:p w14:paraId="50436ED5" w14:textId="287A3329" w:rsidR="008D1E4A" w:rsidRPr="00EF5447" w:rsidDel="00AA2CBF" w:rsidRDefault="008D1E4A" w:rsidP="00C620E0">
            <w:pPr>
              <w:pStyle w:val="TAC"/>
              <w:rPr>
                <w:del w:id="497" w:author="Apple" w:date="2021-01-14T20:13:00Z"/>
                <w:lang w:eastAsia="zh-CN"/>
              </w:rPr>
            </w:pPr>
            <w:del w:id="498" w:author="Apple" w:date="2021-01-14T20:13:00Z">
              <w:r w:rsidRPr="00EF5447" w:rsidDel="00AA2CBF">
                <w:rPr>
                  <w:lang w:eastAsia="zh-CN"/>
                </w:rPr>
                <w:delText xml:space="preserve">DC_2A-5A_n261(G-H) </w:delText>
              </w:r>
            </w:del>
          </w:p>
          <w:p w14:paraId="45FFBA3E" w14:textId="4DC42155" w:rsidR="008D1E4A" w:rsidRPr="00EF5447" w:rsidDel="00AA2CBF" w:rsidRDefault="008D1E4A" w:rsidP="00C620E0">
            <w:pPr>
              <w:pStyle w:val="TAC"/>
              <w:rPr>
                <w:del w:id="499" w:author="Apple" w:date="2021-01-14T20:13:00Z"/>
                <w:lang w:eastAsia="zh-CN"/>
              </w:rPr>
            </w:pPr>
            <w:del w:id="500" w:author="Apple" w:date="2021-01-14T20:13:00Z">
              <w:r w:rsidRPr="00EF5447" w:rsidDel="00AA2CBF">
                <w:rPr>
                  <w:lang w:eastAsia="zh-CN"/>
                </w:rPr>
                <w:delText>DC_2A-5A_n261(G-I)</w:delText>
              </w:r>
            </w:del>
          </w:p>
          <w:p w14:paraId="7E98C6B1" w14:textId="3B773B7B" w:rsidR="008D1E4A" w:rsidRPr="00EF5447" w:rsidDel="00AA2CBF" w:rsidRDefault="008D1E4A" w:rsidP="00C620E0">
            <w:pPr>
              <w:pStyle w:val="TAC"/>
              <w:rPr>
                <w:del w:id="501" w:author="Apple" w:date="2021-01-14T20:13:00Z"/>
                <w:lang w:eastAsia="zh-CN"/>
              </w:rPr>
            </w:pPr>
            <w:del w:id="502" w:author="Apple" w:date="2021-01-14T20:13:00Z">
              <w:r w:rsidRPr="00EF5447" w:rsidDel="00AA2CBF">
                <w:rPr>
                  <w:lang w:eastAsia="zh-CN"/>
                </w:rPr>
                <w:delText xml:space="preserve">DC_2A-5A_n261(2H) </w:delText>
              </w:r>
            </w:del>
          </w:p>
          <w:p w14:paraId="460B8344" w14:textId="54777714" w:rsidR="008D1E4A" w:rsidRPr="00EF5447" w:rsidDel="00AA2CBF" w:rsidRDefault="008D1E4A" w:rsidP="00C620E0">
            <w:pPr>
              <w:pStyle w:val="TAC"/>
              <w:rPr>
                <w:del w:id="503" w:author="Apple" w:date="2021-01-14T20:13:00Z"/>
                <w:noProof/>
                <w:lang w:eastAsia="zh-CN"/>
              </w:rPr>
            </w:pPr>
            <w:del w:id="504" w:author="Apple" w:date="2021-01-14T20:13:00Z">
              <w:r w:rsidRPr="00EF5447" w:rsidDel="00AA2CBF">
                <w:rPr>
                  <w:noProof/>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7910F" w14:textId="17E3DF28" w:rsidR="008D1E4A" w:rsidRPr="00EF5447" w:rsidDel="00AA2CBF" w:rsidRDefault="008D1E4A" w:rsidP="00C620E0">
            <w:pPr>
              <w:pStyle w:val="TAC"/>
              <w:rPr>
                <w:del w:id="505" w:author="Apple" w:date="2021-01-14T20:13:00Z"/>
                <w:lang w:eastAsia="zh-CN"/>
              </w:rPr>
            </w:pPr>
            <w:del w:id="506" w:author="Apple" w:date="2021-01-14T20:13:00Z">
              <w:r w:rsidRPr="00EF5447" w:rsidDel="00AA2CBF">
                <w:rPr>
                  <w:lang w:eastAsia="zh-CN"/>
                </w:rPr>
                <w:delText>DC_2A_n261H</w:delText>
              </w:r>
            </w:del>
          </w:p>
          <w:p w14:paraId="1744BF9F" w14:textId="16215BC8" w:rsidR="008D1E4A" w:rsidRPr="00EF5447" w:rsidDel="00AA2CBF" w:rsidRDefault="008D1E4A" w:rsidP="00C620E0">
            <w:pPr>
              <w:pStyle w:val="TAC"/>
              <w:rPr>
                <w:del w:id="507" w:author="Apple" w:date="2021-01-14T20:13:00Z"/>
                <w:noProof/>
                <w:lang w:eastAsia="zh-CN"/>
              </w:rPr>
            </w:pPr>
            <w:del w:id="508" w:author="Apple" w:date="2021-01-14T20:13:00Z">
              <w:r w:rsidRPr="00EF5447" w:rsidDel="00AA2CBF">
                <w:rPr>
                  <w:lang w:eastAsia="zh-CN"/>
                </w:rPr>
                <w:delText>DC_5A_n261H</w:delText>
              </w:r>
            </w:del>
          </w:p>
        </w:tc>
      </w:tr>
      <w:tr w:rsidR="008D1E4A" w:rsidRPr="00EF5447" w:rsidDel="00AA2CBF" w14:paraId="29FD20DF" w14:textId="5A5D0228" w:rsidTr="00C620E0">
        <w:trPr>
          <w:trHeight w:val="187"/>
          <w:jc w:val="center"/>
          <w:del w:id="509" w:author="Apple" w:date="2021-01-14T20: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F40EB4" w14:textId="02926586" w:rsidR="008D1E4A" w:rsidRPr="00EF5447" w:rsidDel="00AA2CBF" w:rsidRDefault="008D1E4A" w:rsidP="00C620E0">
            <w:pPr>
              <w:pStyle w:val="TAC"/>
              <w:rPr>
                <w:del w:id="510" w:author="Apple" w:date="2021-01-14T20:14:00Z"/>
                <w:lang w:eastAsia="zh-CN"/>
              </w:rPr>
            </w:pPr>
            <w:del w:id="511" w:author="Apple" w:date="2021-01-14T20:14:00Z">
              <w:r w:rsidRPr="00EF5447" w:rsidDel="00AA2CBF">
                <w:rPr>
                  <w:lang w:eastAsia="zh-CN"/>
                </w:rPr>
                <w:delText>DC_2A-5A_n261I</w:delText>
              </w:r>
            </w:del>
          </w:p>
          <w:p w14:paraId="46E50900" w14:textId="47E5E870" w:rsidR="008D1E4A" w:rsidRPr="00EF5447" w:rsidDel="00AA2CBF" w:rsidRDefault="008D1E4A" w:rsidP="00C620E0">
            <w:pPr>
              <w:pStyle w:val="TAC"/>
              <w:rPr>
                <w:del w:id="512" w:author="Apple" w:date="2021-01-14T20:14:00Z"/>
                <w:lang w:eastAsia="zh-CN"/>
              </w:rPr>
            </w:pPr>
            <w:del w:id="513" w:author="Apple" w:date="2021-01-14T20:14:00Z">
              <w:r w:rsidRPr="00EF5447" w:rsidDel="00AA2CBF">
                <w:rPr>
                  <w:lang w:eastAsia="zh-CN"/>
                </w:rPr>
                <w:delText>DC_2A-5A_n261J</w:delText>
              </w:r>
            </w:del>
          </w:p>
          <w:p w14:paraId="5B971758" w14:textId="244E7C9C" w:rsidR="008D1E4A" w:rsidRPr="00EF5447" w:rsidDel="00AA2CBF" w:rsidRDefault="008D1E4A" w:rsidP="00C620E0">
            <w:pPr>
              <w:pStyle w:val="TAC"/>
              <w:rPr>
                <w:del w:id="514" w:author="Apple" w:date="2021-01-14T20:14:00Z"/>
                <w:lang w:eastAsia="zh-CN"/>
              </w:rPr>
            </w:pPr>
            <w:del w:id="515" w:author="Apple" w:date="2021-01-14T20:14:00Z">
              <w:r w:rsidRPr="00EF5447" w:rsidDel="00AA2CBF">
                <w:rPr>
                  <w:lang w:eastAsia="zh-CN"/>
                </w:rPr>
                <w:delText>DC_2A-5A_n261K</w:delText>
              </w:r>
            </w:del>
          </w:p>
          <w:p w14:paraId="4E677CB6" w14:textId="4EC624A0" w:rsidR="008D1E4A" w:rsidRPr="00EF5447" w:rsidDel="00AA2CBF" w:rsidRDefault="008D1E4A" w:rsidP="00C620E0">
            <w:pPr>
              <w:pStyle w:val="TAC"/>
              <w:rPr>
                <w:del w:id="516" w:author="Apple" w:date="2021-01-14T20:14:00Z"/>
                <w:lang w:eastAsia="zh-CN"/>
              </w:rPr>
            </w:pPr>
            <w:del w:id="517" w:author="Apple" w:date="2021-01-14T20:14:00Z">
              <w:r w:rsidRPr="00EF5447" w:rsidDel="00AA2CBF">
                <w:rPr>
                  <w:lang w:eastAsia="zh-CN"/>
                </w:rPr>
                <w:delText>DC_2A-5A_n261L</w:delText>
              </w:r>
            </w:del>
          </w:p>
          <w:p w14:paraId="7328219D" w14:textId="6BC8CEE2" w:rsidR="008D1E4A" w:rsidRPr="00EF5447" w:rsidDel="00AA2CBF" w:rsidRDefault="008D1E4A" w:rsidP="00C620E0">
            <w:pPr>
              <w:pStyle w:val="TAC"/>
              <w:rPr>
                <w:del w:id="518" w:author="Apple" w:date="2021-01-14T20:14:00Z"/>
                <w:lang w:eastAsia="zh-CN"/>
              </w:rPr>
            </w:pPr>
            <w:del w:id="519" w:author="Apple" w:date="2021-01-14T20:14:00Z">
              <w:r w:rsidRPr="00EF5447" w:rsidDel="00AA2CBF">
                <w:rPr>
                  <w:lang w:eastAsia="zh-CN"/>
                </w:rPr>
                <w:delText>DC_2A-5A_n261M</w:delText>
              </w:r>
            </w:del>
          </w:p>
          <w:p w14:paraId="659E7985" w14:textId="02EFA4CB" w:rsidR="008D1E4A" w:rsidRPr="00EF5447" w:rsidDel="00AA2CBF" w:rsidRDefault="008D1E4A" w:rsidP="00C620E0">
            <w:pPr>
              <w:pStyle w:val="TAC"/>
              <w:rPr>
                <w:del w:id="520" w:author="Apple" w:date="2021-01-14T20:14:00Z"/>
                <w:lang w:eastAsia="zh-CN"/>
              </w:rPr>
            </w:pPr>
            <w:del w:id="521" w:author="Apple" w:date="2021-01-14T20:14:00Z">
              <w:r w:rsidRPr="00EF5447" w:rsidDel="00AA2CBF">
                <w:rPr>
                  <w:lang w:eastAsia="zh-CN"/>
                </w:rPr>
                <w:delText>DC_2A-5A_n261(A-J)</w:delText>
              </w:r>
            </w:del>
          </w:p>
          <w:p w14:paraId="0BA8DC54" w14:textId="77223D0B" w:rsidR="008D1E4A" w:rsidRPr="00EF5447" w:rsidDel="00AA2CBF" w:rsidRDefault="008D1E4A" w:rsidP="00C620E0">
            <w:pPr>
              <w:pStyle w:val="TAC"/>
              <w:rPr>
                <w:del w:id="522" w:author="Apple" w:date="2021-01-14T20:14:00Z"/>
                <w:lang w:eastAsia="zh-CN"/>
              </w:rPr>
            </w:pPr>
            <w:del w:id="523" w:author="Apple" w:date="2021-01-14T20:14:00Z">
              <w:r w:rsidRPr="00EF5447" w:rsidDel="00AA2CBF">
                <w:rPr>
                  <w:lang w:eastAsia="zh-CN"/>
                </w:rPr>
                <w:delText xml:space="preserve">DC_2A-5A_n261(A-K) </w:delText>
              </w:r>
            </w:del>
          </w:p>
          <w:p w14:paraId="68194367" w14:textId="3340A4B2" w:rsidR="008D1E4A" w:rsidRPr="00EF5447" w:rsidDel="00AA2CBF" w:rsidRDefault="008D1E4A" w:rsidP="00C620E0">
            <w:pPr>
              <w:pStyle w:val="TAC"/>
              <w:rPr>
                <w:del w:id="524" w:author="Apple" w:date="2021-01-14T20:14:00Z"/>
                <w:lang w:eastAsia="zh-CN"/>
              </w:rPr>
            </w:pPr>
            <w:del w:id="525" w:author="Apple" w:date="2021-01-14T20:14:00Z">
              <w:r w:rsidRPr="00EF5447" w:rsidDel="00AA2CBF">
                <w:rPr>
                  <w:lang w:eastAsia="zh-CN"/>
                </w:rPr>
                <w:delText>DC_2A-5A_n261(A-L)</w:delText>
              </w:r>
            </w:del>
          </w:p>
          <w:p w14:paraId="2C3BABCC" w14:textId="25B980A1" w:rsidR="008D1E4A" w:rsidRPr="00EF5447" w:rsidDel="00AA2CBF" w:rsidRDefault="008D1E4A" w:rsidP="00C620E0">
            <w:pPr>
              <w:pStyle w:val="TAC"/>
              <w:rPr>
                <w:del w:id="526" w:author="Apple" w:date="2021-01-14T20:14:00Z"/>
                <w:lang w:eastAsia="zh-CN"/>
              </w:rPr>
            </w:pPr>
            <w:del w:id="527" w:author="Apple" w:date="2021-01-14T20:14:00Z">
              <w:r w:rsidRPr="00EF5447" w:rsidDel="00AA2CBF">
                <w:rPr>
                  <w:lang w:eastAsia="zh-CN"/>
                </w:rPr>
                <w:delText xml:space="preserve">DC_2A-5A_n261(2A-I) </w:delText>
              </w:r>
            </w:del>
          </w:p>
          <w:p w14:paraId="083A81BC" w14:textId="02B36944" w:rsidR="008D1E4A" w:rsidRPr="00EF5447" w:rsidDel="00AA2CBF" w:rsidRDefault="008D1E4A" w:rsidP="00C620E0">
            <w:pPr>
              <w:pStyle w:val="TAC"/>
              <w:rPr>
                <w:del w:id="528" w:author="Apple" w:date="2021-01-14T20:14:00Z"/>
                <w:lang w:eastAsia="zh-CN"/>
              </w:rPr>
            </w:pPr>
            <w:del w:id="529" w:author="Apple" w:date="2021-01-14T20:14:00Z">
              <w:r w:rsidRPr="00EF5447" w:rsidDel="00AA2CBF">
                <w:rPr>
                  <w:lang w:eastAsia="zh-CN"/>
                </w:rPr>
                <w:delText>DC_2A-5A_n261(A-G-I)</w:delText>
              </w:r>
            </w:del>
          </w:p>
          <w:p w14:paraId="478FCDDB" w14:textId="43233570" w:rsidR="008D1E4A" w:rsidRPr="00EF5447" w:rsidDel="00AA2CBF" w:rsidRDefault="008D1E4A" w:rsidP="00C620E0">
            <w:pPr>
              <w:pStyle w:val="TAC"/>
              <w:rPr>
                <w:del w:id="530" w:author="Apple" w:date="2021-01-14T20:14:00Z"/>
                <w:lang w:eastAsia="zh-CN"/>
              </w:rPr>
            </w:pPr>
            <w:del w:id="531" w:author="Apple" w:date="2021-01-14T20:14:00Z">
              <w:r w:rsidRPr="00EF5447" w:rsidDel="00AA2CBF">
                <w:rPr>
                  <w:lang w:eastAsia="zh-CN"/>
                </w:rPr>
                <w:delText>DC_2A-5A_n261(G-I)</w:delText>
              </w:r>
            </w:del>
          </w:p>
          <w:p w14:paraId="72D92C1D" w14:textId="18AE3B20" w:rsidR="008D1E4A" w:rsidRPr="00EF5447" w:rsidDel="00AA2CBF" w:rsidRDefault="008D1E4A" w:rsidP="00C620E0">
            <w:pPr>
              <w:pStyle w:val="TAC"/>
              <w:rPr>
                <w:del w:id="532" w:author="Apple" w:date="2021-01-14T20:14:00Z"/>
                <w:lang w:eastAsia="zh-CN"/>
              </w:rPr>
            </w:pPr>
            <w:del w:id="533" w:author="Apple" w:date="2021-01-14T20:14:00Z">
              <w:r w:rsidRPr="00EF5447" w:rsidDel="00AA2CBF">
                <w:rPr>
                  <w:lang w:eastAsia="zh-CN"/>
                </w:rPr>
                <w:delText>DC_2A-5A_n261(G-J)</w:delText>
              </w:r>
            </w:del>
          </w:p>
          <w:p w14:paraId="107E4169" w14:textId="131C708A" w:rsidR="008D1E4A" w:rsidRPr="00EF5447" w:rsidDel="00AA2CBF" w:rsidRDefault="008D1E4A" w:rsidP="00C620E0">
            <w:pPr>
              <w:pStyle w:val="TAC"/>
              <w:rPr>
                <w:del w:id="534" w:author="Apple" w:date="2021-01-14T20:14:00Z"/>
                <w:noProof/>
                <w:lang w:eastAsia="zh-CN"/>
              </w:rPr>
            </w:pPr>
            <w:del w:id="535" w:author="Apple" w:date="2021-01-14T20:14:00Z">
              <w:r w:rsidRPr="00EF5447" w:rsidDel="00AA2CBF">
                <w:rPr>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A009C6" w14:textId="7C1E4EC9" w:rsidR="008D1E4A" w:rsidRPr="00EF5447" w:rsidDel="00AA2CBF" w:rsidRDefault="008D1E4A" w:rsidP="00C620E0">
            <w:pPr>
              <w:pStyle w:val="TAC"/>
              <w:rPr>
                <w:del w:id="536" w:author="Apple" w:date="2021-01-14T20:14:00Z"/>
                <w:lang w:eastAsia="zh-CN"/>
              </w:rPr>
            </w:pPr>
            <w:del w:id="537" w:author="Apple" w:date="2021-01-14T20:14:00Z">
              <w:r w:rsidRPr="00EF5447" w:rsidDel="00AA2CBF">
                <w:rPr>
                  <w:lang w:eastAsia="zh-CN"/>
                </w:rPr>
                <w:delText>DC_2A_n261I</w:delText>
              </w:r>
            </w:del>
          </w:p>
          <w:p w14:paraId="54A3C659" w14:textId="67198DAD" w:rsidR="008D1E4A" w:rsidRPr="00EF5447" w:rsidDel="00AA2CBF" w:rsidRDefault="008D1E4A" w:rsidP="00C620E0">
            <w:pPr>
              <w:pStyle w:val="TAC"/>
              <w:rPr>
                <w:del w:id="538" w:author="Apple" w:date="2021-01-14T20:14:00Z"/>
                <w:noProof/>
                <w:lang w:eastAsia="zh-CN"/>
              </w:rPr>
            </w:pPr>
            <w:del w:id="539" w:author="Apple" w:date="2021-01-14T20:14:00Z">
              <w:r w:rsidRPr="00EF5447" w:rsidDel="00AA2CBF">
                <w:rPr>
                  <w:lang w:eastAsia="zh-CN"/>
                </w:rPr>
                <w:delText>DC_5A_n261I</w:delText>
              </w:r>
            </w:del>
          </w:p>
        </w:tc>
      </w:tr>
      <w:tr w:rsidR="008D1E4A" w:rsidRPr="00EF5447" w14:paraId="2EA5523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2CAFF" w14:textId="77777777" w:rsidR="008D1E4A" w:rsidRPr="00EF5447" w:rsidRDefault="008D1E4A" w:rsidP="00C620E0">
            <w:pPr>
              <w:pStyle w:val="TAC"/>
              <w:rPr>
                <w:noProof/>
                <w:lang w:eastAsia="zh-CN"/>
              </w:rPr>
            </w:pPr>
            <w:r w:rsidRPr="00EF5447">
              <w:rPr>
                <w:noProof/>
                <w:lang w:eastAsia="zh-CN"/>
              </w:rPr>
              <w:t>DC_2A-12A_n260A</w:t>
            </w:r>
          </w:p>
          <w:p w14:paraId="0D929D7D"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4CB079D5"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_n260H</w:t>
            </w:r>
          </w:p>
          <w:p w14:paraId="293ECDC7"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_n260I</w:t>
            </w:r>
          </w:p>
          <w:p w14:paraId="69690642"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_n260J</w:t>
            </w:r>
          </w:p>
          <w:p w14:paraId="7D22104D"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_n260K</w:t>
            </w:r>
          </w:p>
          <w:p w14:paraId="1ED8639E"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_n260L</w:t>
            </w:r>
          </w:p>
          <w:p w14:paraId="6E7271CC" w14:textId="77777777" w:rsidR="008D1E4A" w:rsidRPr="00EF5447" w:rsidRDefault="008D1E4A" w:rsidP="00C620E0">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3784914D" w14:textId="77777777" w:rsidR="008D1E4A" w:rsidRPr="00EF5447" w:rsidRDefault="008D1E4A" w:rsidP="00C620E0">
            <w:pPr>
              <w:pStyle w:val="TAC"/>
              <w:rPr>
                <w:noProof/>
                <w:lang w:eastAsia="zh-CN"/>
              </w:rPr>
            </w:pPr>
            <w:r w:rsidRPr="00EF5447">
              <w:rPr>
                <w:noProof/>
                <w:lang w:eastAsia="zh-CN"/>
              </w:rPr>
              <w:t>DC_2A-2A-12A_n260A</w:t>
            </w:r>
          </w:p>
          <w:p w14:paraId="73C709EA" w14:textId="77777777" w:rsidR="008D1E4A" w:rsidRPr="00EF5447" w:rsidRDefault="008D1E4A" w:rsidP="00C620E0">
            <w:pPr>
              <w:pStyle w:val="TAC"/>
            </w:pPr>
            <w:r w:rsidRPr="00EF5447">
              <w:t>DC_2A-2A-12A_n260G</w:t>
            </w:r>
          </w:p>
          <w:p w14:paraId="35D45922" w14:textId="77777777" w:rsidR="008D1E4A" w:rsidRPr="00EF5447" w:rsidRDefault="008D1E4A" w:rsidP="00C620E0">
            <w:pPr>
              <w:pStyle w:val="TAC"/>
              <w:rPr>
                <w:lang w:eastAsia="fr-FR"/>
              </w:rPr>
            </w:pPr>
            <w:r w:rsidRPr="00EF5447">
              <w:t>DC_2A-2A-12A_n260H</w:t>
            </w:r>
          </w:p>
          <w:p w14:paraId="2E6C4266" w14:textId="77777777" w:rsidR="008D1E4A" w:rsidRPr="00EF5447" w:rsidRDefault="008D1E4A" w:rsidP="00C620E0">
            <w:pPr>
              <w:pStyle w:val="TAC"/>
              <w:rPr>
                <w:noProof/>
                <w:lang w:eastAsia="zh-CN"/>
              </w:rPr>
            </w:pPr>
            <w:r w:rsidRPr="00EF5447">
              <w:t>DC_2A-2A-12A_n260I</w:t>
            </w:r>
          </w:p>
          <w:p w14:paraId="0A3BFCC1" w14:textId="77777777" w:rsidR="008D1E4A" w:rsidRPr="00EF5447" w:rsidRDefault="008D1E4A" w:rsidP="00C620E0">
            <w:pPr>
              <w:pStyle w:val="TAC"/>
              <w:rPr>
                <w:noProof/>
                <w:lang w:eastAsia="zh-CN"/>
              </w:rPr>
            </w:pPr>
            <w:r w:rsidRPr="00EF5447">
              <w:t>DC_2A-2A-12A_n260J</w:t>
            </w:r>
          </w:p>
          <w:p w14:paraId="3A5C2658" w14:textId="77777777" w:rsidR="008D1E4A" w:rsidRPr="00EF5447" w:rsidRDefault="008D1E4A" w:rsidP="00C620E0">
            <w:pPr>
              <w:pStyle w:val="TAC"/>
              <w:rPr>
                <w:noProof/>
                <w:lang w:eastAsia="zh-CN"/>
              </w:rPr>
            </w:pPr>
            <w:r w:rsidRPr="00EF5447">
              <w:t>DC_2A-2A-12A_n260K</w:t>
            </w:r>
          </w:p>
          <w:p w14:paraId="7C37DA94" w14:textId="77777777" w:rsidR="008D1E4A" w:rsidRPr="00EF5447" w:rsidRDefault="008D1E4A" w:rsidP="00C620E0">
            <w:pPr>
              <w:pStyle w:val="TAC"/>
              <w:rPr>
                <w:noProof/>
                <w:lang w:eastAsia="zh-CN"/>
              </w:rPr>
            </w:pPr>
            <w:r w:rsidRPr="00EF5447">
              <w:t>DC_2A-2A-12A_n260L</w:t>
            </w:r>
          </w:p>
          <w:p w14:paraId="05C94D17" w14:textId="77777777" w:rsidR="008D1E4A" w:rsidRPr="00EF5447" w:rsidRDefault="008D1E4A" w:rsidP="00C620E0">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F1F6F" w14:textId="77777777" w:rsidR="008D1E4A" w:rsidRPr="00EF5447" w:rsidRDefault="008D1E4A" w:rsidP="00C620E0">
            <w:pPr>
              <w:pStyle w:val="TAC"/>
              <w:rPr>
                <w:noProof/>
                <w:lang w:eastAsia="zh-CN"/>
              </w:rPr>
            </w:pPr>
            <w:r w:rsidRPr="00EF5447">
              <w:rPr>
                <w:noProof/>
                <w:lang w:eastAsia="zh-CN"/>
              </w:rPr>
              <w:t>DC_2A_n260A</w:t>
            </w:r>
          </w:p>
          <w:p w14:paraId="7185A203" w14:textId="77777777" w:rsidR="008D1E4A" w:rsidRPr="00EF5447" w:rsidRDefault="008D1E4A" w:rsidP="00C620E0">
            <w:pPr>
              <w:pStyle w:val="TAC"/>
              <w:rPr>
                <w:noProof/>
                <w:lang w:eastAsia="zh-CN"/>
              </w:rPr>
            </w:pPr>
            <w:r w:rsidRPr="00EF5447">
              <w:rPr>
                <w:noProof/>
                <w:lang w:eastAsia="zh-CN"/>
              </w:rPr>
              <w:t>DC_12A_n260A</w:t>
            </w:r>
          </w:p>
        </w:tc>
      </w:tr>
      <w:tr w:rsidR="008D1E4A" w:rsidRPr="00EF5447" w14:paraId="47056C7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0BF76" w14:textId="77777777" w:rsidR="008D1E4A" w:rsidRPr="00EF5447" w:rsidRDefault="008D1E4A" w:rsidP="00C620E0">
            <w:pPr>
              <w:pStyle w:val="TAC"/>
              <w:rPr>
                <w:noProof/>
                <w:lang w:eastAsia="zh-CN"/>
              </w:rPr>
            </w:pPr>
            <w:r w:rsidRPr="00EF5447">
              <w:rPr>
                <w:noProof/>
                <w:lang w:eastAsia="zh-CN"/>
              </w:rPr>
              <w:lastRenderedPageBreak/>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DC86B" w14:textId="77777777" w:rsidR="008D1E4A" w:rsidRPr="00EF5447" w:rsidRDefault="008D1E4A" w:rsidP="00C620E0">
            <w:pPr>
              <w:pStyle w:val="TAC"/>
              <w:rPr>
                <w:noProof/>
                <w:lang w:eastAsia="zh-CN"/>
              </w:rPr>
            </w:pPr>
            <w:r w:rsidRPr="00EF5447">
              <w:rPr>
                <w:noProof/>
                <w:lang w:eastAsia="zh-CN"/>
              </w:rPr>
              <w:t>DC_2A_n257A</w:t>
            </w:r>
          </w:p>
          <w:p w14:paraId="648E6D56" w14:textId="77777777" w:rsidR="008D1E4A" w:rsidRPr="00EF5447" w:rsidRDefault="008D1E4A" w:rsidP="00C620E0">
            <w:pPr>
              <w:pStyle w:val="TAC"/>
              <w:rPr>
                <w:noProof/>
                <w:lang w:eastAsia="zh-CN"/>
              </w:rPr>
            </w:pPr>
            <w:r w:rsidRPr="00EF5447">
              <w:rPr>
                <w:noProof/>
                <w:lang w:eastAsia="zh-CN"/>
              </w:rPr>
              <w:t>DC_13A_n257A</w:t>
            </w:r>
          </w:p>
        </w:tc>
      </w:tr>
      <w:tr w:rsidR="008D1E4A" w:rsidRPr="00EF5447" w:rsidDel="00D23638" w14:paraId="755B8DA4" w14:textId="69E9E729" w:rsidTr="00C620E0">
        <w:trPr>
          <w:trHeight w:val="187"/>
          <w:jc w:val="center"/>
          <w:del w:id="540" w:author="Apple" w:date="2021-01-15T12:2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1FAEA2" w14:textId="6FD84BE3" w:rsidR="008D1E4A" w:rsidRPr="00EF5447" w:rsidDel="00D23638" w:rsidRDefault="008D1E4A" w:rsidP="00C620E0">
            <w:pPr>
              <w:pStyle w:val="TAC"/>
              <w:rPr>
                <w:del w:id="541" w:author="Apple" w:date="2021-01-15T12:23:00Z"/>
                <w:noProof/>
                <w:lang w:eastAsia="zh-CN"/>
              </w:rPr>
            </w:pPr>
            <w:del w:id="542" w:author="Apple" w:date="2021-01-15T12:23:00Z">
              <w:r w:rsidRPr="00EF5447" w:rsidDel="00D23638">
                <w:rPr>
                  <w:noProof/>
                </w:rPr>
                <w:delText>DC_2A-29A_n260A</w:delText>
              </w:r>
            </w:del>
          </w:p>
          <w:p w14:paraId="787B51AB" w14:textId="6B104859" w:rsidR="008D1E4A" w:rsidRPr="00EF5447" w:rsidDel="00D23638" w:rsidRDefault="008D1E4A" w:rsidP="00C620E0">
            <w:pPr>
              <w:pStyle w:val="TAC"/>
              <w:rPr>
                <w:del w:id="543" w:author="Apple" w:date="2021-01-15T12:23:00Z"/>
                <w:rFonts w:cs="Arial"/>
                <w:lang w:eastAsia="ja-JP"/>
              </w:rPr>
            </w:pPr>
            <w:del w:id="544" w:author="Apple" w:date="2021-01-15T12:23:00Z">
              <w:r w:rsidRPr="00EF5447" w:rsidDel="00D23638">
                <w:rPr>
                  <w:rFonts w:cs="Arial"/>
                  <w:lang w:eastAsia="ja-JP"/>
                </w:rPr>
                <w:delText>DC_2A-29A_n260G</w:delText>
              </w:r>
            </w:del>
          </w:p>
          <w:p w14:paraId="2DF8FEA4" w14:textId="299EC7BA" w:rsidR="008D1E4A" w:rsidRPr="00EF5447" w:rsidDel="00D23638" w:rsidRDefault="008D1E4A" w:rsidP="00C620E0">
            <w:pPr>
              <w:pStyle w:val="TAC"/>
              <w:rPr>
                <w:del w:id="545" w:author="Apple" w:date="2021-01-15T12:23:00Z"/>
                <w:rFonts w:cs="Arial"/>
                <w:lang w:eastAsia="ja-JP"/>
              </w:rPr>
            </w:pPr>
            <w:del w:id="546" w:author="Apple" w:date="2021-01-15T12:23:00Z">
              <w:r w:rsidRPr="00EF5447" w:rsidDel="00D23638">
                <w:rPr>
                  <w:rFonts w:cs="Arial"/>
                  <w:lang w:eastAsia="ja-JP"/>
                </w:rPr>
                <w:delText>DC_2A-29A_n260H</w:delText>
              </w:r>
            </w:del>
          </w:p>
          <w:p w14:paraId="444D943F" w14:textId="5F4177DF" w:rsidR="008D1E4A" w:rsidRPr="00EF5447" w:rsidDel="00D23638" w:rsidRDefault="008D1E4A" w:rsidP="00C620E0">
            <w:pPr>
              <w:pStyle w:val="TAC"/>
              <w:rPr>
                <w:del w:id="547" w:author="Apple" w:date="2021-01-15T12:23:00Z"/>
                <w:rFonts w:cs="Arial"/>
                <w:lang w:eastAsia="ja-JP"/>
              </w:rPr>
            </w:pPr>
            <w:del w:id="548" w:author="Apple" w:date="2021-01-15T12:23:00Z">
              <w:r w:rsidRPr="00EF5447" w:rsidDel="00D23638">
                <w:rPr>
                  <w:rFonts w:cs="Arial"/>
                  <w:lang w:eastAsia="ja-JP"/>
                </w:rPr>
                <w:delText>DC_2A-29A_n260I</w:delText>
              </w:r>
            </w:del>
          </w:p>
          <w:p w14:paraId="6F3D1757" w14:textId="467464E5" w:rsidR="008D1E4A" w:rsidRPr="00EF5447" w:rsidDel="00D23638" w:rsidRDefault="008D1E4A" w:rsidP="00C620E0">
            <w:pPr>
              <w:pStyle w:val="TAC"/>
              <w:rPr>
                <w:del w:id="549" w:author="Apple" w:date="2021-01-15T12:23:00Z"/>
                <w:rFonts w:cs="Arial"/>
                <w:lang w:eastAsia="ja-JP"/>
              </w:rPr>
            </w:pPr>
            <w:del w:id="550" w:author="Apple" w:date="2021-01-15T12:23:00Z">
              <w:r w:rsidRPr="00EF5447" w:rsidDel="00D23638">
                <w:rPr>
                  <w:rFonts w:cs="Arial"/>
                  <w:lang w:eastAsia="ja-JP"/>
                </w:rPr>
                <w:delText>DC_2A-29A_n260J</w:delText>
              </w:r>
            </w:del>
          </w:p>
          <w:p w14:paraId="15B5585F" w14:textId="56D4A70F" w:rsidR="008D1E4A" w:rsidRPr="00EF5447" w:rsidDel="00D23638" w:rsidRDefault="008D1E4A" w:rsidP="00C620E0">
            <w:pPr>
              <w:pStyle w:val="TAC"/>
              <w:rPr>
                <w:del w:id="551" w:author="Apple" w:date="2021-01-15T12:23:00Z"/>
                <w:rFonts w:cs="Arial"/>
                <w:lang w:eastAsia="ja-JP"/>
              </w:rPr>
            </w:pPr>
            <w:del w:id="552" w:author="Apple" w:date="2021-01-15T12:23:00Z">
              <w:r w:rsidRPr="00EF5447" w:rsidDel="00D23638">
                <w:rPr>
                  <w:rFonts w:cs="Arial"/>
                  <w:lang w:eastAsia="ja-JP"/>
                </w:rPr>
                <w:delText>DC_2A-29A_n260K</w:delText>
              </w:r>
            </w:del>
          </w:p>
          <w:p w14:paraId="690C0069" w14:textId="75C7F74E" w:rsidR="008D1E4A" w:rsidRPr="00EF5447" w:rsidDel="00D23638" w:rsidRDefault="008D1E4A" w:rsidP="00C620E0">
            <w:pPr>
              <w:pStyle w:val="TAC"/>
              <w:rPr>
                <w:del w:id="553" w:author="Apple" w:date="2021-01-15T12:23:00Z"/>
                <w:rFonts w:cs="Arial"/>
                <w:lang w:eastAsia="ja-JP"/>
              </w:rPr>
            </w:pPr>
            <w:del w:id="554" w:author="Apple" w:date="2021-01-15T12:23:00Z">
              <w:r w:rsidRPr="00EF5447" w:rsidDel="00D23638">
                <w:rPr>
                  <w:rFonts w:cs="Arial"/>
                  <w:lang w:eastAsia="ja-JP"/>
                </w:rPr>
                <w:delText>DC_2A-29A_n260L</w:delText>
              </w:r>
            </w:del>
          </w:p>
          <w:p w14:paraId="0C78BC6D" w14:textId="01E01B85" w:rsidR="008D1E4A" w:rsidRPr="00EF5447" w:rsidDel="00D23638" w:rsidRDefault="008D1E4A" w:rsidP="00C620E0">
            <w:pPr>
              <w:pStyle w:val="TAC"/>
              <w:rPr>
                <w:del w:id="555" w:author="Apple" w:date="2021-01-15T12:23:00Z"/>
                <w:noProof/>
                <w:lang w:eastAsia="zh-CN"/>
              </w:rPr>
            </w:pPr>
            <w:del w:id="556" w:author="Apple" w:date="2021-01-15T12:23:00Z">
              <w:r w:rsidRPr="00EF5447" w:rsidDel="00D23638">
                <w:rPr>
                  <w:rFonts w:cs="Arial"/>
                  <w:lang w:eastAsia="ja-JP"/>
                </w:rPr>
                <w:delText>DC_2A-29A_n260M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E153E1" w14:textId="61FAB475" w:rsidR="008D1E4A" w:rsidRPr="00EF5447" w:rsidDel="00D23638" w:rsidRDefault="008D1E4A" w:rsidP="00C620E0">
            <w:pPr>
              <w:pStyle w:val="TAC"/>
              <w:rPr>
                <w:del w:id="557" w:author="Apple" w:date="2021-01-15T12:23:00Z"/>
                <w:noProof/>
                <w:lang w:eastAsia="zh-CN"/>
              </w:rPr>
            </w:pPr>
            <w:del w:id="558" w:author="Apple" w:date="2021-01-15T12:23:00Z">
              <w:r w:rsidRPr="00EF5447" w:rsidDel="00D23638">
                <w:rPr>
                  <w:noProof/>
                </w:rPr>
                <w:delText>DC_2A_n260A</w:delText>
              </w:r>
            </w:del>
          </w:p>
        </w:tc>
      </w:tr>
      <w:tr w:rsidR="008D1E4A" w:rsidRPr="00EF5447" w14:paraId="1AD0869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55C18A" w14:textId="77777777" w:rsidR="008D1E4A" w:rsidRPr="00EF5447" w:rsidRDefault="008D1E4A" w:rsidP="00C620E0">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8EEB9CC" w14:textId="77777777" w:rsidR="008D1E4A" w:rsidRPr="00EF5447" w:rsidRDefault="008D1E4A" w:rsidP="00C620E0">
            <w:pPr>
              <w:pStyle w:val="TAC"/>
              <w:rPr>
                <w:noProof/>
                <w:lang w:eastAsia="zh-CN"/>
              </w:rPr>
            </w:pPr>
            <w:r w:rsidRPr="00EF5447">
              <w:rPr>
                <w:noProof/>
                <w:lang w:eastAsia="zh-CN"/>
              </w:rPr>
              <w:t>DC_2A-13A_n260G</w:t>
            </w:r>
          </w:p>
          <w:p w14:paraId="795AD22C" w14:textId="77777777" w:rsidR="008D1E4A" w:rsidRPr="00EF5447" w:rsidRDefault="008D1E4A" w:rsidP="00C620E0">
            <w:pPr>
              <w:pStyle w:val="TAC"/>
              <w:rPr>
                <w:noProof/>
                <w:lang w:eastAsia="zh-CN"/>
              </w:rPr>
            </w:pPr>
            <w:r w:rsidRPr="00EF5447">
              <w:rPr>
                <w:noProof/>
                <w:lang w:eastAsia="zh-CN"/>
              </w:rPr>
              <w:t>DC_2A-13A_n260H</w:t>
            </w:r>
          </w:p>
          <w:p w14:paraId="2C3DE6FC" w14:textId="77777777" w:rsidR="008D1E4A" w:rsidRPr="00EF5447" w:rsidRDefault="008D1E4A" w:rsidP="00C620E0">
            <w:pPr>
              <w:pStyle w:val="TAC"/>
              <w:rPr>
                <w:noProof/>
                <w:lang w:eastAsia="zh-CN"/>
              </w:rPr>
            </w:pPr>
            <w:r w:rsidRPr="00EF5447">
              <w:rPr>
                <w:noProof/>
                <w:lang w:eastAsia="zh-CN"/>
              </w:rPr>
              <w:t>DC_2A-13A_n260I</w:t>
            </w:r>
          </w:p>
          <w:p w14:paraId="5DD314E8" w14:textId="77777777" w:rsidR="008D1E4A" w:rsidRPr="00EF5447" w:rsidRDefault="008D1E4A" w:rsidP="00C620E0">
            <w:pPr>
              <w:pStyle w:val="TAC"/>
              <w:rPr>
                <w:noProof/>
                <w:lang w:eastAsia="zh-CN"/>
              </w:rPr>
            </w:pPr>
            <w:r w:rsidRPr="00EF5447">
              <w:rPr>
                <w:noProof/>
                <w:lang w:eastAsia="zh-CN"/>
              </w:rPr>
              <w:t>DC_2A-13A_n260J</w:t>
            </w:r>
          </w:p>
          <w:p w14:paraId="05D5ED70" w14:textId="77777777" w:rsidR="008D1E4A" w:rsidRPr="00EF5447" w:rsidRDefault="008D1E4A" w:rsidP="00C620E0">
            <w:pPr>
              <w:pStyle w:val="TAC"/>
              <w:rPr>
                <w:noProof/>
                <w:lang w:eastAsia="zh-CN"/>
              </w:rPr>
            </w:pPr>
            <w:r w:rsidRPr="00EF5447">
              <w:rPr>
                <w:noProof/>
                <w:lang w:eastAsia="zh-CN"/>
              </w:rPr>
              <w:t>DC_2A-13A_n260K</w:t>
            </w:r>
          </w:p>
          <w:p w14:paraId="7B029D67" w14:textId="77777777" w:rsidR="008D1E4A" w:rsidRPr="00EF5447" w:rsidRDefault="008D1E4A" w:rsidP="00C620E0">
            <w:pPr>
              <w:pStyle w:val="TAC"/>
              <w:rPr>
                <w:noProof/>
                <w:lang w:eastAsia="zh-CN"/>
              </w:rPr>
            </w:pPr>
            <w:r w:rsidRPr="00EF5447">
              <w:rPr>
                <w:noProof/>
                <w:lang w:eastAsia="zh-CN"/>
              </w:rPr>
              <w:t>DC_2A-13A_n260L</w:t>
            </w:r>
          </w:p>
          <w:p w14:paraId="2E5D6FB5" w14:textId="77777777" w:rsidR="008D1E4A" w:rsidRPr="00EF5447" w:rsidRDefault="008D1E4A" w:rsidP="00C620E0">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932CD3" w14:textId="77777777" w:rsidR="008D1E4A" w:rsidRPr="00EF5447" w:rsidRDefault="008D1E4A" w:rsidP="00C620E0">
            <w:pPr>
              <w:pStyle w:val="TAC"/>
              <w:rPr>
                <w:noProof/>
                <w:lang w:eastAsia="zh-CN"/>
              </w:rPr>
            </w:pPr>
            <w:r w:rsidRPr="00EF5447">
              <w:rPr>
                <w:noProof/>
                <w:lang w:eastAsia="zh-CN"/>
              </w:rPr>
              <w:t>DC_2A_n260A</w:t>
            </w:r>
          </w:p>
          <w:p w14:paraId="0E1F3799" w14:textId="77777777" w:rsidR="008D1E4A" w:rsidRDefault="008D1E4A" w:rsidP="00C620E0">
            <w:pPr>
              <w:pStyle w:val="TAC"/>
              <w:rPr>
                <w:ins w:id="559" w:author="Apple" w:date="2021-01-14T20:17:00Z"/>
                <w:noProof/>
                <w:lang w:eastAsia="zh-CN"/>
              </w:rPr>
            </w:pPr>
            <w:r w:rsidRPr="00EF5447">
              <w:rPr>
                <w:noProof/>
                <w:lang w:eastAsia="zh-CN"/>
              </w:rPr>
              <w:t>DC_13A_n260A</w:t>
            </w:r>
          </w:p>
          <w:p w14:paraId="5EA490D1" w14:textId="77777777" w:rsidR="00E85E74" w:rsidRPr="00EF5447" w:rsidRDefault="00E85E74" w:rsidP="00E85E74">
            <w:pPr>
              <w:pStyle w:val="TAC"/>
              <w:rPr>
                <w:ins w:id="560" w:author="Apple" w:date="2021-01-14T20:17:00Z"/>
                <w:rFonts w:cs="Arial"/>
                <w:color w:val="000000"/>
                <w:szCs w:val="18"/>
                <w:lang w:eastAsia="zh-CN"/>
              </w:rPr>
            </w:pPr>
            <w:ins w:id="561" w:author="Apple" w:date="2021-01-14T20:17:00Z">
              <w:r w:rsidRPr="00EF5447">
                <w:rPr>
                  <w:rFonts w:cs="Arial"/>
                  <w:color w:val="000000"/>
                  <w:szCs w:val="18"/>
                  <w:lang w:eastAsia="zh-CN"/>
                </w:rPr>
                <w:t>DC_2A_n260G</w:t>
              </w:r>
            </w:ins>
          </w:p>
          <w:p w14:paraId="3542A0B0" w14:textId="77777777" w:rsidR="00E85E74" w:rsidRDefault="00E85E74" w:rsidP="00E85E74">
            <w:pPr>
              <w:pStyle w:val="TAC"/>
              <w:rPr>
                <w:ins w:id="562" w:author="Apple" w:date="2021-01-14T20:17:00Z"/>
                <w:rFonts w:cs="Arial"/>
                <w:color w:val="000000"/>
                <w:szCs w:val="18"/>
                <w:lang w:eastAsia="zh-CN"/>
              </w:rPr>
            </w:pPr>
            <w:ins w:id="563" w:author="Apple" w:date="2021-01-14T20:17:00Z">
              <w:r w:rsidRPr="00EF5447">
                <w:rPr>
                  <w:rFonts w:cs="Arial"/>
                  <w:color w:val="000000"/>
                  <w:szCs w:val="18"/>
                  <w:lang w:eastAsia="zh-CN"/>
                </w:rPr>
                <w:t>DC_13A_n260G</w:t>
              </w:r>
            </w:ins>
          </w:p>
          <w:p w14:paraId="581B6311" w14:textId="77777777" w:rsidR="00E85E74" w:rsidRPr="00EF5447" w:rsidRDefault="00E85E74" w:rsidP="00E85E74">
            <w:pPr>
              <w:pStyle w:val="TAC"/>
              <w:rPr>
                <w:ins w:id="564" w:author="Apple" w:date="2021-01-14T20:17:00Z"/>
                <w:rFonts w:cs="Arial"/>
                <w:color w:val="000000"/>
                <w:szCs w:val="18"/>
                <w:lang w:eastAsia="zh-CN"/>
              </w:rPr>
            </w:pPr>
            <w:ins w:id="565" w:author="Apple" w:date="2021-01-14T20:17:00Z">
              <w:r w:rsidRPr="00EF5447">
                <w:rPr>
                  <w:rFonts w:cs="Arial"/>
                  <w:color w:val="000000"/>
                  <w:szCs w:val="18"/>
                  <w:lang w:eastAsia="zh-CN"/>
                </w:rPr>
                <w:t>DC_2A_n260H</w:t>
              </w:r>
            </w:ins>
          </w:p>
          <w:p w14:paraId="49B8A7A3" w14:textId="77777777" w:rsidR="00E85E74" w:rsidRDefault="00E85E74" w:rsidP="00E85E74">
            <w:pPr>
              <w:pStyle w:val="TAC"/>
              <w:rPr>
                <w:ins w:id="566" w:author="Apple" w:date="2021-01-14T20:19:00Z"/>
                <w:rFonts w:cs="Arial"/>
                <w:color w:val="000000"/>
                <w:szCs w:val="18"/>
                <w:lang w:eastAsia="zh-CN"/>
              </w:rPr>
            </w:pPr>
            <w:ins w:id="567" w:author="Apple" w:date="2021-01-14T20:17:00Z">
              <w:r w:rsidRPr="00EF5447">
                <w:rPr>
                  <w:rFonts w:cs="Arial"/>
                  <w:color w:val="000000"/>
                  <w:szCs w:val="18"/>
                  <w:lang w:eastAsia="zh-CN"/>
                </w:rPr>
                <w:t>DC_13A_n260H</w:t>
              </w:r>
            </w:ins>
          </w:p>
          <w:p w14:paraId="4C03F26E" w14:textId="77777777" w:rsidR="00E85E74" w:rsidRPr="00EF5447" w:rsidRDefault="00E85E74" w:rsidP="00E85E74">
            <w:pPr>
              <w:pStyle w:val="TAC"/>
              <w:rPr>
                <w:ins w:id="568" w:author="Apple" w:date="2021-01-14T20:19:00Z"/>
                <w:lang w:eastAsia="zh-CN"/>
              </w:rPr>
            </w:pPr>
            <w:ins w:id="569" w:author="Apple" w:date="2021-01-14T20:19:00Z">
              <w:r w:rsidRPr="00EF5447">
                <w:rPr>
                  <w:lang w:eastAsia="zh-CN"/>
                </w:rPr>
                <w:t>DC_2A_n260I</w:t>
              </w:r>
            </w:ins>
          </w:p>
          <w:p w14:paraId="162B6BBA" w14:textId="4E78341C" w:rsidR="00E85E74" w:rsidRPr="00EF5447" w:rsidRDefault="00E85E74" w:rsidP="00E85E74">
            <w:pPr>
              <w:pStyle w:val="TAC"/>
              <w:rPr>
                <w:noProof/>
                <w:lang w:eastAsia="zh-CN"/>
              </w:rPr>
            </w:pPr>
            <w:ins w:id="570" w:author="Apple" w:date="2021-01-14T20:19:00Z">
              <w:r w:rsidRPr="00EF5447">
                <w:rPr>
                  <w:lang w:eastAsia="zh-CN"/>
                </w:rPr>
                <w:t>DC_13A_n260I</w:t>
              </w:r>
            </w:ins>
          </w:p>
        </w:tc>
      </w:tr>
      <w:tr w:rsidR="008D1E4A" w:rsidRPr="00EF5447" w:rsidDel="00E85E74" w14:paraId="58F69293" w14:textId="6C0DE512" w:rsidTr="00C620E0">
        <w:trPr>
          <w:trHeight w:val="187"/>
          <w:jc w:val="center"/>
          <w:del w:id="571" w:author="Apple" w:date="2021-01-14T20: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C7A498" w14:textId="0A0FFCEC" w:rsidR="008D1E4A" w:rsidRPr="00EF5447" w:rsidDel="00E85E74" w:rsidRDefault="008D1E4A" w:rsidP="00C620E0">
            <w:pPr>
              <w:pStyle w:val="TAC"/>
              <w:rPr>
                <w:del w:id="572" w:author="Apple" w:date="2021-01-14T20:18:00Z"/>
                <w:noProof/>
                <w:lang w:eastAsia="zh-CN"/>
              </w:rPr>
            </w:pPr>
            <w:del w:id="573" w:author="Apple" w:date="2021-01-14T20:18:00Z">
              <w:r w:rsidRPr="00EF5447" w:rsidDel="00E85E74">
                <w:rPr>
                  <w:noProof/>
                  <w:lang w:eastAsia="zh-CN"/>
                </w:rPr>
                <w:delText>DC_2A-13A_n260I</w:delText>
              </w:r>
            </w:del>
          </w:p>
          <w:p w14:paraId="22024A57" w14:textId="55E08FD5" w:rsidR="008D1E4A" w:rsidRPr="00EF5447" w:rsidDel="00E85E74" w:rsidRDefault="008D1E4A" w:rsidP="00C620E0">
            <w:pPr>
              <w:pStyle w:val="TAC"/>
              <w:rPr>
                <w:del w:id="574" w:author="Apple" w:date="2021-01-14T20:18:00Z"/>
                <w:noProof/>
                <w:lang w:eastAsia="zh-CN"/>
              </w:rPr>
            </w:pPr>
            <w:del w:id="575" w:author="Apple" w:date="2021-01-14T20:18:00Z">
              <w:r w:rsidRPr="00EF5447" w:rsidDel="00E85E74">
                <w:rPr>
                  <w:noProof/>
                  <w:lang w:eastAsia="zh-CN"/>
                </w:rPr>
                <w:delText>DC_2A-13A_n260J</w:delText>
              </w:r>
            </w:del>
          </w:p>
          <w:p w14:paraId="4CEAAD64" w14:textId="072C7183" w:rsidR="008D1E4A" w:rsidRPr="00EF5447" w:rsidDel="00E85E74" w:rsidRDefault="008D1E4A" w:rsidP="00C620E0">
            <w:pPr>
              <w:pStyle w:val="TAC"/>
              <w:rPr>
                <w:del w:id="576" w:author="Apple" w:date="2021-01-14T20:18:00Z"/>
                <w:noProof/>
                <w:lang w:eastAsia="zh-CN"/>
              </w:rPr>
            </w:pPr>
            <w:del w:id="577" w:author="Apple" w:date="2021-01-14T20:18:00Z">
              <w:r w:rsidRPr="00EF5447" w:rsidDel="00E85E74">
                <w:rPr>
                  <w:noProof/>
                  <w:lang w:eastAsia="zh-CN"/>
                </w:rPr>
                <w:delText>DC_2A-13A_n260K</w:delText>
              </w:r>
            </w:del>
          </w:p>
          <w:p w14:paraId="620AC199" w14:textId="021A1F39" w:rsidR="008D1E4A" w:rsidRPr="00EF5447" w:rsidDel="00E85E74" w:rsidRDefault="008D1E4A" w:rsidP="00C620E0">
            <w:pPr>
              <w:pStyle w:val="TAC"/>
              <w:rPr>
                <w:del w:id="578" w:author="Apple" w:date="2021-01-14T20:18:00Z"/>
                <w:noProof/>
                <w:lang w:eastAsia="zh-CN"/>
              </w:rPr>
            </w:pPr>
            <w:del w:id="579" w:author="Apple" w:date="2021-01-14T20:18:00Z">
              <w:r w:rsidRPr="00EF5447" w:rsidDel="00E85E74">
                <w:rPr>
                  <w:noProof/>
                  <w:lang w:eastAsia="zh-CN"/>
                </w:rPr>
                <w:delText>DC_2A-13A_n260L</w:delText>
              </w:r>
            </w:del>
          </w:p>
          <w:p w14:paraId="51B1F67A" w14:textId="2A089261" w:rsidR="008D1E4A" w:rsidRPr="00EF5447" w:rsidDel="00E85E74" w:rsidRDefault="008D1E4A" w:rsidP="00C620E0">
            <w:pPr>
              <w:pStyle w:val="TAC"/>
              <w:rPr>
                <w:del w:id="580" w:author="Apple" w:date="2021-01-14T20:18:00Z"/>
                <w:noProof/>
                <w:lang w:eastAsia="zh-CN"/>
              </w:rPr>
            </w:pPr>
            <w:del w:id="581" w:author="Apple" w:date="2021-01-14T20:18:00Z">
              <w:r w:rsidRPr="00EF5447" w:rsidDel="00E85E74">
                <w:rPr>
                  <w:noProof/>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4995BD" w14:textId="4425CD5F" w:rsidR="008D1E4A" w:rsidRPr="00EF5447" w:rsidDel="00E85E74" w:rsidRDefault="008D1E4A" w:rsidP="00C620E0">
            <w:pPr>
              <w:pStyle w:val="TAC"/>
              <w:rPr>
                <w:del w:id="582" w:author="Apple" w:date="2021-01-14T20:18:00Z"/>
                <w:rFonts w:cs="Arial"/>
                <w:color w:val="000000"/>
                <w:szCs w:val="18"/>
                <w:lang w:eastAsia="zh-CN"/>
              </w:rPr>
            </w:pPr>
            <w:del w:id="583" w:author="Apple" w:date="2021-01-14T20:18:00Z">
              <w:r w:rsidRPr="00EF5447" w:rsidDel="00E85E74">
                <w:rPr>
                  <w:rFonts w:cs="Arial"/>
                  <w:color w:val="000000"/>
                  <w:szCs w:val="18"/>
                  <w:lang w:eastAsia="zh-CN"/>
                </w:rPr>
                <w:delText>DC_2A_n260G</w:delText>
              </w:r>
            </w:del>
          </w:p>
          <w:p w14:paraId="29025152" w14:textId="58A9256E" w:rsidR="008D1E4A" w:rsidRPr="00EF5447" w:rsidDel="00E85E74" w:rsidRDefault="008D1E4A" w:rsidP="00C620E0">
            <w:pPr>
              <w:pStyle w:val="TAC"/>
              <w:rPr>
                <w:del w:id="584" w:author="Apple" w:date="2021-01-14T20:18:00Z"/>
                <w:noProof/>
                <w:lang w:eastAsia="zh-CN"/>
              </w:rPr>
            </w:pPr>
            <w:del w:id="585" w:author="Apple" w:date="2021-01-14T20:18:00Z">
              <w:r w:rsidRPr="00EF5447" w:rsidDel="00E85E74">
                <w:rPr>
                  <w:rFonts w:cs="Arial"/>
                  <w:color w:val="000000"/>
                  <w:szCs w:val="18"/>
                  <w:lang w:eastAsia="zh-CN"/>
                </w:rPr>
                <w:delText>DC_13A_n260G</w:delText>
              </w:r>
            </w:del>
          </w:p>
        </w:tc>
      </w:tr>
      <w:tr w:rsidR="008D1E4A" w:rsidRPr="00EF5447" w:rsidDel="00E85E74" w14:paraId="38CD9729" w14:textId="425257D4" w:rsidTr="00C620E0">
        <w:trPr>
          <w:trHeight w:val="187"/>
          <w:jc w:val="center"/>
          <w:del w:id="586" w:author="Apple" w:date="2021-01-14T20: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61FECD" w14:textId="337D18CF" w:rsidR="008D1E4A" w:rsidRPr="00EF5447" w:rsidDel="00E85E74" w:rsidRDefault="008D1E4A" w:rsidP="00C620E0">
            <w:pPr>
              <w:pStyle w:val="TAC"/>
              <w:rPr>
                <w:del w:id="587" w:author="Apple" w:date="2021-01-14T20:18:00Z"/>
                <w:noProof/>
                <w:lang w:eastAsia="zh-CN"/>
              </w:rPr>
            </w:pPr>
            <w:del w:id="588" w:author="Apple" w:date="2021-01-14T20:18:00Z">
              <w:r w:rsidRPr="00EF5447" w:rsidDel="00E85E74">
                <w:rPr>
                  <w:noProof/>
                  <w:lang w:eastAsia="zh-CN"/>
                </w:rPr>
                <w:delText>DC_2A-13A_n260I</w:delText>
              </w:r>
            </w:del>
          </w:p>
          <w:p w14:paraId="7878B970" w14:textId="2D13ABCA" w:rsidR="008D1E4A" w:rsidRPr="00EF5447" w:rsidDel="00E85E74" w:rsidRDefault="008D1E4A" w:rsidP="00C620E0">
            <w:pPr>
              <w:pStyle w:val="TAC"/>
              <w:rPr>
                <w:del w:id="589" w:author="Apple" w:date="2021-01-14T20:18:00Z"/>
                <w:noProof/>
                <w:lang w:eastAsia="zh-CN"/>
              </w:rPr>
            </w:pPr>
            <w:del w:id="590" w:author="Apple" w:date="2021-01-14T20:18:00Z">
              <w:r w:rsidRPr="00EF5447" w:rsidDel="00E85E74">
                <w:rPr>
                  <w:noProof/>
                  <w:lang w:eastAsia="zh-CN"/>
                </w:rPr>
                <w:delText>DC_2A-13A_n260J</w:delText>
              </w:r>
            </w:del>
          </w:p>
          <w:p w14:paraId="4A6EFC04" w14:textId="5C803F9B" w:rsidR="008D1E4A" w:rsidRPr="00EF5447" w:rsidDel="00E85E74" w:rsidRDefault="008D1E4A" w:rsidP="00C620E0">
            <w:pPr>
              <w:pStyle w:val="TAC"/>
              <w:rPr>
                <w:del w:id="591" w:author="Apple" w:date="2021-01-14T20:18:00Z"/>
                <w:noProof/>
                <w:lang w:eastAsia="zh-CN"/>
              </w:rPr>
            </w:pPr>
            <w:del w:id="592" w:author="Apple" w:date="2021-01-14T20:18:00Z">
              <w:r w:rsidRPr="00EF5447" w:rsidDel="00E85E74">
                <w:rPr>
                  <w:noProof/>
                  <w:lang w:eastAsia="zh-CN"/>
                </w:rPr>
                <w:delText>DC_2A-13A_n260K</w:delText>
              </w:r>
            </w:del>
          </w:p>
          <w:p w14:paraId="1EC708E3" w14:textId="23E12CE4" w:rsidR="008D1E4A" w:rsidRPr="00EF5447" w:rsidDel="00E85E74" w:rsidRDefault="008D1E4A" w:rsidP="00C620E0">
            <w:pPr>
              <w:pStyle w:val="TAC"/>
              <w:rPr>
                <w:del w:id="593" w:author="Apple" w:date="2021-01-14T20:18:00Z"/>
                <w:noProof/>
                <w:lang w:eastAsia="zh-CN"/>
              </w:rPr>
            </w:pPr>
            <w:del w:id="594" w:author="Apple" w:date="2021-01-14T20:18:00Z">
              <w:r w:rsidRPr="00EF5447" w:rsidDel="00E85E74">
                <w:rPr>
                  <w:noProof/>
                  <w:lang w:eastAsia="zh-CN"/>
                </w:rPr>
                <w:delText>DC_2A-13A_n260L</w:delText>
              </w:r>
            </w:del>
          </w:p>
          <w:p w14:paraId="54ACA15D" w14:textId="2F885AEB" w:rsidR="008D1E4A" w:rsidRPr="00EF5447" w:rsidDel="00E85E74" w:rsidRDefault="008D1E4A" w:rsidP="00C620E0">
            <w:pPr>
              <w:pStyle w:val="TAC"/>
              <w:rPr>
                <w:del w:id="595" w:author="Apple" w:date="2021-01-14T20:18:00Z"/>
                <w:noProof/>
                <w:lang w:eastAsia="zh-CN"/>
              </w:rPr>
            </w:pPr>
            <w:del w:id="596" w:author="Apple" w:date="2021-01-14T20:18:00Z">
              <w:r w:rsidRPr="00EF5447" w:rsidDel="00E85E74">
                <w:rPr>
                  <w:noProof/>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B74FC3" w14:textId="416C3676" w:rsidR="008D1E4A" w:rsidRPr="00EF5447" w:rsidDel="00E85E74" w:rsidRDefault="008D1E4A" w:rsidP="00C620E0">
            <w:pPr>
              <w:pStyle w:val="TAC"/>
              <w:rPr>
                <w:del w:id="597" w:author="Apple" w:date="2021-01-14T20:18:00Z"/>
                <w:rFonts w:cs="Arial"/>
                <w:color w:val="000000"/>
                <w:szCs w:val="18"/>
                <w:lang w:eastAsia="zh-CN"/>
              </w:rPr>
            </w:pPr>
            <w:del w:id="598" w:author="Apple" w:date="2021-01-14T20:18:00Z">
              <w:r w:rsidRPr="00EF5447" w:rsidDel="00E85E74">
                <w:rPr>
                  <w:rFonts w:cs="Arial"/>
                  <w:color w:val="000000"/>
                  <w:szCs w:val="18"/>
                  <w:lang w:eastAsia="zh-CN"/>
                </w:rPr>
                <w:delText>DC_2A_n260H</w:delText>
              </w:r>
            </w:del>
          </w:p>
          <w:p w14:paraId="7C7BEA04" w14:textId="08410B12" w:rsidR="008D1E4A" w:rsidRPr="00EF5447" w:rsidDel="00E85E74" w:rsidRDefault="008D1E4A" w:rsidP="00C620E0">
            <w:pPr>
              <w:pStyle w:val="TAC"/>
              <w:rPr>
                <w:del w:id="599" w:author="Apple" w:date="2021-01-14T20:18:00Z"/>
                <w:noProof/>
                <w:lang w:eastAsia="zh-CN"/>
              </w:rPr>
            </w:pPr>
            <w:del w:id="600" w:author="Apple" w:date="2021-01-14T20:18:00Z">
              <w:r w:rsidRPr="00EF5447" w:rsidDel="00E85E74">
                <w:rPr>
                  <w:rFonts w:cs="Arial"/>
                  <w:color w:val="000000"/>
                  <w:szCs w:val="18"/>
                  <w:lang w:eastAsia="zh-CN"/>
                </w:rPr>
                <w:delText>DC_13A_n260H</w:delText>
              </w:r>
            </w:del>
          </w:p>
        </w:tc>
      </w:tr>
      <w:tr w:rsidR="008D1E4A" w:rsidRPr="00EF5447" w14:paraId="4223809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CD58A"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w:t>
            </w:r>
          </w:p>
          <w:p w14:paraId="4D08DA36"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DC_2A-13A_n260(3A)</w:t>
            </w:r>
          </w:p>
          <w:p w14:paraId="67A8239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DC_2A-13A_n260(4A)</w:t>
            </w:r>
          </w:p>
          <w:p w14:paraId="386AD0E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DC_2A-13A_n260(5A)</w:t>
            </w:r>
          </w:p>
          <w:p w14:paraId="74DD988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DC_2A-13A_n260(6A)</w:t>
            </w:r>
          </w:p>
          <w:p w14:paraId="7430F54A"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DC_2A-13A_n260(2G)</w:t>
            </w:r>
          </w:p>
          <w:p w14:paraId="153F031C"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DC_2A-13A_n260(2H)</w:t>
            </w:r>
          </w:p>
          <w:p w14:paraId="2D66F9F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DC_2A-13A_n260(A-G)</w:t>
            </w:r>
          </w:p>
          <w:p w14:paraId="628FC2A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DC_2A-13A_n260(A-H)</w:t>
            </w:r>
          </w:p>
          <w:p w14:paraId="402A9525"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DC_2A-13A_n260(A-2G)</w:t>
            </w:r>
          </w:p>
          <w:p w14:paraId="3CA8938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DC_2A-13A_n260(2A-G)</w:t>
            </w:r>
          </w:p>
          <w:p w14:paraId="2A3112F0"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DC_2A-13A_n260(2A-2G)</w:t>
            </w:r>
          </w:p>
          <w:p w14:paraId="37B05A0E"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DC_2A-13A_n260(3A-G)</w:t>
            </w:r>
          </w:p>
          <w:p w14:paraId="037B8EE6" w14:textId="77777777" w:rsidR="008D1E4A" w:rsidRPr="00EF5447" w:rsidRDefault="008D1E4A" w:rsidP="00C620E0">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5CFC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DC_2A_n260A</w:t>
            </w:r>
          </w:p>
          <w:p w14:paraId="63A16819" w14:textId="77777777" w:rsidR="008D1E4A" w:rsidRPr="00EF5447" w:rsidRDefault="008D1E4A" w:rsidP="00C620E0">
            <w:pPr>
              <w:pStyle w:val="TAC"/>
              <w:rPr>
                <w:noProof/>
                <w:lang w:eastAsia="zh-CN"/>
              </w:rPr>
            </w:pPr>
            <w:r w:rsidRPr="00EF5447">
              <w:rPr>
                <w:rFonts w:cs="Arial"/>
                <w:color w:val="000000"/>
                <w:szCs w:val="18"/>
                <w:lang w:eastAsia="zh-CN"/>
              </w:rPr>
              <w:t>DC_13A_n260A</w:t>
            </w:r>
          </w:p>
        </w:tc>
      </w:tr>
      <w:tr w:rsidR="008D1E4A" w:rsidRPr="00EF5447" w:rsidDel="00E85E74" w14:paraId="6B0FCC1D" w14:textId="32A2F3F3" w:rsidTr="00C620E0">
        <w:trPr>
          <w:trHeight w:val="187"/>
          <w:jc w:val="center"/>
          <w:del w:id="601" w:author="Apple" w:date="2021-01-14T20: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09F8B3" w14:textId="7FD4C30B" w:rsidR="008D1E4A" w:rsidRPr="00EF5447" w:rsidDel="00E85E74" w:rsidRDefault="008D1E4A" w:rsidP="00C620E0">
            <w:pPr>
              <w:pStyle w:val="TAC"/>
              <w:rPr>
                <w:del w:id="602" w:author="Apple" w:date="2021-01-14T20:19:00Z"/>
                <w:lang w:eastAsia="zh-CN"/>
              </w:rPr>
            </w:pPr>
            <w:del w:id="603" w:author="Apple" w:date="2021-01-14T20:19:00Z">
              <w:r w:rsidRPr="00EF5447" w:rsidDel="00E85E74">
                <w:rPr>
                  <w:lang w:eastAsia="zh-CN"/>
                </w:rPr>
                <w:lastRenderedPageBreak/>
                <w:delText>DC_2A-13A_n260I</w:delText>
              </w:r>
            </w:del>
          </w:p>
          <w:p w14:paraId="0496D9ED" w14:textId="0BD53647" w:rsidR="008D1E4A" w:rsidRPr="00EF5447" w:rsidDel="00E85E74" w:rsidRDefault="008D1E4A" w:rsidP="00C620E0">
            <w:pPr>
              <w:pStyle w:val="TAC"/>
              <w:rPr>
                <w:del w:id="604" w:author="Apple" w:date="2021-01-14T20:19:00Z"/>
                <w:lang w:eastAsia="zh-CN"/>
              </w:rPr>
            </w:pPr>
            <w:del w:id="605" w:author="Apple" w:date="2021-01-14T20:19:00Z">
              <w:r w:rsidRPr="00EF5447" w:rsidDel="00E85E74">
                <w:rPr>
                  <w:lang w:eastAsia="zh-CN"/>
                </w:rPr>
                <w:delText>DC_2A-13A_n260J</w:delText>
              </w:r>
            </w:del>
          </w:p>
          <w:p w14:paraId="2A3305FB" w14:textId="6A112396" w:rsidR="008D1E4A" w:rsidRPr="00EF5447" w:rsidDel="00E85E74" w:rsidRDefault="008D1E4A" w:rsidP="00C620E0">
            <w:pPr>
              <w:pStyle w:val="TAC"/>
              <w:rPr>
                <w:del w:id="606" w:author="Apple" w:date="2021-01-14T20:19:00Z"/>
                <w:lang w:eastAsia="zh-CN"/>
              </w:rPr>
            </w:pPr>
            <w:del w:id="607" w:author="Apple" w:date="2021-01-14T20:19:00Z">
              <w:r w:rsidRPr="00EF5447" w:rsidDel="00E85E74">
                <w:rPr>
                  <w:lang w:eastAsia="zh-CN"/>
                </w:rPr>
                <w:delText>DC_2A-13A_n260K</w:delText>
              </w:r>
            </w:del>
          </w:p>
          <w:p w14:paraId="02794075" w14:textId="426A59C4" w:rsidR="008D1E4A" w:rsidRPr="00EF5447" w:rsidDel="00E85E74" w:rsidRDefault="008D1E4A" w:rsidP="00C620E0">
            <w:pPr>
              <w:pStyle w:val="TAC"/>
              <w:rPr>
                <w:del w:id="608" w:author="Apple" w:date="2021-01-14T20:19:00Z"/>
                <w:lang w:eastAsia="zh-CN"/>
              </w:rPr>
            </w:pPr>
            <w:del w:id="609" w:author="Apple" w:date="2021-01-14T20:19:00Z">
              <w:r w:rsidRPr="00EF5447" w:rsidDel="00E85E74">
                <w:rPr>
                  <w:lang w:eastAsia="zh-CN"/>
                </w:rPr>
                <w:delText>DC_2A-13A_n260L</w:delText>
              </w:r>
            </w:del>
          </w:p>
          <w:p w14:paraId="00AA8CEB" w14:textId="4B7DCB48" w:rsidR="008D1E4A" w:rsidRPr="00EF5447" w:rsidDel="00E85E74" w:rsidRDefault="008D1E4A" w:rsidP="00C620E0">
            <w:pPr>
              <w:pStyle w:val="TAC"/>
              <w:rPr>
                <w:del w:id="610" w:author="Apple" w:date="2021-01-14T20:19:00Z"/>
                <w:rFonts w:cs="Arial"/>
                <w:color w:val="000000"/>
                <w:szCs w:val="18"/>
                <w:lang w:eastAsia="zh-CN"/>
              </w:rPr>
            </w:pPr>
            <w:del w:id="611" w:author="Apple" w:date="2021-01-14T20:19:00Z">
              <w:r w:rsidRPr="00EF5447" w:rsidDel="00E85E74">
                <w:rPr>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ECC0A2" w14:textId="11FFDB62" w:rsidR="008D1E4A" w:rsidRPr="00EF5447" w:rsidDel="00E85E74" w:rsidRDefault="008D1E4A" w:rsidP="00C620E0">
            <w:pPr>
              <w:pStyle w:val="TAC"/>
              <w:rPr>
                <w:del w:id="612" w:author="Apple" w:date="2021-01-14T20:19:00Z"/>
                <w:lang w:eastAsia="zh-CN"/>
              </w:rPr>
            </w:pPr>
            <w:del w:id="613" w:author="Apple" w:date="2021-01-14T20:19:00Z">
              <w:r w:rsidRPr="00EF5447" w:rsidDel="00E85E74">
                <w:rPr>
                  <w:lang w:eastAsia="zh-CN"/>
                </w:rPr>
                <w:delText>DC_2A_n260I</w:delText>
              </w:r>
            </w:del>
          </w:p>
          <w:p w14:paraId="7AA6C63B" w14:textId="7409AF9C" w:rsidR="008D1E4A" w:rsidRPr="00EF5447" w:rsidDel="00E85E74" w:rsidRDefault="008D1E4A" w:rsidP="00C620E0">
            <w:pPr>
              <w:pStyle w:val="TAC"/>
              <w:rPr>
                <w:del w:id="614" w:author="Apple" w:date="2021-01-14T20:19:00Z"/>
                <w:rFonts w:cs="Arial"/>
                <w:color w:val="000000"/>
                <w:szCs w:val="18"/>
                <w:lang w:eastAsia="zh-CN"/>
              </w:rPr>
            </w:pPr>
            <w:del w:id="615" w:author="Apple" w:date="2021-01-14T20:19:00Z">
              <w:r w:rsidRPr="00EF5447" w:rsidDel="00E85E74">
                <w:rPr>
                  <w:lang w:eastAsia="zh-CN"/>
                </w:rPr>
                <w:delText>DC_13A_n260I</w:delText>
              </w:r>
            </w:del>
          </w:p>
        </w:tc>
      </w:tr>
      <w:tr w:rsidR="008D1E4A" w:rsidRPr="00EF5447" w14:paraId="73DBB9A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1674BC"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DC_2A-13A_n261A</w:t>
            </w:r>
          </w:p>
          <w:p w14:paraId="70894867"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DC_2A-13A_n261G</w:t>
            </w:r>
          </w:p>
          <w:p w14:paraId="5DAB9E23"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DC_2A-13A_n261H</w:t>
            </w:r>
          </w:p>
          <w:p w14:paraId="1BDE9556"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DC_2A-13A_n261I</w:t>
            </w:r>
          </w:p>
          <w:p w14:paraId="4513B7F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DC_2A-13A_n261J</w:t>
            </w:r>
          </w:p>
          <w:p w14:paraId="20847F2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DC_2A-13A_n261K</w:t>
            </w:r>
          </w:p>
          <w:p w14:paraId="160DE20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DC_2A-13A_n261L</w:t>
            </w:r>
          </w:p>
          <w:p w14:paraId="2DA482CE" w14:textId="77777777" w:rsidR="008D1E4A" w:rsidRPr="00EF5447" w:rsidRDefault="008D1E4A" w:rsidP="00C620E0">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3ADA07"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DC_2A_n261A</w:t>
            </w:r>
          </w:p>
          <w:p w14:paraId="14DAC008" w14:textId="77777777" w:rsidR="008D1E4A" w:rsidRDefault="008D1E4A" w:rsidP="00C620E0">
            <w:pPr>
              <w:pStyle w:val="TAC"/>
              <w:rPr>
                <w:ins w:id="616" w:author="Apple" w:date="2021-01-14T20:24:00Z"/>
                <w:rFonts w:cs="Arial"/>
                <w:color w:val="000000"/>
                <w:szCs w:val="18"/>
                <w:lang w:eastAsia="zh-CN"/>
              </w:rPr>
            </w:pPr>
            <w:r w:rsidRPr="00EF5447">
              <w:rPr>
                <w:rFonts w:cs="Arial"/>
                <w:color w:val="000000"/>
                <w:szCs w:val="18"/>
                <w:lang w:eastAsia="zh-CN"/>
              </w:rPr>
              <w:t>DC_13A_n261A</w:t>
            </w:r>
          </w:p>
          <w:p w14:paraId="2705A675" w14:textId="77777777" w:rsidR="00AA269E" w:rsidRPr="00EF5447" w:rsidRDefault="00AA269E" w:rsidP="00AA269E">
            <w:pPr>
              <w:pStyle w:val="TAC"/>
              <w:rPr>
                <w:ins w:id="617" w:author="Apple" w:date="2021-01-14T20:24:00Z"/>
                <w:lang w:eastAsia="zh-CN"/>
              </w:rPr>
            </w:pPr>
            <w:ins w:id="618" w:author="Apple" w:date="2021-01-14T20:24:00Z">
              <w:r w:rsidRPr="00EF5447">
                <w:rPr>
                  <w:lang w:eastAsia="zh-CN"/>
                </w:rPr>
                <w:t>DC_2A_n261G</w:t>
              </w:r>
            </w:ins>
          </w:p>
          <w:p w14:paraId="35D7B47F" w14:textId="77777777" w:rsidR="00AA269E" w:rsidRDefault="00AA269E" w:rsidP="00AA269E">
            <w:pPr>
              <w:pStyle w:val="TAC"/>
              <w:rPr>
                <w:ins w:id="619" w:author="Apple" w:date="2021-01-14T20:25:00Z"/>
                <w:lang w:eastAsia="zh-CN"/>
              </w:rPr>
            </w:pPr>
            <w:ins w:id="620" w:author="Apple" w:date="2021-01-14T20:24:00Z">
              <w:r w:rsidRPr="00EF5447">
                <w:rPr>
                  <w:lang w:eastAsia="zh-CN"/>
                </w:rPr>
                <w:t>DC_13A_n261G</w:t>
              </w:r>
            </w:ins>
          </w:p>
          <w:p w14:paraId="2F3439EA" w14:textId="77777777" w:rsidR="00AA269E" w:rsidRPr="00EF5447" w:rsidRDefault="00AA269E" w:rsidP="00AA269E">
            <w:pPr>
              <w:pStyle w:val="TAC"/>
              <w:rPr>
                <w:ins w:id="621" w:author="Apple" w:date="2021-01-14T20:25:00Z"/>
                <w:lang w:eastAsia="zh-CN"/>
              </w:rPr>
            </w:pPr>
            <w:ins w:id="622" w:author="Apple" w:date="2021-01-14T20:25:00Z">
              <w:r w:rsidRPr="00EF5447">
                <w:rPr>
                  <w:lang w:eastAsia="zh-CN"/>
                </w:rPr>
                <w:t>DC_2A_n261H</w:t>
              </w:r>
            </w:ins>
          </w:p>
          <w:p w14:paraId="3BCAF311" w14:textId="019E8E51" w:rsidR="00AA269E" w:rsidRPr="00EF5447" w:rsidRDefault="00AA269E" w:rsidP="00AA269E">
            <w:pPr>
              <w:pStyle w:val="TAC"/>
              <w:rPr>
                <w:noProof/>
                <w:lang w:eastAsia="zh-CN"/>
              </w:rPr>
            </w:pPr>
            <w:ins w:id="623" w:author="Apple" w:date="2021-01-14T20:25:00Z">
              <w:r w:rsidRPr="00EF5447">
                <w:rPr>
                  <w:lang w:eastAsia="zh-CN"/>
                </w:rPr>
                <w:t>DC_13A_n261H</w:t>
              </w:r>
            </w:ins>
          </w:p>
        </w:tc>
      </w:tr>
      <w:tr w:rsidR="00AA269E" w:rsidRPr="00EF5447" w14:paraId="4CB848DB" w14:textId="77777777" w:rsidTr="00C620E0">
        <w:trPr>
          <w:trHeight w:val="187"/>
          <w:jc w:val="center"/>
          <w:ins w:id="624" w:author="Apple" w:date="2021-01-14T20: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860303" w14:textId="77777777" w:rsidR="00AA269E" w:rsidRPr="00EF5447" w:rsidRDefault="00AA269E" w:rsidP="00AA269E">
            <w:pPr>
              <w:pStyle w:val="TAC"/>
              <w:rPr>
                <w:ins w:id="625" w:author="Apple" w:date="2021-01-14T20:22:00Z"/>
                <w:lang w:eastAsia="zh-CN"/>
              </w:rPr>
            </w:pPr>
            <w:ins w:id="626" w:author="Apple" w:date="2021-01-14T20:22:00Z">
              <w:r w:rsidRPr="00EF5447">
                <w:rPr>
                  <w:lang w:eastAsia="zh-CN"/>
                </w:rPr>
                <w:t>DC_2A-2A-13A_n261A</w:t>
              </w:r>
            </w:ins>
          </w:p>
          <w:p w14:paraId="02DCCE6C" w14:textId="558E48F4" w:rsidR="00AA269E" w:rsidRPr="00EF5447" w:rsidRDefault="00AA269E" w:rsidP="00AA269E">
            <w:pPr>
              <w:pStyle w:val="TAC"/>
              <w:rPr>
                <w:ins w:id="627" w:author="Apple" w:date="2021-01-14T20:22:00Z"/>
                <w:lang w:eastAsia="zh-CN"/>
              </w:rPr>
            </w:pPr>
            <w:ins w:id="628" w:author="Apple" w:date="2021-01-14T20:22:00Z">
              <w:r w:rsidRPr="00EF5447">
                <w:rPr>
                  <w:lang w:eastAsia="zh-CN"/>
                </w:rPr>
                <w:t>DC_2A-2A-13A_n261</w:t>
              </w:r>
              <w:r>
                <w:rPr>
                  <w:lang w:eastAsia="zh-CN"/>
                </w:rPr>
                <w:t>G</w:t>
              </w:r>
            </w:ins>
          </w:p>
          <w:p w14:paraId="31220CC3" w14:textId="44E3655E" w:rsidR="00AA269E" w:rsidRPr="00EF5447" w:rsidRDefault="00AA269E" w:rsidP="00AA269E">
            <w:pPr>
              <w:pStyle w:val="TAC"/>
              <w:rPr>
                <w:ins w:id="629" w:author="Apple" w:date="2021-01-14T20:22:00Z"/>
                <w:lang w:eastAsia="zh-CN"/>
              </w:rPr>
            </w:pPr>
            <w:ins w:id="630" w:author="Apple" w:date="2021-01-14T20:22:00Z">
              <w:r w:rsidRPr="00EF5447">
                <w:rPr>
                  <w:lang w:eastAsia="zh-CN"/>
                </w:rPr>
                <w:t>DC_2A-2A-13A_n261</w:t>
              </w:r>
            </w:ins>
            <w:ins w:id="631" w:author="Apple" w:date="2021-01-14T20:23:00Z">
              <w:r>
                <w:rPr>
                  <w:lang w:eastAsia="zh-CN"/>
                </w:rPr>
                <w:t>H</w:t>
              </w:r>
            </w:ins>
          </w:p>
          <w:p w14:paraId="202E69ED" w14:textId="77777777" w:rsidR="00AA269E" w:rsidRPr="00EF5447" w:rsidRDefault="00AA269E" w:rsidP="00AA269E">
            <w:pPr>
              <w:pStyle w:val="TAC"/>
              <w:rPr>
                <w:ins w:id="632" w:author="Apple" w:date="2021-01-14T20:22:00Z"/>
                <w:lang w:eastAsia="zh-CN"/>
              </w:rPr>
            </w:pPr>
            <w:ins w:id="633" w:author="Apple" w:date="2021-01-14T20:22:00Z">
              <w:r w:rsidRPr="00EF5447">
                <w:rPr>
                  <w:lang w:eastAsia="zh-CN"/>
                </w:rPr>
                <w:t>DC_2A-2A-13A_n261I</w:t>
              </w:r>
            </w:ins>
          </w:p>
          <w:p w14:paraId="62B4AB2D" w14:textId="2E8BA41F" w:rsidR="00AA269E" w:rsidRPr="00EF5447" w:rsidRDefault="00AA269E" w:rsidP="00AA269E">
            <w:pPr>
              <w:pStyle w:val="TAC"/>
              <w:rPr>
                <w:ins w:id="634" w:author="Apple" w:date="2021-01-14T20:23:00Z"/>
                <w:lang w:eastAsia="zh-CN"/>
              </w:rPr>
            </w:pPr>
            <w:ins w:id="635" w:author="Apple" w:date="2021-01-14T20:23:00Z">
              <w:r w:rsidRPr="00EF5447">
                <w:rPr>
                  <w:lang w:eastAsia="zh-CN"/>
                </w:rPr>
                <w:t>DC_2A-2A-13A_n261</w:t>
              </w:r>
              <w:r>
                <w:rPr>
                  <w:lang w:eastAsia="zh-CN"/>
                </w:rPr>
                <w:t>J</w:t>
              </w:r>
            </w:ins>
          </w:p>
          <w:p w14:paraId="3E23F26F" w14:textId="2A4AC8DE" w:rsidR="00AA269E" w:rsidRPr="00EF5447" w:rsidRDefault="00AA269E" w:rsidP="00AA269E">
            <w:pPr>
              <w:pStyle w:val="TAC"/>
              <w:rPr>
                <w:ins w:id="636" w:author="Apple" w:date="2021-01-14T20:23:00Z"/>
                <w:lang w:eastAsia="zh-CN"/>
              </w:rPr>
            </w:pPr>
            <w:ins w:id="637" w:author="Apple" w:date="2021-01-14T20:23:00Z">
              <w:r w:rsidRPr="00EF5447">
                <w:rPr>
                  <w:lang w:eastAsia="zh-CN"/>
                </w:rPr>
                <w:t>DC_2A-2A-13A_n261</w:t>
              </w:r>
              <w:r>
                <w:rPr>
                  <w:lang w:eastAsia="zh-CN"/>
                </w:rPr>
                <w:t>K</w:t>
              </w:r>
            </w:ins>
          </w:p>
          <w:p w14:paraId="34BB65F6" w14:textId="751E01CE" w:rsidR="00AA269E" w:rsidRPr="00EF5447" w:rsidRDefault="00AA269E" w:rsidP="00AA269E">
            <w:pPr>
              <w:pStyle w:val="TAC"/>
              <w:rPr>
                <w:ins w:id="638" w:author="Apple" w:date="2021-01-14T20:23:00Z"/>
                <w:lang w:eastAsia="zh-CN"/>
              </w:rPr>
            </w:pPr>
            <w:ins w:id="639" w:author="Apple" w:date="2021-01-14T20:23:00Z">
              <w:r w:rsidRPr="00EF5447">
                <w:rPr>
                  <w:lang w:eastAsia="zh-CN"/>
                </w:rPr>
                <w:t>DC_2A-2A-13A_n261</w:t>
              </w:r>
              <w:r>
                <w:rPr>
                  <w:lang w:eastAsia="zh-CN"/>
                </w:rPr>
                <w:t>L</w:t>
              </w:r>
            </w:ins>
          </w:p>
          <w:p w14:paraId="52096BBE" w14:textId="2FA268CA" w:rsidR="00AA269E" w:rsidRPr="00EF5447" w:rsidRDefault="00AA269E" w:rsidP="00AA269E">
            <w:pPr>
              <w:pStyle w:val="TAC"/>
              <w:rPr>
                <w:ins w:id="640" w:author="Apple" w:date="2021-01-14T20:22:00Z"/>
                <w:rFonts w:cs="Arial"/>
                <w:color w:val="000000"/>
                <w:szCs w:val="18"/>
                <w:lang w:eastAsia="zh-CN"/>
              </w:rPr>
            </w:pPr>
            <w:ins w:id="641" w:author="Apple" w:date="2021-01-14T20:22:00Z">
              <w:r w:rsidRPr="00EF5447">
                <w:rPr>
                  <w:lang w:eastAsia="zh-CN"/>
                </w:rPr>
                <w:t>DC_2A-2A-13A_n261M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4E3CED" w14:textId="77777777" w:rsidR="00AA269E" w:rsidRPr="00EF5447" w:rsidRDefault="00AA269E" w:rsidP="00AA269E">
            <w:pPr>
              <w:pStyle w:val="TAC"/>
              <w:rPr>
                <w:ins w:id="642" w:author="Apple" w:date="2021-01-14T20:22:00Z"/>
                <w:rFonts w:cs="Arial"/>
                <w:color w:val="000000"/>
                <w:szCs w:val="18"/>
                <w:lang w:eastAsia="zh-CN"/>
              </w:rPr>
            </w:pPr>
            <w:ins w:id="643" w:author="Apple" w:date="2021-01-14T20:22:00Z">
              <w:r w:rsidRPr="00EF5447">
                <w:rPr>
                  <w:rFonts w:cs="Arial"/>
                  <w:color w:val="000000"/>
                  <w:szCs w:val="18"/>
                  <w:lang w:eastAsia="zh-CN"/>
                </w:rPr>
                <w:t>DC_2A_n261A</w:t>
              </w:r>
            </w:ins>
          </w:p>
          <w:p w14:paraId="13D2E857" w14:textId="77777777" w:rsidR="00AA269E" w:rsidRDefault="00AA269E" w:rsidP="00AA269E">
            <w:pPr>
              <w:pStyle w:val="TAC"/>
              <w:rPr>
                <w:ins w:id="644" w:author="Apple" w:date="2021-01-14T20:28:00Z"/>
                <w:rFonts w:cs="Arial"/>
                <w:color w:val="000000"/>
                <w:szCs w:val="18"/>
                <w:lang w:eastAsia="zh-CN"/>
              </w:rPr>
            </w:pPr>
            <w:ins w:id="645" w:author="Apple" w:date="2021-01-14T20:22:00Z">
              <w:r w:rsidRPr="00EF5447">
                <w:rPr>
                  <w:rFonts w:cs="Arial"/>
                  <w:color w:val="000000"/>
                  <w:szCs w:val="18"/>
                  <w:lang w:eastAsia="zh-CN"/>
                </w:rPr>
                <w:t>DC_13A_n261A</w:t>
              </w:r>
            </w:ins>
          </w:p>
          <w:p w14:paraId="1D28005D" w14:textId="77777777" w:rsidR="004F0A20" w:rsidRPr="00EF5447" w:rsidRDefault="004F0A20" w:rsidP="004F0A20">
            <w:pPr>
              <w:pStyle w:val="TAC"/>
              <w:rPr>
                <w:ins w:id="646" w:author="Apple" w:date="2021-01-14T20:28:00Z"/>
                <w:lang w:eastAsia="zh-CN"/>
              </w:rPr>
            </w:pPr>
            <w:ins w:id="647" w:author="Apple" w:date="2021-01-14T20:28:00Z">
              <w:r w:rsidRPr="00EF5447">
                <w:rPr>
                  <w:lang w:eastAsia="zh-CN"/>
                </w:rPr>
                <w:t>DC_2A_n261G</w:t>
              </w:r>
            </w:ins>
          </w:p>
          <w:p w14:paraId="102C97E3" w14:textId="77777777" w:rsidR="004F0A20" w:rsidRDefault="004F0A20" w:rsidP="004F0A20">
            <w:pPr>
              <w:pStyle w:val="TAC"/>
              <w:rPr>
                <w:ins w:id="648" w:author="Apple" w:date="2021-01-14T20:29:00Z"/>
                <w:lang w:eastAsia="zh-CN"/>
              </w:rPr>
            </w:pPr>
            <w:ins w:id="649" w:author="Apple" w:date="2021-01-14T20:28:00Z">
              <w:r w:rsidRPr="00EF5447">
                <w:rPr>
                  <w:lang w:eastAsia="zh-CN"/>
                </w:rPr>
                <w:t>DC_13A_n261G</w:t>
              </w:r>
            </w:ins>
          </w:p>
          <w:p w14:paraId="19CB8861" w14:textId="77777777" w:rsidR="004F0A20" w:rsidRPr="00EF5447" w:rsidRDefault="004F0A20" w:rsidP="004F0A20">
            <w:pPr>
              <w:pStyle w:val="TAC"/>
              <w:rPr>
                <w:ins w:id="650" w:author="Apple" w:date="2021-01-14T20:29:00Z"/>
                <w:lang w:eastAsia="zh-CN"/>
              </w:rPr>
            </w:pPr>
            <w:ins w:id="651" w:author="Apple" w:date="2021-01-14T20:29:00Z">
              <w:r w:rsidRPr="00EF5447">
                <w:rPr>
                  <w:lang w:eastAsia="zh-CN"/>
                </w:rPr>
                <w:t>DC_2A_n261H</w:t>
              </w:r>
            </w:ins>
          </w:p>
          <w:p w14:paraId="12116DD1" w14:textId="77777777" w:rsidR="004F0A20" w:rsidRDefault="004F0A20" w:rsidP="004F0A20">
            <w:pPr>
              <w:pStyle w:val="TAC"/>
              <w:rPr>
                <w:ins w:id="652" w:author="Apple" w:date="2021-01-14T20:33:00Z"/>
                <w:lang w:eastAsia="zh-CN"/>
              </w:rPr>
            </w:pPr>
            <w:ins w:id="653" w:author="Apple" w:date="2021-01-14T20:29:00Z">
              <w:r w:rsidRPr="00EF5447">
                <w:rPr>
                  <w:lang w:eastAsia="zh-CN"/>
                </w:rPr>
                <w:t>DC_13A_n261H</w:t>
              </w:r>
            </w:ins>
          </w:p>
          <w:p w14:paraId="41AE9ABB" w14:textId="77777777" w:rsidR="004F0A20" w:rsidRPr="00EF5447" w:rsidRDefault="004F0A20" w:rsidP="004F0A20">
            <w:pPr>
              <w:pStyle w:val="TAC"/>
              <w:rPr>
                <w:ins w:id="654" w:author="Apple" w:date="2021-01-14T20:33:00Z"/>
                <w:lang w:eastAsia="zh-CN"/>
              </w:rPr>
            </w:pPr>
            <w:ins w:id="655" w:author="Apple" w:date="2021-01-14T20:33:00Z">
              <w:r w:rsidRPr="00EF5447">
                <w:rPr>
                  <w:lang w:eastAsia="zh-CN"/>
                </w:rPr>
                <w:t>DC_2A_n261I</w:t>
              </w:r>
            </w:ins>
          </w:p>
          <w:p w14:paraId="4E772AF8" w14:textId="6272CD6D" w:rsidR="004F0A20" w:rsidRPr="00EF5447" w:rsidRDefault="004F0A20" w:rsidP="004F0A20">
            <w:pPr>
              <w:pStyle w:val="TAC"/>
              <w:rPr>
                <w:ins w:id="656" w:author="Apple" w:date="2021-01-14T20:22:00Z"/>
                <w:rFonts w:cs="Arial"/>
                <w:color w:val="000000"/>
                <w:szCs w:val="18"/>
                <w:lang w:eastAsia="zh-CN"/>
              </w:rPr>
            </w:pPr>
            <w:ins w:id="657" w:author="Apple" w:date="2021-01-14T20:33:00Z">
              <w:r w:rsidRPr="00EF5447">
                <w:rPr>
                  <w:lang w:eastAsia="zh-CN"/>
                </w:rPr>
                <w:t>DC_13A_n261I</w:t>
              </w:r>
            </w:ins>
          </w:p>
        </w:tc>
      </w:tr>
      <w:tr w:rsidR="008D1E4A" w:rsidRPr="00EF5447" w14:paraId="661FF8E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6F0E45" w14:textId="36DE4818" w:rsidR="008D1E4A" w:rsidRPr="00EF5447" w:rsidDel="00AA269E" w:rsidRDefault="008D1E4A" w:rsidP="00C620E0">
            <w:pPr>
              <w:pStyle w:val="TAC"/>
              <w:rPr>
                <w:del w:id="658" w:author="Apple" w:date="2021-01-14T20:22:00Z"/>
                <w:lang w:eastAsia="zh-CN"/>
              </w:rPr>
            </w:pPr>
            <w:del w:id="659" w:author="Apple" w:date="2021-01-14T20:22:00Z">
              <w:r w:rsidRPr="00EF5447" w:rsidDel="00AA269E">
                <w:rPr>
                  <w:lang w:eastAsia="zh-CN"/>
                </w:rPr>
                <w:lastRenderedPageBreak/>
                <w:delText>DC_2A-2A-13A_n261A</w:delText>
              </w:r>
            </w:del>
          </w:p>
          <w:p w14:paraId="7283409C" w14:textId="47602103" w:rsidR="008D1E4A" w:rsidRPr="00EF5447" w:rsidDel="00AA269E" w:rsidRDefault="008D1E4A" w:rsidP="00C620E0">
            <w:pPr>
              <w:pStyle w:val="TAC"/>
              <w:rPr>
                <w:del w:id="660" w:author="Apple" w:date="2021-01-14T20:22:00Z"/>
                <w:lang w:eastAsia="zh-CN"/>
              </w:rPr>
            </w:pPr>
            <w:del w:id="661" w:author="Apple" w:date="2021-01-14T20:22:00Z">
              <w:r w:rsidRPr="00EF5447" w:rsidDel="00AA269E">
                <w:rPr>
                  <w:lang w:eastAsia="zh-CN"/>
                </w:rPr>
                <w:delText>DC_2A-2A-13A_n261I</w:delText>
              </w:r>
            </w:del>
          </w:p>
          <w:p w14:paraId="30528ED1" w14:textId="08D3B045" w:rsidR="008D1E4A" w:rsidRPr="00EF5447" w:rsidDel="00AA269E" w:rsidRDefault="008D1E4A" w:rsidP="00C620E0">
            <w:pPr>
              <w:pStyle w:val="TAC"/>
              <w:rPr>
                <w:del w:id="662" w:author="Apple" w:date="2021-01-14T20:22:00Z"/>
                <w:lang w:eastAsia="zh-CN"/>
              </w:rPr>
            </w:pPr>
            <w:del w:id="663" w:author="Apple" w:date="2021-01-14T20:22:00Z">
              <w:r w:rsidRPr="00EF5447" w:rsidDel="00AA269E">
                <w:rPr>
                  <w:lang w:eastAsia="zh-CN"/>
                </w:rPr>
                <w:delText>DC_2A-2A-13A_n261M</w:delText>
              </w:r>
            </w:del>
          </w:p>
          <w:p w14:paraId="6A3DC25D" w14:textId="77777777" w:rsidR="008D1E4A" w:rsidRPr="00EF5447" w:rsidRDefault="008D1E4A" w:rsidP="00C620E0">
            <w:pPr>
              <w:pStyle w:val="TAC"/>
              <w:rPr>
                <w:lang w:eastAsia="zh-CN"/>
              </w:rPr>
            </w:pPr>
            <w:r w:rsidRPr="00EF5447">
              <w:rPr>
                <w:lang w:eastAsia="zh-CN"/>
              </w:rPr>
              <w:t>DC_2A-13A_n261(2A)</w:t>
            </w:r>
          </w:p>
          <w:p w14:paraId="5E564CD7" w14:textId="77777777" w:rsidR="008D1E4A" w:rsidRPr="00EF5447" w:rsidRDefault="008D1E4A" w:rsidP="00C620E0">
            <w:pPr>
              <w:pStyle w:val="TAC"/>
              <w:rPr>
                <w:lang w:eastAsia="zh-CN"/>
              </w:rPr>
            </w:pPr>
            <w:r w:rsidRPr="00EF5447">
              <w:rPr>
                <w:lang w:eastAsia="zh-CN"/>
              </w:rPr>
              <w:t>DC_2A-13A_n261(3A)</w:t>
            </w:r>
          </w:p>
          <w:p w14:paraId="2FCEB2E4" w14:textId="77777777" w:rsidR="008D1E4A" w:rsidRPr="00EF5447" w:rsidRDefault="008D1E4A" w:rsidP="00C620E0">
            <w:pPr>
              <w:pStyle w:val="TAC"/>
              <w:rPr>
                <w:lang w:eastAsia="zh-CN"/>
              </w:rPr>
            </w:pPr>
            <w:r w:rsidRPr="00EF5447">
              <w:rPr>
                <w:lang w:eastAsia="zh-CN"/>
              </w:rPr>
              <w:t>DC_2A-13A_n261(4A)</w:t>
            </w:r>
          </w:p>
          <w:p w14:paraId="27B1A60D" w14:textId="77777777" w:rsidR="008D1E4A" w:rsidRPr="00EF5447" w:rsidRDefault="008D1E4A" w:rsidP="00C620E0">
            <w:pPr>
              <w:pStyle w:val="TAC"/>
              <w:rPr>
                <w:lang w:eastAsia="zh-CN"/>
              </w:rPr>
            </w:pPr>
            <w:r w:rsidRPr="00EF5447">
              <w:rPr>
                <w:lang w:eastAsia="zh-CN"/>
              </w:rPr>
              <w:t>DC_2A-13A_n261(2G)</w:t>
            </w:r>
          </w:p>
          <w:p w14:paraId="653C16AA" w14:textId="77777777" w:rsidR="008D1E4A" w:rsidRPr="00EF5447" w:rsidRDefault="008D1E4A" w:rsidP="00C620E0">
            <w:pPr>
              <w:pStyle w:val="TAC"/>
              <w:rPr>
                <w:lang w:eastAsia="zh-CN"/>
              </w:rPr>
            </w:pPr>
            <w:r w:rsidRPr="00EF5447">
              <w:rPr>
                <w:lang w:eastAsia="zh-CN"/>
              </w:rPr>
              <w:t>DC_2A-13A_n261(2H)</w:t>
            </w:r>
          </w:p>
          <w:p w14:paraId="4D3E5EB5" w14:textId="77777777" w:rsidR="008D1E4A" w:rsidRPr="00EF5447" w:rsidRDefault="008D1E4A" w:rsidP="00C620E0">
            <w:pPr>
              <w:pStyle w:val="TAC"/>
              <w:rPr>
                <w:lang w:eastAsia="zh-CN"/>
              </w:rPr>
            </w:pPr>
            <w:r w:rsidRPr="00EF5447">
              <w:rPr>
                <w:lang w:eastAsia="zh-CN"/>
              </w:rPr>
              <w:t>DC_2A-13A_n261(A-G)</w:t>
            </w:r>
          </w:p>
          <w:p w14:paraId="6CC4359F" w14:textId="77777777" w:rsidR="008D1E4A" w:rsidRPr="00EF5447" w:rsidRDefault="008D1E4A" w:rsidP="00C620E0">
            <w:pPr>
              <w:pStyle w:val="TAC"/>
              <w:rPr>
                <w:lang w:eastAsia="zh-CN"/>
              </w:rPr>
            </w:pPr>
            <w:r w:rsidRPr="00EF5447">
              <w:rPr>
                <w:lang w:eastAsia="zh-CN"/>
              </w:rPr>
              <w:t>DC_2A-13A_n261(A-H)</w:t>
            </w:r>
          </w:p>
          <w:p w14:paraId="3E49F5DF" w14:textId="77777777" w:rsidR="008D1E4A" w:rsidRPr="00EF5447" w:rsidRDefault="008D1E4A" w:rsidP="00C620E0">
            <w:pPr>
              <w:pStyle w:val="TAC"/>
              <w:rPr>
                <w:lang w:eastAsia="zh-CN"/>
              </w:rPr>
            </w:pPr>
            <w:r w:rsidRPr="00EF5447">
              <w:rPr>
                <w:lang w:eastAsia="zh-CN"/>
              </w:rPr>
              <w:t>DC_2A-13A_n261(A-I)</w:t>
            </w:r>
          </w:p>
          <w:p w14:paraId="366A2F13" w14:textId="77777777" w:rsidR="008D1E4A" w:rsidRPr="00EF5447" w:rsidRDefault="008D1E4A" w:rsidP="00C620E0">
            <w:pPr>
              <w:pStyle w:val="TAC"/>
              <w:rPr>
                <w:lang w:eastAsia="zh-CN"/>
              </w:rPr>
            </w:pPr>
            <w:r w:rsidRPr="00EF5447">
              <w:rPr>
                <w:lang w:eastAsia="zh-CN"/>
              </w:rPr>
              <w:t>DC_2A-13A_n261(A-J)</w:t>
            </w:r>
          </w:p>
          <w:p w14:paraId="229CB52F" w14:textId="77777777" w:rsidR="008D1E4A" w:rsidRPr="00EF5447" w:rsidRDefault="008D1E4A" w:rsidP="00C620E0">
            <w:pPr>
              <w:pStyle w:val="TAC"/>
              <w:rPr>
                <w:lang w:eastAsia="zh-CN"/>
              </w:rPr>
            </w:pPr>
            <w:r w:rsidRPr="00EF5447">
              <w:rPr>
                <w:lang w:eastAsia="zh-CN"/>
              </w:rPr>
              <w:t>DC_2A-13A_n261(A-K)</w:t>
            </w:r>
          </w:p>
          <w:p w14:paraId="70DF9846" w14:textId="77777777" w:rsidR="008D1E4A" w:rsidRPr="00EF5447" w:rsidRDefault="008D1E4A" w:rsidP="00C620E0">
            <w:pPr>
              <w:pStyle w:val="TAC"/>
              <w:rPr>
                <w:lang w:eastAsia="zh-CN"/>
              </w:rPr>
            </w:pPr>
            <w:r w:rsidRPr="00EF5447">
              <w:rPr>
                <w:lang w:eastAsia="zh-CN"/>
              </w:rPr>
              <w:t>DC_2A-13A_n261(A-L)</w:t>
            </w:r>
          </w:p>
          <w:p w14:paraId="4CE1AB37" w14:textId="77777777" w:rsidR="008D1E4A" w:rsidRPr="00EF5447" w:rsidRDefault="008D1E4A" w:rsidP="00C620E0">
            <w:pPr>
              <w:pStyle w:val="TAC"/>
              <w:rPr>
                <w:lang w:eastAsia="zh-CN"/>
              </w:rPr>
            </w:pPr>
            <w:r w:rsidRPr="00EF5447">
              <w:rPr>
                <w:lang w:eastAsia="zh-CN"/>
              </w:rPr>
              <w:t>DC_2A-13A_n261(A-2G)</w:t>
            </w:r>
          </w:p>
          <w:p w14:paraId="08724B81" w14:textId="77777777" w:rsidR="008D1E4A" w:rsidRPr="00EF5447" w:rsidRDefault="008D1E4A" w:rsidP="00C620E0">
            <w:pPr>
              <w:pStyle w:val="TAC"/>
              <w:rPr>
                <w:lang w:eastAsia="zh-CN"/>
              </w:rPr>
            </w:pPr>
            <w:r w:rsidRPr="00EF5447">
              <w:rPr>
                <w:lang w:eastAsia="zh-CN"/>
              </w:rPr>
              <w:t>DC_2A-13A_n261(A-G-H)</w:t>
            </w:r>
          </w:p>
          <w:p w14:paraId="23C74445" w14:textId="77777777" w:rsidR="008D1E4A" w:rsidRPr="00EF5447" w:rsidRDefault="008D1E4A" w:rsidP="00C620E0">
            <w:pPr>
              <w:pStyle w:val="TAC"/>
              <w:rPr>
                <w:lang w:eastAsia="zh-CN"/>
              </w:rPr>
            </w:pPr>
            <w:r w:rsidRPr="00EF5447">
              <w:rPr>
                <w:lang w:eastAsia="zh-CN"/>
              </w:rPr>
              <w:t>DC_2A-13A_n261(A-G-I)</w:t>
            </w:r>
          </w:p>
          <w:p w14:paraId="2E92CB95" w14:textId="77777777" w:rsidR="008D1E4A" w:rsidRPr="00EF5447" w:rsidRDefault="008D1E4A" w:rsidP="00C620E0">
            <w:pPr>
              <w:pStyle w:val="TAC"/>
              <w:rPr>
                <w:lang w:eastAsia="zh-CN"/>
              </w:rPr>
            </w:pPr>
            <w:r w:rsidRPr="00EF5447">
              <w:rPr>
                <w:lang w:eastAsia="zh-CN"/>
              </w:rPr>
              <w:t>DC_2A-13A_n261(2A-G)</w:t>
            </w:r>
          </w:p>
          <w:p w14:paraId="5098D5AA" w14:textId="77777777" w:rsidR="008D1E4A" w:rsidRPr="00EF5447" w:rsidRDefault="008D1E4A" w:rsidP="00C620E0">
            <w:pPr>
              <w:pStyle w:val="TAC"/>
              <w:rPr>
                <w:lang w:eastAsia="zh-CN"/>
              </w:rPr>
            </w:pPr>
            <w:r w:rsidRPr="00EF5447">
              <w:rPr>
                <w:lang w:eastAsia="zh-CN"/>
              </w:rPr>
              <w:t>DC_2A-13A_n261(2A-H)</w:t>
            </w:r>
          </w:p>
          <w:p w14:paraId="1249BFFD" w14:textId="77777777" w:rsidR="008D1E4A" w:rsidRPr="00EF5447" w:rsidRDefault="008D1E4A" w:rsidP="00C620E0">
            <w:pPr>
              <w:pStyle w:val="TAC"/>
              <w:rPr>
                <w:lang w:eastAsia="zh-CN"/>
              </w:rPr>
            </w:pPr>
            <w:r w:rsidRPr="00EF5447">
              <w:rPr>
                <w:lang w:eastAsia="zh-CN"/>
              </w:rPr>
              <w:t>DC_2A-13A_n261(2A-I)</w:t>
            </w:r>
          </w:p>
          <w:p w14:paraId="32570F99" w14:textId="77777777" w:rsidR="008D1E4A" w:rsidRPr="00EF5447" w:rsidRDefault="008D1E4A" w:rsidP="00C620E0">
            <w:pPr>
              <w:pStyle w:val="TAC"/>
              <w:rPr>
                <w:lang w:eastAsia="zh-CN"/>
              </w:rPr>
            </w:pPr>
            <w:r w:rsidRPr="00EF5447">
              <w:rPr>
                <w:lang w:eastAsia="zh-CN"/>
              </w:rPr>
              <w:t>DC_2A-13A_n261(3A-G)</w:t>
            </w:r>
          </w:p>
          <w:p w14:paraId="50FE2D62" w14:textId="77777777" w:rsidR="008D1E4A" w:rsidRPr="00EF5447" w:rsidRDefault="008D1E4A" w:rsidP="00C620E0">
            <w:pPr>
              <w:pStyle w:val="TAC"/>
              <w:rPr>
                <w:lang w:eastAsia="zh-CN"/>
              </w:rPr>
            </w:pPr>
            <w:r w:rsidRPr="00EF5447">
              <w:rPr>
                <w:lang w:eastAsia="zh-CN"/>
              </w:rPr>
              <w:t>DC_2A-13A_n261(G-H)</w:t>
            </w:r>
          </w:p>
          <w:p w14:paraId="421FE969" w14:textId="77777777" w:rsidR="008D1E4A" w:rsidRPr="00EF5447" w:rsidRDefault="008D1E4A" w:rsidP="00C620E0">
            <w:pPr>
              <w:pStyle w:val="TAC"/>
              <w:rPr>
                <w:lang w:eastAsia="zh-CN"/>
              </w:rPr>
            </w:pPr>
            <w:r w:rsidRPr="00EF5447">
              <w:rPr>
                <w:lang w:eastAsia="zh-CN"/>
              </w:rPr>
              <w:t>DC_2A-13A_n261(G-I)</w:t>
            </w:r>
          </w:p>
          <w:p w14:paraId="5D4A2EB2" w14:textId="77777777" w:rsidR="008D1E4A" w:rsidRPr="00EF5447" w:rsidRDefault="008D1E4A" w:rsidP="00C620E0">
            <w:pPr>
              <w:pStyle w:val="TAC"/>
              <w:rPr>
                <w:lang w:eastAsia="zh-CN"/>
              </w:rPr>
            </w:pPr>
            <w:r w:rsidRPr="00EF5447">
              <w:rPr>
                <w:lang w:eastAsia="zh-CN"/>
              </w:rPr>
              <w:t>DC_2A-13A_n261(G-J)</w:t>
            </w:r>
          </w:p>
          <w:p w14:paraId="01EE3C6F" w14:textId="77777777" w:rsidR="008D1E4A" w:rsidRPr="00EF5447" w:rsidRDefault="008D1E4A" w:rsidP="00C620E0">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112A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DC_2A_n261A</w:t>
            </w:r>
          </w:p>
          <w:p w14:paraId="1AE49A43" w14:textId="77777777" w:rsidR="008D1E4A" w:rsidRDefault="008D1E4A" w:rsidP="00C620E0">
            <w:pPr>
              <w:pStyle w:val="TAC"/>
              <w:rPr>
                <w:ins w:id="664" w:author="Apple" w:date="2021-01-14T20:28:00Z"/>
                <w:rFonts w:cs="Arial"/>
                <w:color w:val="000000"/>
                <w:szCs w:val="18"/>
                <w:lang w:eastAsia="zh-CN"/>
              </w:rPr>
            </w:pPr>
            <w:r w:rsidRPr="00EF5447">
              <w:rPr>
                <w:rFonts w:cs="Arial"/>
                <w:color w:val="000000"/>
                <w:szCs w:val="18"/>
                <w:lang w:eastAsia="zh-CN"/>
              </w:rPr>
              <w:t>DC_13A_n261A</w:t>
            </w:r>
          </w:p>
          <w:p w14:paraId="4EFEC58B" w14:textId="77777777" w:rsidR="004F0A20" w:rsidRPr="00EF5447" w:rsidRDefault="004F0A20" w:rsidP="004F0A20">
            <w:pPr>
              <w:pStyle w:val="TAC"/>
              <w:rPr>
                <w:ins w:id="665" w:author="Apple" w:date="2021-01-14T20:28:00Z"/>
                <w:lang w:eastAsia="zh-CN"/>
              </w:rPr>
            </w:pPr>
            <w:ins w:id="666" w:author="Apple" w:date="2021-01-14T20:28:00Z">
              <w:r w:rsidRPr="00EF5447">
                <w:rPr>
                  <w:lang w:eastAsia="zh-CN"/>
                </w:rPr>
                <w:t>DC_2A_n261G</w:t>
              </w:r>
            </w:ins>
          </w:p>
          <w:p w14:paraId="1D5466CF" w14:textId="77777777" w:rsidR="004F0A20" w:rsidRDefault="004F0A20" w:rsidP="004F0A20">
            <w:pPr>
              <w:pStyle w:val="TAC"/>
              <w:rPr>
                <w:ins w:id="667" w:author="Apple" w:date="2021-01-14T20:31:00Z"/>
                <w:lang w:eastAsia="zh-CN"/>
              </w:rPr>
            </w:pPr>
            <w:ins w:id="668" w:author="Apple" w:date="2021-01-14T20:28:00Z">
              <w:r w:rsidRPr="00EF5447">
                <w:rPr>
                  <w:lang w:eastAsia="zh-CN"/>
                </w:rPr>
                <w:t>DC_13A_n261G</w:t>
              </w:r>
            </w:ins>
          </w:p>
          <w:p w14:paraId="0D0229E5" w14:textId="00A09073" w:rsidR="004F0A20" w:rsidRPr="00EF5447" w:rsidRDefault="004F0A20" w:rsidP="004F0A20">
            <w:pPr>
              <w:pStyle w:val="TAC"/>
              <w:rPr>
                <w:ins w:id="669" w:author="Apple" w:date="2021-01-14T20:31:00Z"/>
                <w:lang w:eastAsia="zh-CN"/>
              </w:rPr>
            </w:pPr>
            <w:ins w:id="670" w:author="Apple" w:date="2021-01-14T20:31:00Z">
              <w:r w:rsidRPr="00EF5447">
                <w:rPr>
                  <w:lang w:eastAsia="zh-CN"/>
                </w:rPr>
                <w:t>DC_2A_n261</w:t>
              </w:r>
            </w:ins>
            <w:ins w:id="671" w:author="Apple" w:date="2021-01-14T20:32:00Z">
              <w:r>
                <w:rPr>
                  <w:lang w:eastAsia="zh-CN"/>
                </w:rPr>
                <w:t>H</w:t>
              </w:r>
            </w:ins>
          </w:p>
          <w:p w14:paraId="3686401A" w14:textId="77777777" w:rsidR="004F0A20" w:rsidRDefault="004F0A20" w:rsidP="004F0A20">
            <w:pPr>
              <w:pStyle w:val="TAC"/>
              <w:rPr>
                <w:ins w:id="672" w:author="Apple" w:date="2021-01-14T20:32:00Z"/>
                <w:lang w:eastAsia="zh-CN"/>
              </w:rPr>
            </w:pPr>
            <w:ins w:id="673" w:author="Apple" w:date="2021-01-14T20:31:00Z">
              <w:r w:rsidRPr="00EF5447">
                <w:rPr>
                  <w:lang w:eastAsia="zh-CN"/>
                </w:rPr>
                <w:t>DC_13A_n261</w:t>
              </w:r>
            </w:ins>
            <w:ins w:id="674" w:author="Apple" w:date="2021-01-14T20:32:00Z">
              <w:r>
                <w:rPr>
                  <w:lang w:eastAsia="zh-CN"/>
                </w:rPr>
                <w:t>H</w:t>
              </w:r>
            </w:ins>
          </w:p>
          <w:p w14:paraId="5755EECD" w14:textId="77777777" w:rsidR="004F0A20" w:rsidRPr="00EF5447" w:rsidRDefault="004F0A20" w:rsidP="004F0A20">
            <w:pPr>
              <w:pStyle w:val="TAC"/>
              <w:rPr>
                <w:ins w:id="675" w:author="Apple" w:date="2021-01-14T20:32:00Z"/>
                <w:lang w:eastAsia="zh-CN"/>
              </w:rPr>
            </w:pPr>
            <w:ins w:id="676" w:author="Apple" w:date="2021-01-14T20:32:00Z">
              <w:r w:rsidRPr="00EF5447">
                <w:rPr>
                  <w:lang w:eastAsia="zh-CN"/>
                </w:rPr>
                <w:t>DC_2A_n261I</w:t>
              </w:r>
            </w:ins>
          </w:p>
          <w:p w14:paraId="7785E145" w14:textId="16B701A5" w:rsidR="004F0A20" w:rsidRPr="00EF5447" w:rsidRDefault="004F0A20" w:rsidP="004F0A20">
            <w:pPr>
              <w:pStyle w:val="TAC"/>
              <w:rPr>
                <w:noProof/>
                <w:lang w:eastAsia="zh-CN"/>
              </w:rPr>
            </w:pPr>
            <w:ins w:id="677" w:author="Apple" w:date="2021-01-14T20:32:00Z">
              <w:r w:rsidRPr="00EF5447">
                <w:rPr>
                  <w:lang w:eastAsia="zh-CN"/>
                </w:rPr>
                <w:t>DC_13A_n261I</w:t>
              </w:r>
            </w:ins>
          </w:p>
        </w:tc>
      </w:tr>
      <w:tr w:rsidR="008D1E4A" w:rsidRPr="00EF5447" w:rsidDel="004F0A20" w14:paraId="7747AA18" w14:textId="05F08888" w:rsidTr="00C620E0">
        <w:trPr>
          <w:trHeight w:val="187"/>
          <w:jc w:val="center"/>
          <w:del w:id="678" w:author="Apple" w:date="2021-01-14T20: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9D3C17" w14:textId="75C36A12" w:rsidR="008D1E4A" w:rsidRPr="00EF5447" w:rsidDel="00AA269E" w:rsidRDefault="008D1E4A" w:rsidP="00C620E0">
            <w:pPr>
              <w:pStyle w:val="TAC"/>
              <w:rPr>
                <w:del w:id="679" w:author="Apple" w:date="2021-01-14T20:24:00Z"/>
                <w:lang w:eastAsia="zh-CN"/>
              </w:rPr>
            </w:pPr>
            <w:del w:id="680" w:author="Apple" w:date="2021-01-14T20:24:00Z">
              <w:r w:rsidRPr="00EF5447" w:rsidDel="00AA269E">
                <w:rPr>
                  <w:lang w:eastAsia="zh-CN"/>
                </w:rPr>
                <w:lastRenderedPageBreak/>
                <w:delText>DC_2A-13A_n261I</w:delText>
              </w:r>
            </w:del>
          </w:p>
          <w:p w14:paraId="72172DB2" w14:textId="168EA80C" w:rsidR="008D1E4A" w:rsidRPr="00EF5447" w:rsidDel="00AA269E" w:rsidRDefault="008D1E4A" w:rsidP="00C620E0">
            <w:pPr>
              <w:pStyle w:val="TAC"/>
              <w:rPr>
                <w:del w:id="681" w:author="Apple" w:date="2021-01-14T20:24:00Z"/>
                <w:lang w:eastAsia="zh-CN"/>
              </w:rPr>
            </w:pPr>
            <w:del w:id="682" w:author="Apple" w:date="2021-01-14T20:24:00Z">
              <w:r w:rsidRPr="00EF5447" w:rsidDel="00AA269E">
                <w:rPr>
                  <w:lang w:eastAsia="zh-CN"/>
                </w:rPr>
                <w:delText>DC_2A-13A_n261J</w:delText>
              </w:r>
            </w:del>
          </w:p>
          <w:p w14:paraId="7E4102DE" w14:textId="79B067BE" w:rsidR="008D1E4A" w:rsidRPr="00EF5447" w:rsidDel="00AA269E" w:rsidRDefault="008D1E4A" w:rsidP="00C620E0">
            <w:pPr>
              <w:pStyle w:val="TAC"/>
              <w:rPr>
                <w:del w:id="683" w:author="Apple" w:date="2021-01-14T20:24:00Z"/>
                <w:lang w:eastAsia="zh-CN"/>
              </w:rPr>
            </w:pPr>
            <w:del w:id="684" w:author="Apple" w:date="2021-01-14T20:24:00Z">
              <w:r w:rsidRPr="00EF5447" w:rsidDel="00AA269E">
                <w:rPr>
                  <w:lang w:eastAsia="zh-CN"/>
                </w:rPr>
                <w:delText>DC_2A-13A_n261K</w:delText>
              </w:r>
            </w:del>
          </w:p>
          <w:p w14:paraId="1F17EC92" w14:textId="40EA9F5A" w:rsidR="008D1E4A" w:rsidRPr="00EF5447" w:rsidDel="00AA269E" w:rsidRDefault="008D1E4A" w:rsidP="00C620E0">
            <w:pPr>
              <w:pStyle w:val="TAC"/>
              <w:rPr>
                <w:del w:id="685" w:author="Apple" w:date="2021-01-14T20:24:00Z"/>
                <w:lang w:eastAsia="zh-CN"/>
              </w:rPr>
            </w:pPr>
            <w:del w:id="686" w:author="Apple" w:date="2021-01-14T20:24:00Z">
              <w:r w:rsidRPr="00EF5447" w:rsidDel="00AA269E">
                <w:rPr>
                  <w:lang w:eastAsia="zh-CN"/>
                </w:rPr>
                <w:delText>DC_2A-13A_n261L</w:delText>
              </w:r>
            </w:del>
          </w:p>
          <w:p w14:paraId="73DB627F" w14:textId="2E919D1D" w:rsidR="008D1E4A" w:rsidRPr="00EF5447" w:rsidDel="00AA269E" w:rsidRDefault="008D1E4A" w:rsidP="00C620E0">
            <w:pPr>
              <w:pStyle w:val="TAC"/>
              <w:rPr>
                <w:del w:id="687" w:author="Apple" w:date="2021-01-14T20:24:00Z"/>
                <w:lang w:eastAsia="zh-CN"/>
              </w:rPr>
            </w:pPr>
            <w:del w:id="688" w:author="Apple" w:date="2021-01-14T20:24:00Z">
              <w:r w:rsidRPr="00EF5447" w:rsidDel="00AA269E">
                <w:rPr>
                  <w:lang w:eastAsia="zh-CN"/>
                </w:rPr>
                <w:delText>DC_2A-13A_n261M</w:delText>
              </w:r>
            </w:del>
          </w:p>
          <w:p w14:paraId="425E8A96" w14:textId="3E11C9C8" w:rsidR="008D1E4A" w:rsidRPr="00EF5447" w:rsidDel="004F0A20" w:rsidRDefault="008D1E4A" w:rsidP="00C620E0">
            <w:pPr>
              <w:pStyle w:val="TAC"/>
              <w:rPr>
                <w:del w:id="689" w:author="Apple" w:date="2021-01-14T20:27:00Z"/>
                <w:lang w:eastAsia="zh-CN"/>
              </w:rPr>
            </w:pPr>
            <w:del w:id="690" w:author="Apple" w:date="2021-01-14T20:27:00Z">
              <w:r w:rsidRPr="00EF5447" w:rsidDel="004F0A20">
                <w:rPr>
                  <w:lang w:eastAsia="zh-CN"/>
                </w:rPr>
                <w:delText>DC_2A-13A_n261(A-G)</w:delText>
              </w:r>
            </w:del>
          </w:p>
          <w:p w14:paraId="3FF77E6C" w14:textId="293314F1" w:rsidR="008D1E4A" w:rsidRPr="00EF5447" w:rsidDel="004F0A20" w:rsidRDefault="008D1E4A" w:rsidP="00C620E0">
            <w:pPr>
              <w:pStyle w:val="TAC"/>
              <w:rPr>
                <w:del w:id="691" w:author="Apple" w:date="2021-01-14T20:27:00Z"/>
                <w:lang w:eastAsia="zh-CN"/>
              </w:rPr>
            </w:pPr>
            <w:del w:id="692" w:author="Apple" w:date="2021-01-14T20:27:00Z">
              <w:r w:rsidRPr="00EF5447" w:rsidDel="004F0A20">
                <w:rPr>
                  <w:lang w:eastAsia="zh-CN"/>
                </w:rPr>
                <w:delText>DC_2A-13A_n261(A-H)</w:delText>
              </w:r>
            </w:del>
          </w:p>
          <w:p w14:paraId="14B9DE96" w14:textId="363B58E1" w:rsidR="008D1E4A" w:rsidRPr="00EF5447" w:rsidDel="004F0A20" w:rsidRDefault="008D1E4A" w:rsidP="00C620E0">
            <w:pPr>
              <w:pStyle w:val="TAC"/>
              <w:rPr>
                <w:del w:id="693" w:author="Apple" w:date="2021-01-14T20:27:00Z"/>
                <w:lang w:eastAsia="zh-CN"/>
              </w:rPr>
            </w:pPr>
            <w:del w:id="694" w:author="Apple" w:date="2021-01-14T20:27:00Z">
              <w:r w:rsidRPr="00EF5447" w:rsidDel="004F0A20">
                <w:rPr>
                  <w:lang w:eastAsia="zh-CN"/>
                </w:rPr>
                <w:delText>DC_2A-13A_n261(A-J)</w:delText>
              </w:r>
            </w:del>
          </w:p>
          <w:p w14:paraId="399CE2CE" w14:textId="6F8E76AB" w:rsidR="008D1E4A" w:rsidRPr="00EF5447" w:rsidDel="004F0A20" w:rsidRDefault="008D1E4A" w:rsidP="00C620E0">
            <w:pPr>
              <w:pStyle w:val="TAC"/>
              <w:rPr>
                <w:del w:id="695" w:author="Apple" w:date="2021-01-14T20:27:00Z"/>
                <w:lang w:eastAsia="zh-CN"/>
              </w:rPr>
            </w:pPr>
            <w:del w:id="696" w:author="Apple" w:date="2021-01-14T20:27:00Z">
              <w:r w:rsidRPr="00EF5447" w:rsidDel="004F0A20">
                <w:rPr>
                  <w:lang w:eastAsia="zh-CN"/>
                </w:rPr>
                <w:delText>DC_2A-13A_n261(A-L)</w:delText>
              </w:r>
            </w:del>
          </w:p>
          <w:p w14:paraId="52B5C929" w14:textId="02A05EE8" w:rsidR="008D1E4A" w:rsidRPr="00EF5447" w:rsidDel="004F0A20" w:rsidRDefault="008D1E4A" w:rsidP="00C620E0">
            <w:pPr>
              <w:pStyle w:val="TAC"/>
              <w:rPr>
                <w:del w:id="697" w:author="Apple" w:date="2021-01-14T20:27:00Z"/>
                <w:lang w:eastAsia="zh-CN"/>
              </w:rPr>
            </w:pPr>
            <w:del w:id="698" w:author="Apple" w:date="2021-01-14T20:27:00Z">
              <w:r w:rsidRPr="00EF5447" w:rsidDel="004F0A20">
                <w:rPr>
                  <w:lang w:eastAsia="zh-CN"/>
                </w:rPr>
                <w:delText>DC_2A-13A_n261(2A-G)</w:delText>
              </w:r>
            </w:del>
          </w:p>
          <w:p w14:paraId="22F2F8F2" w14:textId="1BF22938" w:rsidR="008D1E4A" w:rsidRPr="00EF5447" w:rsidDel="004F0A20" w:rsidRDefault="008D1E4A" w:rsidP="00C620E0">
            <w:pPr>
              <w:pStyle w:val="TAC"/>
              <w:rPr>
                <w:del w:id="699" w:author="Apple" w:date="2021-01-14T20:27:00Z"/>
                <w:lang w:eastAsia="zh-CN"/>
              </w:rPr>
            </w:pPr>
            <w:del w:id="700" w:author="Apple" w:date="2021-01-14T20:27:00Z">
              <w:r w:rsidRPr="00EF5447" w:rsidDel="004F0A20">
                <w:rPr>
                  <w:lang w:eastAsia="zh-CN"/>
                </w:rPr>
                <w:delText>DC_2A-13A_n261(2A-H)</w:delText>
              </w:r>
            </w:del>
          </w:p>
          <w:p w14:paraId="5E452797" w14:textId="63115CAF" w:rsidR="008D1E4A" w:rsidRPr="00EF5447" w:rsidDel="004F0A20" w:rsidRDefault="008D1E4A" w:rsidP="00C620E0">
            <w:pPr>
              <w:pStyle w:val="TAC"/>
              <w:rPr>
                <w:del w:id="701" w:author="Apple" w:date="2021-01-14T20:27:00Z"/>
                <w:lang w:eastAsia="zh-CN"/>
              </w:rPr>
            </w:pPr>
            <w:del w:id="702" w:author="Apple" w:date="2021-01-14T20:27:00Z">
              <w:r w:rsidRPr="00EF5447" w:rsidDel="004F0A20">
                <w:rPr>
                  <w:lang w:eastAsia="zh-CN"/>
                </w:rPr>
                <w:delText>DC_2A-13A_n261(A-G-H)</w:delText>
              </w:r>
            </w:del>
          </w:p>
          <w:p w14:paraId="1E0CB73B" w14:textId="070274F6" w:rsidR="008D1E4A" w:rsidRPr="00EF5447" w:rsidDel="004F0A20" w:rsidRDefault="008D1E4A" w:rsidP="00C620E0">
            <w:pPr>
              <w:pStyle w:val="TAC"/>
              <w:rPr>
                <w:del w:id="703" w:author="Apple" w:date="2021-01-14T20:27:00Z"/>
                <w:lang w:eastAsia="zh-CN"/>
              </w:rPr>
            </w:pPr>
            <w:del w:id="704" w:author="Apple" w:date="2021-01-14T20:27:00Z">
              <w:r w:rsidRPr="00EF5447" w:rsidDel="004F0A20">
                <w:rPr>
                  <w:lang w:eastAsia="zh-CN"/>
                </w:rPr>
                <w:delText>DC_2A-13A_n261(A-G-I)</w:delText>
              </w:r>
            </w:del>
          </w:p>
          <w:p w14:paraId="68DE1112" w14:textId="31A450B9" w:rsidR="008D1E4A" w:rsidRPr="00EF5447" w:rsidDel="004F0A20" w:rsidRDefault="008D1E4A" w:rsidP="00C620E0">
            <w:pPr>
              <w:pStyle w:val="TAC"/>
              <w:rPr>
                <w:del w:id="705" w:author="Apple" w:date="2021-01-14T20:27:00Z"/>
                <w:lang w:eastAsia="zh-CN"/>
              </w:rPr>
            </w:pPr>
            <w:del w:id="706" w:author="Apple" w:date="2021-01-14T20:27:00Z">
              <w:r w:rsidRPr="00EF5447" w:rsidDel="004F0A20">
                <w:rPr>
                  <w:lang w:eastAsia="zh-CN"/>
                </w:rPr>
                <w:delText>DC_2A-13A_n261(3A-G)</w:delText>
              </w:r>
            </w:del>
          </w:p>
          <w:p w14:paraId="2A41DA0C" w14:textId="76214701" w:rsidR="008D1E4A" w:rsidRPr="00EF5447" w:rsidDel="004F0A20" w:rsidRDefault="008D1E4A" w:rsidP="00C620E0">
            <w:pPr>
              <w:pStyle w:val="TAC"/>
              <w:rPr>
                <w:del w:id="707" w:author="Apple" w:date="2021-01-14T20:27:00Z"/>
                <w:lang w:eastAsia="zh-CN"/>
              </w:rPr>
            </w:pPr>
            <w:del w:id="708" w:author="Apple" w:date="2021-01-14T20:27:00Z">
              <w:r w:rsidRPr="00EF5447" w:rsidDel="004F0A20">
                <w:rPr>
                  <w:lang w:eastAsia="zh-CN"/>
                </w:rPr>
                <w:delText>DC_2A-13A_n261(2G)</w:delText>
              </w:r>
            </w:del>
          </w:p>
          <w:p w14:paraId="3B56D786" w14:textId="0DAD0F06" w:rsidR="008D1E4A" w:rsidRPr="00EF5447" w:rsidDel="004F0A20" w:rsidRDefault="008D1E4A" w:rsidP="00C620E0">
            <w:pPr>
              <w:pStyle w:val="TAC"/>
              <w:rPr>
                <w:del w:id="709" w:author="Apple" w:date="2021-01-14T20:27:00Z"/>
                <w:lang w:eastAsia="zh-CN"/>
              </w:rPr>
            </w:pPr>
            <w:del w:id="710" w:author="Apple" w:date="2021-01-14T20:27:00Z">
              <w:r w:rsidRPr="00EF5447" w:rsidDel="004F0A20">
                <w:rPr>
                  <w:lang w:eastAsia="zh-CN"/>
                </w:rPr>
                <w:delText>DC_2A-13A_n261(2H)</w:delText>
              </w:r>
            </w:del>
          </w:p>
          <w:p w14:paraId="0D970F5E" w14:textId="2744693F" w:rsidR="008D1E4A" w:rsidRPr="00EF5447" w:rsidDel="004F0A20" w:rsidRDefault="008D1E4A" w:rsidP="00C620E0">
            <w:pPr>
              <w:pStyle w:val="TAC"/>
              <w:rPr>
                <w:del w:id="711" w:author="Apple" w:date="2021-01-14T20:27:00Z"/>
                <w:lang w:eastAsia="zh-CN"/>
              </w:rPr>
            </w:pPr>
            <w:del w:id="712" w:author="Apple" w:date="2021-01-14T20:27:00Z">
              <w:r w:rsidRPr="00EF5447" w:rsidDel="004F0A20">
                <w:rPr>
                  <w:lang w:eastAsia="zh-CN"/>
                </w:rPr>
                <w:delText>DC_2A-13A_n261(G-H)</w:delText>
              </w:r>
            </w:del>
          </w:p>
          <w:p w14:paraId="77353AE6" w14:textId="6B850641" w:rsidR="008D1E4A" w:rsidRPr="00EF5447" w:rsidDel="004F0A20" w:rsidRDefault="008D1E4A" w:rsidP="00C620E0">
            <w:pPr>
              <w:pStyle w:val="TAC"/>
              <w:rPr>
                <w:del w:id="713" w:author="Apple" w:date="2021-01-14T20:27:00Z"/>
                <w:lang w:eastAsia="zh-CN"/>
              </w:rPr>
            </w:pPr>
            <w:del w:id="714" w:author="Apple" w:date="2021-01-14T20:27:00Z">
              <w:r w:rsidRPr="00EF5447" w:rsidDel="004F0A20">
                <w:rPr>
                  <w:lang w:eastAsia="zh-CN"/>
                </w:rPr>
                <w:delText>DC_2A-13A_n261(G-I)</w:delText>
              </w:r>
            </w:del>
          </w:p>
          <w:p w14:paraId="50217AC5" w14:textId="68FE550E" w:rsidR="008D1E4A" w:rsidRPr="00EF5447" w:rsidDel="004F0A20" w:rsidRDefault="008D1E4A" w:rsidP="00C620E0">
            <w:pPr>
              <w:pStyle w:val="TAC"/>
              <w:rPr>
                <w:del w:id="715" w:author="Apple" w:date="2021-01-14T20:27:00Z"/>
                <w:lang w:eastAsia="zh-CN"/>
              </w:rPr>
            </w:pPr>
            <w:del w:id="716" w:author="Apple" w:date="2021-01-14T20:27:00Z">
              <w:r w:rsidRPr="00EF5447" w:rsidDel="004F0A20">
                <w:rPr>
                  <w:lang w:eastAsia="zh-CN"/>
                </w:rPr>
                <w:delText>DC_2A-13A_n261(H-I)</w:delText>
              </w:r>
            </w:del>
          </w:p>
          <w:p w14:paraId="2F6FC317" w14:textId="0B96E799" w:rsidR="008D1E4A" w:rsidRPr="00EF5447" w:rsidDel="004F0A20" w:rsidRDefault="008D1E4A" w:rsidP="00C620E0">
            <w:pPr>
              <w:pStyle w:val="TAC"/>
              <w:rPr>
                <w:del w:id="717" w:author="Apple" w:date="2021-01-14T20:29:00Z"/>
                <w:lang w:eastAsia="zh-CN"/>
              </w:rPr>
            </w:pPr>
            <w:del w:id="718" w:author="Apple" w:date="2021-01-14T20:29:00Z">
              <w:r w:rsidRPr="00EF5447" w:rsidDel="004F0A20">
                <w:rPr>
                  <w:lang w:eastAsia="zh-CN"/>
                </w:rPr>
                <w:delText>DC_2A-2A-13A_n261A</w:delText>
              </w:r>
            </w:del>
          </w:p>
          <w:p w14:paraId="6D9C15EE" w14:textId="1EAA4D91" w:rsidR="008D1E4A" w:rsidRPr="00EF5447" w:rsidDel="004F0A20" w:rsidRDefault="008D1E4A" w:rsidP="00C620E0">
            <w:pPr>
              <w:pStyle w:val="TAC"/>
              <w:rPr>
                <w:del w:id="719" w:author="Apple" w:date="2021-01-14T20:29:00Z"/>
                <w:lang w:eastAsia="zh-CN"/>
              </w:rPr>
            </w:pPr>
            <w:del w:id="720" w:author="Apple" w:date="2021-01-14T20:29:00Z">
              <w:r w:rsidRPr="00EF5447" w:rsidDel="004F0A20">
                <w:rPr>
                  <w:lang w:eastAsia="zh-CN"/>
                </w:rPr>
                <w:delText>DC_2A-2A-13A_n261I</w:delText>
              </w:r>
            </w:del>
          </w:p>
          <w:p w14:paraId="18023DBB" w14:textId="58F0215E" w:rsidR="008D1E4A" w:rsidRPr="00EF5447" w:rsidDel="004F0A20" w:rsidRDefault="008D1E4A" w:rsidP="00C620E0">
            <w:pPr>
              <w:pStyle w:val="TAC"/>
              <w:rPr>
                <w:del w:id="721" w:author="Apple" w:date="2021-01-14T20:29:00Z"/>
                <w:lang w:eastAsia="zh-CN"/>
              </w:rPr>
            </w:pPr>
            <w:del w:id="722" w:author="Apple" w:date="2021-01-14T20:29: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6E290" w14:textId="30B56810" w:rsidR="008D1E4A" w:rsidRPr="00EF5447" w:rsidDel="004F0A20" w:rsidRDefault="008D1E4A" w:rsidP="00C620E0">
            <w:pPr>
              <w:pStyle w:val="TAC"/>
              <w:rPr>
                <w:del w:id="723" w:author="Apple" w:date="2021-01-14T20:29:00Z"/>
                <w:lang w:eastAsia="zh-CN"/>
              </w:rPr>
            </w:pPr>
            <w:del w:id="724" w:author="Apple" w:date="2021-01-14T20:29:00Z">
              <w:r w:rsidRPr="00EF5447" w:rsidDel="004F0A20">
                <w:rPr>
                  <w:lang w:eastAsia="zh-CN"/>
                </w:rPr>
                <w:delText>DC_2A_n261G</w:delText>
              </w:r>
            </w:del>
          </w:p>
          <w:p w14:paraId="082E6790" w14:textId="77D01CDF" w:rsidR="008D1E4A" w:rsidRPr="00EF5447" w:rsidDel="004F0A20" w:rsidRDefault="008D1E4A" w:rsidP="00C620E0">
            <w:pPr>
              <w:pStyle w:val="TAC"/>
              <w:rPr>
                <w:del w:id="725" w:author="Apple" w:date="2021-01-14T20:29:00Z"/>
                <w:szCs w:val="18"/>
                <w:lang w:eastAsia="zh-CN"/>
              </w:rPr>
            </w:pPr>
            <w:del w:id="726" w:author="Apple" w:date="2021-01-14T20:29:00Z">
              <w:r w:rsidRPr="00EF5447" w:rsidDel="004F0A20">
                <w:rPr>
                  <w:lang w:eastAsia="zh-CN"/>
                </w:rPr>
                <w:delText>DC_13A_n261G</w:delText>
              </w:r>
            </w:del>
          </w:p>
        </w:tc>
      </w:tr>
      <w:tr w:rsidR="008D1E4A" w:rsidRPr="00EF5447" w:rsidDel="004F0A20" w14:paraId="514FC0DC" w14:textId="7DC83F86" w:rsidTr="00C620E0">
        <w:trPr>
          <w:trHeight w:val="187"/>
          <w:jc w:val="center"/>
          <w:del w:id="727" w:author="Apple" w:date="2021-01-14T20:3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5500F" w14:textId="32D8BBC6" w:rsidR="008D1E4A" w:rsidRPr="00EF5447" w:rsidDel="004F0A20" w:rsidRDefault="008D1E4A" w:rsidP="00C620E0">
            <w:pPr>
              <w:pStyle w:val="TAC"/>
              <w:rPr>
                <w:del w:id="728" w:author="Apple" w:date="2021-01-14T20:26:00Z"/>
                <w:lang w:eastAsia="zh-CN"/>
              </w:rPr>
            </w:pPr>
            <w:del w:id="729" w:author="Apple" w:date="2021-01-14T20:26:00Z">
              <w:r w:rsidRPr="00EF5447" w:rsidDel="004F0A20">
                <w:rPr>
                  <w:lang w:eastAsia="zh-CN"/>
                </w:rPr>
                <w:delText>DC_2A-13A_n261I</w:delText>
              </w:r>
            </w:del>
          </w:p>
          <w:p w14:paraId="4AED144F" w14:textId="3AAEB118" w:rsidR="008D1E4A" w:rsidRPr="00EF5447" w:rsidDel="004F0A20" w:rsidRDefault="008D1E4A" w:rsidP="00C620E0">
            <w:pPr>
              <w:pStyle w:val="TAC"/>
              <w:rPr>
                <w:del w:id="730" w:author="Apple" w:date="2021-01-14T20:26:00Z"/>
                <w:lang w:eastAsia="zh-CN"/>
              </w:rPr>
            </w:pPr>
            <w:del w:id="731" w:author="Apple" w:date="2021-01-14T20:26:00Z">
              <w:r w:rsidRPr="00EF5447" w:rsidDel="004F0A20">
                <w:rPr>
                  <w:lang w:eastAsia="zh-CN"/>
                </w:rPr>
                <w:delText>DC_2A-13A_n261J</w:delText>
              </w:r>
            </w:del>
          </w:p>
          <w:p w14:paraId="0430F1C5" w14:textId="72C8B92B" w:rsidR="008D1E4A" w:rsidRPr="00EF5447" w:rsidDel="004F0A20" w:rsidRDefault="008D1E4A" w:rsidP="00C620E0">
            <w:pPr>
              <w:pStyle w:val="TAC"/>
              <w:rPr>
                <w:del w:id="732" w:author="Apple" w:date="2021-01-14T20:26:00Z"/>
                <w:lang w:eastAsia="zh-CN"/>
              </w:rPr>
            </w:pPr>
            <w:del w:id="733" w:author="Apple" w:date="2021-01-14T20:26:00Z">
              <w:r w:rsidRPr="00EF5447" w:rsidDel="004F0A20">
                <w:rPr>
                  <w:lang w:eastAsia="zh-CN"/>
                </w:rPr>
                <w:delText>DC_2A-13A_n261K</w:delText>
              </w:r>
            </w:del>
          </w:p>
          <w:p w14:paraId="64B7C896" w14:textId="27D26533" w:rsidR="008D1E4A" w:rsidRPr="00EF5447" w:rsidDel="004F0A20" w:rsidRDefault="008D1E4A" w:rsidP="00C620E0">
            <w:pPr>
              <w:pStyle w:val="TAC"/>
              <w:rPr>
                <w:del w:id="734" w:author="Apple" w:date="2021-01-14T20:26:00Z"/>
                <w:lang w:eastAsia="zh-CN"/>
              </w:rPr>
            </w:pPr>
            <w:del w:id="735" w:author="Apple" w:date="2021-01-14T20:26:00Z">
              <w:r w:rsidRPr="00EF5447" w:rsidDel="004F0A20">
                <w:rPr>
                  <w:lang w:eastAsia="zh-CN"/>
                </w:rPr>
                <w:delText>DC_2A-13A_n261L</w:delText>
              </w:r>
            </w:del>
          </w:p>
          <w:p w14:paraId="79972145" w14:textId="6C8AC2C8" w:rsidR="008D1E4A" w:rsidRPr="00EF5447" w:rsidDel="004F0A20" w:rsidRDefault="008D1E4A" w:rsidP="00C620E0">
            <w:pPr>
              <w:pStyle w:val="TAC"/>
              <w:rPr>
                <w:del w:id="736" w:author="Apple" w:date="2021-01-14T20:26:00Z"/>
                <w:lang w:eastAsia="zh-CN"/>
              </w:rPr>
            </w:pPr>
            <w:del w:id="737" w:author="Apple" w:date="2021-01-14T20:26:00Z">
              <w:r w:rsidRPr="00EF5447" w:rsidDel="004F0A20">
                <w:rPr>
                  <w:lang w:eastAsia="zh-CN"/>
                </w:rPr>
                <w:delText>DC_2A-13A_n261M</w:delText>
              </w:r>
            </w:del>
          </w:p>
          <w:p w14:paraId="35E43ACB" w14:textId="4E9EDBCF" w:rsidR="008D1E4A" w:rsidRPr="00EF5447" w:rsidDel="004F0A20" w:rsidRDefault="008D1E4A" w:rsidP="00C620E0">
            <w:pPr>
              <w:pStyle w:val="TAC"/>
              <w:rPr>
                <w:del w:id="738" w:author="Apple" w:date="2021-01-14T20:30:00Z"/>
                <w:lang w:eastAsia="zh-CN"/>
              </w:rPr>
            </w:pPr>
            <w:del w:id="739" w:author="Apple" w:date="2021-01-14T20:30:00Z">
              <w:r w:rsidRPr="00EF5447" w:rsidDel="004F0A20">
                <w:rPr>
                  <w:lang w:eastAsia="zh-CN"/>
                </w:rPr>
                <w:delText>DC_2A-13A_n261(A-H)</w:delText>
              </w:r>
            </w:del>
          </w:p>
          <w:p w14:paraId="0FB058CA" w14:textId="6686B006" w:rsidR="008D1E4A" w:rsidRPr="00EF5447" w:rsidDel="004F0A20" w:rsidRDefault="008D1E4A" w:rsidP="00C620E0">
            <w:pPr>
              <w:pStyle w:val="TAC"/>
              <w:rPr>
                <w:del w:id="740" w:author="Apple" w:date="2021-01-14T20:30:00Z"/>
                <w:lang w:eastAsia="zh-CN"/>
              </w:rPr>
            </w:pPr>
            <w:del w:id="741" w:author="Apple" w:date="2021-01-14T20:30:00Z">
              <w:r w:rsidRPr="00EF5447" w:rsidDel="004F0A20">
                <w:rPr>
                  <w:lang w:eastAsia="zh-CN"/>
                </w:rPr>
                <w:delText>DC_2A-13A_n261(A-J)</w:delText>
              </w:r>
            </w:del>
          </w:p>
          <w:p w14:paraId="7B4AE517" w14:textId="3CFC964B" w:rsidR="008D1E4A" w:rsidRPr="00EF5447" w:rsidDel="004F0A20" w:rsidRDefault="008D1E4A" w:rsidP="00C620E0">
            <w:pPr>
              <w:pStyle w:val="TAC"/>
              <w:rPr>
                <w:del w:id="742" w:author="Apple" w:date="2021-01-14T20:30:00Z"/>
                <w:lang w:eastAsia="zh-CN"/>
              </w:rPr>
            </w:pPr>
            <w:del w:id="743" w:author="Apple" w:date="2021-01-14T20:30:00Z">
              <w:r w:rsidRPr="00EF5447" w:rsidDel="004F0A20">
                <w:rPr>
                  <w:lang w:eastAsia="zh-CN"/>
                </w:rPr>
                <w:delText>DC_2A-13A_n261(A-L)</w:delText>
              </w:r>
            </w:del>
          </w:p>
          <w:p w14:paraId="0343ADE7" w14:textId="4DEB376C" w:rsidR="008D1E4A" w:rsidRPr="00EF5447" w:rsidDel="004F0A20" w:rsidRDefault="008D1E4A" w:rsidP="00C620E0">
            <w:pPr>
              <w:pStyle w:val="TAC"/>
              <w:rPr>
                <w:del w:id="744" w:author="Apple" w:date="2021-01-14T20:30:00Z"/>
                <w:lang w:eastAsia="zh-CN"/>
              </w:rPr>
            </w:pPr>
            <w:del w:id="745" w:author="Apple" w:date="2021-01-14T20:30:00Z">
              <w:r w:rsidRPr="00EF5447" w:rsidDel="004F0A20">
                <w:rPr>
                  <w:lang w:eastAsia="zh-CN"/>
                </w:rPr>
                <w:delText>DC_2A-13A_n261(2A-H)</w:delText>
              </w:r>
            </w:del>
          </w:p>
          <w:p w14:paraId="567324D9" w14:textId="2212E063" w:rsidR="008D1E4A" w:rsidRPr="00EF5447" w:rsidDel="004F0A20" w:rsidRDefault="008D1E4A" w:rsidP="00C620E0">
            <w:pPr>
              <w:pStyle w:val="TAC"/>
              <w:rPr>
                <w:del w:id="746" w:author="Apple" w:date="2021-01-14T20:30:00Z"/>
                <w:lang w:eastAsia="zh-CN"/>
              </w:rPr>
            </w:pPr>
            <w:del w:id="747" w:author="Apple" w:date="2021-01-14T20:30:00Z">
              <w:r w:rsidRPr="00EF5447" w:rsidDel="004F0A20">
                <w:rPr>
                  <w:lang w:eastAsia="zh-CN"/>
                </w:rPr>
                <w:delText>DC_2A-13A_n261(A-G-H)</w:delText>
              </w:r>
            </w:del>
          </w:p>
          <w:p w14:paraId="1A597FF0" w14:textId="5D7AC522" w:rsidR="008D1E4A" w:rsidRPr="00EF5447" w:rsidDel="004F0A20" w:rsidRDefault="008D1E4A" w:rsidP="00C620E0">
            <w:pPr>
              <w:pStyle w:val="TAC"/>
              <w:rPr>
                <w:del w:id="748" w:author="Apple" w:date="2021-01-14T20:30:00Z"/>
                <w:lang w:eastAsia="zh-CN"/>
              </w:rPr>
            </w:pPr>
            <w:del w:id="749" w:author="Apple" w:date="2021-01-14T20:30:00Z">
              <w:r w:rsidRPr="00EF5447" w:rsidDel="004F0A20">
                <w:rPr>
                  <w:lang w:eastAsia="zh-CN"/>
                </w:rPr>
                <w:delText>DC_2A-13A_n261(A-G-I)</w:delText>
              </w:r>
            </w:del>
          </w:p>
          <w:p w14:paraId="768DE244" w14:textId="1DE205E8" w:rsidR="008D1E4A" w:rsidRPr="00EF5447" w:rsidDel="004F0A20" w:rsidRDefault="008D1E4A" w:rsidP="00C620E0">
            <w:pPr>
              <w:pStyle w:val="TAC"/>
              <w:rPr>
                <w:del w:id="750" w:author="Apple" w:date="2021-01-14T20:30:00Z"/>
                <w:lang w:eastAsia="zh-CN"/>
              </w:rPr>
            </w:pPr>
            <w:del w:id="751" w:author="Apple" w:date="2021-01-14T20:30:00Z">
              <w:r w:rsidRPr="00EF5447" w:rsidDel="004F0A20">
                <w:rPr>
                  <w:lang w:eastAsia="zh-CN"/>
                </w:rPr>
                <w:delText>DC_2A-13A_n261(G-H)</w:delText>
              </w:r>
            </w:del>
          </w:p>
          <w:p w14:paraId="3C2E40DE" w14:textId="1918EB0B" w:rsidR="008D1E4A" w:rsidRPr="00EF5447" w:rsidDel="004F0A20" w:rsidRDefault="008D1E4A" w:rsidP="00C620E0">
            <w:pPr>
              <w:pStyle w:val="TAC"/>
              <w:rPr>
                <w:del w:id="752" w:author="Apple" w:date="2021-01-14T20:30:00Z"/>
                <w:lang w:eastAsia="zh-CN"/>
              </w:rPr>
            </w:pPr>
            <w:del w:id="753" w:author="Apple" w:date="2021-01-14T20:30:00Z">
              <w:r w:rsidRPr="00EF5447" w:rsidDel="004F0A20">
                <w:rPr>
                  <w:lang w:eastAsia="zh-CN"/>
                </w:rPr>
                <w:delText>DC_2A-13A_n261(G-I)</w:delText>
              </w:r>
            </w:del>
          </w:p>
          <w:p w14:paraId="557B495B" w14:textId="0269824E" w:rsidR="008D1E4A" w:rsidRPr="00EF5447" w:rsidDel="004F0A20" w:rsidRDefault="008D1E4A" w:rsidP="00C620E0">
            <w:pPr>
              <w:pStyle w:val="TAC"/>
              <w:rPr>
                <w:del w:id="754" w:author="Apple" w:date="2021-01-14T20:30:00Z"/>
                <w:lang w:eastAsia="zh-CN"/>
              </w:rPr>
            </w:pPr>
            <w:del w:id="755" w:author="Apple" w:date="2021-01-14T20:30:00Z">
              <w:r w:rsidRPr="00EF5447" w:rsidDel="004F0A20">
                <w:rPr>
                  <w:lang w:eastAsia="zh-CN"/>
                </w:rPr>
                <w:delText>DC_2A-13A_n261(2H)</w:delText>
              </w:r>
            </w:del>
          </w:p>
          <w:p w14:paraId="75BA178D" w14:textId="58F58CF6" w:rsidR="008D1E4A" w:rsidRPr="00EF5447" w:rsidDel="004F0A20" w:rsidRDefault="008D1E4A" w:rsidP="00C620E0">
            <w:pPr>
              <w:pStyle w:val="TAC"/>
              <w:rPr>
                <w:del w:id="756" w:author="Apple" w:date="2021-01-14T20:30:00Z"/>
                <w:lang w:eastAsia="zh-CN"/>
              </w:rPr>
            </w:pPr>
            <w:del w:id="757" w:author="Apple" w:date="2021-01-14T20:30:00Z">
              <w:r w:rsidRPr="00EF5447" w:rsidDel="004F0A20">
                <w:rPr>
                  <w:lang w:eastAsia="zh-CN"/>
                </w:rPr>
                <w:delText>DC_2A-13A_n261(H-I)</w:delText>
              </w:r>
            </w:del>
          </w:p>
          <w:p w14:paraId="7F2660D9" w14:textId="6F3A0041" w:rsidR="008D1E4A" w:rsidRPr="00EF5447" w:rsidDel="004F0A20" w:rsidRDefault="008D1E4A" w:rsidP="00C620E0">
            <w:pPr>
              <w:pStyle w:val="TAC"/>
              <w:rPr>
                <w:del w:id="758" w:author="Apple" w:date="2021-01-14T20:29:00Z"/>
                <w:lang w:eastAsia="zh-CN"/>
              </w:rPr>
            </w:pPr>
            <w:del w:id="759" w:author="Apple" w:date="2021-01-14T20:29:00Z">
              <w:r w:rsidRPr="00EF5447" w:rsidDel="004F0A20">
                <w:rPr>
                  <w:lang w:eastAsia="zh-CN"/>
                </w:rPr>
                <w:delText>DC_2A-2A-13A_n261I</w:delText>
              </w:r>
            </w:del>
          </w:p>
          <w:p w14:paraId="7E5E62EF" w14:textId="5F2D99E0" w:rsidR="008D1E4A" w:rsidRPr="00EF5447" w:rsidDel="004F0A20" w:rsidRDefault="008D1E4A" w:rsidP="00C620E0">
            <w:pPr>
              <w:pStyle w:val="TAC"/>
              <w:rPr>
                <w:del w:id="760" w:author="Apple" w:date="2021-01-14T20:30:00Z"/>
                <w:lang w:eastAsia="zh-CN"/>
              </w:rPr>
            </w:pPr>
            <w:del w:id="761" w:author="Apple" w:date="2021-01-14T20:29: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65FA4" w14:textId="6A5112C1" w:rsidR="008D1E4A" w:rsidRPr="00EF5447" w:rsidDel="004F0A20" w:rsidRDefault="008D1E4A" w:rsidP="00C620E0">
            <w:pPr>
              <w:pStyle w:val="TAC"/>
              <w:rPr>
                <w:del w:id="762" w:author="Apple" w:date="2021-01-14T20:30:00Z"/>
                <w:lang w:eastAsia="zh-CN"/>
              </w:rPr>
            </w:pPr>
            <w:del w:id="763" w:author="Apple" w:date="2021-01-14T20:30:00Z">
              <w:r w:rsidRPr="00EF5447" w:rsidDel="004F0A20">
                <w:rPr>
                  <w:lang w:eastAsia="zh-CN"/>
                </w:rPr>
                <w:delText>DC_2A_n261H</w:delText>
              </w:r>
            </w:del>
          </w:p>
          <w:p w14:paraId="3D8FD0F3" w14:textId="71D46F8C" w:rsidR="008D1E4A" w:rsidRPr="00EF5447" w:rsidDel="004F0A20" w:rsidRDefault="008D1E4A" w:rsidP="00C620E0">
            <w:pPr>
              <w:pStyle w:val="TAC"/>
              <w:rPr>
                <w:del w:id="764" w:author="Apple" w:date="2021-01-14T20:30:00Z"/>
                <w:szCs w:val="18"/>
                <w:lang w:eastAsia="zh-CN"/>
              </w:rPr>
            </w:pPr>
            <w:del w:id="765" w:author="Apple" w:date="2021-01-14T20:30:00Z">
              <w:r w:rsidRPr="00EF5447" w:rsidDel="004F0A20">
                <w:rPr>
                  <w:lang w:eastAsia="zh-CN"/>
                </w:rPr>
                <w:delText>DC_13A_n261H</w:delText>
              </w:r>
            </w:del>
          </w:p>
        </w:tc>
      </w:tr>
      <w:tr w:rsidR="008D1E4A" w:rsidRPr="00EF5447" w:rsidDel="004F0A20" w14:paraId="2A353CA2" w14:textId="4D57D058" w:rsidTr="00C620E0">
        <w:trPr>
          <w:trHeight w:val="187"/>
          <w:jc w:val="center"/>
          <w:del w:id="766" w:author="Apple" w:date="2021-01-14T20: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695CE" w14:textId="3AA7031E" w:rsidR="008D1E4A" w:rsidRPr="00EF5447" w:rsidDel="004F0A20" w:rsidRDefault="008D1E4A" w:rsidP="00C620E0">
            <w:pPr>
              <w:pStyle w:val="TAC"/>
              <w:rPr>
                <w:del w:id="767" w:author="Apple" w:date="2021-01-14T20:32:00Z"/>
                <w:lang w:eastAsia="zh-CN"/>
              </w:rPr>
            </w:pPr>
            <w:del w:id="768" w:author="Apple" w:date="2021-01-14T20:32:00Z">
              <w:r w:rsidRPr="00EF5447" w:rsidDel="004F0A20">
                <w:rPr>
                  <w:lang w:eastAsia="zh-CN"/>
                </w:rPr>
                <w:delText>DC_2A-13A_n261(A-L)</w:delText>
              </w:r>
            </w:del>
          </w:p>
          <w:p w14:paraId="40CDF087" w14:textId="19BC2466" w:rsidR="008D1E4A" w:rsidRPr="00EF5447" w:rsidDel="004F0A20" w:rsidRDefault="008D1E4A" w:rsidP="00C620E0">
            <w:pPr>
              <w:pStyle w:val="TAC"/>
              <w:rPr>
                <w:del w:id="769" w:author="Apple" w:date="2021-01-14T20:32:00Z"/>
                <w:lang w:eastAsia="zh-CN"/>
              </w:rPr>
            </w:pPr>
            <w:del w:id="770" w:author="Apple" w:date="2021-01-14T20:32:00Z">
              <w:r w:rsidRPr="00EF5447" w:rsidDel="004F0A20">
                <w:rPr>
                  <w:lang w:eastAsia="zh-CN"/>
                </w:rPr>
                <w:delText>DC_2A-13A_n261(A-G-I)</w:delText>
              </w:r>
            </w:del>
          </w:p>
          <w:p w14:paraId="37914C13" w14:textId="6535D8B4" w:rsidR="008D1E4A" w:rsidRPr="00EF5447" w:rsidDel="004F0A20" w:rsidRDefault="008D1E4A" w:rsidP="00C620E0">
            <w:pPr>
              <w:pStyle w:val="TAC"/>
              <w:rPr>
                <w:del w:id="771" w:author="Apple" w:date="2021-01-14T20:33:00Z"/>
                <w:lang w:eastAsia="zh-CN"/>
              </w:rPr>
            </w:pPr>
            <w:del w:id="772" w:author="Apple" w:date="2021-01-14T20:33:00Z">
              <w:r w:rsidRPr="00EF5447" w:rsidDel="004F0A20">
                <w:rPr>
                  <w:lang w:eastAsia="zh-CN"/>
                </w:rPr>
                <w:delText>DC_2A-2A-13A_n261I</w:delText>
              </w:r>
            </w:del>
          </w:p>
          <w:p w14:paraId="5C20575B" w14:textId="471E68BC" w:rsidR="008D1E4A" w:rsidRPr="00EF5447" w:rsidDel="004F0A20" w:rsidRDefault="008D1E4A" w:rsidP="00C620E0">
            <w:pPr>
              <w:pStyle w:val="TAC"/>
              <w:rPr>
                <w:del w:id="773" w:author="Apple" w:date="2021-01-14T20:33:00Z"/>
                <w:lang w:eastAsia="zh-CN"/>
              </w:rPr>
            </w:pPr>
            <w:del w:id="774" w:author="Apple" w:date="2021-01-14T20:33: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C431D2" w14:textId="738A4F1B" w:rsidR="008D1E4A" w:rsidRPr="00EF5447" w:rsidDel="004F0A20" w:rsidRDefault="008D1E4A" w:rsidP="00C620E0">
            <w:pPr>
              <w:pStyle w:val="TAC"/>
              <w:rPr>
                <w:del w:id="775" w:author="Apple" w:date="2021-01-14T20:33:00Z"/>
                <w:lang w:eastAsia="zh-CN"/>
              </w:rPr>
            </w:pPr>
            <w:del w:id="776" w:author="Apple" w:date="2021-01-14T20:33:00Z">
              <w:r w:rsidRPr="00EF5447" w:rsidDel="004F0A20">
                <w:rPr>
                  <w:lang w:eastAsia="zh-CN"/>
                </w:rPr>
                <w:delText>DC_2A_n261I</w:delText>
              </w:r>
            </w:del>
          </w:p>
          <w:p w14:paraId="04B8377C" w14:textId="3AF7BE99" w:rsidR="008D1E4A" w:rsidRPr="00EF5447" w:rsidDel="004F0A20" w:rsidRDefault="008D1E4A" w:rsidP="00C620E0">
            <w:pPr>
              <w:pStyle w:val="TAC"/>
              <w:rPr>
                <w:del w:id="777" w:author="Apple" w:date="2021-01-14T20:33:00Z"/>
                <w:lang w:eastAsia="zh-CN"/>
              </w:rPr>
            </w:pPr>
            <w:del w:id="778" w:author="Apple" w:date="2021-01-14T20:33:00Z">
              <w:r w:rsidRPr="00EF5447" w:rsidDel="004F0A20">
                <w:rPr>
                  <w:lang w:eastAsia="zh-CN"/>
                </w:rPr>
                <w:delText>DC_13A_n261I</w:delText>
              </w:r>
            </w:del>
          </w:p>
        </w:tc>
      </w:tr>
      <w:tr w:rsidR="008D1E4A" w:rsidRPr="00EF5447" w14:paraId="609814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3C940" w14:textId="77777777" w:rsidR="008D1E4A" w:rsidRPr="00EF5447" w:rsidRDefault="008D1E4A" w:rsidP="00C620E0">
            <w:pPr>
              <w:pStyle w:val="TAC"/>
              <w:rPr>
                <w:rFonts w:cs="Arial"/>
                <w:szCs w:val="18"/>
              </w:rPr>
            </w:pPr>
            <w:r w:rsidRPr="00EF5447">
              <w:rPr>
                <w:rFonts w:cs="Arial"/>
                <w:szCs w:val="18"/>
              </w:rPr>
              <w:lastRenderedPageBreak/>
              <w:t>DC_2A-14A_n260A</w:t>
            </w:r>
          </w:p>
          <w:p w14:paraId="2A2C7125" w14:textId="77777777" w:rsidR="008D1E4A" w:rsidRPr="00EF5447" w:rsidRDefault="008D1E4A" w:rsidP="00C620E0">
            <w:pPr>
              <w:pStyle w:val="TAC"/>
              <w:rPr>
                <w:rFonts w:cs="Arial"/>
                <w:szCs w:val="18"/>
                <w:lang w:eastAsia="fr-FR"/>
              </w:rPr>
            </w:pPr>
            <w:r w:rsidRPr="00EF5447">
              <w:rPr>
                <w:rFonts w:cs="Arial"/>
                <w:szCs w:val="18"/>
              </w:rPr>
              <w:t>DC_2A-14A_n260G</w:t>
            </w:r>
          </w:p>
          <w:p w14:paraId="05FD6A91" w14:textId="77777777" w:rsidR="008D1E4A" w:rsidRPr="00EF5447" w:rsidRDefault="008D1E4A" w:rsidP="00C620E0">
            <w:pPr>
              <w:pStyle w:val="TAC"/>
              <w:rPr>
                <w:rFonts w:cs="Arial"/>
                <w:szCs w:val="18"/>
              </w:rPr>
            </w:pPr>
            <w:r w:rsidRPr="00EF5447">
              <w:rPr>
                <w:rFonts w:cs="Arial"/>
                <w:szCs w:val="18"/>
              </w:rPr>
              <w:t>DC_2A-14A_n260H</w:t>
            </w:r>
          </w:p>
          <w:p w14:paraId="65EDF326" w14:textId="77777777" w:rsidR="008D1E4A" w:rsidRPr="00EF5447" w:rsidRDefault="008D1E4A" w:rsidP="00C620E0">
            <w:pPr>
              <w:pStyle w:val="TAC"/>
              <w:rPr>
                <w:rFonts w:cs="Arial"/>
                <w:szCs w:val="18"/>
              </w:rPr>
            </w:pPr>
            <w:r w:rsidRPr="00EF5447">
              <w:rPr>
                <w:rFonts w:cs="Arial"/>
                <w:szCs w:val="18"/>
              </w:rPr>
              <w:t>DC_2A-14A_n260I</w:t>
            </w:r>
          </w:p>
          <w:p w14:paraId="7495D4AA" w14:textId="77777777" w:rsidR="008D1E4A" w:rsidRPr="00EF5447" w:rsidRDefault="008D1E4A" w:rsidP="00C620E0">
            <w:pPr>
              <w:pStyle w:val="TAC"/>
              <w:rPr>
                <w:rFonts w:cs="Arial"/>
                <w:szCs w:val="18"/>
              </w:rPr>
            </w:pPr>
            <w:r w:rsidRPr="00EF5447">
              <w:rPr>
                <w:rFonts w:cs="Arial"/>
                <w:szCs w:val="18"/>
              </w:rPr>
              <w:t>DC_2A-14A_n260J</w:t>
            </w:r>
          </w:p>
          <w:p w14:paraId="330C721F" w14:textId="77777777" w:rsidR="008D1E4A" w:rsidRPr="00EF5447" w:rsidRDefault="008D1E4A" w:rsidP="00C620E0">
            <w:pPr>
              <w:pStyle w:val="TAC"/>
              <w:rPr>
                <w:rFonts w:cs="Arial"/>
                <w:szCs w:val="18"/>
              </w:rPr>
            </w:pPr>
            <w:r w:rsidRPr="00EF5447">
              <w:rPr>
                <w:rFonts w:cs="Arial"/>
                <w:szCs w:val="18"/>
              </w:rPr>
              <w:t>DC_2A-14A_n260K</w:t>
            </w:r>
          </w:p>
          <w:p w14:paraId="7F82EC8B" w14:textId="77777777" w:rsidR="008D1E4A" w:rsidRPr="00EF5447" w:rsidRDefault="008D1E4A" w:rsidP="00C620E0">
            <w:pPr>
              <w:pStyle w:val="TAC"/>
              <w:rPr>
                <w:rFonts w:cs="Arial"/>
                <w:szCs w:val="18"/>
              </w:rPr>
            </w:pPr>
            <w:r w:rsidRPr="00EF5447">
              <w:rPr>
                <w:rFonts w:cs="Arial"/>
                <w:szCs w:val="18"/>
              </w:rPr>
              <w:t>DC_2A-14A_n260L</w:t>
            </w:r>
          </w:p>
          <w:p w14:paraId="5CB9962B" w14:textId="77777777" w:rsidR="008D1E4A" w:rsidRPr="00EF5447" w:rsidRDefault="008D1E4A" w:rsidP="00C620E0">
            <w:pPr>
              <w:pStyle w:val="TAC"/>
              <w:rPr>
                <w:rFonts w:cs="Arial"/>
                <w:szCs w:val="18"/>
              </w:rPr>
            </w:pPr>
            <w:r w:rsidRPr="00EF5447">
              <w:rPr>
                <w:rFonts w:cs="Arial"/>
                <w:szCs w:val="18"/>
              </w:rPr>
              <w:t>DC_2A-14A_n260M</w:t>
            </w:r>
          </w:p>
          <w:p w14:paraId="56C2CB42" w14:textId="77777777" w:rsidR="008D1E4A" w:rsidRPr="00EF5447" w:rsidRDefault="008D1E4A" w:rsidP="00C620E0">
            <w:pPr>
              <w:pStyle w:val="TAC"/>
              <w:rPr>
                <w:rFonts w:cs="Arial"/>
                <w:szCs w:val="18"/>
              </w:rPr>
            </w:pPr>
            <w:r w:rsidRPr="00EF5447">
              <w:rPr>
                <w:rFonts w:cs="Arial"/>
                <w:szCs w:val="18"/>
              </w:rPr>
              <w:t>DC_2A-2A-14A_n260A</w:t>
            </w:r>
          </w:p>
          <w:p w14:paraId="09FC8270" w14:textId="77777777" w:rsidR="008D1E4A" w:rsidRPr="00EF5447" w:rsidRDefault="008D1E4A" w:rsidP="00C620E0">
            <w:pPr>
              <w:pStyle w:val="TAC"/>
              <w:rPr>
                <w:rFonts w:cs="Arial"/>
                <w:szCs w:val="18"/>
              </w:rPr>
            </w:pPr>
            <w:r w:rsidRPr="00EF5447">
              <w:rPr>
                <w:rFonts w:cs="Arial"/>
                <w:szCs w:val="18"/>
              </w:rPr>
              <w:t>DC_2A-2A-14A_n260G</w:t>
            </w:r>
          </w:p>
          <w:p w14:paraId="3724C5E6" w14:textId="77777777" w:rsidR="008D1E4A" w:rsidRPr="00EF5447" w:rsidRDefault="008D1E4A" w:rsidP="00C620E0">
            <w:pPr>
              <w:pStyle w:val="TAC"/>
              <w:rPr>
                <w:rFonts w:cs="Arial"/>
                <w:szCs w:val="18"/>
              </w:rPr>
            </w:pPr>
            <w:r w:rsidRPr="00EF5447">
              <w:rPr>
                <w:rFonts w:cs="Arial"/>
                <w:szCs w:val="18"/>
              </w:rPr>
              <w:t>DC_2A-2A-14A_n260H</w:t>
            </w:r>
          </w:p>
          <w:p w14:paraId="18C8DFC6" w14:textId="77777777" w:rsidR="008D1E4A" w:rsidRPr="00EF5447" w:rsidRDefault="008D1E4A" w:rsidP="00C620E0">
            <w:pPr>
              <w:pStyle w:val="TAC"/>
              <w:rPr>
                <w:rFonts w:cs="Arial"/>
                <w:szCs w:val="18"/>
              </w:rPr>
            </w:pPr>
            <w:r w:rsidRPr="00EF5447">
              <w:rPr>
                <w:rFonts w:cs="Arial"/>
                <w:szCs w:val="18"/>
              </w:rPr>
              <w:t>DC_2A-2A-14A_n260I</w:t>
            </w:r>
          </w:p>
          <w:p w14:paraId="6D3D72E3" w14:textId="77777777" w:rsidR="008D1E4A" w:rsidRPr="00EF5447" w:rsidRDefault="008D1E4A" w:rsidP="00C620E0">
            <w:pPr>
              <w:pStyle w:val="TAC"/>
              <w:rPr>
                <w:rFonts w:cs="Arial"/>
                <w:szCs w:val="18"/>
              </w:rPr>
            </w:pPr>
            <w:r w:rsidRPr="00EF5447">
              <w:rPr>
                <w:rFonts w:cs="Arial"/>
                <w:szCs w:val="18"/>
              </w:rPr>
              <w:t>DC_2A-2A-14A_n260J</w:t>
            </w:r>
          </w:p>
          <w:p w14:paraId="696D6500" w14:textId="77777777" w:rsidR="008D1E4A" w:rsidRPr="00EF5447" w:rsidRDefault="008D1E4A" w:rsidP="00C620E0">
            <w:pPr>
              <w:pStyle w:val="TAC"/>
              <w:rPr>
                <w:rFonts w:cs="Arial"/>
                <w:szCs w:val="18"/>
              </w:rPr>
            </w:pPr>
            <w:r w:rsidRPr="00EF5447">
              <w:rPr>
                <w:rFonts w:cs="Arial"/>
                <w:szCs w:val="18"/>
              </w:rPr>
              <w:t>DC_2A-2A-14A_n260K</w:t>
            </w:r>
          </w:p>
          <w:p w14:paraId="24C898A1" w14:textId="77777777" w:rsidR="008D1E4A" w:rsidRPr="00EF5447" w:rsidRDefault="008D1E4A" w:rsidP="00C620E0">
            <w:pPr>
              <w:pStyle w:val="TAC"/>
              <w:rPr>
                <w:rFonts w:cs="Arial"/>
                <w:szCs w:val="18"/>
              </w:rPr>
            </w:pPr>
            <w:r w:rsidRPr="00EF5447">
              <w:rPr>
                <w:rFonts w:cs="Arial"/>
                <w:szCs w:val="18"/>
              </w:rPr>
              <w:t>DC_2A-2A-14A_n260L</w:t>
            </w:r>
          </w:p>
          <w:p w14:paraId="3E9413FB" w14:textId="77777777" w:rsidR="008D1E4A" w:rsidRPr="00EF5447" w:rsidRDefault="008D1E4A" w:rsidP="00C620E0">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CF6690" w14:textId="77777777" w:rsidR="008D1E4A" w:rsidRPr="00EF5447" w:rsidRDefault="008D1E4A" w:rsidP="00C620E0">
            <w:pPr>
              <w:pStyle w:val="TAC"/>
              <w:rPr>
                <w:rFonts w:cs="Arial"/>
                <w:szCs w:val="18"/>
              </w:rPr>
            </w:pPr>
            <w:r w:rsidRPr="00EF5447">
              <w:rPr>
                <w:rFonts w:cs="Arial"/>
                <w:szCs w:val="18"/>
              </w:rPr>
              <w:t>DC_2A_n260A</w:t>
            </w:r>
          </w:p>
          <w:p w14:paraId="1C9E8F1C" w14:textId="77777777" w:rsidR="008D1E4A" w:rsidRPr="00EF5447" w:rsidRDefault="008D1E4A" w:rsidP="00C620E0">
            <w:pPr>
              <w:pStyle w:val="TAC"/>
              <w:rPr>
                <w:rFonts w:cs="Arial"/>
                <w:szCs w:val="18"/>
                <w:lang w:eastAsia="fr-FR"/>
              </w:rPr>
            </w:pPr>
            <w:r w:rsidRPr="00EF5447">
              <w:rPr>
                <w:rFonts w:cs="Arial"/>
                <w:szCs w:val="18"/>
              </w:rPr>
              <w:t>DC_2A_n260G</w:t>
            </w:r>
          </w:p>
          <w:p w14:paraId="09E4F520" w14:textId="77777777" w:rsidR="008D1E4A" w:rsidRPr="00EF5447" w:rsidRDefault="008D1E4A" w:rsidP="00C620E0">
            <w:pPr>
              <w:pStyle w:val="TAC"/>
              <w:rPr>
                <w:rFonts w:cs="Arial"/>
                <w:szCs w:val="18"/>
              </w:rPr>
            </w:pPr>
            <w:r w:rsidRPr="00EF5447">
              <w:rPr>
                <w:rFonts w:cs="Arial"/>
                <w:szCs w:val="18"/>
              </w:rPr>
              <w:t>DC_2A_n260H</w:t>
            </w:r>
          </w:p>
          <w:p w14:paraId="2F9C78D6" w14:textId="77777777" w:rsidR="008D1E4A" w:rsidRPr="00EF5447" w:rsidRDefault="008D1E4A" w:rsidP="00C620E0">
            <w:pPr>
              <w:pStyle w:val="TAC"/>
              <w:rPr>
                <w:rFonts w:cs="Arial"/>
                <w:szCs w:val="18"/>
              </w:rPr>
            </w:pPr>
            <w:r w:rsidRPr="00EF5447">
              <w:rPr>
                <w:rFonts w:cs="Arial"/>
                <w:szCs w:val="18"/>
              </w:rPr>
              <w:t>DC_2A_n260I</w:t>
            </w:r>
          </w:p>
          <w:p w14:paraId="20D463AA" w14:textId="77777777" w:rsidR="008D1E4A" w:rsidRPr="00EF5447" w:rsidRDefault="008D1E4A" w:rsidP="00C620E0">
            <w:pPr>
              <w:pStyle w:val="TAC"/>
              <w:rPr>
                <w:rFonts w:cs="Arial"/>
                <w:szCs w:val="18"/>
              </w:rPr>
            </w:pPr>
            <w:r w:rsidRPr="00EF5447">
              <w:rPr>
                <w:rFonts w:cs="Arial"/>
                <w:szCs w:val="18"/>
              </w:rPr>
              <w:t>DC_2A_n260J</w:t>
            </w:r>
          </w:p>
          <w:p w14:paraId="0F0033E6" w14:textId="77777777" w:rsidR="008D1E4A" w:rsidRPr="00EF5447" w:rsidRDefault="008D1E4A" w:rsidP="00C620E0">
            <w:pPr>
              <w:pStyle w:val="TAC"/>
              <w:rPr>
                <w:rFonts w:cs="Arial"/>
                <w:szCs w:val="18"/>
              </w:rPr>
            </w:pPr>
            <w:r w:rsidRPr="00EF5447">
              <w:rPr>
                <w:rFonts w:cs="Arial"/>
                <w:szCs w:val="18"/>
              </w:rPr>
              <w:t>DC_2A_n260K</w:t>
            </w:r>
          </w:p>
          <w:p w14:paraId="15D3A871" w14:textId="77777777" w:rsidR="008D1E4A" w:rsidRPr="00EF5447" w:rsidRDefault="008D1E4A" w:rsidP="00C620E0">
            <w:pPr>
              <w:pStyle w:val="TAC"/>
              <w:rPr>
                <w:rFonts w:cs="Arial"/>
                <w:szCs w:val="18"/>
              </w:rPr>
            </w:pPr>
            <w:r w:rsidRPr="00EF5447">
              <w:rPr>
                <w:rFonts w:cs="Arial"/>
                <w:szCs w:val="18"/>
              </w:rPr>
              <w:t>DC_2A_n260L</w:t>
            </w:r>
          </w:p>
          <w:p w14:paraId="73F1BF21" w14:textId="77777777" w:rsidR="008D1E4A" w:rsidRPr="00EF5447" w:rsidRDefault="008D1E4A" w:rsidP="00C620E0">
            <w:pPr>
              <w:pStyle w:val="TAC"/>
              <w:rPr>
                <w:rFonts w:cs="Arial"/>
                <w:szCs w:val="18"/>
              </w:rPr>
            </w:pPr>
            <w:r w:rsidRPr="00EF5447">
              <w:rPr>
                <w:rFonts w:cs="Arial"/>
                <w:szCs w:val="18"/>
              </w:rPr>
              <w:t>DC_2A_n260M</w:t>
            </w:r>
          </w:p>
          <w:p w14:paraId="1C3E4B27" w14:textId="77777777" w:rsidR="008D1E4A" w:rsidRPr="00EF5447" w:rsidRDefault="008D1E4A" w:rsidP="00C620E0">
            <w:pPr>
              <w:pStyle w:val="TAC"/>
              <w:rPr>
                <w:rFonts w:cs="Arial"/>
                <w:szCs w:val="18"/>
              </w:rPr>
            </w:pPr>
            <w:r w:rsidRPr="00EF5447">
              <w:rPr>
                <w:rFonts w:cs="Arial"/>
                <w:szCs w:val="18"/>
              </w:rPr>
              <w:t>DC_14A_n260A</w:t>
            </w:r>
          </w:p>
          <w:p w14:paraId="1CD5DBE1" w14:textId="77777777" w:rsidR="008D1E4A" w:rsidRPr="00EF5447" w:rsidRDefault="008D1E4A" w:rsidP="00C620E0">
            <w:pPr>
              <w:pStyle w:val="TAC"/>
              <w:rPr>
                <w:rFonts w:cs="Arial"/>
                <w:szCs w:val="18"/>
              </w:rPr>
            </w:pPr>
            <w:r w:rsidRPr="00EF5447">
              <w:rPr>
                <w:rFonts w:cs="Arial"/>
                <w:szCs w:val="18"/>
              </w:rPr>
              <w:t>DC_14A_n260G</w:t>
            </w:r>
          </w:p>
          <w:p w14:paraId="53610FDE" w14:textId="77777777" w:rsidR="008D1E4A" w:rsidRPr="00EF5447" w:rsidRDefault="008D1E4A" w:rsidP="00C620E0">
            <w:pPr>
              <w:pStyle w:val="TAC"/>
              <w:rPr>
                <w:rFonts w:cs="Arial"/>
                <w:szCs w:val="18"/>
              </w:rPr>
            </w:pPr>
            <w:r w:rsidRPr="00EF5447">
              <w:rPr>
                <w:rFonts w:cs="Arial"/>
                <w:szCs w:val="18"/>
              </w:rPr>
              <w:t>DC_14A_n260H</w:t>
            </w:r>
          </w:p>
          <w:p w14:paraId="4DAA9C47" w14:textId="77777777" w:rsidR="008D1E4A" w:rsidRPr="00EF5447" w:rsidRDefault="008D1E4A" w:rsidP="00C620E0">
            <w:pPr>
              <w:pStyle w:val="TAC"/>
              <w:rPr>
                <w:rFonts w:cs="Arial"/>
                <w:szCs w:val="18"/>
              </w:rPr>
            </w:pPr>
            <w:r w:rsidRPr="00EF5447">
              <w:rPr>
                <w:rFonts w:cs="Arial"/>
                <w:szCs w:val="18"/>
              </w:rPr>
              <w:t>DC_14A_n260I</w:t>
            </w:r>
          </w:p>
          <w:p w14:paraId="253A2776" w14:textId="77777777" w:rsidR="008D1E4A" w:rsidRPr="00EF5447" w:rsidRDefault="008D1E4A" w:rsidP="00C620E0">
            <w:pPr>
              <w:pStyle w:val="TAC"/>
              <w:rPr>
                <w:rFonts w:cs="Arial"/>
                <w:szCs w:val="18"/>
              </w:rPr>
            </w:pPr>
            <w:r w:rsidRPr="00EF5447">
              <w:rPr>
                <w:rFonts w:cs="Arial"/>
                <w:szCs w:val="18"/>
              </w:rPr>
              <w:t>DC_14A_n260J</w:t>
            </w:r>
          </w:p>
          <w:p w14:paraId="4308A146" w14:textId="77777777" w:rsidR="008D1E4A" w:rsidRPr="00EF5447" w:rsidRDefault="008D1E4A" w:rsidP="00C620E0">
            <w:pPr>
              <w:pStyle w:val="TAC"/>
              <w:rPr>
                <w:rFonts w:cs="Arial"/>
                <w:szCs w:val="18"/>
              </w:rPr>
            </w:pPr>
            <w:r w:rsidRPr="00EF5447">
              <w:rPr>
                <w:rFonts w:cs="Arial"/>
                <w:szCs w:val="18"/>
              </w:rPr>
              <w:t>DC_14A_n260K</w:t>
            </w:r>
          </w:p>
          <w:p w14:paraId="3D1FD83E" w14:textId="77777777" w:rsidR="008D1E4A" w:rsidRPr="00EF5447" w:rsidRDefault="008D1E4A" w:rsidP="00C620E0">
            <w:pPr>
              <w:pStyle w:val="TAC"/>
              <w:rPr>
                <w:rFonts w:cs="Arial"/>
                <w:szCs w:val="18"/>
              </w:rPr>
            </w:pPr>
            <w:r w:rsidRPr="00EF5447">
              <w:rPr>
                <w:rFonts w:cs="Arial"/>
                <w:szCs w:val="18"/>
              </w:rPr>
              <w:t>DC_14A_n260L</w:t>
            </w:r>
          </w:p>
          <w:p w14:paraId="09B785E3" w14:textId="77777777" w:rsidR="008D1E4A" w:rsidRPr="00EF5447" w:rsidRDefault="008D1E4A" w:rsidP="00C620E0">
            <w:pPr>
              <w:pStyle w:val="TAC"/>
              <w:rPr>
                <w:noProof/>
                <w:lang w:eastAsia="zh-CN"/>
              </w:rPr>
            </w:pPr>
            <w:r w:rsidRPr="00EF5447">
              <w:rPr>
                <w:rFonts w:cs="Arial"/>
                <w:szCs w:val="18"/>
              </w:rPr>
              <w:t>DC_14A_n260M</w:t>
            </w:r>
          </w:p>
        </w:tc>
      </w:tr>
      <w:tr w:rsidR="00D23638" w:rsidRPr="00EF5447" w14:paraId="57D86B05" w14:textId="77777777" w:rsidTr="00C620E0">
        <w:trPr>
          <w:trHeight w:val="187"/>
          <w:jc w:val="center"/>
          <w:ins w:id="779" w:author="Apple" w:date="2021-01-15T12: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D3D4BF" w14:textId="77777777" w:rsidR="00D23638" w:rsidRPr="00EF5447" w:rsidRDefault="00D23638" w:rsidP="00D23638">
            <w:pPr>
              <w:pStyle w:val="TAC"/>
              <w:rPr>
                <w:ins w:id="780" w:author="Apple" w:date="2021-01-15T12:22:00Z"/>
                <w:noProof/>
                <w:lang w:eastAsia="zh-CN"/>
              </w:rPr>
            </w:pPr>
            <w:ins w:id="781" w:author="Apple" w:date="2021-01-15T12:22:00Z">
              <w:r w:rsidRPr="00EF5447">
                <w:rPr>
                  <w:noProof/>
                </w:rPr>
                <w:t>DC_2A-29A_n260A</w:t>
              </w:r>
            </w:ins>
          </w:p>
          <w:p w14:paraId="7F95998C" w14:textId="77777777" w:rsidR="00D23638" w:rsidRPr="00EF5447" w:rsidRDefault="00D23638" w:rsidP="00D23638">
            <w:pPr>
              <w:pStyle w:val="TAC"/>
              <w:rPr>
                <w:ins w:id="782" w:author="Apple" w:date="2021-01-15T12:22:00Z"/>
                <w:rFonts w:cs="Arial"/>
                <w:lang w:eastAsia="ja-JP"/>
              </w:rPr>
            </w:pPr>
            <w:ins w:id="783" w:author="Apple" w:date="2021-01-15T12:22:00Z">
              <w:r w:rsidRPr="00EF5447">
                <w:rPr>
                  <w:rFonts w:cs="Arial"/>
                  <w:lang w:eastAsia="ja-JP"/>
                </w:rPr>
                <w:t>DC_2A-29A_n260G</w:t>
              </w:r>
            </w:ins>
          </w:p>
          <w:p w14:paraId="29307ADC" w14:textId="77777777" w:rsidR="00D23638" w:rsidRPr="00EF5447" w:rsidRDefault="00D23638" w:rsidP="00D23638">
            <w:pPr>
              <w:pStyle w:val="TAC"/>
              <w:rPr>
                <w:ins w:id="784" w:author="Apple" w:date="2021-01-15T12:22:00Z"/>
                <w:rFonts w:cs="Arial"/>
                <w:lang w:eastAsia="ja-JP"/>
              </w:rPr>
            </w:pPr>
            <w:ins w:id="785" w:author="Apple" w:date="2021-01-15T12:22:00Z">
              <w:r w:rsidRPr="00EF5447">
                <w:rPr>
                  <w:rFonts w:cs="Arial"/>
                  <w:lang w:eastAsia="ja-JP"/>
                </w:rPr>
                <w:t>DC_2A-29A_n260H</w:t>
              </w:r>
            </w:ins>
          </w:p>
          <w:p w14:paraId="43E60C15" w14:textId="77777777" w:rsidR="00D23638" w:rsidRPr="00EF5447" w:rsidRDefault="00D23638" w:rsidP="00D23638">
            <w:pPr>
              <w:pStyle w:val="TAC"/>
              <w:rPr>
                <w:ins w:id="786" w:author="Apple" w:date="2021-01-15T12:22:00Z"/>
                <w:rFonts w:cs="Arial"/>
                <w:lang w:eastAsia="ja-JP"/>
              </w:rPr>
            </w:pPr>
            <w:ins w:id="787" w:author="Apple" w:date="2021-01-15T12:22:00Z">
              <w:r w:rsidRPr="00EF5447">
                <w:rPr>
                  <w:rFonts w:cs="Arial"/>
                  <w:lang w:eastAsia="ja-JP"/>
                </w:rPr>
                <w:t>DC_2A-29A_n260I</w:t>
              </w:r>
            </w:ins>
          </w:p>
          <w:p w14:paraId="6B6A6A60" w14:textId="77777777" w:rsidR="00D23638" w:rsidRPr="00EF5447" w:rsidRDefault="00D23638" w:rsidP="00D23638">
            <w:pPr>
              <w:pStyle w:val="TAC"/>
              <w:rPr>
                <w:ins w:id="788" w:author="Apple" w:date="2021-01-15T12:22:00Z"/>
                <w:rFonts w:cs="Arial"/>
                <w:lang w:eastAsia="ja-JP"/>
              </w:rPr>
            </w:pPr>
            <w:ins w:id="789" w:author="Apple" w:date="2021-01-15T12:22:00Z">
              <w:r w:rsidRPr="00EF5447">
                <w:rPr>
                  <w:rFonts w:cs="Arial"/>
                  <w:lang w:eastAsia="ja-JP"/>
                </w:rPr>
                <w:t>DC_2A-29A_n260J</w:t>
              </w:r>
            </w:ins>
          </w:p>
          <w:p w14:paraId="6C7FE287" w14:textId="77777777" w:rsidR="00D23638" w:rsidRPr="00EF5447" w:rsidRDefault="00D23638" w:rsidP="00D23638">
            <w:pPr>
              <w:pStyle w:val="TAC"/>
              <w:rPr>
                <w:ins w:id="790" w:author="Apple" w:date="2021-01-15T12:22:00Z"/>
                <w:rFonts w:cs="Arial"/>
                <w:lang w:eastAsia="ja-JP"/>
              </w:rPr>
            </w:pPr>
            <w:ins w:id="791" w:author="Apple" w:date="2021-01-15T12:22:00Z">
              <w:r w:rsidRPr="00EF5447">
                <w:rPr>
                  <w:rFonts w:cs="Arial"/>
                  <w:lang w:eastAsia="ja-JP"/>
                </w:rPr>
                <w:t>DC_2A-29A_n260K</w:t>
              </w:r>
            </w:ins>
          </w:p>
          <w:p w14:paraId="0122466A" w14:textId="77777777" w:rsidR="00D23638" w:rsidRPr="00EF5447" w:rsidRDefault="00D23638" w:rsidP="00D23638">
            <w:pPr>
              <w:pStyle w:val="TAC"/>
              <w:rPr>
                <w:ins w:id="792" w:author="Apple" w:date="2021-01-15T12:22:00Z"/>
                <w:rFonts w:cs="Arial"/>
                <w:lang w:eastAsia="ja-JP"/>
              </w:rPr>
            </w:pPr>
            <w:ins w:id="793" w:author="Apple" w:date="2021-01-15T12:22:00Z">
              <w:r w:rsidRPr="00EF5447">
                <w:rPr>
                  <w:rFonts w:cs="Arial"/>
                  <w:lang w:eastAsia="ja-JP"/>
                </w:rPr>
                <w:t>DC_2A-29A_n260L</w:t>
              </w:r>
            </w:ins>
          </w:p>
          <w:p w14:paraId="1B26F1FB" w14:textId="1AF3FD3E" w:rsidR="00D23638" w:rsidRPr="00EF5447" w:rsidRDefault="00D23638" w:rsidP="00D23638">
            <w:pPr>
              <w:pStyle w:val="TAC"/>
              <w:rPr>
                <w:ins w:id="794" w:author="Apple" w:date="2021-01-15T12:22:00Z"/>
                <w:rFonts w:cs="Arial"/>
                <w:szCs w:val="18"/>
              </w:rPr>
            </w:pPr>
            <w:ins w:id="795" w:author="Apple" w:date="2021-01-15T12:22:00Z">
              <w:r w:rsidRPr="00EF5447">
                <w:rPr>
                  <w:rFonts w:cs="Arial"/>
                  <w:lang w:eastAsia="ja-JP"/>
                </w:rPr>
                <w:t>DC_2A-29A_n260M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1DF1F7" w14:textId="3752BA67" w:rsidR="00D23638" w:rsidRPr="00EF5447" w:rsidRDefault="00D23638" w:rsidP="00D23638">
            <w:pPr>
              <w:pStyle w:val="TAC"/>
              <w:rPr>
                <w:ins w:id="796" w:author="Apple" w:date="2021-01-15T12:22:00Z"/>
                <w:rFonts w:cs="Arial"/>
                <w:szCs w:val="18"/>
              </w:rPr>
            </w:pPr>
            <w:ins w:id="797" w:author="Apple" w:date="2021-01-15T12:22:00Z">
              <w:r w:rsidRPr="00EF5447">
                <w:rPr>
                  <w:noProof/>
                </w:rPr>
                <w:t>DC_2A_n260A</w:t>
              </w:r>
            </w:ins>
          </w:p>
        </w:tc>
      </w:tr>
      <w:tr w:rsidR="008D1E4A" w:rsidRPr="00EF5447" w14:paraId="451DF84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4DE3B2" w14:textId="77777777" w:rsidR="008D1E4A" w:rsidRPr="00EF5447" w:rsidRDefault="008D1E4A" w:rsidP="00C620E0">
            <w:pPr>
              <w:pStyle w:val="TAC"/>
              <w:rPr>
                <w:noProof/>
                <w:lang w:eastAsia="zh-CN"/>
              </w:rPr>
            </w:pPr>
            <w:r w:rsidRPr="00EF5447">
              <w:rPr>
                <w:noProof/>
                <w:lang w:eastAsia="zh-CN"/>
              </w:rPr>
              <w:t>DC_2A-30A_n260A</w:t>
            </w:r>
          </w:p>
          <w:p w14:paraId="5824F496"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1CC7FEED"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_n260H</w:t>
            </w:r>
          </w:p>
          <w:p w14:paraId="3F8B9B2C"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_n260I</w:t>
            </w:r>
          </w:p>
          <w:p w14:paraId="69CCAEFD"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C620F1A"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_n260K</w:t>
            </w:r>
          </w:p>
          <w:p w14:paraId="08EA4791"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_n260L</w:t>
            </w:r>
          </w:p>
          <w:p w14:paraId="1EC8478A" w14:textId="77777777" w:rsidR="008D1E4A" w:rsidRPr="00EF5447" w:rsidRDefault="008D1E4A" w:rsidP="00C620E0">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6D4603" w14:textId="77777777" w:rsidR="008D1E4A" w:rsidRPr="00EF5447" w:rsidRDefault="008D1E4A" w:rsidP="00C620E0">
            <w:pPr>
              <w:pStyle w:val="TAC"/>
              <w:rPr>
                <w:noProof/>
                <w:lang w:eastAsia="zh-CN"/>
              </w:rPr>
            </w:pPr>
            <w:r w:rsidRPr="00EF5447">
              <w:rPr>
                <w:noProof/>
                <w:lang w:eastAsia="zh-CN"/>
              </w:rPr>
              <w:t>DC_2A_n260A</w:t>
            </w:r>
          </w:p>
          <w:p w14:paraId="6F23A280"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14:paraId="73F99E29"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B2F63" w14:textId="77777777" w:rsidR="008D1E4A" w:rsidRPr="00EF5447" w:rsidRDefault="008D1E4A" w:rsidP="00C620E0">
            <w:pPr>
              <w:pStyle w:val="TAC"/>
              <w:rPr>
                <w:noProof/>
                <w:lang w:eastAsia="zh-CN"/>
              </w:rPr>
            </w:pPr>
            <w:r w:rsidRPr="00EF5447">
              <w:rPr>
                <w:noProof/>
                <w:lang w:eastAsia="zh-CN"/>
              </w:rPr>
              <w:t>DC_2A-2A-30A_n260A</w:t>
            </w:r>
          </w:p>
          <w:p w14:paraId="72E5B025" w14:textId="77777777" w:rsidR="008D1E4A" w:rsidRPr="00EF5447" w:rsidRDefault="008D1E4A" w:rsidP="00C620E0">
            <w:pPr>
              <w:pStyle w:val="TAC"/>
            </w:pPr>
            <w:r w:rsidRPr="00EF5447">
              <w:t>DC_2A-2A-30A_n260G</w:t>
            </w:r>
          </w:p>
          <w:p w14:paraId="70A36AB5" w14:textId="77777777" w:rsidR="008D1E4A" w:rsidRPr="00EF5447" w:rsidRDefault="008D1E4A" w:rsidP="00C620E0">
            <w:pPr>
              <w:pStyle w:val="TAC"/>
              <w:rPr>
                <w:lang w:eastAsia="fr-FR"/>
              </w:rPr>
            </w:pPr>
            <w:r w:rsidRPr="00EF5447">
              <w:t>DC_2A-2A-30A_n260H</w:t>
            </w:r>
          </w:p>
          <w:p w14:paraId="484197EA" w14:textId="77777777" w:rsidR="008D1E4A" w:rsidRPr="00EF5447" w:rsidRDefault="008D1E4A" w:rsidP="00C620E0">
            <w:pPr>
              <w:pStyle w:val="TAC"/>
              <w:rPr>
                <w:noProof/>
                <w:lang w:eastAsia="zh-CN"/>
              </w:rPr>
            </w:pPr>
            <w:r w:rsidRPr="00EF5447">
              <w:t>DC_2A-2A-30A_n260I</w:t>
            </w:r>
          </w:p>
          <w:p w14:paraId="176DD715" w14:textId="77777777" w:rsidR="008D1E4A" w:rsidRPr="00EF5447" w:rsidRDefault="008D1E4A" w:rsidP="00C620E0">
            <w:pPr>
              <w:pStyle w:val="TAC"/>
              <w:rPr>
                <w:noProof/>
                <w:lang w:eastAsia="zh-CN"/>
              </w:rPr>
            </w:pPr>
            <w:r w:rsidRPr="00EF5447">
              <w:t>DC_2A-2A-30A_n260J</w:t>
            </w:r>
          </w:p>
          <w:p w14:paraId="6BE109C2" w14:textId="77777777" w:rsidR="008D1E4A" w:rsidRPr="00EF5447" w:rsidRDefault="008D1E4A" w:rsidP="00C620E0">
            <w:pPr>
              <w:pStyle w:val="TAC"/>
              <w:rPr>
                <w:noProof/>
                <w:lang w:eastAsia="zh-CN"/>
              </w:rPr>
            </w:pPr>
            <w:r w:rsidRPr="00EF5447">
              <w:t>DC_2A-2A-30A_n260K</w:t>
            </w:r>
          </w:p>
          <w:p w14:paraId="33403C1B" w14:textId="77777777" w:rsidR="008D1E4A" w:rsidRPr="00EF5447" w:rsidRDefault="008D1E4A" w:rsidP="00C620E0">
            <w:pPr>
              <w:pStyle w:val="TAC"/>
              <w:rPr>
                <w:noProof/>
                <w:lang w:eastAsia="zh-CN"/>
              </w:rPr>
            </w:pPr>
            <w:r w:rsidRPr="00EF5447">
              <w:t>DC_2A-2A-30A_n260L</w:t>
            </w:r>
          </w:p>
          <w:p w14:paraId="424EAF8D" w14:textId="77777777" w:rsidR="008D1E4A" w:rsidRPr="00EF5447" w:rsidRDefault="008D1E4A" w:rsidP="00C620E0">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B18299" w14:textId="77777777" w:rsidR="008D1E4A" w:rsidRPr="00EF5447" w:rsidRDefault="008D1E4A" w:rsidP="00C620E0">
            <w:pPr>
              <w:pStyle w:val="TAC"/>
              <w:rPr>
                <w:noProof/>
                <w:lang w:eastAsia="zh-CN"/>
              </w:rPr>
            </w:pPr>
            <w:r w:rsidRPr="00EF5447">
              <w:rPr>
                <w:noProof/>
                <w:lang w:eastAsia="zh-CN"/>
              </w:rPr>
              <w:t>DC_2A_n260A</w:t>
            </w:r>
          </w:p>
          <w:p w14:paraId="37EC0146"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14:paraId="3D45BBB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3592E4" w14:textId="77777777" w:rsidR="008D1E4A" w:rsidRPr="00EF5447" w:rsidRDefault="008D1E4A" w:rsidP="00C620E0">
            <w:pPr>
              <w:pStyle w:val="TAC"/>
            </w:pPr>
            <w:r w:rsidRPr="00EF5447">
              <w:t>DC_2A-46A_n258A</w:t>
            </w:r>
          </w:p>
          <w:p w14:paraId="04510262" w14:textId="77777777" w:rsidR="008D1E4A" w:rsidRPr="00EF5447" w:rsidRDefault="008D1E4A" w:rsidP="00C620E0">
            <w:pPr>
              <w:pStyle w:val="TAC"/>
              <w:rPr>
                <w:lang w:eastAsia="fr-FR"/>
              </w:rPr>
            </w:pPr>
            <w:r w:rsidRPr="00EF5447">
              <w:t>DC_2A-46C_n258A</w:t>
            </w:r>
          </w:p>
          <w:p w14:paraId="32D51D01" w14:textId="77777777" w:rsidR="008D1E4A" w:rsidRPr="00EF5447" w:rsidRDefault="008D1E4A" w:rsidP="00C620E0">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67A11" w14:textId="77777777" w:rsidR="008D1E4A" w:rsidRPr="00EF5447" w:rsidRDefault="008D1E4A" w:rsidP="00C620E0">
            <w:pPr>
              <w:pStyle w:val="TAC"/>
              <w:rPr>
                <w:noProof/>
                <w:lang w:eastAsia="zh-CN"/>
              </w:rPr>
            </w:pPr>
            <w:r w:rsidRPr="00EF5447">
              <w:t>DC_2A_n258A</w:t>
            </w:r>
          </w:p>
        </w:tc>
      </w:tr>
      <w:tr w:rsidR="008D1E4A" w:rsidRPr="00EF5447" w14:paraId="7BD0C52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3E1CCA" w14:textId="77777777" w:rsidR="008D1E4A" w:rsidRPr="00EF5447" w:rsidRDefault="008D1E4A" w:rsidP="00C620E0">
            <w:pPr>
              <w:pStyle w:val="TAC"/>
            </w:pPr>
            <w:r w:rsidRPr="00EF5447">
              <w:lastRenderedPageBreak/>
              <w:t>DC_2A-46A_n258(2A)</w:t>
            </w:r>
          </w:p>
          <w:p w14:paraId="64E340A8" w14:textId="77777777" w:rsidR="008D1E4A" w:rsidRPr="00EF5447" w:rsidRDefault="008D1E4A" w:rsidP="00C620E0">
            <w:pPr>
              <w:pStyle w:val="TAC"/>
              <w:rPr>
                <w:lang w:eastAsia="fr-FR"/>
              </w:rPr>
            </w:pPr>
            <w:r w:rsidRPr="00EF5447">
              <w:t>DC_2A-46A_n258(3A)</w:t>
            </w:r>
          </w:p>
          <w:p w14:paraId="7D344D9C" w14:textId="77777777" w:rsidR="008D1E4A" w:rsidRPr="00EF5447" w:rsidRDefault="008D1E4A" w:rsidP="00C620E0">
            <w:pPr>
              <w:pStyle w:val="TAC"/>
            </w:pPr>
            <w:r w:rsidRPr="00EF5447">
              <w:t>DC_2A-46A_n258(4A)</w:t>
            </w:r>
          </w:p>
          <w:p w14:paraId="5A925F0B" w14:textId="77777777" w:rsidR="008D1E4A" w:rsidRPr="00EF5447" w:rsidRDefault="008D1E4A" w:rsidP="00C620E0">
            <w:pPr>
              <w:pStyle w:val="TAC"/>
            </w:pPr>
            <w:r w:rsidRPr="00EF5447">
              <w:t>DC_2A-46A_n258(5A)</w:t>
            </w:r>
          </w:p>
          <w:p w14:paraId="3C550F20" w14:textId="77777777" w:rsidR="008D1E4A" w:rsidRPr="00EF5447" w:rsidRDefault="008D1E4A" w:rsidP="00C620E0">
            <w:pPr>
              <w:pStyle w:val="TAC"/>
            </w:pPr>
            <w:r w:rsidRPr="00EF5447">
              <w:t>DC_2A-46C_n258(2A)</w:t>
            </w:r>
          </w:p>
          <w:p w14:paraId="26320835" w14:textId="77777777" w:rsidR="008D1E4A" w:rsidRPr="00EF5447" w:rsidRDefault="008D1E4A" w:rsidP="00C620E0">
            <w:pPr>
              <w:pStyle w:val="TAC"/>
            </w:pPr>
            <w:r w:rsidRPr="00EF5447">
              <w:t>DC_2A-46C_n258(3A)</w:t>
            </w:r>
          </w:p>
          <w:p w14:paraId="68719AF7" w14:textId="77777777" w:rsidR="008D1E4A" w:rsidRPr="00EF5447" w:rsidRDefault="008D1E4A" w:rsidP="00C620E0">
            <w:pPr>
              <w:pStyle w:val="TAC"/>
            </w:pPr>
            <w:r w:rsidRPr="00EF5447">
              <w:t>DC_2A-46C_n258(4A)</w:t>
            </w:r>
          </w:p>
          <w:p w14:paraId="6952DB08" w14:textId="77777777" w:rsidR="008D1E4A" w:rsidRPr="00EF5447" w:rsidRDefault="008D1E4A" w:rsidP="00C620E0">
            <w:pPr>
              <w:pStyle w:val="TAC"/>
            </w:pPr>
            <w:r w:rsidRPr="00EF5447">
              <w:t>DC_2A-46C_n258(5A)</w:t>
            </w:r>
          </w:p>
          <w:p w14:paraId="2AA9B1ED" w14:textId="77777777" w:rsidR="008D1E4A" w:rsidRPr="00EF5447" w:rsidRDefault="008D1E4A" w:rsidP="00C620E0">
            <w:pPr>
              <w:pStyle w:val="TAC"/>
            </w:pPr>
            <w:r w:rsidRPr="00EF5447">
              <w:t>DC_2A-46D_n258(2A)</w:t>
            </w:r>
          </w:p>
          <w:p w14:paraId="4B1B99C7" w14:textId="77777777" w:rsidR="008D1E4A" w:rsidRPr="00EF5447" w:rsidRDefault="008D1E4A" w:rsidP="00C620E0">
            <w:pPr>
              <w:pStyle w:val="TAC"/>
            </w:pPr>
            <w:r w:rsidRPr="00EF5447">
              <w:t>DC_2A-46D_n258(3A)</w:t>
            </w:r>
          </w:p>
          <w:p w14:paraId="7CE74879" w14:textId="77777777" w:rsidR="008D1E4A" w:rsidRPr="00EF5447" w:rsidRDefault="008D1E4A" w:rsidP="00C620E0">
            <w:pPr>
              <w:pStyle w:val="TAC"/>
            </w:pPr>
            <w:r w:rsidRPr="00EF5447">
              <w:t>DC_2A-46D_n258(4A)</w:t>
            </w:r>
          </w:p>
          <w:p w14:paraId="4FD43A59" w14:textId="77777777" w:rsidR="008D1E4A" w:rsidRPr="00EF5447" w:rsidRDefault="008D1E4A" w:rsidP="00C620E0">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CF53DB" w14:textId="77777777" w:rsidR="008D1E4A" w:rsidRPr="00EF5447" w:rsidRDefault="008D1E4A" w:rsidP="00C620E0">
            <w:pPr>
              <w:pStyle w:val="TAC"/>
              <w:rPr>
                <w:noProof/>
                <w:lang w:eastAsia="zh-CN"/>
              </w:rPr>
            </w:pPr>
            <w:r w:rsidRPr="00EF5447">
              <w:t>DC_2A_n258A</w:t>
            </w:r>
          </w:p>
        </w:tc>
      </w:tr>
      <w:tr w:rsidR="008D1E4A" w:rsidRPr="00EF5447" w14:paraId="0DEC691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279B9F" w14:textId="77777777" w:rsidR="008D1E4A" w:rsidRPr="00EF5447" w:rsidRDefault="008D1E4A" w:rsidP="00C620E0">
            <w:pPr>
              <w:pStyle w:val="TAC"/>
              <w:rPr>
                <w:rFonts w:cs="Arial"/>
                <w:lang w:eastAsia="ja-JP"/>
              </w:rPr>
            </w:pPr>
            <w:r w:rsidRPr="00EF5447">
              <w:rPr>
                <w:rFonts w:cs="Arial"/>
                <w:lang w:eastAsia="ja-JP"/>
              </w:rPr>
              <w:t>DC_2A-46A_n260A</w:t>
            </w:r>
          </w:p>
          <w:p w14:paraId="7189D662" w14:textId="77777777" w:rsidR="008D1E4A" w:rsidRPr="00EF5447" w:rsidRDefault="008D1E4A" w:rsidP="00C620E0">
            <w:pPr>
              <w:pStyle w:val="TAC"/>
              <w:rPr>
                <w:rFonts w:eastAsia="MS Mincho" w:cs="Arial"/>
                <w:lang w:eastAsia="ja-JP"/>
              </w:rPr>
            </w:pPr>
            <w:r w:rsidRPr="00EF5447">
              <w:rPr>
                <w:rFonts w:cs="Arial"/>
                <w:lang w:eastAsia="ja-JP"/>
              </w:rPr>
              <w:t>DC_2A-46C_n260A</w:t>
            </w:r>
          </w:p>
          <w:p w14:paraId="4FF27393" w14:textId="77777777" w:rsidR="008D1E4A" w:rsidRPr="00EF5447" w:rsidRDefault="008D1E4A" w:rsidP="00C620E0">
            <w:pPr>
              <w:pStyle w:val="TAC"/>
              <w:rPr>
                <w:rFonts w:cs="Arial"/>
                <w:lang w:eastAsia="ja-JP"/>
              </w:rPr>
            </w:pPr>
            <w:r w:rsidRPr="00EF5447">
              <w:rPr>
                <w:rFonts w:cs="Arial"/>
                <w:lang w:eastAsia="ja-JP"/>
              </w:rPr>
              <w:t>DC_2A-46D_n260A</w:t>
            </w:r>
          </w:p>
          <w:p w14:paraId="23489F8D" w14:textId="77777777" w:rsidR="008D1E4A" w:rsidRPr="00EF5447" w:rsidRDefault="008D1E4A" w:rsidP="00C620E0">
            <w:pPr>
              <w:pStyle w:val="TAC"/>
              <w:rPr>
                <w:rFonts w:cs="Arial"/>
                <w:lang w:eastAsia="ja-JP"/>
              </w:rPr>
            </w:pPr>
            <w:r w:rsidRPr="00EF5447">
              <w:rPr>
                <w:rFonts w:cs="Arial"/>
                <w:lang w:eastAsia="ja-JP"/>
              </w:rPr>
              <w:t>DC_2A-46E_n260A</w:t>
            </w:r>
          </w:p>
          <w:p w14:paraId="341DB333" w14:textId="77777777" w:rsidR="008D1E4A" w:rsidRPr="00EF5447" w:rsidRDefault="008D1E4A" w:rsidP="00C620E0">
            <w:pPr>
              <w:pStyle w:val="TAC"/>
              <w:rPr>
                <w:rFonts w:cs="Arial"/>
                <w:lang w:eastAsia="ja-JP"/>
              </w:rPr>
            </w:pPr>
            <w:r w:rsidRPr="00EF5447">
              <w:rPr>
                <w:rFonts w:cs="Arial"/>
                <w:lang w:eastAsia="ja-JP"/>
              </w:rPr>
              <w:t>DC_2A-46A_n260G</w:t>
            </w:r>
          </w:p>
          <w:p w14:paraId="7270703C" w14:textId="77777777" w:rsidR="008D1E4A" w:rsidRPr="00EF5447" w:rsidRDefault="008D1E4A" w:rsidP="00C620E0">
            <w:pPr>
              <w:pStyle w:val="TAC"/>
              <w:rPr>
                <w:rFonts w:cs="Arial"/>
                <w:lang w:eastAsia="ja-JP"/>
              </w:rPr>
            </w:pPr>
            <w:r w:rsidRPr="00EF5447">
              <w:rPr>
                <w:rFonts w:cs="Arial"/>
                <w:lang w:eastAsia="ja-JP"/>
              </w:rPr>
              <w:t>DC_2A-46C_n260G</w:t>
            </w:r>
          </w:p>
          <w:p w14:paraId="5E8E9D4A" w14:textId="77777777" w:rsidR="008D1E4A" w:rsidRPr="00EF5447" w:rsidRDefault="008D1E4A" w:rsidP="00C620E0">
            <w:pPr>
              <w:pStyle w:val="TAC"/>
              <w:rPr>
                <w:rFonts w:cs="Arial"/>
                <w:lang w:eastAsia="ja-JP"/>
              </w:rPr>
            </w:pPr>
            <w:r w:rsidRPr="00EF5447">
              <w:rPr>
                <w:rFonts w:cs="Arial"/>
                <w:lang w:eastAsia="ja-JP"/>
              </w:rPr>
              <w:t>DC_2A-46D_n260G</w:t>
            </w:r>
          </w:p>
          <w:p w14:paraId="20350484" w14:textId="77777777" w:rsidR="008D1E4A" w:rsidRPr="00EF5447" w:rsidRDefault="008D1E4A" w:rsidP="00C620E0">
            <w:pPr>
              <w:pStyle w:val="TAC"/>
              <w:rPr>
                <w:rFonts w:cs="Arial"/>
                <w:lang w:eastAsia="ja-JP"/>
              </w:rPr>
            </w:pPr>
            <w:r w:rsidRPr="00EF5447">
              <w:rPr>
                <w:rFonts w:cs="Arial"/>
                <w:lang w:eastAsia="ja-JP"/>
              </w:rPr>
              <w:t>DC_2A-46E_n260G</w:t>
            </w:r>
          </w:p>
          <w:p w14:paraId="2CFAED42" w14:textId="77777777" w:rsidR="008D1E4A" w:rsidRPr="00EF5447" w:rsidRDefault="008D1E4A" w:rsidP="00C620E0">
            <w:pPr>
              <w:pStyle w:val="TAC"/>
              <w:rPr>
                <w:rFonts w:cs="Arial"/>
                <w:lang w:eastAsia="ja-JP"/>
              </w:rPr>
            </w:pPr>
            <w:r w:rsidRPr="00EF5447">
              <w:rPr>
                <w:rFonts w:cs="Arial"/>
                <w:lang w:eastAsia="ja-JP"/>
              </w:rPr>
              <w:t>DC_2A-46A_n260H</w:t>
            </w:r>
          </w:p>
          <w:p w14:paraId="316CC462" w14:textId="77777777" w:rsidR="008D1E4A" w:rsidRPr="00EF5447" w:rsidRDefault="008D1E4A" w:rsidP="00C620E0">
            <w:pPr>
              <w:pStyle w:val="TAC"/>
              <w:rPr>
                <w:rFonts w:cs="Arial"/>
                <w:lang w:eastAsia="ja-JP"/>
              </w:rPr>
            </w:pPr>
            <w:r w:rsidRPr="00EF5447">
              <w:rPr>
                <w:rFonts w:cs="Arial"/>
                <w:lang w:eastAsia="ja-JP"/>
              </w:rPr>
              <w:t>DC_2A-46C_n260H</w:t>
            </w:r>
          </w:p>
          <w:p w14:paraId="34B6C16A" w14:textId="77777777" w:rsidR="008D1E4A" w:rsidRPr="00EF5447" w:rsidRDefault="008D1E4A" w:rsidP="00C620E0">
            <w:pPr>
              <w:pStyle w:val="TAC"/>
              <w:rPr>
                <w:rFonts w:cs="Arial"/>
                <w:lang w:eastAsia="ja-JP"/>
              </w:rPr>
            </w:pPr>
            <w:r w:rsidRPr="00EF5447">
              <w:rPr>
                <w:rFonts w:cs="Arial"/>
                <w:lang w:eastAsia="ja-JP"/>
              </w:rPr>
              <w:t>DC_2A-46D_n260H</w:t>
            </w:r>
          </w:p>
          <w:p w14:paraId="6226C2DE" w14:textId="77777777" w:rsidR="008D1E4A" w:rsidRPr="00EF5447" w:rsidRDefault="008D1E4A" w:rsidP="00C620E0">
            <w:pPr>
              <w:pStyle w:val="TAC"/>
              <w:rPr>
                <w:rFonts w:cs="Arial"/>
                <w:lang w:eastAsia="ja-JP"/>
              </w:rPr>
            </w:pPr>
            <w:r w:rsidRPr="00EF5447">
              <w:rPr>
                <w:rFonts w:cs="Arial"/>
                <w:lang w:eastAsia="ja-JP"/>
              </w:rPr>
              <w:t>DC_2A-46E_n260H</w:t>
            </w:r>
          </w:p>
          <w:p w14:paraId="040EA3CE" w14:textId="77777777" w:rsidR="008D1E4A" w:rsidRPr="00EF5447" w:rsidRDefault="008D1E4A" w:rsidP="00C620E0">
            <w:pPr>
              <w:pStyle w:val="TAC"/>
              <w:rPr>
                <w:rFonts w:cs="Arial"/>
                <w:lang w:eastAsia="ja-JP"/>
              </w:rPr>
            </w:pPr>
            <w:r w:rsidRPr="00EF5447">
              <w:rPr>
                <w:rFonts w:cs="Arial"/>
                <w:lang w:eastAsia="ja-JP"/>
              </w:rPr>
              <w:t>DC_2A-46A_n260I</w:t>
            </w:r>
          </w:p>
          <w:p w14:paraId="40AED18E" w14:textId="77777777" w:rsidR="008D1E4A" w:rsidRPr="00EF5447" w:rsidRDefault="008D1E4A" w:rsidP="00C620E0">
            <w:pPr>
              <w:pStyle w:val="TAC"/>
              <w:rPr>
                <w:rFonts w:cs="Arial"/>
                <w:lang w:eastAsia="ja-JP"/>
              </w:rPr>
            </w:pPr>
            <w:r w:rsidRPr="00EF5447">
              <w:rPr>
                <w:rFonts w:cs="Arial"/>
                <w:lang w:eastAsia="ja-JP"/>
              </w:rPr>
              <w:t>DC_2A-46C_n260I</w:t>
            </w:r>
          </w:p>
          <w:p w14:paraId="0DAA0583" w14:textId="77777777" w:rsidR="008D1E4A" w:rsidRPr="00EF5447" w:rsidRDefault="008D1E4A" w:rsidP="00C620E0">
            <w:pPr>
              <w:pStyle w:val="TAC"/>
              <w:rPr>
                <w:rFonts w:cs="Arial"/>
                <w:lang w:eastAsia="ja-JP"/>
              </w:rPr>
            </w:pPr>
            <w:r w:rsidRPr="00EF5447">
              <w:rPr>
                <w:rFonts w:cs="Arial"/>
                <w:lang w:eastAsia="ja-JP"/>
              </w:rPr>
              <w:t>DC_2A-46D_n260I</w:t>
            </w:r>
          </w:p>
          <w:p w14:paraId="4EA22CA9" w14:textId="77777777" w:rsidR="008D1E4A" w:rsidRPr="00EF5447" w:rsidRDefault="008D1E4A" w:rsidP="00C620E0">
            <w:pPr>
              <w:pStyle w:val="TAC"/>
              <w:rPr>
                <w:rFonts w:cs="Arial"/>
                <w:lang w:eastAsia="ja-JP"/>
              </w:rPr>
            </w:pPr>
            <w:r w:rsidRPr="00EF5447">
              <w:rPr>
                <w:rFonts w:cs="Arial"/>
                <w:lang w:eastAsia="ja-JP"/>
              </w:rPr>
              <w:t>DC_2A-46E_n260I</w:t>
            </w:r>
          </w:p>
          <w:p w14:paraId="3E982078" w14:textId="77777777" w:rsidR="008D1E4A" w:rsidRPr="00EF5447" w:rsidRDefault="008D1E4A" w:rsidP="00C620E0">
            <w:pPr>
              <w:pStyle w:val="TAC"/>
              <w:rPr>
                <w:rFonts w:cs="Arial"/>
                <w:lang w:eastAsia="ja-JP"/>
              </w:rPr>
            </w:pPr>
            <w:r w:rsidRPr="00EF5447">
              <w:rPr>
                <w:rFonts w:cs="Arial"/>
                <w:lang w:eastAsia="ja-JP"/>
              </w:rPr>
              <w:t>DC_2A-46A_n260J</w:t>
            </w:r>
          </w:p>
          <w:p w14:paraId="6D226399" w14:textId="77777777" w:rsidR="008D1E4A" w:rsidRPr="00EF5447" w:rsidRDefault="008D1E4A" w:rsidP="00C620E0">
            <w:pPr>
              <w:pStyle w:val="TAC"/>
              <w:rPr>
                <w:rFonts w:cs="Arial"/>
                <w:lang w:eastAsia="ja-JP"/>
              </w:rPr>
            </w:pPr>
            <w:r w:rsidRPr="00EF5447">
              <w:rPr>
                <w:rFonts w:cs="Arial"/>
                <w:lang w:eastAsia="ja-JP"/>
              </w:rPr>
              <w:t>DC_2A-46C_n260J</w:t>
            </w:r>
          </w:p>
          <w:p w14:paraId="5B53D3C6" w14:textId="77777777" w:rsidR="008D1E4A" w:rsidRPr="00EF5447" w:rsidRDefault="008D1E4A" w:rsidP="00C620E0">
            <w:pPr>
              <w:pStyle w:val="TAC"/>
              <w:rPr>
                <w:rFonts w:cs="Arial"/>
                <w:lang w:eastAsia="ja-JP"/>
              </w:rPr>
            </w:pPr>
            <w:r w:rsidRPr="00EF5447">
              <w:rPr>
                <w:rFonts w:cs="Arial"/>
                <w:lang w:eastAsia="ja-JP"/>
              </w:rPr>
              <w:t>DC_2A-46D_n260J</w:t>
            </w:r>
          </w:p>
          <w:p w14:paraId="39F0420D" w14:textId="77777777" w:rsidR="008D1E4A" w:rsidRPr="00EF5447" w:rsidRDefault="008D1E4A" w:rsidP="00C620E0">
            <w:pPr>
              <w:pStyle w:val="TAC"/>
              <w:rPr>
                <w:rFonts w:cs="Arial"/>
                <w:lang w:eastAsia="ja-JP"/>
              </w:rPr>
            </w:pPr>
            <w:r w:rsidRPr="00EF5447">
              <w:rPr>
                <w:rFonts w:cs="Arial"/>
                <w:lang w:eastAsia="ja-JP"/>
              </w:rPr>
              <w:t>DC_2A-46E_n260J</w:t>
            </w:r>
          </w:p>
          <w:p w14:paraId="5122AE82" w14:textId="77777777" w:rsidR="008D1E4A" w:rsidRPr="00EF5447" w:rsidRDefault="008D1E4A" w:rsidP="00C620E0">
            <w:pPr>
              <w:pStyle w:val="TAC"/>
              <w:rPr>
                <w:rFonts w:cs="Arial"/>
                <w:lang w:eastAsia="ja-JP"/>
              </w:rPr>
            </w:pPr>
            <w:r w:rsidRPr="00EF5447">
              <w:rPr>
                <w:rFonts w:cs="Arial"/>
                <w:lang w:eastAsia="ja-JP"/>
              </w:rPr>
              <w:t>DC_2A-46A_n260K</w:t>
            </w:r>
          </w:p>
          <w:p w14:paraId="3A8D9D80" w14:textId="77777777" w:rsidR="008D1E4A" w:rsidRPr="00EF5447" w:rsidRDefault="008D1E4A" w:rsidP="00C620E0">
            <w:pPr>
              <w:pStyle w:val="TAC"/>
              <w:rPr>
                <w:rFonts w:cs="Arial"/>
                <w:lang w:eastAsia="ja-JP"/>
              </w:rPr>
            </w:pPr>
            <w:r w:rsidRPr="00EF5447">
              <w:rPr>
                <w:rFonts w:cs="Arial"/>
                <w:lang w:eastAsia="ja-JP"/>
              </w:rPr>
              <w:t>DC_2A-46C_n260K</w:t>
            </w:r>
          </w:p>
          <w:p w14:paraId="65DFFD08" w14:textId="77777777" w:rsidR="008D1E4A" w:rsidRPr="00EF5447" w:rsidRDefault="008D1E4A" w:rsidP="00C620E0">
            <w:pPr>
              <w:pStyle w:val="TAC"/>
              <w:rPr>
                <w:rFonts w:cs="Arial"/>
                <w:lang w:eastAsia="ja-JP"/>
              </w:rPr>
            </w:pPr>
            <w:r w:rsidRPr="00EF5447">
              <w:rPr>
                <w:rFonts w:cs="Arial"/>
                <w:lang w:eastAsia="ja-JP"/>
              </w:rPr>
              <w:t>DC_2A-46D_n260K</w:t>
            </w:r>
          </w:p>
          <w:p w14:paraId="5CFB0B53" w14:textId="77777777" w:rsidR="008D1E4A" w:rsidRPr="00EF5447" w:rsidRDefault="008D1E4A" w:rsidP="00C620E0">
            <w:pPr>
              <w:pStyle w:val="TAC"/>
              <w:rPr>
                <w:rFonts w:cs="Arial"/>
                <w:lang w:eastAsia="ja-JP"/>
              </w:rPr>
            </w:pPr>
            <w:r w:rsidRPr="00EF5447">
              <w:rPr>
                <w:rFonts w:cs="Arial"/>
                <w:lang w:eastAsia="ja-JP"/>
              </w:rPr>
              <w:t>DC_2A-46E_n260K</w:t>
            </w:r>
          </w:p>
          <w:p w14:paraId="25EE4CD1" w14:textId="77777777" w:rsidR="008D1E4A" w:rsidRPr="00EF5447" w:rsidRDefault="008D1E4A" w:rsidP="00C620E0">
            <w:pPr>
              <w:pStyle w:val="TAC"/>
              <w:rPr>
                <w:rFonts w:cs="Arial"/>
                <w:lang w:eastAsia="ja-JP"/>
              </w:rPr>
            </w:pPr>
            <w:r w:rsidRPr="00EF5447">
              <w:rPr>
                <w:rFonts w:cs="Arial"/>
                <w:lang w:eastAsia="ja-JP"/>
              </w:rPr>
              <w:t>DC_2A-46A_n260L</w:t>
            </w:r>
          </w:p>
          <w:p w14:paraId="4205A35A" w14:textId="77777777" w:rsidR="008D1E4A" w:rsidRPr="00EF5447" w:rsidRDefault="008D1E4A" w:rsidP="00C620E0">
            <w:pPr>
              <w:pStyle w:val="TAC"/>
              <w:rPr>
                <w:rFonts w:cs="Arial"/>
                <w:lang w:eastAsia="ja-JP"/>
              </w:rPr>
            </w:pPr>
            <w:r w:rsidRPr="00EF5447">
              <w:rPr>
                <w:rFonts w:cs="Arial"/>
                <w:lang w:eastAsia="ja-JP"/>
              </w:rPr>
              <w:t>DC_2A-46C_n260L</w:t>
            </w:r>
          </w:p>
          <w:p w14:paraId="6D587ABA" w14:textId="77777777" w:rsidR="008D1E4A" w:rsidRPr="00EF5447" w:rsidRDefault="008D1E4A" w:rsidP="00C620E0">
            <w:pPr>
              <w:pStyle w:val="TAC"/>
              <w:rPr>
                <w:rFonts w:cs="Arial"/>
                <w:lang w:eastAsia="ja-JP"/>
              </w:rPr>
            </w:pPr>
            <w:r w:rsidRPr="00EF5447">
              <w:rPr>
                <w:rFonts w:cs="Arial"/>
                <w:lang w:eastAsia="ja-JP"/>
              </w:rPr>
              <w:t>DC_2A-46D_n260L</w:t>
            </w:r>
          </w:p>
          <w:p w14:paraId="766912E6" w14:textId="77777777" w:rsidR="008D1E4A" w:rsidRPr="00EF5447" w:rsidRDefault="008D1E4A" w:rsidP="00C620E0">
            <w:pPr>
              <w:pStyle w:val="TAC"/>
              <w:rPr>
                <w:rFonts w:cs="Arial"/>
                <w:lang w:eastAsia="ja-JP"/>
              </w:rPr>
            </w:pPr>
            <w:r w:rsidRPr="00EF5447">
              <w:rPr>
                <w:rFonts w:cs="Arial"/>
                <w:lang w:eastAsia="ja-JP"/>
              </w:rPr>
              <w:t>DC_2A-46E_n260L</w:t>
            </w:r>
          </w:p>
          <w:p w14:paraId="3806FFF6" w14:textId="77777777" w:rsidR="008D1E4A" w:rsidRPr="00EF5447" w:rsidRDefault="008D1E4A" w:rsidP="00C620E0">
            <w:pPr>
              <w:pStyle w:val="TAC"/>
              <w:rPr>
                <w:rFonts w:cs="Arial"/>
                <w:lang w:eastAsia="ja-JP"/>
              </w:rPr>
            </w:pPr>
            <w:r w:rsidRPr="00EF5447">
              <w:rPr>
                <w:rFonts w:cs="Arial"/>
                <w:lang w:eastAsia="ja-JP"/>
              </w:rPr>
              <w:t>DC_2A-46A_n260M</w:t>
            </w:r>
          </w:p>
          <w:p w14:paraId="7F964453" w14:textId="77777777" w:rsidR="008D1E4A" w:rsidRPr="00EF5447" w:rsidRDefault="008D1E4A" w:rsidP="00C620E0">
            <w:pPr>
              <w:pStyle w:val="TAC"/>
              <w:rPr>
                <w:rFonts w:cs="Arial"/>
                <w:lang w:eastAsia="ja-JP"/>
              </w:rPr>
            </w:pPr>
            <w:r w:rsidRPr="00EF5447">
              <w:rPr>
                <w:rFonts w:cs="Arial"/>
                <w:lang w:eastAsia="ja-JP"/>
              </w:rPr>
              <w:t>DC_2A-46C_n260M</w:t>
            </w:r>
          </w:p>
          <w:p w14:paraId="42C81AB0" w14:textId="77777777" w:rsidR="008D1E4A" w:rsidRPr="00EF5447" w:rsidRDefault="008D1E4A" w:rsidP="00C620E0">
            <w:pPr>
              <w:pStyle w:val="TAC"/>
              <w:rPr>
                <w:rFonts w:cs="Arial"/>
                <w:lang w:eastAsia="ja-JP"/>
              </w:rPr>
            </w:pPr>
            <w:r w:rsidRPr="00EF5447">
              <w:rPr>
                <w:rFonts w:cs="Arial"/>
                <w:lang w:eastAsia="ja-JP"/>
              </w:rPr>
              <w:t>DC_2A-46D_n260M</w:t>
            </w:r>
          </w:p>
          <w:p w14:paraId="11B4B991" w14:textId="77777777" w:rsidR="008D1E4A" w:rsidRPr="00EF5447" w:rsidRDefault="008D1E4A" w:rsidP="00C620E0">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3FAB2B" w14:textId="77777777" w:rsidR="008D1E4A" w:rsidRPr="00EF5447" w:rsidRDefault="008D1E4A" w:rsidP="00C620E0">
            <w:pPr>
              <w:pStyle w:val="TAC"/>
              <w:rPr>
                <w:rFonts w:cs="Arial"/>
                <w:lang w:eastAsia="ja-JP"/>
              </w:rPr>
            </w:pPr>
            <w:r w:rsidRPr="00EF5447">
              <w:rPr>
                <w:rFonts w:cs="Arial"/>
                <w:lang w:eastAsia="ja-JP"/>
              </w:rPr>
              <w:t>DC_2A_n260A</w:t>
            </w:r>
          </w:p>
          <w:p w14:paraId="6E967300" w14:textId="77777777" w:rsidR="008D1E4A" w:rsidRPr="00EF5447" w:rsidRDefault="008D1E4A" w:rsidP="00C620E0">
            <w:pPr>
              <w:pStyle w:val="TAC"/>
              <w:rPr>
                <w:rFonts w:cs="Arial"/>
                <w:lang w:eastAsia="ja-JP"/>
              </w:rPr>
            </w:pPr>
            <w:r w:rsidRPr="00EF5447">
              <w:rPr>
                <w:rFonts w:cs="Arial"/>
                <w:lang w:eastAsia="ja-JP"/>
              </w:rPr>
              <w:t>DC_2A_n260G</w:t>
            </w:r>
          </w:p>
          <w:p w14:paraId="0EBBB469" w14:textId="77777777" w:rsidR="004F0A20" w:rsidRDefault="008D1E4A" w:rsidP="00C620E0">
            <w:pPr>
              <w:pStyle w:val="TAC"/>
              <w:rPr>
                <w:ins w:id="798" w:author="Apple" w:date="2021-01-14T20:33:00Z"/>
                <w:rFonts w:cs="Arial"/>
                <w:lang w:eastAsia="ja-JP"/>
              </w:rPr>
            </w:pPr>
            <w:r w:rsidRPr="00EF5447">
              <w:rPr>
                <w:rFonts w:cs="Arial"/>
                <w:lang w:eastAsia="ja-JP"/>
              </w:rPr>
              <w:t>DC_2A_n260H</w:t>
            </w:r>
          </w:p>
          <w:p w14:paraId="1EAA4743" w14:textId="77777777" w:rsidR="004F0A20" w:rsidRDefault="008D1E4A" w:rsidP="00C620E0">
            <w:pPr>
              <w:pStyle w:val="TAC"/>
              <w:rPr>
                <w:ins w:id="799" w:author="Apple" w:date="2021-01-14T20:33:00Z"/>
                <w:rFonts w:cs="Arial"/>
                <w:lang w:eastAsia="ja-JP"/>
              </w:rPr>
            </w:pPr>
            <w:del w:id="800" w:author="Apple" w:date="2021-01-14T20:33:00Z">
              <w:r w:rsidRPr="00EF5447" w:rsidDel="004F0A20">
                <w:rPr>
                  <w:rFonts w:cs="Arial"/>
                  <w:lang w:eastAsia="ja-JP"/>
                </w:rPr>
                <w:delText xml:space="preserve"> </w:delText>
              </w:r>
            </w:del>
            <w:r w:rsidRPr="00EF5447">
              <w:rPr>
                <w:rFonts w:cs="Arial"/>
                <w:lang w:eastAsia="ja-JP"/>
              </w:rPr>
              <w:t>DC_2A_n260I</w:t>
            </w:r>
          </w:p>
          <w:p w14:paraId="19931DD2" w14:textId="77777777" w:rsidR="004F0A20" w:rsidRDefault="008D1E4A" w:rsidP="00C620E0">
            <w:pPr>
              <w:pStyle w:val="TAC"/>
              <w:rPr>
                <w:ins w:id="801" w:author="Apple" w:date="2021-01-14T20:33:00Z"/>
                <w:rFonts w:cs="Arial"/>
                <w:lang w:eastAsia="ja-JP"/>
              </w:rPr>
            </w:pPr>
            <w:del w:id="802" w:author="Apple" w:date="2021-01-14T20:33:00Z">
              <w:r w:rsidRPr="00EF5447" w:rsidDel="004F0A20">
                <w:rPr>
                  <w:rFonts w:cs="Arial"/>
                  <w:lang w:eastAsia="ja-JP"/>
                </w:rPr>
                <w:delText xml:space="preserve"> </w:delText>
              </w:r>
            </w:del>
            <w:r w:rsidRPr="00EF5447">
              <w:rPr>
                <w:rFonts w:cs="Arial"/>
                <w:lang w:eastAsia="ja-JP"/>
              </w:rPr>
              <w:t>DC_2A_n260J</w:t>
            </w:r>
          </w:p>
          <w:p w14:paraId="5C491776" w14:textId="77777777" w:rsidR="004F0A20" w:rsidRDefault="008D1E4A" w:rsidP="00C620E0">
            <w:pPr>
              <w:pStyle w:val="TAC"/>
              <w:rPr>
                <w:ins w:id="803" w:author="Apple" w:date="2021-01-14T20:33:00Z"/>
                <w:rFonts w:cs="Arial"/>
                <w:lang w:eastAsia="ja-JP"/>
              </w:rPr>
            </w:pPr>
            <w:del w:id="804" w:author="Apple" w:date="2021-01-14T20:33:00Z">
              <w:r w:rsidRPr="00EF5447" w:rsidDel="004F0A20">
                <w:rPr>
                  <w:rFonts w:cs="Arial"/>
                  <w:lang w:eastAsia="ja-JP"/>
                </w:rPr>
                <w:delText xml:space="preserve"> </w:delText>
              </w:r>
            </w:del>
            <w:r w:rsidRPr="00EF5447">
              <w:rPr>
                <w:rFonts w:cs="Arial"/>
                <w:lang w:eastAsia="ja-JP"/>
              </w:rPr>
              <w:t>DC_2A_n260K</w:t>
            </w:r>
          </w:p>
          <w:p w14:paraId="12969F60" w14:textId="77777777" w:rsidR="004F0A20" w:rsidRDefault="008D1E4A" w:rsidP="00C620E0">
            <w:pPr>
              <w:pStyle w:val="TAC"/>
              <w:rPr>
                <w:ins w:id="805" w:author="Apple" w:date="2021-01-14T20:34:00Z"/>
                <w:rFonts w:cs="Arial"/>
                <w:lang w:eastAsia="ja-JP"/>
              </w:rPr>
            </w:pPr>
            <w:del w:id="806" w:author="Apple" w:date="2021-01-14T20:33:00Z">
              <w:r w:rsidRPr="00EF5447" w:rsidDel="004F0A20">
                <w:rPr>
                  <w:rFonts w:cs="Arial"/>
                  <w:lang w:eastAsia="ja-JP"/>
                </w:rPr>
                <w:delText xml:space="preserve"> </w:delText>
              </w:r>
            </w:del>
            <w:r w:rsidRPr="00EF5447">
              <w:rPr>
                <w:rFonts w:cs="Arial"/>
                <w:lang w:eastAsia="ja-JP"/>
              </w:rPr>
              <w:t>DC_2A_n260L</w:t>
            </w:r>
          </w:p>
          <w:p w14:paraId="1CC6B3CC" w14:textId="7B15E8F3" w:rsidR="008D1E4A" w:rsidRPr="00EF5447" w:rsidRDefault="008D1E4A" w:rsidP="00C620E0">
            <w:pPr>
              <w:pStyle w:val="TAC"/>
              <w:rPr>
                <w:lang w:eastAsia="fr-FR"/>
              </w:rPr>
            </w:pPr>
            <w:del w:id="807" w:author="Apple" w:date="2021-01-14T20:34:00Z">
              <w:r w:rsidRPr="00EF5447" w:rsidDel="004F0A20">
                <w:rPr>
                  <w:rFonts w:cs="Arial"/>
                  <w:lang w:eastAsia="ja-JP"/>
                </w:rPr>
                <w:delText xml:space="preserve"> </w:delText>
              </w:r>
            </w:del>
            <w:r w:rsidRPr="00EF5447">
              <w:rPr>
                <w:rFonts w:cs="Arial"/>
                <w:lang w:eastAsia="ja-JP"/>
              </w:rPr>
              <w:t>DC_2A_n260M</w:t>
            </w:r>
          </w:p>
        </w:tc>
      </w:tr>
      <w:tr w:rsidR="008D1E4A" w:rsidRPr="00EF5447" w14:paraId="0434EBE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73705" w14:textId="77777777" w:rsidR="008D1E4A" w:rsidRPr="00EF5447" w:rsidRDefault="008D1E4A" w:rsidP="00C620E0">
            <w:pPr>
              <w:pStyle w:val="TAC"/>
              <w:rPr>
                <w:rFonts w:cs="Arial"/>
                <w:lang w:eastAsia="ja-JP"/>
              </w:rPr>
            </w:pPr>
            <w:r w:rsidRPr="00EF5447">
              <w:rPr>
                <w:rFonts w:cs="Arial"/>
                <w:lang w:eastAsia="ja-JP"/>
              </w:rPr>
              <w:lastRenderedPageBreak/>
              <w:t>DC_2A-2A-46A_n260A</w:t>
            </w:r>
          </w:p>
          <w:p w14:paraId="7B569B19" w14:textId="77777777" w:rsidR="008D1E4A" w:rsidRPr="00EF5447" w:rsidRDefault="008D1E4A" w:rsidP="00C620E0">
            <w:pPr>
              <w:pStyle w:val="TAC"/>
              <w:rPr>
                <w:rFonts w:cs="Arial"/>
                <w:lang w:eastAsia="ja-JP"/>
              </w:rPr>
            </w:pPr>
            <w:r w:rsidRPr="00EF5447">
              <w:rPr>
                <w:rFonts w:cs="Arial"/>
                <w:lang w:eastAsia="ja-JP"/>
              </w:rPr>
              <w:t>DC_2A-2A-46C_n260A</w:t>
            </w:r>
          </w:p>
          <w:p w14:paraId="4488F795" w14:textId="77777777" w:rsidR="008D1E4A" w:rsidRPr="00EF5447" w:rsidRDefault="008D1E4A" w:rsidP="00C620E0">
            <w:pPr>
              <w:pStyle w:val="TAC"/>
              <w:rPr>
                <w:rFonts w:cs="Arial"/>
                <w:lang w:eastAsia="ja-JP"/>
              </w:rPr>
            </w:pPr>
            <w:r w:rsidRPr="00EF5447">
              <w:rPr>
                <w:rFonts w:cs="Arial"/>
                <w:lang w:eastAsia="ja-JP"/>
              </w:rPr>
              <w:t>DC_2A-2A-46D_n260A</w:t>
            </w:r>
          </w:p>
          <w:p w14:paraId="558EDF60" w14:textId="77777777" w:rsidR="008D1E4A" w:rsidRPr="00EF5447" w:rsidRDefault="008D1E4A" w:rsidP="00C620E0">
            <w:pPr>
              <w:pStyle w:val="TAC"/>
              <w:rPr>
                <w:rFonts w:cs="Arial"/>
                <w:lang w:eastAsia="ja-JP"/>
              </w:rPr>
            </w:pPr>
            <w:r w:rsidRPr="00EF5447">
              <w:rPr>
                <w:rFonts w:cs="Arial"/>
                <w:lang w:eastAsia="ja-JP"/>
              </w:rPr>
              <w:t>DC_2A-2A-46E_n260A</w:t>
            </w:r>
          </w:p>
          <w:p w14:paraId="651C5451" w14:textId="77777777" w:rsidR="008D1E4A" w:rsidRPr="00EF5447" w:rsidRDefault="008D1E4A" w:rsidP="00C620E0">
            <w:pPr>
              <w:pStyle w:val="TAC"/>
              <w:rPr>
                <w:rFonts w:cs="Arial"/>
                <w:lang w:eastAsia="ja-JP"/>
              </w:rPr>
            </w:pPr>
            <w:r w:rsidRPr="00EF5447">
              <w:rPr>
                <w:rFonts w:cs="Arial"/>
                <w:lang w:eastAsia="ja-JP"/>
              </w:rPr>
              <w:t>DC_2A-2A-46A_n260G</w:t>
            </w:r>
          </w:p>
          <w:p w14:paraId="0ADB9D97" w14:textId="77777777" w:rsidR="008D1E4A" w:rsidRPr="00EF5447" w:rsidRDefault="008D1E4A" w:rsidP="00C620E0">
            <w:pPr>
              <w:pStyle w:val="TAC"/>
              <w:rPr>
                <w:rFonts w:cs="Arial"/>
                <w:lang w:eastAsia="ja-JP"/>
              </w:rPr>
            </w:pPr>
            <w:r w:rsidRPr="00EF5447">
              <w:rPr>
                <w:rFonts w:cs="Arial"/>
                <w:lang w:eastAsia="ja-JP"/>
              </w:rPr>
              <w:t>DC_2A-2A-46C_n260G</w:t>
            </w:r>
          </w:p>
          <w:p w14:paraId="26396E7E" w14:textId="77777777" w:rsidR="008D1E4A" w:rsidRPr="00EF5447" w:rsidRDefault="008D1E4A" w:rsidP="00C620E0">
            <w:pPr>
              <w:pStyle w:val="TAC"/>
              <w:rPr>
                <w:rFonts w:cs="Arial"/>
                <w:lang w:eastAsia="ja-JP"/>
              </w:rPr>
            </w:pPr>
            <w:r w:rsidRPr="00EF5447">
              <w:rPr>
                <w:rFonts w:cs="Arial"/>
                <w:lang w:eastAsia="ja-JP"/>
              </w:rPr>
              <w:t>DC_2A-2A-46D_n260G</w:t>
            </w:r>
          </w:p>
          <w:p w14:paraId="045099F0" w14:textId="77777777" w:rsidR="008D1E4A" w:rsidRPr="00EF5447" w:rsidRDefault="008D1E4A" w:rsidP="00C620E0">
            <w:pPr>
              <w:pStyle w:val="TAC"/>
              <w:rPr>
                <w:rFonts w:cs="Arial"/>
                <w:lang w:eastAsia="ja-JP"/>
              </w:rPr>
            </w:pPr>
            <w:r w:rsidRPr="00EF5447">
              <w:rPr>
                <w:rFonts w:cs="Arial"/>
                <w:lang w:eastAsia="ja-JP"/>
              </w:rPr>
              <w:t>DC_2A-2A-46E_n260G</w:t>
            </w:r>
          </w:p>
          <w:p w14:paraId="232E4E93" w14:textId="77777777" w:rsidR="008D1E4A" w:rsidRPr="00EF5447" w:rsidRDefault="008D1E4A" w:rsidP="00C620E0">
            <w:pPr>
              <w:pStyle w:val="TAC"/>
              <w:rPr>
                <w:rFonts w:cs="Arial"/>
                <w:lang w:eastAsia="ja-JP"/>
              </w:rPr>
            </w:pPr>
            <w:r w:rsidRPr="00EF5447">
              <w:rPr>
                <w:rFonts w:cs="Arial"/>
                <w:lang w:eastAsia="ja-JP"/>
              </w:rPr>
              <w:t>DC_2A-2A-46A_n260H</w:t>
            </w:r>
          </w:p>
          <w:p w14:paraId="428934B2" w14:textId="77777777" w:rsidR="008D1E4A" w:rsidRPr="00EF5447" w:rsidRDefault="008D1E4A" w:rsidP="00C620E0">
            <w:pPr>
              <w:pStyle w:val="TAC"/>
              <w:rPr>
                <w:rFonts w:cs="Arial"/>
                <w:lang w:eastAsia="ja-JP"/>
              </w:rPr>
            </w:pPr>
            <w:r w:rsidRPr="00EF5447">
              <w:rPr>
                <w:rFonts w:cs="Arial"/>
                <w:lang w:eastAsia="ja-JP"/>
              </w:rPr>
              <w:t>DC_2A-2A-46C_n260H</w:t>
            </w:r>
          </w:p>
          <w:p w14:paraId="24B75B98" w14:textId="77777777" w:rsidR="008D1E4A" w:rsidRPr="00EF5447" w:rsidRDefault="008D1E4A" w:rsidP="00C620E0">
            <w:pPr>
              <w:pStyle w:val="TAC"/>
              <w:rPr>
                <w:rFonts w:cs="Arial"/>
                <w:lang w:eastAsia="ja-JP"/>
              </w:rPr>
            </w:pPr>
            <w:r w:rsidRPr="00EF5447">
              <w:rPr>
                <w:rFonts w:cs="Arial"/>
                <w:lang w:eastAsia="ja-JP"/>
              </w:rPr>
              <w:t>DC_2A-2A-46D_n260H</w:t>
            </w:r>
          </w:p>
          <w:p w14:paraId="2941A246" w14:textId="77777777" w:rsidR="008D1E4A" w:rsidRPr="00EF5447" w:rsidRDefault="008D1E4A" w:rsidP="00C620E0">
            <w:pPr>
              <w:pStyle w:val="TAC"/>
              <w:rPr>
                <w:rFonts w:cs="Arial"/>
                <w:lang w:eastAsia="ja-JP"/>
              </w:rPr>
            </w:pPr>
            <w:r w:rsidRPr="00EF5447">
              <w:rPr>
                <w:rFonts w:cs="Arial"/>
                <w:lang w:eastAsia="ja-JP"/>
              </w:rPr>
              <w:t>DC_2A-2A-46E_n260H</w:t>
            </w:r>
          </w:p>
          <w:p w14:paraId="55FB18EA" w14:textId="77777777" w:rsidR="008D1E4A" w:rsidRPr="00EF5447" w:rsidRDefault="008D1E4A" w:rsidP="00C620E0">
            <w:pPr>
              <w:pStyle w:val="TAC"/>
              <w:rPr>
                <w:rFonts w:cs="Arial"/>
                <w:lang w:eastAsia="ja-JP"/>
              </w:rPr>
            </w:pPr>
            <w:r w:rsidRPr="00EF5447">
              <w:rPr>
                <w:rFonts w:cs="Arial"/>
                <w:lang w:eastAsia="ja-JP"/>
              </w:rPr>
              <w:t>DC_2A-2A-46A_n260I</w:t>
            </w:r>
          </w:p>
          <w:p w14:paraId="1CF7BFC6" w14:textId="77777777" w:rsidR="008D1E4A" w:rsidRPr="00EF5447" w:rsidRDefault="008D1E4A" w:rsidP="00C620E0">
            <w:pPr>
              <w:pStyle w:val="TAC"/>
              <w:rPr>
                <w:rFonts w:cs="Arial"/>
                <w:lang w:eastAsia="ja-JP"/>
              </w:rPr>
            </w:pPr>
            <w:r w:rsidRPr="00EF5447">
              <w:rPr>
                <w:rFonts w:cs="Arial"/>
                <w:lang w:eastAsia="ja-JP"/>
              </w:rPr>
              <w:t>DC_2A-2A-46C_n260I</w:t>
            </w:r>
          </w:p>
          <w:p w14:paraId="6784BE95" w14:textId="77777777" w:rsidR="008D1E4A" w:rsidRPr="00EF5447" w:rsidRDefault="008D1E4A" w:rsidP="00C620E0">
            <w:pPr>
              <w:pStyle w:val="TAC"/>
              <w:rPr>
                <w:rFonts w:cs="Arial"/>
                <w:lang w:eastAsia="ja-JP"/>
              </w:rPr>
            </w:pPr>
            <w:r w:rsidRPr="00EF5447">
              <w:rPr>
                <w:rFonts w:cs="Arial"/>
                <w:lang w:eastAsia="ja-JP"/>
              </w:rPr>
              <w:t>DC_2A-2A-46D_n260I</w:t>
            </w:r>
          </w:p>
          <w:p w14:paraId="6A90480C" w14:textId="77777777" w:rsidR="008D1E4A" w:rsidRPr="00EF5447" w:rsidRDefault="008D1E4A" w:rsidP="00C620E0">
            <w:pPr>
              <w:pStyle w:val="TAC"/>
              <w:rPr>
                <w:rFonts w:cs="Arial"/>
                <w:lang w:eastAsia="ja-JP"/>
              </w:rPr>
            </w:pPr>
            <w:r w:rsidRPr="00EF5447">
              <w:rPr>
                <w:rFonts w:cs="Arial"/>
                <w:lang w:eastAsia="ja-JP"/>
              </w:rPr>
              <w:t>DC_2A-2A-46E_n260I</w:t>
            </w:r>
          </w:p>
          <w:p w14:paraId="3C28E01B" w14:textId="77777777" w:rsidR="008D1E4A" w:rsidRPr="00EF5447" w:rsidRDefault="008D1E4A" w:rsidP="00C620E0">
            <w:pPr>
              <w:pStyle w:val="TAC"/>
              <w:rPr>
                <w:rFonts w:cs="Arial"/>
                <w:lang w:eastAsia="ja-JP"/>
              </w:rPr>
            </w:pPr>
            <w:r w:rsidRPr="00EF5447">
              <w:rPr>
                <w:rFonts w:cs="Arial"/>
                <w:lang w:eastAsia="ja-JP"/>
              </w:rPr>
              <w:t>DC_2A-2A-46A_n260J</w:t>
            </w:r>
          </w:p>
          <w:p w14:paraId="072A4D4B" w14:textId="77777777" w:rsidR="008D1E4A" w:rsidRPr="00EF5447" w:rsidRDefault="008D1E4A" w:rsidP="00C620E0">
            <w:pPr>
              <w:pStyle w:val="TAC"/>
              <w:rPr>
                <w:rFonts w:cs="Arial"/>
                <w:lang w:eastAsia="ja-JP"/>
              </w:rPr>
            </w:pPr>
            <w:r w:rsidRPr="00EF5447">
              <w:rPr>
                <w:rFonts w:cs="Arial"/>
                <w:lang w:eastAsia="ja-JP"/>
              </w:rPr>
              <w:t>DC_2A-2A-46C_n260J</w:t>
            </w:r>
          </w:p>
          <w:p w14:paraId="7CE3F5C8" w14:textId="77777777" w:rsidR="008D1E4A" w:rsidRPr="00EF5447" w:rsidRDefault="008D1E4A" w:rsidP="00C620E0">
            <w:pPr>
              <w:pStyle w:val="TAC"/>
              <w:rPr>
                <w:rFonts w:cs="Arial"/>
                <w:lang w:eastAsia="ja-JP"/>
              </w:rPr>
            </w:pPr>
            <w:r w:rsidRPr="00EF5447">
              <w:rPr>
                <w:rFonts w:cs="Arial"/>
                <w:lang w:eastAsia="ja-JP"/>
              </w:rPr>
              <w:t>DC_2A-2A-46D_n260J</w:t>
            </w:r>
          </w:p>
          <w:p w14:paraId="5058FB0F" w14:textId="77777777" w:rsidR="008D1E4A" w:rsidRPr="00EF5447" w:rsidRDefault="008D1E4A" w:rsidP="00C620E0">
            <w:pPr>
              <w:pStyle w:val="TAC"/>
              <w:rPr>
                <w:rFonts w:cs="Arial"/>
                <w:lang w:eastAsia="ja-JP"/>
              </w:rPr>
            </w:pPr>
            <w:r w:rsidRPr="00EF5447">
              <w:rPr>
                <w:rFonts w:cs="Arial"/>
                <w:lang w:eastAsia="ja-JP"/>
              </w:rPr>
              <w:t>DC_2A-2A-46E_n260J</w:t>
            </w:r>
          </w:p>
          <w:p w14:paraId="00A43C9B" w14:textId="77777777" w:rsidR="008D1E4A" w:rsidRPr="00EF5447" w:rsidRDefault="008D1E4A" w:rsidP="00C620E0">
            <w:pPr>
              <w:pStyle w:val="TAC"/>
              <w:rPr>
                <w:rFonts w:cs="Arial"/>
                <w:lang w:eastAsia="ja-JP"/>
              </w:rPr>
            </w:pPr>
            <w:r w:rsidRPr="00EF5447">
              <w:rPr>
                <w:rFonts w:cs="Arial"/>
                <w:lang w:eastAsia="ja-JP"/>
              </w:rPr>
              <w:t>DC_2A-2A-46A_n260K</w:t>
            </w:r>
          </w:p>
          <w:p w14:paraId="37B5A4BB" w14:textId="77777777" w:rsidR="008D1E4A" w:rsidRPr="00EF5447" w:rsidRDefault="008D1E4A" w:rsidP="00C620E0">
            <w:pPr>
              <w:pStyle w:val="TAC"/>
              <w:rPr>
                <w:rFonts w:cs="Arial"/>
                <w:lang w:eastAsia="ja-JP"/>
              </w:rPr>
            </w:pPr>
            <w:r w:rsidRPr="00EF5447">
              <w:rPr>
                <w:rFonts w:cs="Arial"/>
                <w:lang w:eastAsia="ja-JP"/>
              </w:rPr>
              <w:t>DC_2A-2A-46C_n260K</w:t>
            </w:r>
          </w:p>
          <w:p w14:paraId="4E7D6A08" w14:textId="77777777" w:rsidR="008D1E4A" w:rsidRPr="00EF5447" w:rsidRDefault="008D1E4A" w:rsidP="00C620E0">
            <w:pPr>
              <w:pStyle w:val="TAC"/>
              <w:rPr>
                <w:rFonts w:cs="Arial"/>
                <w:lang w:eastAsia="ja-JP"/>
              </w:rPr>
            </w:pPr>
            <w:r w:rsidRPr="00EF5447">
              <w:rPr>
                <w:rFonts w:cs="Arial"/>
                <w:lang w:eastAsia="ja-JP"/>
              </w:rPr>
              <w:t>DC_2A-2A-46D_n260K</w:t>
            </w:r>
          </w:p>
          <w:p w14:paraId="3C59A0E1" w14:textId="77777777" w:rsidR="008D1E4A" w:rsidRPr="00EF5447" w:rsidRDefault="008D1E4A" w:rsidP="00C620E0">
            <w:pPr>
              <w:pStyle w:val="TAC"/>
              <w:rPr>
                <w:rFonts w:cs="Arial"/>
                <w:lang w:eastAsia="ja-JP"/>
              </w:rPr>
            </w:pPr>
            <w:r w:rsidRPr="00EF5447">
              <w:rPr>
                <w:rFonts w:cs="Arial"/>
                <w:lang w:eastAsia="ja-JP"/>
              </w:rPr>
              <w:t>DC_2A-2A-46E_n260K</w:t>
            </w:r>
          </w:p>
          <w:p w14:paraId="557DA7C3" w14:textId="77777777" w:rsidR="008D1E4A" w:rsidRPr="00EF5447" w:rsidRDefault="008D1E4A" w:rsidP="00C620E0">
            <w:pPr>
              <w:pStyle w:val="TAC"/>
              <w:rPr>
                <w:rFonts w:cs="Arial"/>
                <w:lang w:eastAsia="ja-JP"/>
              </w:rPr>
            </w:pPr>
            <w:r w:rsidRPr="00EF5447">
              <w:rPr>
                <w:rFonts w:cs="Arial"/>
                <w:lang w:eastAsia="ja-JP"/>
              </w:rPr>
              <w:t>DC_2A-2A-46A_n260L</w:t>
            </w:r>
          </w:p>
          <w:p w14:paraId="5099BD61" w14:textId="77777777" w:rsidR="008D1E4A" w:rsidRPr="00EF5447" w:rsidRDefault="008D1E4A" w:rsidP="00C620E0">
            <w:pPr>
              <w:pStyle w:val="TAC"/>
              <w:rPr>
                <w:rFonts w:cs="Arial"/>
                <w:lang w:eastAsia="ja-JP"/>
              </w:rPr>
            </w:pPr>
            <w:r w:rsidRPr="00EF5447">
              <w:rPr>
                <w:rFonts w:cs="Arial"/>
                <w:lang w:eastAsia="ja-JP"/>
              </w:rPr>
              <w:t>DC_2A-2A-46C_n260L</w:t>
            </w:r>
          </w:p>
          <w:p w14:paraId="35030E67" w14:textId="77777777" w:rsidR="008D1E4A" w:rsidRPr="00EF5447" w:rsidRDefault="008D1E4A" w:rsidP="00C620E0">
            <w:pPr>
              <w:pStyle w:val="TAC"/>
              <w:rPr>
                <w:rFonts w:cs="Arial"/>
                <w:lang w:eastAsia="ja-JP"/>
              </w:rPr>
            </w:pPr>
            <w:r w:rsidRPr="00EF5447">
              <w:rPr>
                <w:rFonts w:cs="Arial"/>
                <w:lang w:eastAsia="ja-JP"/>
              </w:rPr>
              <w:t>DC_2A-2A-46D_n260L</w:t>
            </w:r>
          </w:p>
          <w:p w14:paraId="514C48ED" w14:textId="77777777" w:rsidR="008D1E4A" w:rsidRPr="00EF5447" w:rsidRDefault="008D1E4A" w:rsidP="00C620E0">
            <w:pPr>
              <w:pStyle w:val="TAC"/>
              <w:rPr>
                <w:rFonts w:cs="Arial"/>
                <w:lang w:eastAsia="ja-JP"/>
              </w:rPr>
            </w:pPr>
            <w:r w:rsidRPr="00EF5447">
              <w:rPr>
                <w:rFonts w:cs="Arial"/>
                <w:lang w:eastAsia="ja-JP"/>
              </w:rPr>
              <w:t>DC_2A-2A-46E_n260L</w:t>
            </w:r>
          </w:p>
          <w:p w14:paraId="76969F2F" w14:textId="77777777" w:rsidR="008D1E4A" w:rsidRPr="00EF5447" w:rsidRDefault="008D1E4A" w:rsidP="00C620E0">
            <w:pPr>
              <w:pStyle w:val="TAC"/>
              <w:rPr>
                <w:rFonts w:cs="Arial"/>
                <w:lang w:eastAsia="ja-JP"/>
              </w:rPr>
            </w:pPr>
            <w:r w:rsidRPr="00EF5447">
              <w:rPr>
                <w:rFonts w:cs="Arial"/>
                <w:lang w:eastAsia="ja-JP"/>
              </w:rPr>
              <w:t>DC_2A-2A-46A_n260M</w:t>
            </w:r>
          </w:p>
          <w:p w14:paraId="0B65CE48" w14:textId="77777777" w:rsidR="008D1E4A" w:rsidRPr="00EF5447" w:rsidRDefault="008D1E4A" w:rsidP="00C620E0">
            <w:pPr>
              <w:pStyle w:val="TAC"/>
              <w:rPr>
                <w:rFonts w:cs="Arial"/>
                <w:lang w:eastAsia="ja-JP"/>
              </w:rPr>
            </w:pPr>
            <w:r w:rsidRPr="00EF5447">
              <w:rPr>
                <w:rFonts w:cs="Arial"/>
                <w:lang w:eastAsia="ja-JP"/>
              </w:rPr>
              <w:t>DC_2A-2A-46C_n260M</w:t>
            </w:r>
          </w:p>
          <w:p w14:paraId="5BA74B8A" w14:textId="77777777" w:rsidR="008D1E4A" w:rsidRPr="00EF5447" w:rsidRDefault="008D1E4A" w:rsidP="00C620E0">
            <w:pPr>
              <w:pStyle w:val="TAC"/>
              <w:rPr>
                <w:rFonts w:cs="Arial"/>
                <w:lang w:eastAsia="ja-JP"/>
              </w:rPr>
            </w:pPr>
            <w:r w:rsidRPr="00EF5447">
              <w:rPr>
                <w:rFonts w:cs="Arial"/>
                <w:lang w:eastAsia="ja-JP"/>
              </w:rPr>
              <w:t>DC_2A-2A-46D_n260M</w:t>
            </w:r>
          </w:p>
          <w:p w14:paraId="3C09CD7E" w14:textId="77777777" w:rsidR="008D1E4A" w:rsidRPr="00EF5447" w:rsidRDefault="008D1E4A" w:rsidP="00C620E0">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D24E0" w14:textId="77777777" w:rsidR="008D1E4A" w:rsidRPr="00EF5447" w:rsidRDefault="008D1E4A" w:rsidP="00C620E0">
            <w:pPr>
              <w:pStyle w:val="TAC"/>
              <w:rPr>
                <w:rFonts w:cs="Arial"/>
                <w:lang w:eastAsia="ja-JP"/>
              </w:rPr>
            </w:pPr>
            <w:r w:rsidRPr="00EF5447">
              <w:rPr>
                <w:rFonts w:cs="Arial"/>
                <w:lang w:eastAsia="ja-JP"/>
              </w:rPr>
              <w:t>DC_2A_n260A</w:t>
            </w:r>
          </w:p>
          <w:p w14:paraId="7C1C97DD" w14:textId="77777777" w:rsidR="008D1E4A" w:rsidRPr="00EF5447" w:rsidRDefault="008D1E4A" w:rsidP="00C620E0">
            <w:pPr>
              <w:pStyle w:val="TAC"/>
              <w:rPr>
                <w:rFonts w:cs="Arial"/>
                <w:lang w:eastAsia="ja-JP"/>
              </w:rPr>
            </w:pPr>
            <w:r w:rsidRPr="00EF5447">
              <w:rPr>
                <w:rFonts w:cs="Arial"/>
                <w:lang w:eastAsia="ja-JP"/>
              </w:rPr>
              <w:t>DC_2A_n260G</w:t>
            </w:r>
          </w:p>
          <w:p w14:paraId="6FFAE81A" w14:textId="77777777" w:rsidR="008D1E4A" w:rsidRPr="00EF5447" w:rsidRDefault="008D1E4A" w:rsidP="00C620E0">
            <w:pPr>
              <w:pStyle w:val="TAC"/>
              <w:rPr>
                <w:rFonts w:cs="Arial"/>
                <w:lang w:eastAsia="ja-JP"/>
              </w:rPr>
            </w:pPr>
            <w:r w:rsidRPr="00EF5447">
              <w:rPr>
                <w:rFonts w:cs="Arial"/>
                <w:lang w:eastAsia="ja-JP"/>
              </w:rPr>
              <w:t>DC_2A_n260H</w:t>
            </w:r>
          </w:p>
          <w:p w14:paraId="07A7202A" w14:textId="77777777" w:rsidR="008D1E4A" w:rsidRPr="00EF5447" w:rsidRDefault="008D1E4A" w:rsidP="00C620E0">
            <w:pPr>
              <w:pStyle w:val="TAC"/>
              <w:rPr>
                <w:rFonts w:cs="Arial"/>
                <w:lang w:eastAsia="ja-JP"/>
              </w:rPr>
            </w:pPr>
            <w:r w:rsidRPr="00EF5447">
              <w:rPr>
                <w:rFonts w:cs="Arial"/>
                <w:lang w:eastAsia="ja-JP"/>
              </w:rPr>
              <w:t>DC_2A_n260I</w:t>
            </w:r>
          </w:p>
          <w:p w14:paraId="3189A255" w14:textId="77777777" w:rsidR="008D1E4A" w:rsidRPr="00EF5447" w:rsidRDefault="008D1E4A" w:rsidP="00C620E0">
            <w:pPr>
              <w:pStyle w:val="TAC"/>
              <w:rPr>
                <w:rFonts w:cs="Arial"/>
                <w:lang w:eastAsia="ja-JP"/>
              </w:rPr>
            </w:pPr>
            <w:r w:rsidRPr="00EF5447">
              <w:rPr>
                <w:rFonts w:cs="Arial"/>
                <w:lang w:eastAsia="ja-JP"/>
              </w:rPr>
              <w:t>DC_2A_n260J</w:t>
            </w:r>
          </w:p>
          <w:p w14:paraId="08255DC4" w14:textId="77777777" w:rsidR="008D1E4A" w:rsidRPr="00EF5447" w:rsidRDefault="008D1E4A" w:rsidP="00C620E0">
            <w:pPr>
              <w:pStyle w:val="TAC"/>
              <w:rPr>
                <w:rFonts w:cs="Arial"/>
                <w:lang w:eastAsia="ja-JP"/>
              </w:rPr>
            </w:pPr>
            <w:r w:rsidRPr="00EF5447">
              <w:rPr>
                <w:rFonts w:cs="Arial"/>
                <w:lang w:eastAsia="ja-JP"/>
              </w:rPr>
              <w:t>DC_2A_n260K</w:t>
            </w:r>
          </w:p>
          <w:p w14:paraId="1C8AD53D" w14:textId="77777777" w:rsidR="008D1E4A" w:rsidRPr="00EF5447" w:rsidRDefault="008D1E4A" w:rsidP="00C620E0">
            <w:pPr>
              <w:pStyle w:val="TAC"/>
              <w:rPr>
                <w:rFonts w:cs="Arial"/>
                <w:lang w:eastAsia="ja-JP"/>
              </w:rPr>
            </w:pPr>
            <w:r w:rsidRPr="00EF5447">
              <w:rPr>
                <w:rFonts w:cs="Arial"/>
                <w:lang w:eastAsia="ja-JP"/>
              </w:rPr>
              <w:t>DC_2A_n260L</w:t>
            </w:r>
          </w:p>
          <w:p w14:paraId="15233F02" w14:textId="77777777" w:rsidR="008D1E4A" w:rsidRPr="00EF5447" w:rsidRDefault="008D1E4A" w:rsidP="00C620E0">
            <w:pPr>
              <w:pStyle w:val="TAC"/>
              <w:rPr>
                <w:lang w:eastAsia="fr-FR"/>
              </w:rPr>
            </w:pPr>
            <w:r w:rsidRPr="00EF5447">
              <w:rPr>
                <w:rFonts w:cs="Arial"/>
                <w:lang w:eastAsia="ja-JP"/>
              </w:rPr>
              <w:t>DC_2A_n260M</w:t>
            </w:r>
          </w:p>
        </w:tc>
      </w:tr>
      <w:tr w:rsidR="008D1E4A" w:rsidRPr="00EF5447" w14:paraId="4F2570C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4A848F" w14:textId="221BB868" w:rsidR="008D1E4A" w:rsidRPr="00EF5447" w:rsidDel="009A7A42" w:rsidRDefault="008D1E4A" w:rsidP="00C620E0">
            <w:pPr>
              <w:pStyle w:val="TAC"/>
              <w:rPr>
                <w:del w:id="808" w:author="Apple" w:date="2021-01-14T20:38:00Z"/>
                <w:lang w:eastAsia="zh-CN"/>
              </w:rPr>
            </w:pPr>
            <w:del w:id="809" w:author="Apple" w:date="2021-01-14T20:38:00Z">
              <w:r w:rsidRPr="00EF5447" w:rsidDel="009A7A42">
                <w:lastRenderedPageBreak/>
                <w:delText>DC_2A-46A_n261A</w:delText>
              </w:r>
            </w:del>
          </w:p>
          <w:p w14:paraId="2ECC5005" w14:textId="30CB5040" w:rsidR="008D1E4A" w:rsidRPr="00EF5447" w:rsidDel="009A7A42" w:rsidRDefault="008D1E4A" w:rsidP="00C620E0">
            <w:pPr>
              <w:pStyle w:val="TAC"/>
              <w:rPr>
                <w:del w:id="810" w:author="Apple" w:date="2021-01-14T20:38:00Z"/>
                <w:lang w:eastAsia="zh-CN"/>
              </w:rPr>
            </w:pPr>
            <w:del w:id="811" w:author="Apple" w:date="2021-01-14T20:38:00Z">
              <w:r w:rsidRPr="00EF5447" w:rsidDel="009A7A42">
                <w:rPr>
                  <w:lang w:eastAsia="zh-CN"/>
                </w:rPr>
                <w:delText>DC_2A-46A_n261I</w:delText>
              </w:r>
            </w:del>
          </w:p>
          <w:p w14:paraId="6F26A336" w14:textId="5D50C7D3" w:rsidR="008D1E4A" w:rsidRPr="00EF5447" w:rsidDel="009A7A42" w:rsidRDefault="008D1E4A" w:rsidP="00C620E0">
            <w:pPr>
              <w:pStyle w:val="TAC"/>
              <w:rPr>
                <w:del w:id="812" w:author="Apple" w:date="2021-01-14T20:38:00Z"/>
                <w:lang w:eastAsia="zh-CN"/>
              </w:rPr>
            </w:pPr>
            <w:del w:id="813" w:author="Apple" w:date="2021-01-14T20:38:00Z">
              <w:r w:rsidRPr="00EF5447" w:rsidDel="009A7A42">
                <w:rPr>
                  <w:lang w:eastAsia="zh-CN"/>
                </w:rPr>
                <w:delText>DC_2A-46A_n261L</w:delText>
              </w:r>
            </w:del>
          </w:p>
          <w:p w14:paraId="38502ED3" w14:textId="75AAD338" w:rsidR="008D1E4A" w:rsidRPr="00EF5447" w:rsidDel="009A7A42" w:rsidRDefault="008D1E4A" w:rsidP="00C620E0">
            <w:pPr>
              <w:pStyle w:val="TAC"/>
              <w:rPr>
                <w:del w:id="814" w:author="Apple" w:date="2021-01-14T20:38:00Z"/>
                <w:lang w:eastAsia="zh-CN"/>
              </w:rPr>
            </w:pPr>
            <w:del w:id="815" w:author="Apple" w:date="2021-01-14T20:38:00Z">
              <w:r w:rsidRPr="00EF5447" w:rsidDel="009A7A42">
                <w:rPr>
                  <w:lang w:eastAsia="zh-CN"/>
                </w:rPr>
                <w:delText>DC_2A-46A_n261M</w:delText>
              </w:r>
            </w:del>
          </w:p>
          <w:p w14:paraId="7721372E" w14:textId="77777777" w:rsidR="008D1E4A" w:rsidRPr="00EF5447" w:rsidRDefault="008D1E4A" w:rsidP="00C620E0">
            <w:pPr>
              <w:pStyle w:val="TAC"/>
              <w:rPr>
                <w:lang w:eastAsia="zh-CN"/>
              </w:rPr>
            </w:pPr>
            <w:r w:rsidRPr="00EF5447">
              <w:rPr>
                <w:lang w:eastAsia="zh-CN"/>
              </w:rPr>
              <w:t>DC_2A-46A_n261(A-H)</w:t>
            </w:r>
          </w:p>
          <w:p w14:paraId="504EDA71" w14:textId="77777777" w:rsidR="008D1E4A" w:rsidRPr="00EF5447" w:rsidRDefault="008D1E4A" w:rsidP="00C620E0">
            <w:pPr>
              <w:pStyle w:val="TAC"/>
              <w:rPr>
                <w:lang w:eastAsia="zh-CN"/>
              </w:rPr>
            </w:pPr>
            <w:r w:rsidRPr="00EF5447">
              <w:rPr>
                <w:lang w:eastAsia="zh-CN"/>
              </w:rPr>
              <w:t>DC_2A-46A_n261(A-L)</w:t>
            </w:r>
          </w:p>
          <w:p w14:paraId="197FC672" w14:textId="77777777" w:rsidR="009A7A42" w:rsidRPr="00EF5447" w:rsidRDefault="009A7A42" w:rsidP="009A7A42">
            <w:pPr>
              <w:pStyle w:val="TAC"/>
              <w:rPr>
                <w:ins w:id="816" w:author="Apple" w:date="2021-01-14T20:44:00Z"/>
                <w:lang w:eastAsia="zh-CN"/>
              </w:rPr>
            </w:pPr>
            <w:ins w:id="817" w:author="Apple" w:date="2021-01-14T20:44:00Z">
              <w:r w:rsidRPr="00EF5447">
                <w:rPr>
                  <w:lang w:eastAsia="zh-CN"/>
                </w:rPr>
                <w:t>DC_2A-46A_n261(G-H)</w:t>
              </w:r>
            </w:ins>
          </w:p>
          <w:p w14:paraId="7C1F0F44" w14:textId="77777777" w:rsidR="008D1E4A" w:rsidRPr="00EF5447" w:rsidRDefault="008D1E4A" w:rsidP="00C620E0">
            <w:pPr>
              <w:pStyle w:val="TAC"/>
            </w:pPr>
            <w:r w:rsidRPr="00EF5447">
              <w:rPr>
                <w:lang w:eastAsia="zh-CN"/>
              </w:rPr>
              <w:t>DC_2A-46A_n261(2H)</w:t>
            </w:r>
          </w:p>
          <w:p w14:paraId="4E99AB53" w14:textId="139819F7" w:rsidR="008D1E4A" w:rsidRPr="00EF5447" w:rsidDel="00C13A44" w:rsidRDefault="008D1E4A" w:rsidP="00C620E0">
            <w:pPr>
              <w:pStyle w:val="TAC"/>
              <w:rPr>
                <w:del w:id="818" w:author="Apple" w:date="2021-01-14T20:50:00Z"/>
              </w:rPr>
            </w:pPr>
            <w:del w:id="819" w:author="Apple" w:date="2021-01-14T20:50:00Z">
              <w:r w:rsidRPr="00EF5447" w:rsidDel="00C13A44">
                <w:delText>DC_2A-46C_n261A</w:delText>
              </w:r>
            </w:del>
          </w:p>
          <w:p w14:paraId="784E604C" w14:textId="33BB6192" w:rsidR="008D1E4A" w:rsidRPr="00EF5447" w:rsidDel="00C13A44" w:rsidRDefault="008D1E4A" w:rsidP="00C620E0">
            <w:pPr>
              <w:pStyle w:val="TAC"/>
              <w:rPr>
                <w:del w:id="820" w:author="Apple" w:date="2021-01-14T20:50:00Z"/>
              </w:rPr>
            </w:pPr>
            <w:del w:id="821" w:author="Apple" w:date="2021-01-14T20:50:00Z">
              <w:r w:rsidRPr="00EF5447" w:rsidDel="00C13A44">
                <w:delText>DC_2A-46D_n261A</w:delText>
              </w:r>
            </w:del>
          </w:p>
          <w:p w14:paraId="71D138F2" w14:textId="77777777" w:rsidR="008D1E4A" w:rsidRPr="00EF5447" w:rsidRDefault="008D1E4A" w:rsidP="00C620E0">
            <w:pPr>
              <w:pStyle w:val="TAC"/>
            </w:pPr>
            <w:r w:rsidRPr="00EF5447">
              <w:t>DC_2A-46A_n261(2A)</w:t>
            </w:r>
          </w:p>
          <w:p w14:paraId="02828724" w14:textId="77777777" w:rsidR="008D1E4A" w:rsidRPr="00EF5447" w:rsidRDefault="008D1E4A" w:rsidP="00C620E0">
            <w:pPr>
              <w:pStyle w:val="TAC"/>
            </w:pPr>
            <w:r w:rsidRPr="00EF5447">
              <w:t>DC_2A-46C_n261(2A)</w:t>
            </w:r>
          </w:p>
          <w:p w14:paraId="648720DB" w14:textId="77777777" w:rsidR="008D1E4A" w:rsidRPr="00EF5447" w:rsidRDefault="008D1E4A" w:rsidP="00C620E0">
            <w:pPr>
              <w:pStyle w:val="TAC"/>
              <w:rPr>
                <w:lang w:eastAsia="zh-CN"/>
              </w:rPr>
            </w:pPr>
            <w:r w:rsidRPr="00EF5447">
              <w:t>DC_2A-46D_n261(2A)</w:t>
            </w:r>
          </w:p>
          <w:p w14:paraId="2F0454EB" w14:textId="06B39D2B" w:rsidR="008D1E4A" w:rsidRPr="00EF5447" w:rsidDel="009A7A42" w:rsidRDefault="008D1E4A" w:rsidP="00C620E0">
            <w:pPr>
              <w:pStyle w:val="TAC"/>
              <w:rPr>
                <w:del w:id="822" w:author="Apple" w:date="2021-01-14T20:39:00Z"/>
                <w:lang w:eastAsia="zh-CN"/>
              </w:rPr>
            </w:pPr>
            <w:del w:id="823" w:author="Apple" w:date="2021-01-14T20:39:00Z">
              <w:r w:rsidRPr="00EF5447" w:rsidDel="009A7A42">
                <w:rPr>
                  <w:lang w:eastAsia="zh-CN"/>
                </w:rPr>
                <w:delText>DC_2A-46A-46A_n261A</w:delText>
              </w:r>
            </w:del>
          </w:p>
          <w:p w14:paraId="543A804E" w14:textId="4B0A7464" w:rsidR="008D1E4A" w:rsidRPr="00EF5447" w:rsidDel="009A7A42" w:rsidRDefault="008D1E4A" w:rsidP="00C620E0">
            <w:pPr>
              <w:pStyle w:val="TAC"/>
              <w:rPr>
                <w:del w:id="824" w:author="Apple" w:date="2021-01-14T20:39:00Z"/>
                <w:lang w:eastAsia="zh-CN"/>
              </w:rPr>
            </w:pPr>
            <w:del w:id="825" w:author="Apple" w:date="2021-01-14T20:39:00Z">
              <w:r w:rsidRPr="00EF5447" w:rsidDel="009A7A42">
                <w:rPr>
                  <w:lang w:eastAsia="zh-CN"/>
                </w:rPr>
                <w:delText>DC_2A-46A-46A_n261I</w:delText>
              </w:r>
            </w:del>
          </w:p>
          <w:p w14:paraId="63590E5E" w14:textId="434626E2" w:rsidR="008D1E4A" w:rsidRPr="00EF5447" w:rsidDel="009A7A42" w:rsidRDefault="008D1E4A" w:rsidP="00C620E0">
            <w:pPr>
              <w:pStyle w:val="TAC"/>
              <w:rPr>
                <w:del w:id="826" w:author="Apple" w:date="2021-01-14T20:39:00Z"/>
                <w:lang w:eastAsia="zh-CN"/>
              </w:rPr>
            </w:pPr>
            <w:del w:id="827" w:author="Apple" w:date="2021-01-14T20:39:00Z">
              <w:r w:rsidRPr="00EF5447" w:rsidDel="009A7A42">
                <w:rPr>
                  <w:lang w:eastAsia="zh-CN"/>
                </w:rPr>
                <w:delText>DC_2A-46A-46A_n261L</w:delText>
              </w:r>
            </w:del>
          </w:p>
          <w:p w14:paraId="6A892AC6" w14:textId="5E2ADA9B" w:rsidR="008D1E4A" w:rsidRPr="00EF5447" w:rsidDel="009A7A42" w:rsidRDefault="008D1E4A" w:rsidP="00C620E0">
            <w:pPr>
              <w:pStyle w:val="TAC"/>
              <w:rPr>
                <w:del w:id="828" w:author="Apple" w:date="2021-01-14T20:39:00Z"/>
                <w:lang w:eastAsia="zh-CN"/>
              </w:rPr>
            </w:pPr>
            <w:del w:id="829" w:author="Apple" w:date="2021-01-14T20:39:00Z">
              <w:r w:rsidRPr="00EF5447" w:rsidDel="009A7A42">
                <w:rPr>
                  <w:lang w:eastAsia="zh-CN"/>
                </w:rPr>
                <w:delText>DC_2A-46A-46A_n261M</w:delText>
              </w:r>
            </w:del>
          </w:p>
          <w:p w14:paraId="2B3AED16" w14:textId="77777777" w:rsidR="008D1E4A" w:rsidRPr="00EF5447" w:rsidRDefault="008D1E4A" w:rsidP="00C620E0">
            <w:pPr>
              <w:pStyle w:val="TAC"/>
              <w:rPr>
                <w:lang w:eastAsia="zh-CN"/>
              </w:rPr>
            </w:pPr>
            <w:r w:rsidRPr="00EF5447">
              <w:rPr>
                <w:lang w:eastAsia="zh-CN"/>
              </w:rPr>
              <w:t>DC_2A-46A-46A_n261(A-H)</w:t>
            </w:r>
          </w:p>
          <w:p w14:paraId="0EA621D6" w14:textId="77777777" w:rsidR="008D1E4A" w:rsidRPr="00EF5447" w:rsidRDefault="008D1E4A" w:rsidP="00C620E0">
            <w:pPr>
              <w:pStyle w:val="TAC"/>
              <w:rPr>
                <w:lang w:eastAsia="zh-CN"/>
              </w:rPr>
            </w:pPr>
            <w:r w:rsidRPr="00EF5447">
              <w:rPr>
                <w:lang w:eastAsia="zh-CN"/>
              </w:rPr>
              <w:t>DC_2A-46A-46A_n261(A-L)</w:t>
            </w:r>
          </w:p>
          <w:p w14:paraId="166CD51A" w14:textId="77777777" w:rsidR="008D1E4A" w:rsidRPr="00EF5447" w:rsidRDefault="008D1E4A" w:rsidP="00C620E0">
            <w:pPr>
              <w:pStyle w:val="TAC"/>
              <w:rPr>
                <w:lang w:eastAsia="zh-CN"/>
              </w:rPr>
            </w:pPr>
            <w:r w:rsidRPr="00EF5447">
              <w:rPr>
                <w:lang w:eastAsia="zh-CN"/>
              </w:rPr>
              <w:t>DC_2A-46A-46A_n261(G-H)</w:t>
            </w:r>
          </w:p>
          <w:p w14:paraId="68380F6C" w14:textId="77777777" w:rsidR="008D1E4A" w:rsidRPr="00EF5447" w:rsidRDefault="008D1E4A" w:rsidP="00C620E0">
            <w:pPr>
              <w:pStyle w:val="TAC"/>
              <w:rPr>
                <w:lang w:eastAsia="zh-CN"/>
              </w:rPr>
            </w:pPr>
            <w:r w:rsidRPr="00EF5447">
              <w:rPr>
                <w:lang w:eastAsia="zh-CN"/>
              </w:rPr>
              <w:t>DC_2A-46A-46A_n261(2H)</w:t>
            </w:r>
          </w:p>
          <w:p w14:paraId="49B49F4A" w14:textId="0A32F7B0" w:rsidR="008D1E4A" w:rsidRPr="00EF5447" w:rsidDel="009A7A42" w:rsidRDefault="008D1E4A" w:rsidP="00C620E0">
            <w:pPr>
              <w:pStyle w:val="TAC"/>
              <w:rPr>
                <w:del w:id="830" w:author="Apple" w:date="2021-01-14T20:39:00Z"/>
                <w:noProof/>
                <w:lang w:eastAsia="zh-CN"/>
              </w:rPr>
            </w:pPr>
            <w:del w:id="831" w:author="Apple" w:date="2021-01-14T20:39:00Z">
              <w:r w:rsidRPr="00EF5447" w:rsidDel="009A7A42">
                <w:rPr>
                  <w:noProof/>
                  <w:lang w:eastAsia="zh-CN"/>
                </w:rPr>
                <w:delText>DC_2A-46A-46A-46A_n261A</w:delText>
              </w:r>
            </w:del>
          </w:p>
          <w:p w14:paraId="314FB9CB" w14:textId="3154409C" w:rsidR="008D1E4A" w:rsidRPr="00EF5447" w:rsidDel="009A7A42" w:rsidRDefault="008D1E4A" w:rsidP="00C620E0">
            <w:pPr>
              <w:pStyle w:val="TAC"/>
              <w:rPr>
                <w:del w:id="832" w:author="Apple" w:date="2021-01-14T20:39:00Z"/>
                <w:noProof/>
                <w:lang w:eastAsia="zh-CN"/>
              </w:rPr>
            </w:pPr>
            <w:del w:id="833" w:author="Apple" w:date="2021-01-14T20:39:00Z">
              <w:r w:rsidRPr="00EF5447" w:rsidDel="009A7A42">
                <w:rPr>
                  <w:noProof/>
                  <w:lang w:eastAsia="zh-CN"/>
                </w:rPr>
                <w:delText>DC_2A-46A-46A-46A_n261I</w:delText>
              </w:r>
            </w:del>
          </w:p>
          <w:p w14:paraId="5A976767" w14:textId="068542AE" w:rsidR="008D1E4A" w:rsidRPr="00EF5447" w:rsidDel="009A7A42" w:rsidRDefault="008D1E4A" w:rsidP="00C620E0">
            <w:pPr>
              <w:pStyle w:val="TAC"/>
              <w:rPr>
                <w:del w:id="834" w:author="Apple" w:date="2021-01-14T20:39:00Z"/>
                <w:noProof/>
                <w:lang w:eastAsia="zh-CN"/>
              </w:rPr>
            </w:pPr>
            <w:del w:id="835" w:author="Apple" w:date="2021-01-14T20:39:00Z">
              <w:r w:rsidRPr="00EF5447" w:rsidDel="009A7A42">
                <w:rPr>
                  <w:noProof/>
                  <w:lang w:eastAsia="zh-CN"/>
                </w:rPr>
                <w:delText>DC_2A-46A-46A-46A_n261L</w:delText>
              </w:r>
            </w:del>
          </w:p>
          <w:p w14:paraId="7D66BF45" w14:textId="44E2DC07" w:rsidR="008D1E4A" w:rsidRPr="00EF5447" w:rsidDel="009A7A42" w:rsidRDefault="008D1E4A" w:rsidP="00C620E0">
            <w:pPr>
              <w:pStyle w:val="TAC"/>
              <w:rPr>
                <w:del w:id="836" w:author="Apple" w:date="2021-01-14T20:39:00Z"/>
                <w:noProof/>
                <w:lang w:eastAsia="zh-CN"/>
              </w:rPr>
            </w:pPr>
            <w:del w:id="837" w:author="Apple" w:date="2021-01-14T20:39:00Z">
              <w:r w:rsidRPr="00EF5447" w:rsidDel="009A7A42">
                <w:rPr>
                  <w:noProof/>
                  <w:lang w:eastAsia="zh-CN"/>
                </w:rPr>
                <w:delText>DC_2A-46A-46A-46A_n261M</w:delText>
              </w:r>
            </w:del>
          </w:p>
          <w:p w14:paraId="69C4A6A3" w14:textId="77777777" w:rsidR="008D1E4A" w:rsidRPr="00EF5447" w:rsidRDefault="008D1E4A" w:rsidP="00C620E0">
            <w:pPr>
              <w:pStyle w:val="TAC"/>
              <w:rPr>
                <w:noProof/>
                <w:lang w:eastAsia="zh-CN"/>
              </w:rPr>
            </w:pPr>
            <w:r w:rsidRPr="00EF5447">
              <w:rPr>
                <w:noProof/>
                <w:lang w:eastAsia="zh-CN"/>
              </w:rPr>
              <w:t>DC_2A-46A-46A-46A_n261(A-H)</w:t>
            </w:r>
          </w:p>
          <w:p w14:paraId="38399CB3" w14:textId="77777777" w:rsidR="008D1E4A" w:rsidRPr="00EF5447" w:rsidRDefault="008D1E4A" w:rsidP="00C620E0">
            <w:pPr>
              <w:pStyle w:val="TAC"/>
              <w:rPr>
                <w:noProof/>
                <w:lang w:eastAsia="zh-CN"/>
              </w:rPr>
            </w:pPr>
            <w:r w:rsidRPr="00EF5447">
              <w:rPr>
                <w:noProof/>
                <w:lang w:eastAsia="zh-CN"/>
              </w:rPr>
              <w:t>DC_2A-46A-46A-46A_n261(A-L)</w:t>
            </w:r>
          </w:p>
          <w:p w14:paraId="153D3E92" w14:textId="77777777" w:rsidR="008D1E4A" w:rsidRPr="00EF5447" w:rsidRDefault="008D1E4A" w:rsidP="00C620E0">
            <w:pPr>
              <w:pStyle w:val="TAC"/>
              <w:rPr>
                <w:noProof/>
                <w:lang w:eastAsia="zh-CN"/>
              </w:rPr>
            </w:pPr>
            <w:r w:rsidRPr="00EF5447">
              <w:rPr>
                <w:noProof/>
                <w:lang w:eastAsia="zh-CN"/>
              </w:rPr>
              <w:t>DC_2A-46A-46A-46A_n261(G-H)</w:t>
            </w:r>
          </w:p>
          <w:p w14:paraId="69961BB6" w14:textId="77777777" w:rsidR="008D1E4A" w:rsidRPr="00EF5447" w:rsidRDefault="008D1E4A" w:rsidP="00C620E0">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D1052E" w14:textId="77777777" w:rsidR="008D1E4A" w:rsidRDefault="008D1E4A" w:rsidP="00C620E0">
            <w:pPr>
              <w:pStyle w:val="TAC"/>
              <w:rPr>
                <w:ins w:id="838" w:author="Apple" w:date="2021-01-14T20:43:00Z"/>
              </w:rPr>
            </w:pPr>
            <w:r w:rsidRPr="00EF5447">
              <w:t>DC_2A_n261A</w:t>
            </w:r>
          </w:p>
          <w:p w14:paraId="63E2916F" w14:textId="77777777" w:rsidR="009A7A42" w:rsidRDefault="009A7A42" w:rsidP="00C620E0">
            <w:pPr>
              <w:pStyle w:val="TAC"/>
              <w:rPr>
                <w:ins w:id="839" w:author="Apple" w:date="2021-01-14T20:46:00Z"/>
              </w:rPr>
            </w:pPr>
            <w:ins w:id="840" w:author="Apple" w:date="2021-01-14T20:43:00Z">
              <w:r w:rsidRPr="00EF5447">
                <w:t>DC_2A_n261G</w:t>
              </w:r>
            </w:ins>
          </w:p>
          <w:p w14:paraId="34F1FF17" w14:textId="77777777" w:rsidR="00C13A44" w:rsidRDefault="00C13A44" w:rsidP="00C620E0">
            <w:pPr>
              <w:pStyle w:val="TAC"/>
              <w:rPr>
                <w:ins w:id="841" w:author="Apple" w:date="2021-01-14T20:47:00Z"/>
              </w:rPr>
            </w:pPr>
            <w:ins w:id="842" w:author="Apple" w:date="2021-01-14T20:46:00Z">
              <w:r w:rsidRPr="00EF5447">
                <w:t>DC_2A_n261H</w:t>
              </w:r>
            </w:ins>
          </w:p>
          <w:p w14:paraId="3EB2098E" w14:textId="42D3D3A0" w:rsidR="00C13A44" w:rsidRPr="00EF5447" w:rsidRDefault="00C13A44" w:rsidP="00C620E0">
            <w:pPr>
              <w:pStyle w:val="TAC"/>
              <w:rPr>
                <w:noProof/>
                <w:lang w:eastAsia="zh-CN"/>
              </w:rPr>
            </w:pPr>
            <w:ins w:id="843" w:author="Apple" w:date="2021-01-14T20:47:00Z">
              <w:r w:rsidRPr="00EF5447">
                <w:t>DC_2A_n261I</w:t>
              </w:r>
            </w:ins>
          </w:p>
        </w:tc>
      </w:tr>
      <w:tr w:rsidR="008D1E4A" w:rsidRPr="00EF5447" w:rsidDel="00C13A44" w14:paraId="2A24BB9E" w14:textId="13DC3054" w:rsidTr="00C620E0">
        <w:trPr>
          <w:trHeight w:val="187"/>
          <w:jc w:val="center"/>
          <w:del w:id="844" w:author="Apple" w:date="2021-01-14T20: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63E36C" w14:textId="35415200" w:rsidR="008D1E4A" w:rsidRPr="00EF5447" w:rsidDel="009A7A42" w:rsidRDefault="008D1E4A" w:rsidP="00C620E0">
            <w:pPr>
              <w:pStyle w:val="TAC"/>
              <w:rPr>
                <w:del w:id="845" w:author="Apple" w:date="2021-01-14T20:40:00Z"/>
                <w:lang w:eastAsia="zh-CN"/>
              </w:rPr>
            </w:pPr>
            <w:del w:id="846" w:author="Apple" w:date="2021-01-14T20:40:00Z">
              <w:r w:rsidRPr="00EF5447" w:rsidDel="009A7A42">
                <w:rPr>
                  <w:lang w:eastAsia="zh-CN"/>
                </w:rPr>
                <w:lastRenderedPageBreak/>
                <w:delText>DC_2A-46A_n261I</w:delText>
              </w:r>
            </w:del>
          </w:p>
          <w:p w14:paraId="1518865F" w14:textId="0C6E9CF9" w:rsidR="008D1E4A" w:rsidRPr="00EF5447" w:rsidDel="009A7A42" w:rsidRDefault="008D1E4A" w:rsidP="00C620E0">
            <w:pPr>
              <w:pStyle w:val="TAC"/>
              <w:rPr>
                <w:del w:id="847" w:author="Apple" w:date="2021-01-14T20:40:00Z"/>
                <w:lang w:eastAsia="zh-CN"/>
              </w:rPr>
            </w:pPr>
            <w:del w:id="848" w:author="Apple" w:date="2021-01-14T20:40:00Z">
              <w:r w:rsidRPr="00EF5447" w:rsidDel="009A7A42">
                <w:rPr>
                  <w:lang w:eastAsia="zh-CN"/>
                </w:rPr>
                <w:delText>DC_2A-46A_n261L</w:delText>
              </w:r>
            </w:del>
          </w:p>
          <w:p w14:paraId="68E79FB5" w14:textId="3B281A99" w:rsidR="008D1E4A" w:rsidRPr="00EF5447" w:rsidDel="009A7A42" w:rsidRDefault="008D1E4A" w:rsidP="00C620E0">
            <w:pPr>
              <w:pStyle w:val="TAC"/>
              <w:rPr>
                <w:del w:id="849" w:author="Apple" w:date="2021-01-14T20:40:00Z"/>
                <w:lang w:eastAsia="zh-CN"/>
              </w:rPr>
            </w:pPr>
            <w:del w:id="850" w:author="Apple" w:date="2021-01-14T20:40:00Z">
              <w:r w:rsidRPr="00EF5447" w:rsidDel="009A7A42">
                <w:rPr>
                  <w:lang w:eastAsia="zh-CN"/>
                </w:rPr>
                <w:delText>DC_2A-46A_n261M</w:delText>
              </w:r>
            </w:del>
          </w:p>
          <w:p w14:paraId="18E6E19C" w14:textId="7CEC3F15" w:rsidR="008D1E4A" w:rsidRPr="00EF5447" w:rsidDel="009A7A42" w:rsidRDefault="008D1E4A" w:rsidP="00C620E0">
            <w:pPr>
              <w:pStyle w:val="TAC"/>
              <w:rPr>
                <w:del w:id="851" w:author="Apple" w:date="2021-01-14T20:44:00Z"/>
                <w:lang w:eastAsia="zh-CN"/>
              </w:rPr>
            </w:pPr>
            <w:del w:id="852" w:author="Apple" w:date="2021-01-14T20:44:00Z">
              <w:r w:rsidRPr="00EF5447" w:rsidDel="009A7A42">
                <w:rPr>
                  <w:lang w:eastAsia="zh-CN"/>
                </w:rPr>
                <w:delText>DC_2A-46A_n261(A-H)</w:delText>
              </w:r>
            </w:del>
          </w:p>
          <w:p w14:paraId="6C69E500" w14:textId="57603B80" w:rsidR="008D1E4A" w:rsidRPr="00EF5447" w:rsidDel="009A7A42" w:rsidRDefault="008D1E4A" w:rsidP="00C620E0">
            <w:pPr>
              <w:pStyle w:val="TAC"/>
              <w:rPr>
                <w:del w:id="853" w:author="Apple" w:date="2021-01-14T20:44:00Z"/>
                <w:lang w:eastAsia="zh-CN"/>
              </w:rPr>
            </w:pPr>
            <w:del w:id="854" w:author="Apple" w:date="2021-01-14T20:44:00Z">
              <w:r w:rsidRPr="00EF5447" w:rsidDel="009A7A42">
                <w:rPr>
                  <w:lang w:eastAsia="zh-CN"/>
                </w:rPr>
                <w:delText>DC_2A-46A_n261(A-L)</w:delText>
              </w:r>
            </w:del>
          </w:p>
          <w:p w14:paraId="35832E35" w14:textId="7F2FCFED" w:rsidR="008D1E4A" w:rsidRPr="00EF5447" w:rsidDel="009A7A42" w:rsidRDefault="008D1E4A" w:rsidP="00C620E0">
            <w:pPr>
              <w:pStyle w:val="TAC"/>
              <w:rPr>
                <w:del w:id="855" w:author="Apple" w:date="2021-01-14T20:45:00Z"/>
                <w:lang w:eastAsia="zh-CN"/>
              </w:rPr>
            </w:pPr>
            <w:del w:id="856" w:author="Apple" w:date="2021-01-14T20:45:00Z">
              <w:r w:rsidRPr="00EF5447" w:rsidDel="009A7A42">
                <w:rPr>
                  <w:lang w:eastAsia="zh-CN"/>
                </w:rPr>
                <w:delText>DC_2A-46A_n261(G-H)</w:delText>
              </w:r>
            </w:del>
          </w:p>
          <w:p w14:paraId="04906ED0" w14:textId="4AD4BDE3" w:rsidR="008D1E4A" w:rsidRPr="00EF5447" w:rsidDel="009A7A42" w:rsidRDefault="008D1E4A" w:rsidP="00C620E0">
            <w:pPr>
              <w:pStyle w:val="TAC"/>
              <w:rPr>
                <w:del w:id="857" w:author="Apple" w:date="2021-01-14T20:45:00Z"/>
                <w:lang w:eastAsia="zh-CN"/>
              </w:rPr>
            </w:pPr>
            <w:del w:id="858" w:author="Apple" w:date="2021-01-14T20:45:00Z">
              <w:r w:rsidRPr="00EF5447" w:rsidDel="009A7A42">
                <w:rPr>
                  <w:lang w:eastAsia="zh-CN"/>
                </w:rPr>
                <w:delText>DC_2A-46A_n261(2H)</w:delText>
              </w:r>
            </w:del>
          </w:p>
          <w:p w14:paraId="33F7E6F2" w14:textId="78C41691" w:rsidR="008D1E4A" w:rsidRPr="00EF5447" w:rsidDel="009A7A42" w:rsidRDefault="008D1E4A" w:rsidP="00C620E0">
            <w:pPr>
              <w:pStyle w:val="TAC"/>
              <w:rPr>
                <w:del w:id="859" w:author="Apple" w:date="2021-01-14T20:40:00Z"/>
                <w:lang w:eastAsia="zh-CN"/>
              </w:rPr>
            </w:pPr>
            <w:del w:id="860" w:author="Apple" w:date="2021-01-14T20:40:00Z">
              <w:r w:rsidRPr="00EF5447" w:rsidDel="009A7A42">
                <w:rPr>
                  <w:lang w:eastAsia="zh-CN"/>
                </w:rPr>
                <w:delText>DC_2A-46A-46A_n261I</w:delText>
              </w:r>
            </w:del>
          </w:p>
          <w:p w14:paraId="4863B365" w14:textId="1E2586DD" w:rsidR="008D1E4A" w:rsidRPr="00EF5447" w:rsidDel="009A7A42" w:rsidRDefault="008D1E4A" w:rsidP="00C620E0">
            <w:pPr>
              <w:pStyle w:val="TAC"/>
              <w:rPr>
                <w:del w:id="861" w:author="Apple" w:date="2021-01-14T20:40:00Z"/>
                <w:lang w:eastAsia="zh-CN"/>
              </w:rPr>
            </w:pPr>
            <w:del w:id="862" w:author="Apple" w:date="2021-01-14T20:40:00Z">
              <w:r w:rsidRPr="00EF5447" w:rsidDel="009A7A42">
                <w:rPr>
                  <w:lang w:eastAsia="zh-CN"/>
                </w:rPr>
                <w:delText>DC_2A-46A-46A_n261L</w:delText>
              </w:r>
            </w:del>
          </w:p>
          <w:p w14:paraId="33E60F98" w14:textId="25919B77" w:rsidR="008D1E4A" w:rsidRPr="00EF5447" w:rsidDel="009A7A42" w:rsidRDefault="008D1E4A" w:rsidP="00C620E0">
            <w:pPr>
              <w:pStyle w:val="TAC"/>
              <w:rPr>
                <w:del w:id="863" w:author="Apple" w:date="2021-01-14T20:40:00Z"/>
                <w:lang w:eastAsia="zh-CN"/>
              </w:rPr>
            </w:pPr>
            <w:del w:id="864" w:author="Apple" w:date="2021-01-14T20:40:00Z">
              <w:r w:rsidRPr="00EF5447" w:rsidDel="009A7A42">
                <w:rPr>
                  <w:lang w:eastAsia="zh-CN"/>
                </w:rPr>
                <w:delText>DC_2A-46A-46A_n261M</w:delText>
              </w:r>
            </w:del>
          </w:p>
          <w:p w14:paraId="1BF11542" w14:textId="46C688ED" w:rsidR="008D1E4A" w:rsidRPr="00EF5447" w:rsidDel="009A7A42" w:rsidRDefault="008D1E4A" w:rsidP="00C620E0">
            <w:pPr>
              <w:pStyle w:val="TAC"/>
              <w:rPr>
                <w:del w:id="865" w:author="Apple" w:date="2021-01-14T20:45:00Z"/>
                <w:lang w:eastAsia="zh-CN"/>
              </w:rPr>
            </w:pPr>
            <w:del w:id="866" w:author="Apple" w:date="2021-01-14T20:45:00Z">
              <w:r w:rsidRPr="00EF5447" w:rsidDel="009A7A42">
                <w:rPr>
                  <w:lang w:eastAsia="zh-CN"/>
                </w:rPr>
                <w:delText>DC_2A-46A-46A_n261(A-H)</w:delText>
              </w:r>
            </w:del>
          </w:p>
          <w:p w14:paraId="0AC9530E" w14:textId="45F338B2" w:rsidR="008D1E4A" w:rsidRPr="00EF5447" w:rsidDel="009A7A42" w:rsidRDefault="008D1E4A" w:rsidP="00C620E0">
            <w:pPr>
              <w:pStyle w:val="TAC"/>
              <w:rPr>
                <w:del w:id="867" w:author="Apple" w:date="2021-01-14T20:45:00Z"/>
                <w:lang w:eastAsia="zh-CN"/>
              </w:rPr>
            </w:pPr>
            <w:del w:id="868" w:author="Apple" w:date="2021-01-14T20:45:00Z">
              <w:r w:rsidRPr="00EF5447" w:rsidDel="009A7A42">
                <w:rPr>
                  <w:lang w:eastAsia="zh-CN"/>
                </w:rPr>
                <w:delText>DC_2A-46A-46A_n261(A-L)</w:delText>
              </w:r>
            </w:del>
          </w:p>
          <w:p w14:paraId="6883FDE6" w14:textId="1ACE6B1D" w:rsidR="008D1E4A" w:rsidRPr="00EF5447" w:rsidDel="009A7A42" w:rsidRDefault="008D1E4A" w:rsidP="00C620E0">
            <w:pPr>
              <w:pStyle w:val="TAC"/>
              <w:rPr>
                <w:del w:id="869" w:author="Apple" w:date="2021-01-14T20:45:00Z"/>
                <w:lang w:eastAsia="zh-CN"/>
              </w:rPr>
            </w:pPr>
            <w:del w:id="870" w:author="Apple" w:date="2021-01-14T20:45:00Z">
              <w:r w:rsidRPr="00EF5447" w:rsidDel="009A7A42">
                <w:rPr>
                  <w:lang w:eastAsia="zh-CN"/>
                </w:rPr>
                <w:delText>DC_2A-46A-46A_n261(G-H)</w:delText>
              </w:r>
            </w:del>
          </w:p>
          <w:p w14:paraId="2AB05B24" w14:textId="42BACE5A" w:rsidR="008D1E4A" w:rsidRPr="00EF5447" w:rsidDel="009A7A42" w:rsidRDefault="008D1E4A" w:rsidP="00C620E0">
            <w:pPr>
              <w:pStyle w:val="TAC"/>
              <w:rPr>
                <w:del w:id="871" w:author="Apple" w:date="2021-01-14T20:45:00Z"/>
                <w:lang w:eastAsia="zh-CN"/>
              </w:rPr>
            </w:pPr>
            <w:del w:id="872" w:author="Apple" w:date="2021-01-14T20:45:00Z">
              <w:r w:rsidRPr="00EF5447" w:rsidDel="009A7A42">
                <w:rPr>
                  <w:lang w:eastAsia="zh-CN"/>
                </w:rPr>
                <w:delText>DC_2A-46A-46A_n261(2H)</w:delText>
              </w:r>
            </w:del>
          </w:p>
          <w:p w14:paraId="4AA52DD9" w14:textId="239550E2" w:rsidR="008D1E4A" w:rsidRPr="00EF5447" w:rsidDel="009A7A42" w:rsidRDefault="008D1E4A" w:rsidP="00C620E0">
            <w:pPr>
              <w:pStyle w:val="TAC"/>
              <w:rPr>
                <w:del w:id="873" w:author="Apple" w:date="2021-01-14T20:40:00Z"/>
                <w:lang w:eastAsia="zh-CN"/>
              </w:rPr>
            </w:pPr>
            <w:del w:id="874" w:author="Apple" w:date="2021-01-14T20:40:00Z">
              <w:r w:rsidRPr="00EF5447" w:rsidDel="009A7A42">
                <w:delText>DC_2A-46A-46A-46A_n261I</w:delText>
              </w:r>
            </w:del>
          </w:p>
          <w:p w14:paraId="3DDCB965" w14:textId="417D9553" w:rsidR="008D1E4A" w:rsidRPr="00EF5447" w:rsidDel="009A7A42" w:rsidRDefault="008D1E4A" w:rsidP="00C620E0">
            <w:pPr>
              <w:pStyle w:val="TAC"/>
              <w:rPr>
                <w:del w:id="875" w:author="Apple" w:date="2021-01-14T20:40:00Z"/>
                <w:lang w:eastAsia="zh-CN"/>
              </w:rPr>
            </w:pPr>
            <w:del w:id="876" w:author="Apple" w:date="2021-01-14T20:40:00Z">
              <w:r w:rsidRPr="00EF5447" w:rsidDel="009A7A42">
                <w:rPr>
                  <w:lang w:eastAsia="zh-CN"/>
                </w:rPr>
                <w:delText>DC_2A-46A-46A-46A_n261L</w:delText>
              </w:r>
            </w:del>
          </w:p>
          <w:p w14:paraId="57C1302E" w14:textId="02493EA6" w:rsidR="008D1E4A" w:rsidRPr="00EF5447" w:rsidDel="009A7A42" w:rsidRDefault="008D1E4A" w:rsidP="00C620E0">
            <w:pPr>
              <w:pStyle w:val="TAC"/>
              <w:rPr>
                <w:del w:id="877" w:author="Apple" w:date="2021-01-14T20:40:00Z"/>
                <w:lang w:eastAsia="zh-CN"/>
              </w:rPr>
            </w:pPr>
            <w:del w:id="878" w:author="Apple" w:date="2021-01-14T20:40:00Z">
              <w:r w:rsidRPr="00EF5447" w:rsidDel="009A7A42">
                <w:rPr>
                  <w:lang w:eastAsia="zh-CN"/>
                </w:rPr>
                <w:delText>DC_2A-46A-46A-46A_n261M</w:delText>
              </w:r>
            </w:del>
          </w:p>
          <w:p w14:paraId="29624268" w14:textId="1711A642" w:rsidR="008D1E4A" w:rsidRPr="00EF5447" w:rsidDel="00C13A44" w:rsidRDefault="008D1E4A" w:rsidP="00C620E0">
            <w:pPr>
              <w:pStyle w:val="TAC"/>
              <w:rPr>
                <w:del w:id="879" w:author="Apple" w:date="2021-01-14T20:46:00Z"/>
                <w:lang w:eastAsia="zh-CN"/>
              </w:rPr>
            </w:pPr>
            <w:del w:id="880" w:author="Apple" w:date="2021-01-14T20:46:00Z">
              <w:r w:rsidRPr="00EF5447" w:rsidDel="00C13A44">
                <w:rPr>
                  <w:lang w:eastAsia="zh-CN"/>
                </w:rPr>
                <w:delText>DC_2A-46A-46A-46A_n261(A-H)</w:delText>
              </w:r>
            </w:del>
          </w:p>
          <w:p w14:paraId="399A66A0" w14:textId="419BBBC4" w:rsidR="008D1E4A" w:rsidRPr="00EF5447" w:rsidDel="00C13A44" w:rsidRDefault="008D1E4A" w:rsidP="00C620E0">
            <w:pPr>
              <w:pStyle w:val="TAC"/>
              <w:rPr>
                <w:del w:id="881" w:author="Apple" w:date="2021-01-14T20:46:00Z"/>
                <w:lang w:eastAsia="zh-CN"/>
              </w:rPr>
            </w:pPr>
            <w:del w:id="882" w:author="Apple" w:date="2021-01-14T20:46:00Z">
              <w:r w:rsidRPr="00EF5447" w:rsidDel="00C13A44">
                <w:rPr>
                  <w:lang w:eastAsia="zh-CN"/>
                </w:rPr>
                <w:delText>DC_2A-46A-46A-46A_n261(A-L)</w:delText>
              </w:r>
            </w:del>
          </w:p>
          <w:p w14:paraId="735FCF9B" w14:textId="78B9CD70" w:rsidR="008D1E4A" w:rsidRPr="00EF5447" w:rsidDel="00C13A44" w:rsidRDefault="008D1E4A" w:rsidP="00C620E0">
            <w:pPr>
              <w:pStyle w:val="TAC"/>
              <w:rPr>
                <w:del w:id="883" w:author="Apple" w:date="2021-01-14T20:46:00Z"/>
                <w:lang w:eastAsia="zh-CN"/>
              </w:rPr>
            </w:pPr>
            <w:del w:id="884" w:author="Apple" w:date="2021-01-14T20:46:00Z">
              <w:r w:rsidRPr="00EF5447" w:rsidDel="00C13A44">
                <w:rPr>
                  <w:lang w:eastAsia="zh-CN"/>
                </w:rPr>
                <w:delText>DC_2A-46A-46A-46A_n261(G-H)</w:delText>
              </w:r>
            </w:del>
          </w:p>
          <w:p w14:paraId="3DAC5216" w14:textId="19A4519B" w:rsidR="008D1E4A" w:rsidRPr="00EF5447" w:rsidDel="00C13A44" w:rsidRDefault="008D1E4A" w:rsidP="00C620E0">
            <w:pPr>
              <w:pStyle w:val="TAC"/>
              <w:rPr>
                <w:del w:id="885" w:author="Apple" w:date="2021-01-14T20:46:00Z"/>
              </w:rPr>
            </w:pPr>
            <w:del w:id="886" w:author="Apple" w:date="2021-01-14T20:46:00Z">
              <w:r w:rsidRPr="00EF5447" w:rsidDel="00C13A44">
                <w:rPr>
                  <w:lang w:eastAsia="zh-CN"/>
                </w:rPr>
                <w:delText>DC_2A-46A-46A-46A_n261(2H)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D5FBAC" w14:textId="2FD184B0" w:rsidR="008D1E4A" w:rsidRPr="00EF5447" w:rsidDel="00C13A44" w:rsidRDefault="008D1E4A" w:rsidP="00C620E0">
            <w:pPr>
              <w:pStyle w:val="TAC"/>
              <w:rPr>
                <w:del w:id="887" w:author="Apple" w:date="2021-01-14T20:46:00Z"/>
              </w:rPr>
            </w:pPr>
            <w:del w:id="888" w:author="Apple" w:date="2021-01-14T20:46:00Z">
              <w:r w:rsidRPr="00EF5447" w:rsidDel="00C13A44">
                <w:delText>DC_2A_n261G</w:delText>
              </w:r>
            </w:del>
          </w:p>
        </w:tc>
      </w:tr>
      <w:tr w:rsidR="008D1E4A" w:rsidRPr="00EF5447" w:rsidDel="00C13A44" w14:paraId="169D1E7E" w14:textId="6EB056E4" w:rsidTr="00C620E0">
        <w:trPr>
          <w:trHeight w:val="187"/>
          <w:jc w:val="center"/>
          <w:del w:id="889" w:author="Apple" w:date="2021-01-14T20:4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3E76D6" w14:textId="29869AE1" w:rsidR="008D1E4A" w:rsidRPr="00EF5447" w:rsidDel="009A7A42" w:rsidRDefault="008D1E4A" w:rsidP="00C620E0">
            <w:pPr>
              <w:pStyle w:val="TAC"/>
              <w:rPr>
                <w:del w:id="890" w:author="Apple" w:date="2021-01-14T20:41:00Z"/>
                <w:lang w:eastAsia="zh-CN"/>
              </w:rPr>
            </w:pPr>
            <w:del w:id="891" w:author="Apple" w:date="2021-01-14T20:41:00Z">
              <w:r w:rsidRPr="00EF5447" w:rsidDel="009A7A42">
                <w:rPr>
                  <w:lang w:eastAsia="zh-CN"/>
                </w:rPr>
                <w:delText>DC_2A-46A_n261I</w:delText>
              </w:r>
            </w:del>
          </w:p>
          <w:p w14:paraId="1D61D2CD" w14:textId="41E6B99D" w:rsidR="008D1E4A" w:rsidRPr="00EF5447" w:rsidDel="009A7A42" w:rsidRDefault="008D1E4A" w:rsidP="00C620E0">
            <w:pPr>
              <w:pStyle w:val="TAC"/>
              <w:rPr>
                <w:del w:id="892" w:author="Apple" w:date="2021-01-14T20:41:00Z"/>
                <w:lang w:eastAsia="zh-CN"/>
              </w:rPr>
            </w:pPr>
            <w:del w:id="893" w:author="Apple" w:date="2021-01-14T20:41:00Z">
              <w:r w:rsidRPr="00EF5447" w:rsidDel="009A7A42">
                <w:rPr>
                  <w:lang w:eastAsia="zh-CN"/>
                </w:rPr>
                <w:delText>DC_2A-46A_n261L</w:delText>
              </w:r>
            </w:del>
          </w:p>
          <w:p w14:paraId="4CE0BAE5" w14:textId="7A923656" w:rsidR="008D1E4A" w:rsidRPr="00EF5447" w:rsidDel="009A7A42" w:rsidRDefault="008D1E4A" w:rsidP="00C620E0">
            <w:pPr>
              <w:pStyle w:val="TAC"/>
              <w:rPr>
                <w:del w:id="894" w:author="Apple" w:date="2021-01-14T20:41:00Z"/>
                <w:lang w:eastAsia="zh-CN"/>
              </w:rPr>
            </w:pPr>
            <w:del w:id="895" w:author="Apple" w:date="2021-01-14T20:41:00Z">
              <w:r w:rsidRPr="00EF5447" w:rsidDel="009A7A42">
                <w:rPr>
                  <w:lang w:eastAsia="zh-CN"/>
                </w:rPr>
                <w:delText>DC_2A-46A_n261M</w:delText>
              </w:r>
            </w:del>
          </w:p>
          <w:p w14:paraId="646EB469" w14:textId="2B537967" w:rsidR="008D1E4A" w:rsidRPr="00EF5447" w:rsidDel="00C13A44" w:rsidRDefault="008D1E4A" w:rsidP="00C620E0">
            <w:pPr>
              <w:pStyle w:val="TAC"/>
              <w:rPr>
                <w:del w:id="896" w:author="Apple" w:date="2021-01-14T20:47:00Z"/>
                <w:lang w:eastAsia="zh-CN"/>
              </w:rPr>
            </w:pPr>
            <w:del w:id="897" w:author="Apple" w:date="2021-01-14T20:47:00Z">
              <w:r w:rsidRPr="00EF5447" w:rsidDel="00C13A44">
                <w:rPr>
                  <w:lang w:eastAsia="zh-CN"/>
                </w:rPr>
                <w:delText>DC_2A-46A_n261(2H)</w:delText>
              </w:r>
            </w:del>
          </w:p>
          <w:p w14:paraId="060C1C74" w14:textId="133D6537" w:rsidR="008D1E4A" w:rsidRPr="00EF5447" w:rsidDel="00C13A44" w:rsidRDefault="008D1E4A" w:rsidP="00C620E0">
            <w:pPr>
              <w:pStyle w:val="TAC"/>
              <w:rPr>
                <w:del w:id="898" w:author="Apple" w:date="2021-01-14T20:47:00Z"/>
                <w:lang w:eastAsia="zh-CN"/>
              </w:rPr>
            </w:pPr>
            <w:del w:id="899" w:author="Apple" w:date="2021-01-14T20:47:00Z">
              <w:r w:rsidRPr="00EF5447" w:rsidDel="00C13A44">
                <w:rPr>
                  <w:lang w:eastAsia="zh-CN"/>
                </w:rPr>
                <w:delText>DC_2A-46A_n261(A-H)</w:delText>
              </w:r>
            </w:del>
          </w:p>
          <w:p w14:paraId="19AC4EBB" w14:textId="55E3A415" w:rsidR="008D1E4A" w:rsidRPr="00EF5447" w:rsidDel="00C13A44" w:rsidRDefault="008D1E4A" w:rsidP="00C620E0">
            <w:pPr>
              <w:pStyle w:val="TAC"/>
              <w:rPr>
                <w:del w:id="900" w:author="Apple" w:date="2021-01-14T20:47:00Z"/>
                <w:lang w:eastAsia="zh-CN"/>
              </w:rPr>
            </w:pPr>
            <w:del w:id="901" w:author="Apple" w:date="2021-01-14T20:47:00Z">
              <w:r w:rsidRPr="00EF5447" w:rsidDel="00C13A44">
                <w:rPr>
                  <w:lang w:eastAsia="zh-CN"/>
                </w:rPr>
                <w:delText>DC_2A-46A_n261(A-L)</w:delText>
              </w:r>
            </w:del>
          </w:p>
          <w:p w14:paraId="02552571" w14:textId="2CC046F2" w:rsidR="008D1E4A" w:rsidRPr="00EF5447" w:rsidDel="00C13A44" w:rsidRDefault="008D1E4A" w:rsidP="00C620E0">
            <w:pPr>
              <w:pStyle w:val="TAC"/>
              <w:rPr>
                <w:del w:id="902" w:author="Apple" w:date="2021-01-14T20:47:00Z"/>
                <w:lang w:eastAsia="zh-CN"/>
              </w:rPr>
            </w:pPr>
            <w:del w:id="903" w:author="Apple" w:date="2021-01-14T20:47:00Z">
              <w:r w:rsidRPr="00EF5447" w:rsidDel="00C13A44">
                <w:rPr>
                  <w:lang w:eastAsia="zh-CN"/>
                </w:rPr>
                <w:delText>DC_2A-46A_n261(G-H)</w:delText>
              </w:r>
            </w:del>
          </w:p>
          <w:p w14:paraId="178A1ACC" w14:textId="41975E8B" w:rsidR="008D1E4A" w:rsidRPr="00EF5447" w:rsidDel="009A7A42" w:rsidRDefault="008D1E4A" w:rsidP="00C620E0">
            <w:pPr>
              <w:pStyle w:val="TAC"/>
              <w:rPr>
                <w:del w:id="904" w:author="Apple" w:date="2021-01-14T20:41:00Z"/>
                <w:lang w:eastAsia="zh-CN"/>
              </w:rPr>
            </w:pPr>
            <w:del w:id="905" w:author="Apple" w:date="2021-01-14T20:41:00Z">
              <w:r w:rsidRPr="00EF5447" w:rsidDel="009A7A42">
                <w:rPr>
                  <w:lang w:eastAsia="zh-CN"/>
                </w:rPr>
                <w:delText>DC_2A-46A-46A_n261I</w:delText>
              </w:r>
            </w:del>
          </w:p>
          <w:p w14:paraId="2832C72D" w14:textId="4A5E8BB2" w:rsidR="008D1E4A" w:rsidRPr="00EF5447" w:rsidDel="009A7A42" w:rsidRDefault="008D1E4A" w:rsidP="00C620E0">
            <w:pPr>
              <w:pStyle w:val="TAC"/>
              <w:rPr>
                <w:del w:id="906" w:author="Apple" w:date="2021-01-14T20:41:00Z"/>
                <w:lang w:eastAsia="zh-CN"/>
              </w:rPr>
            </w:pPr>
            <w:del w:id="907" w:author="Apple" w:date="2021-01-14T20:41:00Z">
              <w:r w:rsidRPr="00EF5447" w:rsidDel="009A7A42">
                <w:rPr>
                  <w:lang w:eastAsia="zh-CN"/>
                </w:rPr>
                <w:delText>DC_2A-46A-46A_n261L</w:delText>
              </w:r>
            </w:del>
          </w:p>
          <w:p w14:paraId="3F0FC345" w14:textId="3CE66FC7" w:rsidR="008D1E4A" w:rsidRPr="00EF5447" w:rsidDel="009A7A42" w:rsidRDefault="008D1E4A" w:rsidP="00C620E0">
            <w:pPr>
              <w:pStyle w:val="TAC"/>
              <w:rPr>
                <w:del w:id="908" w:author="Apple" w:date="2021-01-14T20:41:00Z"/>
                <w:lang w:eastAsia="zh-CN"/>
              </w:rPr>
            </w:pPr>
            <w:del w:id="909" w:author="Apple" w:date="2021-01-14T20:41:00Z">
              <w:r w:rsidRPr="00EF5447" w:rsidDel="009A7A42">
                <w:rPr>
                  <w:lang w:eastAsia="zh-CN"/>
                </w:rPr>
                <w:delText>DC_2A-46A-46A_n261M</w:delText>
              </w:r>
            </w:del>
          </w:p>
          <w:p w14:paraId="5AC2F133" w14:textId="168421D5" w:rsidR="008D1E4A" w:rsidRPr="00EF5447" w:rsidDel="00C13A44" w:rsidRDefault="008D1E4A" w:rsidP="00C620E0">
            <w:pPr>
              <w:pStyle w:val="TAC"/>
              <w:rPr>
                <w:del w:id="910" w:author="Apple" w:date="2021-01-14T20:47:00Z"/>
                <w:lang w:eastAsia="zh-CN"/>
              </w:rPr>
            </w:pPr>
            <w:del w:id="911" w:author="Apple" w:date="2021-01-14T20:47:00Z">
              <w:r w:rsidRPr="00EF5447" w:rsidDel="00C13A44">
                <w:rPr>
                  <w:lang w:eastAsia="zh-CN"/>
                </w:rPr>
                <w:delText>DC_2A-46A-46A_n261(A-H)</w:delText>
              </w:r>
            </w:del>
          </w:p>
          <w:p w14:paraId="03AC2825" w14:textId="73F78675" w:rsidR="008D1E4A" w:rsidRPr="00EF5447" w:rsidDel="00C13A44" w:rsidRDefault="008D1E4A" w:rsidP="00C620E0">
            <w:pPr>
              <w:pStyle w:val="TAC"/>
              <w:rPr>
                <w:del w:id="912" w:author="Apple" w:date="2021-01-14T20:47:00Z"/>
                <w:lang w:eastAsia="zh-CN"/>
              </w:rPr>
            </w:pPr>
            <w:del w:id="913" w:author="Apple" w:date="2021-01-14T20:47:00Z">
              <w:r w:rsidRPr="00EF5447" w:rsidDel="00C13A44">
                <w:rPr>
                  <w:lang w:eastAsia="zh-CN"/>
                </w:rPr>
                <w:delText>DC_2A-46A-46A_n261(A-L)</w:delText>
              </w:r>
            </w:del>
          </w:p>
          <w:p w14:paraId="7E8CB528" w14:textId="43EEE154" w:rsidR="008D1E4A" w:rsidRPr="00EF5447" w:rsidDel="00C13A44" w:rsidRDefault="008D1E4A" w:rsidP="00C620E0">
            <w:pPr>
              <w:pStyle w:val="TAC"/>
              <w:rPr>
                <w:del w:id="914" w:author="Apple" w:date="2021-01-14T20:47:00Z"/>
                <w:lang w:eastAsia="zh-CN"/>
              </w:rPr>
            </w:pPr>
            <w:del w:id="915" w:author="Apple" w:date="2021-01-14T20:47:00Z">
              <w:r w:rsidRPr="00EF5447" w:rsidDel="00C13A44">
                <w:rPr>
                  <w:lang w:eastAsia="zh-CN"/>
                </w:rPr>
                <w:delText>DC_2A-46A-46A_n261(G-H)</w:delText>
              </w:r>
            </w:del>
          </w:p>
          <w:p w14:paraId="770EB5B1" w14:textId="4D41BB1B" w:rsidR="008D1E4A" w:rsidRPr="00EF5447" w:rsidDel="00C13A44" w:rsidRDefault="008D1E4A" w:rsidP="00C620E0">
            <w:pPr>
              <w:pStyle w:val="TAC"/>
              <w:rPr>
                <w:del w:id="916" w:author="Apple" w:date="2021-01-14T20:47:00Z"/>
                <w:lang w:eastAsia="zh-CN"/>
              </w:rPr>
            </w:pPr>
            <w:del w:id="917" w:author="Apple" w:date="2021-01-14T20:47:00Z">
              <w:r w:rsidRPr="00EF5447" w:rsidDel="00C13A44">
                <w:rPr>
                  <w:lang w:eastAsia="zh-CN"/>
                </w:rPr>
                <w:delText>DC_2A-46A-46A_n261(2H)</w:delText>
              </w:r>
            </w:del>
          </w:p>
          <w:p w14:paraId="0A5D3260" w14:textId="0E59EB4A" w:rsidR="008D1E4A" w:rsidRPr="00EF5447" w:rsidDel="009A7A42" w:rsidRDefault="008D1E4A" w:rsidP="00C620E0">
            <w:pPr>
              <w:pStyle w:val="TAC"/>
              <w:rPr>
                <w:del w:id="918" w:author="Apple" w:date="2021-01-14T20:41:00Z"/>
                <w:lang w:eastAsia="zh-CN"/>
              </w:rPr>
            </w:pPr>
            <w:del w:id="919" w:author="Apple" w:date="2021-01-14T20:41:00Z">
              <w:r w:rsidRPr="00EF5447" w:rsidDel="009A7A42">
                <w:delText>DC_2A-46A-46A-46A_n261I</w:delText>
              </w:r>
            </w:del>
          </w:p>
          <w:p w14:paraId="34625615" w14:textId="778B77D0" w:rsidR="008D1E4A" w:rsidRPr="00EF5447" w:rsidDel="009A7A42" w:rsidRDefault="008D1E4A" w:rsidP="00C620E0">
            <w:pPr>
              <w:pStyle w:val="TAC"/>
              <w:rPr>
                <w:del w:id="920" w:author="Apple" w:date="2021-01-14T20:41:00Z"/>
                <w:lang w:eastAsia="zh-CN"/>
              </w:rPr>
            </w:pPr>
            <w:del w:id="921" w:author="Apple" w:date="2021-01-14T20:41:00Z">
              <w:r w:rsidRPr="00EF5447" w:rsidDel="009A7A42">
                <w:rPr>
                  <w:lang w:eastAsia="zh-CN"/>
                </w:rPr>
                <w:delText>DC_2A-46A-46A-46A_n261L</w:delText>
              </w:r>
            </w:del>
          </w:p>
          <w:p w14:paraId="3B8D28DD" w14:textId="2599F773" w:rsidR="008D1E4A" w:rsidRPr="00EF5447" w:rsidDel="009A7A42" w:rsidRDefault="008D1E4A" w:rsidP="00C620E0">
            <w:pPr>
              <w:pStyle w:val="TAC"/>
              <w:rPr>
                <w:del w:id="922" w:author="Apple" w:date="2021-01-14T20:41:00Z"/>
                <w:lang w:eastAsia="zh-CN"/>
              </w:rPr>
            </w:pPr>
            <w:del w:id="923" w:author="Apple" w:date="2021-01-14T20:41:00Z">
              <w:r w:rsidRPr="00EF5447" w:rsidDel="009A7A42">
                <w:rPr>
                  <w:lang w:eastAsia="zh-CN"/>
                </w:rPr>
                <w:delText>DC_2A-46A-46A-46A_n261M</w:delText>
              </w:r>
            </w:del>
          </w:p>
          <w:p w14:paraId="316579D5" w14:textId="29EE5394" w:rsidR="008D1E4A" w:rsidRPr="00EF5447" w:rsidDel="00C13A44" w:rsidRDefault="008D1E4A" w:rsidP="00C620E0">
            <w:pPr>
              <w:pStyle w:val="TAC"/>
              <w:rPr>
                <w:del w:id="924" w:author="Apple" w:date="2021-01-14T20:47:00Z"/>
                <w:lang w:eastAsia="zh-CN"/>
              </w:rPr>
            </w:pPr>
            <w:del w:id="925" w:author="Apple" w:date="2021-01-14T20:47:00Z">
              <w:r w:rsidRPr="00EF5447" w:rsidDel="00C13A44">
                <w:rPr>
                  <w:lang w:eastAsia="zh-CN"/>
                </w:rPr>
                <w:delText>DC_2A-46A-46A-46A_n261(A-H)</w:delText>
              </w:r>
            </w:del>
          </w:p>
          <w:p w14:paraId="1CFFA82A" w14:textId="72EF68C7" w:rsidR="008D1E4A" w:rsidRPr="00EF5447" w:rsidDel="00C13A44" w:rsidRDefault="008D1E4A" w:rsidP="00C620E0">
            <w:pPr>
              <w:pStyle w:val="TAC"/>
              <w:rPr>
                <w:del w:id="926" w:author="Apple" w:date="2021-01-14T20:47:00Z"/>
                <w:lang w:eastAsia="zh-CN"/>
              </w:rPr>
            </w:pPr>
            <w:del w:id="927" w:author="Apple" w:date="2021-01-14T20:47:00Z">
              <w:r w:rsidRPr="00EF5447" w:rsidDel="00C13A44">
                <w:rPr>
                  <w:lang w:eastAsia="zh-CN"/>
                </w:rPr>
                <w:delText>DC_2A-46A-46A-46A_n261(A-L)</w:delText>
              </w:r>
            </w:del>
          </w:p>
          <w:p w14:paraId="16E30730" w14:textId="24FA356A" w:rsidR="008D1E4A" w:rsidRPr="00EF5447" w:rsidDel="00C13A44" w:rsidRDefault="008D1E4A" w:rsidP="00C620E0">
            <w:pPr>
              <w:pStyle w:val="TAC"/>
              <w:rPr>
                <w:del w:id="928" w:author="Apple" w:date="2021-01-14T20:47:00Z"/>
                <w:lang w:eastAsia="zh-CN"/>
              </w:rPr>
            </w:pPr>
            <w:del w:id="929" w:author="Apple" w:date="2021-01-14T20:47:00Z">
              <w:r w:rsidRPr="00EF5447" w:rsidDel="00C13A44">
                <w:rPr>
                  <w:lang w:eastAsia="zh-CN"/>
                </w:rPr>
                <w:delText>DC_2A-46A-46A-46A_n261(G-H)</w:delText>
              </w:r>
            </w:del>
          </w:p>
          <w:p w14:paraId="1E976B32" w14:textId="0318A741" w:rsidR="008D1E4A" w:rsidRPr="00EF5447" w:rsidDel="00C13A44" w:rsidRDefault="008D1E4A" w:rsidP="00C620E0">
            <w:pPr>
              <w:pStyle w:val="TAC"/>
              <w:rPr>
                <w:del w:id="930" w:author="Apple" w:date="2021-01-14T20:47:00Z"/>
              </w:rPr>
            </w:pPr>
            <w:del w:id="931" w:author="Apple" w:date="2021-01-14T20:47:00Z">
              <w:r w:rsidRPr="00EF5447" w:rsidDel="00C13A44">
                <w:rPr>
                  <w:lang w:eastAsia="zh-CN"/>
                </w:rPr>
                <w:delText>DC_2A-46A-46A-46A_n261(2H)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F81DD4" w14:textId="7E8FD376" w:rsidR="008D1E4A" w:rsidRPr="00EF5447" w:rsidDel="00C13A44" w:rsidRDefault="008D1E4A" w:rsidP="00C620E0">
            <w:pPr>
              <w:pStyle w:val="TAC"/>
              <w:rPr>
                <w:del w:id="932" w:author="Apple" w:date="2021-01-14T20:47:00Z"/>
              </w:rPr>
            </w:pPr>
            <w:del w:id="933" w:author="Apple" w:date="2021-01-14T20:47:00Z">
              <w:r w:rsidRPr="00EF5447" w:rsidDel="00C13A44">
                <w:delText>DC_2A_n261H</w:delText>
              </w:r>
            </w:del>
          </w:p>
        </w:tc>
      </w:tr>
      <w:tr w:rsidR="008D1E4A" w:rsidRPr="00EF5447" w:rsidDel="00C13A44" w14:paraId="5EE25903" w14:textId="64C3B394" w:rsidTr="00C620E0">
        <w:trPr>
          <w:trHeight w:val="187"/>
          <w:jc w:val="center"/>
          <w:del w:id="934" w:author="Apple" w:date="2021-01-14T20: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A77E66" w14:textId="73F86B10" w:rsidR="008D1E4A" w:rsidRPr="00EF5447" w:rsidDel="009A7A42" w:rsidRDefault="008D1E4A" w:rsidP="00C620E0">
            <w:pPr>
              <w:pStyle w:val="TAC"/>
              <w:rPr>
                <w:del w:id="935" w:author="Apple" w:date="2021-01-14T20:36:00Z"/>
                <w:lang w:eastAsia="zh-CN"/>
              </w:rPr>
            </w:pPr>
            <w:del w:id="936" w:author="Apple" w:date="2021-01-14T20:36:00Z">
              <w:r w:rsidRPr="00EF5447" w:rsidDel="009A7A42">
                <w:rPr>
                  <w:lang w:eastAsia="zh-CN"/>
                </w:rPr>
                <w:lastRenderedPageBreak/>
                <w:delText>DC_2A-46A_n261I</w:delText>
              </w:r>
            </w:del>
          </w:p>
          <w:p w14:paraId="48A8D27D" w14:textId="02A39E7A" w:rsidR="008D1E4A" w:rsidRPr="00EF5447" w:rsidDel="009A7A42" w:rsidRDefault="008D1E4A" w:rsidP="00C620E0">
            <w:pPr>
              <w:pStyle w:val="TAC"/>
              <w:rPr>
                <w:del w:id="937" w:author="Apple" w:date="2021-01-14T20:36:00Z"/>
                <w:lang w:eastAsia="zh-CN"/>
              </w:rPr>
            </w:pPr>
            <w:del w:id="938" w:author="Apple" w:date="2021-01-14T20:36:00Z">
              <w:r w:rsidRPr="00EF5447" w:rsidDel="009A7A42">
                <w:rPr>
                  <w:lang w:eastAsia="zh-CN"/>
                </w:rPr>
                <w:delText>DC_2A-46A_n261L</w:delText>
              </w:r>
            </w:del>
          </w:p>
          <w:p w14:paraId="0F9FF189" w14:textId="4FD13504" w:rsidR="008D1E4A" w:rsidRPr="00EF5447" w:rsidDel="009A7A42" w:rsidRDefault="008D1E4A" w:rsidP="00C620E0">
            <w:pPr>
              <w:pStyle w:val="TAC"/>
              <w:rPr>
                <w:del w:id="939" w:author="Apple" w:date="2021-01-14T20:36:00Z"/>
                <w:lang w:eastAsia="zh-CN"/>
              </w:rPr>
            </w:pPr>
            <w:del w:id="940" w:author="Apple" w:date="2021-01-14T20:36:00Z">
              <w:r w:rsidRPr="00EF5447" w:rsidDel="009A7A42">
                <w:rPr>
                  <w:lang w:eastAsia="zh-CN"/>
                </w:rPr>
                <w:delText>DC_2A-46A_n261M</w:delText>
              </w:r>
            </w:del>
          </w:p>
          <w:p w14:paraId="0601CC5F" w14:textId="3623A965" w:rsidR="008D1E4A" w:rsidRPr="00EF5447" w:rsidDel="00C13A44" w:rsidRDefault="008D1E4A" w:rsidP="00C620E0">
            <w:pPr>
              <w:pStyle w:val="TAC"/>
              <w:rPr>
                <w:del w:id="941" w:author="Apple" w:date="2021-01-14T20:48:00Z"/>
                <w:lang w:eastAsia="zh-CN"/>
              </w:rPr>
            </w:pPr>
            <w:del w:id="942" w:author="Apple" w:date="2021-01-14T20:48:00Z">
              <w:r w:rsidRPr="00EF5447" w:rsidDel="00C13A44">
                <w:rPr>
                  <w:lang w:eastAsia="zh-CN"/>
                </w:rPr>
                <w:delText>DC_2A-46A_n261(A-L)</w:delText>
              </w:r>
            </w:del>
          </w:p>
          <w:p w14:paraId="0E0A0373" w14:textId="175C7F56" w:rsidR="008D1E4A" w:rsidRPr="00EF5447" w:rsidDel="009A7A42" w:rsidRDefault="008D1E4A" w:rsidP="00C620E0">
            <w:pPr>
              <w:pStyle w:val="TAC"/>
              <w:rPr>
                <w:del w:id="943" w:author="Apple" w:date="2021-01-14T20:36:00Z"/>
                <w:lang w:eastAsia="zh-CN"/>
              </w:rPr>
            </w:pPr>
            <w:del w:id="944" w:author="Apple" w:date="2021-01-14T20:36:00Z">
              <w:r w:rsidRPr="00EF5447" w:rsidDel="009A7A42">
                <w:rPr>
                  <w:lang w:eastAsia="zh-CN"/>
                </w:rPr>
                <w:delText>DC_2A-46A-46A_n261I</w:delText>
              </w:r>
            </w:del>
          </w:p>
          <w:p w14:paraId="31330954" w14:textId="23D5459A" w:rsidR="008D1E4A" w:rsidRPr="00EF5447" w:rsidDel="009A7A42" w:rsidRDefault="008D1E4A" w:rsidP="00C620E0">
            <w:pPr>
              <w:pStyle w:val="TAC"/>
              <w:rPr>
                <w:del w:id="945" w:author="Apple" w:date="2021-01-14T20:36:00Z"/>
                <w:lang w:eastAsia="zh-CN"/>
              </w:rPr>
            </w:pPr>
            <w:del w:id="946" w:author="Apple" w:date="2021-01-14T20:36:00Z">
              <w:r w:rsidRPr="00EF5447" w:rsidDel="009A7A42">
                <w:rPr>
                  <w:lang w:eastAsia="zh-CN"/>
                </w:rPr>
                <w:delText>DC_2A-46A-46A_n261L</w:delText>
              </w:r>
            </w:del>
          </w:p>
          <w:p w14:paraId="0DF997FC" w14:textId="5A99DB6B" w:rsidR="008D1E4A" w:rsidRPr="00EF5447" w:rsidDel="009A7A42" w:rsidRDefault="008D1E4A" w:rsidP="00C620E0">
            <w:pPr>
              <w:pStyle w:val="TAC"/>
              <w:rPr>
                <w:del w:id="947" w:author="Apple" w:date="2021-01-14T20:36:00Z"/>
                <w:lang w:eastAsia="zh-CN"/>
              </w:rPr>
            </w:pPr>
            <w:del w:id="948" w:author="Apple" w:date="2021-01-14T20:36:00Z">
              <w:r w:rsidRPr="00EF5447" w:rsidDel="009A7A42">
                <w:rPr>
                  <w:lang w:eastAsia="zh-CN"/>
                </w:rPr>
                <w:delText>DC_2A-46A-46A_n261M</w:delText>
              </w:r>
            </w:del>
          </w:p>
          <w:p w14:paraId="3B48686D" w14:textId="05173702" w:rsidR="008D1E4A" w:rsidRPr="00EF5447" w:rsidDel="00C13A44" w:rsidRDefault="008D1E4A" w:rsidP="00C620E0">
            <w:pPr>
              <w:pStyle w:val="TAC"/>
              <w:rPr>
                <w:del w:id="949" w:author="Apple" w:date="2021-01-14T20:48:00Z"/>
                <w:lang w:eastAsia="zh-CN"/>
              </w:rPr>
            </w:pPr>
            <w:del w:id="950" w:author="Apple" w:date="2021-01-14T20:48:00Z">
              <w:r w:rsidRPr="00EF5447" w:rsidDel="00C13A44">
                <w:rPr>
                  <w:lang w:eastAsia="zh-CN"/>
                </w:rPr>
                <w:delText>DC_2A-46A-46A_n261(A-L)</w:delText>
              </w:r>
            </w:del>
          </w:p>
          <w:p w14:paraId="63DAFB2E" w14:textId="5F8843F0" w:rsidR="008D1E4A" w:rsidRPr="00EF5447" w:rsidDel="009A7A42" w:rsidRDefault="008D1E4A" w:rsidP="00C620E0">
            <w:pPr>
              <w:pStyle w:val="TAC"/>
              <w:rPr>
                <w:del w:id="951" w:author="Apple" w:date="2021-01-14T20:36:00Z"/>
                <w:lang w:eastAsia="zh-CN"/>
              </w:rPr>
            </w:pPr>
            <w:del w:id="952" w:author="Apple" w:date="2021-01-14T20:36:00Z">
              <w:r w:rsidRPr="00EF5447" w:rsidDel="009A7A42">
                <w:delText>DC_2A-46A-46A-46A_n261I</w:delText>
              </w:r>
            </w:del>
          </w:p>
          <w:p w14:paraId="62E30EE4" w14:textId="6EBA0E02" w:rsidR="008D1E4A" w:rsidRPr="00EF5447" w:rsidDel="009A7A42" w:rsidRDefault="008D1E4A" w:rsidP="00C620E0">
            <w:pPr>
              <w:pStyle w:val="TAC"/>
              <w:rPr>
                <w:del w:id="953" w:author="Apple" w:date="2021-01-14T20:36:00Z"/>
                <w:lang w:eastAsia="zh-CN"/>
              </w:rPr>
            </w:pPr>
            <w:del w:id="954" w:author="Apple" w:date="2021-01-14T20:36:00Z">
              <w:r w:rsidRPr="00EF5447" w:rsidDel="009A7A42">
                <w:rPr>
                  <w:lang w:eastAsia="zh-CN"/>
                </w:rPr>
                <w:delText>DC_2A-46A-46A-46A_n261L</w:delText>
              </w:r>
            </w:del>
          </w:p>
          <w:p w14:paraId="3BBF3258" w14:textId="2231AA41" w:rsidR="008D1E4A" w:rsidRPr="00EF5447" w:rsidDel="009A7A42" w:rsidRDefault="008D1E4A" w:rsidP="00C620E0">
            <w:pPr>
              <w:pStyle w:val="TAC"/>
              <w:rPr>
                <w:del w:id="955" w:author="Apple" w:date="2021-01-14T20:36:00Z"/>
                <w:lang w:eastAsia="zh-CN"/>
              </w:rPr>
            </w:pPr>
            <w:del w:id="956" w:author="Apple" w:date="2021-01-14T20:36:00Z">
              <w:r w:rsidRPr="00EF5447" w:rsidDel="009A7A42">
                <w:rPr>
                  <w:lang w:eastAsia="zh-CN"/>
                </w:rPr>
                <w:delText>DC_2A-46A-46A-46A_n261M</w:delText>
              </w:r>
            </w:del>
          </w:p>
          <w:p w14:paraId="30FB3AED" w14:textId="7BCA6CA8" w:rsidR="008D1E4A" w:rsidRPr="00EF5447" w:rsidDel="00C13A44" w:rsidRDefault="008D1E4A" w:rsidP="00C620E0">
            <w:pPr>
              <w:pStyle w:val="TAC"/>
              <w:rPr>
                <w:del w:id="957" w:author="Apple" w:date="2021-01-14T20:48:00Z"/>
              </w:rPr>
            </w:pPr>
            <w:del w:id="958" w:author="Apple" w:date="2021-01-14T20:48:00Z">
              <w:r w:rsidRPr="00EF5447" w:rsidDel="00C13A44">
                <w:rPr>
                  <w:lang w:eastAsia="zh-CN"/>
                </w:rPr>
                <w:delText>DC_2A-46A-46A-46A_n261(A-L)</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107196" w14:textId="5C13201C" w:rsidR="008D1E4A" w:rsidRPr="00EF5447" w:rsidDel="00C13A44" w:rsidRDefault="008D1E4A" w:rsidP="00C620E0">
            <w:pPr>
              <w:pStyle w:val="TAC"/>
              <w:rPr>
                <w:del w:id="959" w:author="Apple" w:date="2021-01-14T20:48:00Z"/>
              </w:rPr>
            </w:pPr>
            <w:del w:id="960" w:author="Apple" w:date="2021-01-14T20:48:00Z">
              <w:r w:rsidRPr="00EF5447" w:rsidDel="00C13A44">
                <w:delText>DC_2A_n261I</w:delText>
              </w:r>
            </w:del>
          </w:p>
        </w:tc>
      </w:tr>
      <w:tr w:rsidR="008D1E4A" w:rsidRPr="00EF5447" w14:paraId="0266437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7DB9E8"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E51CFBF" w14:textId="77777777" w:rsidR="008D1E4A" w:rsidRPr="00EF5447" w:rsidRDefault="008D1E4A" w:rsidP="00C620E0">
            <w:pPr>
              <w:pStyle w:val="TAC"/>
              <w:rPr>
                <w:b/>
              </w:rPr>
            </w:pPr>
            <w:r w:rsidRPr="00EF5447">
              <w:rPr>
                <w:lang w:eastAsia="fi-FI"/>
              </w:rPr>
              <w:t>DC_2A-46A_n261</w:t>
            </w:r>
            <w:r w:rsidRPr="00EF5447">
              <w:t>G</w:t>
            </w:r>
          </w:p>
          <w:p w14:paraId="539BC3C1" w14:textId="77777777" w:rsidR="008D1E4A" w:rsidRPr="00EF5447" w:rsidRDefault="008D1E4A" w:rsidP="00C620E0">
            <w:pPr>
              <w:pStyle w:val="TAC"/>
              <w:rPr>
                <w:b/>
              </w:rPr>
            </w:pPr>
            <w:r w:rsidRPr="00EF5447">
              <w:rPr>
                <w:lang w:eastAsia="fi-FI"/>
              </w:rPr>
              <w:t>DC_2A-46A_n261</w:t>
            </w:r>
            <w:r w:rsidRPr="00EF5447">
              <w:t>H</w:t>
            </w:r>
          </w:p>
          <w:p w14:paraId="19B19636" w14:textId="77777777" w:rsidR="008D1E4A" w:rsidRPr="00EF5447" w:rsidRDefault="008D1E4A" w:rsidP="00C620E0">
            <w:pPr>
              <w:pStyle w:val="TAC"/>
              <w:rPr>
                <w:b/>
              </w:rPr>
            </w:pPr>
            <w:r w:rsidRPr="00EF5447">
              <w:rPr>
                <w:lang w:eastAsia="fi-FI"/>
              </w:rPr>
              <w:t>DC_2A-46A_n261I</w:t>
            </w:r>
          </w:p>
          <w:p w14:paraId="4CDC59F4" w14:textId="77777777" w:rsidR="008D1E4A" w:rsidRPr="00EF5447" w:rsidRDefault="008D1E4A" w:rsidP="00C620E0">
            <w:pPr>
              <w:pStyle w:val="TAC"/>
              <w:rPr>
                <w:b/>
              </w:rPr>
            </w:pPr>
            <w:r w:rsidRPr="00EF5447">
              <w:rPr>
                <w:lang w:eastAsia="fi-FI"/>
              </w:rPr>
              <w:t>DC_2A-46A_n261</w:t>
            </w:r>
            <w:r w:rsidRPr="00EF5447">
              <w:t>J</w:t>
            </w:r>
          </w:p>
          <w:p w14:paraId="3C73B24B" w14:textId="77777777" w:rsidR="008D1E4A" w:rsidRPr="00EF5447" w:rsidRDefault="008D1E4A" w:rsidP="00C620E0">
            <w:pPr>
              <w:pStyle w:val="TAC"/>
              <w:rPr>
                <w:b/>
              </w:rPr>
            </w:pPr>
            <w:r w:rsidRPr="00EF5447">
              <w:rPr>
                <w:lang w:eastAsia="fi-FI"/>
              </w:rPr>
              <w:t>DC_2A-46A_n261</w:t>
            </w:r>
            <w:r w:rsidRPr="00EF5447">
              <w:t>K</w:t>
            </w:r>
          </w:p>
          <w:p w14:paraId="3D8BBA1E" w14:textId="77777777" w:rsidR="008D1E4A" w:rsidRPr="00EF5447" w:rsidRDefault="008D1E4A" w:rsidP="00C620E0">
            <w:pPr>
              <w:pStyle w:val="TAC"/>
              <w:rPr>
                <w:b/>
              </w:rPr>
            </w:pPr>
            <w:r w:rsidRPr="00EF5447">
              <w:rPr>
                <w:lang w:eastAsia="fi-FI"/>
              </w:rPr>
              <w:t>DC_2A-46A_n261</w:t>
            </w:r>
            <w:r w:rsidRPr="00EF5447">
              <w:t>L</w:t>
            </w:r>
          </w:p>
          <w:p w14:paraId="346FE6B1" w14:textId="77777777" w:rsidR="008D1E4A" w:rsidRPr="00EF5447" w:rsidRDefault="008D1E4A" w:rsidP="00C620E0">
            <w:pPr>
              <w:pStyle w:val="TAC"/>
              <w:rPr>
                <w:b/>
              </w:rPr>
            </w:pPr>
            <w:r w:rsidRPr="00EF5447">
              <w:t>DC_2A-46A_n261M</w:t>
            </w:r>
          </w:p>
          <w:p w14:paraId="43F1ED51" w14:textId="77777777" w:rsidR="008D1E4A" w:rsidRPr="00EF5447" w:rsidRDefault="008D1E4A" w:rsidP="00C620E0">
            <w:pPr>
              <w:pStyle w:val="TAC"/>
              <w:rPr>
                <w:b/>
              </w:rPr>
            </w:pPr>
            <w:r w:rsidRPr="00EF5447">
              <w:t>DC_2A-46A-46A_n261A</w:t>
            </w:r>
          </w:p>
          <w:p w14:paraId="332A0E2C" w14:textId="77777777" w:rsidR="008D1E4A" w:rsidRPr="00EF5447" w:rsidRDefault="008D1E4A" w:rsidP="00C620E0">
            <w:pPr>
              <w:pStyle w:val="TAC"/>
              <w:rPr>
                <w:b/>
              </w:rPr>
            </w:pPr>
            <w:r w:rsidRPr="00EF5447">
              <w:t>DC_2A-46A-46A_n261G</w:t>
            </w:r>
          </w:p>
          <w:p w14:paraId="6F6E8E57" w14:textId="77777777" w:rsidR="008D1E4A" w:rsidRPr="00EF5447" w:rsidRDefault="008D1E4A" w:rsidP="00C620E0">
            <w:pPr>
              <w:pStyle w:val="TAC"/>
              <w:rPr>
                <w:b/>
              </w:rPr>
            </w:pPr>
            <w:r w:rsidRPr="00EF5447">
              <w:t>DC_2A-46A-46A_n261H</w:t>
            </w:r>
          </w:p>
          <w:p w14:paraId="7F579012" w14:textId="77777777" w:rsidR="008D1E4A" w:rsidRPr="00EF5447" w:rsidRDefault="008D1E4A" w:rsidP="00C620E0">
            <w:pPr>
              <w:pStyle w:val="TAC"/>
              <w:rPr>
                <w:b/>
              </w:rPr>
            </w:pPr>
            <w:r w:rsidRPr="00EF5447">
              <w:t>DC_2A-46A-46A_n261I</w:t>
            </w:r>
          </w:p>
          <w:p w14:paraId="5D3EF51A" w14:textId="77777777" w:rsidR="008D1E4A" w:rsidRPr="00EF5447" w:rsidRDefault="008D1E4A" w:rsidP="00C620E0">
            <w:pPr>
              <w:pStyle w:val="TAC"/>
              <w:rPr>
                <w:b/>
              </w:rPr>
            </w:pPr>
            <w:r w:rsidRPr="00EF5447">
              <w:t>DC_2A-46A-46A_n261J</w:t>
            </w:r>
          </w:p>
          <w:p w14:paraId="534DDC4F" w14:textId="77777777" w:rsidR="008D1E4A" w:rsidRPr="00EF5447" w:rsidRDefault="008D1E4A" w:rsidP="00C620E0">
            <w:pPr>
              <w:pStyle w:val="TAC"/>
              <w:rPr>
                <w:b/>
              </w:rPr>
            </w:pPr>
            <w:r w:rsidRPr="00EF5447">
              <w:t>DC_2A-46A-46A_n261K</w:t>
            </w:r>
          </w:p>
          <w:p w14:paraId="6D0991D2" w14:textId="77777777" w:rsidR="008D1E4A" w:rsidRPr="00EF5447" w:rsidRDefault="008D1E4A" w:rsidP="00C620E0">
            <w:pPr>
              <w:pStyle w:val="TAC"/>
              <w:rPr>
                <w:b/>
              </w:rPr>
            </w:pPr>
            <w:r w:rsidRPr="00EF5447">
              <w:t>DC_2A-46A-46A_n261L</w:t>
            </w:r>
          </w:p>
          <w:p w14:paraId="232C1E4D" w14:textId="77777777" w:rsidR="008D1E4A" w:rsidRPr="00EF5447" w:rsidRDefault="008D1E4A" w:rsidP="00C620E0">
            <w:pPr>
              <w:pStyle w:val="TAC"/>
              <w:rPr>
                <w:b/>
              </w:rPr>
            </w:pPr>
            <w:r w:rsidRPr="00EF5447">
              <w:t>DC_2A-46A-46A_n261M</w:t>
            </w:r>
          </w:p>
          <w:p w14:paraId="6E9330EF" w14:textId="77777777" w:rsidR="008D1E4A" w:rsidRPr="00EF5447" w:rsidRDefault="008D1E4A" w:rsidP="00C620E0">
            <w:pPr>
              <w:pStyle w:val="TAC"/>
              <w:rPr>
                <w:b/>
              </w:rPr>
            </w:pPr>
            <w:r w:rsidRPr="00EF5447">
              <w:t>DC_2A-46A-46A-46A_n261A</w:t>
            </w:r>
          </w:p>
          <w:p w14:paraId="1FC92D2C" w14:textId="77777777" w:rsidR="008D1E4A" w:rsidRPr="00EF5447" w:rsidRDefault="008D1E4A" w:rsidP="00C620E0">
            <w:pPr>
              <w:pStyle w:val="TAC"/>
              <w:rPr>
                <w:b/>
              </w:rPr>
            </w:pPr>
            <w:r w:rsidRPr="00EF5447">
              <w:t>DC_2A-46A-46A-46A_n261G</w:t>
            </w:r>
          </w:p>
          <w:p w14:paraId="03D6BDA4" w14:textId="77777777" w:rsidR="008D1E4A" w:rsidRPr="00EF5447" w:rsidRDefault="008D1E4A" w:rsidP="00C620E0">
            <w:pPr>
              <w:pStyle w:val="TAC"/>
              <w:rPr>
                <w:b/>
              </w:rPr>
            </w:pPr>
            <w:r w:rsidRPr="00EF5447">
              <w:t>DC_2A-46A-46A-46A_n261H</w:t>
            </w:r>
          </w:p>
          <w:p w14:paraId="6035E915" w14:textId="77777777" w:rsidR="008D1E4A" w:rsidRPr="00EF5447" w:rsidRDefault="008D1E4A" w:rsidP="00C620E0">
            <w:pPr>
              <w:pStyle w:val="TAC"/>
              <w:rPr>
                <w:b/>
              </w:rPr>
            </w:pPr>
            <w:r w:rsidRPr="00EF5447">
              <w:t>DC_2A-46A-46A-46A_n261I</w:t>
            </w:r>
          </w:p>
          <w:p w14:paraId="0F3BC6CA" w14:textId="77777777" w:rsidR="008D1E4A" w:rsidRPr="00EF5447" w:rsidRDefault="008D1E4A" w:rsidP="00C620E0">
            <w:pPr>
              <w:pStyle w:val="TAC"/>
              <w:rPr>
                <w:b/>
              </w:rPr>
            </w:pPr>
            <w:r w:rsidRPr="00EF5447">
              <w:t>DC_2A-46A-46A-46A_n261J</w:t>
            </w:r>
          </w:p>
          <w:p w14:paraId="0345E60A" w14:textId="77777777" w:rsidR="008D1E4A" w:rsidRPr="00EF5447" w:rsidRDefault="008D1E4A" w:rsidP="00C620E0">
            <w:pPr>
              <w:pStyle w:val="TAC"/>
              <w:rPr>
                <w:b/>
              </w:rPr>
            </w:pPr>
            <w:r w:rsidRPr="00EF5447">
              <w:t>DC_2A-46A-46A-46A_n261K</w:t>
            </w:r>
          </w:p>
          <w:p w14:paraId="2B96B905" w14:textId="77777777" w:rsidR="008D1E4A" w:rsidRPr="00EF5447" w:rsidRDefault="008D1E4A" w:rsidP="00C620E0">
            <w:pPr>
              <w:pStyle w:val="TAC"/>
              <w:rPr>
                <w:b/>
              </w:rPr>
            </w:pPr>
            <w:r w:rsidRPr="00EF5447">
              <w:t>DC_2A-46A-46A-46A_n261L</w:t>
            </w:r>
          </w:p>
          <w:p w14:paraId="19C16FE3" w14:textId="77777777" w:rsidR="008D1E4A" w:rsidRDefault="008D1E4A" w:rsidP="00C620E0">
            <w:pPr>
              <w:pStyle w:val="TAC"/>
              <w:rPr>
                <w:ins w:id="961" w:author="Apple" w:date="2021-01-14T20:50:00Z"/>
              </w:rPr>
            </w:pPr>
            <w:r w:rsidRPr="00B677E8">
              <w:t>DC_2A-46A-46A-46A_n261M</w:t>
            </w:r>
          </w:p>
          <w:p w14:paraId="2CEE23E5" w14:textId="77777777" w:rsidR="00C13A44" w:rsidRPr="00EF5447" w:rsidRDefault="00C13A44" w:rsidP="00C13A44">
            <w:pPr>
              <w:pStyle w:val="TAC"/>
              <w:rPr>
                <w:ins w:id="962" w:author="Apple" w:date="2021-01-14T20:50:00Z"/>
              </w:rPr>
            </w:pPr>
            <w:ins w:id="963" w:author="Apple" w:date="2021-01-14T20:50:00Z">
              <w:r w:rsidRPr="00EF5447">
                <w:t>DC_2A-46C_n261A</w:t>
              </w:r>
            </w:ins>
          </w:p>
          <w:p w14:paraId="5044AED0" w14:textId="4A470DD4" w:rsidR="00C13A44" w:rsidRPr="00EF5447" w:rsidRDefault="00C13A44" w:rsidP="00C13A44">
            <w:pPr>
              <w:pStyle w:val="TAC"/>
            </w:pPr>
            <w:ins w:id="964" w:author="Apple" w:date="2021-01-14T20:50:00Z">
              <w:r w:rsidRPr="00EF5447">
                <w:t>DC_2A-46D_n261A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F342AB" w14:textId="77777777" w:rsidR="008D1E4A" w:rsidRPr="00EF5447" w:rsidRDefault="008D1E4A" w:rsidP="00C620E0">
            <w:pPr>
              <w:pStyle w:val="TAC"/>
              <w:rPr>
                <w:b/>
                <w:lang w:eastAsia="fi-FI"/>
              </w:rPr>
            </w:pPr>
            <w:r w:rsidRPr="00EF5447">
              <w:rPr>
                <w:lang w:eastAsia="fi-FI"/>
              </w:rPr>
              <w:t>DC_2A_n261A</w:t>
            </w:r>
          </w:p>
          <w:p w14:paraId="1051838C" w14:textId="77777777" w:rsidR="008D1E4A" w:rsidRPr="00EF5447" w:rsidRDefault="008D1E4A" w:rsidP="00C620E0">
            <w:pPr>
              <w:pStyle w:val="TAC"/>
              <w:rPr>
                <w:b/>
                <w:lang w:eastAsia="fi-FI"/>
              </w:rPr>
            </w:pPr>
            <w:r w:rsidRPr="00EF5447">
              <w:rPr>
                <w:lang w:eastAsia="fi-FI"/>
              </w:rPr>
              <w:t>DC_2A_n261G</w:t>
            </w:r>
          </w:p>
          <w:p w14:paraId="22305B37" w14:textId="77777777" w:rsidR="008D1E4A" w:rsidRPr="00EF5447" w:rsidRDefault="008D1E4A" w:rsidP="00C620E0">
            <w:pPr>
              <w:pStyle w:val="TAC"/>
              <w:rPr>
                <w:b/>
                <w:lang w:eastAsia="fi-FI"/>
              </w:rPr>
            </w:pPr>
            <w:r w:rsidRPr="00EF5447">
              <w:rPr>
                <w:lang w:eastAsia="fi-FI"/>
              </w:rPr>
              <w:t>DC_2A_n261H</w:t>
            </w:r>
          </w:p>
          <w:p w14:paraId="34282027" w14:textId="77777777" w:rsidR="008D1E4A" w:rsidRPr="00EF5447" w:rsidRDefault="008D1E4A" w:rsidP="00C620E0">
            <w:pPr>
              <w:pStyle w:val="TAC"/>
            </w:pPr>
            <w:r w:rsidRPr="00B677E8">
              <w:rPr>
                <w:lang w:eastAsia="fi-FI"/>
              </w:rPr>
              <w:t>DC_2A_n261I</w:t>
            </w:r>
          </w:p>
        </w:tc>
      </w:tr>
      <w:tr w:rsidR="008D1E4A" w:rsidRPr="00EF5447" w14:paraId="5AA0815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37417D" w14:textId="77777777" w:rsidR="008D1E4A" w:rsidRPr="00EF5447" w:rsidRDefault="008D1E4A" w:rsidP="00C620E0">
            <w:pPr>
              <w:pStyle w:val="TAC"/>
              <w:rPr>
                <w:noProof/>
              </w:rPr>
            </w:pPr>
            <w:r w:rsidRPr="00EF5447">
              <w:rPr>
                <w:noProof/>
                <w:lang w:eastAsia="zh-CN"/>
              </w:rPr>
              <w:t>DC_2A-66A_n257A</w:t>
            </w:r>
            <w:r w:rsidRPr="00EF5447">
              <w:rPr>
                <w:noProof/>
                <w:vertAlign w:val="superscript"/>
                <w:lang w:eastAsia="zh-CN"/>
              </w:rPr>
              <w:t>2</w:t>
            </w:r>
          </w:p>
          <w:p w14:paraId="6AD82BA8" w14:textId="77777777" w:rsidR="008D1E4A" w:rsidRPr="00EF5447" w:rsidRDefault="008D1E4A" w:rsidP="00C620E0">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0FB54F" w14:textId="77777777" w:rsidR="008D1E4A" w:rsidRPr="00EF5447" w:rsidRDefault="008D1E4A" w:rsidP="00C620E0">
            <w:pPr>
              <w:pStyle w:val="TAC"/>
              <w:rPr>
                <w:noProof/>
                <w:lang w:eastAsia="zh-CN"/>
              </w:rPr>
            </w:pPr>
            <w:r w:rsidRPr="00EF5447">
              <w:rPr>
                <w:noProof/>
                <w:lang w:eastAsia="zh-CN"/>
              </w:rPr>
              <w:t>DC_2A_n257A</w:t>
            </w:r>
          </w:p>
          <w:p w14:paraId="2FAB531E" w14:textId="77777777" w:rsidR="008D1E4A" w:rsidRPr="00EF5447" w:rsidRDefault="008D1E4A" w:rsidP="00C620E0">
            <w:pPr>
              <w:pStyle w:val="TAC"/>
              <w:rPr>
                <w:noProof/>
                <w:lang w:eastAsia="zh-CN"/>
              </w:rPr>
            </w:pPr>
            <w:r w:rsidRPr="00EF5447">
              <w:rPr>
                <w:noProof/>
                <w:lang w:eastAsia="zh-CN"/>
              </w:rPr>
              <w:t>DC_66A_n257A</w:t>
            </w:r>
          </w:p>
        </w:tc>
      </w:tr>
      <w:tr w:rsidR="008D1E4A" w:rsidRPr="00EF5447" w14:paraId="3A57293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8DBB9E" w14:textId="77777777" w:rsidR="008D1E4A" w:rsidRPr="00EF5447" w:rsidRDefault="008D1E4A" w:rsidP="00C620E0">
            <w:pPr>
              <w:pStyle w:val="TAC"/>
              <w:rPr>
                <w:noProof/>
                <w:lang w:eastAsia="zh-CN"/>
              </w:rPr>
            </w:pPr>
            <w:r w:rsidRPr="00EF5447">
              <w:rPr>
                <w:noProof/>
                <w:lang w:eastAsia="zh-CN"/>
              </w:rPr>
              <w:lastRenderedPageBreak/>
              <w:t>DC_2A-66A_n260A</w:t>
            </w:r>
          </w:p>
          <w:p w14:paraId="0A638946"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795F2FC"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E977BFF"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_n260I</w:t>
            </w:r>
          </w:p>
          <w:p w14:paraId="547CC64B"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_n260J</w:t>
            </w:r>
          </w:p>
          <w:p w14:paraId="51D01139"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63199B7"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7E2CB70" w14:textId="77777777" w:rsidR="008D1E4A" w:rsidRPr="00EF5447" w:rsidRDefault="008D1E4A" w:rsidP="00C620E0">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345E1" w14:textId="77777777" w:rsidR="008D1E4A" w:rsidRPr="00EF5447" w:rsidRDefault="008D1E4A" w:rsidP="00C620E0">
            <w:pPr>
              <w:pStyle w:val="TAC"/>
              <w:rPr>
                <w:noProof/>
                <w:lang w:eastAsia="zh-CN"/>
              </w:rPr>
            </w:pPr>
            <w:r w:rsidRPr="00EF5447">
              <w:rPr>
                <w:noProof/>
                <w:lang w:eastAsia="zh-CN"/>
              </w:rPr>
              <w:t>DC_2A_n260A</w:t>
            </w:r>
          </w:p>
          <w:p w14:paraId="74D613FC" w14:textId="77777777" w:rsidR="008D1E4A" w:rsidRDefault="008D1E4A" w:rsidP="00C620E0">
            <w:pPr>
              <w:pStyle w:val="TAC"/>
              <w:rPr>
                <w:ins w:id="965" w:author="Apple" w:date="2021-01-15T12:31:00Z"/>
                <w:noProof/>
                <w:lang w:eastAsia="zh-CN"/>
              </w:rPr>
            </w:pPr>
            <w:r w:rsidRPr="00EF5447">
              <w:rPr>
                <w:noProof/>
                <w:lang w:eastAsia="zh-CN"/>
              </w:rPr>
              <w:t>DC_66A_n260A</w:t>
            </w:r>
          </w:p>
          <w:p w14:paraId="53C9B191" w14:textId="77777777" w:rsidR="00B84DCE" w:rsidRPr="00EF5447" w:rsidRDefault="00B84DCE" w:rsidP="00B84DCE">
            <w:pPr>
              <w:pStyle w:val="TAC"/>
              <w:rPr>
                <w:ins w:id="966" w:author="Apple" w:date="2021-01-15T12:31:00Z"/>
                <w:noProof/>
                <w:lang w:eastAsia="zh-CN"/>
              </w:rPr>
            </w:pPr>
            <w:ins w:id="967" w:author="Apple" w:date="2021-01-15T12:31:00Z">
              <w:r w:rsidRPr="00EF5447">
                <w:rPr>
                  <w:noProof/>
                  <w:lang w:eastAsia="zh-CN"/>
                </w:rPr>
                <w:t>DC_2A_n260G</w:t>
              </w:r>
            </w:ins>
          </w:p>
          <w:p w14:paraId="662B916F" w14:textId="77777777" w:rsidR="00B84DCE" w:rsidRDefault="00B84DCE" w:rsidP="00B84DCE">
            <w:pPr>
              <w:pStyle w:val="TAC"/>
              <w:rPr>
                <w:ins w:id="968" w:author="Apple" w:date="2021-01-15T12:32:00Z"/>
                <w:noProof/>
                <w:lang w:eastAsia="zh-CN"/>
              </w:rPr>
            </w:pPr>
            <w:ins w:id="969" w:author="Apple" w:date="2021-01-15T12:31:00Z">
              <w:r w:rsidRPr="00EF5447">
                <w:rPr>
                  <w:noProof/>
                  <w:lang w:eastAsia="zh-CN"/>
                </w:rPr>
                <w:t>DC_66A_n260G</w:t>
              </w:r>
            </w:ins>
          </w:p>
          <w:p w14:paraId="30773501" w14:textId="77777777" w:rsidR="00B84DCE" w:rsidRPr="00EF5447" w:rsidRDefault="00B84DCE" w:rsidP="00B84DCE">
            <w:pPr>
              <w:pStyle w:val="TAC"/>
              <w:rPr>
                <w:ins w:id="970" w:author="Apple" w:date="2021-01-15T12:32:00Z"/>
                <w:noProof/>
                <w:lang w:eastAsia="zh-CN"/>
              </w:rPr>
            </w:pPr>
            <w:ins w:id="971" w:author="Apple" w:date="2021-01-15T12:32:00Z">
              <w:r w:rsidRPr="00EF5447">
                <w:rPr>
                  <w:noProof/>
                  <w:lang w:eastAsia="zh-CN"/>
                </w:rPr>
                <w:t>DC_2A_n260H</w:t>
              </w:r>
            </w:ins>
          </w:p>
          <w:p w14:paraId="435F76CF" w14:textId="77777777" w:rsidR="00B84DCE" w:rsidRDefault="00B84DCE" w:rsidP="00B84DCE">
            <w:pPr>
              <w:pStyle w:val="TAC"/>
              <w:rPr>
                <w:ins w:id="972" w:author="Apple" w:date="2021-01-15T12:32:00Z"/>
                <w:noProof/>
                <w:lang w:eastAsia="zh-CN"/>
              </w:rPr>
            </w:pPr>
            <w:ins w:id="973" w:author="Apple" w:date="2021-01-15T12:32:00Z">
              <w:r w:rsidRPr="00EF5447">
                <w:rPr>
                  <w:noProof/>
                  <w:lang w:eastAsia="zh-CN"/>
                </w:rPr>
                <w:t>DC_66A_n260H</w:t>
              </w:r>
            </w:ins>
          </w:p>
          <w:p w14:paraId="405DC0C9" w14:textId="77777777" w:rsidR="00B84DCE" w:rsidRPr="00EF5447" w:rsidRDefault="00B84DCE" w:rsidP="00B84DCE">
            <w:pPr>
              <w:pStyle w:val="TAC"/>
              <w:rPr>
                <w:ins w:id="974" w:author="Apple" w:date="2021-01-15T12:32:00Z"/>
                <w:lang w:eastAsia="zh-CN"/>
              </w:rPr>
            </w:pPr>
            <w:ins w:id="975" w:author="Apple" w:date="2021-01-15T12:32:00Z">
              <w:r w:rsidRPr="00EF5447">
                <w:rPr>
                  <w:lang w:eastAsia="zh-CN"/>
                </w:rPr>
                <w:t>DC_2A_n260I</w:t>
              </w:r>
            </w:ins>
          </w:p>
          <w:p w14:paraId="0CBC9971" w14:textId="67B9B3D6" w:rsidR="00B84DCE" w:rsidRPr="00EF5447" w:rsidRDefault="00B84DCE" w:rsidP="00B84DCE">
            <w:pPr>
              <w:pStyle w:val="TAC"/>
              <w:rPr>
                <w:noProof/>
                <w:lang w:eastAsia="zh-CN"/>
              </w:rPr>
            </w:pPr>
            <w:ins w:id="976" w:author="Apple" w:date="2021-01-15T12:32:00Z">
              <w:r w:rsidRPr="00EF5447">
                <w:rPr>
                  <w:lang w:eastAsia="zh-CN"/>
                </w:rPr>
                <w:t>DC_66A_n260I</w:t>
              </w:r>
            </w:ins>
          </w:p>
        </w:tc>
      </w:tr>
      <w:tr w:rsidR="008D1E4A" w:rsidRPr="00EF5447" w14:paraId="44E79D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D5006B" w14:textId="77777777" w:rsidR="008D1E4A" w:rsidRPr="00EF5447" w:rsidRDefault="008D1E4A" w:rsidP="00C620E0">
            <w:pPr>
              <w:pStyle w:val="TAC"/>
              <w:rPr>
                <w:rFonts w:cs="Arial"/>
                <w:lang w:eastAsia="ja-JP"/>
              </w:rPr>
            </w:pPr>
            <w:r w:rsidRPr="00EF5447">
              <w:rPr>
                <w:rFonts w:cs="Arial"/>
                <w:lang w:eastAsia="ja-JP"/>
              </w:rPr>
              <w:t>DC_2A-66A_n260(2A)</w:t>
            </w:r>
          </w:p>
          <w:p w14:paraId="527DCFC1" w14:textId="77777777" w:rsidR="008D1E4A" w:rsidRPr="00EF5447" w:rsidRDefault="008D1E4A" w:rsidP="00C620E0">
            <w:pPr>
              <w:pStyle w:val="TAC"/>
              <w:rPr>
                <w:rFonts w:cs="Arial"/>
                <w:lang w:eastAsia="ja-JP"/>
              </w:rPr>
            </w:pPr>
            <w:r w:rsidRPr="00EF5447">
              <w:rPr>
                <w:rFonts w:cs="Arial"/>
                <w:lang w:eastAsia="ja-JP"/>
              </w:rPr>
              <w:t>DC_2A-66A_n260(3A)</w:t>
            </w:r>
          </w:p>
          <w:p w14:paraId="3F97F282" w14:textId="77777777" w:rsidR="008D1E4A" w:rsidRPr="00EF5447" w:rsidRDefault="008D1E4A" w:rsidP="00C620E0">
            <w:pPr>
              <w:pStyle w:val="TAC"/>
              <w:rPr>
                <w:rFonts w:cs="Arial"/>
                <w:lang w:eastAsia="ja-JP"/>
              </w:rPr>
            </w:pPr>
            <w:r w:rsidRPr="00EF5447">
              <w:rPr>
                <w:rFonts w:cs="Arial"/>
                <w:lang w:eastAsia="ja-JP"/>
              </w:rPr>
              <w:t>DC_2A-66A_n260(4A)</w:t>
            </w:r>
          </w:p>
          <w:p w14:paraId="433F456F" w14:textId="77777777" w:rsidR="008D1E4A" w:rsidRPr="00EF5447" w:rsidRDefault="008D1E4A" w:rsidP="00C620E0">
            <w:pPr>
              <w:pStyle w:val="TAC"/>
              <w:rPr>
                <w:noProof/>
                <w:lang w:eastAsia="zh-CN"/>
              </w:rPr>
            </w:pPr>
            <w:r w:rsidRPr="00EF5447">
              <w:rPr>
                <w:noProof/>
                <w:lang w:eastAsia="zh-CN"/>
              </w:rPr>
              <w:t>DC_2A-66A_n260(5A)</w:t>
            </w:r>
          </w:p>
          <w:p w14:paraId="6D5795DA" w14:textId="77777777" w:rsidR="008D1E4A" w:rsidRPr="00EF5447" w:rsidRDefault="008D1E4A" w:rsidP="00C620E0">
            <w:pPr>
              <w:pStyle w:val="TAC"/>
              <w:rPr>
                <w:noProof/>
                <w:lang w:eastAsia="zh-CN"/>
              </w:rPr>
            </w:pPr>
            <w:r w:rsidRPr="00EF5447">
              <w:rPr>
                <w:noProof/>
                <w:lang w:eastAsia="zh-CN"/>
              </w:rPr>
              <w:t>DC_2A-66A_n260(6A)</w:t>
            </w:r>
          </w:p>
          <w:p w14:paraId="541CC6ED" w14:textId="77777777" w:rsidR="008D1E4A" w:rsidRPr="00EF5447" w:rsidRDefault="008D1E4A" w:rsidP="00C620E0">
            <w:pPr>
              <w:pStyle w:val="TAC"/>
              <w:rPr>
                <w:noProof/>
                <w:lang w:eastAsia="zh-CN"/>
              </w:rPr>
            </w:pPr>
            <w:r w:rsidRPr="00EF5447">
              <w:rPr>
                <w:noProof/>
                <w:lang w:eastAsia="zh-CN"/>
              </w:rPr>
              <w:t>DC_2A-66A_n260(2G)</w:t>
            </w:r>
          </w:p>
          <w:p w14:paraId="6F086051" w14:textId="77777777" w:rsidR="008D1E4A" w:rsidRPr="00EF5447" w:rsidRDefault="008D1E4A" w:rsidP="00C620E0">
            <w:pPr>
              <w:pStyle w:val="TAC"/>
              <w:rPr>
                <w:noProof/>
                <w:lang w:eastAsia="zh-CN"/>
              </w:rPr>
            </w:pPr>
            <w:r w:rsidRPr="00EF5447">
              <w:rPr>
                <w:noProof/>
                <w:lang w:eastAsia="zh-CN"/>
              </w:rPr>
              <w:t>DC_2A-66A_n260(2H)</w:t>
            </w:r>
          </w:p>
          <w:p w14:paraId="2F63E4AF" w14:textId="77777777" w:rsidR="008D1E4A" w:rsidRPr="00EF5447" w:rsidRDefault="008D1E4A" w:rsidP="00C620E0">
            <w:pPr>
              <w:pStyle w:val="TAC"/>
              <w:rPr>
                <w:noProof/>
                <w:lang w:eastAsia="zh-CN"/>
              </w:rPr>
            </w:pPr>
            <w:r w:rsidRPr="00EF5447">
              <w:rPr>
                <w:noProof/>
                <w:lang w:eastAsia="zh-CN"/>
              </w:rPr>
              <w:t>DC_2A-66A_n260(A-G)</w:t>
            </w:r>
          </w:p>
          <w:p w14:paraId="2648DEB9" w14:textId="77777777" w:rsidR="008D1E4A" w:rsidRPr="00EF5447" w:rsidRDefault="008D1E4A" w:rsidP="00C620E0">
            <w:pPr>
              <w:pStyle w:val="TAC"/>
              <w:rPr>
                <w:noProof/>
                <w:lang w:eastAsia="zh-CN"/>
              </w:rPr>
            </w:pPr>
            <w:r w:rsidRPr="00EF5447">
              <w:rPr>
                <w:noProof/>
                <w:lang w:eastAsia="zh-CN"/>
              </w:rPr>
              <w:t>DC_2A-66A_n260(A-H)</w:t>
            </w:r>
          </w:p>
          <w:p w14:paraId="54952E2E" w14:textId="77777777" w:rsidR="008D1E4A" w:rsidRPr="00EF5447" w:rsidRDefault="008D1E4A" w:rsidP="00C620E0">
            <w:pPr>
              <w:pStyle w:val="TAC"/>
              <w:rPr>
                <w:noProof/>
                <w:lang w:eastAsia="zh-CN"/>
              </w:rPr>
            </w:pPr>
            <w:r w:rsidRPr="00EF5447">
              <w:rPr>
                <w:noProof/>
                <w:lang w:eastAsia="zh-CN"/>
              </w:rPr>
              <w:t>DC_2A-66A_n260(A-2G)</w:t>
            </w:r>
          </w:p>
          <w:p w14:paraId="7A1985C8" w14:textId="77777777" w:rsidR="008D1E4A" w:rsidRPr="00EF5447" w:rsidRDefault="008D1E4A" w:rsidP="00C620E0">
            <w:pPr>
              <w:pStyle w:val="TAC"/>
              <w:rPr>
                <w:noProof/>
                <w:lang w:eastAsia="zh-CN"/>
              </w:rPr>
            </w:pPr>
            <w:r w:rsidRPr="00EF5447">
              <w:rPr>
                <w:noProof/>
                <w:lang w:eastAsia="zh-CN"/>
              </w:rPr>
              <w:t>DC_2A-66A_n260(2A-G)</w:t>
            </w:r>
          </w:p>
          <w:p w14:paraId="402E3926" w14:textId="77777777" w:rsidR="008D1E4A" w:rsidRPr="00EF5447" w:rsidRDefault="008D1E4A" w:rsidP="00C620E0">
            <w:pPr>
              <w:pStyle w:val="TAC"/>
              <w:rPr>
                <w:noProof/>
                <w:lang w:eastAsia="zh-CN"/>
              </w:rPr>
            </w:pPr>
            <w:r w:rsidRPr="00EF5447">
              <w:rPr>
                <w:noProof/>
                <w:lang w:eastAsia="zh-CN"/>
              </w:rPr>
              <w:t>DC_2A-66A_n260(2A-2G)</w:t>
            </w:r>
          </w:p>
          <w:p w14:paraId="48534B6F" w14:textId="77777777" w:rsidR="008D1E4A" w:rsidRPr="00EF5447" w:rsidRDefault="008D1E4A" w:rsidP="00C620E0">
            <w:pPr>
              <w:pStyle w:val="TAC"/>
              <w:rPr>
                <w:noProof/>
                <w:lang w:eastAsia="zh-CN"/>
              </w:rPr>
            </w:pPr>
            <w:r w:rsidRPr="00EF5447">
              <w:rPr>
                <w:noProof/>
                <w:lang w:eastAsia="zh-CN"/>
              </w:rPr>
              <w:t>DC_2A-66A_n260(3A-G)</w:t>
            </w:r>
          </w:p>
          <w:p w14:paraId="3E81B8FE" w14:textId="77777777" w:rsidR="008D1E4A" w:rsidRPr="00EF5447" w:rsidRDefault="008D1E4A" w:rsidP="00C620E0">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A2AFAF" w14:textId="77777777" w:rsidR="008D1E4A" w:rsidRPr="00EF5447" w:rsidRDefault="008D1E4A" w:rsidP="00C620E0">
            <w:pPr>
              <w:pStyle w:val="TAC"/>
              <w:rPr>
                <w:noProof/>
                <w:lang w:eastAsia="zh-CN"/>
              </w:rPr>
            </w:pPr>
            <w:r w:rsidRPr="00EF5447">
              <w:rPr>
                <w:noProof/>
                <w:lang w:eastAsia="zh-CN"/>
              </w:rPr>
              <w:t>DC_2A_n260A</w:t>
            </w:r>
          </w:p>
          <w:p w14:paraId="293A8406" w14:textId="77777777" w:rsidR="008D1E4A" w:rsidRPr="00EF5447" w:rsidRDefault="008D1E4A" w:rsidP="00C620E0">
            <w:pPr>
              <w:pStyle w:val="TAC"/>
              <w:rPr>
                <w:noProof/>
                <w:lang w:eastAsia="zh-CN"/>
              </w:rPr>
            </w:pPr>
            <w:r w:rsidRPr="00EF5447">
              <w:rPr>
                <w:noProof/>
                <w:lang w:eastAsia="zh-CN"/>
              </w:rPr>
              <w:t>DC_66A_n260A</w:t>
            </w:r>
          </w:p>
        </w:tc>
      </w:tr>
      <w:tr w:rsidR="008D1E4A" w:rsidRPr="00EF5447" w:rsidDel="00B84DCE" w14:paraId="7B199C40" w14:textId="10D88A47" w:rsidTr="00C620E0">
        <w:trPr>
          <w:trHeight w:val="187"/>
          <w:jc w:val="center"/>
          <w:del w:id="977" w:author="Apple" w:date="2021-01-15T12: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39C4A" w14:textId="42C62945" w:rsidR="008D1E4A" w:rsidRPr="00EF5447" w:rsidDel="00B84DCE" w:rsidRDefault="008D1E4A" w:rsidP="00C620E0">
            <w:pPr>
              <w:pStyle w:val="TAC"/>
              <w:rPr>
                <w:del w:id="978" w:author="Apple" w:date="2021-01-15T12:31:00Z"/>
                <w:lang w:eastAsia="fi-FI"/>
              </w:rPr>
            </w:pPr>
            <w:del w:id="979"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_n260I</w:delText>
              </w:r>
            </w:del>
          </w:p>
          <w:p w14:paraId="2DDF7E9A" w14:textId="168629F2" w:rsidR="008D1E4A" w:rsidRPr="00EF5447" w:rsidDel="00B84DCE" w:rsidRDefault="008D1E4A" w:rsidP="00C620E0">
            <w:pPr>
              <w:pStyle w:val="TAC"/>
              <w:rPr>
                <w:del w:id="980" w:author="Apple" w:date="2021-01-15T12:31:00Z"/>
                <w:lang w:eastAsia="fi-FI"/>
              </w:rPr>
            </w:pPr>
            <w:del w:id="981"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_n260J</w:delText>
              </w:r>
            </w:del>
          </w:p>
          <w:p w14:paraId="7208AADD" w14:textId="75654520" w:rsidR="008D1E4A" w:rsidRPr="00EF5447" w:rsidDel="00B84DCE" w:rsidRDefault="008D1E4A" w:rsidP="00C620E0">
            <w:pPr>
              <w:pStyle w:val="TAC"/>
              <w:rPr>
                <w:del w:id="982" w:author="Apple" w:date="2021-01-15T12:31:00Z"/>
                <w:lang w:eastAsia="fi-FI"/>
              </w:rPr>
            </w:pPr>
            <w:del w:id="983"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_n260K</w:delText>
              </w:r>
            </w:del>
          </w:p>
          <w:p w14:paraId="518FE715" w14:textId="53DE650B" w:rsidR="008D1E4A" w:rsidRPr="00EF5447" w:rsidDel="00B84DCE" w:rsidRDefault="008D1E4A" w:rsidP="00C620E0">
            <w:pPr>
              <w:pStyle w:val="TAC"/>
              <w:rPr>
                <w:del w:id="984" w:author="Apple" w:date="2021-01-15T12:31:00Z"/>
                <w:lang w:eastAsia="fi-FI"/>
              </w:rPr>
            </w:pPr>
            <w:del w:id="985"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_n260L</w:delText>
              </w:r>
            </w:del>
          </w:p>
          <w:p w14:paraId="18A0E1C7" w14:textId="75255C9C" w:rsidR="008D1E4A" w:rsidRPr="00EF5447" w:rsidDel="00B84DCE" w:rsidRDefault="008D1E4A" w:rsidP="00C620E0">
            <w:pPr>
              <w:pStyle w:val="TAC"/>
              <w:rPr>
                <w:del w:id="986" w:author="Apple" w:date="2021-01-15T12:31:00Z"/>
                <w:noProof/>
              </w:rPr>
            </w:pPr>
            <w:del w:id="987" w:author="Apple" w:date="2021-01-15T12:31:00Z">
              <w:r w:rsidRPr="00EF5447" w:rsidDel="00B84DCE">
                <w:rPr>
                  <w:lang w:eastAsia="fi-FI"/>
                </w:rPr>
                <w:delText>DC_2A</w:delText>
              </w:r>
              <w:r w:rsidRPr="00EF5447" w:rsidDel="00B84DCE">
                <w:rPr>
                  <w:rFonts w:cs="Arial"/>
                  <w:noProof/>
                  <w:szCs w:val="18"/>
                  <w:lang w:eastAsia="zh-CN"/>
                </w:rPr>
                <w:delText>-66A</w:delText>
              </w:r>
              <w:r w:rsidRPr="00EF5447" w:rsidDel="00B84DCE">
                <w:rPr>
                  <w:lang w:eastAsia="fi-FI"/>
                </w:rPr>
                <w:delText>_n260M</w:delText>
              </w:r>
            </w:del>
          </w:p>
          <w:p w14:paraId="6F025E44" w14:textId="7033D7F5" w:rsidR="008D1E4A" w:rsidRPr="00EF5447" w:rsidDel="00B84DCE" w:rsidRDefault="008D1E4A" w:rsidP="00C620E0">
            <w:pPr>
              <w:pStyle w:val="TAC"/>
              <w:rPr>
                <w:del w:id="988" w:author="Apple" w:date="2021-01-15T12:34:00Z"/>
                <w:lang w:eastAsia="zh-CN"/>
              </w:rPr>
            </w:pPr>
            <w:del w:id="989" w:author="Apple" w:date="2021-01-15T12:34:00Z">
              <w:r w:rsidRPr="00EF5447" w:rsidDel="00B84DCE">
                <w:rPr>
                  <w:lang w:eastAsia="zh-CN"/>
                </w:rPr>
                <w:delText>DC_2A-66A-66A_n260I</w:delText>
              </w:r>
            </w:del>
          </w:p>
          <w:p w14:paraId="48E741C7" w14:textId="204AC037" w:rsidR="008D1E4A" w:rsidRPr="00EF5447" w:rsidDel="00B84DCE" w:rsidRDefault="008D1E4A" w:rsidP="00C620E0">
            <w:pPr>
              <w:pStyle w:val="TAC"/>
              <w:rPr>
                <w:del w:id="990" w:author="Apple" w:date="2021-01-15T12:34:00Z"/>
                <w:lang w:eastAsia="zh-CN"/>
              </w:rPr>
            </w:pPr>
            <w:del w:id="991" w:author="Apple" w:date="2021-01-15T12:34:00Z">
              <w:r w:rsidRPr="00EF5447" w:rsidDel="00B84DCE">
                <w:rPr>
                  <w:lang w:eastAsia="zh-CN"/>
                </w:rPr>
                <w:delText>DC_2A-66A-66A_n260J</w:delText>
              </w:r>
            </w:del>
          </w:p>
          <w:p w14:paraId="6AD3387F" w14:textId="5C04183B" w:rsidR="008D1E4A" w:rsidRPr="00EF5447" w:rsidDel="00B84DCE" w:rsidRDefault="008D1E4A" w:rsidP="00C620E0">
            <w:pPr>
              <w:pStyle w:val="TAC"/>
              <w:rPr>
                <w:del w:id="992" w:author="Apple" w:date="2021-01-15T12:34:00Z"/>
                <w:lang w:eastAsia="zh-CN"/>
              </w:rPr>
            </w:pPr>
            <w:del w:id="993" w:author="Apple" w:date="2021-01-15T12:34:00Z">
              <w:r w:rsidRPr="00EF5447" w:rsidDel="00B84DCE">
                <w:rPr>
                  <w:lang w:eastAsia="zh-CN"/>
                </w:rPr>
                <w:delText>DC_2A-66A-66A_n260K</w:delText>
              </w:r>
            </w:del>
          </w:p>
          <w:p w14:paraId="442B4BBC" w14:textId="5727B45C" w:rsidR="008D1E4A" w:rsidRPr="00EF5447" w:rsidDel="00B84DCE" w:rsidRDefault="008D1E4A" w:rsidP="00C620E0">
            <w:pPr>
              <w:pStyle w:val="TAC"/>
              <w:rPr>
                <w:del w:id="994" w:author="Apple" w:date="2021-01-15T12:34:00Z"/>
                <w:lang w:eastAsia="zh-CN"/>
              </w:rPr>
            </w:pPr>
            <w:del w:id="995" w:author="Apple" w:date="2021-01-15T12:34:00Z">
              <w:r w:rsidRPr="00EF5447" w:rsidDel="00B84DCE">
                <w:rPr>
                  <w:lang w:eastAsia="zh-CN"/>
                </w:rPr>
                <w:delText>DC_2A-66A-66A_n260L</w:delText>
              </w:r>
            </w:del>
          </w:p>
          <w:p w14:paraId="4C053ED7" w14:textId="4745BC1C" w:rsidR="008D1E4A" w:rsidRPr="00EF5447" w:rsidDel="00B84DCE" w:rsidRDefault="008D1E4A" w:rsidP="00C620E0">
            <w:pPr>
              <w:pStyle w:val="TAC"/>
              <w:rPr>
                <w:del w:id="996" w:author="Apple" w:date="2021-01-15T12:34:00Z"/>
                <w:rFonts w:cs="Arial"/>
                <w:lang w:eastAsia="ja-JP"/>
              </w:rPr>
            </w:pPr>
            <w:del w:id="997" w:author="Apple" w:date="2021-01-15T12:34: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48AC41" w14:textId="2BEF8FA5" w:rsidR="008D1E4A" w:rsidRPr="00EF5447" w:rsidDel="00B84DCE" w:rsidRDefault="008D1E4A" w:rsidP="00C620E0">
            <w:pPr>
              <w:pStyle w:val="TAC"/>
              <w:rPr>
                <w:del w:id="998" w:author="Apple" w:date="2021-01-15T12:34:00Z"/>
                <w:noProof/>
                <w:lang w:eastAsia="zh-CN"/>
              </w:rPr>
            </w:pPr>
            <w:del w:id="999" w:author="Apple" w:date="2021-01-15T12:34:00Z">
              <w:r w:rsidRPr="00EF5447" w:rsidDel="00B84DCE">
                <w:rPr>
                  <w:noProof/>
                  <w:lang w:eastAsia="zh-CN"/>
                </w:rPr>
                <w:delText>DC_2A_n260G</w:delText>
              </w:r>
            </w:del>
          </w:p>
          <w:p w14:paraId="7F04ED89" w14:textId="166A8E0F" w:rsidR="008D1E4A" w:rsidRPr="00EF5447" w:rsidDel="00B84DCE" w:rsidRDefault="008D1E4A" w:rsidP="00C620E0">
            <w:pPr>
              <w:pStyle w:val="TAC"/>
              <w:rPr>
                <w:del w:id="1000" w:author="Apple" w:date="2021-01-15T12:34:00Z"/>
                <w:noProof/>
                <w:lang w:eastAsia="zh-CN"/>
              </w:rPr>
            </w:pPr>
            <w:del w:id="1001" w:author="Apple" w:date="2021-01-15T12:34:00Z">
              <w:r w:rsidRPr="00EF5447" w:rsidDel="00B84DCE">
                <w:rPr>
                  <w:noProof/>
                  <w:lang w:eastAsia="zh-CN"/>
                </w:rPr>
                <w:delText>DC_66A_n260G</w:delText>
              </w:r>
            </w:del>
          </w:p>
        </w:tc>
      </w:tr>
      <w:tr w:rsidR="008D1E4A" w:rsidRPr="00EF5447" w:rsidDel="00B84DCE" w14:paraId="45F59385" w14:textId="16DDC9C8" w:rsidTr="00C620E0">
        <w:trPr>
          <w:trHeight w:val="187"/>
          <w:jc w:val="center"/>
          <w:del w:id="1002" w:author="Apple" w:date="2021-01-15T12: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C38AA" w14:textId="67159988" w:rsidR="008D1E4A" w:rsidRPr="00EF5447" w:rsidDel="00B84DCE" w:rsidRDefault="008D1E4A" w:rsidP="00C620E0">
            <w:pPr>
              <w:pStyle w:val="TAC"/>
              <w:rPr>
                <w:del w:id="1003" w:author="Apple" w:date="2021-01-15T12:32:00Z"/>
                <w:lang w:eastAsia="fi-FI"/>
              </w:rPr>
            </w:pPr>
            <w:del w:id="1004"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_n260I</w:delText>
              </w:r>
            </w:del>
          </w:p>
          <w:p w14:paraId="3E669D83" w14:textId="78607A7D" w:rsidR="008D1E4A" w:rsidRPr="00EF5447" w:rsidDel="00B84DCE" w:rsidRDefault="008D1E4A" w:rsidP="00C620E0">
            <w:pPr>
              <w:pStyle w:val="TAC"/>
              <w:rPr>
                <w:del w:id="1005" w:author="Apple" w:date="2021-01-15T12:32:00Z"/>
                <w:lang w:eastAsia="fi-FI"/>
              </w:rPr>
            </w:pPr>
            <w:del w:id="1006"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_n260J</w:delText>
              </w:r>
            </w:del>
          </w:p>
          <w:p w14:paraId="01B57692" w14:textId="72422D04" w:rsidR="008D1E4A" w:rsidRPr="00EF5447" w:rsidDel="00B84DCE" w:rsidRDefault="008D1E4A" w:rsidP="00C620E0">
            <w:pPr>
              <w:pStyle w:val="TAC"/>
              <w:rPr>
                <w:del w:id="1007" w:author="Apple" w:date="2021-01-15T12:32:00Z"/>
                <w:lang w:eastAsia="fi-FI"/>
              </w:rPr>
            </w:pPr>
            <w:del w:id="1008"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_n260K</w:delText>
              </w:r>
            </w:del>
          </w:p>
          <w:p w14:paraId="2992798F" w14:textId="44F55B72" w:rsidR="008D1E4A" w:rsidRPr="00EF5447" w:rsidDel="00B84DCE" w:rsidRDefault="008D1E4A" w:rsidP="00C620E0">
            <w:pPr>
              <w:pStyle w:val="TAC"/>
              <w:rPr>
                <w:del w:id="1009" w:author="Apple" w:date="2021-01-15T12:32:00Z"/>
                <w:lang w:eastAsia="fi-FI"/>
              </w:rPr>
            </w:pPr>
            <w:del w:id="1010"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_n260L</w:delText>
              </w:r>
            </w:del>
          </w:p>
          <w:p w14:paraId="734E3778" w14:textId="76F6DC15" w:rsidR="008D1E4A" w:rsidRPr="00EF5447" w:rsidDel="00B84DCE" w:rsidRDefault="008D1E4A" w:rsidP="00C620E0">
            <w:pPr>
              <w:pStyle w:val="TAC"/>
              <w:rPr>
                <w:del w:id="1011" w:author="Apple" w:date="2021-01-15T12:32:00Z"/>
                <w:noProof/>
              </w:rPr>
            </w:pPr>
            <w:del w:id="1012" w:author="Apple" w:date="2021-01-15T12:32:00Z">
              <w:r w:rsidRPr="00EF5447" w:rsidDel="00B84DCE">
                <w:rPr>
                  <w:lang w:eastAsia="fi-FI"/>
                </w:rPr>
                <w:delText>DC_2A</w:delText>
              </w:r>
              <w:r w:rsidRPr="00EF5447" w:rsidDel="00B84DCE">
                <w:rPr>
                  <w:rFonts w:cs="Arial"/>
                  <w:noProof/>
                  <w:szCs w:val="18"/>
                  <w:lang w:eastAsia="zh-CN"/>
                </w:rPr>
                <w:delText>-66A</w:delText>
              </w:r>
              <w:r w:rsidRPr="00EF5447" w:rsidDel="00B84DCE">
                <w:rPr>
                  <w:lang w:eastAsia="fi-FI"/>
                </w:rPr>
                <w:delText>_n260M</w:delText>
              </w:r>
            </w:del>
          </w:p>
          <w:p w14:paraId="1AB2E33E" w14:textId="5C966B1E" w:rsidR="008D1E4A" w:rsidRPr="00EF5447" w:rsidDel="00B84DCE" w:rsidRDefault="008D1E4A" w:rsidP="00C620E0">
            <w:pPr>
              <w:pStyle w:val="TAC"/>
              <w:rPr>
                <w:del w:id="1013" w:author="Apple" w:date="2021-01-15T12:35:00Z"/>
                <w:lang w:eastAsia="zh-CN"/>
              </w:rPr>
            </w:pPr>
            <w:del w:id="1014" w:author="Apple" w:date="2021-01-15T12:35:00Z">
              <w:r w:rsidRPr="00EF5447" w:rsidDel="00B84DCE">
                <w:rPr>
                  <w:lang w:eastAsia="zh-CN"/>
                </w:rPr>
                <w:delText>DC_2A-66A-66A_n260I</w:delText>
              </w:r>
            </w:del>
          </w:p>
          <w:p w14:paraId="5BC483AF" w14:textId="1B6D937E" w:rsidR="008D1E4A" w:rsidRPr="00EF5447" w:rsidDel="00B84DCE" w:rsidRDefault="008D1E4A" w:rsidP="00C620E0">
            <w:pPr>
              <w:pStyle w:val="TAC"/>
              <w:rPr>
                <w:del w:id="1015" w:author="Apple" w:date="2021-01-15T12:35:00Z"/>
                <w:lang w:eastAsia="zh-CN"/>
              </w:rPr>
            </w:pPr>
            <w:del w:id="1016" w:author="Apple" w:date="2021-01-15T12:35:00Z">
              <w:r w:rsidRPr="00EF5447" w:rsidDel="00B84DCE">
                <w:rPr>
                  <w:lang w:eastAsia="zh-CN"/>
                </w:rPr>
                <w:delText>DC_2A-66A-66A_n260J</w:delText>
              </w:r>
            </w:del>
          </w:p>
          <w:p w14:paraId="1CFCB954" w14:textId="44872F08" w:rsidR="008D1E4A" w:rsidRPr="00EF5447" w:rsidDel="00B84DCE" w:rsidRDefault="008D1E4A" w:rsidP="00C620E0">
            <w:pPr>
              <w:pStyle w:val="TAC"/>
              <w:rPr>
                <w:del w:id="1017" w:author="Apple" w:date="2021-01-15T12:35:00Z"/>
                <w:lang w:eastAsia="zh-CN"/>
              </w:rPr>
            </w:pPr>
            <w:del w:id="1018" w:author="Apple" w:date="2021-01-15T12:35:00Z">
              <w:r w:rsidRPr="00EF5447" w:rsidDel="00B84DCE">
                <w:rPr>
                  <w:lang w:eastAsia="zh-CN"/>
                </w:rPr>
                <w:delText>DC_2A-66A-66A_n260K</w:delText>
              </w:r>
            </w:del>
          </w:p>
          <w:p w14:paraId="265E7C72" w14:textId="2F16F443" w:rsidR="008D1E4A" w:rsidRPr="00EF5447" w:rsidDel="00B84DCE" w:rsidRDefault="008D1E4A" w:rsidP="00C620E0">
            <w:pPr>
              <w:pStyle w:val="TAC"/>
              <w:rPr>
                <w:del w:id="1019" w:author="Apple" w:date="2021-01-15T12:35:00Z"/>
                <w:lang w:eastAsia="zh-CN"/>
              </w:rPr>
            </w:pPr>
            <w:del w:id="1020" w:author="Apple" w:date="2021-01-15T12:35:00Z">
              <w:r w:rsidRPr="00EF5447" w:rsidDel="00B84DCE">
                <w:rPr>
                  <w:lang w:eastAsia="zh-CN"/>
                </w:rPr>
                <w:delText>DC_2A-66A-66A_n260L</w:delText>
              </w:r>
            </w:del>
          </w:p>
          <w:p w14:paraId="11D8EC58" w14:textId="4DE20FD7" w:rsidR="008D1E4A" w:rsidRPr="00EF5447" w:rsidDel="00B84DCE" w:rsidRDefault="008D1E4A" w:rsidP="00C620E0">
            <w:pPr>
              <w:pStyle w:val="TAC"/>
              <w:rPr>
                <w:del w:id="1021" w:author="Apple" w:date="2021-01-15T12:35:00Z"/>
                <w:rFonts w:cs="Arial"/>
                <w:lang w:eastAsia="ja-JP"/>
              </w:rPr>
            </w:pPr>
            <w:del w:id="1022" w:author="Apple" w:date="2021-01-15T12:35: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EFB805" w14:textId="6A78891F" w:rsidR="008D1E4A" w:rsidRPr="00EF5447" w:rsidDel="00B84DCE" w:rsidRDefault="008D1E4A" w:rsidP="00C620E0">
            <w:pPr>
              <w:pStyle w:val="TAC"/>
              <w:rPr>
                <w:del w:id="1023" w:author="Apple" w:date="2021-01-15T12:35:00Z"/>
                <w:noProof/>
                <w:lang w:eastAsia="zh-CN"/>
              </w:rPr>
            </w:pPr>
            <w:del w:id="1024" w:author="Apple" w:date="2021-01-15T12:35:00Z">
              <w:r w:rsidRPr="00EF5447" w:rsidDel="00B84DCE">
                <w:rPr>
                  <w:noProof/>
                  <w:lang w:eastAsia="zh-CN"/>
                </w:rPr>
                <w:delText>DC_2A_n260H</w:delText>
              </w:r>
            </w:del>
          </w:p>
          <w:p w14:paraId="0C737FAC" w14:textId="5BF66717" w:rsidR="008D1E4A" w:rsidRPr="00EF5447" w:rsidDel="00B84DCE" w:rsidRDefault="008D1E4A" w:rsidP="00C620E0">
            <w:pPr>
              <w:pStyle w:val="TAC"/>
              <w:rPr>
                <w:del w:id="1025" w:author="Apple" w:date="2021-01-15T12:35:00Z"/>
                <w:noProof/>
                <w:lang w:eastAsia="zh-CN"/>
              </w:rPr>
            </w:pPr>
            <w:del w:id="1026" w:author="Apple" w:date="2021-01-15T12:35:00Z">
              <w:r w:rsidRPr="00EF5447" w:rsidDel="00B84DCE">
                <w:rPr>
                  <w:noProof/>
                  <w:lang w:eastAsia="zh-CN"/>
                </w:rPr>
                <w:delText>DC_66A_n260H</w:delText>
              </w:r>
            </w:del>
          </w:p>
        </w:tc>
      </w:tr>
      <w:tr w:rsidR="008D1E4A" w:rsidRPr="00EF5447" w:rsidDel="00B84DCE" w14:paraId="368FA60F" w14:textId="24F5ABBF" w:rsidTr="00C620E0">
        <w:trPr>
          <w:trHeight w:val="187"/>
          <w:jc w:val="center"/>
          <w:del w:id="1027" w:author="Apple" w:date="2021-01-15T12: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292B55" w14:textId="75BC6095" w:rsidR="008D1E4A" w:rsidRPr="00EF5447" w:rsidDel="00B84DCE" w:rsidRDefault="008D1E4A" w:rsidP="00C620E0">
            <w:pPr>
              <w:pStyle w:val="TAC"/>
              <w:rPr>
                <w:del w:id="1028" w:author="Apple" w:date="2021-01-15T12:33:00Z"/>
                <w:lang w:eastAsia="zh-CN"/>
              </w:rPr>
            </w:pPr>
            <w:del w:id="1029" w:author="Apple" w:date="2021-01-15T12:33:00Z">
              <w:r w:rsidRPr="00EF5447" w:rsidDel="00B84DCE">
                <w:rPr>
                  <w:lang w:eastAsia="zh-CN"/>
                </w:rPr>
                <w:lastRenderedPageBreak/>
                <w:delText>DC_2A-66A_n260I</w:delText>
              </w:r>
            </w:del>
          </w:p>
          <w:p w14:paraId="3B7049CD" w14:textId="57068B75" w:rsidR="008D1E4A" w:rsidRPr="00EF5447" w:rsidDel="00B84DCE" w:rsidRDefault="008D1E4A" w:rsidP="00C620E0">
            <w:pPr>
              <w:pStyle w:val="TAC"/>
              <w:rPr>
                <w:del w:id="1030" w:author="Apple" w:date="2021-01-15T12:33:00Z"/>
                <w:lang w:eastAsia="zh-CN"/>
              </w:rPr>
            </w:pPr>
            <w:del w:id="1031" w:author="Apple" w:date="2021-01-15T12:33:00Z">
              <w:r w:rsidRPr="00EF5447" w:rsidDel="00B84DCE">
                <w:rPr>
                  <w:lang w:eastAsia="zh-CN"/>
                </w:rPr>
                <w:delText>DC_2A-66A_n260J</w:delText>
              </w:r>
            </w:del>
          </w:p>
          <w:p w14:paraId="5DCC02EE" w14:textId="5443EC38" w:rsidR="008D1E4A" w:rsidRPr="00EF5447" w:rsidDel="00B84DCE" w:rsidRDefault="008D1E4A" w:rsidP="00C620E0">
            <w:pPr>
              <w:pStyle w:val="TAC"/>
              <w:rPr>
                <w:del w:id="1032" w:author="Apple" w:date="2021-01-15T12:33:00Z"/>
                <w:lang w:eastAsia="zh-CN"/>
              </w:rPr>
            </w:pPr>
            <w:del w:id="1033" w:author="Apple" w:date="2021-01-15T12:33:00Z">
              <w:r w:rsidRPr="00EF5447" w:rsidDel="00B84DCE">
                <w:rPr>
                  <w:lang w:eastAsia="zh-CN"/>
                </w:rPr>
                <w:delText>DC_2A-66A_n260K</w:delText>
              </w:r>
            </w:del>
          </w:p>
          <w:p w14:paraId="76994CE8" w14:textId="7D197D06" w:rsidR="008D1E4A" w:rsidRPr="00EF5447" w:rsidDel="00B84DCE" w:rsidRDefault="008D1E4A" w:rsidP="00C620E0">
            <w:pPr>
              <w:pStyle w:val="TAC"/>
              <w:rPr>
                <w:del w:id="1034" w:author="Apple" w:date="2021-01-15T12:33:00Z"/>
                <w:lang w:eastAsia="zh-CN"/>
              </w:rPr>
            </w:pPr>
            <w:del w:id="1035" w:author="Apple" w:date="2021-01-15T12:33:00Z">
              <w:r w:rsidRPr="00EF5447" w:rsidDel="00B84DCE">
                <w:rPr>
                  <w:lang w:eastAsia="zh-CN"/>
                </w:rPr>
                <w:delText>DC_2A-66A_n260L</w:delText>
              </w:r>
            </w:del>
          </w:p>
          <w:p w14:paraId="7228686C" w14:textId="4E27C272" w:rsidR="008D1E4A" w:rsidRPr="00EF5447" w:rsidDel="00B84DCE" w:rsidRDefault="008D1E4A" w:rsidP="00C620E0">
            <w:pPr>
              <w:pStyle w:val="TAC"/>
              <w:rPr>
                <w:del w:id="1036" w:author="Apple" w:date="2021-01-15T12:33:00Z"/>
                <w:lang w:eastAsia="zh-CN"/>
              </w:rPr>
            </w:pPr>
            <w:del w:id="1037" w:author="Apple" w:date="2021-01-15T12:33:00Z">
              <w:r w:rsidRPr="00EF5447" w:rsidDel="00B84DCE">
                <w:rPr>
                  <w:lang w:eastAsia="zh-CN"/>
                </w:rPr>
                <w:delText>DC_2A-66A_n260M</w:delText>
              </w:r>
            </w:del>
          </w:p>
          <w:p w14:paraId="133AF917" w14:textId="7920E37F" w:rsidR="008D1E4A" w:rsidRPr="00EF5447" w:rsidDel="00B84DCE" w:rsidRDefault="008D1E4A" w:rsidP="00C620E0">
            <w:pPr>
              <w:pStyle w:val="TAC"/>
              <w:rPr>
                <w:del w:id="1038" w:author="Apple" w:date="2021-01-15T12:36:00Z"/>
                <w:lang w:eastAsia="zh-CN"/>
              </w:rPr>
            </w:pPr>
            <w:del w:id="1039" w:author="Apple" w:date="2021-01-15T12:36:00Z">
              <w:r w:rsidRPr="00EF5447" w:rsidDel="00B84DCE">
                <w:rPr>
                  <w:lang w:eastAsia="zh-CN"/>
                </w:rPr>
                <w:delText>DC_2A-66A-66A_n260I</w:delText>
              </w:r>
            </w:del>
          </w:p>
          <w:p w14:paraId="58729297" w14:textId="75E30386" w:rsidR="008D1E4A" w:rsidRPr="00EF5447" w:rsidDel="00B84DCE" w:rsidRDefault="008D1E4A" w:rsidP="00C620E0">
            <w:pPr>
              <w:pStyle w:val="TAC"/>
              <w:rPr>
                <w:del w:id="1040" w:author="Apple" w:date="2021-01-15T12:36:00Z"/>
                <w:lang w:eastAsia="zh-CN"/>
              </w:rPr>
            </w:pPr>
            <w:del w:id="1041" w:author="Apple" w:date="2021-01-15T12:36:00Z">
              <w:r w:rsidRPr="00EF5447" w:rsidDel="00B84DCE">
                <w:rPr>
                  <w:lang w:eastAsia="zh-CN"/>
                </w:rPr>
                <w:delText>DC_2A-66A-66A_n260J</w:delText>
              </w:r>
            </w:del>
          </w:p>
          <w:p w14:paraId="3E6E7D47" w14:textId="41917206" w:rsidR="008D1E4A" w:rsidRPr="00EF5447" w:rsidDel="00B84DCE" w:rsidRDefault="008D1E4A" w:rsidP="00C620E0">
            <w:pPr>
              <w:pStyle w:val="TAC"/>
              <w:rPr>
                <w:del w:id="1042" w:author="Apple" w:date="2021-01-15T12:36:00Z"/>
                <w:lang w:eastAsia="zh-CN"/>
              </w:rPr>
            </w:pPr>
            <w:del w:id="1043" w:author="Apple" w:date="2021-01-15T12:36:00Z">
              <w:r w:rsidRPr="00EF5447" w:rsidDel="00B84DCE">
                <w:rPr>
                  <w:lang w:eastAsia="zh-CN"/>
                </w:rPr>
                <w:delText>DC_2A-66A-66A_n260K</w:delText>
              </w:r>
            </w:del>
          </w:p>
          <w:p w14:paraId="2FC8DF24" w14:textId="6624D9C0" w:rsidR="008D1E4A" w:rsidRPr="00EF5447" w:rsidDel="00B84DCE" w:rsidRDefault="008D1E4A" w:rsidP="00C620E0">
            <w:pPr>
              <w:pStyle w:val="TAC"/>
              <w:rPr>
                <w:del w:id="1044" w:author="Apple" w:date="2021-01-15T12:36:00Z"/>
                <w:lang w:eastAsia="zh-CN"/>
              </w:rPr>
            </w:pPr>
            <w:del w:id="1045" w:author="Apple" w:date="2021-01-15T12:36:00Z">
              <w:r w:rsidRPr="00EF5447" w:rsidDel="00B84DCE">
                <w:rPr>
                  <w:lang w:eastAsia="zh-CN"/>
                </w:rPr>
                <w:delText>DC_2A-66A-66A_n260L</w:delText>
              </w:r>
            </w:del>
          </w:p>
          <w:p w14:paraId="48253375" w14:textId="78834E0C" w:rsidR="008D1E4A" w:rsidRPr="00EF5447" w:rsidDel="00B84DCE" w:rsidRDefault="008D1E4A" w:rsidP="00C620E0">
            <w:pPr>
              <w:pStyle w:val="TAC"/>
              <w:rPr>
                <w:del w:id="1046" w:author="Apple" w:date="2021-01-15T12:36:00Z"/>
                <w:rFonts w:cs="Arial"/>
                <w:lang w:eastAsia="ja-JP"/>
              </w:rPr>
            </w:pPr>
            <w:del w:id="1047" w:author="Apple" w:date="2021-01-15T12:36: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33DF00" w14:textId="5FD28A2A" w:rsidR="008D1E4A" w:rsidRPr="00EF5447" w:rsidDel="00B84DCE" w:rsidRDefault="008D1E4A" w:rsidP="00C620E0">
            <w:pPr>
              <w:pStyle w:val="TAC"/>
              <w:rPr>
                <w:del w:id="1048" w:author="Apple" w:date="2021-01-15T12:36:00Z"/>
                <w:lang w:eastAsia="zh-CN"/>
              </w:rPr>
            </w:pPr>
            <w:del w:id="1049" w:author="Apple" w:date="2021-01-15T12:36:00Z">
              <w:r w:rsidRPr="00EF5447" w:rsidDel="00B84DCE">
                <w:rPr>
                  <w:lang w:eastAsia="zh-CN"/>
                </w:rPr>
                <w:delText>DC_2A_n260I</w:delText>
              </w:r>
            </w:del>
          </w:p>
          <w:p w14:paraId="1EFEF87D" w14:textId="6C376A4B" w:rsidR="008D1E4A" w:rsidRPr="00EF5447" w:rsidDel="00B84DCE" w:rsidRDefault="008D1E4A" w:rsidP="00C620E0">
            <w:pPr>
              <w:pStyle w:val="TAC"/>
              <w:rPr>
                <w:del w:id="1050" w:author="Apple" w:date="2021-01-15T12:36:00Z"/>
                <w:noProof/>
                <w:lang w:eastAsia="zh-CN"/>
              </w:rPr>
            </w:pPr>
            <w:del w:id="1051" w:author="Apple" w:date="2021-01-15T12:36:00Z">
              <w:r w:rsidRPr="00EF5447" w:rsidDel="00B84DCE">
                <w:rPr>
                  <w:lang w:eastAsia="zh-CN"/>
                </w:rPr>
                <w:delText>DC_66A_n260I</w:delText>
              </w:r>
            </w:del>
          </w:p>
        </w:tc>
      </w:tr>
      <w:tr w:rsidR="00F97E5E" w:rsidRPr="00EF5447" w14:paraId="5F17F493" w14:textId="77777777" w:rsidTr="00C620E0">
        <w:trPr>
          <w:trHeight w:val="187"/>
          <w:jc w:val="center"/>
          <w:ins w:id="1052" w:author="Apple" w:date="2021-01-15T12: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D042AF" w14:textId="77777777" w:rsidR="00F97E5E" w:rsidRPr="00EF5447" w:rsidRDefault="00F97E5E" w:rsidP="00F97E5E">
            <w:pPr>
              <w:pStyle w:val="TAC"/>
              <w:rPr>
                <w:ins w:id="1053" w:author="Apple" w:date="2021-01-15T12:39:00Z"/>
                <w:noProof/>
                <w:lang w:eastAsia="zh-CN"/>
              </w:rPr>
            </w:pPr>
            <w:ins w:id="1054" w:author="Apple" w:date="2021-01-15T12:39:00Z">
              <w:r w:rsidRPr="00EF5447">
                <w:rPr>
                  <w:noProof/>
                  <w:lang w:eastAsia="zh-CN"/>
                </w:rPr>
                <w:t>DC_2A-2A-66A_n260A</w:t>
              </w:r>
            </w:ins>
          </w:p>
          <w:p w14:paraId="769B1A73" w14:textId="77777777" w:rsidR="00F97E5E" w:rsidRPr="00EF5447" w:rsidRDefault="00F97E5E" w:rsidP="00F97E5E">
            <w:pPr>
              <w:pStyle w:val="TAC"/>
              <w:rPr>
                <w:ins w:id="1055" w:author="Apple" w:date="2021-01-15T12:39:00Z"/>
              </w:rPr>
            </w:pPr>
            <w:ins w:id="1056" w:author="Apple" w:date="2021-01-15T12:39:00Z">
              <w:r w:rsidRPr="00EF5447">
                <w:t>DC_2A-2A-66A_n260G</w:t>
              </w:r>
            </w:ins>
          </w:p>
          <w:p w14:paraId="375296AE" w14:textId="77777777" w:rsidR="00F97E5E" w:rsidRPr="00EF5447" w:rsidRDefault="00F97E5E" w:rsidP="00F97E5E">
            <w:pPr>
              <w:pStyle w:val="TAC"/>
              <w:rPr>
                <w:ins w:id="1057" w:author="Apple" w:date="2021-01-15T12:39:00Z"/>
                <w:lang w:eastAsia="fr-FR"/>
              </w:rPr>
            </w:pPr>
            <w:ins w:id="1058" w:author="Apple" w:date="2021-01-15T12:39:00Z">
              <w:r w:rsidRPr="00EF5447">
                <w:t>DC_2A-2A-66A_n260H</w:t>
              </w:r>
            </w:ins>
          </w:p>
          <w:p w14:paraId="766B5013" w14:textId="77777777" w:rsidR="00F97E5E" w:rsidRPr="00EF5447" w:rsidRDefault="00F97E5E" w:rsidP="00F97E5E">
            <w:pPr>
              <w:pStyle w:val="TAC"/>
              <w:rPr>
                <w:ins w:id="1059" w:author="Apple" w:date="2021-01-15T12:39:00Z"/>
                <w:noProof/>
                <w:lang w:eastAsia="zh-CN"/>
              </w:rPr>
            </w:pPr>
            <w:ins w:id="1060" w:author="Apple" w:date="2021-01-15T12:39:00Z">
              <w:r w:rsidRPr="00EF5447">
                <w:t>DC_2A-2A-66A_n260I</w:t>
              </w:r>
            </w:ins>
          </w:p>
          <w:p w14:paraId="0DEBD1F5" w14:textId="77777777" w:rsidR="00F97E5E" w:rsidRPr="00EF5447" w:rsidRDefault="00F97E5E" w:rsidP="00F97E5E">
            <w:pPr>
              <w:pStyle w:val="TAC"/>
              <w:rPr>
                <w:ins w:id="1061" w:author="Apple" w:date="2021-01-15T12:39:00Z"/>
                <w:noProof/>
                <w:lang w:eastAsia="zh-CN"/>
              </w:rPr>
            </w:pPr>
            <w:ins w:id="1062" w:author="Apple" w:date="2021-01-15T12:39:00Z">
              <w:r w:rsidRPr="00EF5447">
                <w:t>DC_2A-2A-66A_n260J</w:t>
              </w:r>
            </w:ins>
          </w:p>
          <w:p w14:paraId="2AE24A98" w14:textId="77777777" w:rsidR="00F97E5E" w:rsidRPr="00EF5447" w:rsidRDefault="00F97E5E" w:rsidP="00F97E5E">
            <w:pPr>
              <w:pStyle w:val="TAC"/>
              <w:rPr>
                <w:ins w:id="1063" w:author="Apple" w:date="2021-01-15T12:39:00Z"/>
                <w:noProof/>
                <w:lang w:eastAsia="zh-CN"/>
              </w:rPr>
            </w:pPr>
            <w:ins w:id="1064" w:author="Apple" w:date="2021-01-15T12:39:00Z">
              <w:r w:rsidRPr="00EF5447">
                <w:t>DC_2A-2A-66A_n260K</w:t>
              </w:r>
            </w:ins>
          </w:p>
          <w:p w14:paraId="46547199" w14:textId="77777777" w:rsidR="00F97E5E" w:rsidRPr="00EF5447" w:rsidRDefault="00F97E5E" w:rsidP="00F97E5E">
            <w:pPr>
              <w:pStyle w:val="TAC"/>
              <w:rPr>
                <w:ins w:id="1065" w:author="Apple" w:date="2021-01-15T12:39:00Z"/>
                <w:noProof/>
                <w:lang w:eastAsia="zh-CN"/>
              </w:rPr>
            </w:pPr>
            <w:ins w:id="1066" w:author="Apple" w:date="2021-01-15T12:39:00Z">
              <w:r w:rsidRPr="00EF5447">
                <w:t>DC_2A-2A-66A_n260L</w:t>
              </w:r>
            </w:ins>
          </w:p>
          <w:p w14:paraId="3F9426AD" w14:textId="2D18FF56" w:rsidR="00F97E5E" w:rsidRPr="00EF5447" w:rsidRDefault="00F97E5E" w:rsidP="00F97E5E">
            <w:pPr>
              <w:pStyle w:val="TAC"/>
              <w:rPr>
                <w:ins w:id="1067" w:author="Apple" w:date="2021-01-15T12:38:00Z"/>
                <w:noProof/>
                <w:lang w:eastAsia="zh-CN"/>
              </w:rPr>
            </w:pPr>
            <w:ins w:id="1068" w:author="Apple" w:date="2021-01-15T12:39:00Z">
              <w:r w:rsidRPr="00EF5447">
                <w:t>DC_2A-2A-66A_n260M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F93E50" w14:textId="77777777" w:rsidR="00F97E5E" w:rsidRPr="00EF5447" w:rsidRDefault="00F97E5E" w:rsidP="00F97E5E">
            <w:pPr>
              <w:pStyle w:val="TAC"/>
              <w:rPr>
                <w:ins w:id="1069" w:author="Apple" w:date="2021-01-15T12:39:00Z"/>
                <w:noProof/>
                <w:lang w:eastAsia="zh-CN"/>
              </w:rPr>
            </w:pPr>
            <w:ins w:id="1070" w:author="Apple" w:date="2021-01-15T12:39:00Z">
              <w:r w:rsidRPr="00EF5447">
                <w:rPr>
                  <w:noProof/>
                  <w:lang w:eastAsia="zh-CN"/>
                </w:rPr>
                <w:t>DC_2A_n260A</w:t>
              </w:r>
            </w:ins>
          </w:p>
          <w:p w14:paraId="319C954A" w14:textId="24D88092" w:rsidR="00F97E5E" w:rsidRPr="00EF5447" w:rsidRDefault="00F97E5E" w:rsidP="00F97E5E">
            <w:pPr>
              <w:pStyle w:val="TAC"/>
              <w:rPr>
                <w:ins w:id="1071" w:author="Apple" w:date="2021-01-15T12:38:00Z"/>
                <w:noProof/>
                <w:lang w:eastAsia="zh-CN"/>
              </w:rPr>
            </w:pPr>
            <w:ins w:id="1072" w:author="Apple" w:date="2021-01-15T12:39:00Z">
              <w:r w:rsidRPr="00EF5447">
                <w:rPr>
                  <w:noProof/>
                  <w:lang w:eastAsia="zh-CN"/>
                </w:rPr>
                <w:t>DC_66A_n260A</w:t>
              </w:r>
            </w:ins>
          </w:p>
        </w:tc>
      </w:tr>
      <w:tr w:rsidR="008D1E4A" w:rsidRPr="00EF5447" w14:paraId="46A3FFB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24E56" w14:textId="0D8C0E86" w:rsidR="008D1E4A" w:rsidRPr="00EF5447" w:rsidDel="00F97E5E" w:rsidRDefault="008D1E4A" w:rsidP="00C620E0">
            <w:pPr>
              <w:pStyle w:val="TAC"/>
              <w:rPr>
                <w:del w:id="1073" w:author="Apple" w:date="2021-01-15T12:39:00Z"/>
                <w:noProof/>
                <w:lang w:eastAsia="zh-CN"/>
              </w:rPr>
            </w:pPr>
            <w:del w:id="1074" w:author="Apple" w:date="2021-01-15T12:39:00Z">
              <w:r w:rsidRPr="00EF5447" w:rsidDel="00F97E5E">
                <w:rPr>
                  <w:noProof/>
                  <w:lang w:eastAsia="zh-CN"/>
                </w:rPr>
                <w:delText>DC_2A-2A-66A_n260A</w:delText>
              </w:r>
            </w:del>
          </w:p>
          <w:p w14:paraId="67E41E9E" w14:textId="4EAAD9B2" w:rsidR="008D1E4A" w:rsidRPr="00EF5447" w:rsidDel="00F97E5E" w:rsidRDefault="008D1E4A" w:rsidP="00C620E0">
            <w:pPr>
              <w:pStyle w:val="TAC"/>
              <w:rPr>
                <w:del w:id="1075" w:author="Apple" w:date="2021-01-15T12:39:00Z"/>
              </w:rPr>
            </w:pPr>
            <w:del w:id="1076" w:author="Apple" w:date="2021-01-15T12:39:00Z">
              <w:r w:rsidRPr="00EF5447" w:rsidDel="00F97E5E">
                <w:delText>DC_2A-2A-66A_n260G</w:delText>
              </w:r>
            </w:del>
          </w:p>
          <w:p w14:paraId="35778A63" w14:textId="23155CE9" w:rsidR="008D1E4A" w:rsidRPr="00EF5447" w:rsidDel="00F97E5E" w:rsidRDefault="008D1E4A" w:rsidP="00C620E0">
            <w:pPr>
              <w:pStyle w:val="TAC"/>
              <w:rPr>
                <w:del w:id="1077" w:author="Apple" w:date="2021-01-15T12:39:00Z"/>
                <w:lang w:eastAsia="fr-FR"/>
              </w:rPr>
            </w:pPr>
            <w:del w:id="1078" w:author="Apple" w:date="2021-01-15T12:39:00Z">
              <w:r w:rsidRPr="00EF5447" w:rsidDel="00F97E5E">
                <w:delText>DC_2A-2A-66A_n260H</w:delText>
              </w:r>
            </w:del>
          </w:p>
          <w:p w14:paraId="4604BC86" w14:textId="2B0DF5FC" w:rsidR="008D1E4A" w:rsidRPr="00EF5447" w:rsidDel="00F97E5E" w:rsidRDefault="008D1E4A" w:rsidP="00C620E0">
            <w:pPr>
              <w:pStyle w:val="TAC"/>
              <w:rPr>
                <w:del w:id="1079" w:author="Apple" w:date="2021-01-15T12:39:00Z"/>
                <w:noProof/>
                <w:lang w:eastAsia="zh-CN"/>
              </w:rPr>
            </w:pPr>
            <w:del w:id="1080" w:author="Apple" w:date="2021-01-15T12:39:00Z">
              <w:r w:rsidRPr="00EF5447" w:rsidDel="00F97E5E">
                <w:delText>DC_2A-2A-66A_n260I</w:delText>
              </w:r>
            </w:del>
          </w:p>
          <w:p w14:paraId="3EC1423D" w14:textId="6259160A" w:rsidR="008D1E4A" w:rsidRPr="00EF5447" w:rsidDel="00F97E5E" w:rsidRDefault="008D1E4A" w:rsidP="00C620E0">
            <w:pPr>
              <w:pStyle w:val="TAC"/>
              <w:rPr>
                <w:del w:id="1081" w:author="Apple" w:date="2021-01-15T12:39:00Z"/>
                <w:noProof/>
                <w:lang w:eastAsia="zh-CN"/>
              </w:rPr>
            </w:pPr>
            <w:del w:id="1082" w:author="Apple" w:date="2021-01-15T12:39:00Z">
              <w:r w:rsidRPr="00EF5447" w:rsidDel="00F97E5E">
                <w:delText>DC_2A-2A-66A_n260J</w:delText>
              </w:r>
            </w:del>
          </w:p>
          <w:p w14:paraId="1716E4AC" w14:textId="7C41FA82" w:rsidR="008D1E4A" w:rsidRPr="00EF5447" w:rsidDel="00F97E5E" w:rsidRDefault="008D1E4A" w:rsidP="00C620E0">
            <w:pPr>
              <w:pStyle w:val="TAC"/>
              <w:rPr>
                <w:del w:id="1083" w:author="Apple" w:date="2021-01-15T12:39:00Z"/>
                <w:noProof/>
                <w:lang w:eastAsia="zh-CN"/>
              </w:rPr>
            </w:pPr>
            <w:del w:id="1084" w:author="Apple" w:date="2021-01-15T12:39:00Z">
              <w:r w:rsidRPr="00EF5447" w:rsidDel="00F97E5E">
                <w:delText>DC_2A-2A-66A_n260K</w:delText>
              </w:r>
            </w:del>
          </w:p>
          <w:p w14:paraId="644F4B09" w14:textId="11CDBAAE" w:rsidR="008D1E4A" w:rsidRPr="00EF5447" w:rsidDel="00F97E5E" w:rsidRDefault="008D1E4A" w:rsidP="00C620E0">
            <w:pPr>
              <w:pStyle w:val="TAC"/>
              <w:rPr>
                <w:del w:id="1085" w:author="Apple" w:date="2021-01-15T12:39:00Z"/>
                <w:noProof/>
                <w:lang w:eastAsia="zh-CN"/>
              </w:rPr>
            </w:pPr>
            <w:del w:id="1086" w:author="Apple" w:date="2021-01-15T12:39:00Z">
              <w:r w:rsidRPr="00EF5447" w:rsidDel="00F97E5E">
                <w:delText>DC_2A-2A-66A_n260L</w:delText>
              </w:r>
            </w:del>
          </w:p>
          <w:p w14:paraId="50FE8D15" w14:textId="60261F51" w:rsidR="008D1E4A" w:rsidRPr="00EF5447" w:rsidDel="00F97E5E" w:rsidRDefault="008D1E4A" w:rsidP="00C620E0">
            <w:pPr>
              <w:pStyle w:val="TAC"/>
              <w:rPr>
                <w:del w:id="1087" w:author="Apple" w:date="2021-01-15T12:39:00Z"/>
              </w:rPr>
            </w:pPr>
            <w:del w:id="1088" w:author="Apple" w:date="2021-01-15T12:39:00Z">
              <w:r w:rsidRPr="00EF5447" w:rsidDel="00F97E5E">
                <w:delText>DC_2A-2A-66A_n260M</w:delText>
              </w:r>
            </w:del>
          </w:p>
          <w:p w14:paraId="50773F49" w14:textId="77777777" w:rsidR="008D1E4A" w:rsidRPr="00EF5447" w:rsidRDefault="008D1E4A" w:rsidP="00C620E0">
            <w:pPr>
              <w:pStyle w:val="TAC"/>
              <w:rPr>
                <w:lang w:eastAsia="fr-FR"/>
              </w:rPr>
            </w:pPr>
            <w:r w:rsidRPr="00EF5447">
              <w:t>DC_2A-66A-66A_n260A</w:t>
            </w:r>
          </w:p>
          <w:p w14:paraId="09C3B980" w14:textId="77777777" w:rsidR="008D1E4A" w:rsidRPr="00EF5447" w:rsidRDefault="008D1E4A" w:rsidP="00C620E0">
            <w:pPr>
              <w:pStyle w:val="TAC"/>
            </w:pPr>
            <w:r w:rsidRPr="00EF5447">
              <w:t>DC_2A-66A-66A_n260G</w:t>
            </w:r>
          </w:p>
          <w:p w14:paraId="34B01F25" w14:textId="77777777" w:rsidR="008D1E4A" w:rsidRPr="00EF5447" w:rsidRDefault="008D1E4A" w:rsidP="00C620E0">
            <w:pPr>
              <w:pStyle w:val="TAC"/>
            </w:pPr>
            <w:r w:rsidRPr="00EF5447">
              <w:t>DC_2A-66A-66A_n260H</w:t>
            </w:r>
          </w:p>
          <w:p w14:paraId="63A79865" w14:textId="77777777" w:rsidR="008D1E4A" w:rsidRPr="00EF5447" w:rsidRDefault="008D1E4A" w:rsidP="00C620E0">
            <w:pPr>
              <w:pStyle w:val="TAC"/>
              <w:rPr>
                <w:noProof/>
                <w:lang w:eastAsia="zh-CN"/>
              </w:rPr>
            </w:pPr>
            <w:r w:rsidRPr="00EF5447">
              <w:t>DC_2A-66A-66A_n260I</w:t>
            </w:r>
          </w:p>
          <w:p w14:paraId="2F8E3F3F" w14:textId="77777777" w:rsidR="008D1E4A" w:rsidRPr="00EF5447" w:rsidRDefault="008D1E4A" w:rsidP="00C620E0">
            <w:pPr>
              <w:pStyle w:val="TAC"/>
              <w:rPr>
                <w:noProof/>
                <w:lang w:eastAsia="zh-CN"/>
              </w:rPr>
            </w:pPr>
            <w:r w:rsidRPr="00EF5447">
              <w:t>DC_2A-66A-66A_n260J</w:t>
            </w:r>
          </w:p>
          <w:p w14:paraId="7F1D2495" w14:textId="77777777" w:rsidR="008D1E4A" w:rsidRPr="00EF5447" w:rsidRDefault="008D1E4A" w:rsidP="00C620E0">
            <w:pPr>
              <w:pStyle w:val="TAC"/>
              <w:rPr>
                <w:noProof/>
                <w:lang w:eastAsia="zh-CN"/>
              </w:rPr>
            </w:pPr>
            <w:r w:rsidRPr="00EF5447">
              <w:t>DC_2A-66A-66A_n260K</w:t>
            </w:r>
          </w:p>
          <w:p w14:paraId="1C115A06" w14:textId="77777777" w:rsidR="008D1E4A" w:rsidRPr="00EF5447" w:rsidRDefault="008D1E4A" w:rsidP="00C620E0">
            <w:pPr>
              <w:pStyle w:val="TAC"/>
              <w:rPr>
                <w:noProof/>
                <w:lang w:eastAsia="zh-CN"/>
              </w:rPr>
            </w:pPr>
            <w:r w:rsidRPr="00EF5447">
              <w:t>DC_2A-66A-66A_n260L</w:t>
            </w:r>
          </w:p>
          <w:p w14:paraId="60B74F40" w14:textId="77777777" w:rsidR="008D1E4A" w:rsidRPr="00EF5447" w:rsidRDefault="008D1E4A" w:rsidP="00C620E0">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8377E" w14:textId="77777777" w:rsidR="008D1E4A" w:rsidRPr="00EF5447" w:rsidRDefault="008D1E4A" w:rsidP="00C620E0">
            <w:pPr>
              <w:pStyle w:val="TAC"/>
              <w:rPr>
                <w:noProof/>
                <w:lang w:eastAsia="zh-CN"/>
              </w:rPr>
            </w:pPr>
            <w:r w:rsidRPr="00EF5447">
              <w:rPr>
                <w:noProof/>
                <w:lang w:eastAsia="zh-CN"/>
              </w:rPr>
              <w:t>DC_2A_n260A</w:t>
            </w:r>
          </w:p>
          <w:p w14:paraId="497780CD" w14:textId="77777777" w:rsidR="008D1E4A" w:rsidRDefault="008D1E4A" w:rsidP="00C620E0">
            <w:pPr>
              <w:pStyle w:val="TAC"/>
              <w:rPr>
                <w:ins w:id="1089" w:author="Apple" w:date="2021-01-15T12:34:00Z"/>
                <w:noProof/>
                <w:lang w:eastAsia="zh-CN"/>
              </w:rPr>
            </w:pPr>
            <w:r w:rsidRPr="00EF5447">
              <w:rPr>
                <w:noProof/>
                <w:lang w:eastAsia="zh-CN"/>
              </w:rPr>
              <w:t>DC_66A_n260A</w:t>
            </w:r>
          </w:p>
          <w:p w14:paraId="08951935" w14:textId="77777777" w:rsidR="00B84DCE" w:rsidRPr="00EF5447" w:rsidRDefault="00B84DCE" w:rsidP="00B84DCE">
            <w:pPr>
              <w:pStyle w:val="TAC"/>
              <w:rPr>
                <w:ins w:id="1090" w:author="Apple" w:date="2021-01-15T12:34:00Z"/>
                <w:noProof/>
                <w:lang w:eastAsia="zh-CN"/>
              </w:rPr>
            </w:pPr>
            <w:ins w:id="1091" w:author="Apple" w:date="2021-01-15T12:34:00Z">
              <w:r w:rsidRPr="00EF5447">
                <w:rPr>
                  <w:noProof/>
                  <w:lang w:eastAsia="zh-CN"/>
                </w:rPr>
                <w:t>DC_2A_n260G</w:t>
              </w:r>
            </w:ins>
          </w:p>
          <w:p w14:paraId="472754DE" w14:textId="77777777" w:rsidR="00B84DCE" w:rsidRDefault="00B84DCE" w:rsidP="00B84DCE">
            <w:pPr>
              <w:pStyle w:val="TAC"/>
              <w:rPr>
                <w:ins w:id="1092" w:author="Apple" w:date="2021-01-15T12:35:00Z"/>
                <w:noProof/>
                <w:lang w:eastAsia="zh-CN"/>
              </w:rPr>
            </w:pPr>
            <w:ins w:id="1093" w:author="Apple" w:date="2021-01-15T12:34:00Z">
              <w:r w:rsidRPr="00EF5447">
                <w:rPr>
                  <w:noProof/>
                  <w:lang w:eastAsia="zh-CN"/>
                </w:rPr>
                <w:t>DC_66A_n260G</w:t>
              </w:r>
            </w:ins>
          </w:p>
          <w:p w14:paraId="4AEFB093" w14:textId="77777777" w:rsidR="00B84DCE" w:rsidRPr="00EF5447" w:rsidRDefault="00B84DCE" w:rsidP="00B84DCE">
            <w:pPr>
              <w:pStyle w:val="TAC"/>
              <w:rPr>
                <w:ins w:id="1094" w:author="Apple" w:date="2021-01-15T12:35:00Z"/>
                <w:noProof/>
                <w:lang w:eastAsia="zh-CN"/>
              </w:rPr>
            </w:pPr>
            <w:ins w:id="1095" w:author="Apple" w:date="2021-01-15T12:35:00Z">
              <w:r w:rsidRPr="00EF5447">
                <w:rPr>
                  <w:noProof/>
                  <w:lang w:eastAsia="zh-CN"/>
                </w:rPr>
                <w:t>DC_2A_n260H</w:t>
              </w:r>
            </w:ins>
          </w:p>
          <w:p w14:paraId="77D8276F" w14:textId="77777777" w:rsidR="00B84DCE" w:rsidRDefault="00B84DCE" w:rsidP="00B84DCE">
            <w:pPr>
              <w:pStyle w:val="TAC"/>
              <w:rPr>
                <w:ins w:id="1096" w:author="Apple" w:date="2021-01-15T12:35:00Z"/>
                <w:noProof/>
                <w:lang w:eastAsia="zh-CN"/>
              </w:rPr>
            </w:pPr>
            <w:ins w:id="1097" w:author="Apple" w:date="2021-01-15T12:35:00Z">
              <w:r w:rsidRPr="00EF5447">
                <w:rPr>
                  <w:noProof/>
                  <w:lang w:eastAsia="zh-CN"/>
                </w:rPr>
                <w:t>DC_66A_n260H</w:t>
              </w:r>
            </w:ins>
          </w:p>
          <w:p w14:paraId="3A6DC8BB" w14:textId="77777777" w:rsidR="00B84DCE" w:rsidRPr="00EF5447" w:rsidRDefault="00B84DCE" w:rsidP="00B84DCE">
            <w:pPr>
              <w:pStyle w:val="TAC"/>
              <w:rPr>
                <w:ins w:id="1098" w:author="Apple" w:date="2021-01-15T12:36:00Z"/>
                <w:lang w:eastAsia="zh-CN"/>
              </w:rPr>
            </w:pPr>
            <w:ins w:id="1099" w:author="Apple" w:date="2021-01-15T12:36:00Z">
              <w:r w:rsidRPr="00EF5447">
                <w:rPr>
                  <w:lang w:eastAsia="zh-CN"/>
                </w:rPr>
                <w:t>DC_2A_n260I</w:t>
              </w:r>
            </w:ins>
          </w:p>
          <w:p w14:paraId="0025D689" w14:textId="20BA8E12" w:rsidR="00B84DCE" w:rsidRPr="00EF5447" w:rsidRDefault="00B84DCE" w:rsidP="00B84DCE">
            <w:pPr>
              <w:pStyle w:val="TAC"/>
              <w:rPr>
                <w:noProof/>
                <w:lang w:eastAsia="zh-CN"/>
              </w:rPr>
            </w:pPr>
            <w:ins w:id="1100" w:author="Apple" w:date="2021-01-15T12:36:00Z">
              <w:r w:rsidRPr="00EF5447">
                <w:rPr>
                  <w:lang w:eastAsia="zh-CN"/>
                </w:rPr>
                <w:t>DC_66A_n260I</w:t>
              </w:r>
            </w:ins>
          </w:p>
        </w:tc>
      </w:tr>
      <w:tr w:rsidR="008D1E4A" w:rsidRPr="00EF5447" w:rsidDel="00F97E5E" w14:paraId="63B2E8DF" w14:textId="7409E530" w:rsidTr="00C620E0">
        <w:trPr>
          <w:trHeight w:val="187"/>
          <w:jc w:val="center"/>
          <w:del w:id="1101" w:author="Apple" w:date="2021-01-15T12: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94EC71" w14:textId="079E0C6B" w:rsidR="008D1E4A" w:rsidRPr="00EF5447" w:rsidDel="00F97E5E" w:rsidRDefault="008D1E4A" w:rsidP="00C620E0">
            <w:pPr>
              <w:pStyle w:val="TAC"/>
              <w:rPr>
                <w:del w:id="1102" w:author="Apple" w:date="2021-01-15T12:41:00Z"/>
                <w:noProof/>
                <w:lang w:eastAsia="zh-CN"/>
              </w:rPr>
            </w:pPr>
            <w:del w:id="1103" w:author="Apple" w:date="2021-01-15T12:41:00Z">
              <w:r w:rsidRPr="00EF5447" w:rsidDel="00F97E5E">
                <w:rPr>
                  <w:lang w:eastAsia="fi-FI"/>
                </w:rPr>
                <w:delText>DC_2A-66A_n261A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3F6353" w14:textId="542419FF" w:rsidR="008D1E4A" w:rsidRPr="00EF5447" w:rsidDel="00F97E5E" w:rsidRDefault="008D1E4A" w:rsidP="00C620E0">
            <w:pPr>
              <w:pStyle w:val="TAC"/>
              <w:rPr>
                <w:del w:id="1104" w:author="Apple" w:date="2021-01-15T12:41:00Z"/>
                <w:lang w:eastAsia="fi-FI"/>
              </w:rPr>
            </w:pPr>
            <w:del w:id="1105" w:author="Apple" w:date="2021-01-15T12:41:00Z">
              <w:r w:rsidRPr="00EF5447" w:rsidDel="00F97E5E">
                <w:rPr>
                  <w:lang w:eastAsia="fi-FI"/>
                </w:rPr>
                <w:delText>DC_2A_n261A</w:delText>
              </w:r>
            </w:del>
          </w:p>
          <w:p w14:paraId="52D22A70" w14:textId="722E4494" w:rsidR="008D1E4A" w:rsidRPr="00EF5447" w:rsidDel="00F97E5E" w:rsidRDefault="008D1E4A" w:rsidP="00C620E0">
            <w:pPr>
              <w:pStyle w:val="TAC"/>
              <w:rPr>
                <w:del w:id="1106" w:author="Apple" w:date="2021-01-15T12:41:00Z"/>
                <w:noProof/>
                <w:lang w:eastAsia="zh-CN"/>
              </w:rPr>
            </w:pPr>
            <w:del w:id="1107" w:author="Apple" w:date="2021-01-15T12:41:00Z">
              <w:r w:rsidRPr="00EF5447" w:rsidDel="00F97E5E">
                <w:rPr>
                  <w:lang w:eastAsia="fi-FI"/>
                </w:rPr>
                <w:delText>DC_66A_n261A</w:delText>
              </w:r>
            </w:del>
          </w:p>
        </w:tc>
      </w:tr>
      <w:tr w:rsidR="008D1E4A" w:rsidRPr="00EF5447" w14:paraId="71C06FD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75BBC" w14:textId="7EC7240B" w:rsidR="00F97E5E" w:rsidRDefault="00F97E5E" w:rsidP="00C620E0">
            <w:pPr>
              <w:pStyle w:val="TAC"/>
              <w:rPr>
                <w:ins w:id="1108" w:author="Apple" w:date="2021-01-15T12:40:00Z"/>
                <w:lang w:eastAsia="zh-CN"/>
              </w:rPr>
            </w:pPr>
            <w:ins w:id="1109" w:author="Apple" w:date="2021-01-15T12:40:00Z">
              <w:r w:rsidRPr="00EF5447">
                <w:rPr>
                  <w:lang w:eastAsia="fi-FI"/>
                </w:rPr>
                <w:lastRenderedPageBreak/>
                <w:t>DC_2A-66A_n261A</w:t>
              </w:r>
            </w:ins>
          </w:p>
          <w:p w14:paraId="619C9936" w14:textId="138BE0AF" w:rsidR="008D1E4A" w:rsidRPr="00EF5447" w:rsidRDefault="008D1E4A" w:rsidP="00C620E0">
            <w:pPr>
              <w:pStyle w:val="TAC"/>
              <w:rPr>
                <w:lang w:eastAsia="zh-CN"/>
              </w:rPr>
            </w:pPr>
            <w:r w:rsidRPr="00EF5447">
              <w:rPr>
                <w:lang w:eastAsia="zh-CN"/>
              </w:rPr>
              <w:t>DC_2A-66A_n261G</w:t>
            </w:r>
          </w:p>
          <w:p w14:paraId="4FAEA387" w14:textId="77777777" w:rsidR="008D1E4A" w:rsidRPr="00EF5447" w:rsidRDefault="008D1E4A" w:rsidP="00C620E0">
            <w:pPr>
              <w:pStyle w:val="TAC"/>
              <w:rPr>
                <w:lang w:eastAsia="zh-CN"/>
              </w:rPr>
            </w:pPr>
            <w:r w:rsidRPr="00EF5447">
              <w:rPr>
                <w:lang w:eastAsia="zh-CN"/>
              </w:rPr>
              <w:t>DC_2A-66A_n261H</w:t>
            </w:r>
          </w:p>
          <w:p w14:paraId="79C455FE" w14:textId="77777777" w:rsidR="008D1E4A" w:rsidRPr="00EF5447" w:rsidRDefault="008D1E4A" w:rsidP="00C620E0">
            <w:pPr>
              <w:pStyle w:val="TAC"/>
              <w:rPr>
                <w:lang w:eastAsia="zh-CN"/>
              </w:rPr>
            </w:pPr>
            <w:r w:rsidRPr="00EF5447">
              <w:rPr>
                <w:lang w:eastAsia="zh-CN"/>
              </w:rPr>
              <w:t>DC_2A-66A_n261I</w:t>
            </w:r>
          </w:p>
          <w:p w14:paraId="7C23FD50" w14:textId="77777777" w:rsidR="008D1E4A" w:rsidRPr="00EF5447" w:rsidRDefault="008D1E4A" w:rsidP="00C620E0">
            <w:pPr>
              <w:pStyle w:val="TAC"/>
              <w:rPr>
                <w:lang w:eastAsia="zh-CN"/>
              </w:rPr>
            </w:pPr>
            <w:r w:rsidRPr="00EF5447">
              <w:rPr>
                <w:lang w:eastAsia="zh-CN"/>
              </w:rPr>
              <w:t>DC_2A-66A_n261J</w:t>
            </w:r>
          </w:p>
          <w:p w14:paraId="0BB9D2A3" w14:textId="77777777" w:rsidR="008D1E4A" w:rsidRPr="00EF5447" w:rsidRDefault="008D1E4A" w:rsidP="00C620E0">
            <w:pPr>
              <w:pStyle w:val="TAC"/>
              <w:rPr>
                <w:lang w:eastAsia="zh-CN"/>
              </w:rPr>
            </w:pPr>
            <w:r w:rsidRPr="00EF5447">
              <w:rPr>
                <w:lang w:eastAsia="zh-CN"/>
              </w:rPr>
              <w:t>DC_2A-66A_n261K</w:t>
            </w:r>
          </w:p>
          <w:p w14:paraId="72D27255" w14:textId="77777777" w:rsidR="008D1E4A" w:rsidRPr="00EF5447" w:rsidRDefault="008D1E4A" w:rsidP="00C620E0">
            <w:pPr>
              <w:pStyle w:val="TAC"/>
              <w:rPr>
                <w:lang w:eastAsia="zh-CN"/>
              </w:rPr>
            </w:pPr>
            <w:r w:rsidRPr="00EF5447">
              <w:rPr>
                <w:lang w:eastAsia="zh-CN"/>
              </w:rPr>
              <w:t>DC_2A-66A_n261L</w:t>
            </w:r>
          </w:p>
          <w:p w14:paraId="0E790CC9" w14:textId="77777777" w:rsidR="008D1E4A" w:rsidRPr="00EF5447" w:rsidRDefault="008D1E4A" w:rsidP="00C620E0">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C2FB1" w14:textId="77777777" w:rsidR="008D1E4A" w:rsidRPr="00EF5447" w:rsidRDefault="008D1E4A" w:rsidP="00C620E0">
            <w:pPr>
              <w:pStyle w:val="TAC"/>
              <w:rPr>
                <w:lang w:eastAsia="zh-CN"/>
              </w:rPr>
            </w:pPr>
            <w:r w:rsidRPr="00EF5447">
              <w:rPr>
                <w:lang w:eastAsia="zh-CN"/>
              </w:rPr>
              <w:t>DC_2A_n261A</w:t>
            </w:r>
          </w:p>
          <w:p w14:paraId="79AD0DA8" w14:textId="77777777" w:rsidR="008D1E4A" w:rsidRDefault="008D1E4A" w:rsidP="00C620E0">
            <w:pPr>
              <w:pStyle w:val="TAC"/>
              <w:rPr>
                <w:ins w:id="1110" w:author="Apple" w:date="2021-01-15T12:42:00Z"/>
                <w:lang w:eastAsia="zh-CN"/>
              </w:rPr>
            </w:pPr>
            <w:r w:rsidRPr="00EF5447">
              <w:rPr>
                <w:lang w:eastAsia="zh-CN"/>
              </w:rPr>
              <w:t>DC_66A_n261A</w:t>
            </w:r>
          </w:p>
          <w:p w14:paraId="7EF1D4B2" w14:textId="77777777" w:rsidR="00F97E5E" w:rsidRPr="00EF5447" w:rsidRDefault="00F97E5E" w:rsidP="00F97E5E">
            <w:pPr>
              <w:pStyle w:val="TAC"/>
              <w:rPr>
                <w:ins w:id="1111" w:author="Apple" w:date="2021-01-15T12:42:00Z"/>
                <w:lang w:eastAsia="zh-CN"/>
              </w:rPr>
            </w:pPr>
            <w:ins w:id="1112" w:author="Apple" w:date="2021-01-15T12:42:00Z">
              <w:r w:rsidRPr="00EF5447">
                <w:rPr>
                  <w:lang w:eastAsia="zh-CN"/>
                </w:rPr>
                <w:t>DC_2A_n261G</w:t>
              </w:r>
            </w:ins>
          </w:p>
          <w:p w14:paraId="2F9F5B86" w14:textId="77777777" w:rsidR="00F97E5E" w:rsidRDefault="00F97E5E" w:rsidP="00F97E5E">
            <w:pPr>
              <w:pStyle w:val="TAC"/>
              <w:rPr>
                <w:ins w:id="1113" w:author="Apple" w:date="2021-01-15T12:43:00Z"/>
                <w:lang w:eastAsia="zh-CN"/>
              </w:rPr>
            </w:pPr>
            <w:ins w:id="1114" w:author="Apple" w:date="2021-01-15T12:42:00Z">
              <w:r w:rsidRPr="00EF5447">
                <w:rPr>
                  <w:lang w:eastAsia="zh-CN"/>
                </w:rPr>
                <w:t>DC_66A_n261G</w:t>
              </w:r>
            </w:ins>
          </w:p>
          <w:p w14:paraId="0F86E9BE" w14:textId="77777777" w:rsidR="00F97E5E" w:rsidRPr="00EF5447" w:rsidRDefault="00F97E5E" w:rsidP="00F97E5E">
            <w:pPr>
              <w:pStyle w:val="TAC"/>
              <w:rPr>
                <w:ins w:id="1115" w:author="Apple" w:date="2021-01-15T12:43:00Z"/>
                <w:lang w:eastAsia="zh-CN"/>
              </w:rPr>
            </w:pPr>
            <w:ins w:id="1116" w:author="Apple" w:date="2021-01-15T12:43:00Z">
              <w:r w:rsidRPr="00EF5447">
                <w:rPr>
                  <w:lang w:eastAsia="zh-CN"/>
                </w:rPr>
                <w:t>DC_2A_n261H</w:t>
              </w:r>
            </w:ins>
          </w:p>
          <w:p w14:paraId="5ADF1B25" w14:textId="77777777" w:rsidR="00F97E5E" w:rsidRDefault="00F97E5E" w:rsidP="00F97E5E">
            <w:pPr>
              <w:pStyle w:val="TAC"/>
              <w:rPr>
                <w:ins w:id="1117" w:author="Apple" w:date="2021-01-15T12:43:00Z"/>
                <w:lang w:eastAsia="zh-CN"/>
              </w:rPr>
            </w:pPr>
            <w:ins w:id="1118" w:author="Apple" w:date="2021-01-15T12:43:00Z">
              <w:r w:rsidRPr="00EF5447">
                <w:rPr>
                  <w:lang w:eastAsia="zh-CN"/>
                </w:rPr>
                <w:t>DC_66A_n261H</w:t>
              </w:r>
            </w:ins>
          </w:p>
          <w:p w14:paraId="3C214032" w14:textId="77777777" w:rsidR="00F97E5E" w:rsidRPr="00EF5447" w:rsidRDefault="00F97E5E" w:rsidP="00F97E5E">
            <w:pPr>
              <w:pStyle w:val="TAC"/>
              <w:rPr>
                <w:ins w:id="1119" w:author="Apple" w:date="2021-01-15T12:43:00Z"/>
                <w:lang w:eastAsia="zh-CN"/>
              </w:rPr>
            </w:pPr>
            <w:ins w:id="1120" w:author="Apple" w:date="2021-01-15T12:43:00Z">
              <w:r w:rsidRPr="00EF5447">
                <w:rPr>
                  <w:lang w:eastAsia="zh-CN"/>
                </w:rPr>
                <w:t>DC_2A_n261I</w:t>
              </w:r>
            </w:ins>
          </w:p>
          <w:p w14:paraId="03EE8DBE" w14:textId="62A88B43" w:rsidR="00F97E5E" w:rsidRPr="00EF5447" w:rsidRDefault="00F97E5E" w:rsidP="00F97E5E">
            <w:pPr>
              <w:pStyle w:val="TAC"/>
              <w:rPr>
                <w:lang w:eastAsia="fi-FI"/>
              </w:rPr>
            </w:pPr>
            <w:ins w:id="1121" w:author="Apple" w:date="2021-01-15T12:43:00Z">
              <w:r w:rsidRPr="00EF5447">
                <w:rPr>
                  <w:lang w:eastAsia="zh-CN"/>
                </w:rPr>
                <w:t>DC_66A_n261I</w:t>
              </w:r>
            </w:ins>
          </w:p>
        </w:tc>
      </w:tr>
      <w:tr w:rsidR="00F97E5E" w:rsidRPr="00EF5447" w14:paraId="4705E0AD" w14:textId="77777777" w:rsidTr="00C620E0">
        <w:trPr>
          <w:trHeight w:val="187"/>
          <w:jc w:val="center"/>
          <w:ins w:id="1122" w:author="Apple" w:date="2021-01-15T12: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30084B" w14:textId="77777777" w:rsidR="00F97E5E" w:rsidRPr="00EF5447" w:rsidRDefault="00F97E5E" w:rsidP="00F97E5E">
            <w:pPr>
              <w:pStyle w:val="TAC"/>
              <w:rPr>
                <w:ins w:id="1123" w:author="Apple" w:date="2021-01-15T12:46:00Z"/>
                <w:lang w:eastAsia="zh-CN"/>
              </w:rPr>
            </w:pPr>
            <w:ins w:id="1124" w:author="Apple" w:date="2021-01-15T12:46:00Z">
              <w:r w:rsidRPr="00EF5447">
                <w:rPr>
                  <w:lang w:eastAsia="zh-CN"/>
                </w:rPr>
                <w:t>DC_2A-2A-66A_n261A</w:t>
              </w:r>
            </w:ins>
          </w:p>
          <w:p w14:paraId="035E2558" w14:textId="1024BCE0" w:rsidR="00F97E5E" w:rsidRPr="00EF5447" w:rsidRDefault="00F97E5E" w:rsidP="00F97E5E">
            <w:pPr>
              <w:pStyle w:val="TAC"/>
              <w:rPr>
                <w:ins w:id="1125" w:author="Apple" w:date="2021-01-15T12:46:00Z"/>
                <w:lang w:eastAsia="zh-CN"/>
              </w:rPr>
            </w:pPr>
            <w:ins w:id="1126" w:author="Apple" w:date="2021-01-15T12:46:00Z">
              <w:r w:rsidRPr="00EF5447">
                <w:rPr>
                  <w:lang w:eastAsia="zh-CN"/>
                </w:rPr>
                <w:t>DC_2A-2A-66A_n261</w:t>
              </w:r>
              <w:r>
                <w:rPr>
                  <w:lang w:eastAsia="zh-CN"/>
                </w:rPr>
                <w:t>G</w:t>
              </w:r>
            </w:ins>
          </w:p>
          <w:p w14:paraId="0E08B8DB" w14:textId="693C06EA" w:rsidR="00F97E5E" w:rsidRPr="00EF5447" w:rsidRDefault="00F97E5E" w:rsidP="00F97E5E">
            <w:pPr>
              <w:pStyle w:val="TAC"/>
              <w:rPr>
                <w:ins w:id="1127" w:author="Apple" w:date="2021-01-15T12:46:00Z"/>
                <w:lang w:eastAsia="zh-CN"/>
              </w:rPr>
            </w:pPr>
            <w:ins w:id="1128" w:author="Apple" w:date="2021-01-15T12:46:00Z">
              <w:r w:rsidRPr="00EF5447">
                <w:rPr>
                  <w:lang w:eastAsia="zh-CN"/>
                </w:rPr>
                <w:t>DC_2A-2A-66A_n261</w:t>
              </w:r>
              <w:r>
                <w:rPr>
                  <w:lang w:eastAsia="zh-CN"/>
                </w:rPr>
                <w:t>H</w:t>
              </w:r>
            </w:ins>
          </w:p>
          <w:p w14:paraId="7ABAD86B" w14:textId="77777777" w:rsidR="00F97E5E" w:rsidRPr="00EF5447" w:rsidRDefault="00F97E5E" w:rsidP="00F97E5E">
            <w:pPr>
              <w:pStyle w:val="TAC"/>
              <w:rPr>
                <w:ins w:id="1129" w:author="Apple" w:date="2021-01-15T12:46:00Z"/>
                <w:lang w:eastAsia="zh-CN"/>
              </w:rPr>
            </w:pPr>
            <w:ins w:id="1130" w:author="Apple" w:date="2021-01-15T12:46:00Z">
              <w:r w:rsidRPr="00EF5447">
                <w:rPr>
                  <w:lang w:eastAsia="zh-CN"/>
                </w:rPr>
                <w:t>DC_2A-2A-66A_n261I</w:t>
              </w:r>
            </w:ins>
          </w:p>
          <w:p w14:paraId="3EE24102" w14:textId="1E793CFE" w:rsidR="00F97E5E" w:rsidRPr="00EF5447" w:rsidRDefault="00F97E5E" w:rsidP="00F97E5E">
            <w:pPr>
              <w:pStyle w:val="TAC"/>
              <w:rPr>
                <w:ins w:id="1131" w:author="Apple" w:date="2021-01-15T12:46:00Z"/>
                <w:lang w:eastAsia="zh-CN"/>
              </w:rPr>
            </w:pPr>
            <w:ins w:id="1132" w:author="Apple" w:date="2021-01-15T12:46:00Z">
              <w:r w:rsidRPr="00EF5447">
                <w:rPr>
                  <w:lang w:eastAsia="zh-CN"/>
                </w:rPr>
                <w:t>DC_2A-2A-66A_n261</w:t>
              </w:r>
            </w:ins>
            <w:ins w:id="1133" w:author="Apple" w:date="2021-01-15T12:47:00Z">
              <w:r>
                <w:rPr>
                  <w:lang w:eastAsia="zh-CN"/>
                </w:rPr>
                <w:t>J</w:t>
              </w:r>
            </w:ins>
          </w:p>
          <w:p w14:paraId="4C06F9A6" w14:textId="3A8C6D74" w:rsidR="00F97E5E" w:rsidRPr="00EF5447" w:rsidRDefault="00F97E5E" w:rsidP="00F97E5E">
            <w:pPr>
              <w:pStyle w:val="TAC"/>
              <w:rPr>
                <w:ins w:id="1134" w:author="Apple" w:date="2021-01-15T12:47:00Z"/>
                <w:lang w:eastAsia="zh-CN"/>
              </w:rPr>
            </w:pPr>
            <w:ins w:id="1135" w:author="Apple" w:date="2021-01-15T12:47:00Z">
              <w:r w:rsidRPr="00EF5447">
                <w:rPr>
                  <w:lang w:eastAsia="zh-CN"/>
                </w:rPr>
                <w:t>DC_2A-2A-66A_n261</w:t>
              </w:r>
              <w:r>
                <w:rPr>
                  <w:lang w:eastAsia="zh-CN"/>
                </w:rPr>
                <w:t>K</w:t>
              </w:r>
            </w:ins>
          </w:p>
          <w:p w14:paraId="2F4CD4A4" w14:textId="693D37C5" w:rsidR="00F97E5E" w:rsidRPr="00EF5447" w:rsidRDefault="00F97E5E" w:rsidP="00F97E5E">
            <w:pPr>
              <w:pStyle w:val="TAC"/>
              <w:rPr>
                <w:ins w:id="1136" w:author="Apple" w:date="2021-01-15T12:47:00Z"/>
                <w:lang w:eastAsia="zh-CN"/>
              </w:rPr>
            </w:pPr>
            <w:ins w:id="1137" w:author="Apple" w:date="2021-01-15T12:47:00Z">
              <w:r w:rsidRPr="00EF5447">
                <w:rPr>
                  <w:lang w:eastAsia="zh-CN"/>
                </w:rPr>
                <w:t>DC_2A-2A-66A_n261</w:t>
              </w:r>
              <w:r>
                <w:rPr>
                  <w:lang w:eastAsia="zh-CN"/>
                </w:rPr>
                <w:t>L</w:t>
              </w:r>
            </w:ins>
          </w:p>
          <w:p w14:paraId="20864061" w14:textId="77777777" w:rsidR="00F97E5E" w:rsidRDefault="00F97E5E" w:rsidP="00F97E5E">
            <w:pPr>
              <w:pStyle w:val="TAC"/>
              <w:rPr>
                <w:ins w:id="1138" w:author="Apple" w:date="2021-01-15T12:46:00Z"/>
                <w:lang w:eastAsia="zh-CN"/>
              </w:rPr>
            </w:pPr>
            <w:ins w:id="1139" w:author="Apple" w:date="2021-01-15T12:46:00Z">
              <w:r w:rsidRPr="00EF5447">
                <w:rPr>
                  <w:lang w:eastAsia="zh-CN"/>
                </w:rPr>
                <w:t>DC_2A-2A-66A_n261M</w:t>
              </w:r>
            </w:ins>
          </w:p>
          <w:p w14:paraId="11153FCD" w14:textId="4D827318" w:rsidR="00F97E5E" w:rsidRPr="00EF5447" w:rsidRDefault="00F97E5E" w:rsidP="00F97E5E">
            <w:pPr>
              <w:pStyle w:val="TAC"/>
              <w:rPr>
                <w:ins w:id="1140" w:author="Apple" w:date="2021-01-15T12:45:00Z"/>
                <w:lang w:eastAsia="zh-CN"/>
              </w:rPr>
            </w:pPr>
            <w:ins w:id="1141" w:author="Apple" w:date="2021-01-15T12:45:00Z">
              <w:r w:rsidRPr="00EF5447">
                <w:rPr>
                  <w:lang w:eastAsia="zh-CN"/>
                </w:rPr>
                <w:t>DC_2A-66A-66A_n261A</w:t>
              </w:r>
            </w:ins>
          </w:p>
          <w:p w14:paraId="5E1E46AC" w14:textId="431E30DD" w:rsidR="00F97E5E" w:rsidRPr="00EF5447" w:rsidRDefault="00F97E5E" w:rsidP="00F97E5E">
            <w:pPr>
              <w:pStyle w:val="TAC"/>
              <w:rPr>
                <w:ins w:id="1142" w:author="Apple" w:date="2021-01-15T12:47:00Z"/>
                <w:lang w:eastAsia="zh-CN"/>
              </w:rPr>
            </w:pPr>
            <w:ins w:id="1143" w:author="Apple" w:date="2021-01-15T12:47:00Z">
              <w:r w:rsidRPr="00EF5447">
                <w:rPr>
                  <w:lang w:eastAsia="zh-CN"/>
                </w:rPr>
                <w:t>DC_2A-66A-66A_n261</w:t>
              </w:r>
              <w:r>
                <w:rPr>
                  <w:lang w:eastAsia="zh-CN"/>
                </w:rPr>
                <w:t>G</w:t>
              </w:r>
            </w:ins>
          </w:p>
          <w:p w14:paraId="2DFB1053" w14:textId="16C46750" w:rsidR="00F97E5E" w:rsidRPr="00EF5447" w:rsidRDefault="00F97E5E" w:rsidP="00F97E5E">
            <w:pPr>
              <w:pStyle w:val="TAC"/>
              <w:rPr>
                <w:ins w:id="1144" w:author="Apple" w:date="2021-01-15T12:47:00Z"/>
                <w:lang w:eastAsia="zh-CN"/>
              </w:rPr>
            </w:pPr>
            <w:ins w:id="1145" w:author="Apple" w:date="2021-01-15T12:47:00Z">
              <w:r w:rsidRPr="00EF5447">
                <w:rPr>
                  <w:lang w:eastAsia="zh-CN"/>
                </w:rPr>
                <w:t>DC_2A-66A-66A_n261</w:t>
              </w:r>
              <w:r>
                <w:rPr>
                  <w:lang w:eastAsia="zh-CN"/>
                </w:rPr>
                <w:t>H</w:t>
              </w:r>
            </w:ins>
          </w:p>
          <w:p w14:paraId="773D63ED" w14:textId="77777777" w:rsidR="00F97E5E" w:rsidRPr="00EF5447" w:rsidRDefault="00F97E5E" w:rsidP="00F97E5E">
            <w:pPr>
              <w:pStyle w:val="TAC"/>
              <w:rPr>
                <w:ins w:id="1146" w:author="Apple" w:date="2021-01-15T12:45:00Z"/>
                <w:lang w:eastAsia="zh-CN"/>
              </w:rPr>
            </w:pPr>
            <w:ins w:id="1147" w:author="Apple" w:date="2021-01-15T12:45:00Z">
              <w:r w:rsidRPr="00EF5447">
                <w:rPr>
                  <w:lang w:eastAsia="zh-CN"/>
                </w:rPr>
                <w:t>DC_2A-66A-66A_n261I</w:t>
              </w:r>
            </w:ins>
          </w:p>
          <w:p w14:paraId="092F6DBE" w14:textId="77777777" w:rsidR="00F97E5E" w:rsidRPr="00EF5447" w:rsidRDefault="00F97E5E" w:rsidP="00F97E5E">
            <w:pPr>
              <w:pStyle w:val="TAC"/>
              <w:rPr>
                <w:ins w:id="1148" w:author="Apple" w:date="2021-01-15T12:45:00Z"/>
                <w:lang w:eastAsia="zh-CN"/>
              </w:rPr>
            </w:pPr>
            <w:ins w:id="1149" w:author="Apple" w:date="2021-01-15T12:45:00Z">
              <w:r w:rsidRPr="00EF5447">
                <w:rPr>
                  <w:lang w:eastAsia="zh-CN"/>
                </w:rPr>
                <w:t>DC_2A-66A-66A_n261J</w:t>
              </w:r>
            </w:ins>
          </w:p>
          <w:p w14:paraId="7B91C233" w14:textId="77777777" w:rsidR="00F97E5E" w:rsidRPr="00EF5447" w:rsidRDefault="00F97E5E" w:rsidP="00F97E5E">
            <w:pPr>
              <w:pStyle w:val="TAC"/>
              <w:rPr>
                <w:ins w:id="1150" w:author="Apple" w:date="2021-01-15T12:45:00Z"/>
                <w:lang w:eastAsia="zh-CN"/>
              </w:rPr>
            </w:pPr>
            <w:ins w:id="1151" w:author="Apple" w:date="2021-01-15T12:45:00Z">
              <w:r w:rsidRPr="00EF5447">
                <w:rPr>
                  <w:lang w:eastAsia="zh-CN"/>
                </w:rPr>
                <w:t>DC_2A-66A-66A_n261K</w:t>
              </w:r>
            </w:ins>
          </w:p>
          <w:p w14:paraId="21D416DD" w14:textId="77777777" w:rsidR="00F97E5E" w:rsidRPr="00EF5447" w:rsidRDefault="00F97E5E" w:rsidP="00F97E5E">
            <w:pPr>
              <w:pStyle w:val="TAC"/>
              <w:rPr>
                <w:ins w:id="1152" w:author="Apple" w:date="2021-01-15T12:45:00Z"/>
                <w:lang w:eastAsia="zh-CN"/>
              </w:rPr>
            </w:pPr>
            <w:ins w:id="1153" w:author="Apple" w:date="2021-01-15T12:45:00Z">
              <w:r w:rsidRPr="00EF5447">
                <w:rPr>
                  <w:lang w:eastAsia="zh-CN"/>
                </w:rPr>
                <w:t>DC_2A-66A-66A_n261L</w:t>
              </w:r>
            </w:ins>
          </w:p>
          <w:p w14:paraId="0E38EF83" w14:textId="596088DA" w:rsidR="00F97E5E" w:rsidRPr="00EF5447" w:rsidRDefault="00F97E5E" w:rsidP="00F97E5E">
            <w:pPr>
              <w:pStyle w:val="TAC"/>
              <w:rPr>
                <w:ins w:id="1154" w:author="Apple" w:date="2021-01-15T12:45:00Z"/>
                <w:lang w:eastAsia="fi-FI"/>
              </w:rPr>
            </w:pPr>
            <w:ins w:id="1155" w:author="Apple" w:date="2021-01-15T12:45: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1F01AB" w14:textId="77777777" w:rsidR="00960A9F" w:rsidRPr="00EF5447" w:rsidRDefault="00960A9F" w:rsidP="00960A9F">
            <w:pPr>
              <w:pStyle w:val="TAC"/>
              <w:rPr>
                <w:ins w:id="1156" w:author="Apple" w:date="2021-01-15T12:48:00Z"/>
                <w:lang w:eastAsia="zh-CN"/>
              </w:rPr>
            </w:pPr>
            <w:ins w:id="1157" w:author="Apple" w:date="2021-01-15T12:48:00Z">
              <w:r w:rsidRPr="00EF5447">
                <w:rPr>
                  <w:lang w:eastAsia="zh-CN"/>
                </w:rPr>
                <w:t>DC_2A_n261A</w:t>
              </w:r>
            </w:ins>
          </w:p>
          <w:p w14:paraId="518FDBD4" w14:textId="77777777" w:rsidR="00960A9F" w:rsidRDefault="00960A9F" w:rsidP="00960A9F">
            <w:pPr>
              <w:pStyle w:val="TAC"/>
              <w:rPr>
                <w:ins w:id="1158" w:author="Apple" w:date="2021-01-15T12:48:00Z"/>
                <w:lang w:eastAsia="zh-CN"/>
              </w:rPr>
            </w:pPr>
            <w:ins w:id="1159" w:author="Apple" w:date="2021-01-15T12:48:00Z">
              <w:r w:rsidRPr="00EF5447">
                <w:rPr>
                  <w:lang w:eastAsia="zh-CN"/>
                </w:rPr>
                <w:t>DC_66A_n261A</w:t>
              </w:r>
            </w:ins>
          </w:p>
          <w:p w14:paraId="16F144A3" w14:textId="77777777" w:rsidR="00960A9F" w:rsidRPr="00EF5447" w:rsidRDefault="00960A9F" w:rsidP="00960A9F">
            <w:pPr>
              <w:pStyle w:val="TAC"/>
              <w:rPr>
                <w:ins w:id="1160" w:author="Apple" w:date="2021-01-15T12:48:00Z"/>
                <w:lang w:eastAsia="zh-CN"/>
              </w:rPr>
            </w:pPr>
            <w:ins w:id="1161" w:author="Apple" w:date="2021-01-15T12:48:00Z">
              <w:r w:rsidRPr="00EF5447">
                <w:rPr>
                  <w:lang w:eastAsia="zh-CN"/>
                </w:rPr>
                <w:t>DC_2A_n261G</w:t>
              </w:r>
            </w:ins>
          </w:p>
          <w:p w14:paraId="40E2D4EA" w14:textId="77777777" w:rsidR="00960A9F" w:rsidRDefault="00960A9F" w:rsidP="00960A9F">
            <w:pPr>
              <w:pStyle w:val="TAC"/>
              <w:rPr>
                <w:ins w:id="1162" w:author="Apple" w:date="2021-01-15T12:48:00Z"/>
                <w:lang w:eastAsia="zh-CN"/>
              </w:rPr>
            </w:pPr>
            <w:ins w:id="1163" w:author="Apple" w:date="2021-01-15T12:48:00Z">
              <w:r w:rsidRPr="00EF5447">
                <w:rPr>
                  <w:lang w:eastAsia="zh-CN"/>
                </w:rPr>
                <w:t>DC_66A_n261G</w:t>
              </w:r>
            </w:ins>
          </w:p>
          <w:p w14:paraId="590EFB95" w14:textId="77777777" w:rsidR="00960A9F" w:rsidRPr="00EF5447" w:rsidRDefault="00960A9F" w:rsidP="00960A9F">
            <w:pPr>
              <w:pStyle w:val="TAC"/>
              <w:rPr>
                <w:ins w:id="1164" w:author="Apple" w:date="2021-01-15T12:48:00Z"/>
                <w:lang w:eastAsia="zh-CN"/>
              </w:rPr>
            </w:pPr>
            <w:ins w:id="1165" w:author="Apple" w:date="2021-01-15T12:48:00Z">
              <w:r w:rsidRPr="00EF5447">
                <w:rPr>
                  <w:lang w:eastAsia="zh-CN"/>
                </w:rPr>
                <w:t>DC_2A_n261H</w:t>
              </w:r>
            </w:ins>
          </w:p>
          <w:p w14:paraId="2ED67685" w14:textId="77777777" w:rsidR="00960A9F" w:rsidRDefault="00960A9F" w:rsidP="00960A9F">
            <w:pPr>
              <w:pStyle w:val="TAC"/>
              <w:rPr>
                <w:ins w:id="1166" w:author="Apple" w:date="2021-01-15T12:48:00Z"/>
                <w:lang w:eastAsia="zh-CN"/>
              </w:rPr>
            </w:pPr>
            <w:ins w:id="1167" w:author="Apple" w:date="2021-01-15T12:48:00Z">
              <w:r w:rsidRPr="00EF5447">
                <w:rPr>
                  <w:lang w:eastAsia="zh-CN"/>
                </w:rPr>
                <w:t>DC_66A_n261H</w:t>
              </w:r>
            </w:ins>
          </w:p>
          <w:p w14:paraId="748D9BAA" w14:textId="77777777" w:rsidR="00960A9F" w:rsidRPr="00EF5447" w:rsidRDefault="00960A9F" w:rsidP="00960A9F">
            <w:pPr>
              <w:pStyle w:val="TAC"/>
              <w:rPr>
                <w:ins w:id="1168" w:author="Apple" w:date="2021-01-15T12:48:00Z"/>
                <w:lang w:eastAsia="zh-CN"/>
              </w:rPr>
            </w:pPr>
            <w:ins w:id="1169" w:author="Apple" w:date="2021-01-15T12:48:00Z">
              <w:r w:rsidRPr="00EF5447">
                <w:rPr>
                  <w:lang w:eastAsia="zh-CN"/>
                </w:rPr>
                <w:t>DC_2A_n261I</w:t>
              </w:r>
            </w:ins>
          </w:p>
          <w:p w14:paraId="39492B10" w14:textId="7799B04E" w:rsidR="00F97E5E" w:rsidRPr="00EF5447" w:rsidRDefault="00960A9F" w:rsidP="00960A9F">
            <w:pPr>
              <w:pStyle w:val="TAC"/>
              <w:rPr>
                <w:ins w:id="1170" w:author="Apple" w:date="2021-01-15T12:45:00Z"/>
                <w:lang w:eastAsia="zh-CN"/>
              </w:rPr>
            </w:pPr>
            <w:ins w:id="1171" w:author="Apple" w:date="2021-01-15T12:48:00Z">
              <w:r w:rsidRPr="00EF5447">
                <w:rPr>
                  <w:lang w:eastAsia="zh-CN"/>
                </w:rPr>
                <w:t>DC_66A_n261I</w:t>
              </w:r>
            </w:ins>
          </w:p>
        </w:tc>
      </w:tr>
      <w:tr w:rsidR="008D1E4A" w:rsidRPr="00EF5447" w14:paraId="7AAD39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F5F52" w14:textId="77777777" w:rsidR="008D1E4A" w:rsidRPr="00EF5447" w:rsidRDefault="008D1E4A" w:rsidP="00C620E0">
            <w:pPr>
              <w:pStyle w:val="TAC"/>
            </w:pPr>
            <w:r w:rsidRPr="00EF5447">
              <w:lastRenderedPageBreak/>
              <w:t>DC_2A-66A_n261(2A)</w:t>
            </w:r>
          </w:p>
          <w:p w14:paraId="5D48D349" w14:textId="77777777" w:rsidR="008D1E4A" w:rsidRPr="00EF5447" w:rsidRDefault="008D1E4A" w:rsidP="00C620E0">
            <w:pPr>
              <w:pStyle w:val="TAC"/>
              <w:rPr>
                <w:lang w:eastAsia="fi-FI"/>
              </w:rPr>
            </w:pPr>
            <w:r w:rsidRPr="00EF5447">
              <w:rPr>
                <w:lang w:eastAsia="fi-FI"/>
              </w:rPr>
              <w:t>DC_2A-66A_n261(3A)</w:t>
            </w:r>
          </w:p>
          <w:p w14:paraId="4DDE7328" w14:textId="77777777" w:rsidR="008D1E4A" w:rsidRPr="00EF5447" w:rsidRDefault="008D1E4A" w:rsidP="00C620E0">
            <w:pPr>
              <w:pStyle w:val="TAC"/>
              <w:rPr>
                <w:lang w:eastAsia="fi-FI"/>
              </w:rPr>
            </w:pPr>
            <w:r w:rsidRPr="00EF5447">
              <w:rPr>
                <w:lang w:eastAsia="fi-FI"/>
              </w:rPr>
              <w:t>DC_2A-66A_n261(4A)</w:t>
            </w:r>
          </w:p>
          <w:p w14:paraId="69F4A4FD" w14:textId="77777777" w:rsidR="008D1E4A" w:rsidRPr="00EF5447" w:rsidRDefault="008D1E4A" w:rsidP="00C620E0">
            <w:pPr>
              <w:pStyle w:val="TAC"/>
              <w:rPr>
                <w:lang w:eastAsia="fi-FI"/>
              </w:rPr>
            </w:pPr>
            <w:r w:rsidRPr="00EF5447">
              <w:rPr>
                <w:lang w:eastAsia="fi-FI"/>
              </w:rPr>
              <w:t>DC_2A-66A_n261(2G)</w:t>
            </w:r>
          </w:p>
          <w:p w14:paraId="696A677B" w14:textId="77777777" w:rsidR="008D1E4A" w:rsidRPr="00EF5447" w:rsidRDefault="008D1E4A" w:rsidP="00C620E0">
            <w:pPr>
              <w:pStyle w:val="TAC"/>
              <w:rPr>
                <w:lang w:eastAsia="fi-FI"/>
              </w:rPr>
            </w:pPr>
            <w:r w:rsidRPr="00EF5447">
              <w:rPr>
                <w:lang w:eastAsia="fi-FI"/>
              </w:rPr>
              <w:t>DC_2A-66A_n261(2H)</w:t>
            </w:r>
          </w:p>
          <w:p w14:paraId="3210D744" w14:textId="77777777" w:rsidR="008D1E4A" w:rsidRPr="00EF5447" w:rsidRDefault="008D1E4A" w:rsidP="00C620E0">
            <w:pPr>
              <w:pStyle w:val="TAC"/>
              <w:rPr>
                <w:lang w:eastAsia="fi-FI"/>
              </w:rPr>
            </w:pPr>
            <w:r w:rsidRPr="00EF5447">
              <w:rPr>
                <w:lang w:eastAsia="fi-FI"/>
              </w:rPr>
              <w:t>DC_2A-66A_n261(A-G)</w:t>
            </w:r>
          </w:p>
          <w:p w14:paraId="4B1F0FAA" w14:textId="77777777" w:rsidR="008D1E4A" w:rsidRPr="00EF5447" w:rsidRDefault="008D1E4A" w:rsidP="00C620E0">
            <w:pPr>
              <w:pStyle w:val="TAC"/>
              <w:rPr>
                <w:lang w:eastAsia="fi-FI"/>
              </w:rPr>
            </w:pPr>
            <w:r w:rsidRPr="00EF5447">
              <w:rPr>
                <w:lang w:eastAsia="fi-FI"/>
              </w:rPr>
              <w:t>DC_2A-66A_n261(A-H)</w:t>
            </w:r>
          </w:p>
          <w:p w14:paraId="01A8BCEF" w14:textId="77777777" w:rsidR="008D1E4A" w:rsidRPr="00EF5447" w:rsidRDefault="008D1E4A" w:rsidP="00C620E0">
            <w:pPr>
              <w:pStyle w:val="TAC"/>
              <w:rPr>
                <w:lang w:eastAsia="fi-FI"/>
              </w:rPr>
            </w:pPr>
            <w:r w:rsidRPr="00EF5447">
              <w:rPr>
                <w:lang w:eastAsia="fi-FI"/>
              </w:rPr>
              <w:t>DC_2A-66A_n261(A-I)</w:t>
            </w:r>
          </w:p>
          <w:p w14:paraId="4164DDF0" w14:textId="77777777" w:rsidR="008D1E4A" w:rsidRPr="00EF5447" w:rsidRDefault="008D1E4A" w:rsidP="00C620E0">
            <w:pPr>
              <w:pStyle w:val="TAC"/>
              <w:rPr>
                <w:lang w:eastAsia="fi-FI"/>
              </w:rPr>
            </w:pPr>
            <w:r w:rsidRPr="00EF5447">
              <w:rPr>
                <w:lang w:eastAsia="fi-FI"/>
              </w:rPr>
              <w:t>DC_2A-66A_n261(A-J)</w:t>
            </w:r>
          </w:p>
          <w:p w14:paraId="55A3141B" w14:textId="77777777" w:rsidR="008D1E4A" w:rsidRPr="00EF5447" w:rsidRDefault="008D1E4A" w:rsidP="00C620E0">
            <w:pPr>
              <w:pStyle w:val="TAC"/>
              <w:rPr>
                <w:lang w:eastAsia="zh-CN"/>
              </w:rPr>
            </w:pPr>
            <w:r w:rsidRPr="00EF5447">
              <w:rPr>
                <w:lang w:eastAsia="fi-FI"/>
              </w:rPr>
              <w:t>DC_2A-66A_n261(A-K)</w:t>
            </w:r>
          </w:p>
          <w:p w14:paraId="6C4745E5" w14:textId="77777777" w:rsidR="008D1E4A" w:rsidRPr="00EF5447" w:rsidRDefault="008D1E4A" w:rsidP="00C620E0">
            <w:pPr>
              <w:pStyle w:val="TAC"/>
              <w:rPr>
                <w:lang w:eastAsia="fi-FI"/>
              </w:rPr>
            </w:pPr>
            <w:r w:rsidRPr="00EF5447">
              <w:rPr>
                <w:lang w:eastAsia="zh-CN"/>
              </w:rPr>
              <w:t>DC_2A-66A_n261(A-L)</w:t>
            </w:r>
          </w:p>
          <w:p w14:paraId="05514639" w14:textId="77777777" w:rsidR="008D1E4A" w:rsidRPr="00EF5447" w:rsidRDefault="008D1E4A" w:rsidP="00C620E0">
            <w:pPr>
              <w:pStyle w:val="TAC"/>
              <w:rPr>
                <w:lang w:eastAsia="fi-FI"/>
              </w:rPr>
            </w:pPr>
            <w:r w:rsidRPr="00EF5447">
              <w:rPr>
                <w:lang w:eastAsia="fi-FI"/>
              </w:rPr>
              <w:t>DC_2A-66A_n261(A-2G)</w:t>
            </w:r>
          </w:p>
          <w:p w14:paraId="19FFBF11" w14:textId="77777777" w:rsidR="008D1E4A" w:rsidRPr="00EF5447" w:rsidRDefault="008D1E4A" w:rsidP="00C620E0">
            <w:pPr>
              <w:pStyle w:val="TAC"/>
              <w:rPr>
                <w:lang w:eastAsia="fi-FI"/>
              </w:rPr>
            </w:pPr>
            <w:r w:rsidRPr="00EF5447">
              <w:rPr>
                <w:lang w:eastAsia="fi-FI"/>
              </w:rPr>
              <w:t>DC_2A-66A_n261(A-G-H)</w:t>
            </w:r>
          </w:p>
          <w:p w14:paraId="0351B829" w14:textId="77777777" w:rsidR="008D1E4A" w:rsidRPr="00EF5447" w:rsidRDefault="008D1E4A" w:rsidP="00C620E0">
            <w:pPr>
              <w:pStyle w:val="TAC"/>
              <w:rPr>
                <w:lang w:eastAsia="fi-FI"/>
              </w:rPr>
            </w:pPr>
            <w:r w:rsidRPr="00EF5447">
              <w:rPr>
                <w:lang w:eastAsia="fi-FI"/>
              </w:rPr>
              <w:t>DC_2A-66A_n261(A-G-I)</w:t>
            </w:r>
          </w:p>
          <w:p w14:paraId="7112AD38" w14:textId="77777777" w:rsidR="008D1E4A" w:rsidRPr="00EF5447" w:rsidRDefault="008D1E4A" w:rsidP="00C620E0">
            <w:pPr>
              <w:pStyle w:val="TAC"/>
              <w:rPr>
                <w:lang w:eastAsia="fi-FI"/>
              </w:rPr>
            </w:pPr>
            <w:r w:rsidRPr="00EF5447">
              <w:rPr>
                <w:lang w:eastAsia="fi-FI"/>
              </w:rPr>
              <w:t>DC_2A-66A_n261(2A-G)</w:t>
            </w:r>
          </w:p>
          <w:p w14:paraId="748C439D" w14:textId="77777777" w:rsidR="008D1E4A" w:rsidRPr="00EF5447" w:rsidRDefault="008D1E4A" w:rsidP="00C620E0">
            <w:pPr>
              <w:pStyle w:val="TAC"/>
              <w:rPr>
                <w:lang w:eastAsia="fi-FI"/>
              </w:rPr>
            </w:pPr>
            <w:r w:rsidRPr="00EF5447">
              <w:rPr>
                <w:lang w:eastAsia="fi-FI"/>
              </w:rPr>
              <w:t>DC_2A-66A_n261(2A-H)</w:t>
            </w:r>
          </w:p>
          <w:p w14:paraId="440AE222" w14:textId="77777777" w:rsidR="008D1E4A" w:rsidRPr="00EF5447" w:rsidRDefault="008D1E4A" w:rsidP="00C620E0">
            <w:pPr>
              <w:pStyle w:val="TAC"/>
              <w:rPr>
                <w:lang w:eastAsia="fi-FI"/>
              </w:rPr>
            </w:pPr>
            <w:r w:rsidRPr="00EF5447">
              <w:rPr>
                <w:lang w:eastAsia="fi-FI"/>
              </w:rPr>
              <w:t>DC_2A-66A_n261(2A-I)</w:t>
            </w:r>
          </w:p>
          <w:p w14:paraId="7092152E" w14:textId="77777777" w:rsidR="008D1E4A" w:rsidRPr="00EF5447" w:rsidRDefault="008D1E4A" w:rsidP="00C620E0">
            <w:pPr>
              <w:pStyle w:val="TAC"/>
              <w:rPr>
                <w:lang w:eastAsia="fi-FI"/>
              </w:rPr>
            </w:pPr>
            <w:r w:rsidRPr="00EF5447">
              <w:rPr>
                <w:lang w:eastAsia="fi-FI"/>
              </w:rPr>
              <w:t>DC_2A-66A_n261(3A-G)</w:t>
            </w:r>
          </w:p>
          <w:p w14:paraId="2F4375F4" w14:textId="77777777" w:rsidR="008D1E4A" w:rsidRPr="00EF5447" w:rsidRDefault="008D1E4A" w:rsidP="00C620E0">
            <w:pPr>
              <w:pStyle w:val="TAC"/>
              <w:rPr>
                <w:lang w:eastAsia="fi-FI"/>
              </w:rPr>
            </w:pPr>
            <w:r w:rsidRPr="00EF5447">
              <w:rPr>
                <w:lang w:eastAsia="fi-FI"/>
              </w:rPr>
              <w:t>DC_2A-66A_n261(G-H)</w:t>
            </w:r>
          </w:p>
          <w:p w14:paraId="4A10EF60" w14:textId="77777777" w:rsidR="008D1E4A" w:rsidRPr="00EF5447" w:rsidRDefault="008D1E4A" w:rsidP="00C620E0">
            <w:pPr>
              <w:pStyle w:val="TAC"/>
              <w:rPr>
                <w:lang w:eastAsia="fi-FI"/>
              </w:rPr>
            </w:pPr>
            <w:r w:rsidRPr="00EF5447">
              <w:rPr>
                <w:lang w:eastAsia="fi-FI"/>
              </w:rPr>
              <w:t>DC_2A-66A_n261(G-I)</w:t>
            </w:r>
          </w:p>
          <w:p w14:paraId="06BC18A2" w14:textId="77777777" w:rsidR="008D1E4A" w:rsidRPr="00EF5447" w:rsidRDefault="008D1E4A" w:rsidP="00C620E0">
            <w:pPr>
              <w:pStyle w:val="TAC"/>
              <w:rPr>
                <w:lang w:eastAsia="fi-FI"/>
              </w:rPr>
            </w:pPr>
            <w:r w:rsidRPr="00EF5447">
              <w:rPr>
                <w:lang w:eastAsia="fi-FI"/>
              </w:rPr>
              <w:t>DC_2A-66A_n261(G-J)</w:t>
            </w:r>
          </w:p>
          <w:p w14:paraId="7909C1C2" w14:textId="77777777" w:rsidR="008D1E4A" w:rsidRPr="00EF5447" w:rsidRDefault="008D1E4A" w:rsidP="00C620E0">
            <w:pPr>
              <w:pStyle w:val="TAC"/>
              <w:rPr>
                <w:lang w:eastAsia="fi-FI"/>
              </w:rPr>
            </w:pPr>
            <w:r w:rsidRPr="00EF5447">
              <w:rPr>
                <w:lang w:eastAsia="fi-FI"/>
              </w:rPr>
              <w:t>DC_2A-66A_n261(H-I)</w:t>
            </w:r>
          </w:p>
          <w:p w14:paraId="065B378D" w14:textId="1B6CF959" w:rsidR="008D1E4A" w:rsidRPr="00EF5447" w:rsidDel="00960A9F" w:rsidRDefault="008D1E4A" w:rsidP="00C620E0">
            <w:pPr>
              <w:pStyle w:val="TAC"/>
              <w:rPr>
                <w:del w:id="1172" w:author="Apple" w:date="2021-01-15T12:48:00Z"/>
                <w:lang w:eastAsia="zh-CN"/>
              </w:rPr>
            </w:pPr>
            <w:del w:id="1173" w:author="Apple" w:date="2021-01-15T12:48:00Z">
              <w:r w:rsidRPr="00EF5447" w:rsidDel="00960A9F">
                <w:rPr>
                  <w:lang w:eastAsia="zh-CN"/>
                </w:rPr>
                <w:delText>DC_2A-66A-66A_n261A</w:delText>
              </w:r>
            </w:del>
          </w:p>
          <w:p w14:paraId="746ECA4D" w14:textId="18A5AB79" w:rsidR="008D1E4A" w:rsidRPr="00EF5447" w:rsidDel="00960A9F" w:rsidRDefault="008D1E4A" w:rsidP="00C620E0">
            <w:pPr>
              <w:pStyle w:val="TAC"/>
              <w:rPr>
                <w:del w:id="1174" w:author="Apple" w:date="2021-01-15T12:48:00Z"/>
                <w:lang w:eastAsia="zh-CN"/>
              </w:rPr>
            </w:pPr>
            <w:del w:id="1175" w:author="Apple" w:date="2021-01-15T12:48:00Z">
              <w:r w:rsidRPr="00EF5447" w:rsidDel="00960A9F">
                <w:rPr>
                  <w:lang w:eastAsia="zh-CN"/>
                </w:rPr>
                <w:delText>DC_2A-66A-66A_n261I</w:delText>
              </w:r>
            </w:del>
          </w:p>
          <w:p w14:paraId="5953E102" w14:textId="46FC1B1A" w:rsidR="008D1E4A" w:rsidRPr="00EF5447" w:rsidDel="00960A9F" w:rsidRDefault="008D1E4A" w:rsidP="00C620E0">
            <w:pPr>
              <w:pStyle w:val="TAC"/>
              <w:rPr>
                <w:del w:id="1176" w:author="Apple" w:date="2021-01-15T12:48:00Z"/>
                <w:lang w:eastAsia="zh-CN"/>
              </w:rPr>
            </w:pPr>
            <w:del w:id="1177" w:author="Apple" w:date="2021-01-15T12:48:00Z">
              <w:r w:rsidRPr="00EF5447" w:rsidDel="00960A9F">
                <w:rPr>
                  <w:lang w:eastAsia="zh-CN"/>
                </w:rPr>
                <w:delText>DC_2A-66A-66A_n261J</w:delText>
              </w:r>
            </w:del>
          </w:p>
          <w:p w14:paraId="01EBFF71" w14:textId="6AE934E6" w:rsidR="008D1E4A" w:rsidRPr="00EF5447" w:rsidDel="00960A9F" w:rsidRDefault="008D1E4A" w:rsidP="00C620E0">
            <w:pPr>
              <w:pStyle w:val="TAC"/>
              <w:rPr>
                <w:del w:id="1178" w:author="Apple" w:date="2021-01-15T12:48:00Z"/>
                <w:lang w:eastAsia="zh-CN"/>
              </w:rPr>
            </w:pPr>
            <w:del w:id="1179" w:author="Apple" w:date="2021-01-15T12:48:00Z">
              <w:r w:rsidRPr="00EF5447" w:rsidDel="00960A9F">
                <w:rPr>
                  <w:lang w:eastAsia="zh-CN"/>
                </w:rPr>
                <w:delText>DC_2A-66A-66A_n261K</w:delText>
              </w:r>
            </w:del>
          </w:p>
          <w:p w14:paraId="55B3533D" w14:textId="6E9E7E16" w:rsidR="008D1E4A" w:rsidRPr="00EF5447" w:rsidDel="00960A9F" w:rsidRDefault="008D1E4A" w:rsidP="00C620E0">
            <w:pPr>
              <w:pStyle w:val="TAC"/>
              <w:rPr>
                <w:del w:id="1180" w:author="Apple" w:date="2021-01-15T12:48:00Z"/>
                <w:lang w:eastAsia="zh-CN"/>
              </w:rPr>
            </w:pPr>
            <w:del w:id="1181" w:author="Apple" w:date="2021-01-15T12:48:00Z">
              <w:r w:rsidRPr="00EF5447" w:rsidDel="00960A9F">
                <w:rPr>
                  <w:lang w:eastAsia="zh-CN"/>
                </w:rPr>
                <w:delText>DC_2A-66A-66A_n261L</w:delText>
              </w:r>
            </w:del>
          </w:p>
          <w:p w14:paraId="5B8D260D" w14:textId="361BAF66" w:rsidR="008D1E4A" w:rsidRPr="00EF5447" w:rsidDel="00960A9F" w:rsidRDefault="008D1E4A" w:rsidP="00C620E0">
            <w:pPr>
              <w:pStyle w:val="TAC"/>
              <w:rPr>
                <w:del w:id="1182" w:author="Apple" w:date="2021-01-15T12:48:00Z"/>
                <w:lang w:eastAsia="zh-CN"/>
              </w:rPr>
            </w:pPr>
            <w:del w:id="1183" w:author="Apple" w:date="2021-01-15T12:48:00Z">
              <w:r w:rsidRPr="00EF5447" w:rsidDel="00960A9F">
                <w:rPr>
                  <w:lang w:eastAsia="zh-CN"/>
                </w:rPr>
                <w:delText>DC_2A-66A-66A_n261M</w:delText>
              </w:r>
            </w:del>
          </w:p>
          <w:p w14:paraId="50F997DD" w14:textId="77777777" w:rsidR="008D1E4A" w:rsidRPr="00EF5447" w:rsidRDefault="008D1E4A" w:rsidP="00C620E0">
            <w:pPr>
              <w:pStyle w:val="TAC"/>
              <w:rPr>
                <w:lang w:eastAsia="zh-CN"/>
              </w:rPr>
            </w:pPr>
            <w:r w:rsidRPr="00EF5447">
              <w:rPr>
                <w:lang w:eastAsia="zh-CN"/>
              </w:rPr>
              <w:t>DC_2A-66A-66A_n261(A-G)</w:t>
            </w:r>
          </w:p>
          <w:p w14:paraId="1243DCA5" w14:textId="77777777" w:rsidR="008D1E4A" w:rsidRPr="00EF5447" w:rsidRDefault="008D1E4A" w:rsidP="00C620E0">
            <w:pPr>
              <w:pStyle w:val="TAC"/>
              <w:rPr>
                <w:lang w:eastAsia="zh-CN"/>
              </w:rPr>
            </w:pPr>
            <w:r w:rsidRPr="00EF5447">
              <w:rPr>
                <w:lang w:eastAsia="zh-CN"/>
              </w:rPr>
              <w:t>DC_2A-66A-66A_n261(A-H)</w:t>
            </w:r>
          </w:p>
          <w:p w14:paraId="507453DF" w14:textId="77777777" w:rsidR="008D1E4A" w:rsidRPr="00EF5447" w:rsidRDefault="008D1E4A" w:rsidP="00C620E0">
            <w:pPr>
              <w:pStyle w:val="TAC"/>
              <w:rPr>
                <w:lang w:eastAsia="zh-CN"/>
              </w:rPr>
            </w:pPr>
            <w:r w:rsidRPr="00EF5447">
              <w:rPr>
                <w:lang w:eastAsia="zh-CN"/>
              </w:rPr>
              <w:t>DC_2A-66A-66A_n261(A-J)</w:t>
            </w:r>
          </w:p>
          <w:p w14:paraId="19C2791E" w14:textId="77777777" w:rsidR="008D1E4A" w:rsidRPr="00EF5447" w:rsidRDefault="008D1E4A" w:rsidP="00C620E0">
            <w:pPr>
              <w:pStyle w:val="TAC"/>
              <w:rPr>
                <w:lang w:eastAsia="zh-CN"/>
              </w:rPr>
            </w:pPr>
            <w:r w:rsidRPr="00EF5447">
              <w:rPr>
                <w:lang w:eastAsia="zh-CN"/>
              </w:rPr>
              <w:t>DC_2A-66A-66A_n261(A-K)</w:t>
            </w:r>
          </w:p>
          <w:p w14:paraId="54AD24FA" w14:textId="77777777" w:rsidR="008D1E4A" w:rsidRPr="00EF5447" w:rsidRDefault="008D1E4A" w:rsidP="00C620E0">
            <w:pPr>
              <w:pStyle w:val="TAC"/>
              <w:rPr>
                <w:lang w:eastAsia="zh-CN"/>
              </w:rPr>
            </w:pPr>
            <w:r w:rsidRPr="00EF5447">
              <w:rPr>
                <w:lang w:eastAsia="zh-CN"/>
              </w:rPr>
              <w:t>DC_2A-66A-66A_n261(A-L)</w:t>
            </w:r>
          </w:p>
          <w:p w14:paraId="117063B0" w14:textId="77777777" w:rsidR="008D1E4A" w:rsidRPr="00EF5447" w:rsidRDefault="008D1E4A" w:rsidP="00C620E0">
            <w:pPr>
              <w:pStyle w:val="TAC"/>
              <w:rPr>
                <w:lang w:eastAsia="zh-CN"/>
              </w:rPr>
            </w:pPr>
            <w:r w:rsidRPr="00EF5447">
              <w:rPr>
                <w:lang w:eastAsia="zh-CN"/>
              </w:rPr>
              <w:t>DC_2A-66A-66A_n261(2A-G)</w:t>
            </w:r>
          </w:p>
          <w:p w14:paraId="1FAD1AC0" w14:textId="77777777" w:rsidR="008D1E4A" w:rsidRPr="00EF5447" w:rsidRDefault="008D1E4A" w:rsidP="00C620E0">
            <w:pPr>
              <w:pStyle w:val="TAC"/>
              <w:rPr>
                <w:lang w:eastAsia="zh-CN"/>
              </w:rPr>
            </w:pPr>
            <w:r w:rsidRPr="00EF5447">
              <w:rPr>
                <w:lang w:eastAsia="zh-CN"/>
              </w:rPr>
              <w:t>DC_2A-66A-66A_n261(2A-H)</w:t>
            </w:r>
          </w:p>
          <w:p w14:paraId="4EE7F9FC" w14:textId="77777777" w:rsidR="008D1E4A" w:rsidRPr="00EF5447" w:rsidRDefault="008D1E4A" w:rsidP="00C620E0">
            <w:pPr>
              <w:pStyle w:val="TAC"/>
              <w:rPr>
                <w:lang w:eastAsia="zh-CN"/>
              </w:rPr>
            </w:pPr>
            <w:r w:rsidRPr="00EF5447">
              <w:rPr>
                <w:lang w:eastAsia="zh-CN"/>
              </w:rPr>
              <w:t>DC_2A-66A-66A_n261(2A-I)</w:t>
            </w:r>
          </w:p>
          <w:p w14:paraId="346E2844" w14:textId="77777777" w:rsidR="008D1E4A" w:rsidRPr="00EF5447" w:rsidRDefault="008D1E4A" w:rsidP="00C620E0">
            <w:pPr>
              <w:pStyle w:val="TAC"/>
              <w:rPr>
                <w:lang w:eastAsia="zh-CN"/>
              </w:rPr>
            </w:pPr>
            <w:r w:rsidRPr="00EF5447">
              <w:rPr>
                <w:lang w:eastAsia="zh-CN"/>
              </w:rPr>
              <w:t>DC_2A-66A-66A_n261(A-G-H)</w:t>
            </w:r>
          </w:p>
          <w:p w14:paraId="010B8BE1" w14:textId="77777777" w:rsidR="008D1E4A" w:rsidRPr="00EF5447" w:rsidRDefault="008D1E4A" w:rsidP="00C620E0">
            <w:pPr>
              <w:pStyle w:val="TAC"/>
              <w:rPr>
                <w:lang w:eastAsia="zh-CN"/>
              </w:rPr>
            </w:pPr>
            <w:r w:rsidRPr="00EF5447">
              <w:rPr>
                <w:lang w:eastAsia="zh-CN"/>
              </w:rPr>
              <w:t>DC_2A-66A-66A_n261(A-G-I)</w:t>
            </w:r>
          </w:p>
          <w:p w14:paraId="3301DBAE" w14:textId="77777777" w:rsidR="008D1E4A" w:rsidRPr="00EF5447" w:rsidRDefault="008D1E4A" w:rsidP="00C620E0">
            <w:pPr>
              <w:pStyle w:val="TAC"/>
              <w:rPr>
                <w:lang w:eastAsia="zh-CN"/>
              </w:rPr>
            </w:pPr>
            <w:r w:rsidRPr="00EF5447">
              <w:rPr>
                <w:lang w:eastAsia="zh-CN"/>
              </w:rPr>
              <w:t>DC_2A-66A-66A_n261(3A-G)</w:t>
            </w:r>
          </w:p>
          <w:p w14:paraId="69556ABE" w14:textId="77777777" w:rsidR="008D1E4A" w:rsidRPr="00EF5447" w:rsidRDefault="008D1E4A" w:rsidP="00C620E0">
            <w:pPr>
              <w:pStyle w:val="TAC"/>
              <w:rPr>
                <w:lang w:eastAsia="zh-CN"/>
              </w:rPr>
            </w:pPr>
            <w:r w:rsidRPr="00EF5447">
              <w:rPr>
                <w:lang w:eastAsia="zh-CN"/>
              </w:rPr>
              <w:t>DC_2A-66A-66A_n261(2G)</w:t>
            </w:r>
          </w:p>
          <w:p w14:paraId="0CECD9C6" w14:textId="77777777" w:rsidR="008D1E4A" w:rsidRPr="00EF5447" w:rsidRDefault="008D1E4A" w:rsidP="00C620E0">
            <w:pPr>
              <w:pStyle w:val="TAC"/>
              <w:rPr>
                <w:lang w:eastAsia="zh-CN"/>
              </w:rPr>
            </w:pPr>
            <w:r w:rsidRPr="00EF5447">
              <w:rPr>
                <w:lang w:eastAsia="zh-CN"/>
              </w:rPr>
              <w:t>DC_2A-66A-66A_n261(G-H)</w:t>
            </w:r>
          </w:p>
          <w:p w14:paraId="756B3B85" w14:textId="77777777" w:rsidR="008D1E4A" w:rsidRPr="00EF5447" w:rsidRDefault="008D1E4A" w:rsidP="00C620E0">
            <w:pPr>
              <w:pStyle w:val="TAC"/>
              <w:rPr>
                <w:lang w:eastAsia="zh-CN"/>
              </w:rPr>
            </w:pPr>
            <w:r w:rsidRPr="00EF5447">
              <w:rPr>
                <w:lang w:eastAsia="zh-CN"/>
              </w:rPr>
              <w:t>DC_2A-66A-66A_n261(G-I)</w:t>
            </w:r>
          </w:p>
          <w:p w14:paraId="2DD75F2B" w14:textId="77777777" w:rsidR="008D1E4A" w:rsidRPr="00EF5447" w:rsidRDefault="008D1E4A" w:rsidP="00C620E0">
            <w:pPr>
              <w:pStyle w:val="TAC"/>
              <w:rPr>
                <w:lang w:eastAsia="zh-CN"/>
              </w:rPr>
            </w:pPr>
            <w:r w:rsidRPr="00EF5447">
              <w:rPr>
                <w:lang w:eastAsia="zh-CN"/>
              </w:rPr>
              <w:t>DC_2A-66A-66A_n261(G-J)</w:t>
            </w:r>
          </w:p>
          <w:p w14:paraId="3A6AC638" w14:textId="77777777" w:rsidR="008D1E4A" w:rsidRPr="00EF5447" w:rsidRDefault="008D1E4A" w:rsidP="00C620E0">
            <w:pPr>
              <w:pStyle w:val="TAC"/>
              <w:rPr>
                <w:lang w:eastAsia="zh-CN"/>
              </w:rPr>
            </w:pPr>
            <w:r w:rsidRPr="00EF5447">
              <w:rPr>
                <w:lang w:eastAsia="zh-CN"/>
              </w:rPr>
              <w:t>DC_2A-66A-66A_n261(2H)</w:t>
            </w:r>
          </w:p>
          <w:p w14:paraId="2D4324C4" w14:textId="77777777" w:rsidR="008D1E4A" w:rsidRPr="00EF5447" w:rsidRDefault="008D1E4A" w:rsidP="00C620E0">
            <w:pPr>
              <w:pStyle w:val="TAC"/>
              <w:rPr>
                <w:lang w:eastAsia="zh-CN"/>
              </w:rPr>
            </w:pPr>
            <w:r w:rsidRPr="00EF5447">
              <w:rPr>
                <w:lang w:eastAsia="zh-CN"/>
              </w:rPr>
              <w:t>DC_2A-66A-66A_n261(H-I)</w:t>
            </w:r>
          </w:p>
          <w:p w14:paraId="03E6458E" w14:textId="1CC2169E" w:rsidR="008D1E4A" w:rsidRPr="00EF5447" w:rsidDel="00960A9F" w:rsidRDefault="008D1E4A" w:rsidP="00C620E0">
            <w:pPr>
              <w:pStyle w:val="TAC"/>
              <w:rPr>
                <w:del w:id="1184" w:author="Apple" w:date="2021-01-15T12:49:00Z"/>
                <w:lang w:eastAsia="zh-CN"/>
              </w:rPr>
            </w:pPr>
            <w:del w:id="1185" w:author="Apple" w:date="2021-01-15T12:49:00Z">
              <w:r w:rsidRPr="00EF5447" w:rsidDel="00960A9F">
                <w:rPr>
                  <w:lang w:eastAsia="zh-CN"/>
                </w:rPr>
                <w:delText>DC_2A-2A-66A_n261A</w:delText>
              </w:r>
            </w:del>
          </w:p>
          <w:p w14:paraId="3406FD9A" w14:textId="298543AC" w:rsidR="008D1E4A" w:rsidRPr="00EF5447" w:rsidDel="00960A9F" w:rsidRDefault="008D1E4A" w:rsidP="00C620E0">
            <w:pPr>
              <w:pStyle w:val="TAC"/>
              <w:rPr>
                <w:del w:id="1186" w:author="Apple" w:date="2021-01-15T12:49:00Z"/>
                <w:lang w:eastAsia="zh-CN"/>
              </w:rPr>
            </w:pPr>
            <w:del w:id="1187" w:author="Apple" w:date="2021-01-15T12:49:00Z">
              <w:r w:rsidRPr="00EF5447" w:rsidDel="00960A9F">
                <w:rPr>
                  <w:lang w:eastAsia="zh-CN"/>
                </w:rPr>
                <w:lastRenderedPageBreak/>
                <w:delText>DC_2A-2A-66A_n261I</w:delText>
              </w:r>
            </w:del>
          </w:p>
          <w:p w14:paraId="0B3BCC73" w14:textId="7881F526" w:rsidR="008D1E4A" w:rsidRPr="00EF5447" w:rsidRDefault="008D1E4A" w:rsidP="00C620E0">
            <w:pPr>
              <w:pStyle w:val="TAC"/>
              <w:rPr>
                <w:lang w:eastAsia="fi-FI"/>
              </w:rPr>
            </w:pPr>
            <w:del w:id="1188" w:author="Apple" w:date="2021-01-15T12:49:00Z">
              <w:r w:rsidRPr="00EF5447" w:rsidDel="00960A9F">
                <w:rPr>
                  <w:lang w:eastAsia="zh-CN"/>
                </w:rPr>
                <w:delText>DC_2A-2A-66A_n261M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1F008B" w14:textId="77777777" w:rsidR="008D1E4A" w:rsidRPr="00EF5447" w:rsidRDefault="008D1E4A" w:rsidP="00C620E0">
            <w:pPr>
              <w:pStyle w:val="TAC"/>
              <w:rPr>
                <w:lang w:eastAsia="fi-FI"/>
              </w:rPr>
            </w:pPr>
            <w:r w:rsidRPr="00EF5447">
              <w:rPr>
                <w:lang w:eastAsia="fi-FI"/>
              </w:rPr>
              <w:lastRenderedPageBreak/>
              <w:t>DC_2A_n261A</w:t>
            </w:r>
          </w:p>
          <w:p w14:paraId="41B6C5D6" w14:textId="77777777" w:rsidR="008D1E4A" w:rsidRDefault="008D1E4A" w:rsidP="00C620E0">
            <w:pPr>
              <w:pStyle w:val="TAC"/>
              <w:rPr>
                <w:ins w:id="1189" w:author="Apple" w:date="2021-01-15T12:51:00Z"/>
                <w:lang w:eastAsia="fi-FI"/>
              </w:rPr>
            </w:pPr>
            <w:r w:rsidRPr="00EF5447">
              <w:rPr>
                <w:lang w:eastAsia="fi-FI"/>
              </w:rPr>
              <w:t>DC_66A_n261A</w:t>
            </w:r>
          </w:p>
          <w:p w14:paraId="1BD0710B" w14:textId="77777777" w:rsidR="00960A9F" w:rsidRPr="00EF5447" w:rsidRDefault="00960A9F" w:rsidP="00960A9F">
            <w:pPr>
              <w:pStyle w:val="TAC"/>
              <w:rPr>
                <w:ins w:id="1190" w:author="Apple" w:date="2021-01-15T12:51:00Z"/>
                <w:lang w:eastAsia="zh-CN"/>
              </w:rPr>
            </w:pPr>
            <w:ins w:id="1191" w:author="Apple" w:date="2021-01-15T12:51:00Z">
              <w:r w:rsidRPr="00EF5447">
                <w:rPr>
                  <w:lang w:eastAsia="zh-CN"/>
                </w:rPr>
                <w:t>DC_2A_n261G</w:t>
              </w:r>
            </w:ins>
          </w:p>
          <w:p w14:paraId="06904405" w14:textId="77777777" w:rsidR="00960A9F" w:rsidRDefault="00960A9F" w:rsidP="00960A9F">
            <w:pPr>
              <w:pStyle w:val="TAC"/>
              <w:rPr>
                <w:ins w:id="1192" w:author="Apple" w:date="2021-01-15T12:55:00Z"/>
                <w:lang w:eastAsia="zh-CN"/>
              </w:rPr>
            </w:pPr>
            <w:ins w:id="1193" w:author="Apple" w:date="2021-01-15T12:51:00Z">
              <w:r w:rsidRPr="00EF5447">
                <w:rPr>
                  <w:lang w:eastAsia="zh-CN"/>
                </w:rPr>
                <w:t>DC_66A_n261G</w:t>
              </w:r>
            </w:ins>
          </w:p>
          <w:p w14:paraId="678E32FB" w14:textId="77777777" w:rsidR="00960A9F" w:rsidRPr="00EF5447" w:rsidRDefault="00960A9F" w:rsidP="00960A9F">
            <w:pPr>
              <w:pStyle w:val="TAC"/>
              <w:rPr>
                <w:ins w:id="1194" w:author="Apple" w:date="2021-01-15T12:55:00Z"/>
                <w:lang w:eastAsia="zh-CN"/>
              </w:rPr>
            </w:pPr>
            <w:ins w:id="1195" w:author="Apple" w:date="2021-01-15T12:55:00Z">
              <w:r w:rsidRPr="00EF5447">
                <w:rPr>
                  <w:lang w:eastAsia="zh-CN"/>
                </w:rPr>
                <w:t>DC_2A_n261H</w:t>
              </w:r>
            </w:ins>
          </w:p>
          <w:p w14:paraId="71AC7D37" w14:textId="77777777" w:rsidR="00960A9F" w:rsidRDefault="00960A9F" w:rsidP="00960A9F">
            <w:pPr>
              <w:pStyle w:val="TAC"/>
              <w:rPr>
                <w:ins w:id="1196" w:author="Apple" w:date="2021-01-15T12:58:00Z"/>
                <w:lang w:eastAsia="zh-CN"/>
              </w:rPr>
            </w:pPr>
            <w:ins w:id="1197" w:author="Apple" w:date="2021-01-15T12:55:00Z">
              <w:r w:rsidRPr="00EF5447">
                <w:rPr>
                  <w:lang w:eastAsia="zh-CN"/>
                </w:rPr>
                <w:t>DC_66A_n261H</w:t>
              </w:r>
            </w:ins>
          </w:p>
          <w:p w14:paraId="014CA563" w14:textId="77777777" w:rsidR="00A6562B" w:rsidRPr="00EF5447" w:rsidRDefault="00A6562B" w:rsidP="00A6562B">
            <w:pPr>
              <w:pStyle w:val="TAC"/>
              <w:rPr>
                <w:ins w:id="1198" w:author="Apple" w:date="2021-01-15T12:58:00Z"/>
                <w:lang w:eastAsia="zh-CN"/>
              </w:rPr>
            </w:pPr>
            <w:ins w:id="1199" w:author="Apple" w:date="2021-01-15T12:58:00Z">
              <w:r w:rsidRPr="00EF5447">
                <w:rPr>
                  <w:lang w:eastAsia="zh-CN"/>
                </w:rPr>
                <w:t>DC_2A_n261I</w:t>
              </w:r>
            </w:ins>
          </w:p>
          <w:p w14:paraId="106480C8" w14:textId="74718AEC" w:rsidR="00A6562B" w:rsidRPr="00EF5447" w:rsidRDefault="00A6562B" w:rsidP="00A6562B">
            <w:pPr>
              <w:pStyle w:val="TAC"/>
              <w:rPr>
                <w:lang w:eastAsia="fi-FI"/>
              </w:rPr>
            </w:pPr>
            <w:ins w:id="1200" w:author="Apple" w:date="2021-01-15T12:58:00Z">
              <w:r w:rsidRPr="00EF5447">
                <w:rPr>
                  <w:lang w:eastAsia="zh-CN"/>
                </w:rPr>
                <w:t>DC_66A_n261I</w:t>
              </w:r>
            </w:ins>
          </w:p>
        </w:tc>
      </w:tr>
      <w:tr w:rsidR="008D1E4A" w:rsidRPr="00EF5447" w:rsidDel="00960A9F" w14:paraId="34746AEA" w14:textId="7AED771B" w:rsidTr="00C620E0">
        <w:trPr>
          <w:trHeight w:val="187"/>
          <w:jc w:val="center"/>
          <w:del w:id="1201" w:author="Apple" w:date="2021-01-15T12: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856EDF" w14:textId="7F81476D" w:rsidR="008D1E4A" w:rsidRPr="00EF5447" w:rsidDel="00F97E5E" w:rsidRDefault="008D1E4A" w:rsidP="00C620E0">
            <w:pPr>
              <w:pStyle w:val="TAC"/>
              <w:rPr>
                <w:del w:id="1202" w:author="Apple" w:date="2021-01-15T12:43:00Z"/>
                <w:lang w:eastAsia="zh-CN"/>
              </w:rPr>
            </w:pPr>
            <w:del w:id="1203" w:author="Apple" w:date="2021-01-15T12:43:00Z">
              <w:r w:rsidRPr="00EF5447" w:rsidDel="00F97E5E">
                <w:rPr>
                  <w:lang w:eastAsia="zh-CN"/>
                </w:rPr>
                <w:delText>DC_2A-66A_n261I</w:delText>
              </w:r>
            </w:del>
          </w:p>
          <w:p w14:paraId="33FB5813" w14:textId="57BEBA63" w:rsidR="008D1E4A" w:rsidRPr="00EF5447" w:rsidDel="00F97E5E" w:rsidRDefault="008D1E4A" w:rsidP="00C620E0">
            <w:pPr>
              <w:pStyle w:val="TAC"/>
              <w:rPr>
                <w:del w:id="1204" w:author="Apple" w:date="2021-01-15T12:43:00Z"/>
                <w:lang w:eastAsia="zh-CN"/>
              </w:rPr>
            </w:pPr>
            <w:del w:id="1205" w:author="Apple" w:date="2021-01-15T12:43:00Z">
              <w:r w:rsidRPr="00EF5447" w:rsidDel="00F97E5E">
                <w:rPr>
                  <w:lang w:eastAsia="zh-CN"/>
                </w:rPr>
                <w:delText>DC_2A-66A_n261J</w:delText>
              </w:r>
            </w:del>
          </w:p>
          <w:p w14:paraId="4C6E9C6E" w14:textId="0B126454" w:rsidR="008D1E4A" w:rsidRPr="00EF5447" w:rsidDel="00F97E5E" w:rsidRDefault="008D1E4A" w:rsidP="00C620E0">
            <w:pPr>
              <w:pStyle w:val="TAC"/>
              <w:rPr>
                <w:del w:id="1206" w:author="Apple" w:date="2021-01-15T12:43:00Z"/>
                <w:lang w:eastAsia="zh-CN"/>
              </w:rPr>
            </w:pPr>
            <w:del w:id="1207" w:author="Apple" w:date="2021-01-15T12:43:00Z">
              <w:r w:rsidRPr="00EF5447" w:rsidDel="00F97E5E">
                <w:rPr>
                  <w:lang w:eastAsia="zh-CN"/>
                </w:rPr>
                <w:delText>DC_2A-66A_n261K</w:delText>
              </w:r>
            </w:del>
          </w:p>
          <w:p w14:paraId="4A740565" w14:textId="1790B306" w:rsidR="008D1E4A" w:rsidRPr="00EF5447" w:rsidDel="00F97E5E" w:rsidRDefault="008D1E4A" w:rsidP="00C620E0">
            <w:pPr>
              <w:pStyle w:val="TAC"/>
              <w:rPr>
                <w:del w:id="1208" w:author="Apple" w:date="2021-01-15T12:43:00Z"/>
                <w:lang w:eastAsia="zh-CN"/>
              </w:rPr>
            </w:pPr>
            <w:del w:id="1209" w:author="Apple" w:date="2021-01-15T12:43:00Z">
              <w:r w:rsidRPr="00EF5447" w:rsidDel="00F97E5E">
                <w:rPr>
                  <w:lang w:eastAsia="zh-CN"/>
                </w:rPr>
                <w:delText>DC_2A-66A_n261L</w:delText>
              </w:r>
            </w:del>
          </w:p>
          <w:p w14:paraId="5FFFE0EF" w14:textId="5639B712" w:rsidR="008D1E4A" w:rsidRPr="00EF5447" w:rsidDel="00F97E5E" w:rsidRDefault="008D1E4A" w:rsidP="00C620E0">
            <w:pPr>
              <w:pStyle w:val="TAC"/>
              <w:rPr>
                <w:del w:id="1210" w:author="Apple" w:date="2021-01-15T12:43:00Z"/>
                <w:lang w:eastAsia="zh-CN"/>
              </w:rPr>
            </w:pPr>
            <w:del w:id="1211" w:author="Apple" w:date="2021-01-15T12:43:00Z">
              <w:r w:rsidRPr="00EF5447" w:rsidDel="00F97E5E">
                <w:rPr>
                  <w:lang w:eastAsia="zh-CN"/>
                </w:rPr>
                <w:delText>DC_2A-66A_n261M</w:delText>
              </w:r>
            </w:del>
          </w:p>
          <w:p w14:paraId="76652A94" w14:textId="0F6B054A" w:rsidR="008D1E4A" w:rsidRPr="00EF5447" w:rsidDel="00960A9F" w:rsidRDefault="008D1E4A" w:rsidP="00C620E0">
            <w:pPr>
              <w:pStyle w:val="TAC"/>
              <w:rPr>
                <w:del w:id="1212" w:author="Apple" w:date="2021-01-15T12:49:00Z"/>
                <w:lang w:eastAsia="zh-CN"/>
              </w:rPr>
            </w:pPr>
            <w:del w:id="1213" w:author="Apple" w:date="2021-01-15T12:49:00Z">
              <w:r w:rsidRPr="00EF5447" w:rsidDel="00960A9F">
                <w:rPr>
                  <w:lang w:eastAsia="zh-CN"/>
                </w:rPr>
                <w:delText>DC_2A-2A-66A_n261I</w:delText>
              </w:r>
            </w:del>
          </w:p>
          <w:p w14:paraId="221F7657" w14:textId="56DFA2A6" w:rsidR="008D1E4A" w:rsidRPr="00EF5447" w:rsidDel="00960A9F" w:rsidRDefault="008D1E4A" w:rsidP="00C620E0">
            <w:pPr>
              <w:pStyle w:val="TAC"/>
              <w:rPr>
                <w:del w:id="1214" w:author="Apple" w:date="2021-01-15T12:49:00Z"/>
                <w:lang w:eastAsia="zh-CN"/>
              </w:rPr>
            </w:pPr>
            <w:del w:id="1215" w:author="Apple" w:date="2021-01-15T12:49:00Z">
              <w:r w:rsidRPr="00EF5447" w:rsidDel="00960A9F">
                <w:rPr>
                  <w:lang w:eastAsia="zh-CN"/>
                </w:rPr>
                <w:delText>DC_2A-2A-66A_n261M</w:delText>
              </w:r>
            </w:del>
          </w:p>
          <w:p w14:paraId="2C0BA3C6" w14:textId="10086885" w:rsidR="008D1E4A" w:rsidRPr="00EF5447" w:rsidDel="00960A9F" w:rsidRDefault="008D1E4A" w:rsidP="00C620E0">
            <w:pPr>
              <w:pStyle w:val="TAC"/>
              <w:rPr>
                <w:del w:id="1216" w:author="Apple" w:date="2021-01-15T12:52:00Z"/>
                <w:lang w:eastAsia="zh-CN"/>
              </w:rPr>
            </w:pPr>
            <w:del w:id="1217" w:author="Apple" w:date="2021-01-15T12:52:00Z">
              <w:r w:rsidRPr="00EF5447" w:rsidDel="00960A9F">
                <w:rPr>
                  <w:lang w:eastAsia="zh-CN"/>
                </w:rPr>
                <w:delText>DC_2A-66A_n261(A-G)</w:delText>
              </w:r>
            </w:del>
          </w:p>
          <w:p w14:paraId="5596B74C" w14:textId="33588AE2" w:rsidR="008D1E4A" w:rsidRPr="00EF5447" w:rsidDel="00960A9F" w:rsidRDefault="008D1E4A" w:rsidP="00C620E0">
            <w:pPr>
              <w:pStyle w:val="TAC"/>
              <w:rPr>
                <w:del w:id="1218" w:author="Apple" w:date="2021-01-15T12:52:00Z"/>
                <w:lang w:eastAsia="zh-CN"/>
              </w:rPr>
            </w:pPr>
            <w:del w:id="1219" w:author="Apple" w:date="2021-01-15T12:52:00Z">
              <w:r w:rsidRPr="00EF5447" w:rsidDel="00960A9F">
                <w:rPr>
                  <w:lang w:eastAsia="zh-CN"/>
                </w:rPr>
                <w:delText>DC_2A-66A_n261(A-H)</w:delText>
              </w:r>
            </w:del>
          </w:p>
          <w:p w14:paraId="1202CCAF" w14:textId="0B7DE979" w:rsidR="008D1E4A" w:rsidRPr="00EF5447" w:rsidDel="00960A9F" w:rsidRDefault="008D1E4A" w:rsidP="00C620E0">
            <w:pPr>
              <w:pStyle w:val="TAC"/>
              <w:rPr>
                <w:del w:id="1220" w:author="Apple" w:date="2021-01-15T12:52:00Z"/>
                <w:lang w:eastAsia="zh-CN"/>
              </w:rPr>
            </w:pPr>
            <w:del w:id="1221" w:author="Apple" w:date="2021-01-15T12:52:00Z">
              <w:r w:rsidRPr="00EF5447" w:rsidDel="00960A9F">
                <w:rPr>
                  <w:lang w:eastAsia="zh-CN"/>
                </w:rPr>
                <w:delText>DC_2A-66A_n261(A-J)</w:delText>
              </w:r>
            </w:del>
          </w:p>
          <w:p w14:paraId="10730289" w14:textId="5A628AE9" w:rsidR="008D1E4A" w:rsidRPr="00EF5447" w:rsidDel="00960A9F" w:rsidRDefault="008D1E4A" w:rsidP="00C620E0">
            <w:pPr>
              <w:pStyle w:val="TAC"/>
              <w:rPr>
                <w:del w:id="1222" w:author="Apple" w:date="2021-01-15T12:52:00Z"/>
                <w:lang w:eastAsia="zh-CN"/>
              </w:rPr>
            </w:pPr>
            <w:del w:id="1223" w:author="Apple" w:date="2021-01-15T12:52:00Z">
              <w:r w:rsidRPr="00EF5447" w:rsidDel="00960A9F">
                <w:rPr>
                  <w:lang w:eastAsia="zh-CN"/>
                </w:rPr>
                <w:delText>DC_2A-66A_n261(A-L)</w:delText>
              </w:r>
            </w:del>
          </w:p>
          <w:p w14:paraId="2734F4A6" w14:textId="40397010" w:rsidR="008D1E4A" w:rsidRPr="00EF5447" w:rsidDel="00960A9F" w:rsidRDefault="008D1E4A" w:rsidP="00C620E0">
            <w:pPr>
              <w:pStyle w:val="TAC"/>
              <w:rPr>
                <w:del w:id="1224" w:author="Apple" w:date="2021-01-15T12:52:00Z"/>
                <w:lang w:eastAsia="zh-CN"/>
              </w:rPr>
            </w:pPr>
            <w:del w:id="1225" w:author="Apple" w:date="2021-01-15T12:52:00Z">
              <w:r w:rsidRPr="00EF5447" w:rsidDel="00960A9F">
                <w:rPr>
                  <w:lang w:eastAsia="zh-CN"/>
                </w:rPr>
                <w:delText>DC_2A-66A_n261(2A-G)</w:delText>
              </w:r>
            </w:del>
          </w:p>
          <w:p w14:paraId="359A4498" w14:textId="1884E353" w:rsidR="008D1E4A" w:rsidRPr="00EF5447" w:rsidDel="00960A9F" w:rsidRDefault="008D1E4A" w:rsidP="00C620E0">
            <w:pPr>
              <w:pStyle w:val="TAC"/>
              <w:rPr>
                <w:del w:id="1226" w:author="Apple" w:date="2021-01-15T12:52:00Z"/>
                <w:lang w:eastAsia="zh-CN"/>
              </w:rPr>
            </w:pPr>
            <w:del w:id="1227" w:author="Apple" w:date="2021-01-15T12:52:00Z">
              <w:r w:rsidRPr="00EF5447" w:rsidDel="00960A9F">
                <w:rPr>
                  <w:lang w:eastAsia="zh-CN"/>
                </w:rPr>
                <w:delText>DC_2A-66A_n261(2A-H)</w:delText>
              </w:r>
            </w:del>
          </w:p>
          <w:p w14:paraId="7A464F36" w14:textId="6948CE6E" w:rsidR="008D1E4A" w:rsidRPr="00EF5447" w:rsidDel="00960A9F" w:rsidRDefault="008D1E4A" w:rsidP="00C620E0">
            <w:pPr>
              <w:pStyle w:val="TAC"/>
              <w:rPr>
                <w:del w:id="1228" w:author="Apple" w:date="2021-01-15T12:52:00Z"/>
                <w:lang w:eastAsia="zh-CN"/>
              </w:rPr>
            </w:pPr>
            <w:del w:id="1229" w:author="Apple" w:date="2021-01-15T12:52:00Z">
              <w:r w:rsidRPr="00EF5447" w:rsidDel="00960A9F">
                <w:rPr>
                  <w:lang w:eastAsia="zh-CN"/>
                </w:rPr>
                <w:delText>DC_2A-66A_n261(A-G-H)</w:delText>
              </w:r>
            </w:del>
          </w:p>
          <w:p w14:paraId="7659BC35" w14:textId="2717A922" w:rsidR="008D1E4A" w:rsidRPr="00EF5447" w:rsidDel="00960A9F" w:rsidRDefault="008D1E4A" w:rsidP="00C620E0">
            <w:pPr>
              <w:pStyle w:val="TAC"/>
              <w:rPr>
                <w:del w:id="1230" w:author="Apple" w:date="2021-01-15T12:52:00Z"/>
                <w:lang w:eastAsia="zh-CN"/>
              </w:rPr>
            </w:pPr>
            <w:del w:id="1231" w:author="Apple" w:date="2021-01-15T12:52:00Z">
              <w:r w:rsidRPr="00EF5447" w:rsidDel="00960A9F">
                <w:rPr>
                  <w:lang w:eastAsia="zh-CN"/>
                </w:rPr>
                <w:delText>DC_2A-66A_n261(A-G-I)</w:delText>
              </w:r>
            </w:del>
          </w:p>
          <w:p w14:paraId="6B96252D" w14:textId="5773EBC9" w:rsidR="008D1E4A" w:rsidRPr="00EF5447" w:rsidDel="00960A9F" w:rsidRDefault="008D1E4A" w:rsidP="00C620E0">
            <w:pPr>
              <w:pStyle w:val="TAC"/>
              <w:rPr>
                <w:del w:id="1232" w:author="Apple" w:date="2021-01-15T12:52:00Z"/>
                <w:lang w:eastAsia="zh-CN"/>
              </w:rPr>
            </w:pPr>
            <w:del w:id="1233" w:author="Apple" w:date="2021-01-15T12:52:00Z">
              <w:r w:rsidRPr="00EF5447" w:rsidDel="00960A9F">
                <w:rPr>
                  <w:lang w:eastAsia="zh-CN"/>
                </w:rPr>
                <w:delText>DC_2A-66A_n261(3A-G)</w:delText>
              </w:r>
            </w:del>
          </w:p>
          <w:p w14:paraId="7A1D2D26" w14:textId="71D0F9EA" w:rsidR="008D1E4A" w:rsidRPr="00EF5447" w:rsidDel="00960A9F" w:rsidRDefault="008D1E4A" w:rsidP="00C620E0">
            <w:pPr>
              <w:pStyle w:val="TAC"/>
              <w:rPr>
                <w:del w:id="1234" w:author="Apple" w:date="2021-01-15T12:52:00Z"/>
                <w:lang w:eastAsia="zh-CN"/>
              </w:rPr>
            </w:pPr>
            <w:del w:id="1235" w:author="Apple" w:date="2021-01-15T12:52:00Z">
              <w:r w:rsidRPr="00EF5447" w:rsidDel="00960A9F">
                <w:rPr>
                  <w:lang w:eastAsia="zh-CN"/>
                </w:rPr>
                <w:delText>DC_2A-66A_n261(2G)</w:delText>
              </w:r>
            </w:del>
          </w:p>
          <w:p w14:paraId="4C5A0A1C" w14:textId="075335E3" w:rsidR="008D1E4A" w:rsidRPr="00EF5447" w:rsidDel="00960A9F" w:rsidRDefault="008D1E4A" w:rsidP="00C620E0">
            <w:pPr>
              <w:pStyle w:val="TAC"/>
              <w:rPr>
                <w:del w:id="1236" w:author="Apple" w:date="2021-01-15T12:52:00Z"/>
                <w:lang w:eastAsia="zh-CN"/>
              </w:rPr>
            </w:pPr>
            <w:del w:id="1237" w:author="Apple" w:date="2021-01-15T12:52:00Z">
              <w:r w:rsidRPr="00EF5447" w:rsidDel="00960A9F">
                <w:rPr>
                  <w:lang w:eastAsia="zh-CN"/>
                </w:rPr>
                <w:delText>DC_2A-66A_n261(G-H)</w:delText>
              </w:r>
            </w:del>
          </w:p>
          <w:p w14:paraId="35429F07" w14:textId="26CB6491" w:rsidR="008D1E4A" w:rsidRPr="00EF5447" w:rsidDel="00960A9F" w:rsidRDefault="008D1E4A" w:rsidP="00C620E0">
            <w:pPr>
              <w:pStyle w:val="TAC"/>
              <w:rPr>
                <w:del w:id="1238" w:author="Apple" w:date="2021-01-15T12:52:00Z"/>
                <w:lang w:eastAsia="zh-CN"/>
              </w:rPr>
            </w:pPr>
            <w:del w:id="1239" w:author="Apple" w:date="2021-01-15T12:52:00Z">
              <w:r w:rsidRPr="00EF5447" w:rsidDel="00960A9F">
                <w:rPr>
                  <w:lang w:eastAsia="zh-CN"/>
                </w:rPr>
                <w:delText>DC_2A-66A_n261(G-I)</w:delText>
              </w:r>
            </w:del>
          </w:p>
          <w:p w14:paraId="57DB94A0" w14:textId="4E9356A6" w:rsidR="008D1E4A" w:rsidRPr="00EF5447" w:rsidDel="00960A9F" w:rsidRDefault="008D1E4A" w:rsidP="00C620E0">
            <w:pPr>
              <w:pStyle w:val="TAC"/>
              <w:rPr>
                <w:del w:id="1240" w:author="Apple" w:date="2021-01-15T12:52:00Z"/>
                <w:lang w:eastAsia="zh-CN"/>
              </w:rPr>
            </w:pPr>
            <w:del w:id="1241" w:author="Apple" w:date="2021-01-15T12:52:00Z">
              <w:r w:rsidRPr="00EF5447" w:rsidDel="00960A9F">
                <w:rPr>
                  <w:lang w:eastAsia="zh-CN"/>
                </w:rPr>
                <w:delText>DC_2A-66A_n261(2H)</w:delText>
              </w:r>
            </w:del>
          </w:p>
          <w:p w14:paraId="1DE1AA19" w14:textId="33BD730C" w:rsidR="008D1E4A" w:rsidRPr="00EF5447" w:rsidDel="00960A9F" w:rsidRDefault="008D1E4A" w:rsidP="00C620E0">
            <w:pPr>
              <w:pStyle w:val="TAC"/>
              <w:rPr>
                <w:del w:id="1242" w:author="Apple" w:date="2021-01-15T12:52:00Z"/>
                <w:lang w:eastAsia="zh-CN"/>
              </w:rPr>
            </w:pPr>
            <w:del w:id="1243" w:author="Apple" w:date="2021-01-15T12:52:00Z">
              <w:r w:rsidRPr="00EF5447" w:rsidDel="00960A9F">
                <w:rPr>
                  <w:lang w:eastAsia="zh-CN"/>
                </w:rPr>
                <w:delText>DC_2A-66A_n261(H-I)</w:delText>
              </w:r>
            </w:del>
          </w:p>
          <w:p w14:paraId="7547511A" w14:textId="627DFF91" w:rsidR="008D1E4A" w:rsidRPr="00EF5447" w:rsidDel="00960A9F" w:rsidRDefault="008D1E4A" w:rsidP="00C620E0">
            <w:pPr>
              <w:pStyle w:val="TAC"/>
              <w:rPr>
                <w:del w:id="1244" w:author="Apple" w:date="2021-01-15T12:52:00Z"/>
                <w:lang w:eastAsia="zh-CN"/>
              </w:rPr>
            </w:pPr>
            <w:del w:id="1245" w:author="Apple" w:date="2021-01-15T12:52:00Z">
              <w:r w:rsidRPr="00EF5447" w:rsidDel="00960A9F">
                <w:rPr>
                  <w:lang w:eastAsia="zh-CN"/>
                </w:rPr>
                <w:delText>DC_2A-66A_n261(A-G-H)</w:delText>
              </w:r>
            </w:del>
          </w:p>
          <w:p w14:paraId="4BFF5259" w14:textId="140BC05B" w:rsidR="008D1E4A" w:rsidRPr="00EF5447" w:rsidDel="00960A9F" w:rsidRDefault="008D1E4A" w:rsidP="00C620E0">
            <w:pPr>
              <w:pStyle w:val="TAC"/>
              <w:rPr>
                <w:del w:id="1246" w:author="Apple" w:date="2021-01-15T12:49:00Z"/>
                <w:lang w:eastAsia="zh-CN"/>
              </w:rPr>
            </w:pPr>
            <w:del w:id="1247" w:author="Apple" w:date="2021-01-15T12:49:00Z">
              <w:r w:rsidRPr="00EF5447" w:rsidDel="00960A9F">
                <w:rPr>
                  <w:lang w:eastAsia="zh-CN"/>
                </w:rPr>
                <w:delText>DC_2A-66A-66A_n261I</w:delText>
              </w:r>
            </w:del>
          </w:p>
          <w:p w14:paraId="1D06FC92" w14:textId="0567E358" w:rsidR="008D1E4A" w:rsidRPr="00EF5447" w:rsidDel="00960A9F" w:rsidRDefault="008D1E4A" w:rsidP="00C620E0">
            <w:pPr>
              <w:pStyle w:val="TAC"/>
              <w:rPr>
                <w:del w:id="1248" w:author="Apple" w:date="2021-01-15T12:49:00Z"/>
                <w:lang w:eastAsia="zh-CN"/>
              </w:rPr>
            </w:pPr>
            <w:del w:id="1249" w:author="Apple" w:date="2021-01-15T12:49:00Z">
              <w:r w:rsidRPr="00EF5447" w:rsidDel="00960A9F">
                <w:rPr>
                  <w:lang w:eastAsia="zh-CN"/>
                </w:rPr>
                <w:delText>DC_2A-66A-66A_n261J</w:delText>
              </w:r>
            </w:del>
          </w:p>
          <w:p w14:paraId="30143785" w14:textId="18A1E1A0" w:rsidR="008D1E4A" w:rsidRPr="00EF5447" w:rsidDel="00960A9F" w:rsidRDefault="008D1E4A" w:rsidP="00C620E0">
            <w:pPr>
              <w:pStyle w:val="TAC"/>
              <w:rPr>
                <w:del w:id="1250" w:author="Apple" w:date="2021-01-15T12:49:00Z"/>
                <w:lang w:eastAsia="zh-CN"/>
              </w:rPr>
            </w:pPr>
            <w:del w:id="1251" w:author="Apple" w:date="2021-01-15T12:49:00Z">
              <w:r w:rsidRPr="00EF5447" w:rsidDel="00960A9F">
                <w:rPr>
                  <w:lang w:eastAsia="zh-CN"/>
                </w:rPr>
                <w:delText>DC_2A-66A-66A_n261K</w:delText>
              </w:r>
            </w:del>
          </w:p>
          <w:p w14:paraId="12A2B1ED" w14:textId="22CE6272" w:rsidR="008D1E4A" w:rsidRPr="00EF5447" w:rsidDel="00960A9F" w:rsidRDefault="008D1E4A" w:rsidP="00C620E0">
            <w:pPr>
              <w:pStyle w:val="TAC"/>
              <w:rPr>
                <w:del w:id="1252" w:author="Apple" w:date="2021-01-15T12:49:00Z"/>
                <w:lang w:eastAsia="zh-CN"/>
              </w:rPr>
            </w:pPr>
            <w:del w:id="1253" w:author="Apple" w:date="2021-01-15T12:49:00Z">
              <w:r w:rsidRPr="00EF5447" w:rsidDel="00960A9F">
                <w:rPr>
                  <w:lang w:eastAsia="zh-CN"/>
                </w:rPr>
                <w:delText>DC_2A-66A-66A_n261L</w:delText>
              </w:r>
            </w:del>
          </w:p>
          <w:p w14:paraId="069084F4" w14:textId="350F28B8" w:rsidR="008D1E4A" w:rsidRPr="00EF5447" w:rsidDel="00960A9F" w:rsidRDefault="008D1E4A" w:rsidP="00C620E0">
            <w:pPr>
              <w:pStyle w:val="TAC"/>
              <w:rPr>
                <w:del w:id="1254" w:author="Apple" w:date="2021-01-15T12:49:00Z"/>
                <w:lang w:eastAsia="zh-CN"/>
              </w:rPr>
            </w:pPr>
            <w:del w:id="1255" w:author="Apple" w:date="2021-01-15T12:49:00Z">
              <w:r w:rsidRPr="00EF5447" w:rsidDel="00960A9F">
                <w:rPr>
                  <w:lang w:eastAsia="zh-CN"/>
                </w:rPr>
                <w:delText>DC_2A-66A-66A_n261M</w:delText>
              </w:r>
            </w:del>
          </w:p>
          <w:p w14:paraId="71492C6D" w14:textId="45E55655" w:rsidR="008D1E4A" w:rsidRPr="00EF5447" w:rsidDel="00960A9F" w:rsidRDefault="008D1E4A" w:rsidP="00C620E0">
            <w:pPr>
              <w:pStyle w:val="TAC"/>
              <w:rPr>
                <w:del w:id="1256" w:author="Apple" w:date="2021-01-15T12:53:00Z"/>
                <w:lang w:eastAsia="zh-CN"/>
              </w:rPr>
            </w:pPr>
            <w:del w:id="1257" w:author="Apple" w:date="2021-01-15T12:53:00Z">
              <w:r w:rsidRPr="00EF5447" w:rsidDel="00960A9F">
                <w:rPr>
                  <w:lang w:eastAsia="zh-CN"/>
                </w:rPr>
                <w:delText>DC_2A-66A-66A_n261(A-G)</w:delText>
              </w:r>
            </w:del>
          </w:p>
          <w:p w14:paraId="1F3A3CBF" w14:textId="18806876" w:rsidR="008D1E4A" w:rsidRPr="00EF5447" w:rsidDel="00960A9F" w:rsidRDefault="008D1E4A" w:rsidP="00C620E0">
            <w:pPr>
              <w:pStyle w:val="TAC"/>
              <w:rPr>
                <w:del w:id="1258" w:author="Apple" w:date="2021-01-15T12:53:00Z"/>
                <w:lang w:eastAsia="zh-CN"/>
              </w:rPr>
            </w:pPr>
            <w:del w:id="1259" w:author="Apple" w:date="2021-01-15T12:53:00Z">
              <w:r w:rsidRPr="00EF5447" w:rsidDel="00960A9F">
                <w:rPr>
                  <w:lang w:eastAsia="zh-CN"/>
                </w:rPr>
                <w:delText>DC_2A-66A-66A_n261(A-H)</w:delText>
              </w:r>
            </w:del>
          </w:p>
          <w:p w14:paraId="18393BA3" w14:textId="1C48C11D" w:rsidR="008D1E4A" w:rsidRPr="00EF5447" w:rsidDel="00960A9F" w:rsidRDefault="008D1E4A" w:rsidP="00C620E0">
            <w:pPr>
              <w:pStyle w:val="TAC"/>
              <w:rPr>
                <w:del w:id="1260" w:author="Apple" w:date="2021-01-15T12:53:00Z"/>
                <w:lang w:eastAsia="zh-CN"/>
              </w:rPr>
            </w:pPr>
            <w:del w:id="1261" w:author="Apple" w:date="2021-01-15T12:53:00Z">
              <w:r w:rsidRPr="00EF5447" w:rsidDel="00960A9F">
                <w:rPr>
                  <w:lang w:eastAsia="zh-CN"/>
                </w:rPr>
                <w:delText>DC_2A-66A-66A_n261(A-J)</w:delText>
              </w:r>
            </w:del>
          </w:p>
          <w:p w14:paraId="66B1A44B" w14:textId="64667575" w:rsidR="008D1E4A" w:rsidRPr="00EF5447" w:rsidDel="00960A9F" w:rsidRDefault="008D1E4A" w:rsidP="00C620E0">
            <w:pPr>
              <w:pStyle w:val="TAC"/>
              <w:rPr>
                <w:del w:id="1262" w:author="Apple" w:date="2021-01-15T12:53:00Z"/>
                <w:lang w:eastAsia="zh-CN"/>
              </w:rPr>
            </w:pPr>
            <w:del w:id="1263" w:author="Apple" w:date="2021-01-15T12:53:00Z">
              <w:r w:rsidRPr="00EF5447" w:rsidDel="00960A9F">
                <w:rPr>
                  <w:lang w:eastAsia="zh-CN"/>
                </w:rPr>
                <w:delText>DC_2A-66A-66A_n261(A-L)</w:delText>
              </w:r>
            </w:del>
          </w:p>
          <w:p w14:paraId="47F8C768" w14:textId="3C37907E" w:rsidR="008D1E4A" w:rsidRPr="00EF5447" w:rsidDel="00960A9F" w:rsidRDefault="008D1E4A" w:rsidP="00C620E0">
            <w:pPr>
              <w:pStyle w:val="TAC"/>
              <w:rPr>
                <w:del w:id="1264" w:author="Apple" w:date="2021-01-15T12:54:00Z"/>
                <w:lang w:eastAsia="zh-CN"/>
              </w:rPr>
            </w:pPr>
            <w:del w:id="1265" w:author="Apple" w:date="2021-01-15T12:54:00Z">
              <w:r w:rsidRPr="00EF5447" w:rsidDel="00960A9F">
                <w:rPr>
                  <w:lang w:eastAsia="zh-CN"/>
                </w:rPr>
                <w:delText>DC_2A-66A-66A_n261(2A-G)</w:delText>
              </w:r>
            </w:del>
          </w:p>
          <w:p w14:paraId="2E06CBC8" w14:textId="69A22917" w:rsidR="008D1E4A" w:rsidRPr="00EF5447" w:rsidDel="00960A9F" w:rsidRDefault="008D1E4A" w:rsidP="00C620E0">
            <w:pPr>
              <w:pStyle w:val="TAC"/>
              <w:rPr>
                <w:del w:id="1266" w:author="Apple" w:date="2021-01-15T12:54:00Z"/>
                <w:lang w:eastAsia="zh-CN"/>
              </w:rPr>
            </w:pPr>
            <w:del w:id="1267" w:author="Apple" w:date="2021-01-15T12:54:00Z">
              <w:r w:rsidRPr="00EF5447" w:rsidDel="00960A9F">
                <w:rPr>
                  <w:lang w:eastAsia="zh-CN"/>
                </w:rPr>
                <w:delText>DC_2A-66A-66A_n261(2A-H)</w:delText>
              </w:r>
            </w:del>
          </w:p>
          <w:p w14:paraId="55C479D1" w14:textId="1FC18495" w:rsidR="008D1E4A" w:rsidRPr="00EF5447" w:rsidDel="00960A9F" w:rsidRDefault="008D1E4A" w:rsidP="00C620E0">
            <w:pPr>
              <w:pStyle w:val="TAC"/>
              <w:rPr>
                <w:del w:id="1268" w:author="Apple" w:date="2021-01-15T12:54:00Z"/>
                <w:lang w:eastAsia="zh-CN"/>
              </w:rPr>
            </w:pPr>
            <w:del w:id="1269" w:author="Apple" w:date="2021-01-15T12:54:00Z">
              <w:r w:rsidRPr="00EF5447" w:rsidDel="00960A9F">
                <w:rPr>
                  <w:lang w:eastAsia="zh-CN"/>
                </w:rPr>
                <w:delText>DC_2A-66A-66A_n261(A-G-H)</w:delText>
              </w:r>
            </w:del>
          </w:p>
          <w:p w14:paraId="6D822FAC" w14:textId="74CA89C7" w:rsidR="008D1E4A" w:rsidRPr="00EF5447" w:rsidDel="00960A9F" w:rsidRDefault="008D1E4A" w:rsidP="00C620E0">
            <w:pPr>
              <w:pStyle w:val="TAC"/>
              <w:rPr>
                <w:del w:id="1270" w:author="Apple" w:date="2021-01-15T12:54:00Z"/>
                <w:lang w:eastAsia="zh-CN"/>
              </w:rPr>
            </w:pPr>
            <w:del w:id="1271" w:author="Apple" w:date="2021-01-15T12:54:00Z">
              <w:r w:rsidRPr="00EF5447" w:rsidDel="00960A9F">
                <w:rPr>
                  <w:lang w:eastAsia="zh-CN"/>
                </w:rPr>
                <w:delText>DC_2A-66A-66A_n261(A-G-I)</w:delText>
              </w:r>
            </w:del>
          </w:p>
          <w:p w14:paraId="366BD724" w14:textId="444CE8BF" w:rsidR="008D1E4A" w:rsidRPr="00EF5447" w:rsidDel="00960A9F" w:rsidRDefault="008D1E4A" w:rsidP="00C620E0">
            <w:pPr>
              <w:pStyle w:val="TAC"/>
              <w:rPr>
                <w:del w:id="1272" w:author="Apple" w:date="2021-01-15T12:54:00Z"/>
                <w:lang w:eastAsia="zh-CN"/>
              </w:rPr>
            </w:pPr>
            <w:del w:id="1273" w:author="Apple" w:date="2021-01-15T12:54:00Z">
              <w:r w:rsidRPr="00EF5447" w:rsidDel="00960A9F">
                <w:rPr>
                  <w:lang w:eastAsia="zh-CN"/>
                </w:rPr>
                <w:delText>DC_2A-66A-66A_n261(3A-G)</w:delText>
              </w:r>
            </w:del>
          </w:p>
          <w:p w14:paraId="62294B14" w14:textId="1F8D4DD7" w:rsidR="008D1E4A" w:rsidRPr="00EF5447" w:rsidDel="00960A9F" w:rsidRDefault="008D1E4A" w:rsidP="00C620E0">
            <w:pPr>
              <w:pStyle w:val="TAC"/>
              <w:rPr>
                <w:del w:id="1274" w:author="Apple" w:date="2021-01-15T12:54:00Z"/>
                <w:lang w:eastAsia="zh-CN"/>
              </w:rPr>
            </w:pPr>
            <w:del w:id="1275" w:author="Apple" w:date="2021-01-15T12:54:00Z">
              <w:r w:rsidRPr="00EF5447" w:rsidDel="00960A9F">
                <w:rPr>
                  <w:lang w:eastAsia="zh-CN"/>
                </w:rPr>
                <w:delText>DC_2A-66A-66A_n261(2G)</w:delText>
              </w:r>
            </w:del>
          </w:p>
          <w:p w14:paraId="653237A6" w14:textId="444DB1D4" w:rsidR="008D1E4A" w:rsidRPr="00EF5447" w:rsidDel="00960A9F" w:rsidRDefault="008D1E4A" w:rsidP="00C620E0">
            <w:pPr>
              <w:pStyle w:val="TAC"/>
              <w:rPr>
                <w:del w:id="1276" w:author="Apple" w:date="2021-01-15T12:54:00Z"/>
                <w:lang w:eastAsia="zh-CN"/>
              </w:rPr>
            </w:pPr>
            <w:del w:id="1277" w:author="Apple" w:date="2021-01-15T12:54:00Z">
              <w:r w:rsidRPr="00EF5447" w:rsidDel="00960A9F">
                <w:rPr>
                  <w:lang w:eastAsia="fi-FI"/>
                </w:rPr>
                <w:delText>DC_2A-66A-66A_n261(G-H)</w:delText>
              </w:r>
            </w:del>
          </w:p>
          <w:p w14:paraId="528DBF09" w14:textId="26923613" w:rsidR="008D1E4A" w:rsidRPr="00EF5447" w:rsidDel="00960A9F" w:rsidRDefault="008D1E4A" w:rsidP="00C620E0">
            <w:pPr>
              <w:pStyle w:val="TAC"/>
              <w:rPr>
                <w:del w:id="1278" w:author="Apple" w:date="2021-01-15T12:54:00Z"/>
                <w:lang w:eastAsia="zh-CN"/>
              </w:rPr>
            </w:pPr>
            <w:del w:id="1279" w:author="Apple" w:date="2021-01-15T12:54:00Z">
              <w:r w:rsidRPr="00EF5447" w:rsidDel="00960A9F">
                <w:rPr>
                  <w:lang w:eastAsia="zh-CN"/>
                </w:rPr>
                <w:delText>DC_2A-66A-66A_n261(G-I)</w:delText>
              </w:r>
            </w:del>
          </w:p>
          <w:p w14:paraId="22E68D0B" w14:textId="485261F0" w:rsidR="008D1E4A" w:rsidRPr="00EF5447" w:rsidDel="00960A9F" w:rsidRDefault="008D1E4A" w:rsidP="00C620E0">
            <w:pPr>
              <w:pStyle w:val="TAC"/>
              <w:rPr>
                <w:del w:id="1280" w:author="Apple" w:date="2021-01-15T12:54:00Z"/>
                <w:lang w:eastAsia="zh-CN"/>
              </w:rPr>
            </w:pPr>
            <w:del w:id="1281" w:author="Apple" w:date="2021-01-15T12:54:00Z">
              <w:r w:rsidRPr="00EF5447" w:rsidDel="00960A9F">
                <w:rPr>
                  <w:lang w:eastAsia="zh-CN"/>
                </w:rPr>
                <w:delText>DC_2A-66A-66A_n261(2H)</w:delText>
              </w:r>
            </w:del>
          </w:p>
          <w:p w14:paraId="01BDB17F" w14:textId="3420B3F5" w:rsidR="008D1E4A" w:rsidRPr="00EF5447" w:rsidDel="00960A9F" w:rsidRDefault="008D1E4A" w:rsidP="00C620E0">
            <w:pPr>
              <w:pStyle w:val="TAC"/>
              <w:rPr>
                <w:del w:id="1282" w:author="Apple" w:date="2021-01-15T12:55:00Z"/>
                <w:lang w:eastAsia="fi-FI"/>
              </w:rPr>
            </w:pPr>
            <w:del w:id="1283" w:author="Apple" w:date="2021-01-15T12:54:00Z">
              <w:r w:rsidRPr="00EF5447" w:rsidDel="00960A9F">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4F0816" w14:textId="75149A24" w:rsidR="008D1E4A" w:rsidRPr="00EF5447" w:rsidDel="00960A9F" w:rsidRDefault="008D1E4A" w:rsidP="00C620E0">
            <w:pPr>
              <w:pStyle w:val="TAC"/>
              <w:rPr>
                <w:del w:id="1284" w:author="Apple" w:date="2021-01-15T12:55:00Z"/>
                <w:lang w:eastAsia="zh-CN"/>
              </w:rPr>
            </w:pPr>
            <w:del w:id="1285" w:author="Apple" w:date="2021-01-15T12:55:00Z">
              <w:r w:rsidRPr="00EF5447" w:rsidDel="00960A9F">
                <w:rPr>
                  <w:lang w:eastAsia="zh-CN"/>
                </w:rPr>
                <w:delText>DC_2A_n261G</w:delText>
              </w:r>
            </w:del>
          </w:p>
          <w:p w14:paraId="23F6219E" w14:textId="31789B60" w:rsidR="008D1E4A" w:rsidRPr="00EF5447" w:rsidDel="00960A9F" w:rsidRDefault="008D1E4A" w:rsidP="00C620E0">
            <w:pPr>
              <w:pStyle w:val="TAC"/>
              <w:rPr>
                <w:del w:id="1286" w:author="Apple" w:date="2021-01-15T12:55:00Z"/>
                <w:lang w:eastAsia="fi-FI"/>
              </w:rPr>
            </w:pPr>
            <w:del w:id="1287" w:author="Apple" w:date="2021-01-15T12:55:00Z">
              <w:r w:rsidRPr="00EF5447" w:rsidDel="00960A9F">
                <w:rPr>
                  <w:lang w:eastAsia="zh-CN"/>
                </w:rPr>
                <w:delText>DC_66A_n261G</w:delText>
              </w:r>
            </w:del>
          </w:p>
        </w:tc>
      </w:tr>
      <w:tr w:rsidR="008D1E4A" w:rsidRPr="00EF5447" w:rsidDel="00960A9F" w14:paraId="0F6013A7" w14:textId="5C6AD8E1" w:rsidTr="00C620E0">
        <w:trPr>
          <w:trHeight w:val="187"/>
          <w:jc w:val="center"/>
          <w:del w:id="1288" w:author="Apple" w:date="2021-01-15T12: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36558B" w14:textId="32CBB1DE" w:rsidR="008D1E4A" w:rsidRPr="00EF5447" w:rsidDel="00F97E5E" w:rsidRDefault="008D1E4A" w:rsidP="00C620E0">
            <w:pPr>
              <w:pStyle w:val="TAC"/>
              <w:rPr>
                <w:del w:id="1289" w:author="Apple" w:date="2021-01-15T12:43:00Z"/>
                <w:lang w:eastAsia="zh-CN"/>
              </w:rPr>
            </w:pPr>
            <w:del w:id="1290" w:author="Apple" w:date="2021-01-15T12:43:00Z">
              <w:r w:rsidRPr="00EF5447" w:rsidDel="00F97E5E">
                <w:rPr>
                  <w:lang w:eastAsia="zh-CN"/>
                </w:rPr>
                <w:lastRenderedPageBreak/>
                <w:delText>DC_2A-66A_n261I</w:delText>
              </w:r>
            </w:del>
          </w:p>
          <w:p w14:paraId="4C7C9AB9" w14:textId="22B0B176" w:rsidR="008D1E4A" w:rsidRPr="00EF5447" w:rsidDel="00F97E5E" w:rsidRDefault="008D1E4A" w:rsidP="00C620E0">
            <w:pPr>
              <w:pStyle w:val="TAC"/>
              <w:rPr>
                <w:del w:id="1291" w:author="Apple" w:date="2021-01-15T12:43:00Z"/>
                <w:lang w:eastAsia="zh-CN"/>
              </w:rPr>
            </w:pPr>
            <w:del w:id="1292" w:author="Apple" w:date="2021-01-15T12:43:00Z">
              <w:r w:rsidRPr="00EF5447" w:rsidDel="00F97E5E">
                <w:rPr>
                  <w:lang w:eastAsia="zh-CN"/>
                </w:rPr>
                <w:delText>DC_2A-66A_n261J</w:delText>
              </w:r>
            </w:del>
          </w:p>
          <w:p w14:paraId="63489454" w14:textId="36487271" w:rsidR="008D1E4A" w:rsidRPr="00EF5447" w:rsidDel="00F97E5E" w:rsidRDefault="008D1E4A" w:rsidP="00C620E0">
            <w:pPr>
              <w:pStyle w:val="TAC"/>
              <w:rPr>
                <w:del w:id="1293" w:author="Apple" w:date="2021-01-15T12:43:00Z"/>
                <w:lang w:eastAsia="zh-CN"/>
              </w:rPr>
            </w:pPr>
            <w:del w:id="1294" w:author="Apple" w:date="2021-01-15T12:43:00Z">
              <w:r w:rsidRPr="00EF5447" w:rsidDel="00F97E5E">
                <w:rPr>
                  <w:lang w:eastAsia="zh-CN"/>
                </w:rPr>
                <w:delText>DC_2A-66A_n261K</w:delText>
              </w:r>
            </w:del>
          </w:p>
          <w:p w14:paraId="726F54A5" w14:textId="0AAD9BA4" w:rsidR="008D1E4A" w:rsidRPr="00EF5447" w:rsidDel="00F97E5E" w:rsidRDefault="008D1E4A" w:rsidP="00C620E0">
            <w:pPr>
              <w:pStyle w:val="TAC"/>
              <w:rPr>
                <w:del w:id="1295" w:author="Apple" w:date="2021-01-15T12:43:00Z"/>
                <w:lang w:eastAsia="zh-CN"/>
              </w:rPr>
            </w:pPr>
            <w:del w:id="1296" w:author="Apple" w:date="2021-01-15T12:43:00Z">
              <w:r w:rsidRPr="00EF5447" w:rsidDel="00F97E5E">
                <w:rPr>
                  <w:lang w:eastAsia="zh-CN"/>
                </w:rPr>
                <w:delText>DC_2A-66A_n261L</w:delText>
              </w:r>
            </w:del>
          </w:p>
          <w:p w14:paraId="340F40FE" w14:textId="32ADAB16" w:rsidR="008D1E4A" w:rsidRPr="00EF5447" w:rsidDel="00F97E5E" w:rsidRDefault="008D1E4A" w:rsidP="00C620E0">
            <w:pPr>
              <w:pStyle w:val="TAC"/>
              <w:rPr>
                <w:del w:id="1297" w:author="Apple" w:date="2021-01-15T12:43:00Z"/>
                <w:lang w:eastAsia="zh-CN"/>
              </w:rPr>
            </w:pPr>
            <w:del w:id="1298" w:author="Apple" w:date="2021-01-15T12:43:00Z">
              <w:r w:rsidRPr="00EF5447" w:rsidDel="00F97E5E">
                <w:rPr>
                  <w:lang w:eastAsia="zh-CN"/>
                </w:rPr>
                <w:delText>DC_2A-66A_n261M</w:delText>
              </w:r>
            </w:del>
          </w:p>
          <w:p w14:paraId="483D1E46" w14:textId="2A1331D6" w:rsidR="008D1E4A" w:rsidRPr="00EF5447" w:rsidDel="00960A9F" w:rsidRDefault="008D1E4A" w:rsidP="00C620E0">
            <w:pPr>
              <w:pStyle w:val="TAC"/>
              <w:rPr>
                <w:del w:id="1299" w:author="Apple" w:date="2021-01-15T12:50:00Z"/>
                <w:lang w:eastAsia="zh-CN"/>
              </w:rPr>
            </w:pPr>
            <w:del w:id="1300" w:author="Apple" w:date="2021-01-15T12:50:00Z">
              <w:r w:rsidRPr="00EF5447" w:rsidDel="00960A9F">
                <w:rPr>
                  <w:lang w:eastAsia="zh-CN"/>
                </w:rPr>
                <w:delText>DC_2A-2A-66A_n261I</w:delText>
              </w:r>
            </w:del>
          </w:p>
          <w:p w14:paraId="6BBF40A3" w14:textId="639E76F6" w:rsidR="008D1E4A" w:rsidRPr="00EF5447" w:rsidDel="00960A9F" w:rsidRDefault="008D1E4A" w:rsidP="00C620E0">
            <w:pPr>
              <w:pStyle w:val="TAC"/>
              <w:rPr>
                <w:del w:id="1301" w:author="Apple" w:date="2021-01-15T12:50:00Z"/>
                <w:lang w:eastAsia="zh-CN"/>
              </w:rPr>
            </w:pPr>
            <w:del w:id="1302" w:author="Apple" w:date="2021-01-15T12:50:00Z">
              <w:r w:rsidRPr="00EF5447" w:rsidDel="00960A9F">
                <w:rPr>
                  <w:lang w:eastAsia="zh-CN"/>
                </w:rPr>
                <w:delText>DC_2A-2A-66A_n261M</w:delText>
              </w:r>
            </w:del>
          </w:p>
          <w:p w14:paraId="231FABEC" w14:textId="7E14CD7D" w:rsidR="008D1E4A" w:rsidRPr="00EF5447" w:rsidDel="00960A9F" w:rsidRDefault="008D1E4A" w:rsidP="00C620E0">
            <w:pPr>
              <w:pStyle w:val="TAC"/>
              <w:rPr>
                <w:del w:id="1303" w:author="Apple" w:date="2021-01-15T12:55:00Z"/>
                <w:lang w:eastAsia="zh-CN"/>
              </w:rPr>
            </w:pPr>
            <w:del w:id="1304" w:author="Apple" w:date="2021-01-15T12:55:00Z">
              <w:r w:rsidRPr="00EF5447" w:rsidDel="00960A9F">
                <w:rPr>
                  <w:lang w:eastAsia="zh-CN"/>
                </w:rPr>
                <w:delText>DC_2A-66A_n261(A-H)</w:delText>
              </w:r>
            </w:del>
          </w:p>
          <w:p w14:paraId="11133635" w14:textId="1CCCAB62" w:rsidR="008D1E4A" w:rsidRPr="00EF5447" w:rsidDel="00960A9F" w:rsidRDefault="008D1E4A" w:rsidP="00C620E0">
            <w:pPr>
              <w:pStyle w:val="TAC"/>
              <w:rPr>
                <w:del w:id="1305" w:author="Apple" w:date="2021-01-15T12:55:00Z"/>
                <w:lang w:eastAsia="zh-CN"/>
              </w:rPr>
            </w:pPr>
            <w:del w:id="1306" w:author="Apple" w:date="2021-01-15T12:55:00Z">
              <w:r w:rsidRPr="00EF5447" w:rsidDel="00960A9F">
                <w:rPr>
                  <w:lang w:eastAsia="zh-CN"/>
                </w:rPr>
                <w:delText>DC_2A-66A_n261(A-J)</w:delText>
              </w:r>
            </w:del>
          </w:p>
          <w:p w14:paraId="29134EF2" w14:textId="502790A1" w:rsidR="008D1E4A" w:rsidRPr="00EF5447" w:rsidDel="00960A9F" w:rsidRDefault="008D1E4A" w:rsidP="00C620E0">
            <w:pPr>
              <w:pStyle w:val="TAC"/>
              <w:rPr>
                <w:del w:id="1307" w:author="Apple" w:date="2021-01-15T12:55:00Z"/>
                <w:lang w:eastAsia="zh-CN"/>
              </w:rPr>
            </w:pPr>
            <w:del w:id="1308" w:author="Apple" w:date="2021-01-15T12:55:00Z">
              <w:r w:rsidRPr="00EF5447" w:rsidDel="00960A9F">
                <w:rPr>
                  <w:lang w:eastAsia="zh-CN"/>
                </w:rPr>
                <w:delText>DC_2A-66A_n261(A-L)</w:delText>
              </w:r>
            </w:del>
          </w:p>
          <w:p w14:paraId="64C85C86" w14:textId="07665CD0" w:rsidR="008D1E4A" w:rsidRPr="00EF5447" w:rsidDel="00960A9F" w:rsidRDefault="008D1E4A" w:rsidP="00C620E0">
            <w:pPr>
              <w:pStyle w:val="TAC"/>
              <w:rPr>
                <w:del w:id="1309" w:author="Apple" w:date="2021-01-15T12:56:00Z"/>
                <w:lang w:eastAsia="zh-CN"/>
              </w:rPr>
            </w:pPr>
            <w:del w:id="1310" w:author="Apple" w:date="2021-01-15T12:56:00Z">
              <w:r w:rsidRPr="00EF5447" w:rsidDel="00960A9F">
                <w:rPr>
                  <w:lang w:eastAsia="zh-CN"/>
                </w:rPr>
                <w:delText>DC_2A-66A_n261(2A-H)</w:delText>
              </w:r>
            </w:del>
          </w:p>
          <w:p w14:paraId="75926CE0" w14:textId="0503320C" w:rsidR="008D1E4A" w:rsidRPr="00EF5447" w:rsidDel="00960A9F" w:rsidRDefault="008D1E4A" w:rsidP="00C620E0">
            <w:pPr>
              <w:pStyle w:val="TAC"/>
              <w:rPr>
                <w:del w:id="1311" w:author="Apple" w:date="2021-01-15T12:56:00Z"/>
                <w:lang w:eastAsia="zh-CN"/>
              </w:rPr>
            </w:pPr>
            <w:del w:id="1312" w:author="Apple" w:date="2021-01-15T12:56:00Z">
              <w:r w:rsidRPr="00EF5447" w:rsidDel="00960A9F">
                <w:rPr>
                  <w:lang w:eastAsia="zh-CN"/>
                </w:rPr>
                <w:delText>DC_2A-66A_n261(A-G-H)</w:delText>
              </w:r>
            </w:del>
          </w:p>
          <w:p w14:paraId="0D67B24F" w14:textId="2EDCD23F" w:rsidR="008D1E4A" w:rsidRPr="00EF5447" w:rsidDel="00960A9F" w:rsidRDefault="008D1E4A" w:rsidP="00C620E0">
            <w:pPr>
              <w:pStyle w:val="TAC"/>
              <w:rPr>
                <w:del w:id="1313" w:author="Apple" w:date="2021-01-15T12:56:00Z"/>
                <w:lang w:eastAsia="zh-CN"/>
              </w:rPr>
            </w:pPr>
            <w:del w:id="1314" w:author="Apple" w:date="2021-01-15T12:56:00Z">
              <w:r w:rsidRPr="00EF5447" w:rsidDel="00960A9F">
                <w:rPr>
                  <w:lang w:eastAsia="zh-CN"/>
                </w:rPr>
                <w:delText>DC_2A-66A_n261(A-G-I)</w:delText>
              </w:r>
            </w:del>
          </w:p>
          <w:p w14:paraId="5E302796" w14:textId="3CC8ED5F" w:rsidR="008D1E4A" w:rsidRPr="00EF5447" w:rsidDel="00960A9F" w:rsidRDefault="008D1E4A" w:rsidP="00C620E0">
            <w:pPr>
              <w:pStyle w:val="TAC"/>
              <w:rPr>
                <w:del w:id="1315" w:author="Apple" w:date="2021-01-15T12:56:00Z"/>
                <w:lang w:eastAsia="zh-CN"/>
              </w:rPr>
            </w:pPr>
            <w:del w:id="1316" w:author="Apple" w:date="2021-01-15T12:56:00Z">
              <w:r w:rsidRPr="00EF5447" w:rsidDel="00960A9F">
                <w:rPr>
                  <w:lang w:eastAsia="zh-CN"/>
                </w:rPr>
                <w:delText>DC_2A-66A_n261(G-H)</w:delText>
              </w:r>
            </w:del>
          </w:p>
          <w:p w14:paraId="786B89BE" w14:textId="5AB17B3B" w:rsidR="008D1E4A" w:rsidRPr="00EF5447" w:rsidDel="00960A9F" w:rsidRDefault="008D1E4A" w:rsidP="00C620E0">
            <w:pPr>
              <w:pStyle w:val="TAC"/>
              <w:rPr>
                <w:del w:id="1317" w:author="Apple" w:date="2021-01-15T12:56:00Z"/>
                <w:lang w:eastAsia="zh-CN"/>
              </w:rPr>
            </w:pPr>
            <w:del w:id="1318" w:author="Apple" w:date="2021-01-15T12:56:00Z">
              <w:r w:rsidRPr="00EF5447" w:rsidDel="00960A9F">
                <w:rPr>
                  <w:lang w:eastAsia="zh-CN"/>
                </w:rPr>
                <w:delText>DC_2A-66A_n261(G-I)</w:delText>
              </w:r>
            </w:del>
          </w:p>
          <w:p w14:paraId="50903F93" w14:textId="2F1EE6CF" w:rsidR="008D1E4A" w:rsidRPr="00EF5447" w:rsidDel="00960A9F" w:rsidRDefault="008D1E4A" w:rsidP="00C620E0">
            <w:pPr>
              <w:pStyle w:val="TAC"/>
              <w:rPr>
                <w:del w:id="1319" w:author="Apple" w:date="2021-01-15T12:56:00Z"/>
                <w:lang w:eastAsia="zh-CN"/>
              </w:rPr>
            </w:pPr>
            <w:del w:id="1320" w:author="Apple" w:date="2021-01-15T12:56:00Z">
              <w:r w:rsidRPr="00EF5447" w:rsidDel="00960A9F">
                <w:rPr>
                  <w:lang w:eastAsia="zh-CN"/>
                </w:rPr>
                <w:delText>DC_2A-66A_n261(H-I)</w:delText>
              </w:r>
            </w:del>
          </w:p>
          <w:p w14:paraId="48E3C67D" w14:textId="64C19A78" w:rsidR="008D1E4A" w:rsidRPr="00EF5447" w:rsidDel="00960A9F" w:rsidRDefault="008D1E4A" w:rsidP="00C620E0">
            <w:pPr>
              <w:pStyle w:val="TAC"/>
              <w:rPr>
                <w:del w:id="1321" w:author="Apple" w:date="2021-01-15T12:56:00Z"/>
                <w:lang w:eastAsia="zh-CN"/>
              </w:rPr>
            </w:pPr>
            <w:del w:id="1322" w:author="Apple" w:date="2021-01-15T12:56:00Z">
              <w:r w:rsidRPr="00EF5447" w:rsidDel="00960A9F">
                <w:rPr>
                  <w:lang w:eastAsia="zh-CN"/>
                </w:rPr>
                <w:delText>DC_2A-66A_n261(2H)</w:delText>
              </w:r>
            </w:del>
          </w:p>
          <w:p w14:paraId="65428C50" w14:textId="1E88C4E4" w:rsidR="008D1E4A" w:rsidRPr="00EF5447" w:rsidDel="00960A9F" w:rsidRDefault="008D1E4A" w:rsidP="00C620E0">
            <w:pPr>
              <w:pStyle w:val="TAC"/>
              <w:rPr>
                <w:del w:id="1323" w:author="Apple" w:date="2021-01-15T12:50:00Z"/>
                <w:lang w:eastAsia="zh-CN"/>
              </w:rPr>
            </w:pPr>
            <w:del w:id="1324" w:author="Apple" w:date="2021-01-15T12:50:00Z">
              <w:r w:rsidRPr="00EF5447" w:rsidDel="00960A9F">
                <w:rPr>
                  <w:lang w:eastAsia="zh-CN"/>
                </w:rPr>
                <w:delText>DC_2A-66A-66A_n261I</w:delText>
              </w:r>
            </w:del>
          </w:p>
          <w:p w14:paraId="450DD046" w14:textId="1F59BE4D" w:rsidR="008D1E4A" w:rsidRPr="00EF5447" w:rsidDel="00960A9F" w:rsidRDefault="008D1E4A" w:rsidP="00C620E0">
            <w:pPr>
              <w:pStyle w:val="TAC"/>
              <w:rPr>
                <w:del w:id="1325" w:author="Apple" w:date="2021-01-15T12:50:00Z"/>
                <w:lang w:eastAsia="zh-CN"/>
              </w:rPr>
            </w:pPr>
            <w:del w:id="1326" w:author="Apple" w:date="2021-01-15T12:50:00Z">
              <w:r w:rsidRPr="00EF5447" w:rsidDel="00960A9F">
                <w:rPr>
                  <w:lang w:eastAsia="zh-CN"/>
                </w:rPr>
                <w:delText>DC_2A-66A-66A_n261J</w:delText>
              </w:r>
            </w:del>
          </w:p>
          <w:p w14:paraId="3DFBE6E5" w14:textId="302BBC9E" w:rsidR="008D1E4A" w:rsidRPr="00EF5447" w:rsidDel="00960A9F" w:rsidRDefault="008D1E4A" w:rsidP="00C620E0">
            <w:pPr>
              <w:pStyle w:val="TAC"/>
              <w:rPr>
                <w:del w:id="1327" w:author="Apple" w:date="2021-01-15T12:50:00Z"/>
                <w:lang w:eastAsia="zh-CN"/>
              </w:rPr>
            </w:pPr>
            <w:del w:id="1328" w:author="Apple" w:date="2021-01-15T12:50:00Z">
              <w:r w:rsidRPr="00EF5447" w:rsidDel="00960A9F">
                <w:rPr>
                  <w:lang w:eastAsia="zh-CN"/>
                </w:rPr>
                <w:delText>DC_2A-66A-66A_n261K</w:delText>
              </w:r>
            </w:del>
          </w:p>
          <w:p w14:paraId="03D5B464" w14:textId="42F7E34C" w:rsidR="008D1E4A" w:rsidRPr="00EF5447" w:rsidDel="00960A9F" w:rsidRDefault="008D1E4A" w:rsidP="00C620E0">
            <w:pPr>
              <w:pStyle w:val="TAC"/>
              <w:rPr>
                <w:del w:id="1329" w:author="Apple" w:date="2021-01-15T12:50:00Z"/>
                <w:lang w:eastAsia="zh-CN"/>
              </w:rPr>
            </w:pPr>
            <w:del w:id="1330" w:author="Apple" w:date="2021-01-15T12:50:00Z">
              <w:r w:rsidRPr="00EF5447" w:rsidDel="00960A9F">
                <w:rPr>
                  <w:lang w:eastAsia="zh-CN"/>
                </w:rPr>
                <w:delText>DC_2A-66A-66A_n261L</w:delText>
              </w:r>
            </w:del>
          </w:p>
          <w:p w14:paraId="38760199" w14:textId="6CD33E0C" w:rsidR="008D1E4A" w:rsidRPr="00EF5447" w:rsidDel="00960A9F" w:rsidRDefault="008D1E4A" w:rsidP="00C620E0">
            <w:pPr>
              <w:pStyle w:val="TAC"/>
              <w:rPr>
                <w:del w:id="1331" w:author="Apple" w:date="2021-01-15T12:50:00Z"/>
                <w:lang w:eastAsia="zh-CN"/>
              </w:rPr>
            </w:pPr>
            <w:del w:id="1332" w:author="Apple" w:date="2021-01-15T12:50:00Z">
              <w:r w:rsidRPr="00EF5447" w:rsidDel="00960A9F">
                <w:rPr>
                  <w:lang w:eastAsia="zh-CN"/>
                </w:rPr>
                <w:delText>DC_2A-66A-66A_n261M</w:delText>
              </w:r>
            </w:del>
          </w:p>
          <w:p w14:paraId="222816F0" w14:textId="7C070372" w:rsidR="008D1E4A" w:rsidRPr="00EF5447" w:rsidDel="00960A9F" w:rsidRDefault="008D1E4A" w:rsidP="00C620E0">
            <w:pPr>
              <w:pStyle w:val="TAC"/>
              <w:rPr>
                <w:del w:id="1333" w:author="Apple" w:date="2021-01-15T12:57:00Z"/>
                <w:lang w:eastAsia="zh-CN"/>
              </w:rPr>
            </w:pPr>
            <w:del w:id="1334" w:author="Apple" w:date="2021-01-15T12:57:00Z">
              <w:r w:rsidRPr="00EF5447" w:rsidDel="00960A9F">
                <w:rPr>
                  <w:lang w:eastAsia="zh-CN"/>
                </w:rPr>
                <w:delText>DC_2A-66A-66A_n261(A-H)</w:delText>
              </w:r>
            </w:del>
          </w:p>
          <w:p w14:paraId="7704AC2F" w14:textId="388973E7" w:rsidR="008D1E4A" w:rsidRPr="00EF5447" w:rsidDel="00960A9F" w:rsidRDefault="008D1E4A" w:rsidP="00C620E0">
            <w:pPr>
              <w:pStyle w:val="TAC"/>
              <w:rPr>
                <w:del w:id="1335" w:author="Apple" w:date="2021-01-15T12:57:00Z"/>
                <w:lang w:eastAsia="zh-CN"/>
              </w:rPr>
            </w:pPr>
            <w:del w:id="1336" w:author="Apple" w:date="2021-01-15T12:57:00Z">
              <w:r w:rsidRPr="00EF5447" w:rsidDel="00960A9F">
                <w:rPr>
                  <w:lang w:eastAsia="zh-CN"/>
                </w:rPr>
                <w:delText>DC_2A-66A-66A_n261(A-J)</w:delText>
              </w:r>
            </w:del>
          </w:p>
          <w:p w14:paraId="094E6D5B" w14:textId="32C77FEF" w:rsidR="008D1E4A" w:rsidRPr="00EF5447" w:rsidDel="00960A9F" w:rsidRDefault="008D1E4A" w:rsidP="00C620E0">
            <w:pPr>
              <w:pStyle w:val="TAC"/>
              <w:rPr>
                <w:del w:id="1337" w:author="Apple" w:date="2021-01-15T12:57:00Z"/>
                <w:lang w:eastAsia="zh-CN"/>
              </w:rPr>
            </w:pPr>
            <w:del w:id="1338" w:author="Apple" w:date="2021-01-15T12:57:00Z">
              <w:r w:rsidRPr="00EF5447" w:rsidDel="00960A9F">
                <w:rPr>
                  <w:lang w:eastAsia="zh-CN"/>
                </w:rPr>
                <w:delText>DC_2A-66A-66A_n261(A-L)</w:delText>
              </w:r>
            </w:del>
          </w:p>
          <w:p w14:paraId="20C5ED4A" w14:textId="1A98C569" w:rsidR="008D1E4A" w:rsidRPr="00EF5447" w:rsidDel="00960A9F" w:rsidRDefault="008D1E4A" w:rsidP="00C620E0">
            <w:pPr>
              <w:pStyle w:val="TAC"/>
              <w:rPr>
                <w:del w:id="1339" w:author="Apple" w:date="2021-01-15T12:57:00Z"/>
                <w:lang w:eastAsia="zh-CN"/>
              </w:rPr>
            </w:pPr>
            <w:del w:id="1340" w:author="Apple" w:date="2021-01-15T12:57:00Z">
              <w:r w:rsidRPr="00EF5447" w:rsidDel="00960A9F">
                <w:rPr>
                  <w:lang w:eastAsia="zh-CN"/>
                </w:rPr>
                <w:delText>DC_2A-66A-66A_n261(2A-H)</w:delText>
              </w:r>
            </w:del>
          </w:p>
          <w:p w14:paraId="642CF052" w14:textId="55872C37" w:rsidR="008D1E4A" w:rsidRPr="00EF5447" w:rsidDel="00960A9F" w:rsidRDefault="008D1E4A" w:rsidP="00C620E0">
            <w:pPr>
              <w:pStyle w:val="TAC"/>
              <w:rPr>
                <w:del w:id="1341" w:author="Apple" w:date="2021-01-15T12:57:00Z"/>
                <w:lang w:eastAsia="zh-CN"/>
              </w:rPr>
            </w:pPr>
            <w:del w:id="1342" w:author="Apple" w:date="2021-01-15T12:57:00Z">
              <w:r w:rsidRPr="00EF5447" w:rsidDel="00960A9F">
                <w:rPr>
                  <w:lang w:eastAsia="zh-CN"/>
                </w:rPr>
                <w:delText>DC_2A-66A-66A_n261(A-G-H)</w:delText>
              </w:r>
            </w:del>
          </w:p>
          <w:p w14:paraId="2B0C5BB9" w14:textId="50E69329" w:rsidR="008D1E4A" w:rsidRPr="00EF5447" w:rsidDel="00960A9F" w:rsidRDefault="008D1E4A" w:rsidP="00C620E0">
            <w:pPr>
              <w:pStyle w:val="TAC"/>
              <w:rPr>
                <w:del w:id="1343" w:author="Apple" w:date="2021-01-15T12:57:00Z"/>
                <w:lang w:eastAsia="zh-CN"/>
              </w:rPr>
            </w:pPr>
            <w:del w:id="1344" w:author="Apple" w:date="2021-01-15T12:57:00Z">
              <w:r w:rsidRPr="00EF5447" w:rsidDel="00960A9F">
                <w:rPr>
                  <w:lang w:eastAsia="zh-CN"/>
                </w:rPr>
                <w:delText>DC_2A-66A-66A_n261(A-G-I)DC_2A-66A-66A_n261(G-H)</w:delText>
              </w:r>
            </w:del>
          </w:p>
          <w:p w14:paraId="14278B32" w14:textId="32DA465D" w:rsidR="008D1E4A" w:rsidRPr="00EF5447" w:rsidDel="00960A9F" w:rsidRDefault="008D1E4A" w:rsidP="00C620E0">
            <w:pPr>
              <w:pStyle w:val="TAC"/>
              <w:rPr>
                <w:del w:id="1345" w:author="Apple" w:date="2021-01-15T12:57:00Z"/>
                <w:lang w:eastAsia="zh-CN"/>
              </w:rPr>
            </w:pPr>
            <w:del w:id="1346" w:author="Apple" w:date="2021-01-15T12:57:00Z">
              <w:r w:rsidRPr="00EF5447" w:rsidDel="00960A9F">
                <w:rPr>
                  <w:lang w:eastAsia="zh-CN"/>
                </w:rPr>
                <w:delText>DC_2A-66A-66A_n261(G-I)</w:delText>
              </w:r>
            </w:del>
          </w:p>
          <w:p w14:paraId="4C13BF7A" w14:textId="368077F1" w:rsidR="008D1E4A" w:rsidRPr="00EF5447" w:rsidDel="00960A9F" w:rsidRDefault="008D1E4A" w:rsidP="00C620E0">
            <w:pPr>
              <w:pStyle w:val="TAC"/>
              <w:rPr>
                <w:del w:id="1347" w:author="Apple" w:date="2021-01-15T12:57:00Z"/>
                <w:lang w:eastAsia="zh-CN"/>
              </w:rPr>
            </w:pPr>
            <w:del w:id="1348" w:author="Apple" w:date="2021-01-15T12:57:00Z">
              <w:r w:rsidRPr="00EF5447" w:rsidDel="00960A9F">
                <w:rPr>
                  <w:lang w:eastAsia="zh-CN"/>
                </w:rPr>
                <w:delText>DC_2A-66A-66A_n261(2H)</w:delText>
              </w:r>
            </w:del>
          </w:p>
          <w:p w14:paraId="2CA57BA5" w14:textId="059A3C0A" w:rsidR="008D1E4A" w:rsidRPr="00EF5447" w:rsidDel="00960A9F" w:rsidRDefault="008D1E4A" w:rsidP="00C620E0">
            <w:pPr>
              <w:pStyle w:val="TAC"/>
              <w:rPr>
                <w:del w:id="1349" w:author="Apple" w:date="2021-01-15T12:57:00Z"/>
                <w:lang w:eastAsia="fi-FI"/>
              </w:rPr>
            </w:pPr>
            <w:del w:id="1350" w:author="Apple" w:date="2021-01-15T12:57:00Z">
              <w:r w:rsidRPr="00EF5447" w:rsidDel="00960A9F">
                <w:rPr>
                  <w:lang w:eastAsia="fi-FI"/>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537FD" w14:textId="13E5BEB3" w:rsidR="008D1E4A" w:rsidRPr="00EF5447" w:rsidDel="00960A9F" w:rsidRDefault="008D1E4A" w:rsidP="00C620E0">
            <w:pPr>
              <w:pStyle w:val="TAC"/>
              <w:rPr>
                <w:del w:id="1351" w:author="Apple" w:date="2021-01-15T12:57:00Z"/>
                <w:lang w:eastAsia="zh-CN"/>
              </w:rPr>
            </w:pPr>
            <w:del w:id="1352" w:author="Apple" w:date="2021-01-15T12:57:00Z">
              <w:r w:rsidRPr="00EF5447" w:rsidDel="00960A9F">
                <w:rPr>
                  <w:lang w:eastAsia="zh-CN"/>
                </w:rPr>
                <w:delText>DC_2A_n261H</w:delText>
              </w:r>
            </w:del>
          </w:p>
          <w:p w14:paraId="08C1D6F4" w14:textId="564CD3EC" w:rsidR="008D1E4A" w:rsidRPr="00EF5447" w:rsidDel="00960A9F" w:rsidRDefault="008D1E4A" w:rsidP="00C620E0">
            <w:pPr>
              <w:pStyle w:val="TAC"/>
              <w:rPr>
                <w:del w:id="1353" w:author="Apple" w:date="2021-01-15T12:57:00Z"/>
                <w:lang w:eastAsia="fi-FI"/>
              </w:rPr>
            </w:pPr>
            <w:del w:id="1354" w:author="Apple" w:date="2021-01-15T12:57:00Z">
              <w:r w:rsidRPr="00EF5447" w:rsidDel="00960A9F">
                <w:rPr>
                  <w:lang w:eastAsia="zh-CN"/>
                </w:rPr>
                <w:delText>DC_66A_n261H</w:delText>
              </w:r>
            </w:del>
          </w:p>
        </w:tc>
      </w:tr>
      <w:tr w:rsidR="008D1E4A" w:rsidRPr="00EF5447" w:rsidDel="00A6562B" w14:paraId="5AC4EABF" w14:textId="4406D2D0" w:rsidTr="00C620E0">
        <w:trPr>
          <w:trHeight w:val="187"/>
          <w:jc w:val="center"/>
          <w:del w:id="1355" w:author="Apple" w:date="2021-01-15T12:5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DEAC4E" w14:textId="1E5EB93A" w:rsidR="008D1E4A" w:rsidRPr="00EF5447" w:rsidDel="00F97E5E" w:rsidRDefault="008D1E4A" w:rsidP="00C620E0">
            <w:pPr>
              <w:pStyle w:val="TAC"/>
              <w:rPr>
                <w:del w:id="1356" w:author="Apple" w:date="2021-01-15T12:44:00Z"/>
                <w:lang w:eastAsia="zh-CN"/>
              </w:rPr>
            </w:pPr>
            <w:del w:id="1357" w:author="Apple" w:date="2021-01-15T12:44:00Z">
              <w:r w:rsidRPr="00EF5447" w:rsidDel="00F97E5E">
                <w:rPr>
                  <w:lang w:eastAsia="zh-CN"/>
                </w:rPr>
                <w:lastRenderedPageBreak/>
                <w:delText>DC_2A-66A_n261I</w:delText>
              </w:r>
            </w:del>
          </w:p>
          <w:p w14:paraId="408526D8" w14:textId="6F204598" w:rsidR="008D1E4A" w:rsidRPr="00EF5447" w:rsidDel="00F97E5E" w:rsidRDefault="008D1E4A" w:rsidP="00C620E0">
            <w:pPr>
              <w:pStyle w:val="TAC"/>
              <w:rPr>
                <w:del w:id="1358" w:author="Apple" w:date="2021-01-15T12:44:00Z"/>
                <w:lang w:eastAsia="zh-CN"/>
              </w:rPr>
            </w:pPr>
            <w:del w:id="1359" w:author="Apple" w:date="2021-01-15T12:44:00Z">
              <w:r w:rsidRPr="00EF5447" w:rsidDel="00F97E5E">
                <w:rPr>
                  <w:lang w:eastAsia="zh-CN"/>
                </w:rPr>
                <w:delText>DC_2A-66A_n261J</w:delText>
              </w:r>
            </w:del>
          </w:p>
          <w:p w14:paraId="4F3005B5" w14:textId="53B14735" w:rsidR="008D1E4A" w:rsidRPr="00EF5447" w:rsidDel="00F97E5E" w:rsidRDefault="008D1E4A" w:rsidP="00C620E0">
            <w:pPr>
              <w:pStyle w:val="TAC"/>
              <w:rPr>
                <w:del w:id="1360" w:author="Apple" w:date="2021-01-15T12:44:00Z"/>
                <w:lang w:eastAsia="zh-CN"/>
              </w:rPr>
            </w:pPr>
            <w:del w:id="1361" w:author="Apple" w:date="2021-01-15T12:44:00Z">
              <w:r w:rsidRPr="00EF5447" w:rsidDel="00F97E5E">
                <w:rPr>
                  <w:lang w:eastAsia="zh-CN"/>
                </w:rPr>
                <w:delText>DC_2A-66A_n261K</w:delText>
              </w:r>
            </w:del>
          </w:p>
          <w:p w14:paraId="0057D769" w14:textId="1847C94C" w:rsidR="008D1E4A" w:rsidRPr="00EF5447" w:rsidDel="00F97E5E" w:rsidRDefault="008D1E4A" w:rsidP="00C620E0">
            <w:pPr>
              <w:pStyle w:val="TAC"/>
              <w:rPr>
                <w:del w:id="1362" w:author="Apple" w:date="2021-01-15T12:44:00Z"/>
                <w:lang w:eastAsia="zh-CN"/>
              </w:rPr>
            </w:pPr>
            <w:del w:id="1363" w:author="Apple" w:date="2021-01-15T12:44:00Z">
              <w:r w:rsidRPr="00EF5447" w:rsidDel="00F97E5E">
                <w:rPr>
                  <w:lang w:eastAsia="zh-CN"/>
                </w:rPr>
                <w:delText>DC_2A-66A_n261L</w:delText>
              </w:r>
            </w:del>
          </w:p>
          <w:p w14:paraId="44EF84C7" w14:textId="113DB8A7" w:rsidR="008D1E4A" w:rsidRPr="00EF5447" w:rsidDel="00F97E5E" w:rsidRDefault="008D1E4A" w:rsidP="00C620E0">
            <w:pPr>
              <w:pStyle w:val="TAC"/>
              <w:rPr>
                <w:del w:id="1364" w:author="Apple" w:date="2021-01-15T12:44:00Z"/>
                <w:lang w:eastAsia="zh-CN"/>
              </w:rPr>
            </w:pPr>
            <w:del w:id="1365" w:author="Apple" w:date="2021-01-15T12:44:00Z">
              <w:r w:rsidRPr="00EF5447" w:rsidDel="00F97E5E">
                <w:rPr>
                  <w:lang w:eastAsia="zh-CN"/>
                </w:rPr>
                <w:delText>DC_2A-66A_n261M</w:delText>
              </w:r>
            </w:del>
          </w:p>
          <w:p w14:paraId="33C59186" w14:textId="4783C88F" w:rsidR="008D1E4A" w:rsidRPr="00EF5447" w:rsidDel="00960A9F" w:rsidRDefault="008D1E4A" w:rsidP="00C620E0">
            <w:pPr>
              <w:pStyle w:val="TAC"/>
              <w:rPr>
                <w:del w:id="1366" w:author="Apple" w:date="2021-01-15T12:50:00Z"/>
                <w:lang w:eastAsia="zh-CN"/>
              </w:rPr>
            </w:pPr>
            <w:del w:id="1367" w:author="Apple" w:date="2021-01-15T12:50:00Z">
              <w:r w:rsidRPr="00EF5447" w:rsidDel="00960A9F">
                <w:rPr>
                  <w:lang w:eastAsia="zh-CN"/>
                </w:rPr>
                <w:delText>DC_2A-2A-66A_n261I</w:delText>
              </w:r>
            </w:del>
          </w:p>
          <w:p w14:paraId="3D6C91A1" w14:textId="34E47A18" w:rsidR="008D1E4A" w:rsidRPr="00EF5447" w:rsidDel="00960A9F" w:rsidRDefault="008D1E4A" w:rsidP="00C620E0">
            <w:pPr>
              <w:pStyle w:val="TAC"/>
              <w:rPr>
                <w:del w:id="1368" w:author="Apple" w:date="2021-01-15T12:50:00Z"/>
                <w:lang w:eastAsia="zh-CN"/>
              </w:rPr>
            </w:pPr>
            <w:del w:id="1369" w:author="Apple" w:date="2021-01-15T12:50:00Z">
              <w:r w:rsidRPr="00EF5447" w:rsidDel="00960A9F">
                <w:rPr>
                  <w:lang w:eastAsia="zh-CN"/>
                </w:rPr>
                <w:delText>DC_2A-2A-66A_n261M</w:delText>
              </w:r>
            </w:del>
          </w:p>
          <w:p w14:paraId="091BA010" w14:textId="1883E168" w:rsidR="008D1E4A" w:rsidRPr="00EF5447" w:rsidDel="00960A9F" w:rsidRDefault="008D1E4A" w:rsidP="00C620E0">
            <w:pPr>
              <w:pStyle w:val="TAC"/>
              <w:rPr>
                <w:del w:id="1370" w:author="Apple" w:date="2021-01-15T12:50:00Z"/>
                <w:lang w:eastAsia="zh-CN"/>
              </w:rPr>
            </w:pPr>
            <w:del w:id="1371" w:author="Apple" w:date="2021-01-15T12:50:00Z">
              <w:r w:rsidRPr="00EF5447" w:rsidDel="00960A9F">
                <w:rPr>
                  <w:lang w:eastAsia="zh-CN"/>
                </w:rPr>
                <w:delText>DC_2A-66A-66A_n261I</w:delText>
              </w:r>
            </w:del>
          </w:p>
          <w:p w14:paraId="03D83FBC" w14:textId="22F2E29E" w:rsidR="008D1E4A" w:rsidRPr="00EF5447" w:rsidDel="00960A9F" w:rsidRDefault="008D1E4A" w:rsidP="00C620E0">
            <w:pPr>
              <w:pStyle w:val="TAC"/>
              <w:rPr>
                <w:del w:id="1372" w:author="Apple" w:date="2021-01-15T12:50:00Z"/>
                <w:lang w:eastAsia="zh-CN"/>
              </w:rPr>
            </w:pPr>
            <w:del w:id="1373" w:author="Apple" w:date="2021-01-15T12:50:00Z">
              <w:r w:rsidRPr="00EF5447" w:rsidDel="00960A9F">
                <w:rPr>
                  <w:lang w:eastAsia="zh-CN"/>
                </w:rPr>
                <w:delText>DC_2A-66A-66A_n261J</w:delText>
              </w:r>
            </w:del>
          </w:p>
          <w:p w14:paraId="1A11D26F" w14:textId="3DF06C83" w:rsidR="008D1E4A" w:rsidRPr="00EF5447" w:rsidDel="00960A9F" w:rsidRDefault="008D1E4A" w:rsidP="00C620E0">
            <w:pPr>
              <w:pStyle w:val="TAC"/>
              <w:rPr>
                <w:del w:id="1374" w:author="Apple" w:date="2021-01-15T12:50:00Z"/>
                <w:lang w:eastAsia="zh-CN"/>
              </w:rPr>
            </w:pPr>
            <w:del w:id="1375" w:author="Apple" w:date="2021-01-15T12:50:00Z">
              <w:r w:rsidRPr="00EF5447" w:rsidDel="00960A9F">
                <w:rPr>
                  <w:lang w:eastAsia="zh-CN"/>
                </w:rPr>
                <w:delText>DC_2A-66A-66A_n261K</w:delText>
              </w:r>
            </w:del>
          </w:p>
          <w:p w14:paraId="38C2BC93" w14:textId="7D174F5B" w:rsidR="008D1E4A" w:rsidRPr="00EF5447" w:rsidDel="00960A9F" w:rsidRDefault="008D1E4A" w:rsidP="00C620E0">
            <w:pPr>
              <w:pStyle w:val="TAC"/>
              <w:rPr>
                <w:del w:id="1376" w:author="Apple" w:date="2021-01-15T12:50:00Z"/>
                <w:lang w:eastAsia="zh-CN"/>
              </w:rPr>
            </w:pPr>
            <w:del w:id="1377" w:author="Apple" w:date="2021-01-15T12:50:00Z">
              <w:r w:rsidRPr="00EF5447" w:rsidDel="00960A9F">
                <w:rPr>
                  <w:lang w:eastAsia="zh-CN"/>
                </w:rPr>
                <w:delText>DC_2A-66A-66A_n261L</w:delText>
              </w:r>
            </w:del>
          </w:p>
          <w:p w14:paraId="21C91B7C" w14:textId="43237648" w:rsidR="008D1E4A" w:rsidRPr="00EF5447" w:rsidDel="00960A9F" w:rsidRDefault="008D1E4A" w:rsidP="00C620E0">
            <w:pPr>
              <w:pStyle w:val="TAC"/>
              <w:rPr>
                <w:del w:id="1378" w:author="Apple" w:date="2021-01-15T12:50:00Z"/>
                <w:lang w:eastAsia="zh-CN"/>
              </w:rPr>
            </w:pPr>
            <w:del w:id="1379" w:author="Apple" w:date="2021-01-15T12:50:00Z">
              <w:r w:rsidRPr="00EF5447" w:rsidDel="00960A9F">
                <w:rPr>
                  <w:lang w:eastAsia="zh-CN"/>
                </w:rPr>
                <w:delText>DC_2A-66A-66A_n261M</w:delText>
              </w:r>
            </w:del>
          </w:p>
          <w:p w14:paraId="3B3033D9" w14:textId="0071844C" w:rsidR="008D1E4A" w:rsidRPr="00EF5447" w:rsidDel="00A6562B" w:rsidRDefault="008D1E4A" w:rsidP="00C620E0">
            <w:pPr>
              <w:pStyle w:val="TAC"/>
              <w:rPr>
                <w:del w:id="1380" w:author="Apple" w:date="2021-01-15T12:58:00Z"/>
                <w:lang w:eastAsia="zh-CN"/>
              </w:rPr>
            </w:pPr>
            <w:del w:id="1381" w:author="Apple" w:date="2021-01-15T12:58:00Z">
              <w:r w:rsidRPr="00EF5447" w:rsidDel="00A6562B">
                <w:rPr>
                  <w:lang w:eastAsia="zh-CN"/>
                </w:rPr>
                <w:delText>DC_2A-66A_n261(A-J)</w:delText>
              </w:r>
            </w:del>
          </w:p>
          <w:p w14:paraId="4341D077" w14:textId="4C84FDDA" w:rsidR="008D1E4A" w:rsidRPr="00EF5447" w:rsidDel="00A6562B" w:rsidRDefault="008D1E4A" w:rsidP="00C620E0">
            <w:pPr>
              <w:pStyle w:val="TAC"/>
              <w:rPr>
                <w:del w:id="1382" w:author="Apple" w:date="2021-01-15T12:58:00Z"/>
                <w:lang w:eastAsia="zh-CN"/>
              </w:rPr>
            </w:pPr>
            <w:del w:id="1383" w:author="Apple" w:date="2021-01-15T12:58:00Z">
              <w:r w:rsidRPr="00EF5447" w:rsidDel="00A6562B">
                <w:rPr>
                  <w:lang w:eastAsia="zh-CN"/>
                </w:rPr>
                <w:delText>DC_2A-66A_n261(A-K)</w:delText>
              </w:r>
            </w:del>
          </w:p>
          <w:p w14:paraId="4EE74DC1" w14:textId="425F72DB" w:rsidR="008D1E4A" w:rsidRPr="00EF5447" w:rsidDel="00A6562B" w:rsidRDefault="008D1E4A" w:rsidP="00C620E0">
            <w:pPr>
              <w:pStyle w:val="TAC"/>
              <w:rPr>
                <w:del w:id="1384" w:author="Apple" w:date="2021-01-15T12:58:00Z"/>
                <w:lang w:eastAsia="zh-CN"/>
              </w:rPr>
            </w:pPr>
            <w:del w:id="1385" w:author="Apple" w:date="2021-01-15T12:58:00Z">
              <w:r w:rsidRPr="00EF5447" w:rsidDel="00A6562B">
                <w:rPr>
                  <w:lang w:eastAsia="zh-CN"/>
                </w:rPr>
                <w:delText>DC_2A-66A_n261(A-L)</w:delText>
              </w:r>
            </w:del>
          </w:p>
          <w:p w14:paraId="1A9ECDDE" w14:textId="621913C8" w:rsidR="008D1E4A" w:rsidRPr="00EF5447" w:rsidDel="00A6562B" w:rsidRDefault="008D1E4A" w:rsidP="00C620E0">
            <w:pPr>
              <w:pStyle w:val="TAC"/>
              <w:rPr>
                <w:del w:id="1386" w:author="Apple" w:date="2021-01-15T12:58:00Z"/>
                <w:lang w:eastAsia="zh-CN"/>
              </w:rPr>
            </w:pPr>
            <w:del w:id="1387" w:author="Apple" w:date="2021-01-15T12:58:00Z">
              <w:r w:rsidRPr="00EF5447" w:rsidDel="00A6562B">
                <w:rPr>
                  <w:lang w:eastAsia="zh-CN"/>
                </w:rPr>
                <w:delText>DC_2A-66A_n261(2A-I)</w:delText>
              </w:r>
            </w:del>
          </w:p>
          <w:p w14:paraId="594C6E93" w14:textId="0A6310E2" w:rsidR="008D1E4A" w:rsidRPr="00EF5447" w:rsidDel="00A6562B" w:rsidRDefault="008D1E4A" w:rsidP="00C620E0">
            <w:pPr>
              <w:pStyle w:val="TAC"/>
              <w:rPr>
                <w:del w:id="1388" w:author="Apple" w:date="2021-01-15T12:58:00Z"/>
                <w:lang w:eastAsia="zh-CN"/>
              </w:rPr>
            </w:pPr>
            <w:del w:id="1389" w:author="Apple" w:date="2021-01-15T12:58:00Z">
              <w:r w:rsidRPr="00EF5447" w:rsidDel="00A6562B">
                <w:rPr>
                  <w:lang w:eastAsia="zh-CN"/>
                </w:rPr>
                <w:delText>DC_2A-66A_n261(A-G-I)</w:delText>
              </w:r>
            </w:del>
          </w:p>
          <w:p w14:paraId="643AEEB1" w14:textId="1D81CF95" w:rsidR="008D1E4A" w:rsidRPr="00EF5447" w:rsidDel="00A6562B" w:rsidRDefault="008D1E4A" w:rsidP="00C620E0">
            <w:pPr>
              <w:pStyle w:val="TAC"/>
              <w:rPr>
                <w:del w:id="1390" w:author="Apple" w:date="2021-01-15T12:58:00Z"/>
                <w:lang w:eastAsia="zh-CN"/>
              </w:rPr>
            </w:pPr>
            <w:del w:id="1391" w:author="Apple" w:date="2021-01-15T12:58:00Z">
              <w:r w:rsidRPr="00EF5447" w:rsidDel="00A6562B">
                <w:rPr>
                  <w:lang w:eastAsia="zh-CN"/>
                </w:rPr>
                <w:delText>DC_2A-66A_n261(G-I)</w:delText>
              </w:r>
            </w:del>
          </w:p>
          <w:p w14:paraId="43E3EEB7" w14:textId="1AFF657C" w:rsidR="008D1E4A" w:rsidRPr="00EF5447" w:rsidDel="00A6562B" w:rsidRDefault="008D1E4A" w:rsidP="00C620E0">
            <w:pPr>
              <w:pStyle w:val="TAC"/>
              <w:rPr>
                <w:del w:id="1392" w:author="Apple" w:date="2021-01-15T12:58:00Z"/>
                <w:lang w:eastAsia="zh-CN"/>
              </w:rPr>
            </w:pPr>
            <w:del w:id="1393" w:author="Apple" w:date="2021-01-15T12:58:00Z">
              <w:r w:rsidRPr="00EF5447" w:rsidDel="00A6562B">
                <w:rPr>
                  <w:lang w:eastAsia="zh-CN"/>
                </w:rPr>
                <w:delText>DC_2A-66A_n261(G-J)</w:delText>
              </w:r>
            </w:del>
          </w:p>
          <w:p w14:paraId="1A49CA55" w14:textId="36874CDE" w:rsidR="008D1E4A" w:rsidRPr="00EF5447" w:rsidDel="00A6562B" w:rsidRDefault="008D1E4A" w:rsidP="00C620E0">
            <w:pPr>
              <w:pStyle w:val="TAC"/>
              <w:rPr>
                <w:del w:id="1394" w:author="Apple" w:date="2021-01-15T12:58:00Z"/>
                <w:lang w:eastAsia="zh-CN"/>
              </w:rPr>
            </w:pPr>
            <w:del w:id="1395" w:author="Apple" w:date="2021-01-15T12:58:00Z">
              <w:r w:rsidRPr="00EF5447" w:rsidDel="00A6562B">
                <w:rPr>
                  <w:lang w:eastAsia="zh-CN"/>
                </w:rPr>
                <w:delText>DC_2A-66A_n261(H-I)</w:delText>
              </w:r>
            </w:del>
          </w:p>
          <w:p w14:paraId="1BE3EF48" w14:textId="3A6BE1EE" w:rsidR="008D1E4A" w:rsidRPr="00EF5447" w:rsidDel="00A6562B" w:rsidRDefault="008D1E4A" w:rsidP="00C620E0">
            <w:pPr>
              <w:pStyle w:val="TAC"/>
              <w:rPr>
                <w:del w:id="1396" w:author="Apple" w:date="2021-01-15T12:59:00Z"/>
                <w:lang w:eastAsia="zh-CN"/>
              </w:rPr>
            </w:pPr>
            <w:del w:id="1397" w:author="Apple" w:date="2021-01-15T12:59:00Z">
              <w:r w:rsidRPr="00EF5447" w:rsidDel="00A6562B">
                <w:rPr>
                  <w:lang w:eastAsia="zh-CN"/>
                </w:rPr>
                <w:delText>DC_2A-66A-66A_n261(A-J)</w:delText>
              </w:r>
            </w:del>
          </w:p>
          <w:p w14:paraId="125F4CD0" w14:textId="0E66A396" w:rsidR="008D1E4A" w:rsidRPr="00EF5447" w:rsidDel="00A6562B" w:rsidRDefault="008D1E4A" w:rsidP="00C620E0">
            <w:pPr>
              <w:pStyle w:val="TAC"/>
              <w:rPr>
                <w:del w:id="1398" w:author="Apple" w:date="2021-01-15T12:59:00Z"/>
                <w:lang w:eastAsia="zh-CN"/>
              </w:rPr>
            </w:pPr>
            <w:del w:id="1399" w:author="Apple" w:date="2021-01-15T12:59:00Z">
              <w:r w:rsidRPr="00EF5447" w:rsidDel="00A6562B">
                <w:rPr>
                  <w:lang w:eastAsia="zh-CN"/>
                </w:rPr>
                <w:delText>DC_2A-66A-66A_n261(A-K)</w:delText>
              </w:r>
            </w:del>
          </w:p>
          <w:p w14:paraId="6D128F1E" w14:textId="5F94A6C9" w:rsidR="008D1E4A" w:rsidRPr="00EF5447" w:rsidDel="00A6562B" w:rsidRDefault="008D1E4A" w:rsidP="00C620E0">
            <w:pPr>
              <w:pStyle w:val="TAC"/>
              <w:rPr>
                <w:del w:id="1400" w:author="Apple" w:date="2021-01-15T12:59:00Z"/>
                <w:lang w:eastAsia="zh-CN"/>
              </w:rPr>
            </w:pPr>
            <w:del w:id="1401" w:author="Apple" w:date="2021-01-15T12:59:00Z">
              <w:r w:rsidRPr="00EF5447" w:rsidDel="00A6562B">
                <w:rPr>
                  <w:lang w:eastAsia="zh-CN"/>
                </w:rPr>
                <w:delText>DC_2A-66A-66A_n261(A-L)</w:delText>
              </w:r>
            </w:del>
          </w:p>
          <w:p w14:paraId="7C095DA4" w14:textId="7F7F3059" w:rsidR="008D1E4A" w:rsidRPr="00EF5447" w:rsidDel="00A6562B" w:rsidRDefault="008D1E4A" w:rsidP="00C620E0">
            <w:pPr>
              <w:pStyle w:val="TAC"/>
              <w:rPr>
                <w:del w:id="1402" w:author="Apple" w:date="2021-01-15T12:59:00Z"/>
                <w:lang w:eastAsia="zh-CN"/>
              </w:rPr>
            </w:pPr>
            <w:del w:id="1403" w:author="Apple" w:date="2021-01-15T12:59:00Z">
              <w:r w:rsidRPr="00EF5447" w:rsidDel="00A6562B">
                <w:rPr>
                  <w:lang w:eastAsia="zh-CN"/>
                </w:rPr>
                <w:delText>DC_2A-66A-66A_n261(2A-I)</w:delText>
              </w:r>
            </w:del>
          </w:p>
          <w:p w14:paraId="0E5A6494" w14:textId="2FC1A8D8" w:rsidR="008D1E4A" w:rsidRPr="00EF5447" w:rsidDel="00A6562B" w:rsidRDefault="008D1E4A" w:rsidP="00C620E0">
            <w:pPr>
              <w:pStyle w:val="TAC"/>
              <w:rPr>
                <w:del w:id="1404" w:author="Apple" w:date="2021-01-15T12:59:00Z"/>
                <w:lang w:eastAsia="zh-CN"/>
              </w:rPr>
            </w:pPr>
            <w:del w:id="1405" w:author="Apple" w:date="2021-01-15T12:59:00Z">
              <w:r w:rsidRPr="00EF5447" w:rsidDel="00A6562B">
                <w:rPr>
                  <w:lang w:eastAsia="zh-CN"/>
                </w:rPr>
                <w:delText>DC_2A-66A-66A_n261(A-G-I)</w:delText>
              </w:r>
            </w:del>
          </w:p>
          <w:p w14:paraId="3CD128F4" w14:textId="7DC60C94" w:rsidR="008D1E4A" w:rsidRPr="00EF5447" w:rsidDel="00A6562B" w:rsidRDefault="008D1E4A" w:rsidP="00C620E0">
            <w:pPr>
              <w:pStyle w:val="TAC"/>
              <w:rPr>
                <w:del w:id="1406" w:author="Apple" w:date="2021-01-15T12:59:00Z"/>
                <w:lang w:eastAsia="zh-CN"/>
              </w:rPr>
            </w:pPr>
            <w:del w:id="1407" w:author="Apple" w:date="2021-01-15T12:59:00Z">
              <w:r w:rsidRPr="00EF5447" w:rsidDel="00A6562B">
                <w:rPr>
                  <w:lang w:eastAsia="zh-CN"/>
                </w:rPr>
                <w:delText>DC_2A-66A-66A_n261(G-I)</w:delText>
              </w:r>
            </w:del>
          </w:p>
          <w:p w14:paraId="3F1CF268" w14:textId="1B647C72" w:rsidR="008D1E4A" w:rsidRPr="00EF5447" w:rsidDel="00A6562B" w:rsidRDefault="008D1E4A" w:rsidP="00C620E0">
            <w:pPr>
              <w:pStyle w:val="TAC"/>
              <w:rPr>
                <w:del w:id="1408" w:author="Apple" w:date="2021-01-15T12:59:00Z"/>
                <w:lang w:eastAsia="zh-CN"/>
              </w:rPr>
            </w:pPr>
            <w:del w:id="1409" w:author="Apple" w:date="2021-01-15T12:59:00Z">
              <w:r w:rsidRPr="00EF5447" w:rsidDel="00A6562B">
                <w:rPr>
                  <w:lang w:eastAsia="zh-CN"/>
                </w:rPr>
                <w:delText>DC_2A-66A-66A_n261(G-J)</w:delText>
              </w:r>
            </w:del>
          </w:p>
          <w:p w14:paraId="548C4A7C" w14:textId="191BBE3B" w:rsidR="008D1E4A" w:rsidRPr="00EF5447" w:rsidDel="00A6562B" w:rsidRDefault="008D1E4A" w:rsidP="00C620E0">
            <w:pPr>
              <w:pStyle w:val="TAC"/>
              <w:rPr>
                <w:del w:id="1410" w:author="Apple" w:date="2021-01-15T12:59:00Z"/>
                <w:lang w:eastAsia="fi-FI"/>
              </w:rPr>
            </w:pPr>
            <w:del w:id="1411" w:author="Apple" w:date="2021-01-15T12:59:00Z">
              <w:r w:rsidRPr="00EF5447" w:rsidDel="00A6562B">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2548F" w14:textId="1B8F69A9" w:rsidR="008D1E4A" w:rsidRPr="00EF5447" w:rsidDel="00A6562B" w:rsidRDefault="008D1E4A" w:rsidP="00C620E0">
            <w:pPr>
              <w:pStyle w:val="TAC"/>
              <w:rPr>
                <w:del w:id="1412" w:author="Apple" w:date="2021-01-15T12:59:00Z"/>
                <w:lang w:eastAsia="zh-CN"/>
              </w:rPr>
            </w:pPr>
            <w:del w:id="1413" w:author="Apple" w:date="2021-01-15T12:59:00Z">
              <w:r w:rsidRPr="00EF5447" w:rsidDel="00A6562B">
                <w:rPr>
                  <w:lang w:eastAsia="zh-CN"/>
                </w:rPr>
                <w:delText>DC_2A_n261I</w:delText>
              </w:r>
            </w:del>
          </w:p>
          <w:p w14:paraId="4B42BFCD" w14:textId="79260E7D" w:rsidR="008D1E4A" w:rsidRPr="00EF5447" w:rsidDel="00A6562B" w:rsidRDefault="008D1E4A" w:rsidP="00C620E0">
            <w:pPr>
              <w:pStyle w:val="TAC"/>
              <w:rPr>
                <w:del w:id="1414" w:author="Apple" w:date="2021-01-15T12:59:00Z"/>
                <w:lang w:eastAsia="fi-FI"/>
              </w:rPr>
            </w:pPr>
            <w:del w:id="1415" w:author="Apple" w:date="2021-01-15T12:59:00Z">
              <w:r w:rsidRPr="00EF5447" w:rsidDel="00A6562B">
                <w:rPr>
                  <w:lang w:eastAsia="zh-CN"/>
                </w:rPr>
                <w:delText>DC_66A_n261I</w:delText>
              </w:r>
            </w:del>
          </w:p>
        </w:tc>
      </w:tr>
      <w:tr w:rsidR="008D1E4A" w:rsidRPr="00EF5447" w14:paraId="0499B21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6E81F8" w14:textId="77777777" w:rsidR="008D1E4A" w:rsidRPr="00EF5447" w:rsidRDefault="008D1E4A" w:rsidP="00C620E0">
            <w:pPr>
              <w:pStyle w:val="TAC"/>
              <w:rPr>
                <w:lang w:eastAsia="fi-FI"/>
              </w:rPr>
            </w:pPr>
            <w:r w:rsidRPr="00EF5447">
              <w:rPr>
                <w:lang w:eastAsia="fi-FI"/>
              </w:rPr>
              <w:t>DC_3A-3A-7A_n257A</w:t>
            </w:r>
          </w:p>
          <w:p w14:paraId="5D7CE61A" w14:textId="77777777" w:rsidR="008D1E4A" w:rsidRPr="00EF5447" w:rsidRDefault="008D1E4A" w:rsidP="00C620E0">
            <w:pPr>
              <w:pStyle w:val="TAC"/>
              <w:rPr>
                <w:lang w:eastAsia="fi-FI"/>
              </w:rPr>
            </w:pPr>
            <w:r w:rsidRPr="00EF5447">
              <w:rPr>
                <w:lang w:eastAsia="fi-FI"/>
              </w:rPr>
              <w:t>DC_3A-3A-7A_n257D</w:t>
            </w:r>
          </w:p>
          <w:p w14:paraId="1B945993" w14:textId="77777777" w:rsidR="008D1E4A" w:rsidRPr="00EF5447" w:rsidRDefault="008D1E4A" w:rsidP="00C620E0">
            <w:pPr>
              <w:pStyle w:val="TAC"/>
              <w:rPr>
                <w:lang w:eastAsia="fi-FI"/>
              </w:rPr>
            </w:pPr>
            <w:r w:rsidRPr="00EF5447">
              <w:rPr>
                <w:lang w:eastAsia="fi-FI"/>
              </w:rPr>
              <w:t>DC_3A-3A-7A_n257E</w:t>
            </w:r>
          </w:p>
          <w:p w14:paraId="253D25FC" w14:textId="77777777" w:rsidR="008D1E4A" w:rsidRPr="00EF5447" w:rsidRDefault="008D1E4A" w:rsidP="00C620E0">
            <w:pPr>
              <w:pStyle w:val="TAC"/>
              <w:rPr>
                <w:lang w:eastAsia="fi-FI"/>
              </w:rPr>
            </w:pPr>
            <w:r w:rsidRPr="00EF5447">
              <w:rPr>
                <w:lang w:eastAsia="fi-FI"/>
              </w:rPr>
              <w:t>DC_3A-3A-7A_n257F</w:t>
            </w:r>
          </w:p>
          <w:p w14:paraId="35E6F643" w14:textId="77777777" w:rsidR="008D1E4A" w:rsidRPr="00EF5447" w:rsidRDefault="008D1E4A" w:rsidP="00C620E0">
            <w:pPr>
              <w:pStyle w:val="TAC"/>
              <w:rPr>
                <w:lang w:eastAsia="fi-FI"/>
              </w:rPr>
            </w:pPr>
            <w:r w:rsidRPr="00EF5447">
              <w:rPr>
                <w:lang w:eastAsia="fi-FI"/>
              </w:rPr>
              <w:t>DC_3A-3A-7A_n257G</w:t>
            </w:r>
          </w:p>
          <w:p w14:paraId="78822747" w14:textId="77777777" w:rsidR="008D1E4A" w:rsidRPr="00EF5447" w:rsidRDefault="008D1E4A" w:rsidP="00C620E0">
            <w:pPr>
              <w:pStyle w:val="TAC"/>
              <w:rPr>
                <w:lang w:eastAsia="fi-FI"/>
              </w:rPr>
            </w:pPr>
            <w:r w:rsidRPr="00EF5447">
              <w:rPr>
                <w:lang w:eastAsia="fi-FI"/>
              </w:rPr>
              <w:t>DC_3A-3A-7A_n257H</w:t>
            </w:r>
          </w:p>
          <w:p w14:paraId="3429BED0" w14:textId="77777777" w:rsidR="008D1E4A" w:rsidRPr="00EF5447" w:rsidRDefault="008D1E4A" w:rsidP="00C620E0">
            <w:pPr>
              <w:pStyle w:val="TAC"/>
              <w:rPr>
                <w:lang w:eastAsia="fi-FI"/>
              </w:rPr>
            </w:pPr>
            <w:r w:rsidRPr="00EF5447">
              <w:rPr>
                <w:lang w:eastAsia="fi-FI"/>
              </w:rPr>
              <w:t>DC_3A-3A-7A_n257I</w:t>
            </w:r>
          </w:p>
          <w:p w14:paraId="4089FA51" w14:textId="77777777" w:rsidR="008D1E4A" w:rsidRPr="00EF5447" w:rsidRDefault="008D1E4A" w:rsidP="00C620E0">
            <w:pPr>
              <w:pStyle w:val="TAC"/>
              <w:rPr>
                <w:lang w:eastAsia="fi-FI"/>
              </w:rPr>
            </w:pPr>
            <w:r w:rsidRPr="00EF5447">
              <w:rPr>
                <w:lang w:eastAsia="fi-FI"/>
              </w:rPr>
              <w:t>DC_3A-3A-7A_n257J</w:t>
            </w:r>
          </w:p>
          <w:p w14:paraId="0854DD94" w14:textId="77777777" w:rsidR="008D1E4A" w:rsidRPr="00EF5447" w:rsidRDefault="008D1E4A" w:rsidP="00C620E0">
            <w:pPr>
              <w:pStyle w:val="TAC"/>
              <w:rPr>
                <w:lang w:eastAsia="fi-FI"/>
              </w:rPr>
            </w:pPr>
            <w:r w:rsidRPr="00EF5447">
              <w:rPr>
                <w:lang w:eastAsia="fi-FI"/>
              </w:rPr>
              <w:t>DC_3A-3A-7A_n257K</w:t>
            </w:r>
          </w:p>
          <w:p w14:paraId="3AC53CAD" w14:textId="77777777" w:rsidR="008D1E4A" w:rsidRPr="00EF5447" w:rsidRDefault="008D1E4A" w:rsidP="00C620E0">
            <w:pPr>
              <w:pStyle w:val="TAC"/>
              <w:rPr>
                <w:lang w:eastAsia="fi-FI"/>
              </w:rPr>
            </w:pPr>
            <w:r w:rsidRPr="00EF5447">
              <w:rPr>
                <w:lang w:eastAsia="fi-FI"/>
              </w:rPr>
              <w:t>DC_3A-3A-7A_n257L</w:t>
            </w:r>
          </w:p>
          <w:p w14:paraId="3BB57E62" w14:textId="77777777" w:rsidR="008D1E4A" w:rsidRPr="00EF5447" w:rsidRDefault="008D1E4A" w:rsidP="00C620E0">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BE3EA8" w14:textId="77777777" w:rsidR="008D1E4A" w:rsidRPr="00EF5447" w:rsidRDefault="008D1E4A" w:rsidP="00C620E0">
            <w:pPr>
              <w:pStyle w:val="TAC"/>
              <w:rPr>
                <w:lang w:eastAsia="fi-FI"/>
              </w:rPr>
            </w:pPr>
            <w:r w:rsidRPr="00EF5447">
              <w:rPr>
                <w:lang w:eastAsia="fi-FI"/>
              </w:rPr>
              <w:t>DC_3A_n257A</w:t>
            </w:r>
          </w:p>
          <w:p w14:paraId="697690B0" w14:textId="77777777" w:rsidR="008D1E4A" w:rsidRPr="00EF5447" w:rsidRDefault="008D1E4A" w:rsidP="00C620E0">
            <w:pPr>
              <w:pStyle w:val="TAC"/>
              <w:rPr>
                <w:noProof/>
                <w:lang w:eastAsia="zh-CN"/>
              </w:rPr>
            </w:pPr>
            <w:r w:rsidRPr="00EF5447">
              <w:rPr>
                <w:lang w:eastAsia="fi-FI"/>
              </w:rPr>
              <w:t>DC_7A_n257A</w:t>
            </w:r>
          </w:p>
        </w:tc>
      </w:tr>
      <w:tr w:rsidR="008D1E4A" w:rsidRPr="00EF5447" w14:paraId="162B915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1E364" w14:textId="77777777" w:rsidR="008D1E4A" w:rsidRPr="00EF5447" w:rsidRDefault="008D1E4A" w:rsidP="00C620E0">
            <w:pPr>
              <w:pStyle w:val="TAC"/>
              <w:rPr>
                <w:lang w:eastAsia="fi-FI"/>
              </w:rPr>
            </w:pPr>
            <w:r w:rsidRPr="00EF5447">
              <w:rPr>
                <w:lang w:eastAsia="fi-FI"/>
              </w:rPr>
              <w:lastRenderedPageBreak/>
              <w:t>DC_3A-3A-7A-7A_n257A</w:t>
            </w:r>
          </w:p>
          <w:p w14:paraId="3B8D2E4C" w14:textId="77777777" w:rsidR="008D1E4A" w:rsidRPr="00EF5447" w:rsidRDefault="008D1E4A" w:rsidP="00C620E0">
            <w:pPr>
              <w:pStyle w:val="TAC"/>
              <w:rPr>
                <w:lang w:eastAsia="fi-FI"/>
              </w:rPr>
            </w:pPr>
            <w:r w:rsidRPr="00EF5447">
              <w:rPr>
                <w:lang w:eastAsia="fi-FI"/>
              </w:rPr>
              <w:t>DC_3A-3A-7A-7A_n257D</w:t>
            </w:r>
          </w:p>
          <w:p w14:paraId="3235F194" w14:textId="77777777" w:rsidR="008D1E4A" w:rsidRPr="00EF5447" w:rsidRDefault="008D1E4A" w:rsidP="00C620E0">
            <w:pPr>
              <w:pStyle w:val="TAC"/>
              <w:rPr>
                <w:lang w:eastAsia="fi-FI"/>
              </w:rPr>
            </w:pPr>
            <w:r w:rsidRPr="00EF5447">
              <w:rPr>
                <w:lang w:eastAsia="fi-FI"/>
              </w:rPr>
              <w:t>DC_3A-3A-7A-7A_n257E</w:t>
            </w:r>
          </w:p>
          <w:p w14:paraId="5A8177AE" w14:textId="77777777" w:rsidR="008D1E4A" w:rsidRPr="00EF5447" w:rsidRDefault="008D1E4A" w:rsidP="00C620E0">
            <w:pPr>
              <w:pStyle w:val="TAC"/>
              <w:rPr>
                <w:lang w:eastAsia="fi-FI"/>
              </w:rPr>
            </w:pPr>
            <w:r w:rsidRPr="00EF5447">
              <w:rPr>
                <w:lang w:eastAsia="fi-FI"/>
              </w:rPr>
              <w:t>DC_3A-3A-7A-7A_n257F</w:t>
            </w:r>
          </w:p>
          <w:p w14:paraId="33D941E7" w14:textId="77777777" w:rsidR="008D1E4A" w:rsidRPr="00EF5447" w:rsidRDefault="008D1E4A" w:rsidP="00C620E0">
            <w:pPr>
              <w:pStyle w:val="TAC"/>
              <w:rPr>
                <w:lang w:eastAsia="fi-FI"/>
              </w:rPr>
            </w:pPr>
            <w:r w:rsidRPr="00EF5447">
              <w:rPr>
                <w:lang w:eastAsia="fi-FI"/>
              </w:rPr>
              <w:t>DC_3A-3A-7A-7A_n257G</w:t>
            </w:r>
          </w:p>
          <w:p w14:paraId="30C1FFC7" w14:textId="77777777" w:rsidR="008D1E4A" w:rsidRPr="00EF5447" w:rsidRDefault="008D1E4A" w:rsidP="00C620E0">
            <w:pPr>
              <w:pStyle w:val="TAC"/>
              <w:rPr>
                <w:lang w:eastAsia="fi-FI"/>
              </w:rPr>
            </w:pPr>
            <w:r w:rsidRPr="00EF5447">
              <w:rPr>
                <w:lang w:eastAsia="fi-FI"/>
              </w:rPr>
              <w:t>DC_3A-3A-7A-7A_n257H</w:t>
            </w:r>
          </w:p>
          <w:p w14:paraId="1D7E4C5D" w14:textId="77777777" w:rsidR="008D1E4A" w:rsidRPr="00EF5447" w:rsidRDefault="008D1E4A" w:rsidP="00C620E0">
            <w:pPr>
              <w:pStyle w:val="TAC"/>
              <w:rPr>
                <w:lang w:eastAsia="fi-FI"/>
              </w:rPr>
            </w:pPr>
            <w:r w:rsidRPr="00EF5447">
              <w:rPr>
                <w:lang w:eastAsia="fi-FI"/>
              </w:rPr>
              <w:t>DC_3A-3A-7A-7A_n257I</w:t>
            </w:r>
          </w:p>
          <w:p w14:paraId="114441D0" w14:textId="77777777" w:rsidR="008D1E4A" w:rsidRPr="00EF5447" w:rsidRDefault="008D1E4A" w:rsidP="00C620E0">
            <w:pPr>
              <w:pStyle w:val="TAC"/>
              <w:rPr>
                <w:lang w:eastAsia="fi-FI"/>
              </w:rPr>
            </w:pPr>
            <w:r w:rsidRPr="00EF5447">
              <w:rPr>
                <w:lang w:eastAsia="fi-FI"/>
              </w:rPr>
              <w:t>DC_3A-3A-7A-7A_n257J</w:t>
            </w:r>
          </w:p>
          <w:p w14:paraId="029D7A9E" w14:textId="77777777" w:rsidR="008D1E4A" w:rsidRPr="00EF5447" w:rsidRDefault="008D1E4A" w:rsidP="00C620E0">
            <w:pPr>
              <w:pStyle w:val="TAC"/>
              <w:rPr>
                <w:lang w:eastAsia="fi-FI"/>
              </w:rPr>
            </w:pPr>
            <w:r w:rsidRPr="00EF5447">
              <w:rPr>
                <w:lang w:eastAsia="fi-FI"/>
              </w:rPr>
              <w:t>DC_3A-3A-7A-7A_n257K</w:t>
            </w:r>
          </w:p>
          <w:p w14:paraId="6E75BFC2" w14:textId="77777777" w:rsidR="008D1E4A" w:rsidRPr="00EF5447" w:rsidRDefault="008D1E4A" w:rsidP="00C620E0">
            <w:pPr>
              <w:pStyle w:val="TAC"/>
              <w:rPr>
                <w:lang w:eastAsia="fi-FI"/>
              </w:rPr>
            </w:pPr>
            <w:r w:rsidRPr="00EF5447">
              <w:rPr>
                <w:lang w:eastAsia="fi-FI"/>
              </w:rPr>
              <w:t>DC_3A-3A-7A-7A_n257L</w:t>
            </w:r>
          </w:p>
          <w:p w14:paraId="364A76CE" w14:textId="77777777" w:rsidR="008D1E4A" w:rsidRPr="00EF5447" w:rsidRDefault="008D1E4A" w:rsidP="00C620E0">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C9B05" w14:textId="77777777" w:rsidR="008D1E4A" w:rsidRPr="00EF5447" w:rsidRDefault="008D1E4A" w:rsidP="00C620E0">
            <w:pPr>
              <w:pStyle w:val="TAC"/>
              <w:rPr>
                <w:lang w:eastAsia="fi-FI"/>
              </w:rPr>
            </w:pPr>
            <w:r w:rsidRPr="00EF5447">
              <w:rPr>
                <w:lang w:eastAsia="fi-FI"/>
              </w:rPr>
              <w:t>DC_3A_n257A</w:t>
            </w:r>
          </w:p>
          <w:p w14:paraId="1B93F505" w14:textId="77777777" w:rsidR="008D1E4A" w:rsidRPr="00EF5447" w:rsidRDefault="008D1E4A" w:rsidP="00C620E0">
            <w:pPr>
              <w:pStyle w:val="TAC"/>
              <w:rPr>
                <w:lang w:eastAsia="fi-FI"/>
              </w:rPr>
            </w:pPr>
            <w:r w:rsidRPr="00EF5447">
              <w:rPr>
                <w:lang w:eastAsia="fi-FI"/>
              </w:rPr>
              <w:t>DC_7A_n257A</w:t>
            </w:r>
          </w:p>
        </w:tc>
      </w:tr>
      <w:tr w:rsidR="008D1E4A" w:rsidRPr="00EF5447" w14:paraId="7BD47E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7480BE" w14:textId="77777777" w:rsidR="008D1E4A" w:rsidRPr="00EF5447" w:rsidRDefault="008D1E4A" w:rsidP="00C620E0">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307BB857" w14:textId="77777777" w:rsidR="008D1E4A" w:rsidRPr="00EF5447" w:rsidRDefault="008D1E4A" w:rsidP="00C620E0">
            <w:pPr>
              <w:pStyle w:val="TAC"/>
              <w:rPr>
                <w:rFonts w:eastAsia="Malgun Gothic"/>
                <w:lang w:eastAsia="ko-KR"/>
              </w:rPr>
            </w:pPr>
            <w:r w:rsidRPr="00EF5447">
              <w:rPr>
                <w:rFonts w:eastAsia="Malgun Gothic"/>
                <w:lang w:eastAsia="ko-KR"/>
              </w:rPr>
              <w:t>DC_3A-5A_n257D</w:t>
            </w:r>
          </w:p>
          <w:p w14:paraId="155BA7BE" w14:textId="77777777" w:rsidR="008D1E4A" w:rsidRPr="00EF5447" w:rsidRDefault="008D1E4A" w:rsidP="00C620E0">
            <w:pPr>
              <w:pStyle w:val="TAC"/>
              <w:rPr>
                <w:rFonts w:eastAsia="Malgun Gothic"/>
                <w:lang w:eastAsia="ko-KR"/>
              </w:rPr>
            </w:pPr>
            <w:r w:rsidRPr="00EF5447">
              <w:rPr>
                <w:rFonts w:eastAsia="Malgun Gothic"/>
                <w:lang w:eastAsia="ko-KR"/>
              </w:rPr>
              <w:t>DC_3A-5A_n257E</w:t>
            </w:r>
          </w:p>
          <w:p w14:paraId="783ED818" w14:textId="77777777" w:rsidR="008D1E4A" w:rsidRPr="00EF5447" w:rsidRDefault="008D1E4A" w:rsidP="00C620E0">
            <w:pPr>
              <w:pStyle w:val="TAC"/>
              <w:rPr>
                <w:rFonts w:eastAsia="Malgun Gothic"/>
                <w:lang w:eastAsia="ko-KR"/>
              </w:rPr>
            </w:pPr>
            <w:r w:rsidRPr="00EF5447">
              <w:rPr>
                <w:rFonts w:eastAsia="Malgun Gothic"/>
                <w:lang w:eastAsia="ko-KR"/>
              </w:rPr>
              <w:t>DC_3A-5A_n257F</w:t>
            </w:r>
          </w:p>
          <w:p w14:paraId="1DF51A24" w14:textId="77777777" w:rsidR="008D1E4A" w:rsidRPr="00EF5447" w:rsidRDefault="008D1E4A" w:rsidP="00C620E0">
            <w:pPr>
              <w:pStyle w:val="TAC"/>
              <w:rPr>
                <w:rFonts w:eastAsia="Malgun Gothic"/>
                <w:lang w:eastAsia="ko-KR"/>
              </w:rPr>
            </w:pPr>
            <w:r w:rsidRPr="00EF5447">
              <w:rPr>
                <w:rFonts w:eastAsia="Malgun Gothic"/>
                <w:lang w:eastAsia="ko-KR"/>
              </w:rPr>
              <w:t>DC_3A-5A_n257G</w:t>
            </w:r>
          </w:p>
          <w:p w14:paraId="5EF88FA6" w14:textId="77777777" w:rsidR="008D1E4A" w:rsidRPr="00EF5447" w:rsidRDefault="008D1E4A" w:rsidP="00C620E0">
            <w:pPr>
              <w:pStyle w:val="TAC"/>
              <w:rPr>
                <w:rFonts w:eastAsia="Malgun Gothic"/>
                <w:lang w:eastAsia="ko-KR"/>
              </w:rPr>
            </w:pPr>
            <w:r w:rsidRPr="00EF5447">
              <w:rPr>
                <w:rFonts w:eastAsia="Malgun Gothic"/>
                <w:lang w:eastAsia="ko-KR"/>
              </w:rPr>
              <w:t>DC_3A-5A_n257H</w:t>
            </w:r>
          </w:p>
          <w:p w14:paraId="00ABB278" w14:textId="77777777" w:rsidR="008D1E4A" w:rsidRPr="00EF5447" w:rsidRDefault="008D1E4A" w:rsidP="00C620E0">
            <w:pPr>
              <w:pStyle w:val="TAC"/>
              <w:rPr>
                <w:rFonts w:eastAsia="Malgun Gothic"/>
                <w:lang w:eastAsia="ko-KR"/>
              </w:rPr>
            </w:pPr>
            <w:r w:rsidRPr="00EF5447">
              <w:rPr>
                <w:rFonts w:eastAsia="Malgun Gothic"/>
                <w:lang w:eastAsia="ko-KR"/>
              </w:rPr>
              <w:t>DC_3A-5A_n257I</w:t>
            </w:r>
          </w:p>
          <w:p w14:paraId="55EA4CEE" w14:textId="77777777" w:rsidR="008D1E4A" w:rsidRPr="00EF5447" w:rsidRDefault="008D1E4A" w:rsidP="00C620E0">
            <w:pPr>
              <w:pStyle w:val="TAC"/>
              <w:rPr>
                <w:rFonts w:eastAsia="Malgun Gothic"/>
                <w:lang w:eastAsia="ko-KR"/>
              </w:rPr>
            </w:pPr>
            <w:r w:rsidRPr="00EF5447">
              <w:rPr>
                <w:rFonts w:eastAsia="Malgun Gothic"/>
                <w:lang w:eastAsia="ko-KR"/>
              </w:rPr>
              <w:t>DC_3A-5A_n257J</w:t>
            </w:r>
          </w:p>
          <w:p w14:paraId="18962E2A" w14:textId="77777777" w:rsidR="008D1E4A" w:rsidRPr="00EF5447" w:rsidRDefault="008D1E4A" w:rsidP="00C620E0">
            <w:pPr>
              <w:pStyle w:val="TAC"/>
              <w:rPr>
                <w:rFonts w:eastAsia="Malgun Gothic"/>
                <w:lang w:eastAsia="ko-KR"/>
              </w:rPr>
            </w:pPr>
            <w:r w:rsidRPr="00EF5447">
              <w:rPr>
                <w:rFonts w:eastAsia="Malgun Gothic"/>
                <w:lang w:eastAsia="ko-KR"/>
              </w:rPr>
              <w:t>DC_3A-5A_n257K</w:t>
            </w:r>
          </w:p>
          <w:p w14:paraId="5475CF2F" w14:textId="77777777" w:rsidR="008D1E4A" w:rsidRPr="00EF5447" w:rsidRDefault="008D1E4A" w:rsidP="00C620E0">
            <w:pPr>
              <w:pStyle w:val="TAC"/>
              <w:rPr>
                <w:rFonts w:eastAsia="Malgun Gothic"/>
                <w:lang w:eastAsia="ko-KR"/>
              </w:rPr>
            </w:pPr>
            <w:r w:rsidRPr="00EF5447">
              <w:rPr>
                <w:rFonts w:eastAsia="Malgun Gothic"/>
                <w:lang w:eastAsia="ko-KR"/>
              </w:rPr>
              <w:t>DC_3A-5A_n257L</w:t>
            </w:r>
          </w:p>
          <w:p w14:paraId="469A1451" w14:textId="77777777" w:rsidR="008D1E4A" w:rsidRPr="00EF5447" w:rsidRDefault="008D1E4A" w:rsidP="00C620E0">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0A43E4" w14:textId="77777777" w:rsidR="008D1E4A" w:rsidRPr="00EF5447" w:rsidRDefault="008D1E4A" w:rsidP="00C620E0">
            <w:pPr>
              <w:pStyle w:val="TAC"/>
              <w:rPr>
                <w:rFonts w:eastAsia="Batang"/>
                <w:noProof/>
                <w:lang w:eastAsia="zh-CN"/>
              </w:rPr>
            </w:pPr>
            <w:r w:rsidRPr="00EF5447">
              <w:rPr>
                <w:noProof/>
                <w:lang w:eastAsia="zh-CN"/>
              </w:rPr>
              <w:t>DC_3A_n257A</w:t>
            </w:r>
          </w:p>
          <w:p w14:paraId="44DB3AD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DC_3A_n257D</w:t>
            </w:r>
          </w:p>
          <w:p w14:paraId="296D7970"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DC_3A_n257G</w:t>
            </w:r>
          </w:p>
          <w:p w14:paraId="67D89906"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DC_3A_n257H</w:t>
            </w:r>
          </w:p>
          <w:p w14:paraId="7B736520" w14:textId="77777777" w:rsidR="008D1E4A" w:rsidRPr="00EF5447" w:rsidRDefault="008D1E4A" w:rsidP="00C620E0">
            <w:pPr>
              <w:pStyle w:val="TAC"/>
              <w:rPr>
                <w:noProof/>
                <w:lang w:eastAsia="zh-CN"/>
              </w:rPr>
            </w:pPr>
            <w:r w:rsidRPr="00EF5447">
              <w:rPr>
                <w:noProof/>
                <w:color w:val="000000" w:themeColor="text1"/>
                <w:lang w:eastAsia="zh-CN"/>
              </w:rPr>
              <w:t>DC_3A_n257I</w:t>
            </w:r>
          </w:p>
          <w:p w14:paraId="14FB76B0" w14:textId="77777777" w:rsidR="008D1E4A" w:rsidRPr="00EF5447" w:rsidRDefault="008D1E4A" w:rsidP="00C620E0">
            <w:pPr>
              <w:pStyle w:val="TAC"/>
              <w:rPr>
                <w:rFonts w:eastAsia="Batang"/>
                <w:noProof/>
                <w:lang w:eastAsia="zh-CN"/>
              </w:rPr>
            </w:pPr>
            <w:r w:rsidRPr="00EF5447">
              <w:rPr>
                <w:noProof/>
                <w:lang w:eastAsia="zh-CN"/>
              </w:rPr>
              <w:t>DC_5A_n257A</w:t>
            </w:r>
          </w:p>
          <w:p w14:paraId="0E04ED5F"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6E13082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6B2D0501"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3925D7CC" w14:textId="77777777" w:rsidR="008D1E4A" w:rsidRPr="00EF5447" w:rsidRDefault="008D1E4A" w:rsidP="00C620E0">
            <w:pPr>
              <w:pStyle w:val="TAC"/>
              <w:rPr>
                <w:noProof/>
                <w:lang w:eastAsia="zh-CN"/>
              </w:rPr>
            </w:pPr>
            <w:r w:rsidRPr="00EF5447">
              <w:rPr>
                <w:noProof/>
                <w:color w:val="000000" w:themeColor="text1"/>
                <w:lang w:eastAsia="zh-CN"/>
              </w:rPr>
              <w:t>DC_5A_n257I</w:t>
            </w:r>
          </w:p>
        </w:tc>
      </w:tr>
      <w:tr w:rsidR="008D1E4A" w:rsidRPr="00EF5447" w14:paraId="707B1D5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C78F4" w14:textId="77777777" w:rsidR="008D1E4A" w:rsidRPr="00EF5447" w:rsidRDefault="008D1E4A" w:rsidP="00C620E0">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6DB8ED7F" w14:textId="77777777" w:rsidR="008D1E4A" w:rsidRPr="00EF5447" w:rsidRDefault="008D1E4A" w:rsidP="00C620E0">
            <w:pPr>
              <w:pStyle w:val="TAC"/>
              <w:rPr>
                <w:rFonts w:eastAsia="Malgun Gothic"/>
                <w:lang w:eastAsia="ko-KR"/>
              </w:rPr>
            </w:pPr>
            <w:r w:rsidRPr="00EF5447">
              <w:rPr>
                <w:rFonts w:eastAsia="Malgun Gothic"/>
                <w:lang w:eastAsia="ko-KR"/>
              </w:rPr>
              <w:t>DC_3A-7A_n257D</w:t>
            </w:r>
          </w:p>
          <w:p w14:paraId="6A7C1E90" w14:textId="77777777" w:rsidR="008D1E4A" w:rsidRPr="00EF5447" w:rsidRDefault="008D1E4A" w:rsidP="00C620E0">
            <w:pPr>
              <w:pStyle w:val="TAC"/>
              <w:rPr>
                <w:rFonts w:eastAsia="Malgun Gothic"/>
                <w:lang w:eastAsia="ko-KR"/>
              </w:rPr>
            </w:pPr>
            <w:r w:rsidRPr="00EF5447">
              <w:rPr>
                <w:rFonts w:eastAsia="Malgun Gothic"/>
                <w:lang w:eastAsia="ko-KR"/>
              </w:rPr>
              <w:t>DC_3A-7A_n257E</w:t>
            </w:r>
          </w:p>
          <w:p w14:paraId="36AD7D37" w14:textId="77777777" w:rsidR="008D1E4A" w:rsidRPr="00EF5447" w:rsidRDefault="008D1E4A" w:rsidP="00C620E0">
            <w:pPr>
              <w:pStyle w:val="TAC"/>
              <w:rPr>
                <w:rFonts w:eastAsia="Malgun Gothic"/>
                <w:lang w:eastAsia="ko-KR"/>
              </w:rPr>
            </w:pPr>
            <w:r w:rsidRPr="00EF5447">
              <w:rPr>
                <w:rFonts w:eastAsia="Malgun Gothic"/>
                <w:lang w:eastAsia="ko-KR"/>
              </w:rPr>
              <w:t>DC_3A-7A_n257F</w:t>
            </w:r>
          </w:p>
          <w:p w14:paraId="38A966F8" w14:textId="77777777" w:rsidR="008D1E4A" w:rsidRPr="00EF5447" w:rsidRDefault="008D1E4A" w:rsidP="00C620E0">
            <w:pPr>
              <w:pStyle w:val="TAC"/>
              <w:rPr>
                <w:rFonts w:eastAsia="Malgun Gothic"/>
                <w:lang w:eastAsia="ko-KR"/>
              </w:rPr>
            </w:pPr>
            <w:r w:rsidRPr="00EF5447">
              <w:rPr>
                <w:rFonts w:eastAsia="Malgun Gothic"/>
                <w:lang w:eastAsia="ko-KR"/>
              </w:rPr>
              <w:t>DC_3A-7A_n257G</w:t>
            </w:r>
          </w:p>
          <w:p w14:paraId="55E01694" w14:textId="77777777" w:rsidR="008D1E4A" w:rsidRPr="00EF5447" w:rsidRDefault="008D1E4A" w:rsidP="00C620E0">
            <w:pPr>
              <w:pStyle w:val="TAC"/>
              <w:rPr>
                <w:rFonts w:eastAsia="Malgun Gothic"/>
                <w:lang w:eastAsia="ko-KR"/>
              </w:rPr>
            </w:pPr>
            <w:r w:rsidRPr="00EF5447">
              <w:rPr>
                <w:rFonts w:eastAsia="Malgun Gothic"/>
                <w:lang w:eastAsia="ko-KR"/>
              </w:rPr>
              <w:t>DC_3A-7A_n257H</w:t>
            </w:r>
          </w:p>
          <w:p w14:paraId="10CF077B" w14:textId="77777777" w:rsidR="008D1E4A" w:rsidRPr="00EF5447" w:rsidRDefault="008D1E4A" w:rsidP="00C620E0">
            <w:pPr>
              <w:pStyle w:val="TAC"/>
              <w:rPr>
                <w:rFonts w:eastAsia="Malgun Gothic"/>
                <w:lang w:eastAsia="ko-KR"/>
              </w:rPr>
            </w:pPr>
            <w:r w:rsidRPr="00EF5447">
              <w:rPr>
                <w:rFonts w:eastAsia="Malgun Gothic"/>
                <w:lang w:eastAsia="ko-KR"/>
              </w:rPr>
              <w:t>DC_3A-7A_n257I</w:t>
            </w:r>
          </w:p>
          <w:p w14:paraId="715EB9BF" w14:textId="77777777" w:rsidR="008D1E4A" w:rsidRPr="00EF5447" w:rsidRDefault="008D1E4A" w:rsidP="00C620E0">
            <w:pPr>
              <w:pStyle w:val="TAC"/>
              <w:rPr>
                <w:rFonts w:eastAsia="Malgun Gothic"/>
                <w:lang w:eastAsia="ko-KR"/>
              </w:rPr>
            </w:pPr>
            <w:r w:rsidRPr="00EF5447">
              <w:rPr>
                <w:rFonts w:eastAsia="Malgun Gothic"/>
                <w:lang w:eastAsia="ko-KR"/>
              </w:rPr>
              <w:t>DC_3A-7A_n257J</w:t>
            </w:r>
          </w:p>
          <w:p w14:paraId="5A08B9D7" w14:textId="77777777" w:rsidR="008D1E4A" w:rsidRPr="00EF5447" w:rsidRDefault="008D1E4A" w:rsidP="00C620E0">
            <w:pPr>
              <w:pStyle w:val="TAC"/>
              <w:rPr>
                <w:rFonts w:eastAsia="Malgun Gothic"/>
                <w:lang w:eastAsia="ko-KR"/>
              </w:rPr>
            </w:pPr>
            <w:r w:rsidRPr="00EF5447">
              <w:rPr>
                <w:rFonts w:eastAsia="Malgun Gothic"/>
                <w:lang w:eastAsia="ko-KR"/>
              </w:rPr>
              <w:t>DC_3A-7A_n257K</w:t>
            </w:r>
          </w:p>
          <w:p w14:paraId="1BCE44D9" w14:textId="77777777" w:rsidR="008D1E4A" w:rsidRPr="00EF5447" w:rsidRDefault="008D1E4A" w:rsidP="00C620E0">
            <w:pPr>
              <w:pStyle w:val="TAC"/>
              <w:rPr>
                <w:rFonts w:eastAsia="Malgun Gothic"/>
                <w:lang w:eastAsia="ko-KR"/>
              </w:rPr>
            </w:pPr>
            <w:r w:rsidRPr="00EF5447">
              <w:rPr>
                <w:rFonts w:eastAsia="Malgun Gothic"/>
                <w:lang w:eastAsia="ko-KR"/>
              </w:rPr>
              <w:t>DC_3A-7A_n257L</w:t>
            </w:r>
          </w:p>
          <w:p w14:paraId="53340735" w14:textId="77777777" w:rsidR="008D1E4A" w:rsidRPr="00EF5447" w:rsidRDefault="008D1E4A" w:rsidP="00C620E0">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0555F2" w14:textId="77777777" w:rsidR="008D1E4A" w:rsidRPr="00B677E8" w:rsidRDefault="008D1E4A" w:rsidP="00C620E0">
            <w:pPr>
              <w:pStyle w:val="TAC"/>
              <w:rPr>
                <w:rFonts w:eastAsia="Batang"/>
                <w:noProof/>
                <w:lang w:eastAsia="zh-CN"/>
              </w:rPr>
            </w:pPr>
            <w:r w:rsidRPr="00B677E8">
              <w:rPr>
                <w:noProof/>
                <w:lang w:eastAsia="zh-CN"/>
              </w:rPr>
              <w:t>DC_3A_n257A</w:t>
            </w:r>
          </w:p>
          <w:p w14:paraId="7DBEE8A5" w14:textId="77777777" w:rsidR="008D1E4A" w:rsidRPr="00B677E8" w:rsidRDefault="008D1E4A" w:rsidP="00C620E0">
            <w:pPr>
              <w:pStyle w:val="TAC"/>
              <w:rPr>
                <w:noProof/>
                <w:lang w:eastAsia="zh-CN"/>
              </w:rPr>
            </w:pPr>
            <w:r w:rsidRPr="00B677E8">
              <w:rPr>
                <w:noProof/>
                <w:lang w:eastAsia="zh-CN"/>
              </w:rPr>
              <w:t>DC_3A_n257D</w:t>
            </w:r>
          </w:p>
          <w:p w14:paraId="1FF009F0" w14:textId="77777777" w:rsidR="008D1E4A" w:rsidRPr="00B677E8" w:rsidRDefault="008D1E4A" w:rsidP="00C620E0">
            <w:pPr>
              <w:pStyle w:val="TAC"/>
              <w:rPr>
                <w:noProof/>
                <w:lang w:eastAsia="zh-CN"/>
              </w:rPr>
            </w:pPr>
            <w:r w:rsidRPr="00B677E8">
              <w:rPr>
                <w:noProof/>
                <w:lang w:eastAsia="zh-CN"/>
              </w:rPr>
              <w:t>DC_3A_n257G</w:t>
            </w:r>
          </w:p>
          <w:p w14:paraId="56BA09BD" w14:textId="77777777" w:rsidR="008D1E4A" w:rsidRPr="00B677E8" w:rsidRDefault="008D1E4A" w:rsidP="00C620E0">
            <w:pPr>
              <w:pStyle w:val="TAC"/>
              <w:rPr>
                <w:noProof/>
                <w:lang w:eastAsia="zh-CN"/>
              </w:rPr>
            </w:pPr>
            <w:r w:rsidRPr="00B677E8">
              <w:rPr>
                <w:noProof/>
                <w:lang w:eastAsia="zh-CN"/>
              </w:rPr>
              <w:t>DC_3A_n257H</w:t>
            </w:r>
          </w:p>
          <w:p w14:paraId="3A14716D" w14:textId="77777777" w:rsidR="008D1E4A" w:rsidRPr="00B677E8" w:rsidRDefault="008D1E4A" w:rsidP="00C620E0">
            <w:pPr>
              <w:pStyle w:val="TAC"/>
              <w:rPr>
                <w:noProof/>
                <w:lang w:eastAsia="zh-CN"/>
              </w:rPr>
            </w:pPr>
            <w:r w:rsidRPr="00B677E8">
              <w:rPr>
                <w:noProof/>
                <w:lang w:eastAsia="zh-CN"/>
              </w:rPr>
              <w:t>DC_3A_n257I</w:t>
            </w:r>
          </w:p>
          <w:p w14:paraId="3D502D4D" w14:textId="77777777" w:rsidR="008D1E4A" w:rsidRPr="00B677E8" w:rsidRDefault="008D1E4A" w:rsidP="00C620E0">
            <w:pPr>
              <w:pStyle w:val="TAC"/>
              <w:rPr>
                <w:rFonts w:eastAsia="Batang"/>
                <w:noProof/>
                <w:lang w:eastAsia="zh-CN"/>
              </w:rPr>
            </w:pPr>
            <w:r w:rsidRPr="00B677E8">
              <w:rPr>
                <w:noProof/>
                <w:lang w:eastAsia="zh-CN"/>
              </w:rPr>
              <w:t>DC_7A_n257A</w:t>
            </w:r>
          </w:p>
          <w:p w14:paraId="47E6C07C" w14:textId="77777777" w:rsidR="008D1E4A" w:rsidRPr="00B677E8" w:rsidRDefault="008D1E4A" w:rsidP="00C620E0">
            <w:pPr>
              <w:pStyle w:val="TAC"/>
              <w:rPr>
                <w:noProof/>
                <w:lang w:eastAsia="zh-CN"/>
              </w:rPr>
            </w:pPr>
            <w:r w:rsidRPr="00B677E8">
              <w:rPr>
                <w:noProof/>
                <w:lang w:eastAsia="zh-CN"/>
              </w:rPr>
              <w:t>DC_7A_n257D</w:t>
            </w:r>
          </w:p>
          <w:p w14:paraId="7A7322E5" w14:textId="77777777" w:rsidR="008D1E4A" w:rsidRPr="00B677E8" w:rsidRDefault="008D1E4A" w:rsidP="00C620E0">
            <w:pPr>
              <w:pStyle w:val="TAC"/>
              <w:rPr>
                <w:noProof/>
                <w:lang w:eastAsia="zh-CN"/>
              </w:rPr>
            </w:pPr>
            <w:r w:rsidRPr="00B677E8">
              <w:rPr>
                <w:noProof/>
                <w:lang w:eastAsia="zh-CN"/>
              </w:rPr>
              <w:t>DC_7A_n257G</w:t>
            </w:r>
          </w:p>
          <w:p w14:paraId="2E0EA0D5" w14:textId="77777777" w:rsidR="008D1E4A" w:rsidRPr="00B677E8" w:rsidRDefault="008D1E4A" w:rsidP="00C620E0">
            <w:pPr>
              <w:pStyle w:val="TAC"/>
              <w:rPr>
                <w:noProof/>
                <w:lang w:eastAsia="zh-CN"/>
              </w:rPr>
            </w:pPr>
            <w:r w:rsidRPr="00B677E8">
              <w:rPr>
                <w:noProof/>
                <w:lang w:eastAsia="zh-CN"/>
              </w:rPr>
              <w:t>DC_7A_n257H</w:t>
            </w:r>
          </w:p>
          <w:p w14:paraId="023CC5C1"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5D9A78D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2123C4" w14:textId="77777777" w:rsidR="008D1E4A" w:rsidRPr="00EF5447" w:rsidRDefault="008D1E4A" w:rsidP="00C620E0">
            <w:pPr>
              <w:pStyle w:val="TAC"/>
              <w:rPr>
                <w:noProof/>
              </w:rPr>
            </w:pPr>
            <w:r w:rsidRPr="00EF5447">
              <w:rPr>
                <w:noProof/>
              </w:rPr>
              <w:lastRenderedPageBreak/>
              <w:t>DC_3A-7A_n258A</w:t>
            </w:r>
          </w:p>
          <w:p w14:paraId="1865F78A" w14:textId="77777777" w:rsidR="008D1E4A" w:rsidRPr="00EF5447" w:rsidRDefault="008D1E4A" w:rsidP="00C620E0">
            <w:pPr>
              <w:pStyle w:val="TAC"/>
              <w:rPr>
                <w:noProof/>
              </w:rPr>
            </w:pPr>
            <w:r w:rsidRPr="00EF5447">
              <w:rPr>
                <w:noProof/>
              </w:rPr>
              <w:t>DC_3A-7A_n258D</w:t>
            </w:r>
          </w:p>
          <w:p w14:paraId="1AD61ABD" w14:textId="77777777" w:rsidR="008D1E4A" w:rsidRPr="00EF5447" w:rsidRDefault="008D1E4A" w:rsidP="00C620E0">
            <w:pPr>
              <w:pStyle w:val="TAC"/>
              <w:rPr>
                <w:noProof/>
              </w:rPr>
            </w:pPr>
            <w:r w:rsidRPr="00EF5447">
              <w:rPr>
                <w:noProof/>
              </w:rPr>
              <w:t>DC_3A-7A_n258E</w:t>
            </w:r>
          </w:p>
          <w:p w14:paraId="22CC8194" w14:textId="77777777" w:rsidR="008D1E4A" w:rsidRPr="00EF5447" w:rsidRDefault="008D1E4A" w:rsidP="00C620E0">
            <w:pPr>
              <w:pStyle w:val="TAC"/>
              <w:rPr>
                <w:noProof/>
              </w:rPr>
            </w:pPr>
            <w:r w:rsidRPr="00EF5447">
              <w:rPr>
                <w:noProof/>
              </w:rPr>
              <w:t>DC_3A-7A_n258F</w:t>
            </w:r>
          </w:p>
          <w:p w14:paraId="1A93D818" w14:textId="77777777" w:rsidR="008D1E4A" w:rsidRPr="00EF5447" w:rsidRDefault="008D1E4A" w:rsidP="00C620E0">
            <w:pPr>
              <w:pStyle w:val="TAC"/>
              <w:rPr>
                <w:noProof/>
              </w:rPr>
            </w:pPr>
            <w:r w:rsidRPr="00EF5447">
              <w:rPr>
                <w:noProof/>
              </w:rPr>
              <w:t>DC_3A-7A_n258G</w:t>
            </w:r>
          </w:p>
          <w:p w14:paraId="34D5D594" w14:textId="77777777" w:rsidR="008D1E4A" w:rsidRPr="00EF5447" w:rsidRDefault="008D1E4A" w:rsidP="00C620E0">
            <w:pPr>
              <w:pStyle w:val="TAC"/>
              <w:rPr>
                <w:noProof/>
              </w:rPr>
            </w:pPr>
            <w:r w:rsidRPr="00EF5447">
              <w:rPr>
                <w:noProof/>
              </w:rPr>
              <w:t>DC_3A-7A_n258H</w:t>
            </w:r>
          </w:p>
          <w:p w14:paraId="0A6F65D6" w14:textId="77777777" w:rsidR="008D1E4A" w:rsidRPr="00EF5447" w:rsidRDefault="008D1E4A" w:rsidP="00C620E0">
            <w:pPr>
              <w:pStyle w:val="TAC"/>
              <w:rPr>
                <w:noProof/>
              </w:rPr>
            </w:pPr>
            <w:r w:rsidRPr="00EF5447">
              <w:rPr>
                <w:noProof/>
              </w:rPr>
              <w:t>DC_3A-7A_n258I</w:t>
            </w:r>
          </w:p>
          <w:p w14:paraId="6EA278C3" w14:textId="77777777" w:rsidR="008D1E4A" w:rsidRPr="00EF5447" w:rsidRDefault="008D1E4A" w:rsidP="00C620E0">
            <w:pPr>
              <w:pStyle w:val="TAC"/>
              <w:rPr>
                <w:noProof/>
              </w:rPr>
            </w:pPr>
            <w:r w:rsidRPr="00EF5447">
              <w:rPr>
                <w:noProof/>
              </w:rPr>
              <w:t>DC_3A-7A_n258J</w:t>
            </w:r>
          </w:p>
          <w:p w14:paraId="69FFCF9E" w14:textId="77777777" w:rsidR="008D1E4A" w:rsidRPr="00EF5447" w:rsidRDefault="008D1E4A" w:rsidP="00C620E0">
            <w:pPr>
              <w:pStyle w:val="TAC"/>
              <w:rPr>
                <w:noProof/>
              </w:rPr>
            </w:pPr>
            <w:r w:rsidRPr="00EF5447">
              <w:rPr>
                <w:noProof/>
              </w:rPr>
              <w:t>DC_3A-7A_n258K</w:t>
            </w:r>
          </w:p>
          <w:p w14:paraId="15CCC721" w14:textId="77777777" w:rsidR="008D1E4A" w:rsidRPr="00EF5447" w:rsidRDefault="008D1E4A" w:rsidP="00C620E0">
            <w:pPr>
              <w:pStyle w:val="TAC"/>
              <w:rPr>
                <w:noProof/>
              </w:rPr>
            </w:pPr>
            <w:r w:rsidRPr="00EF5447">
              <w:rPr>
                <w:noProof/>
              </w:rPr>
              <w:t>DC_3A-7A_n258L</w:t>
            </w:r>
          </w:p>
          <w:p w14:paraId="6BFFF196" w14:textId="77777777" w:rsidR="008D1E4A" w:rsidRPr="00EF5447" w:rsidRDefault="008D1E4A" w:rsidP="00C620E0">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E3F4F6" w14:textId="77777777" w:rsidR="008D1E4A" w:rsidRPr="00EF5447" w:rsidRDefault="008D1E4A" w:rsidP="00C620E0">
            <w:pPr>
              <w:pStyle w:val="TAC"/>
              <w:rPr>
                <w:noProof/>
              </w:rPr>
            </w:pPr>
            <w:r w:rsidRPr="00EF5447">
              <w:rPr>
                <w:noProof/>
              </w:rPr>
              <w:t>DC_3A_n258A</w:t>
            </w:r>
          </w:p>
          <w:p w14:paraId="483969BE" w14:textId="77777777" w:rsidR="008D1E4A" w:rsidRPr="00EF5447" w:rsidRDefault="008D1E4A" w:rsidP="00C620E0">
            <w:pPr>
              <w:pStyle w:val="TAC"/>
              <w:rPr>
                <w:noProof/>
                <w:lang w:eastAsia="zh-CN"/>
              </w:rPr>
            </w:pPr>
            <w:r w:rsidRPr="00EF5447">
              <w:rPr>
                <w:noProof/>
              </w:rPr>
              <w:t>DC_7A_n258A</w:t>
            </w:r>
          </w:p>
        </w:tc>
      </w:tr>
      <w:tr w:rsidR="008D1E4A" w:rsidRPr="00EF5447" w14:paraId="2164F1B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1A8948" w14:textId="77777777" w:rsidR="008D1E4A" w:rsidRPr="00EF5447" w:rsidRDefault="008D1E4A" w:rsidP="00C620E0">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371132F9" w14:textId="77777777" w:rsidR="008D1E4A" w:rsidRPr="00EF5447" w:rsidRDefault="008D1E4A" w:rsidP="00C620E0">
            <w:pPr>
              <w:pStyle w:val="TAC"/>
              <w:rPr>
                <w:rFonts w:eastAsia="Malgun Gothic"/>
                <w:lang w:eastAsia="ko-KR"/>
              </w:rPr>
            </w:pPr>
            <w:r w:rsidRPr="00EF5447">
              <w:rPr>
                <w:rFonts w:eastAsia="Malgun Gothic"/>
                <w:lang w:eastAsia="ko-KR"/>
              </w:rPr>
              <w:t>DC_3A-7A-7A_n257D</w:t>
            </w:r>
          </w:p>
          <w:p w14:paraId="29DD4D8E" w14:textId="77777777" w:rsidR="008D1E4A" w:rsidRPr="00EF5447" w:rsidRDefault="008D1E4A" w:rsidP="00C620E0">
            <w:pPr>
              <w:pStyle w:val="TAC"/>
              <w:rPr>
                <w:rFonts w:eastAsia="Malgun Gothic"/>
                <w:lang w:eastAsia="ko-KR"/>
              </w:rPr>
            </w:pPr>
            <w:r w:rsidRPr="00EF5447">
              <w:rPr>
                <w:rFonts w:eastAsia="Malgun Gothic"/>
                <w:lang w:eastAsia="ko-KR"/>
              </w:rPr>
              <w:t>DC_3A-7A-7A_n257E</w:t>
            </w:r>
          </w:p>
          <w:p w14:paraId="29F504EC" w14:textId="77777777" w:rsidR="008D1E4A" w:rsidRPr="00EF5447" w:rsidRDefault="008D1E4A" w:rsidP="00C620E0">
            <w:pPr>
              <w:pStyle w:val="TAC"/>
              <w:rPr>
                <w:rFonts w:eastAsia="Malgun Gothic"/>
                <w:lang w:eastAsia="ko-KR"/>
              </w:rPr>
            </w:pPr>
            <w:r w:rsidRPr="00EF5447">
              <w:rPr>
                <w:rFonts w:eastAsia="Malgun Gothic"/>
                <w:lang w:eastAsia="ko-KR"/>
              </w:rPr>
              <w:t>DC_3A-7A-7A_n257F</w:t>
            </w:r>
          </w:p>
          <w:p w14:paraId="37CA9E63" w14:textId="77777777" w:rsidR="008D1E4A" w:rsidRPr="00EF5447" w:rsidRDefault="008D1E4A" w:rsidP="00C620E0">
            <w:pPr>
              <w:pStyle w:val="TAC"/>
              <w:rPr>
                <w:rFonts w:eastAsia="Malgun Gothic"/>
                <w:lang w:eastAsia="ko-KR"/>
              </w:rPr>
            </w:pPr>
            <w:r w:rsidRPr="00EF5447">
              <w:rPr>
                <w:rFonts w:eastAsia="Malgun Gothic"/>
                <w:lang w:eastAsia="ko-KR"/>
              </w:rPr>
              <w:t>DC_3A-7A-7A_n257G</w:t>
            </w:r>
          </w:p>
          <w:p w14:paraId="732B0ED5" w14:textId="77777777" w:rsidR="008D1E4A" w:rsidRPr="00EF5447" w:rsidRDefault="008D1E4A" w:rsidP="00C620E0">
            <w:pPr>
              <w:pStyle w:val="TAC"/>
              <w:rPr>
                <w:rFonts w:eastAsia="Malgun Gothic"/>
                <w:lang w:eastAsia="ko-KR"/>
              </w:rPr>
            </w:pPr>
            <w:r w:rsidRPr="00EF5447">
              <w:rPr>
                <w:rFonts w:eastAsia="Malgun Gothic"/>
                <w:lang w:eastAsia="ko-KR"/>
              </w:rPr>
              <w:t>DC_3A-7A-7A_n257H</w:t>
            </w:r>
          </w:p>
          <w:p w14:paraId="55E4FD89" w14:textId="77777777" w:rsidR="008D1E4A" w:rsidRPr="00EF5447" w:rsidRDefault="008D1E4A" w:rsidP="00C620E0">
            <w:pPr>
              <w:pStyle w:val="TAC"/>
              <w:rPr>
                <w:rFonts w:eastAsia="Malgun Gothic"/>
                <w:lang w:eastAsia="ko-KR"/>
              </w:rPr>
            </w:pPr>
            <w:r w:rsidRPr="00EF5447">
              <w:rPr>
                <w:rFonts w:eastAsia="Malgun Gothic"/>
                <w:lang w:eastAsia="ko-KR"/>
              </w:rPr>
              <w:t>DC_3A-7A-7A_n257I</w:t>
            </w:r>
          </w:p>
          <w:p w14:paraId="4CDF49DC" w14:textId="77777777" w:rsidR="008D1E4A" w:rsidRPr="00EF5447" w:rsidRDefault="008D1E4A" w:rsidP="00C620E0">
            <w:pPr>
              <w:pStyle w:val="TAC"/>
              <w:rPr>
                <w:rFonts w:eastAsia="Malgun Gothic"/>
                <w:lang w:eastAsia="ko-KR"/>
              </w:rPr>
            </w:pPr>
            <w:r w:rsidRPr="00EF5447">
              <w:rPr>
                <w:rFonts w:eastAsia="Malgun Gothic"/>
                <w:lang w:eastAsia="ko-KR"/>
              </w:rPr>
              <w:t>DC_3A-7A-7A_n257J</w:t>
            </w:r>
          </w:p>
          <w:p w14:paraId="2D2155A3" w14:textId="77777777" w:rsidR="008D1E4A" w:rsidRPr="00EF5447" w:rsidRDefault="008D1E4A" w:rsidP="00C620E0">
            <w:pPr>
              <w:pStyle w:val="TAC"/>
              <w:rPr>
                <w:rFonts w:eastAsia="Malgun Gothic"/>
                <w:lang w:eastAsia="ko-KR"/>
              </w:rPr>
            </w:pPr>
            <w:r w:rsidRPr="00EF5447">
              <w:rPr>
                <w:rFonts w:eastAsia="Malgun Gothic"/>
                <w:lang w:eastAsia="ko-KR"/>
              </w:rPr>
              <w:t>DC_3A-7A-7A_n257K</w:t>
            </w:r>
          </w:p>
          <w:p w14:paraId="72DF2A73" w14:textId="77777777" w:rsidR="008D1E4A" w:rsidRPr="00EF5447" w:rsidRDefault="008D1E4A" w:rsidP="00C620E0">
            <w:pPr>
              <w:pStyle w:val="TAC"/>
              <w:rPr>
                <w:rFonts w:eastAsia="Malgun Gothic"/>
                <w:lang w:eastAsia="ko-KR"/>
              </w:rPr>
            </w:pPr>
            <w:r w:rsidRPr="00EF5447">
              <w:rPr>
                <w:rFonts w:eastAsia="Malgun Gothic"/>
                <w:lang w:eastAsia="ko-KR"/>
              </w:rPr>
              <w:t>DC_3A-7A-7A_n257L</w:t>
            </w:r>
          </w:p>
          <w:p w14:paraId="766C6E9E" w14:textId="77777777" w:rsidR="008D1E4A" w:rsidRPr="00EF5447" w:rsidRDefault="008D1E4A" w:rsidP="00C620E0">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C9285" w14:textId="77777777" w:rsidR="008D1E4A" w:rsidRPr="00EF5447" w:rsidRDefault="008D1E4A" w:rsidP="00C620E0">
            <w:pPr>
              <w:pStyle w:val="TAC"/>
              <w:rPr>
                <w:rFonts w:eastAsia="Batang"/>
                <w:noProof/>
                <w:lang w:eastAsia="zh-CN"/>
              </w:rPr>
            </w:pPr>
            <w:r w:rsidRPr="00EF5447">
              <w:rPr>
                <w:noProof/>
                <w:lang w:eastAsia="zh-CN"/>
              </w:rPr>
              <w:t>DC_3A_n257A</w:t>
            </w:r>
          </w:p>
          <w:p w14:paraId="00EDBA2F"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DC_3A_n257D</w:t>
            </w:r>
          </w:p>
          <w:p w14:paraId="3B0C4397"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DC_3A_n257G</w:t>
            </w:r>
          </w:p>
          <w:p w14:paraId="6089B944"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DC_3A_n257H</w:t>
            </w:r>
          </w:p>
          <w:p w14:paraId="1E9560F6" w14:textId="77777777" w:rsidR="008D1E4A" w:rsidRPr="00EF5447" w:rsidRDefault="008D1E4A" w:rsidP="00C620E0">
            <w:pPr>
              <w:pStyle w:val="TAC"/>
              <w:rPr>
                <w:noProof/>
                <w:lang w:eastAsia="zh-CN"/>
              </w:rPr>
            </w:pPr>
            <w:r w:rsidRPr="00EF5447">
              <w:rPr>
                <w:noProof/>
                <w:color w:val="000000" w:themeColor="text1"/>
                <w:lang w:eastAsia="zh-CN"/>
              </w:rPr>
              <w:t>DC_3A_n257I</w:t>
            </w:r>
          </w:p>
          <w:p w14:paraId="63B58F7D" w14:textId="77777777" w:rsidR="008D1E4A" w:rsidRPr="00EF5447" w:rsidRDefault="008D1E4A" w:rsidP="00C620E0">
            <w:pPr>
              <w:pStyle w:val="TAC"/>
              <w:rPr>
                <w:rFonts w:eastAsia="Batang"/>
                <w:noProof/>
                <w:lang w:eastAsia="zh-CN"/>
              </w:rPr>
            </w:pPr>
            <w:r w:rsidRPr="00EF5447">
              <w:rPr>
                <w:noProof/>
                <w:lang w:eastAsia="zh-CN"/>
              </w:rPr>
              <w:t>DC_7A_n257A</w:t>
            </w:r>
          </w:p>
          <w:p w14:paraId="474E8B3F" w14:textId="77777777" w:rsidR="008D1E4A" w:rsidRPr="00B677E8" w:rsidRDefault="008D1E4A" w:rsidP="00C620E0">
            <w:pPr>
              <w:pStyle w:val="TAC"/>
              <w:rPr>
                <w:noProof/>
                <w:lang w:eastAsia="zh-CN"/>
              </w:rPr>
            </w:pPr>
            <w:r w:rsidRPr="00B677E8">
              <w:rPr>
                <w:noProof/>
                <w:lang w:eastAsia="zh-CN"/>
              </w:rPr>
              <w:t>DC_7A_n257D</w:t>
            </w:r>
          </w:p>
          <w:p w14:paraId="2B40CBC0" w14:textId="77777777" w:rsidR="008D1E4A" w:rsidRPr="00B677E8" w:rsidRDefault="008D1E4A" w:rsidP="00C620E0">
            <w:pPr>
              <w:pStyle w:val="TAC"/>
              <w:rPr>
                <w:noProof/>
                <w:lang w:eastAsia="zh-CN"/>
              </w:rPr>
            </w:pPr>
            <w:r w:rsidRPr="00B677E8">
              <w:rPr>
                <w:noProof/>
                <w:lang w:eastAsia="zh-CN"/>
              </w:rPr>
              <w:t>DC_7A_n257G</w:t>
            </w:r>
          </w:p>
          <w:p w14:paraId="6FD552BF" w14:textId="77777777" w:rsidR="008D1E4A" w:rsidRPr="00B677E8" w:rsidRDefault="008D1E4A" w:rsidP="00C620E0">
            <w:pPr>
              <w:pStyle w:val="TAC"/>
              <w:rPr>
                <w:noProof/>
                <w:lang w:eastAsia="zh-CN"/>
              </w:rPr>
            </w:pPr>
            <w:r w:rsidRPr="00B677E8">
              <w:rPr>
                <w:noProof/>
                <w:lang w:eastAsia="zh-CN"/>
              </w:rPr>
              <w:t>DC_7A_n257H</w:t>
            </w:r>
          </w:p>
          <w:p w14:paraId="65D46CF5"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41AEC16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998C83" w14:textId="77777777" w:rsidR="008D1E4A" w:rsidRPr="00EF5447" w:rsidRDefault="008D1E4A" w:rsidP="00C620E0">
            <w:pPr>
              <w:pStyle w:val="TAC"/>
              <w:rPr>
                <w:noProof/>
              </w:rPr>
            </w:pPr>
            <w:r w:rsidRPr="00EF5447">
              <w:rPr>
                <w:noProof/>
              </w:rPr>
              <w:t>DC_3A-8A_n257A</w:t>
            </w:r>
          </w:p>
          <w:p w14:paraId="75B05CAC" w14:textId="77777777" w:rsidR="008D1E4A" w:rsidRPr="00EF5447" w:rsidRDefault="008D1E4A" w:rsidP="00C620E0">
            <w:pPr>
              <w:pStyle w:val="TAC"/>
              <w:rPr>
                <w:lang w:eastAsia="fr-FR"/>
              </w:rPr>
            </w:pPr>
            <w:r w:rsidRPr="00EF5447">
              <w:t>DC_3A-8A_n257D</w:t>
            </w:r>
          </w:p>
          <w:p w14:paraId="09E01F95" w14:textId="77777777" w:rsidR="008D1E4A" w:rsidRPr="00EF5447" w:rsidRDefault="008D1E4A" w:rsidP="00C620E0">
            <w:pPr>
              <w:pStyle w:val="TAC"/>
            </w:pPr>
            <w:r w:rsidRPr="00EF5447">
              <w:t>DC_3A-8A_n257E</w:t>
            </w:r>
          </w:p>
          <w:p w14:paraId="76285C96" w14:textId="77777777" w:rsidR="008D1E4A" w:rsidRPr="00EF5447" w:rsidRDefault="008D1E4A" w:rsidP="00C620E0">
            <w:pPr>
              <w:pStyle w:val="TAC"/>
            </w:pPr>
            <w:r w:rsidRPr="00EF5447">
              <w:t>DC_3A-8A_n257F</w:t>
            </w:r>
          </w:p>
          <w:p w14:paraId="0574CEF2" w14:textId="77777777" w:rsidR="008D1E4A" w:rsidRPr="00EF5447" w:rsidRDefault="008D1E4A" w:rsidP="00C620E0">
            <w:pPr>
              <w:pStyle w:val="TAC"/>
            </w:pPr>
            <w:r w:rsidRPr="00EF5447">
              <w:t>DC_3A-8A_n257G</w:t>
            </w:r>
          </w:p>
          <w:p w14:paraId="6D33D57B" w14:textId="77777777" w:rsidR="008D1E4A" w:rsidRPr="00EF5447" w:rsidRDefault="008D1E4A" w:rsidP="00C620E0">
            <w:pPr>
              <w:pStyle w:val="TAC"/>
            </w:pPr>
            <w:r w:rsidRPr="00EF5447">
              <w:t>DC_3A-8A_n257H</w:t>
            </w:r>
          </w:p>
          <w:p w14:paraId="7891B908" w14:textId="77777777" w:rsidR="008D1E4A" w:rsidRPr="00EF5447" w:rsidRDefault="008D1E4A" w:rsidP="00C620E0">
            <w:pPr>
              <w:pStyle w:val="TAC"/>
            </w:pPr>
            <w:r w:rsidRPr="00EF5447">
              <w:t>DC_3A-8A_n257I</w:t>
            </w:r>
          </w:p>
          <w:p w14:paraId="097450BC" w14:textId="77777777" w:rsidR="008D1E4A" w:rsidRPr="00EF5447" w:rsidRDefault="008D1E4A" w:rsidP="00C620E0">
            <w:pPr>
              <w:pStyle w:val="TAC"/>
            </w:pPr>
            <w:r w:rsidRPr="00EF5447">
              <w:t>DC_3A-8A_n257J</w:t>
            </w:r>
          </w:p>
          <w:p w14:paraId="4E49F445" w14:textId="77777777" w:rsidR="008D1E4A" w:rsidRPr="00EF5447" w:rsidRDefault="008D1E4A" w:rsidP="00C620E0">
            <w:pPr>
              <w:pStyle w:val="TAC"/>
            </w:pPr>
            <w:r w:rsidRPr="00EF5447">
              <w:t>DC_3A-8A_n257K</w:t>
            </w:r>
          </w:p>
          <w:p w14:paraId="062CC8D9" w14:textId="77777777" w:rsidR="008D1E4A" w:rsidRPr="00EF5447" w:rsidRDefault="008D1E4A" w:rsidP="00C620E0">
            <w:pPr>
              <w:pStyle w:val="TAC"/>
            </w:pPr>
            <w:r w:rsidRPr="00EF5447">
              <w:t>DC_3A-8A_n257L</w:t>
            </w:r>
          </w:p>
          <w:p w14:paraId="7F21CEC5" w14:textId="77777777" w:rsidR="008D1E4A" w:rsidRPr="00EF5447" w:rsidRDefault="008D1E4A" w:rsidP="00C620E0">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666A2" w14:textId="77777777" w:rsidR="008D1E4A" w:rsidRPr="00EF5447" w:rsidRDefault="008D1E4A" w:rsidP="00C620E0">
            <w:pPr>
              <w:pStyle w:val="TAC"/>
              <w:rPr>
                <w:rFonts w:eastAsiaTheme="minorEastAsia"/>
                <w:noProof/>
              </w:rPr>
            </w:pPr>
            <w:r w:rsidRPr="00EF5447">
              <w:rPr>
                <w:noProof/>
              </w:rPr>
              <w:t>DC_3A_n257A</w:t>
            </w:r>
          </w:p>
          <w:p w14:paraId="439C337C" w14:textId="77777777" w:rsidR="008D1E4A" w:rsidRPr="00EF5447" w:rsidRDefault="008D1E4A" w:rsidP="00C620E0">
            <w:pPr>
              <w:pStyle w:val="TAC"/>
              <w:rPr>
                <w:noProof/>
              </w:rPr>
            </w:pPr>
            <w:r w:rsidRPr="00EF5447">
              <w:rPr>
                <w:noProof/>
              </w:rPr>
              <w:t>DC_3A_n257D</w:t>
            </w:r>
          </w:p>
          <w:p w14:paraId="5A7005B2" w14:textId="77777777" w:rsidR="008D1E4A" w:rsidRPr="00EF5447" w:rsidRDefault="008D1E4A" w:rsidP="00C620E0">
            <w:pPr>
              <w:pStyle w:val="TAC"/>
              <w:rPr>
                <w:noProof/>
              </w:rPr>
            </w:pPr>
            <w:r w:rsidRPr="00EF5447">
              <w:rPr>
                <w:noProof/>
              </w:rPr>
              <w:t>DC_3A_n257G</w:t>
            </w:r>
          </w:p>
          <w:p w14:paraId="16975BDA" w14:textId="77777777" w:rsidR="008D1E4A" w:rsidRPr="00EF5447" w:rsidRDefault="008D1E4A" w:rsidP="00C620E0">
            <w:pPr>
              <w:pStyle w:val="TAC"/>
              <w:rPr>
                <w:noProof/>
              </w:rPr>
            </w:pPr>
            <w:r w:rsidRPr="00EF5447">
              <w:rPr>
                <w:noProof/>
              </w:rPr>
              <w:t>DC_3A_n257H</w:t>
            </w:r>
          </w:p>
          <w:p w14:paraId="47AB7A09" w14:textId="77777777" w:rsidR="008D1E4A" w:rsidRPr="00EF5447" w:rsidRDefault="008D1E4A" w:rsidP="00C620E0">
            <w:pPr>
              <w:pStyle w:val="TAC"/>
              <w:rPr>
                <w:noProof/>
              </w:rPr>
            </w:pPr>
            <w:r w:rsidRPr="00EF5447">
              <w:rPr>
                <w:noProof/>
              </w:rPr>
              <w:t>DC_3A_n257I</w:t>
            </w:r>
          </w:p>
          <w:p w14:paraId="18757BD2" w14:textId="77777777" w:rsidR="008D1E4A" w:rsidRPr="00EF5447" w:rsidRDefault="008D1E4A" w:rsidP="00C620E0">
            <w:pPr>
              <w:pStyle w:val="TAC"/>
              <w:rPr>
                <w:rFonts w:eastAsiaTheme="minorEastAsia"/>
                <w:noProof/>
              </w:rPr>
            </w:pPr>
            <w:r w:rsidRPr="00EF5447">
              <w:rPr>
                <w:noProof/>
              </w:rPr>
              <w:t>DC_8A_n257A</w:t>
            </w:r>
          </w:p>
          <w:p w14:paraId="6E1BE4E1" w14:textId="77777777" w:rsidR="008D1E4A" w:rsidRPr="00EF5447" w:rsidRDefault="008D1E4A" w:rsidP="00C620E0">
            <w:pPr>
              <w:pStyle w:val="TAC"/>
              <w:rPr>
                <w:noProof/>
              </w:rPr>
            </w:pPr>
            <w:r w:rsidRPr="00EF5447">
              <w:rPr>
                <w:noProof/>
              </w:rPr>
              <w:t>DC_8A_n257D</w:t>
            </w:r>
          </w:p>
          <w:p w14:paraId="3F28716B" w14:textId="77777777" w:rsidR="008D1E4A" w:rsidRPr="00EF5447" w:rsidRDefault="008D1E4A" w:rsidP="00C620E0">
            <w:pPr>
              <w:pStyle w:val="TAC"/>
              <w:rPr>
                <w:noProof/>
              </w:rPr>
            </w:pPr>
            <w:r w:rsidRPr="00EF5447">
              <w:rPr>
                <w:noProof/>
              </w:rPr>
              <w:t>DC_8A_n257G</w:t>
            </w:r>
          </w:p>
          <w:p w14:paraId="0D93DC15" w14:textId="77777777" w:rsidR="008D1E4A" w:rsidRPr="00EF5447" w:rsidRDefault="008D1E4A" w:rsidP="00C620E0">
            <w:pPr>
              <w:pStyle w:val="TAC"/>
              <w:rPr>
                <w:noProof/>
              </w:rPr>
            </w:pPr>
            <w:r w:rsidRPr="00EF5447">
              <w:rPr>
                <w:noProof/>
              </w:rPr>
              <w:t>DC_8A_n257H</w:t>
            </w:r>
          </w:p>
          <w:p w14:paraId="7C6ECCAB" w14:textId="77777777" w:rsidR="008D1E4A" w:rsidRPr="00EF5447" w:rsidRDefault="008D1E4A" w:rsidP="00C620E0">
            <w:pPr>
              <w:pStyle w:val="TAC"/>
              <w:rPr>
                <w:noProof/>
                <w:lang w:eastAsia="fr-FR"/>
              </w:rPr>
            </w:pPr>
            <w:r w:rsidRPr="00EF5447">
              <w:rPr>
                <w:noProof/>
              </w:rPr>
              <w:t>DC_8A_n257I</w:t>
            </w:r>
          </w:p>
        </w:tc>
      </w:tr>
      <w:tr w:rsidR="008D1E4A" w:rsidRPr="00EF5447" w14:paraId="2CA7521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3F051A" w14:textId="77777777" w:rsidR="008D1E4A" w:rsidRPr="00EF5447" w:rsidRDefault="008D1E4A" w:rsidP="00C620E0">
            <w:pPr>
              <w:pStyle w:val="TAC"/>
              <w:rPr>
                <w:noProof/>
              </w:rPr>
            </w:pPr>
            <w:r w:rsidRPr="00EF5447">
              <w:rPr>
                <w:noProof/>
              </w:rPr>
              <w:lastRenderedPageBreak/>
              <w:t>DC_3A-8A_n258A</w:t>
            </w:r>
          </w:p>
          <w:p w14:paraId="54B3B17A" w14:textId="77777777" w:rsidR="008D1E4A" w:rsidRPr="00EF5447" w:rsidRDefault="008D1E4A" w:rsidP="00C620E0">
            <w:pPr>
              <w:pStyle w:val="TAC"/>
              <w:rPr>
                <w:noProof/>
              </w:rPr>
            </w:pPr>
            <w:r w:rsidRPr="00EF5447">
              <w:rPr>
                <w:noProof/>
              </w:rPr>
              <w:t>DC_3A-8A_n258D</w:t>
            </w:r>
          </w:p>
          <w:p w14:paraId="0CAC78E7" w14:textId="77777777" w:rsidR="008D1E4A" w:rsidRPr="00EF5447" w:rsidRDefault="008D1E4A" w:rsidP="00C620E0">
            <w:pPr>
              <w:pStyle w:val="TAC"/>
              <w:rPr>
                <w:noProof/>
              </w:rPr>
            </w:pPr>
            <w:r w:rsidRPr="00EF5447">
              <w:rPr>
                <w:noProof/>
              </w:rPr>
              <w:t>DC_3A-8A_n258E</w:t>
            </w:r>
          </w:p>
          <w:p w14:paraId="4FA6F8C1" w14:textId="77777777" w:rsidR="008D1E4A" w:rsidRPr="00EF5447" w:rsidRDefault="008D1E4A" w:rsidP="00C620E0">
            <w:pPr>
              <w:pStyle w:val="TAC"/>
              <w:rPr>
                <w:noProof/>
              </w:rPr>
            </w:pPr>
            <w:r w:rsidRPr="00EF5447">
              <w:rPr>
                <w:noProof/>
              </w:rPr>
              <w:t>DC_3A-8A_n258F</w:t>
            </w:r>
          </w:p>
          <w:p w14:paraId="53A1DEDA" w14:textId="77777777" w:rsidR="008D1E4A" w:rsidRPr="00EF5447" w:rsidRDefault="008D1E4A" w:rsidP="00C620E0">
            <w:pPr>
              <w:pStyle w:val="TAC"/>
              <w:rPr>
                <w:noProof/>
              </w:rPr>
            </w:pPr>
            <w:r w:rsidRPr="00EF5447">
              <w:rPr>
                <w:noProof/>
              </w:rPr>
              <w:t>DC_3A-8A_n258G</w:t>
            </w:r>
          </w:p>
          <w:p w14:paraId="03EF29C4" w14:textId="77777777" w:rsidR="008D1E4A" w:rsidRPr="00EF5447" w:rsidRDefault="008D1E4A" w:rsidP="00C620E0">
            <w:pPr>
              <w:pStyle w:val="TAC"/>
              <w:rPr>
                <w:noProof/>
              </w:rPr>
            </w:pPr>
            <w:r w:rsidRPr="00EF5447">
              <w:rPr>
                <w:noProof/>
              </w:rPr>
              <w:t>DC_3A-8A_n258H</w:t>
            </w:r>
          </w:p>
          <w:p w14:paraId="0921EC25" w14:textId="77777777" w:rsidR="008D1E4A" w:rsidRPr="00EF5447" w:rsidRDefault="008D1E4A" w:rsidP="00C620E0">
            <w:pPr>
              <w:pStyle w:val="TAC"/>
              <w:rPr>
                <w:noProof/>
              </w:rPr>
            </w:pPr>
            <w:r w:rsidRPr="00EF5447">
              <w:rPr>
                <w:noProof/>
              </w:rPr>
              <w:t>DC_3A-8A_n258I</w:t>
            </w:r>
          </w:p>
          <w:p w14:paraId="756CF3CC" w14:textId="77777777" w:rsidR="008D1E4A" w:rsidRPr="00EF5447" w:rsidRDefault="008D1E4A" w:rsidP="00C620E0">
            <w:pPr>
              <w:pStyle w:val="TAC"/>
              <w:rPr>
                <w:noProof/>
              </w:rPr>
            </w:pPr>
            <w:r w:rsidRPr="00EF5447">
              <w:rPr>
                <w:noProof/>
              </w:rPr>
              <w:t>DC_3A-8A_n258J</w:t>
            </w:r>
          </w:p>
          <w:p w14:paraId="6FD1C754" w14:textId="77777777" w:rsidR="008D1E4A" w:rsidRPr="00EF5447" w:rsidRDefault="008D1E4A" w:rsidP="00C620E0">
            <w:pPr>
              <w:pStyle w:val="TAC"/>
              <w:rPr>
                <w:noProof/>
              </w:rPr>
            </w:pPr>
            <w:r w:rsidRPr="00EF5447">
              <w:rPr>
                <w:noProof/>
              </w:rPr>
              <w:t>DC_3A-8A_n258K</w:t>
            </w:r>
          </w:p>
          <w:p w14:paraId="5DD8C2D9" w14:textId="77777777" w:rsidR="008D1E4A" w:rsidRPr="00EF5447" w:rsidRDefault="008D1E4A" w:rsidP="00C620E0">
            <w:pPr>
              <w:pStyle w:val="TAC"/>
              <w:rPr>
                <w:noProof/>
              </w:rPr>
            </w:pPr>
            <w:r w:rsidRPr="00EF5447">
              <w:rPr>
                <w:noProof/>
              </w:rPr>
              <w:t>DC_3A-8A_n258L</w:t>
            </w:r>
          </w:p>
          <w:p w14:paraId="5FB7D6DF" w14:textId="77777777" w:rsidR="008D1E4A" w:rsidRPr="00EF5447" w:rsidRDefault="008D1E4A" w:rsidP="00C620E0">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B1343" w14:textId="77777777" w:rsidR="008D1E4A" w:rsidRPr="00EF5447" w:rsidRDefault="008D1E4A" w:rsidP="00C620E0">
            <w:pPr>
              <w:pStyle w:val="TAC"/>
              <w:rPr>
                <w:noProof/>
              </w:rPr>
            </w:pPr>
            <w:r w:rsidRPr="00EF5447">
              <w:rPr>
                <w:noProof/>
              </w:rPr>
              <w:t>DC_3A_n258A</w:t>
            </w:r>
          </w:p>
          <w:p w14:paraId="65DEBA8B" w14:textId="77777777" w:rsidR="008D1E4A" w:rsidRPr="00EF5447" w:rsidRDefault="008D1E4A" w:rsidP="00C620E0">
            <w:pPr>
              <w:pStyle w:val="TAC"/>
              <w:rPr>
                <w:noProof/>
              </w:rPr>
            </w:pPr>
            <w:r w:rsidRPr="00EF5447">
              <w:rPr>
                <w:noProof/>
              </w:rPr>
              <w:t>DC_8A_n258A</w:t>
            </w:r>
          </w:p>
        </w:tc>
      </w:tr>
      <w:tr w:rsidR="008D1E4A" w:rsidRPr="00EF5447" w14:paraId="40107555"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053644" w14:textId="77777777" w:rsidR="008D1E4A" w:rsidRPr="00EF5447" w:rsidRDefault="008D1E4A" w:rsidP="00C620E0">
            <w:pPr>
              <w:pStyle w:val="TAC"/>
              <w:rPr>
                <w:rFonts w:cs="Arial"/>
                <w:lang w:eastAsia="ja-JP"/>
              </w:rPr>
            </w:pPr>
            <w:r w:rsidRPr="00EF5447">
              <w:rPr>
                <w:rFonts w:cs="Arial"/>
                <w:lang w:eastAsia="ja-JP"/>
              </w:rPr>
              <w:t>DC_3A-18A_n257A</w:t>
            </w:r>
          </w:p>
          <w:p w14:paraId="24FF967D" w14:textId="77777777" w:rsidR="008D1E4A" w:rsidRPr="00EF5447" w:rsidRDefault="008D1E4A" w:rsidP="00C620E0">
            <w:pPr>
              <w:pStyle w:val="TAC"/>
              <w:rPr>
                <w:rFonts w:cs="Arial"/>
                <w:lang w:eastAsia="ja-JP"/>
              </w:rPr>
            </w:pPr>
            <w:r w:rsidRPr="00EF5447">
              <w:rPr>
                <w:rFonts w:cs="Arial"/>
                <w:lang w:eastAsia="ja-JP"/>
              </w:rPr>
              <w:t>DC_3A-18A_n257D</w:t>
            </w:r>
          </w:p>
          <w:p w14:paraId="7C3CED55" w14:textId="77777777" w:rsidR="008D1E4A" w:rsidRPr="00EF5447" w:rsidRDefault="008D1E4A" w:rsidP="00C620E0">
            <w:pPr>
              <w:pStyle w:val="TAC"/>
              <w:rPr>
                <w:rFonts w:cs="Arial"/>
                <w:lang w:eastAsia="ja-JP"/>
              </w:rPr>
            </w:pPr>
            <w:r w:rsidRPr="00EF5447">
              <w:rPr>
                <w:rFonts w:cs="Arial"/>
                <w:lang w:eastAsia="ja-JP"/>
              </w:rPr>
              <w:t>DC_3A-18A_n257E</w:t>
            </w:r>
          </w:p>
          <w:p w14:paraId="4869D15C" w14:textId="77777777" w:rsidR="008D1E4A" w:rsidRPr="00EF5447" w:rsidRDefault="008D1E4A" w:rsidP="00C620E0">
            <w:pPr>
              <w:pStyle w:val="TAC"/>
              <w:rPr>
                <w:rFonts w:cs="Arial"/>
                <w:lang w:eastAsia="ja-JP"/>
              </w:rPr>
            </w:pPr>
            <w:r w:rsidRPr="00EF5447">
              <w:rPr>
                <w:rFonts w:cs="Arial"/>
                <w:lang w:eastAsia="ja-JP"/>
              </w:rPr>
              <w:t>DC_3A-18A_n257F</w:t>
            </w:r>
          </w:p>
          <w:p w14:paraId="1E919D73" w14:textId="77777777" w:rsidR="008D1E4A" w:rsidRPr="00EF5447" w:rsidRDefault="008D1E4A" w:rsidP="00C620E0">
            <w:pPr>
              <w:pStyle w:val="TAC"/>
              <w:rPr>
                <w:rFonts w:cs="Arial"/>
                <w:lang w:eastAsia="ja-JP"/>
              </w:rPr>
            </w:pPr>
            <w:r w:rsidRPr="00EF5447">
              <w:rPr>
                <w:rFonts w:cs="Arial"/>
                <w:lang w:eastAsia="ja-JP"/>
              </w:rPr>
              <w:t>DC_3A-18A_n257G</w:t>
            </w:r>
          </w:p>
          <w:p w14:paraId="53521540" w14:textId="77777777" w:rsidR="008D1E4A" w:rsidRPr="00EF5447" w:rsidRDefault="008D1E4A" w:rsidP="00C620E0">
            <w:pPr>
              <w:pStyle w:val="TAC"/>
              <w:rPr>
                <w:rFonts w:cs="Arial"/>
                <w:lang w:eastAsia="ja-JP"/>
              </w:rPr>
            </w:pPr>
            <w:r w:rsidRPr="00EF5447">
              <w:rPr>
                <w:rFonts w:cs="Arial"/>
                <w:lang w:eastAsia="ja-JP"/>
              </w:rPr>
              <w:t>DC_3A-18A_n257H</w:t>
            </w:r>
          </w:p>
          <w:p w14:paraId="0F06153D" w14:textId="77777777" w:rsidR="008D1E4A" w:rsidRPr="00EF5447" w:rsidRDefault="008D1E4A" w:rsidP="00C620E0">
            <w:pPr>
              <w:pStyle w:val="TAC"/>
              <w:rPr>
                <w:rFonts w:cs="Arial"/>
                <w:lang w:eastAsia="ja-JP"/>
              </w:rPr>
            </w:pPr>
            <w:r w:rsidRPr="00EF5447">
              <w:rPr>
                <w:rFonts w:cs="Arial"/>
                <w:lang w:eastAsia="ja-JP"/>
              </w:rPr>
              <w:t>DC_3A-18A_n257I</w:t>
            </w:r>
          </w:p>
          <w:p w14:paraId="77698898" w14:textId="77777777" w:rsidR="008D1E4A" w:rsidRPr="00EF5447" w:rsidRDefault="008D1E4A" w:rsidP="00C620E0">
            <w:pPr>
              <w:pStyle w:val="TAC"/>
              <w:rPr>
                <w:rFonts w:cs="Arial"/>
                <w:lang w:eastAsia="ja-JP"/>
              </w:rPr>
            </w:pPr>
            <w:r w:rsidRPr="00EF5447">
              <w:rPr>
                <w:rFonts w:cs="Arial"/>
                <w:lang w:eastAsia="ja-JP"/>
              </w:rPr>
              <w:t>DC_3A-18A_n257J</w:t>
            </w:r>
          </w:p>
          <w:p w14:paraId="26AA1B58" w14:textId="77777777" w:rsidR="008D1E4A" w:rsidRPr="00EF5447" w:rsidRDefault="008D1E4A" w:rsidP="00C620E0">
            <w:pPr>
              <w:pStyle w:val="TAC"/>
              <w:rPr>
                <w:rFonts w:cs="Arial"/>
                <w:lang w:eastAsia="ja-JP"/>
              </w:rPr>
            </w:pPr>
            <w:r w:rsidRPr="00EF5447">
              <w:rPr>
                <w:rFonts w:cs="Arial"/>
                <w:lang w:eastAsia="ja-JP"/>
              </w:rPr>
              <w:t>DC_3A-18A_n257K</w:t>
            </w:r>
          </w:p>
          <w:p w14:paraId="66E7B6A3" w14:textId="77777777" w:rsidR="008D1E4A" w:rsidRPr="00EF5447" w:rsidRDefault="008D1E4A" w:rsidP="00C620E0">
            <w:pPr>
              <w:pStyle w:val="TAC"/>
              <w:rPr>
                <w:rFonts w:cs="Arial"/>
                <w:lang w:eastAsia="ja-JP"/>
              </w:rPr>
            </w:pPr>
            <w:r w:rsidRPr="00EF5447">
              <w:rPr>
                <w:rFonts w:cs="Arial"/>
                <w:lang w:eastAsia="ja-JP"/>
              </w:rPr>
              <w:t>DC_3A-18A_n257L</w:t>
            </w:r>
          </w:p>
          <w:p w14:paraId="625689D8" w14:textId="77777777" w:rsidR="008D1E4A" w:rsidRPr="00EF5447" w:rsidRDefault="008D1E4A" w:rsidP="00C620E0">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2FC43" w14:textId="77777777" w:rsidR="008D1E4A" w:rsidRPr="00EF5447" w:rsidRDefault="008D1E4A" w:rsidP="00C620E0">
            <w:pPr>
              <w:pStyle w:val="TAC"/>
              <w:rPr>
                <w:lang w:eastAsia="ja-JP"/>
              </w:rPr>
            </w:pPr>
            <w:r w:rsidRPr="00EF5447">
              <w:rPr>
                <w:lang w:eastAsia="ja-JP"/>
              </w:rPr>
              <w:t>DC_3A_n257A</w:t>
            </w:r>
          </w:p>
          <w:p w14:paraId="00C45330" w14:textId="77777777" w:rsidR="008D1E4A" w:rsidRPr="00EF5447" w:rsidRDefault="008D1E4A" w:rsidP="00C620E0">
            <w:pPr>
              <w:pStyle w:val="TAC"/>
              <w:rPr>
                <w:lang w:eastAsia="ja-JP"/>
              </w:rPr>
            </w:pPr>
            <w:r w:rsidRPr="00EF5447">
              <w:rPr>
                <w:lang w:eastAsia="ja-JP"/>
              </w:rPr>
              <w:t>DC_3A_n257G</w:t>
            </w:r>
          </w:p>
          <w:p w14:paraId="06B7F870" w14:textId="77777777" w:rsidR="008D1E4A" w:rsidRPr="00EF5447" w:rsidRDefault="008D1E4A" w:rsidP="00C620E0">
            <w:pPr>
              <w:pStyle w:val="TAC"/>
              <w:rPr>
                <w:lang w:eastAsia="ja-JP"/>
              </w:rPr>
            </w:pPr>
            <w:r w:rsidRPr="00EF5447">
              <w:rPr>
                <w:lang w:eastAsia="ja-JP"/>
              </w:rPr>
              <w:t>DC_3A_n257H</w:t>
            </w:r>
          </w:p>
          <w:p w14:paraId="5AC2834E" w14:textId="77777777" w:rsidR="008D1E4A" w:rsidRPr="00EF5447" w:rsidRDefault="008D1E4A" w:rsidP="00C620E0">
            <w:pPr>
              <w:pStyle w:val="TAC"/>
              <w:rPr>
                <w:lang w:eastAsia="ja-JP"/>
              </w:rPr>
            </w:pPr>
            <w:r w:rsidRPr="00EF5447">
              <w:rPr>
                <w:lang w:eastAsia="ja-JP"/>
              </w:rPr>
              <w:t>DC_3A_n257I</w:t>
            </w:r>
          </w:p>
          <w:p w14:paraId="73342987" w14:textId="77777777" w:rsidR="008D1E4A" w:rsidRPr="00EF5447" w:rsidRDefault="008D1E4A" w:rsidP="00C620E0">
            <w:pPr>
              <w:pStyle w:val="TAC"/>
              <w:rPr>
                <w:lang w:eastAsia="ja-JP"/>
              </w:rPr>
            </w:pPr>
            <w:r w:rsidRPr="00EF5447">
              <w:rPr>
                <w:lang w:eastAsia="ja-JP"/>
              </w:rPr>
              <w:t>DC_18A_n257A</w:t>
            </w:r>
          </w:p>
          <w:p w14:paraId="332A0EA3" w14:textId="77777777" w:rsidR="008D1E4A" w:rsidRPr="00EF5447" w:rsidRDefault="008D1E4A" w:rsidP="00C620E0">
            <w:pPr>
              <w:pStyle w:val="TAC"/>
              <w:rPr>
                <w:lang w:eastAsia="ja-JP"/>
              </w:rPr>
            </w:pPr>
            <w:r w:rsidRPr="00EF5447">
              <w:rPr>
                <w:lang w:eastAsia="ja-JP"/>
              </w:rPr>
              <w:t>DC_18A_n257G</w:t>
            </w:r>
          </w:p>
          <w:p w14:paraId="6F8060F3" w14:textId="77777777" w:rsidR="008D1E4A" w:rsidRPr="00EF5447" w:rsidRDefault="008D1E4A" w:rsidP="00C620E0">
            <w:pPr>
              <w:pStyle w:val="TAC"/>
              <w:rPr>
                <w:lang w:eastAsia="ja-JP"/>
              </w:rPr>
            </w:pPr>
            <w:r w:rsidRPr="00EF5447">
              <w:rPr>
                <w:lang w:eastAsia="ja-JP"/>
              </w:rPr>
              <w:t>DC_18A_n257H</w:t>
            </w:r>
          </w:p>
          <w:p w14:paraId="2B142D09" w14:textId="77777777" w:rsidR="008D1E4A" w:rsidRPr="00EF5447" w:rsidRDefault="008D1E4A" w:rsidP="00C620E0">
            <w:pPr>
              <w:pStyle w:val="TAC"/>
              <w:rPr>
                <w:noProof/>
              </w:rPr>
            </w:pPr>
            <w:r w:rsidRPr="00EF5447">
              <w:rPr>
                <w:lang w:eastAsia="ja-JP"/>
              </w:rPr>
              <w:t>DC_18A_n257I</w:t>
            </w:r>
          </w:p>
        </w:tc>
      </w:tr>
      <w:tr w:rsidR="008D1E4A" w:rsidRPr="00EF5447" w14:paraId="23E4EF9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720728" w14:textId="77777777" w:rsidR="008D1E4A" w:rsidRPr="00EF5447" w:rsidRDefault="008D1E4A" w:rsidP="00C620E0">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7B897C18" w14:textId="77777777" w:rsidR="008D1E4A" w:rsidRPr="00EF5447" w:rsidRDefault="008D1E4A" w:rsidP="00C620E0">
            <w:pPr>
              <w:pStyle w:val="TAC"/>
              <w:rPr>
                <w:noProof/>
                <w:lang w:eastAsia="zh-CN"/>
              </w:rPr>
            </w:pPr>
            <w:r w:rsidRPr="00EF5447">
              <w:rPr>
                <w:noProof/>
                <w:lang w:eastAsia="zh-CN"/>
              </w:rPr>
              <w:t>DC_3A-19A_n257D</w:t>
            </w:r>
            <w:r w:rsidRPr="00EF5447">
              <w:rPr>
                <w:noProof/>
                <w:vertAlign w:val="superscript"/>
                <w:lang w:eastAsia="zh-CN"/>
              </w:rPr>
              <w:t>2</w:t>
            </w:r>
          </w:p>
          <w:p w14:paraId="646A9A81" w14:textId="77777777" w:rsidR="008D1E4A" w:rsidRPr="00EF5447" w:rsidRDefault="008D1E4A" w:rsidP="00C620E0">
            <w:pPr>
              <w:pStyle w:val="TAC"/>
              <w:rPr>
                <w:noProof/>
                <w:lang w:eastAsia="zh-CN"/>
              </w:rPr>
            </w:pPr>
            <w:r w:rsidRPr="00EF5447">
              <w:rPr>
                <w:noProof/>
                <w:lang w:eastAsia="zh-CN"/>
              </w:rPr>
              <w:t>DC_3A-19A_n257E</w:t>
            </w:r>
            <w:r w:rsidRPr="00EF5447">
              <w:rPr>
                <w:noProof/>
                <w:vertAlign w:val="superscript"/>
                <w:lang w:eastAsia="zh-CN"/>
              </w:rPr>
              <w:t>2</w:t>
            </w:r>
          </w:p>
          <w:p w14:paraId="68B63561" w14:textId="77777777" w:rsidR="008D1E4A" w:rsidRPr="00EF5447" w:rsidRDefault="008D1E4A" w:rsidP="00C620E0">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312AC75F" w14:textId="77777777" w:rsidR="008D1E4A" w:rsidRPr="00EF5447" w:rsidRDefault="008D1E4A" w:rsidP="00C620E0">
            <w:pPr>
              <w:pStyle w:val="TAC"/>
              <w:rPr>
                <w:lang w:eastAsia="ja-JP"/>
              </w:rPr>
            </w:pPr>
            <w:r w:rsidRPr="00EF5447">
              <w:rPr>
                <w:lang w:eastAsia="ja-JP"/>
              </w:rPr>
              <w:t>DC_3A-19A_n257G</w:t>
            </w:r>
          </w:p>
          <w:p w14:paraId="512F4806" w14:textId="77777777" w:rsidR="008D1E4A" w:rsidRPr="00EF5447" w:rsidRDefault="008D1E4A" w:rsidP="00C620E0">
            <w:pPr>
              <w:pStyle w:val="TAC"/>
              <w:rPr>
                <w:lang w:eastAsia="ja-JP"/>
              </w:rPr>
            </w:pPr>
            <w:r w:rsidRPr="00EF5447">
              <w:rPr>
                <w:lang w:eastAsia="ja-JP"/>
              </w:rPr>
              <w:t>DC_3A-19A_n257H</w:t>
            </w:r>
          </w:p>
          <w:p w14:paraId="1DEAF715" w14:textId="77777777" w:rsidR="008D1E4A" w:rsidRPr="00EF5447" w:rsidRDefault="008D1E4A" w:rsidP="00C620E0">
            <w:pPr>
              <w:pStyle w:val="TAC"/>
              <w:rPr>
                <w:lang w:eastAsia="ja-JP"/>
              </w:rPr>
            </w:pPr>
            <w:r w:rsidRPr="00EF5447">
              <w:rPr>
                <w:lang w:eastAsia="ja-JP"/>
              </w:rPr>
              <w:t>DC_3A-19A_n257I</w:t>
            </w:r>
          </w:p>
          <w:p w14:paraId="5A159F7E" w14:textId="77777777" w:rsidR="008D1E4A" w:rsidRPr="00EF5447" w:rsidRDefault="008D1E4A" w:rsidP="00C620E0">
            <w:pPr>
              <w:pStyle w:val="TAC"/>
              <w:rPr>
                <w:lang w:eastAsia="ja-JP"/>
              </w:rPr>
            </w:pPr>
            <w:r w:rsidRPr="00EF5447">
              <w:rPr>
                <w:lang w:eastAsia="ja-JP"/>
              </w:rPr>
              <w:t>DC_3A-19A_n257J</w:t>
            </w:r>
          </w:p>
          <w:p w14:paraId="0A948DD4" w14:textId="77777777" w:rsidR="008D1E4A" w:rsidRPr="00EF5447" w:rsidRDefault="008D1E4A" w:rsidP="00C620E0">
            <w:pPr>
              <w:pStyle w:val="TAC"/>
              <w:rPr>
                <w:lang w:eastAsia="ja-JP"/>
              </w:rPr>
            </w:pPr>
            <w:r w:rsidRPr="00EF5447">
              <w:rPr>
                <w:lang w:eastAsia="ja-JP"/>
              </w:rPr>
              <w:t>DC_3A-19A_n257K</w:t>
            </w:r>
          </w:p>
          <w:p w14:paraId="0011A475" w14:textId="77777777" w:rsidR="008D1E4A" w:rsidRPr="00EF5447" w:rsidRDefault="008D1E4A" w:rsidP="00C620E0">
            <w:pPr>
              <w:pStyle w:val="TAC"/>
              <w:rPr>
                <w:lang w:eastAsia="ja-JP"/>
              </w:rPr>
            </w:pPr>
            <w:r w:rsidRPr="00EF5447">
              <w:rPr>
                <w:lang w:eastAsia="ja-JP"/>
              </w:rPr>
              <w:t>DC_3A-19A_n257L</w:t>
            </w:r>
          </w:p>
          <w:p w14:paraId="3FDED6F3" w14:textId="77777777" w:rsidR="008D1E4A" w:rsidRPr="00EF5447" w:rsidRDefault="008D1E4A" w:rsidP="00C620E0">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8F5D4" w14:textId="77777777" w:rsidR="008D1E4A" w:rsidRPr="00EF5447" w:rsidRDefault="008D1E4A" w:rsidP="00C620E0">
            <w:pPr>
              <w:pStyle w:val="TAC"/>
              <w:rPr>
                <w:noProof/>
                <w:lang w:eastAsia="zh-CN"/>
              </w:rPr>
            </w:pPr>
            <w:r w:rsidRPr="00EF5447">
              <w:rPr>
                <w:noProof/>
                <w:lang w:eastAsia="zh-CN"/>
              </w:rPr>
              <w:t>DC_3A_n257A</w:t>
            </w:r>
          </w:p>
          <w:p w14:paraId="1E2BAD6B"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0CA8AED3" w14:textId="77777777" w:rsidR="008D1E4A" w:rsidRPr="00EF5447" w:rsidRDefault="008D1E4A" w:rsidP="00C620E0">
            <w:pPr>
              <w:pStyle w:val="TAC"/>
              <w:rPr>
                <w:lang w:eastAsia="ja-JP"/>
              </w:rPr>
            </w:pPr>
            <w:r w:rsidRPr="00EF5447">
              <w:rPr>
                <w:lang w:eastAsia="ja-JP"/>
              </w:rPr>
              <w:t>DC_3A_n257G</w:t>
            </w:r>
          </w:p>
          <w:p w14:paraId="3E479D09" w14:textId="77777777" w:rsidR="008D1E4A" w:rsidRPr="00EF5447" w:rsidRDefault="008D1E4A" w:rsidP="00C620E0">
            <w:pPr>
              <w:pStyle w:val="TAC"/>
              <w:rPr>
                <w:lang w:eastAsia="ja-JP"/>
              </w:rPr>
            </w:pPr>
            <w:r w:rsidRPr="00EF5447">
              <w:rPr>
                <w:lang w:eastAsia="ja-JP"/>
              </w:rPr>
              <w:t>DC_3A_n257H</w:t>
            </w:r>
          </w:p>
          <w:p w14:paraId="5C602794" w14:textId="77777777" w:rsidR="008D1E4A" w:rsidRPr="00EF5447" w:rsidRDefault="008D1E4A" w:rsidP="00C620E0">
            <w:pPr>
              <w:pStyle w:val="TAC"/>
              <w:rPr>
                <w:lang w:eastAsia="ja-JP"/>
              </w:rPr>
            </w:pPr>
            <w:r w:rsidRPr="00EF5447">
              <w:rPr>
                <w:lang w:eastAsia="ja-JP"/>
              </w:rPr>
              <w:t>DC_3A_n257I</w:t>
            </w:r>
          </w:p>
          <w:p w14:paraId="6FDB3347" w14:textId="77777777" w:rsidR="008D1E4A" w:rsidRPr="00EF5447" w:rsidRDefault="008D1E4A" w:rsidP="00C620E0">
            <w:pPr>
              <w:pStyle w:val="TAC"/>
              <w:rPr>
                <w:lang w:eastAsia="ja-JP"/>
              </w:rPr>
            </w:pPr>
            <w:r w:rsidRPr="00EF5447">
              <w:rPr>
                <w:lang w:eastAsia="ja-JP"/>
              </w:rPr>
              <w:t>DC_3A_n257J</w:t>
            </w:r>
          </w:p>
          <w:p w14:paraId="474B14D1" w14:textId="77777777" w:rsidR="008D1E4A" w:rsidRPr="00EF5447" w:rsidRDefault="008D1E4A" w:rsidP="00C620E0">
            <w:pPr>
              <w:pStyle w:val="TAC"/>
              <w:rPr>
                <w:lang w:eastAsia="ja-JP"/>
              </w:rPr>
            </w:pPr>
            <w:r w:rsidRPr="00EF5447">
              <w:rPr>
                <w:lang w:eastAsia="ja-JP"/>
              </w:rPr>
              <w:t>DC_3A_n257K</w:t>
            </w:r>
          </w:p>
          <w:p w14:paraId="266A70AA" w14:textId="77777777" w:rsidR="008D1E4A" w:rsidRPr="00EF5447" w:rsidRDefault="008D1E4A" w:rsidP="00C620E0">
            <w:pPr>
              <w:pStyle w:val="TAC"/>
              <w:rPr>
                <w:lang w:eastAsia="ja-JP"/>
              </w:rPr>
            </w:pPr>
            <w:r w:rsidRPr="00EF5447">
              <w:rPr>
                <w:lang w:eastAsia="ja-JP"/>
              </w:rPr>
              <w:t>DC_3A_n257L</w:t>
            </w:r>
          </w:p>
          <w:p w14:paraId="5C710252" w14:textId="77777777" w:rsidR="008D1E4A" w:rsidRPr="00EF5447" w:rsidRDefault="008D1E4A" w:rsidP="00C620E0">
            <w:pPr>
              <w:pStyle w:val="TAC"/>
              <w:rPr>
                <w:noProof/>
                <w:lang w:eastAsia="zh-CN"/>
              </w:rPr>
            </w:pPr>
            <w:r w:rsidRPr="00EF5447">
              <w:rPr>
                <w:lang w:eastAsia="ja-JP"/>
              </w:rPr>
              <w:t>DC_3A_n257M</w:t>
            </w:r>
          </w:p>
          <w:p w14:paraId="7672F873" w14:textId="77777777" w:rsidR="008D1E4A" w:rsidRPr="00EF5447" w:rsidRDefault="008D1E4A" w:rsidP="00C620E0">
            <w:pPr>
              <w:pStyle w:val="TAC"/>
              <w:rPr>
                <w:noProof/>
                <w:lang w:eastAsia="zh-CN"/>
              </w:rPr>
            </w:pPr>
            <w:r w:rsidRPr="00EF5447">
              <w:rPr>
                <w:noProof/>
                <w:lang w:eastAsia="zh-CN"/>
              </w:rPr>
              <w:t>DC_19A_n257A</w:t>
            </w:r>
          </w:p>
          <w:p w14:paraId="33B24CDD" w14:textId="77777777" w:rsidR="008D1E4A" w:rsidRPr="00EF5447" w:rsidRDefault="008D1E4A" w:rsidP="00C620E0">
            <w:pPr>
              <w:pStyle w:val="TAC"/>
              <w:rPr>
                <w:noProof/>
                <w:lang w:eastAsia="ja-JP"/>
              </w:rPr>
            </w:pPr>
            <w:r w:rsidRPr="00EF5447">
              <w:rPr>
                <w:noProof/>
              </w:rPr>
              <w:t>DC_19A_n257</w:t>
            </w:r>
            <w:r w:rsidRPr="00EF5447">
              <w:rPr>
                <w:noProof/>
                <w:lang w:eastAsia="ja-JP"/>
              </w:rPr>
              <w:t>D</w:t>
            </w:r>
          </w:p>
          <w:p w14:paraId="5A3B8224" w14:textId="77777777" w:rsidR="008D1E4A" w:rsidRPr="00EF5447" w:rsidRDefault="008D1E4A" w:rsidP="00C620E0">
            <w:pPr>
              <w:pStyle w:val="TAC"/>
              <w:rPr>
                <w:lang w:eastAsia="ja-JP"/>
              </w:rPr>
            </w:pPr>
            <w:r w:rsidRPr="00EF5447">
              <w:rPr>
                <w:lang w:eastAsia="ja-JP"/>
              </w:rPr>
              <w:t>DC_19A_n257G</w:t>
            </w:r>
          </w:p>
          <w:p w14:paraId="37FC8056" w14:textId="77777777" w:rsidR="008D1E4A" w:rsidRPr="00EF5447" w:rsidRDefault="008D1E4A" w:rsidP="00C620E0">
            <w:pPr>
              <w:pStyle w:val="TAC"/>
              <w:rPr>
                <w:lang w:eastAsia="ja-JP"/>
              </w:rPr>
            </w:pPr>
            <w:r w:rsidRPr="00EF5447">
              <w:rPr>
                <w:lang w:eastAsia="ja-JP"/>
              </w:rPr>
              <w:t>DC_19A_n257H</w:t>
            </w:r>
          </w:p>
          <w:p w14:paraId="6CD4343D" w14:textId="77777777" w:rsidR="008D1E4A" w:rsidRPr="00EF5447" w:rsidRDefault="008D1E4A" w:rsidP="00C620E0">
            <w:pPr>
              <w:pStyle w:val="TAC"/>
              <w:rPr>
                <w:noProof/>
                <w:lang w:eastAsia="zh-CN"/>
              </w:rPr>
            </w:pPr>
            <w:r w:rsidRPr="00EF5447">
              <w:rPr>
                <w:lang w:eastAsia="ja-JP"/>
              </w:rPr>
              <w:t>DC_19A_n257I</w:t>
            </w:r>
          </w:p>
        </w:tc>
      </w:tr>
      <w:tr w:rsidR="008D1E4A" w:rsidRPr="00EF5447" w14:paraId="5710741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C73444" w14:textId="77777777" w:rsidR="008D1E4A" w:rsidRPr="00EF5447" w:rsidRDefault="008D1E4A" w:rsidP="00C620E0">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152CDD16" w14:textId="77777777" w:rsidR="008D1E4A" w:rsidRPr="00EF5447" w:rsidRDefault="008D1E4A" w:rsidP="00C620E0">
            <w:pPr>
              <w:pStyle w:val="TAC"/>
              <w:rPr>
                <w:noProof/>
                <w:lang w:eastAsia="zh-CN"/>
              </w:rPr>
            </w:pPr>
            <w:r w:rsidRPr="00EF5447">
              <w:rPr>
                <w:noProof/>
                <w:lang w:eastAsia="zh-CN"/>
              </w:rPr>
              <w:t>DC_3A-21A_n257D</w:t>
            </w:r>
            <w:r w:rsidRPr="00EF5447">
              <w:rPr>
                <w:noProof/>
                <w:vertAlign w:val="superscript"/>
                <w:lang w:eastAsia="zh-CN"/>
              </w:rPr>
              <w:t>2</w:t>
            </w:r>
          </w:p>
          <w:p w14:paraId="752A5A4C" w14:textId="77777777" w:rsidR="008D1E4A" w:rsidRPr="00EF5447" w:rsidRDefault="008D1E4A" w:rsidP="00C620E0">
            <w:pPr>
              <w:pStyle w:val="TAC"/>
              <w:rPr>
                <w:noProof/>
                <w:lang w:eastAsia="zh-CN"/>
              </w:rPr>
            </w:pPr>
            <w:r w:rsidRPr="00EF5447">
              <w:rPr>
                <w:noProof/>
                <w:lang w:eastAsia="zh-CN"/>
              </w:rPr>
              <w:t>DC_3A-21A_n257E</w:t>
            </w:r>
            <w:r w:rsidRPr="00EF5447">
              <w:rPr>
                <w:noProof/>
                <w:vertAlign w:val="superscript"/>
                <w:lang w:eastAsia="zh-CN"/>
              </w:rPr>
              <w:t>2</w:t>
            </w:r>
          </w:p>
          <w:p w14:paraId="74D7167C" w14:textId="77777777" w:rsidR="008D1E4A" w:rsidRPr="00EF5447" w:rsidRDefault="008D1E4A" w:rsidP="00C620E0">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7A867D11" w14:textId="77777777" w:rsidR="008D1E4A" w:rsidRPr="00EF5447" w:rsidRDefault="008D1E4A" w:rsidP="00C620E0">
            <w:pPr>
              <w:pStyle w:val="TAC"/>
              <w:rPr>
                <w:lang w:eastAsia="ja-JP"/>
              </w:rPr>
            </w:pPr>
            <w:r w:rsidRPr="00EF5447">
              <w:rPr>
                <w:lang w:eastAsia="ja-JP"/>
              </w:rPr>
              <w:t>DC_3A-21A_n257G</w:t>
            </w:r>
          </w:p>
          <w:p w14:paraId="1478F648" w14:textId="77777777" w:rsidR="008D1E4A" w:rsidRPr="00EF5447" w:rsidRDefault="008D1E4A" w:rsidP="00C620E0">
            <w:pPr>
              <w:pStyle w:val="TAC"/>
              <w:rPr>
                <w:lang w:eastAsia="ja-JP"/>
              </w:rPr>
            </w:pPr>
            <w:r w:rsidRPr="00EF5447">
              <w:rPr>
                <w:lang w:eastAsia="ja-JP"/>
              </w:rPr>
              <w:t>DC_3A-21A_n257H</w:t>
            </w:r>
          </w:p>
          <w:p w14:paraId="7F8CDA6E" w14:textId="77777777" w:rsidR="008D1E4A" w:rsidRPr="00EF5447" w:rsidRDefault="008D1E4A" w:rsidP="00C620E0">
            <w:pPr>
              <w:pStyle w:val="TAC"/>
              <w:rPr>
                <w:lang w:eastAsia="ja-JP"/>
              </w:rPr>
            </w:pPr>
            <w:r w:rsidRPr="00EF5447">
              <w:rPr>
                <w:lang w:eastAsia="ja-JP"/>
              </w:rPr>
              <w:t>DC_3A-21A_n257I</w:t>
            </w:r>
          </w:p>
          <w:p w14:paraId="59A4A997" w14:textId="77777777" w:rsidR="008D1E4A" w:rsidRPr="00EF5447" w:rsidRDefault="008D1E4A" w:rsidP="00C620E0">
            <w:pPr>
              <w:pStyle w:val="TAC"/>
              <w:rPr>
                <w:lang w:eastAsia="ja-JP"/>
              </w:rPr>
            </w:pPr>
            <w:r w:rsidRPr="00EF5447">
              <w:rPr>
                <w:lang w:eastAsia="ja-JP"/>
              </w:rPr>
              <w:t>DC_3A-21A_n257J</w:t>
            </w:r>
          </w:p>
          <w:p w14:paraId="1D0AFAF9" w14:textId="77777777" w:rsidR="008D1E4A" w:rsidRPr="00EF5447" w:rsidRDefault="008D1E4A" w:rsidP="00C620E0">
            <w:pPr>
              <w:pStyle w:val="TAC"/>
              <w:rPr>
                <w:lang w:eastAsia="ja-JP"/>
              </w:rPr>
            </w:pPr>
            <w:r w:rsidRPr="00EF5447">
              <w:rPr>
                <w:lang w:eastAsia="ja-JP"/>
              </w:rPr>
              <w:t>DC_3A-21A_n257K</w:t>
            </w:r>
          </w:p>
          <w:p w14:paraId="494AD243" w14:textId="77777777" w:rsidR="008D1E4A" w:rsidRPr="00EF5447" w:rsidRDefault="008D1E4A" w:rsidP="00C620E0">
            <w:pPr>
              <w:pStyle w:val="TAC"/>
              <w:rPr>
                <w:lang w:eastAsia="ja-JP"/>
              </w:rPr>
            </w:pPr>
            <w:r w:rsidRPr="00EF5447">
              <w:rPr>
                <w:lang w:eastAsia="ja-JP"/>
              </w:rPr>
              <w:t>DC_3A-21A_n257L</w:t>
            </w:r>
          </w:p>
          <w:p w14:paraId="567129D5" w14:textId="77777777" w:rsidR="008D1E4A" w:rsidRPr="00EF5447" w:rsidRDefault="008D1E4A" w:rsidP="00C620E0">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EB3E2" w14:textId="77777777" w:rsidR="008D1E4A" w:rsidRPr="00EF5447" w:rsidRDefault="008D1E4A" w:rsidP="00C620E0">
            <w:pPr>
              <w:pStyle w:val="TAC"/>
              <w:rPr>
                <w:noProof/>
                <w:lang w:eastAsia="zh-CN"/>
              </w:rPr>
            </w:pPr>
            <w:r w:rsidRPr="00EF5447">
              <w:rPr>
                <w:noProof/>
                <w:lang w:eastAsia="zh-CN"/>
              </w:rPr>
              <w:t>DC_3A_n257A</w:t>
            </w:r>
          </w:p>
          <w:p w14:paraId="2227C756"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6B16E6BC" w14:textId="77777777" w:rsidR="008D1E4A" w:rsidRPr="00EF5447" w:rsidRDefault="008D1E4A" w:rsidP="00C620E0">
            <w:pPr>
              <w:pStyle w:val="TAC"/>
              <w:rPr>
                <w:lang w:eastAsia="ja-JP"/>
              </w:rPr>
            </w:pPr>
            <w:r w:rsidRPr="00EF5447">
              <w:rPr>
                <w:lang w:eastAsia="ja-JP"/>
              </w:rPr>
              <w:t>DC_3A_n257G</w:t>
            </w:r>
          </w:p>
          <w:p w14:paraId="689EB8D9" w14:textId="77777777" w:rsidR="008D1E4A" w:rsidRPr="00EF5447" w:rsidRDefault="008D1E4A" w:rsidP="00C620E0">
            <w:pPr>
              <w:pStyle w:val="TAC"/>
              <w:rPr>
                <w:lang w:eastAsia="ja-JP"/>
              </w:rPr>
            </w:pPr>
            <w:r w:rsidRPr="00EF5447">
              <w:rPr>
                <w:lang w:eastAsia="ja-JP"/>
              </w:rPr>
              <w:t>DC_3A_n257H</w:t>
            </w:r>
          </w:p>
          <w:p w14:paraId="2C265518" w14:textId="77777777" w:rsidR="008D1E4A" w:rsidRPr="00EF5447" w:rsidRDefault="008D1E4A" w:rsidP="00C620E0">
            <w:pPr>
              <w:pStyle w:val="TAC"/>
              <w:rPr>
                <w:lang w:eastAsia="ja-JP"/>
              </w:rPr>
            </w:pPr>
            <w:r w:rsidRPr="00EF5447">
              <w:rPr>
                <w:lang w:eastAsia="ja-JP"/>
              </w:rPr>
              <w:t>DC_3A_n257I</w:t>
            </w:r>
          </w:p>
          <w:p w14:paraId="559B41A6" w14:textId="77777777" w:rsidR="008D1E4A" w:rsidRPr="00EF5447" w:rsidRDefault="008D1E4A" w:rsidP="00C620E0">
            <w:pPr>
              <w:pStyle w:val="TAC"/>
              <w:rPr>
                <w:lang w:eastAsia="ja-JP"/>
              </w:rPr>
            </w:pPr>
            <w:r w:rsidRPr="00EF5447">
              <w:rPr>
                <w:lang w:eastAsia="ja-JP"/>
              </w:rPr>
              <w:t>DC_3A_n257J</w:t>
            </w:r>
          </w:p>
          <w:p w14:paraId="40326588" w14:textId="77777777" w:rsidR="008D1E4A" w:rsidRPr="00EF5447" w:rsidRDefault="008D1E4A" w:rsidP="00C620E0">
            <w:pPr>
              <w:pStyle w:val="TAC"/>
              <w:rPr>
                <w:lang w:eastAsia="ja-JP"/>
              </w:rPr>
            </w:pPr>
            <w:r w:rsidRPr="00EF5447">
              <w:rPr>
                <w:lang w:eastAsia="ja-JP"/>
              </w:rPr>
              <w:t>DC_3A_n257K</w:t>
            </w:r>
          </w:p>
          <w:p w14:paraId="686DDF48" w14:textId="77777777" w:rsidR="008D1E4A" w:rsidRPr="00EF5447" w:rsidRDefault="008D1E4A" w:rsidP="00C620E0">
            <w:pPr>
              <w:pStyle w:val="TAC"/>
              <w:rPr>
                <w:lang w:eastAsia="ja-JP"/>
              </w:rPr>
            </w:pPr>
            <w:r w:rsidRPr="00EF5447">
              <w:rPr>
                <w:lang w:eastAsia="ja-JP"/>
              </w:rPr>
              <w:t>DC_3A_n257L</w:t>
            </w:r>
          </w:p>
          <w:p w14:paraId="5A1BB4EE" w14:textId="77777777" w:rsidR="008D1E4A" w:rsidRPr="00EF5447" w:rsidRDefault="008D1E4A" w:rsidP="00C620E0">
            <w:pPr>
              <w:pStyle w:val="TAC"/>
              <w:rPr>
                <w:noProof/>
                <w:lang w:eastAsia="zh-CN"/>
              </w:rPr>
            </w:pPr>
            <w:r w:rsidRPr="00EF5447">
              <w:rPr>
                <w:lang w:eastAsia="ja-JP"/>
              </w:rPr>
              <w:t>DC_3A_n257M</w:t>
            </w:r>
          </w:p>
          <w:p w14:paraId="73F8FE40" w14:textId="77777777" w:rsidR="008D1E4A" w:rsidRPr="00EF5447" w:rsidRDefault="008D1E4A" w:rsidP="00C620E0">
            <w:pPr>
              <w:pStyle w:val="TAC"/>
              <w:rPr>
                <w:noProof/>
                <w:lang w:eastAsia="zh-CN"/>
              </w:rPr>
            </w:pPr>
            <w:r w:rsidRPr="00EF5447">
              <w:rPr>
                <w:noProof/>
                <w:lang w:eastAsia="zh-CN"/>
              </w:rPr>
              <w:t>DC_21A_n257A</w:t>
            </w:r>
          </w:p>
          <w:p w14:paraId="323EDDC1" w14:textId="77777777" w:rsidR="008D1E4A" w:rsidRPr="00EF5447" w:rsidRDefault="008D1E4A" w:rsidP="00C620E0">
            <w:pPr>
              <w:pStyle w:val="TAC"/>
              <w:rPr>
                <w:noProof/>
                <w:lang w:eastAsia="ja-JP"/>
              </w:rPr>
            </w:pPr>
            <w:r w:rsidRPr="00EF5447">
              <w:rPr>
                <w:noProof/>
              </w:rPr>
              <w:t>DC_21A_n257</w:t>
            </w:r>
            <w:r w:rsidRPr="00EF5447">
              <w:rPr>
                <w:noProof/>
                <w:lang w:eastAsia="ja-JP"/>
              </w:rPr>
              <w:t>D</w:t>
            </w:r>
          </w:p>
          <w:p w14:paraId="30CDFC5F" w14:textId="77777777" w:rsidR="008D1E4A" w:rsidRPr="00EF5447" w:rsidRDefault="008D1E4A" w:rsidP="00C620E0">
            <w:pPr>
              <w:pStyle w:val="TAC"/>
              <w:rPr>
                <w:lang w:eastAsia="ja-JP"/>
              </w:rPr>
            </w:pPr>
            <w:r w:rsidRPr="00EF5447">
              <w:rPr>
                <w:lang w:eastAsia="ja-JP"/>
              </w:rPr>
              <w:t>DC_21A_n257G</w:t>
            </w:r>
          </w:p>
          <w:p w14:paraId="69579862" w14:textId="77777777" w:rsidR="008D1E4A" w:rsidRPr="00EF5447" w:rsidRDefault="008D1E4A" w:rsidP="00C620E0">
            <w:pPr>
              <w:pStyle w:val="TAC"/>
              <w:rPr>
                <w:lang w:eastAsia="ja-JP"/>
              </w:rPr>
            </w:pPr>
            <w:r w:rsidRPr="00EF5447">
              <w:rPr>
                <w:lang w:eastAsia="ja-JP"/>
              </w:rPr>
              <w:t>DC_21A_n257H</w:t>
            </w:r>
          </w:p>
          <w:p w14:paraId="607DD991" w14:textId="77777777" w:rsidR="008D1E4A" w:rsidRPr="00EF5447" w:rsidRDefault="008D1E4A" w:rsidP="00C620E0">
            <w:pPr>
              <w:pStyle w:val="TAC"/>
              <w:rPr>
                <w:noProof/>
                <w:lang w:eastAsia="zh-CN"/>
              </w:rPr>
            </w:pPr>
            <w:r w:rsidRPr="00EF5447">
              <w:rPr>
                <w:lang w:eastAsia="ja-JP"/>
              </w:rPr>
              <w:t>DC_21A_n257I</w:t>
            </w:r>
          </w:p>
        </w:tc>
      </w:tr>
      <w:tr w:rsidR="008D1E4A" w:rsidRPr="00EF5447" w14:paraId="00346C0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20C64" w14:textId="77777777" w:rsidR="008D1E4A" w:rsidRPr="00EF5447" w:rsidRDefault="008D1E4A" w:rsidP="00C620E0">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9E22C19" w14:textId="77777777" w:rsidR="008D1E4A" w:rsidRPr="00EF5447" w:rsidRDefault="008D1E4A" w:rsidP="00C620E0">
            <w:pPr>
              <w:pStyle w:val="TAC"/>
              <w:rPr>
                <w:noProof/>
                <w:lang w:eastAsia="zh-CN"/>
              </w:rPr>
            </w:pPr>
            <w:r w:rsidRPr="00EF5447">
              <w:rPr>
                <w:noProof/>
                <w:lang w:eastAsia="zh-CN"/>
              </w:rPr>
              <w:t>DC_3A-28A_n257D</w:t>
            </w:r>
            <w:r w:rsidRPr="00EF5447">
              <w:rPr>
                <w:noProof/>
                <w:vertAlign w:val="superscript"/>
                <w:lang w:eastAsia="zh-CN"/>
              </w:rPr>
              <w:t>2</w:t>
            </w:r>
          </w:p>
          <w:p w14:paraId="54C297C4" w14:textId="77777777" w:rsidR="008D1E4A" w:rsidRPr="00EF5447" w:rsidRDefault="008D1E4A" w:rsidP="00C620E0">
            <w:pPr>
              <w:pStyle w:val="TAC"/>
              <w:rPr>
                <w:noProof/>
                <w:lang w:eastAsia="zh-CN"/>
              </w:rPr>
            </w:pPr>
            <w:r w:rsidRPr="00EF5447">
              <w:rPr>
                <w:noProof/>
                <w:lang w:eastAsia="zh-CN"/>
              </w:rPr>
              <w:t>DC_3A-28A_n257E</w:t>
            </w:r>
            <w:r w:rsidRPr="00EF5447">
              <w:rPr>
                <w:noProof/>
                <w:vertAlign w:val="superscript"/>
                <w:lang w:eastAsia="zh-CN"/>
              </w:rPr>
              <w:t>2</w:t>
            </w:r>
          </w:p>
          <w:p w14:paraId="48452E7E" w14:textId="77777777" w:rsidR="008D1E4A" w:rsidRPr="00EF5447" w:rsidRDefault="008D1E4A" w:rsidP="00C620E0">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1156E05" w14:textId="77777777" w:rsidR="008D1E4A" w:rsidRPr="00EF5447" w:rsidRDefault="008D1E4A" w:rsidP="00C620E0">
            <w:pPr>
              <w:pStyle w:val="TAC"/>
              <w:rPr>
                <w:lang w:eastAsia="ja-JP"/>
              </w:rPr>
            </w:pPr>
            <w:r w:rsidRPr="00EF5447">
              <w:rPr>
                <w:lang w:eastAsia="ja-JP"/>
              </w:rPr>
              <w:t>DC_3A-28A_n257G</w:t>
            </w:r>
          </w:p>
          <w:p w14:paraId="4E2A6BEA" w14:textId="77777777" w:rsidR="008D1E4A" w:rsidRPr="00EF5447" w:rsidRDefault="008D1E4A" w:rsidP="00C620E0">
            <w:pPr>
              <w:pStyle w:val="TAC"/>
              <w:rPr>
                <w:lang w:eastAsia="ja-JP"/>
              </w:rPr>
            </w:pPr>
            <w:r w:rsidRPr="00EF5447">
              <w:rPr>
                <w:lang w:eastAsia="ja-JP"/>
              </w:rPr>
              <w:t>DC_3A-28A_n257H</w:t>
            </w:r>
          </w:p>
          <w:p w14:paraId="4C7ACF64" w14:textId="77777777" w:rsidR="008D1E4A" w:rsidRPr="00EF5447" w:rsidRDefault="008D1E4A" w:rsidP="00C620E0">
            <w:pPr>
              <w:pStyle w:val="TAC"/>
              <w:rPr>
                <w:lang w:eastAsia="ja-JP"/>
              </w:rPr>
            </w:pPr>
            <w:r w:rsidRPr="00EF5447">
              <w:rPr>
                <w:lang w:eastAsia="ja-JP"/>
              </w:rPr>
              <w:t>DC_3A-28A_n257I</w:t>
            </w:r>
          </w:p>
          <w:p w14:paraId="1E7311F0" w14:textId="77777777" w:rsidR="008D1E4A" w:rsidRPr="00EF5447" w:rsidRDefault="008D1E4A" w:rsidP="00C620E0">
            <w:pPr>
              <w:pStyle w:val="TAC"/>
              <w:rPr>
                <w:lang w:eastAsia="ja-JP"/>
              </w:rPr>
            </w:pPr>
            <w:r w:rsidRPr="00EF5447">
              <w:rPr>
                <w:lang w:eastAsia="ja-JP"/>
              </w:rPr>
              <w:t>DC_3A-28A_n257J</w:t>
            </w:r>
          </w:p>
          <w:p w14:paraId="3F83D92A" w14:textId="77777777" w:rsidR="008D1E4A" w:rsidRPr="00EF5447" w:rsidRDefault="008D1E4A" w:rsidP="00C620E0">
            <w:pPr>
              <w:pStyle w:val="TAC"/>
              <w:rPr>
                <w:lang w:eastAsia="ja-JP"/>
              </w:rPr>
            </w:pPr>
            <w:r w:rsidRPr="00EF5447">
              <w:rPr>
                <w:lang w:eastAsia="ja-JP"/>
              </w:rPr>
              <w:t>DC_3A-28A_n257K</w:t>
            </w:r>
          </w:p>
          <w:p w14:paraId="402EE3D8" w14:textId="77777777" w:rsidR="008D1E4A" w:rsidRPr="00EF5447" w:rsidRDefault="008D1E4A" w:rsidP="00C620E0">
            <w:pPr>
              <w:pStyle w:val="TAC"/>
              <w:rPr>
                <w:lang w:eastAsia="ja-JP"/>
              </w:rPr>
            </w:pPr>
            <w:r w:rsidRPr="00EF5447">
              <w:rPr>
                <w:lang w:eastAsia="ja-JP"/>
              </w:rPr>
              <w:t>DC_3A-28A_n257L</w:t>
            </w:r>
          </w:p>
          <w:p w14:paraId="61E7A929" w14:textId="77777777" w:rsidR="008D1E4A" w:rsidRPr="00EF5447" w:rsidRDefault="008D1E4A" w:rsidP="00C620E0">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5185FB" w14:textId="77777777" w:rsidR="008D1E4A" w:rsidRPr="00EF5447" w:rsidRDefault="008D1E4A" w:rsidP="00C620E0">
            <w:pPr>
              <w:pStyle w:val="TAC"/>
              <w:rPr>
                <w:noProof/>
                <w:lang w:eastAsia="zh-CN"/>
              </w:rPr>
            </w:pPr>
            <w:r w:rsidRPr="00EF5447">
              <w:rPr>
                <w:noProof/>
                <w:lang w:eastAsia="zh-CN"/>
              </w:rPr>
              <w:t>DC_3A_n257A</w:t>
            </w:r>
          </w:p>
          <w:p w14:paraId="458D99DE"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6454AF84" w14:textId="77777777" w:rsidR="008D1E4A" w:rsidRPr="00EF5447" w:rsidRDefault="008D1E4A" w:rsidP="00C620E0">
            <w:pPr>
              <w:pStyle w:val="TAC"/>
              <w:rPr>
                <w:lang w:eastAsia="ja-JP"/>
              </w:rPr>
            </w:pPr>
            <w:r w:rsidRPr="00EF5447">
              <w:rPr>
                <w:lang w:eastAsia="ja-JP"/>
              </w:rPr>
              <w:t>DC_3A_n257G</w:t>
            </w:r>
          </w:p>
          <w:p w14:paraId="1FDE3AF0" w14:textId="77777777" w:rsidR="008D1E4A" w:rsidRPr="00EF5447" w:rsidRDefault="008D1E4A" w:rsidP="00C620E0">
            <w:pPr>
              <w:pStyle w:val="TAC"/>
              <w:rPr>
                <w:lang w:eastAsia="ja-JP"/>
              </w:rPr>
            </w:pPr>
            <w:r w:rsidRPr="00EF5447">
              <w:rPr>
                <w:lang w:eastAsia="ja-JP"/>
              </w:rPr>
              <w:t>DC_3A_n257H</w:t>
            </w:r>
          </w:p>
          <w:p w14:paraId="2B87D6D1" w14:textId="77777777" w:rsidR="008D1E4A" w:rsidRPr="00EF5447" w:rsidRDefault="008D1E4A" w:rsidP="00C620E0">
            <w:pPr>
              <w:pStyle w:val="TAC"/>
              <w:rPr>
                <w:lang w:eastAsia="ja-JP"/>
              </w:rPr>
            </w:pPr>
            <w:r w:rsidRPr="00EF5447">
              <w:rPr>
                <w:lang w:eastAsia="ja-JP"/>
              </w:rPr>
              <w:t>DC_3A_n257I</w:t>
            </w:r>
          </w:p>
          <w:p w14:paraId="1548CA4C" w14:textId="77777777" w:rsidR="008D1E4A" w:rsidRPr="00EF5447" w:rsidRDefault="008D1E4A" w:rsidP="00C620E0">
            <w:pPr>
              <w:pStyle w:val="TAC"/>
              <w:rPr>
                <w:lang w:eastAsia="ja-JP"/>
              </w:rPr>
            </w:pPr>
            <w:r w:rsidRPr="00EF5447">
              <w:rPr>
                <w:lang w:eastAsia="ja-JP"/>
              </w:rPr>
              <w:t>DC_3A_n257J</w:t>
            </w:r>
          </w:p>
          <w:p w14:paraId="24858C32" w14:textId="77777777" w:rsidR="008D1E4A" w:rsidRPr="00EF5447" w:rsidRDefault="008D1E4A" w:rsidP="00C620E0">
            <w:pPr>
              <w:pStyle w:val="TAC"/>
              <w:rPr>
                <w:lang w:eastAsia="ja-JP"/>
              </w:rPr>
            </w:pPr>
            <w:r w:rsidRPr="00EF5447">
              <w:rPr>
                <w:lang w:eastAsia="ja-JP"/>
              </w:rPr>
              <w:t>DC_3A_n257K</w:t>
            </w:r>
          </w:p>
          <w:p w14:paraId="326011B0" w14:textId="77777777" w:rsidR="008D1E4A" w:rsidRPr="00EF5447" w:rsidRDefault="008D1E4A" w:rsidP="00C620E0">
            <w:pPr>
              <w:pStyle w:val="TAC"/>
              <w:rPr>
                <w:lang w:eastAsia="ja-JP"/>
              </w:rPr>
            </w:pPr>
            <w:r w:rsidRPr="00EF5447">
              <w:rPr>
                <w:lang w:eastAsia="ja-JP"/>
              </w:rPr>
              <w:t>DC_3A_n257L</w:t>
            </w:r>
          </w:p>
          <w:p w14:paraId="2A935745" w14:textId="77777777" w:rsidR="008D1E4A" w:rsidRPr="00EF5447" w:rsidRDefault="008D1E4A" w:rsidP="00C620E0">
            <w:pPr>
              <w:pStyle w:val="TAC"/>
              <w:rPr>
                <w:noProof/>
                <w:lang w:eastAsia="zh-CN"/>
              </w:rPr>
            </w:pPr>
            <w:r w:rsidRPr="00EF5447">
              <w:rPr>
                <w:lang w:eastAsia="ja-JP"/>
              </w:rPr>
              <w:t>DC_3A_n257M</w:t>
            </w:r>
          </w:p>
          <w:p w14:paraId="7187ACBC" w14:textId="77777777" w:rsidR="008D1E4A" w:rsidRPr="00EF5447" w:rsidRDefault="008D1E4A" w:rsidP="00C620E0">
            <w:pPr>
              <w:pStyle w:val="TAC"/>
              <w:rPr>
                <w:noProof/>
                <w:lang w:eastAsia="zh-CN"/>
              </w:rPr>
            </w:pPr>
            <w:r w:rsidRPr="00EF5447">
              <w:rPr>
                <w:noProof/>
                <w:lang w:eastAsia="zh-CN"/>
              </w:rPr>
              <w:t>DC_28A_n257A</w:t>
            </w:r>
          </w:p>
          <w:p w14:paraId="7CFA8AC0" w14:textId="77777777" w:rsidR="008D1E4A" w:rsidRPr="00EF5447" w:rsidRDefault="008D1E4A" w:rsidP="00C620E0">
            <w:pPr>
              <w:pStyle w:val="TAC"/>
              <w:rPr>
                <w:noProof/>
                <w:lang w:eastAsia="ja-JP"/>
              </w:rPr>
            </w:pPr>
            <w:r w:rsidRPr="00EF5447">
              <w:rPr>
                <w:noProof/>
              </w:rPr>
              <w:t>DC_28A_n257</w:t>
            </w:r>
            <w:r w:rsidRPr="00EF5447">
              <w:rPr>
                <w:noProof/>
                <w:lang w:eastAsia="ja-JP"/>
              </w:rPr>
              <w:t>D</w:t>
            </w:r>
          </w:p>
          <w:p w14:paraId="32A9DBAA" w14:textId="77777777" w:rsidR="008D1E4A" w:rsidRPr="00EF5447" w:rsidRDefault="008D1E4A" w:rsidP="00C620E0">
            <w:pPr>
              <w:pStyle w:val="TAC"/>
              <w:rPr>
                <w:noProof/>
                <w:lang w:eastAsia="zh-CN"/>
              </w:rPr>
            </w:pPr>
            <w:r w:rsidRPr="00EF5447">
              <w:rPr>
                <w:noProof/>
                <w:lang w:eastAsia="zh-CN"/>
              </w:rPr>
              <w:t>DC_28A_n257G</w:t>
            </w:r>
          </w:p>
          <w:p w14:paraId="395CE299" w14:textId="77777777" w:rsidR="008D1E4A" w:rsidRPr="00EF5447" w:rsidRDefault="008D1E4A" w:rsidP="00C620E0">
            <w:pPr>
              <w:pStyle w:val="TAC"/>
              <w:rPr>
                <w:noProof/>
                <w:lang w:eastAsia="zh-CN"/>
              </w:rPr>
            </w:pPr>
            <w:r w:rsidRPr="00EF5447">
              <w:rPr>
                <w:noProof/>
                <w:lang w:eastAsia="zh-CN"/>
              </w:rPr>
              <w:t>DC_28A_n257H</w:t>
            </w:r>
          </w:p>
          <w:p w14:paraId="3B6DD941" w14:textId="77777777" w:rsidR="008D1E4A" w:rsidRPr="00EF5447" w:rsidRDefault="008D1E4A" w:rsidP="00C620E0">
            <w:pPr>
              <w:pStyle w:val="TAC"/>
              <w:rPr>
                <w:noProof/>
                <w:lang w:eastAsia="zh-CN"/>
              </w:rPr>
            </w:pPr>
            <w:r w:rsidRPr="00EF5447">
              <w:rPr>
                <w:noProof/>
                <w:lang w:eastAsia="zh-CN"/>
              </w:rPr>
              <w:t>DC_28A_n257I</w:t>
            </w:r>
          </w:p>
        </w:tc>
      </w:tr>
      <w:tr w:rsidR="008D1E4A" w:rsidRPr="00F51302" w14:paraId="07E5121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03096" w14:textId="77777777" w:rsidR="008D1E4A" w:rsidRPr="00EF5447" w:rsidRDefault="008D1E4A" w:rsidP="00C620E0">
            <w:pPr>
              <w:pStyle w:val="TAC"/>
              <w:rPr>
                <w:noProof/>
                <w:lang w:eastAsia="zh-CN"/>
              </w:rPr>
            </w:pPr>
            <w:r w:rsidRPr="00EF5447">
              <w:rPr>
                <w:noProof/>
                <w:lang w:eastAsia="zh-CN"/>
              </w:rPr>
              <w:lastRenderedPageBreak/>
              <w:t>DC_3A-41A_n257A</w:t>
            </w:r>
          </w:p>
          <w:p w14:paraId="4BF4DC9C" w14:textId="77777777" w:rsidR="008D1E4A" w:rsidRPr="00EF5447" w:rsidRDefault="008D1E4A" w:rsidP="00C620E0">
            <w:pPr>
              <w:pStyle w:val="TAC"/>
              <w:rPr>
                <w:rFonts w:cs="Arial"/>
                <w:lang w:eastAsia="ja-JP"/>
              </w:rPr>
            </w:pPr>
            <w:r w:rsidRPr="00EF5447">
              <w:rPr>
                <w:rFonts w:cs="Arial"/>
                <w:lang w:eastAsia="ja-JP"/>
              </w:rPr>
              <w:t>DC_3A-41A_n257D</w:t>
            </w:r>
          </w:p>
          <w:p w14:paraId="0BC0271D" w14:textId="77777777" w:rsidR="008D1E4A" w:rsidRPr="00EF5447" w:rsidRDefault="008D1E4A" w:rsidP="00C620E0">
            <w:pPr>
              <w:pStyle w:val="TAC"/>
              <w:rPr>
                <w:rFonts w:cs="Arial"/>
                <w:lang w:eastAsia="ja-JP"/>
              </w:rPr>
            </w:pPr>
            <w:r w:rsidRPr="00EF5447">
              <w:rPr>
                <w:rFonts w:cs="Arial"/>
                <w:lang w:eastAsia="ja-JP"/>
              </w:rPr>
              <w:t>DC_3A-41A_n257E</w:t>
            </w:r>
          </w:p>
          <w:p w14:paraId="65A9403A" w14:textId="77777777" w:rsidR="008D1E4A" w:rsidRPr="00EF5447" w:rsidRDefault="008D1E4A" w:rsidP="00C620E0">
            <w:pPr>
              <w:pStyle w:val="TAC"/>
              <w:rPr>
                <w:rFonts w:cs="Arial"/>
                <w:lang w:eastAsia="ja-JP"/>
              </w:rPr>
            </w:pPr>
            <w:r w:rsidRPr="00EF5447">
              <w:rPr>
                <w:rFonts w:cs="Arial"/>
                <w:lang w:eastAsia="ja-JP"/>
              </w:rPr>
              <w:t>DC_3A-41A_n257F</w:t>
            </w:r>
          </w:p>
          <w:p w14:paraId="2911CFDB" w14:textId="77777777" w:rsidR="008D1E4A" w:rsidRPr="00EF5447" w:rsidRDefault="008D1E4A" w:rsidP="00C620E0">
            <w:pPr>
              <w:pStyle w:val="TAC"/>
              <w:rPr>
                <w:rFonts w:cs="Arial"/>
                <w:lang w:eastAsia="ja-JP"/>
              </w:rPr>
            </w:pPr>
            <w:r w:rsidRPr="00EF5447">
              <w:rPr>
                <w:rFonts w:cs="Arial"/>
                <w:lang w:eastAsia="ja-JP"/>
              </w:rPr>
              <w:t>DC_3A-41A_n257G</w:t>
            </w:r>
          </w:p>
          <w:p w14:paraId="2B5FD5C8" w14:textId="77777777" w:rsidR="008D1E4A" w:rsidRPr="00EF5447" w:rsidRDefault="008D1E4A" w:rsidP="00C620E0">
            <w:pPr>
              <w:pStyle w:val="TAC"/>
              <w:rPr>
                <w:rFonts w:cs="Arial"/>
                <w:lang w:eastAsia="ja-JP"/>
              </w:rPr>
            </w:pPr>
            <w:r w:rsidRPr="00EF5447">
              <w:rPr>
                <w:rFonts w:cs="Arial"/>
                <w:lang w:eastAsia="ja-JP"/>
              </w:rPr>
              <w:t>DC_3A-41A_n257H</w:t>
            </w:r>
          </w:p>
          <w:p w14:paraId="16992F9A" w14:textId="77777777" w:rsidR="008D1E4A" w:rsidRPr="00EF5447" w:rsidRDefault="008D1E4A" w:rsidP="00C620E0">
            <w:pPr>
              <w:pStyle w:val="TAC"/>
              <w:rPr>
                <w:rFonts w:cs="Arial"/>
                <w:lang w:eastAsia="ja-JP"/>
              </w:rPr>
            </w:pPr>
            <w:r w:rsidRPr="00EF5447">
              <w:rPr>
                <w:rFonts w:cs="Arial"/>
                <w:lang w:eastAsia="ja-JP"/>
              </w:rPr>
              <w:t>DC_3A-41A_n257I</w:t>
            </w:r>
          </w:p>
          <w:p w14:paraId="0DC3E789" w14:textId="77777777" w:rsidR="008D1E4A" w:rsidRPr="00EF5447" w:rsidRDefault="008D1E4A" w:rsidP="00C620E0">
            <w:pPr>
              <w:pStyle w:val="TAC"/>
              <w:rPr>
                <w:rFonts w:cs="Arial"/>
                <w:lang w:eastAsia="ja-JP"/>
              </w:rPr>
            </w:pPr>
            <w:r w:rsidRPr="00EF5447">
              <w:rPr>
                <w:rFonts w:cs="Arial"/>
                <w:lang w:eastAsia="ja-JP"/>
              </w:rPr>
              <w:t>DC_3A-41A_n257J</w:t>
            </w:r>
          </w:p>
          <w:p w14:paraId="2F963C47" w14:textId="77777777" w:rsidR="008D1E4A" w:rsidRPr="00EF5447" w:rsidRDefault="008D1E4A" w:rsidP="00C620E0">
            <w:pPr>
              <w:pStyle w:val="TAC"/>
              <w:rPr>
                <w:rFonts w:cs="Arial"/>
                <w:lang w:eastAsia="ja-JP"/>
              </w:rPr>
            </w:pPr>
            <w:r w:rsidRPr="00EF5447">
              <w:rPr>
                <w:rFonts w:cs="Arial"/>
                <w:lang w:eastAsia="ja-JP"/>
              </w:rPr>
              <w:t>DC_3A-41A_n257K</w:t>
            </w:r>
          </w:p>
          <w:p w14:paraId="31932A8A" w14:textId="77777777" w:rsidR="008D1E4A" w:rsidRPr="00EF5447" w:rsidRDefault="008D1E4A" w:rsidP="00C620E0">
            <w:pPr>
              <w:pStyle w:val="TAC"/>
              <w:rPr>
                <w:rFonts w:cs="Arial"/>
                <w:lang w:eastAsia="ja-JP"/>
              </w:rPr>
            </w:pPr>
            <w:r w:rsidRPr="00EF5447">
              <w:rPr>
                <w:rFonts w:cs="Arial"/>
                <w:lang w:eastAsia="ja-JP"/>
              </w:rPr>
              <w:t>DC_3A-41A_n257L</w:t>
            </w:r>
          </w:p>
          <w:p w14:paraId="75D3B331" w14:textId="77777777" w:rsidR="008D1E4A" w:rsidRPr="00EF5447" w:rsidRDefault="008D1E4A" w:rsidP="00C620E0">
            <w:pPr>
              <w:pStyle w:val="TAC"/>
              <w:rPr>
                <w:noProof/>
                <w:lang w:eastAsia="ja-JP"/>
              </w:rPr>
            </w:pPr>
            <w:r w:rsidRPr="00EF5447">
              <w:rPr>
                <w:rFonts w:cs="Arial"/>
                <w:lang w:eastAsia="ja-JP"/>
              </w:rPr>
              <w:t>DC_3A-41A_n257M</w:t>
            </w:r>
          </w:p>
          <w:p w14:paraId="558E4E71" w14:textId="77777777" w:rsidR="008D1E4A" w:rsidRPr="00EF5447" w:rsidRDefault="008D1E4A" w:rsidP="00C620E0">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4F6437C4" w14:textId="77777777" w:rsidR="008D1E4A" w:rsidRPr="00EF5447" w:rsidRDefault="008D1E4A" w:rsidP="00C620E0">
            <w:pPr>
              <w:pStyle w:val="TAC"/>
              <w:rPr>
                <w:rFonts w:cs="Arial"/>
                <w:lang w:eastAsia="ja-JP"/>
              </w:rPr>
            </w:pPr>
            <w:r w:rsidRPr="00EF5447">
              <w:rPr>
                <w:rFonts w:cs="Arial"/>
                <w:lang w:eastAsia="ja-JP"/>
              </w:rPr>
              <w:t>DC_3A-41C_n257D</w:t>
            </w:r>
          </w:p>
          <w:p w14:paraId="52BC3790" w14:textId="77777777" w:rsidR="008D1E4A" w:rsidRPr="00EF5447" w:rsidRDefault="008D1E4A" w:rsidP="00C620E0">
            <w:pPr>
              <w:pStyle w:val="TAC"/>
              <w:rPr>
                <w:rFonts w:cs="Arial"/>
                <w:lang w:eastAsia="ja-JP"/>
              </w:rPr>
            </w:pPr>
            <w:r w:rsidRPr="00EF5447">
              <w:rPr>
                <w:rFonts w:cs="Arial"/>
                <w:lang w:eastAsia="ja-JP"/>
              </w:rPr>
              <w:t>DC_3A-41C_n257E</w:t>
            </w:r>
          </w:p>
          <w:p w14:paraId="19AC7598" w14:textId="77777777" w:rsidR="008D1E4A" w:rsidRPr="00EF5447" w:rsidRDefault="008D1E4A" w:rsidP="00C620E0">
            <w:pPr>
              <w:pStyle w:val="TAC"/>
              <w:rPr>
                <w:rFonts w:cs="Arial"/>
                <w:lang w:eastAsia="ja-JP"/>
              </w:rPr>
            </w:pPr>
            <w:r w:rsidRPr="00EF5447">
              <w:rPr>
                <w:rFonts w:cs="Arial"/>
                <w:lang w:eastAsia="ja-JP"/>
              </w:rPr>
              <w:t>DC_3A-41C_n257F</w:t>
            </w:r>
          </w:p>
          <w:p w14:paraId="0827F960" w14:textId="77777777" w:rsidR="008D1E4A" w:rsidRPr="00EF5447" w:rsidRDefault="008D1E4A" w:rsidP="00C620E0">
            <w:pPr>
              <w:pStyle w:val="TAC"/>
              <w:rPr>
                <w:noProof/>
                <w:lang w:eastAsia="zh-CN"/>
              </w:rPr>
            </w:pPr>
            <w:r w:rsidRPr="00EF5447">
              <w:rPr>
                <w:noProof/>
                <w:lang w:eastAsia="zh-CN"/>
              </w:rPr>
              <w:t>DC_3A-41C_n257G</w:t>
            </w:r>
          </w:p>
          <w:p w14:paraId="00969159" w14:textId="77777777" w:rsidR="008D1E4A" w:rsidRPr="00EF5447" w:rsidRDefault="008D1E4A" w:rsidP="00C620E0">
            <w:pPr>
              <w:pStyle w:val="TAC"/>
              <w:rPr>
                <w:noProof/>
                <w:lang w:eastAsia="zh-CN"/>
              </w:rPr>
            </w:pPr>
            <w:r w:rsidRPr="00EF5447">
              <w:rPr>
                <w:noProof/>
                <w:lang w:eastAsia="zh-CN"/>
              </w:rPr>
              <w:t>DC_3A-41C_n257H</w:t>
            </w:r>
          </w:p>
          <w:p w14:paraId="2B52C306" w14:textId="77777777" w:rsidR="008D1E4A" w:rsidRPr="00EF5447" w:rsidRDefault="008D1E4A" w:rsidP="00C620E0">
            <w:pPr>
              <w:pStyle w:val="TAC"/>
              <w:rPr>
                <w:noProof/>
                <w:lang w:eastAsia="zh-CN"/>
              </w:rPr>
            </w:pPr>
            <w:r w:rsidRPr="00EF5447">
              <w:rPr>
                <w:noProof/>
                <w:lang w:eastAsia="zh-CN"/>
              </w:rPr>
              <w:t>DC_3A-41C_n257I</w:t>
            </w:r>
          </w:p>
          <w:p w14:paraId="21107FCB" w14:textId="77777777" w:rsidR="008D1E4A" w:rsidRPr="00EF5447" w:rsidRDefault="008D1E4A" w:rsidP="00C620E0">
            <w:pPr>
              <w:pStyle w:val="TAC"/>
              <w:rPr>
                <w:noProof/>
                <w:lang w:eastAsia="zh-CN"/>
              </w:rPr>
            </w:pPr>
            <w:r w:rsidRPr="00EF5447">
              <w:rPr>
                <w:noProof/>
                <w:lang w:eastAsia="zh-CN"/>
              </w:rPr>
              <w:t>DC_3A-41C_n257J</w:t>
            </w:r>
          </w:p>
          <w:p w14:paraId="11036015" w14:textId="77777777" w:rsidR="008D1E4A" w:rsidRPr="00EF5447" w:rsidRDefault="008D1E4A" w:rsidP="00C620E0">
            <w:pPr>
              <w:pStyle w:val="TAC"/>
              <w:rPr>
                <w:noProof/>
                <w:lang w:eastAsia="zh-CN"/>
              </w:rPr>
            </w:pPr>
            <w:r w:rsidRPr="00EF5447">
              <w:rPr>
                <w:noProof/>
                <w:lang w:eastAsia="zh-CN"/>
              </w:rPr>
              <w:t>DC_3A-41C_n257K</w:t>
            </w:r>
          </w:p>
          <w:p w14:paraId="4989D2D8" w14:textId="77777777" w:rsidR="008D1E4A" w:rsidRPr="00EF5447" w:rsidRDefault="008D1E4A" w:rsidP="00C620E0">
            <w:pPr>
              <w:pStyle w:val="TAC"/>
              <w:rPr>
                <w:noProof/>
              </w:rPr>
            </w:pPr>
            <w:r w:rsidRPr="00EF5447">
              <w:rPr>
                <w:noProof/>
                <w:lang w:eastAsia="zh-CN"/>
              </w:rPr>
              <w:t>DC_3A-41C_n257L</w:t>
            </w:r>
          </w:p>
          <w:p w14:paraId="476A760F" w14:textId="77777777" w:rsidR="008D1E4A" w:rsidRPr="00EF5447" w:rsidRDefault="008D1E4A" w:rsidP="00C620E0">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FE77A" w14:textId="77777777" w:rsidR="008D1E4A" w:rsidRPr="00EF5447" w:rsidRDefault="008D1E4A" w:rsidP="00C620E0">
            <w:pPr>
              <w:pStyle w:val="TAC"/>
              <w:rPr>
                <w:noProof/>
                <w:lang w:eastAsia="zh-CN"/>
              </w:rPr>
            </w:pPr>
            <w:r w:rsidRPr="00EF5447">
              <w:rPr>
                <w:noProof/>
                <w:lang w:eastAsia="zh-CN"/>
              </w:rPr>
              <w:t>DC_3A_n257A</w:t>
            </w:r>
          </w:p>
          <w:p w14:paraId="60A01ED7" w14:textId="77777777" w:rsidR="008D1E4A" w:rsidRPr="00EF5447" w:rsidRDefault="008D1E4A" w:rsidP="00C620E0">
            <w:pPr>
              <w:pStyle w:val="TAC"/>
              <w:rPr>
                <w:noProof/>
                <w:lang w:eastAsia="zh-CN"/>
              </w:rPr>
            </w:pPr>
            <w:r w:rsidRPr="00EF5447">
              <w:rPr>
                <w:noProof/>
                <w:lang w:eastAsia="zh-CN"/>
              </w:rPr>
              <w:t>DC_3A_n257G</w:t>
            </w:r>
          </w:p>
          <w:p w14:paraId="79CC110B" w14:textId="77777777" w:rsidR="008D1E4A" w:rsidRPr="00EF5447" w:rsidRDefault="008D1E4A" w:rsidP="00C620E0">
            <w:pPr>
              <w:pStyle w:val="TAC"/>
              <w:rPr>
                <w:noProof/>
                <w:lang w:eastAsia="zh-CN"/>
              </w:rPr>
            </w:pPr>
            <w:r w:rsidRPr="00EF5447">
              <w:rPr>
                <w:noProof/>
                <w:lang w:eastAsia="zh-CN"/>
              </w:rPr>
              <w:t>DC_3A_n257H</w:t>
            </w:r>
          </w:p>
          <w:p w14:paraId="24B6C544" w14:textId="77777777" w:rsidR="008D1E4A" w:rsidRPr="00EF5447" w:rsidRDefault="008D1E4A" w:rsidP="00C620E0">
            <w:pPr>
              <w:pStyle w:val="TAC"/>
              <w:rPr>
                <w:noProof/>
                <w:lang w:eastAsia="zh-CN"/>
              </w:rPr>
            </w:pPr>
            <w:r w:rsidRPr="00EF5447">
              <w:rPr>
                <w:noProof/>
                <w:lang w:eastAsia="zh-CN"/>
              </w:rPr>
              <w:t>DC_3A_n257I</w:t>
            </w:r>
          </w:p>
          <w:p w14:paraId="12BA7555" w14:textId="77777777" w:rsidR="008D1E4A" w:rsidRPr="00EF5447" w:rsidRDefault="008D1E4A" w:rsidP="00C620E0">
            <w:pPr>
              <w:pStyle w:val="TAC"/>
              <w:rPr>
                <w:noProof/>
                <w:lang w:eastAsia="zh-CN"/>
              </w:rPr>
            </w:pPr>
            <w:r w:rsidRPr="00EF5447">
              <w:rPr>
                <w:noProof/>
                <w:lang w:eastAsia="zh-CN"/>
              </w:rPr>
              <w:t>DC_41A_n257A</w:t>
            </w:r>
          </w:p>
          <w:p w14:paraId="1633F721" w14:textId="77777777" w:rsidR="008D1E4A" w:rsidRPr="00EF5447" w:rsidRDefault="008D1E4A" w:rsidP="00C620E0">
            <w:pPr>
              <w:pStyle w:val="TAC"/>
              <w:rPr>
                <w:noProof/>
                <w:lang w:eastAsia="ja-JP"/>
              </w:rPr>
            </w:pPr>
            <w:r w:rsidRPr="00EF5447">
              <w:rPr>
                <w:noProof/>
                <w:lang w:eastAsia="zh-CN"/>
              </w:rPr>
              <w:t>DC_41A_n257G</w:t>
            </w:r>
          </w:p>
          <w:p w14:paraId="629C57C5" w14:textId="77777777" w:rsidR="008D1E4A" w:rsidRPr="00EF5447" w:rsidRDefault="008D1E4A" w:rsidP="00C620E0">
            <w:pPr>
              <w:pStyle w:val="TAC"/>
              <w:rPr>
                <w:noProof/>
                <w:lang w:eastAsia="ja-JP"/>
              </w:rPr>
            </w:pPr>
            <w:r w:rsidRPr="00EF5447">
              <w:rPr>
                <w:noProof/>
                <w:lang w:eastAsia="zh-CN"/>
              </w:rPr>
              <w:t>DC_41A_n257H</w:t>
            </w:r>
          </w:p>
          <w:p w14:paraId="22E015E8" w14:textId="77777777" w:rsidR="008D1E4A" w:rsidRPr="00EF5447" w:rsidRDefault="008D1E4A" w:rsidP="00C620E0">
            <w:pPr>
              <w:pStyle w:val="TAC"/>
              <w:rPr>
                <w:noProof/>
                <w:lang w:eastAsia="ja-JP"/>
              </w:rPr>
            </w:pPr>
            <w:r w:rsidRPr="00EF5447">
              <w:rPr>
                <w:noProof/>
                <w:lang w:eastAsia="zh-CN"/>
              </w:rPr>
              <w:t>DC_41A_n257I</w:t>
            </w:r>
          </w:p>
          <w:p w14:paraId="09B529FE" w14:textId="77777777" w:rsidR="008D1E4A" w:rsidRPr="00EF5447" w:rsidRDefault="008D1E4A" w:rsidP="00C620E0">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0618BE68"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E4D5A0B"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78845606"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8D1E4A" w:rsidRPr="00F51302" w14:paraId="1AA67F5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434E7" w14:textId="77777777" w:rsidR="008D1E4A" w:rsidRPr="00EF5447" w:rsidRDefault="008D1E4A" w:rsidP="00C620E0">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289E6A5F" w14:textId="77777777" w:rsidR="008D1E4A" w:rsidRPr="00EF5447" w:rsidRDefault="008D1E4A" w:rsidP="00C620E0">
            <w:pPr>
              <w:pStyle w:val="TAC"/>
              <w:rPr>
                <w:noProof/>
                <w:lang w:eastAsia="zh-CN"/>
              </w:rPr>
            </w:pPr>
            <w:r w:rsidRPr="00EF5447">
              <w:rPr>
                <w:noProof/>
                <w:lang w:eastAsia="zh-CN"/>
              </w:rPr>
              <w:t>DC_3A-42A_n257D</w:t>
            </w:r>
            <w:r w:rsidRPr="00EF5447">
              <w:rPr>
                <w:noProof/>
                <w:vertAlign w:val="superscript"/>
                <w:lang w:eastAsia="zh-CN"/>
              </w:rPr>
              <w:t>2</w:t>
            </w:r>
          </w:p>
          <w:p w14:paraId="60637A14" w14:textId="77777777" w:rsidR="008D1E4A" w:rsidRPr="00EF5447" w:rsidRDefault="008D1E4A" w:rsidP="00C620E0">
            <w:pPr>
              <w:pStyle w:val="TAC"/>
              <w:rPr>
                <w:noProof/>
                <w:lang w:eastAsia="zh-CN"/>
              </w:rPr>
            </w:pPr>
            <w:r w:rsidRPr="00EF5447">
              <w:rPr>
                <w:noProof/>
                <w:lang w:eastAsia="zh-CN"/>
              </w:rPr>
              <w:t>DC_3A-42A_n257E</w:t>
            </w:r>
            <w:r w:rsidRPr="00EF5447">
              <w:rPr>
                <w:noProof/>
                <w:vertAlign w:val="superscript"/>
                <w:lang w:eastAsia="zh-CN"/>
              </w:rPr>
              <w:t>2</w:t>
            </w:r>
          </w:p>
          <w:p w14:paraId="634F3A9D" w14:textId="77777777" w:rsidR="008D1E4A" w:rsidRPr="00EF5447" w:rsidRDefault="008D1E4A" w:rsidP="00C620E0">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718881B5" w14:textId="77777777" w:rsidR="008D1E4A" w:rsidRPr="00EF5447" w:rsidRDefault="008D1E4A" w:rsidP="00C620E0">
            <w:pPr>
              <w:pStyle w:val="TAC"/>
              <w:rPr>
                <w:lang w:eastAsia="ja-JP"/>
              </w:rPr>
            </w:pPr>
            <w:r w:rsidRPr="00EF5447">
              <w:rPr>
                <w:lang w:eastAsia="ja-JP"/>
              </w:rPr>
              <w:t>DC_3A-42A_n257G</w:t>
            </w:r>
          </w:p>
          <w:p w14:paraId="1CE4F371" w14:textId="77777777" w:rsidR="008D1E4A" w:rsidRPr="00EF5447" w:rsidRDefault="008D1E4A" w:rsidP="00C620E0">
            <w:pPr>
              <w:pStyle w:val="TAC"/>
              <w:rPr>
                <w:lang w:eastAsia="ja-JP"/>
              </w:rPr>
            </w:pPr>
            <w:r w:rsidRPr="00EF5447">
              <w:rPr>
                <w:lang w:eastAsia="ja-JP"/>
              </w:rPr>
              <w:t>DC_3A-42A_n257H</w:t>
            </w:r>
          </w:p>
          <w:p w14:paraId="165C051A" w14:textId="77777777" w:rsidR="008D1E4A" w:rsidRPr="00EF5447" w:rsidRDefault="008D1E4A" w:rsidP="00C620E0">
            <w:pPr>
              <w:pStyle w:val="TAC"/>
              <w:rPr>
                <w:lang w:eastAsia="ja-JP"/>
              </w:rPr>
            </w:pPr>
            <w:r w:rsidRPr="00EF5447">
              <w:rPr>
                <w:lang w:eastAsia="ja-JP"/>
              </w:rPr>
              <w:t>DC_3A-42A_n257I</w:t>
            </w:r>
          </w:p>
          <w:p w14:paraId="633C821F" w14:textId="77777777" w:rsidR="008D1E4A" w:rsidRPr="00EF5447" w:rsidRDefault="008D1E4A" w:rsidP="00C620E0">
            <w:pPr>
              <w:pStyle w:val="TAC"/>
              <w:rPr>
                <w:lang w:eastAsia="ja-JP"/>
              </w:rPr>
            </w:pPr>
            <w:r w:rsidRPr="00EF5447">
              <w:rPr>
                <w:lang w:eastAsia="ja-JP"/>
              </w:rPr>
              <w:t>DC_3A-42A_n257J</w:t>
            </w:r>
          </w:p>
          <w:p w14:paraId="2358CAA3" w14:textId="77777777" w:rsidR="008D1E4A" w:rsidRPr="00EF5447" w:rsidRDefault="008D1E4A" w:rsidP="00C620E0">
            <w:pPr>
              <w:pStyle w:val="TAC"/>
              <w:rPr>
                <w:lang w:eastAsia="ja-JP"/>
              </w:rPr>
            </w:pPr>
            <w:r w:rsidRPr="00EF5447">
              <w:rPr>
                <w:lang w:eastAsia="ja-JP"/>
              </w:rPr>
              <w:t>DC_3A-42A_n257K</w:t>
            </w:r>
          </w:p>
          <w:p w14:paraId="20628DDB" w14:textId="77777777" w:rsidR="008D1E4A" w:rsidRPr="00EF5447" w:rsidRDefault="008D1E4A" w:rsidP="00C620E0">
            <w:pPr>
              <w:pStyle w:val="TAC"/>
              <w:rPr>
                <w:lang w:eastAsia="ja-JP"/>
              </w:rPr>
            </w:pPr>
            <w:r w:rsidRPr="00EF5447">
              <w:rPr>
                <w:lang w:eastAsia="ja-JP"/>
              </w:rPr>
              <w:t>DC_3A-42A_n257L</w:t>
            </w:r>
          </w:p>
          <w:p w14:paraId="7FE8DEB3" w14:textId="77777777" w:rsidR="008D1E4A" w:rsidRPr="00EF5447" w:rsidRDefault="008D1E4A" w:rsidP="00C620E0">
            <w:pPr>
              <w:pStyle w:val="TAC"/>
              <w:rPr>
                <w:noProof/>
                <w:lang w:eastAsia="zh-CN"/>
              </w:rPr>
            </w:pPr>
            <w:r w:rsidRPr="00EF5447">
              <w:rPr>
                <w:lang w:eastAsia="ja-JP"/>
              </w:rPr>
              <w:t>DC_3A-42A_n257M</w:t>
            </w:r>
          </w:p>
          <w:p w14:paraId="23B4788F" w14:textId="77777777" w:rsidR="008D1E4A" w:rsidRPr="00EF5447" w:rsidRDefault="008D1E4A" w:rsidP="00C620E0">
            <w:pPr>
              <w:pStyle w:val="TAC"/>
              <w:rPr>
                <w:lang w:eastAsia="zh-CN"/>
              </w:rPr>
            </w:pPr>
            <w:r w:rsidRPr="00EF5447">
              <w:t>DC_3A-42C_n257A</w:t>
            </w:r>
            <w:r w:rsidRPr="00EF5447">
              <w:rPr>
                <w:noProof/>
                <w:vertAlign w:val="superscript"/>
                <w:lang w:eastAsia="zh-CN"/>
              </w:rPr>
              <w:t>2</w:t>
            </w:r>
          </w:p>
          <w:p w14:paraId="5D81BF6B" w14:textId="77777777" w:rsidR="008D1E4A" w:rsidRPr="00EF5447" w:rsidRDefault="008D1E4A" w:rsidP="00C620E0">
            <w:pPr>
              <w:pStyle w:val="TAC"/>
              <w:rPr>
                <w:rFonts w:cs="Arial"/>
                <w:lang w:eastAsia="ja-JP"/>
              </w:rPr>
            </w:pPr>
            <w:r w:rsidRPr="00EF5447">
              <w:rPr>
                <w:rFonts w:cs="Arial"/>
                <w:lang w:eastAsia="ja-JP"/>
              </w:rPr>
              <w:t>DC_3A-42C_n257D</w:t>
            </w:r>
            <w:r w:rsidRPr="00EF5447">
              <w:rPr>
                <w:noProof/>
                <w:vertAlign w:val="superscript"/>
                <w:lang w:eastAsia="zh-CN"/>
              </w:rPr>
              <w:t>2</w:t>
            </w:r>
          </w:p>
          <w:p w14:paraId="559951EC" w14:textId="77777777" w:rsidR="008D1E4A" w:rsidRPr="00EF5447" w:rsidRDefault="008D1E4A" w:rsidP="00C620E0">
            <w:pPr>
              <w:pStyle w:val="TAC"/>
              <w:rPr>
                <w:rFonts w:cs="Arial"/>
                <w:lang w:eastAsia="ja-JP"/>
              </w:rPr>
            </w:pPr>
            <w:r w:rsidRPr="00EF5447">
              <w:rPr>
                <w:rFonts w:cs="Arial"/>
                <w:lang w:eastAsia="ja-JP"/>
              </w:rPr>
              <w:t>DC_3A-42C_n257E</w:t>
            </w:r>
            <w:r w:rsidRPr="00EF5447">
              <w:rPr>
                <w:noProof/>
                <w:vertAlign w:val="superscript"/>
                <w:lang w:eastAsia="zh-CN"/>
              </w:rPr>
              <w:t>2</w:t>
            </w:r>
          </w:p>
          <w:p w14:paraId="75E8B3B5" w14:textId="77777777" w:rsidR="008D1E4A" w:rsidRPr="00EF5447" w:rsidRDefault="008D1E4A" w:rsidP="00C620E0">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7B4312F2" w14:textId="77777777" w:rsidR="008D1E4A" w:rsidRPr="00EF5447" w:rsidRDefault="008D1E4A" w:rsidP="00C620E0">
            <w:pPr>
              <w:pStyle w:val="TAC"/>
              <w:rPr>
                <w:lang w:eastAsia="ja-JP"/>
              </w:rPr>
            </w:pPr>
            <w:r w:rsidRPr="00EF5447">
              <w:rPr>
                <w:lang w:eastAsia="ja-JP"/>
              </w:rPr>
              <w:t>DC_3A-42C_n257G</w:t>
            </w:r>
          </w:p>
          <w:p w14:paraId="573AD934" w14:textId="77777777" w:rsidR="008D1E4A" w:rsidRPr="00EF5447" w:rsidRDefault="008D1E4A" w:rsidP="00C620E0">
            <w:pPr>
              <w:pStyle w:val="TAC"/>
              <w:rPr>
                <w:lang w:eastAsia="ja-JP"/>
              </w:rPr>
            </w:pPr>
            <w:r w:rsidRPr="00EF5447">
              <w:rPr>
                <w:lang w:eastAsia="ja-JP"/>
              </w:rPr>
              <w:t>DC_3A-42C_n257H</w:t>
            </w:r>
          </w:p>
          <w:p w14:paraId="07AB9382" w14:textId="77777777" w:rsidR="008D1E4A" w:rsidRPr="00EF5447" w:rsidRDefault="008D1E4A" w:rsidP="00C620E0">
            <w:pPr>
              <w:pStyle w:val="TAC"/>
              <w:rPr>
                <w:lang w:eastAsia="ja-JP"/>
              </w:rPr>
            </w:pPr>
            <w:r w:rsidRPr="00EF5447">
              <w:rPr>
                <w:lang w:eastAsia="ja-JP"/>
              </w:rPr>
              <w:t>DC_3A-42C_n257I</w:t>
            </w:r>
          </w:p>
          <w:p w14:paraId="5C46A01E" w14:textId="77777777" w:rsidR="008D1E4A" w:rsidRPr="00EF5447" w:rsidRDefault="008D1E4A" w:rsidP="00C620E0">
            <w:pPr>
              <w:pStyle w:val="TAC"/>
              <w:rPr>
                <w:lang w:eastAsia="ja-JP"/>
              </w:rPr>
            </w:pPr>
            <w:r w:rsidRPr="00EF5447">
              <w:rPr>
                <w:lang w:eastAsia="ja-JP"/>
              </w:rPr>
              <w:t>DC_3A-42C_n257J</w:t>
            </w:r>
          </w:p>
          <w:p w14:paraId="1C797A17" w14:textId="77777777" w:rsidR="008D1E4A" w:rsidRPr="00EF5447" w:rsidRDefault="008D1E4A" w:rsidP="00C620E0">
            <w:pPr>
              <w:pStyle w:val="TAC"/>
              <w:rPr>
                <w:lang w:eastAsia="ja-JP"/>
              </w:rPr>
            </w:pPr>
            <w:r w:rsidRPr="00EF5447">
              <w:rPr>
                <w:lang w:eastAsia="ja-JP"/>
              </w:rPr>
              <w:t>DC_3A-42C_n257K</w:t>
            </w:r>
          </w:p>
          <w:p w14:paraId="7B4D7A00" w14:textId="77777777" w:rsidR="008D1E4A" w:rsidRPr="00EF5447" w:rsidRDefault="008D1E4A" w:rsidP="00C620E0">
            <w:pPr>
              <w:pStyle w:val="TAC"/>
              <w:rPr>
                <w:lang w:eastAsia="ja-JP"/>
              </w:rPr>
            </w:pPr>
            <w:r w:rsidRPr="00EF5447">
              <w:rPr>
                <w:lang w:eastAsia="ja-JP"/>
              </w:rPr>
              <w:t>DC_3A-42C_n257L</w:t>
            </w:r>
          </w:p>
          <w:p w14:paraId="664E544C" w14:textId="77777777" w:rsidR="008D1E4A" w:rsidRPr="00EF5447" w:rsidRDefault="008D1E4A" w:rsidP="00C620E0">
            <w:pPr>
              <w:pStyle w:val="TAC"/>
              <w:rPr>
                <w:rFonts w:cs="Arial"/>
                <w:lang w:eastAsia="ja-JP"/>
              </w:rPr>
            </w:pPr>
            <w:r w:rsidRPr="00EF5447">
              <w:rPr>
                <w:lang w:eastAsia="ja-JP"/>
              </w:rPr>
              <w:t>DC_3A-42C_n257M</w:t>
            </w:r>
          </w:p>
          <w:p w14:paraId="6604E304" w14:textId="77777777" w:rsidR="008D1E4A" w:rsidRPr="00EF5447" w:rsidRDefault="008D1E4A" w:rsidP="00C620E0">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6485F08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0168A63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26BC35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D6467E6" w14:textId="77777777" w:rsidR="008D1E4A" w:rsidRPr="00EF5447" w:rsidRDefault="008D1E4A" w:rsidP="00C620E0">
            <w:pPr>
              <w:pStyle w:val="TAC"/>
              <w:rPr>
                <w:lang w:eastAsia="ja-JP"/>
              </w:rPr>
            </w:pPr>
            <w:r w:rsidRPr="00EF5447">
              <w:rPr>
                <w:lang w:eastAsia="ja-JP"/>
              </w:rPr>
              <w:t>DC_3A-42D_n257G</w:t>
            </w:r>
          </w:p>
          <w:p w14:paraId="2FF2A20F" w14:textId="77777777" w:rsidR="008D1E4A" w:rsidRPr="00EF5447" w:rsidRDefault="008D1E4A" w:rsidP="00C620E0">
            <w:pPr>
              <w:pStyle w:val="TAC"/>
              <w:rPr>
                <w:lang w:eastAsia="ja-JP"/>
              </w:rPr>
            </w:pPr>
            <w:r w:rsidRPr="00EF5447">
              <w:rPr>
                <w:lang w:eastAsia="ja-JP"/>
              </w:rPr>
              <w:t>DC_3A-42D_n257H</w:t>
            </w:r>
          </w:p>
          <w:p w14:paraId="0A3FDDD3" w14:textId="77777777" w:rsidR="008D1E4A" w:rsidRPr="00EF5447" w:rsidRDefault="008D1E4A" w:rsidP="00C620E0">
            <w:pPr>
              <w:pStyle w:val="TAC"/>
              <w:rPr>
                <w:lang w:eastAsia="ja-JP"/>
              </w:rPr>
            </w:pPr>
            <w:r w:rsidRPr="00EF5447">
              <w:rPr>
                <w:lang w:eastAsia="ja-JP"/>
              </w:rPr>
              <w:t>DC_3A-42D_n257I</w:t>
            </w:r>
          </w:p>
          <w:p w14:paraId="4F2DA49B" w14:textId="77777777" w:rsidR="008D1E4A" w:rsidRPr="00EF5447" w:rsidRDefault="008D1E4A" w:rsidP="00C620E0">
            <w:pPr>
              <w:pStyle w:val="TAC"/>
              <w:rPr>
                <w:lang w:eastAsia="ja-JP"/>
              </w:rPr>
            </w:pPr>
            <w:r w:rsidRPr="00EF5447">
              <w:rPr>
                <w:lang w:eastAsia="ja-JP"/>
              </w:rPr>
              <w:t>DC_3A-42D_n257J</w:t>
            </w:r>
          </w:p>
          <w:p w14:paraId="2510B24D" w14:textId="77777777" w:rsidR="008D1E4A" w:rsidRPr="00EF5447" w:rsidRDefault="008D1E4A" w:rsidP="00C620E0">
            <w:pPr>
              <w:pStyle w:val="TAC"/>
              <w:rPr>
                <w:lang w:eastAsia="ja-JP"/>
              </w:rPr>
            </w:pPr>
            <w:r w:rsidRPr="00EF5447">
              <w:rPr>
                <w:lang w:eastAsia="ja-JP"/>
              </w:rPr>
              <w:t>DC_3A-42D_n257K</w:t>
            </w:r>
          </w:p>
          <w:p w14:paraId="0C9509FE" w14:textId="77777777" w:rsidR="008D1E4A" w:rsidRPr="00EF5447" w:rsidRDefault="008D1E4A" w:rsidP="00C620E0">
            <w:pPr>
              <w:pStyle w:val="TAC"/>
              <w:rPr>
                <w:lang w:eastAsia="ja-JP"/>
              </w:rPr>
            </w:pPr>
            <w:r w:rsidRPr="00EF5447">
              <w:rPr>
                <w:lang w:eastAsia="ja-JP"/>
              </w:rPr>
              <w:t>DC_3A-42D_n257L</w:t>
            </w:r>
          </w:p>
          <w:p w14:paraId="4CAD1CD4" w14:textId="77777777" w:rsidR="008D1E4A" w:rsidRPr="00EF5447" w:rsidRDefault="008D1E4A" w:rsidP="00C620E0">
            <w:pPr>
              <w:pStyle w:val="TAC"/>
              <w:rPr>
                <w:rFonts w:cs="Arial"/>
                <w:lang w:eastAsia="zh-CN"/>
              </w:rPr>
            </w:pPr>
            <w:r w:rsidRPr="00EF5447">
              <w:rPr>
                <w:lang w:eastAsia="ja-JP"/>
              </w:rPr>
              <w:t>DC_3A-42D_n257M</w:t>
            </w:r>
          </w:p>
          <w:p w14:paraId="2837DCC4" w14:textId="77777777" w:rsidR="008D1E4A" w:rsidRPr="00EF5447" w:rsidRDefault="008D1E4A" w:rsidP="00C620E0">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021D0653"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D</w:t>
            </w:r>
          </w:p>
          <w:p w14:paraId="2E885DB1"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E</w:t>
            </w:r>
          </w:p>
          <w:p w14:paraId="407F2A57"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F</w:t>
            </w:r>
          </w:p>
          <w:p w14:paraId="698830AE" w14:textId="77777777" w:rsidR="008D1E4A" w:rsidRPr="00A6562B" w:rsidRDefault="008D1E4A" w:rsidP="00C620E0">
            <w:pPr>
              <w:pStyle w:val="TAC"/>
              <w:rPr>
                <w:lang w:val="de-DE" w:eastAsia="ja-JP"/>
              </w:rPr>
            </w:pPr>
            <w:r w:rsidRPr="00A6562B">
              <w:rPr>
                <w:lang w:val="de-DE" w:eastAsia="ja-JP"/>
              </w:rPr>
              <w:t>DC_3A-42E_n257G</w:t>
            </w:r>
          </w:p>
          <w:p w14:paraId="28C084B0" w14:textId="77777777" w:rsidR="008D1E4A" w:rsidRPr="00A6562B" w:rsidRDefault="008D1E4A" w:rsidP="00C620E0">
            <w:pPr>
              <w:pStyle w:val="TAC"/>
              <w:rPr>
                <w:lang w:val="de-DE" w:eastAsia="ja-JP"/>
              </w:rPr>
            </w:pPr>
            <w:r w:rsidRPr="00A6562B">
              <w:rPr>
                <w:lang w:val="de-DE" w:eastAsia="ja-JP"/>
              </w:rPr>
              <w:t>DC_3A-42E_n257H</w:t>
            </w:r>
          </w:p>
          <w:p w14:paraId="7CAF28FA" w14:textId="77777777" w:rsidR="008D1E4A" w:rsidRPr="00A6562B" w:rsidRDefault="008D1E4A" w:rsidP="00C620E0">
            <w:pPr>
              <w:pStyle w:val="TAC"/>
              <w:rPr>
                <w:lang w:val="de-DE" w:eastAsia="ja-JP"/>
              </w:rPr>
            </w:pPr>
            <w:r w:rsidRPr="00A6562B">
              <w:rPr>
                <w:lang w:val="de-DE" w:eastAsia="ja-JP"/>
              </w:rPr>
              <w:t>DC_3A-42E_n257I</w:t>
            </w:r>
          </w:p>
          <w:p w14:paraId="66C4053D" w14:textId="77777777" w:rsidR="008D1E4A" w:rsidRPr="00A6562B" w:rsidRDefault="008D1E4A" w:rsidP="00C620E0">
            <w:pPr>
              <w:pStyle w:val="TAC"/>
              <w:rPr>
                <w:lang w:val="de-DE" w:eastAsia="ja-JP"/>
              </w:rPr>
            </w:pPr>
            <w:r w:rsidRPr="00A6562B">
              <w:rPr>
                <w:lang w:val="de-DE" w:eastAsia="ja-JP"/>
              </w:rPr>
              <w:t>DC_3A-42E_n257J</w:t>
            </w:r>
          </w:p>
          <w:p w14:paraId="0909F045" w14:textId="77777777" w:rsidR="008D1E4A" w:rsidRPr="00A6562B" w:rsidRDefault="008D1E4A" w:rsidP="00C620E0">
            <w:pPr>
              <w:pStyle w:val="TAC"/>
              <w:rPr>
                <w:lang w:val="de-DE" w:eastAsia="ja-JP"/>
              </w:rPr>
            </w:pPr>
            <w:r w:rsidRPr="00A6562B">
              <w:rPr>
                <w:lang w:val="de-DE" w:eastAsia="ja-JP"/>
              </w:rPr>
              <w:t>DC_3A-42E_n257K</w:t>
            </w:r>
          </w:p>
          <w:p w14:paraId="5D534B40" w14:textId="77777777" w:rsidR="008D1E4A" w:rsidRPr="00A6562B" w:rsidRDefault="008D1E4A" w:rsidP="00C620E0">
            <w:pPr>
              <w:pStyle w:val="TAC"/>
              <w:rPr>
                <w:lang w:val="de-DE" w:eastAsia="ja-JP"/>
              </w:rPr>
            </w:pPr>
            <w:r w:rsidRPr="00A6562B">
              <w:rPr>
                <w:lang w:val="de-DE" w:eastAsia="ja-JP"/>
              </w:rPr>
              <w:t>DC_3A-42E_n257L</w:t>
            </w:r>
          </w:p>
          <w:p w14:paraId="5F7ABB54" w14:textId="77777777" w:rsidR="008D1E4A" w:rsidRPr="00A6562B" w:rsidRDefault="008D1E4A" w:rsidP="00C620E0">
            <w:pPr>
              <w:pStyle w:val="TAC"/>
              <w:rPr>
                <w:noProof/>
                <w:lang w:val="de-DE" w:eastAsia="zh-CN"/>
              </w:rPr>
            </w:pPr>
            <w:r w:rsidRPr="00A6562B">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7160A2" w14:textId="77777777" w:rsidR="008D1E4A" w:rsidRPr="00EF5447" w:rsidRDefault="008D1E4A" w:rsidP="00C620E0">
            <w:pPr>
              <w:pStyle w:val="TAC"/>
              <w:rPr>
                <w:noProof/>
                <w:lang w:eastAsia="zh-CN"/>
              </w:rPr>
            </w:pPr>
            <w:r w:rsidRPr="00EF5447">
              <w:rPr>
                <w:noProof/>
                <w:lang w:eastAsia="zh-CN"/>
              </w:rPr>
              <w:t>DC_3A_n257A</w:t>
            </w:r>
          </w:p>
          <w:p w14:paraId="5294D588" w14:textId="77777777" w:rsidR="008D1E4A" w:rsidRPr="00EF5447" w:rsidRDefault="008D1E4A" w:rsidP="00C620E0">
            <w:pPr>
              <w:pStyle w:val="TAC"/>
              <w:rPr>
                <w:noProof/>
              </w:rPr>
            </w:pPr>
            <w:r w:rsidRPr="00EF5447">
              <w:rPr>
                <w:noProof/>
              </w:rPr>
              <w:t>DC_3A_n257D</w:t>
            </w:r>
          </w:p>
          <w:p w14:paraId="32D0A278" w14:textId="77777777" w:rsidR="008D1E4A" w:rsidRPr="00EF5447" w:rsidRDefault="008D1E4A" w:rsidP="00C620E0">
            <w:pPr>
              <w:pStyle w:val="TAC"/>
              <w:rPr>
                <w:lang w:eastAsia="ja-JP"/>
              </w:rPr>
            </w:pPr>
            <w:r w:rsidRPr="00EF5447">
              <w:rPr>
                <w:lang w:eastAsia="ja-JP"/>
              </w:rPr>
              <w:t>DC_3A_n257G</w:t>
            </w:r>
          </w:p>
          <w:p w14:paraId="08F59AD5" w14:textId="77777777" w:rsidR="008D1E4A" w:rsidRPr="00EF5447" w:rsidRDefault="008D1E4A" w:rsidP="00C620E0">
            <w:pPr>
              <w:pStyle w:val="TAC"/>
              <w:rPr>
                <w:lang w:eastAsia="ja-JP"/>
              </w:rPr>
            </w:pPr>
            <w:r w:rsidRPr="00EF5447">
              <w:rPr>
                <w:lang w:eastAsia="ja-JP"/>
              </w:rPr>
              <w:t>DC_3A_n257H</w:t>
            </w:r>
          </w:p>
          <w:p w14:paraId="51418A8F" w14:textId="77777777" w:rsidR="008D1E4A" w:rsidRPr="00EF5447" w:rsidRDefault="008D1E4A" w:rsidP="00C620E0">
            <w:pPr>
              <w:pStyle w:val="TAC"/>
              <w:rPr>
                <w:lang w:eastAsia="ja-JP"/>
              </w:rPr>
            </w:pPr>
            <w:r w:rsidRPr="00EF5447">
              <w:rPr>
                <w:lang w:eastAsia="ja-JP"/>
              </w:rPr>
              <w:t>DC_3A_n257I</w:t>
            </w:r>
          </w:p>
          <w:p w14:paraId="5A6D7E18" w14:textId="77777777" w:rsidR="008D1E4A" w:rsidRPr="00EF5447" w:rsidRDefault="008D1E4A" w:rsidP="00C620E0">
            <w:pPr>
              <w:pStyle w:val="TAC"/>
              <w:rPr>
                <w:lang w:eastAsia="ja-JP"/>
              </w:rPr>
            </w:pPr>
            <w:r w:rsidRPr="00EF5447">
              <w:rPr>
                <w:lang w:eastAsia="ja-JP"/>
              </w:rPr>
              <w:t>DC_3A_n257J</w:t>
            </w:r>
          </w:p>
          <w:p w14:paraId="358B3902" w14:textId="77777777" w:rsidR="008D1E4A" w:rsidRPr="00EF5447" w:rsidRDefault="008D1E4A" w:rsidP="00C620E0">
            <w:pPr>
              <w:pStyle w:val="TAC"/>
              <w:rPr>
                <w:lang w:eastAsia="ja-JP"/>
              </w:rPr>
            </w:pPr>
            <w:r w:rsidRPr="00EF5447">
              <w:rPr>
                <w:lang w:eastAsia="ja-JP"/>
              </w:rPr>
              <w:t>DC_3A_n257K</w:t>
            </w:r>
          </w:p>
          <w:p w14:paraId="3916D6D9" w14:textId="77777777" w:rsidR="008D1E4A" w:rsidRPr="00EF5447" w:rsidRDefault="008D1E4A" w:rsidP="00C620E0">
            <w:pPr>
              <w:pStyle w:val="TAC"/>
              <w:rPr>
                <w:lang w:eastAsia="ja-JP"/>
              </w:rPr>
            </w:pPr>
            <w:r w:rsidRPr="00EF5447">
              <w:rPr>
                <w:lang w:eastAsia="ja-JP"/>
              </w:rPr>
              <w:t>DC_3A_n257L</w:t>
            </w:r>
          </w:p>
          <w:p w14:paraId="3C3D037F" w14:textId="77777777" w:rsidR="008D1E4A" w:rsidRPr="00EF5447" w:rsidRDefault="008D1E4A" w:rsidP="00C620E0">
            <w:pPr>
              <w:pStyle w:val="TAC"/>
              <w:rPr>
                <w:noProof/>
                <w:lang w:eastAsia="zh-CN"/>
              </w:rPr>
            </w:pPr>
            <w:r w:rsidRPr="00EF5447">
              <w:rPr>
                <w:lang w:eastAsia="ja-JP"/>
              </w:rPr>
              <w:t>DC_3A_n257M</w:t>
            </w:r>
          </w:p>
          <w:p w14:paraId="0BBBEF9D" w14:textId="77777777" w:rsidR="008D1E4A" w:rsidRPr="00EF5447" w:rsidRDefault="008D1E4A" w:rsidP="00C620E0">
            <w:pPr>
              <w:pStyle w:val="TAC"/>
              <w:rPr>
                <w:noProof/>
                <w:lang w:eastAsia="zh-CN"/>
              </w:rPr>
            </w:pPr>
            <w:r w:rsidRPr="00EF5447">
              <w:rPr>
                <w:noProof/>
                <w:lang w:eastAsia="zh-CN"/>
              </w:rPr>
              <w:t>DC_42A_n257A</w:t>
            </w:r>
          </w:p>
          <w:p w14:paraId="43E410A8" w14:textId="77777777" w:rsidR="008D1E4A" w:rsidRPr="00EF5447" w:rsidRDefault="008D1E4A" w:rsidP="00C620E0">
            <w:pPr>
              <w:pStyle w:val="TAC"/>
              <w:rPr>
                <w:noProof/>
                <w:lang w:eastAsia="ja-JP"/>
              </w:rPr>
            </w:pPr>
            <w:r w:rsidRPr="00EF5447">
              <w:rPr>
                <w:noProof/>
              </w:rPr>
              <w:t>DC_42A_n257</w:t>
            </w:r>
            <w:r w:rsidRPr="00EF5447">
              <w:rPr>
                <w:noProof/>
                <w:lang w:eastAsia="ja-JP"/>
              </w:rPr>
              <w:t>D</w:t>
            </w:r>
          </w:p>
          <w:p w14:paraId="1F5FE6D5" w14:textId="77777777" w:rsidR="008D1E4A" w:rsidRPr="00EF5447" w:rsidRDefault="008D1E4A" w:rsidP="00C620E0">
            <w:pPr>
              <w:pStyle w:val="TAC"/>
              <w:rPr>
                <w:noProof/>
                <w:lang w:eastAsia="zh-CN"/>
              </w:rPr>
            </w:pPr>
            <w:r w:rsidRPr="00EF5447">
              <w:rPr>
                <w:noProof/>
                <w:lang w:eastAsia="zh-CN"/>
              </w:rPr>
              <w:t>DC_42A_n257G</w:t>
            </w:r>
          </w:p>
          <w:p w14:paraId="3D273F23" w14:textId="77777777" w:rsidR="008D1E4A" w:rsidRPr="00EF5447" w:rsidRDefault="008D1E4A" w:rsidP="00C620E0">
            <w:pPr>
              <w:pStyle w:val="TAC"/>
              <w:rPr>
                <w:noProof/>
                <w:lang w:eastAsia="zh-CN"/>
              </w:rPr>
            </w:pPr>
            <w:r w:rsidRPr="00EF5447">
              <w:rPr>
                <w:noProof/>
                <w:lang w:eastAsia="zh-CN"/>
              </w:rPr>
              <w:t>DC_42A_n257H</w:t>
            </w:r>
          </w:p>
          <w:p w14:paraId="25ADFFAD" w14:textId="77777777" w:rsidR="008D1E4A" w:rsidRPr="00EF5447" w:rsidRDefault="008D1E4A" w:rsidP="00C620E0">
            <w:pPr>
              <w:pStyle w:val="TAC"/>
              <w:rPr>
                <w:noProof/>
                <w:lang w:eastAsia="zh-CN"/>
              </w:rPr>
            </w:pPr>
            <w:r w:rsidRPr="00EF5447">
              <w:rPr>
                <w:noProof/>
                <w:lang w:eastAsia="zh-CN"/>
              </w:rPr>
              <w:t>DC_42A_n257I</w:t>
            </w:r>
          </w:p>
          <w:p w14:paraId="1F366126" w14:textId="77777777" w:rsidR="008D1E4A" w:rsidRPr="00EF5447" w:rsidRDefault="008D1E4A" w:rsidP="00C620E0">
            <w:pPr>
              <w:pStyle w:val="TAC"/>
              <w:rPr>
                <w:noProof/>
                <w:lang w:eastAsia="zh-CN"/>
              </w:rPr>
            </w:pPr>
            <w:r w:rsidRPr="00EF5447">
              <w:rPr>
                <w:noProof/>
                <w:lang w:eastAsia="zh-CN"/>
              </w:rPr>
              <w:t>DC_42C_n257A</w:t>
            </w:r>
          </w:p>
          <w:p w14:paraId="0439A55B" w14:textId="77777777" w:rsidR="008D1E4A" w:rsidRPr="006E2D1D" w:rsidRDefault="008D1E4A" w:rsidP="00C620E0">
            <w:pPr>
              <w:pStyle w:val="TAC"/>
              <w:rPr>
                <w:noProof/>
                <w:lang w:val="sv-FI" w:eastAsia="zh-CN"/>
              </w:rPr>
            </w:pPr>
            <w:r w:rsidRPr="006E2D1D">
              <w:rPr>
                <w:noProof/>
                <w:lang w:val="sv-FI" w:eastAsia="zh-CN"/>
              </w:rPr>
              <w:t>DC_42C_n257G</w:t>
            </w:r>
          </w:p>
          <w:p w14:paraId="32895087" w14:textId="77777777" w:rsidR="008D1E4A" w:rsidRPr="006E2D1D" w:rsidRDefault="008D1E4A" w:rsidP="00C620E0">
            <w:pPr>
              <w:pStyle w:val="TAC"/>
              <w:rPr>
                <w:noProof/>
                <w:lang w:val="sv-FI" w:eastAsia="zh-CN"/>
              </w:rPr>
            </w:pPr>
            <w:r w:rsidRPr="006E2D1D">
              <w:rPr>
                <w:noProof/>
                <w:lang w:val="sv-FI" w:eastAsia="zh-CN"/>
              </w:rPr>
              <w:t>DC_42C_n257H</w:t>
            </w:r>
          </w:p>
          <w:p w14:paraId="58E314EC" w14:textId="77777777" w:rsidR="008D1E4A" w:rsidRPr="006E2D1D" w:rsidRDefault="008D1E4A" w:rsidP="00C620E0">
            <w:pPr>
              <w:pStyle w:val="TAC"/>
              <w:rPr>
                <w:noProof/>
                <w:lang w:val="sv-FI" w:eastAsia="zh-CN"/>
              </w:rPr>
            </w:pPr>
            <w:r w:rsidRPr="006E2D1D">
              <w:rPr>
                <w:noProof/>
                <w:lang w:val="sv-FI" w:eastAsia="zh-CN"/>
              </w:rPr>
              <w:t>DC_42C_n257I</w:t>
            </w:r>
          </w:p>
        </w:tc>
      </w:tr>
      <w:tr w:rsidR="008D1E4A" w:rsidRPr="00EF5447" w14:paraId="2B0A5FB5"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F419D" w14:textId="77777777" w:rsidR="008D1E4A" w:rsidRPr="00EF5447" w:rsidRDefault="008D1E4A" w:rsidP="00C620E0">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4734C8D3" w14:textId="77777777" w:rsidR="008D1E4A" w:rsidRPr="00EF5447" w:rsidRDefault="008D1E4A" w:rsidP="00C620E0">
            <w:pPr>
              <w:pStyle w:val="TAC"/>
              <w:rPr>
                <w:rFonts w:eastAsia="Malgun Gothic"/>
                <w:lang w:eastAsia="ko-KR"/>
              </w:rPr>
            </w:pPr>
            <w:r w:rsidRPr="00EF5447">
              <w:rPr>
                <w:rFonts w:eastAsia="Malgun Gothic"/>
                <w:lang w:eastAsia="ko-KR"/>
              </w:rPr>
              <w:t>DC_5A-7A_n257D</w:t>
            </w:r>
          </w:p>
          <w:p w14:paraId="4F09279C" w14:textId="77777777" w:rsidR="008D1E4A" w:rsidRPr="00EF5447" w:rsidRDefault="008D1E4A" w:rsidP="00C620E0">
            <w:pPr>
              <w:pStyle w:val="TAC"/>
              <w:rPr>
                <w:rFonts w:eastAsia="Malgun Gothic"/>
                <w:lang w:eastAsia="ko-KR"/>
              </w:rPr>
            </w:pPr>
            <w:r w:rsidRPr="00EF5447">
              <w:rPr>
                <w:rFonts w:eastAsia="Malgun Gothic"/>
                <w:lang w:eastAsia="ko-KR"/>
              </w:rPr>
              <w:t>DC_5A-7A_n257E</w:t>
            </w:r>
          </w:p>
          <w:p w14:paraId="2D4172A0" w14:textId="77777777" w:rsidR="008D1E4A" w:rsidRPr="00EF5447" w:rsidRDefault="008D1E4A" w:rsidP="00C620E0">
            <w:pPr>
              <w:pStyle w:val="TAC"/>
              <w:rPr>
                <w:rFonts w:eastAsia="Malgun Gothic"/>
                <w:lang w:eastAsia="ko-KR"/>
              </w:rPr>
            </w:pPr>
            <w:r w:rsidRPr="00EF5447">
              <w:rPr>
                <w:rFonts w:eastAsia="Malgun Gothic"/>
                <w:lang w:eastAsia="ko-KR"/>
              </w:rPr>
              <w:t>DC_5A-7A_n257F</w:t>
            </w:r>
          </w:p>
          <w:p w14:paraId="42D72DA1" w14:textId="77777777" w:rsidR="008D1E4A" w:rsidRPr="00EF5447" w:rsidRDefault="008D1E4A" w:rsidP="00C620E0">
            <w:pPr>
              <w:pStyle w:val="TAC"/>
              <w:rPr>
                <w:rFonts w:eastAsia="Malgun Gothic"/>
                <w:lang w:eastAsia="ko-KR"/>
              </w:rPr>
            </w:pPr>
            <w:r w:rsidRPr="00EF5447">
              <w:rPr>
                <w:rFonts w:eastAsia="Malgun Gothic"/>
                <w:lang w:eastAsia="ko-KR"/>
              </w:rPr>
              <w:t>DC_5A-7A_n257G</w:t>
            </w:r>
          </w:p>
          <w:p w14:paraId="53FE5A98" w14:textId="77777777" w:rsidR="008D1E4A" w:rsidRPr="00EF5447" w:rsidRDefault="008D1E4A" w:rsidP="00C620E0">
            <w:pPr>
              <w:pStyle w:val="TAC"/>
              <w:rPr>
                <w:rFonts w:eastAsia="Malgun Gothic"/>
                <w:lang w:eastAsia="ko-KR"/>
              </w:rPr>
            </w:pPr>
            <w:r w:rsidRPr="00EF5447">
              <w:rPr>
                <w:rFonts w:eastAsia="Malgun Gothic"/>
                <w:lang w:eastAsia="ko-KR"/>
              </w:rPr>
              <w:t>DC_5A-7A_n257H</w:t>
            </w:r>
          </w:p>
          <w:p w14:paraId="5FE662A4" w14:textId="77777777" w:rsidR="008D1E4A" w:rsidRPr="00EF5447" w:rsidRDefault="008D1E4A" w:rsidP="00C620E0">
            <w:pPr>
              <w:pStyle w:val="TAC"/>
              <w:rPr>
                <w:rFonts w:eastAsia="Malgun Gothic"/>
                <w:lang w:eastAsia="ko-KR"/>
              </w:rPr>
            </w:pPr>
            <w:r w:rsidRPr="00EF5447">
              <w:rPr>
                <w:rFonts w:eastAsia="Malgun Gothic"/>
                <w:lang w:eastAsia="ko-KR"/>
              </w:rPr>
              <w:t>DC_5A-7A_n257I</w:t>
            </w:r>
          </w:p>
          <w:p w14:paraId="24631D39" w14:textId="77777777" w:rsidR="008D1E4A" w:rsidRPr="00EF5447" w:rsidRDefault="008D1E4A" w:rsidP="00C620E0">
            <w:pPr>
              <w:pStyle w:val="TAC"/>
              <w:rPr>
                <w:rFonts w:eastAsia="Malgun Gothic"/>
                <w:lang w:eastAsia="ko-KR"/>
              </w:rPr>
            </w:pPr>
            <w:r w:rsidRPr="00EF5447">
              <w:rPr>
                <w:rFonts w:eastAsia="Malgun Gothic"/>
                <w:lang w:eastAsia="ko-KR"/>
              </w:rPr>
              <w:t>DC_5A-7A_n257J</w:t>
            </w:r>
          </w:p>
          <w:p w14:paraId="0964DFEA" w14:textId="77777777" w:rsidR="008D1E4A" w:rsidRPr="00EF5447" w:rsidRDefault="008D1E4A" w:rsidP="00C620E0">
            <w:pPr>
              <w:pStyle w:val="TAC"/>
              <w:rPr>
                <w:rFonts w:eastAsia="Malgun Gothic"/>
                <w:lang w:eastAsia="ko-KR"/>
              </w:rPr>
            </w:pPr>
            <w:r w:rsidRPr="00EF5447">
              <w:rPr>
                <w:rFonts w:eastAsia="Malgun Gothic"/>
                <w:lang w:eastAsia="ko-KR"/>
              </w:rPr>
              <w:t>DC_5A-7A_n257K</w:t>
            </w:r>
          </w:p>
          <w:p w14:paraId="7DEEBD11" w14:textId="77777777" w:rsidR="008D1E4A" w:rsidRPr="00EF5447" w:rsidRDefault="008D1E4A" w:rsidP="00C620E0">
            <w:pPr>
              <w:pStyle w:val="TAC"/>
              <w:rPr>
                <w:rFonts w:eastAsia="Malgun Gothic"/>
                <w:lang w:eastAsia="ko-KR"/>
              </w:rPr>
            </w:pPr>
            <w:r w:rsidRPr="00EF5447">
              <w:rPr>
                <w:rFonts w:eastAsia="Malgun Gothic"/>
                <w:lang w:eastAsia="ko-KR"/>
              </w:rPr>
              <w:t>DC_5A-7A_n257L</w:t>
            </w:r>
          </w:p>
          <w:p w14:paraId="4AD823B2" w14:textId="77777777" w:rsidR="008D1E4A" w:rsidRPr="00EF5447" w:rsidRDefault="008D1E4A" w:rsidP="00C620E0">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E3A81" w14:textId="77777777" w:rsidR="008D1E4A" w:rsidRPr="00EF5447" w:rsidRDefault="008D1E4A" w:rsidP="00C620E0">
            <w:pPr>
              <w:pStyle w:val="TAC"/>
              <w:rPr>
                <w:rFonts w:eastAsia="Batang"/>
                <w:noProof/>
                <w:lang w:eastAsia="zh-CN"/>
              </w:rPr>
            </w:pPr>
            <w:r w:rsidRPr="00EF5447">
              <w:rPr>
                <w:noProof/>
                <w:lang w:eastAsia="zh-CN"/>
              </w:rPr>
              <w:t>DC_5A_n257A</w:t>
            </w:r>
          </w:p>
          <w:p w14:paraId="487754B5"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24F9888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13F7AF03"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2001C542" w14:textId="77777777" w:rsidR="008D1E4A" w:rsidRPr="00EF5447" w:rsidRDefault="008D1E4A" w:rsidP="00C620E0">
            <w:pPr>
              <w:pStyle w:val="TAC"/>
              <w:rPr>
                <w:noProof/>
                <w:lang w:eastAsia="zh-CN"/>
              </w:rPr>
            </w:pPr>
            <w:r w:rsidRPr="00EF5447">
              <w:rPr>
                <w:noProof/>
                <w:color w:val="000000" w:themeColor="text1"/>
                <w:lang w:eastAsia="zh-CN"/>
              </w:rPr>
              <w:t>DC_5A_n257I</w:t>
            </w:r>
          </w:p>
          <w:p w14:paraId="7EF92D2B" w14:textId="77777777" w:rsidR="008D1E4A" w:rsidRPr="00EF5447" w:rsidRDefault="008D1E4A" w:rsidP="00C620E0">
            <w:pPr>
              <w:pStyle w:val="TAC"/>
              <w:rPr>
                <w:rFonts w:eastAsia="Batang"/>
                <w:noProof/>
                <w:lang w:eastAsia="zh-CN"/>
              </w:rPr>
            </w:pPr>
            <w:r w:rsidRPr="00EF5447">
              <w:rPr>
                <w:noProof/>
                <w:lang w:eastAsia="zh-CN"/>
              </w:rPr>
              <w:t>DC_7A_n257A</w:t>
            </w:r>
          </w:p>
          <w:p w14:paraId="3846D3AA" w14:textId="77777777" w:rsidR="008D1E4A" w:rsidRPr="00B677E8" w:rsidRDefault="008D1E4A" w:rsidP="00C620E0">
            <w:pPr>
              <w:pStyle w:val="TAC"/>
              <w:rPr>
                <w:noProof/>
                <w:lang w:eastAsia="zh-CN"/>
              </w:rPr>
            </w:pPr>
            <w:r w:rsidRPr="00B677E8">
              <w:rPr>
                <w:noProof/>
                <w:lang w:eastAsia="zh-CN"/>
              </w:rPr>
              <w:t>DC_7A_n257D</w:t>
            </w:r>
          </w:p>
          <w:p w14:paraId="10330324" w14:textId="77777777" w:rsidR="008D1E4A" w:rsidRPr="00B677E8" w:rsidRDefault="008D1E4A" w:rsidP="00C620E0">
            <w:pPr>
              <w:pStyle w:val="TAC"/>
              <w:rPr>
                <w:noProof/>
                <w:lang w:eastAsia="zh-CN"/>
              </w:rPr>
            </w:pPr>
            <w:r w:rsidRPr="00B677E8">
              <w:rPr>
                <w:noProof/>
                <w:lang w:eastAsia="zh-CN"/>
              </w:rPr>
              <w:t>DC_7A_n257G</w:t>
            </w:r>
          </w:p>
          <w:p w14:paraId="100C4284" w14:textId="77777777" w:rsidR="008D1E4A" w:rsidRPr="00B677E8" w:rsidRDefault="008D1E4A" w:rsidP="00C620E0">
            <w:pPr>
              <w:pStyle w:val="TAC"/>
              <w:rPr>
                <w:noProof/>
                <w:lang w:eastAsia="zh-CN"/>
              </w:rPr>
            </w:pPr>
            <w:r w:rsidRPr="00B677E8">
              <w:rPr>
                <w:noProof/>
                <w:lang w:eastAsia="zh-CN"/>
              </w:rPr>
              <w:t>DC_7A_n257H</w:t>
            </w:r>
          </w:p>
          <w:p w14:paraId="41606B8A" w14:textId="77777777" w:rsidR="008D1E4A" w:rsidRPr="00EF5447" w:rsidRDefault="008D1E4A" w:rsidP="00C620E0">
            <w:pPr>
              <w:pStyle w:val="TAC"/>
            </w:pPr>
            <w:r w:rsidRPr="00B677E8">
              <w:rPr>
                <w:noProof/>
                <w:lang w:eastAsia="zh-CN"/>
              </w:rPr>
              <w:t>DC_7A_n257I</w:t>
            </w:r>
          </w:p>
        </w:tc>
      </w:tr>
      <w:tr w:rsidR="008D1E4A" w:rsidRPr="00EF5447" w:rsidDel="00A6562B" w14:paraId="23EEF431" w14:textId="48FA7C1F" w:rsidTr="00C620E0">
        <w:trPr>
          <w:trHeight w:val="187"/>
          <w:jc w:val="center"/>
          <w:del w:id="1416" w:author="Apple" w:date="2021-01-15T13: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065CAC" w14:textId="7D2D5F6A" w:rsidR="008D1E4A" w:rsidRPr="00EF5447" w:rsidDel="00A6562B" w:rsidRDefault="008D1E4A" w:rsidP="00C620E0">
            <w:pPr>
              <w:pStyle w:val="TAC"/>
              <w:rPr>
                <w:del w:id="1417" w:author="Apple" w:date="2021-01-15T13:03:00Z"/>
                <w:noProof/>
                <w:lang w:eastAsia="zh-CN"/>
              </w:rPr>
            </w:pPr>
            <w:del w:id="1418" w:author="Apple" w:date="2021-01-15T13:03:00Z">
              <w:r w:rsidRPr="00EF5447" w:rsidDel="00A6562B">
                <w:rPr>
                  <w:noProof/>
                  <w:lang w:eastAsia="zh-CN"/>
                </w:rPr>
                <w:delText>DC_5A-7A-7A_n257A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1BFC" w14:textId="6482250E" w:rsidR="008D1E4A" w:rsidRPr="00EF5447" w:rsidDel="00A6562B" w:rsidRDefault="008D1E4A" w:rsidP="00C620E0">
            <w:pPr>
              <w:pStyle w:val="TAC"/>
              <w:rPr>
                <w:del w:id="1419" w:author="Apple" w:date="2021-01-15T13:03:00Z"/>
                <w:noProof/>
                <w:lang w:eastAsia="zh-CN"/>
              </w:rPr>
            </w:pPr>
            <w:del w:id="1420" w:author="Apple" w:date="2021-01-15T13:03:00Z">
              <w:r w:rsidRPr="00EF5447" w:rsidDel="00A6562B">
                <w:rPr>
                  <w:noProof/>
                  <w:lang w:eastAsia="zh-CN"/>
                </w:rPr>
                <w:delText>DC_5A_n257A</w:delText>
              </w:r>
            </w:del>
          </w:p>
          <w:p w14:paraId="192462CC" w14:textId="456B85D8" w:rsidR="008D1E4A" w:rsidRPr="00EF5447" w:rsidDel="00A6562B" w:rsidRDefault="008D1E4A" w:rsidP="00C620E0">
            <w:pPr>
              <w:pStyle w:val="TAC"/>
              <w:rPr>
                <w:del w:id="1421" w:author="Apple" w:date="2021-01-15T13:03:00Z"/>
                <w:noProof/>
                <w:lang w:eastAsia="zh-CN"/>
              </w:rPr>
            </w:pPr>
            <w:del w:id="1422" w:author="Apple" w:date="2021-01-15T13:03:00Z">
              <w:r w:rsidRPr="00EF5447" w:rsidDel="00A6562B">
                <w:rPr>
                  <w:noProof/>
                  <w:lang w:eastAsia="zh-CN"/>
                </w:rPr>
                <w:delText>DC_7A_n257A</w:delText>
              </w:r>
            </w:del>
          </w:p>
        </w:tc>
      </w:tr>
      <w:tr w:rsidR="008D1E4A" w:rsidRPr="00EF5447" w14:paraId="7ED7193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1D799" w14:textId="77777777" w:rsidR="00A6562B" w:rsidRDefault="00A6562B" w:rsidP="00C620E0">
            <w:pPr>
              <w:pStyle w:val="TAC"/>
              <w:rPr>
                <w:ins w:id="1423" w:author="Apple" w:date="2021-01-15T13:03:00Z"/>
                <w:noProof/>
                <w:lang w:eastAsia="zh-CN"/>
              </w:rPr>
            </w:pPr>
            <w:ins w:id="1424" w:author="Apple" w:date="2021-01-15T13:03:00Z">
              <w:r w:rsidRPr="00EF5447">
                <w:rPr>
                  <w:noProof/>
                  <w:lang w:eastAsia="zh-CN"/>
                </w:rPr>
                <w:t>DC_5A-7A-7A_n257A</w:t>
              </w:r>
            </w:ins>
          </w:p>
          <w:p w14:paraId="211ACB9A" w14:textId="48B1D7D5" w:rsidR="008D1E4A" w:rsidRPr="00EF5447" w:rsidRDefault="008D1E4A" w:rsidP="00C620E0">
            <w:pPr>
              <w:pStyle w:val="TAC"/>
              <w:rPr>
                <w:rFonts w:eastAsia="Malgun Gothic"/>
                <w:lang w:eastAsia="ko-KR"/>
              </w:rPr>
            </w:pPr>
            <w:r w:rsidRPr="00EF5447">
              <w:rPr>
                <w:rFonts w:eastAsia="Malgun Gothic"/>
                <w:lang w:eastAsia="ko-KR"/>
              </w:rPr>
              <w:t>DC_5A-7A-7A_n257D</w:t>
            </w:r>
          </w:p>
          <w:p w14:paraId="1C019795" w14:textId="77777777" w:rsidR="008D1E4A" w:rsidRPr="00EF5447" w:rsidRDefault="008D1E4A" w:rsidP="00C620E0">
            <w:pPr>
              <w:pStyle w:val="TAC"/>
              <w:rPr>
                <w:rFonts w:eastAsia="Malgun Gothic"/>
                <w:lang w:eastAsia="ko-KR"/>
              </w:rPr>
            </w:pPr>
            <w:r w:rsidRPr="00EF5447">
              <w:rPr>
                <w:rFonts w:eastAsia="Malgun Gothic"/>
                <w:lang w:eastAsia="ko-KR"/>
              </w:rPr>
              <w:t>DC_5A-7A-7A_n257E</w:t>
            </w:r>
          </w:p>
          <w:p w14:paraId="0420F14B" w14:textId="77777777" w:rsidR="008D1E4A" w:rsidRPr="00EF5447" w:rsidRDefault="008D1E4A" w:rsidP="00C620E0">
            <w:pPr>
              <w:pStyle w:val="TAC"/>
              <w:rPr>
                <w:rFonts w:eastAsia="Malgun Gothic"/>
                <w:lang w:eastAsia="ko-KR"/>
              </w:rPr>
            </w:pPr>
            <w:r w:rsidRPr="00EF5447">
              <w:rPr>
                <w:rFonts w:eastAsia="Malgun Gothic"/>
                <w:lang w:eastAsia="ko-KR"/>
              </w:rPr>
              <w:t>DC_5A-7A-7A_n257F</w:t>
            </w:r>
          </w:p>
          <w:p w14:paraId="7ED58CA1" w14:textId="77777777" w:rsidR="008D1E4A" w:rsidRPr="00EF5447" w:rsidRDefault="008D1E4A" w:rsidP="00C620E0">
            <w:pPr>
              <w:pStyle w:val="TAC"/>
              <w:rPr>
                <w:rFonts w:eastAsia="Malgun Gothic"/>
                <w:lang w:eastAsia="ko-KR"/>
              </w:rPr>
            </w:pPr>
            <w:r w:rsidRPr="00EF5447">
              <w:rPr>
                <w:rFonts w:eastAsia="Malgun Gothic"/>
                <w:lang w:eastAsia="ko-KR"/>
              </w:rPr>
              <w:t>DC_5A-7A-7A_n257G</w:t>
            </w:r>
          </w:p>
          <w:p w14:paraId="6180FA24" w14:textId="77777777" w:rsidR="008D1E4A" w:rsidRPr="00EF5447" w:rsidRDefault="008D1E4A" w:rsidP="00C620E0">
            <w:pPr>
              <w:pStyle w:val="TAC"/>
              <w:rPr>
                <w:rFonts w:eastAsia="Malgun Gothic"/>
                <w:lang w:eastAsia="ko-KR"/>
              </w:rPr>
            </w:pPr>
            <w:r w:rsidRPr="00EF5447">
              <w:rPr>
                <w:rFonts w:eastAsia="Malgun Gothic"/>
                <w:lang w:eastAsia="ko-KR"/>
              </w:rPr>
              <w:t>DC_5A-7A-7A_n257H</w:t>
            </w:r>
          </w:p>
          <w:p w14:paraId="2C092872" w14:textId="77777777" w:rsidR="008D1E4A" w:rsidRPr="00EF5447" w:rsidRDefault="008D1E4A" w:rsidP="00C620E0">
            <w:pPr>
              <w:pStyle w:val="TAC"/>
              <w:rPr>
                <w:rFonts w:eastAsia="Malgun Gothic"/>
                <w:lang w:eastAsia="ko-KR"/>
              </w:rPr>
            </w:pPr>
            <w:r w:rsidRPr="00EF5447">
              <w:rPr>
                <w:rFonts w:eastAsia="Malgun Gothic"/>
                <w:lang w:eastAsia="ko-KR"/>
              </w:rPr>
              <w:t>DC_5A-7A-7A_n257I</w:t>
            </w:r>
          </w:p>
          <w:p w14:paraId="7661706E" w14:textId="77777777" w:rsidR="008D1E4A" w:rsidRPr="00EF5447" w:rsidRDefault="008D1E4A" w:rsidP="00C620E0">
            <w:pPr>
              <w:pStyle w:val="TAC"/>
              <w:rPr>
                <w:rFonts w:eastAsia="Malgun Gothic"/>
                <w:lang w:eastAsia="ko-KR"/>
              </w:rPr>
            </w:pPr>
            <w:r w:rsidRPr="00EF5447">
              <w:rPr>
                <w:rFonts w:eastAsia="Malgun Gothic"/>
                <w:lang w:eastAsia="ko-KR"/>
              </w:rPr>
              <w:t>DC_5A-7A-7A_n257J</w:t>
            </w:r>
          </w:p>
          <w:p w14:paraId="1323360F" w14:textId="77777777" w:rsidR="008D1E4A" w:rsidRPr="00EF5447" w:rsidRDefault="008D1E4A" w:rsidP="00C620E0">
            <w:pPr>
              <w:pStyle w:val="TAC"/>
              <w:rPr>
                <w:rFonts w:eastAsia="Malgun Gothic"/>
                <w:lang w:eastAsia="ko-KR"/>
              </w:rPr>
            </w:pPr>
            <w:r w:rsidRPr="00EF5447">
              <w:rPr>
                <w:rFonts w:eastAsia="Malgun Gothic"/>
                <w:lang w:eastAsia="ko-KR"/>
              </w:rPr>
              <w:t>DC_5A-7A-7A_n257K</w:t>
            </w:r>
          </w:p>
          <w:p w14:paraId="48DD87EF" w14:textId="77777777" w:rsidR="008D1E4A" w:rsidRPr="00EF5447" w:rsidRDefault="008D1E4A" w:rsidP="00C620E0">
            <w:pPr>
              <w:pStyle w:val="TAC"/>
              <w:rPr>
                <w:rFonts w:eastAsia="Malgun Gothic"/>
                <w:lang w:eastAsia="ko-KR"/>
              </w:rPr>
            </w:pPr>
            <w:r w:rsidRPr="00EF5447">
              <w:rPr>
                <w:rFonts w:eastAsia="Malgun Gothic"/>
                <w:lang w:eastAsia="ko-KR"/>
              </w:rPr>
              <w:t>DC_5A-7A-7A_n257L</w:t>
            </w:r>
          </w:p>
          <w:p w14:paraId="75B4B549" w14:textId="77777777" w:rsidR="008D1E4A" w:rsidRPr="00EF5447" w:rsidRDefault="008D1E4A" w:rsidP="00C620E0">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9BAD14" w14:textId="77777777" w:rsidR="008D1E4A" w:rsidRPr="00B677E8" w:rsidRDefault="008D1E4A" w:rsidP="00C620E0">
            <w:pPr>
              <w:pStyle w:val="TAC"/>
              <w:rPr>
                <w:rFonts w:eastAsia="Batang"/>
                <w:noProof/>
                <w:lang w:eastAsia="zh-CN"/>
              </w:rPr>
            </w:pPr>
            <w:r w:rsidRPr="00B677E8">
              <w:rPr>
                <w:noProof/>
              </w:rPr>
              <w:t>DC_5A_n257A</w:t>
            </w:r>
          </w:p>
          <w:p w14:paraId="5F4B9FF8" w14:textId="54D243B6" w:rsidR="008D1E4A" w:rsidRPr="00B677E8" w:rsidRDefault="008D1E4A" w:rsidP="00C620E0">
            <w:pPr>
              <w:pStyle w:val="TAC"/>
              <w:rPr>
                <w:noProof/>
                <w:lang w:eastAsia="zh-CN"/>
              </w:rPr>
            </w:pPr>
            <w:r w:rsidRPr="00B677E8">
              <w:rPr>
                <w:noProof/>
                <w:lang w:eastAsia="zh-CN"/>
              </w:rPr>
              <w:t>DC_</w:t>
            </w:r>
            <w:ins w:id="1425" w:author="Apple" w:date="2021-01-15T13:02:00Z">
              <w:r w:rsidR="00A6562B">
                <w:rPr>
                  <w:noProof/>
                  <w:lang w:eastAsia="zh-CN"/>
                </w:rPr>
                <w:t>5</w:t>
              </w:r>
            </w:ins>
            <w:del w:id="1426" w:author="Apple" w:date="2021-01-15T13:02:00Z">
              <w:r w:rsidRPr="00B677E8" w:rsidDel="00A6562B">
                <w:rPr>
                  <w:noProof/>
                  <w:lang w:eastAsia="zh-CN"/>
                </w:rPr>
                <w:delText>7</w:delText>
              </w:r>
            </w:del>
            <w:r w:rsidRPr="00B677E8">
              <w:rPr>
                <w:noProof/>
                <w:lang w:eastAsia="zh-CN"/>
              </w:rPr>
              <w:t>A_n257D</w:t>
            </w:r>
          </w:p>
          <w:p w14:paraId="7344E6C6" w14:textId="217C8844" w:rsidR="008D1E4A" w:rsidRPr="00B677E8" w:rsidRDefault="008D1E4A" w:rsidP="00C620E0">
            <w:pPr>
              <w:pStyle w:val="TAC"/>
              <w:rPr>
                <w:noProof/>
                <w:lang w:eastAsia="zh-CN"/>
              </w:rPr>
            </w:pPr>
            <w:r w:rsidRPr="00B677E8">
              <w:rPr>
                <w:noProof/>
                <w:lang w:eastAsia="zh-CN"/>
              </w:rPr>
              <w:t>DC_</w:t>
            </w:r>
            <w:ins w:id="1427" w:author="Apple" w:date="2021-01-15T13:03:00Z">
              <w:r w:rsidR="00A6562B">
                <w:rPr>
                  <w:noProof/>
                  <w:lang w:eastAsia="zh-CN"/>
                </w:rPr>
                <w:t>5</w:t>
              </w:r>
            </w:ins>
            <w:del w:id="1428" w:author="Apple" w:date="2021-01-15T13:03:00Z">
              <w:r w:rsidRPr="00B677E8" w:rsidDel="00A6562B">
                <w:rPr>
                  <w:noProof/>
                  <w:lang w:eastAsia="zh-CN"/>
                </w:rPr>
                <w:delText>7</w:delText>
              </w:r>
            </w:del>
            <w:r w:rsidRPr="00B677E8">
              <w:rPr>
                <w:noProof/>
                <w:lang w:eastAsia="zh-CN"/>
              </w:rPr>
              <w:t>A_n257G</w:t>
            </w:r>
          </w:p>
          <w:p w14:paraId="35563989" w14:textId="418468CD" w:rsidR="008D1E4A" w:rsidRPr="00B677E8" w:rsidRDefault="008D1E4A" w:rsidP="00C620E0">
            <w:pPr>
              <w:pStyle w:val="TAC"/>
              <w:rPr>
                <w:noProof/>
                <w:lang w:eastAsia="zh-CN"/>
              </w:rPr>
            </w:pPr>
            <w:r w:rsidRPr="00B677E8">
              <w:rPr>
                <w:noProof/>
                <w:lang w:eastAsia="zh-CN"/>
              </w:rPr>
              <w:t>DC_</w:t>
            </w:r>
            <w:ins w:id="1429" w:author="Apple" w:date="2021-01-15T13:03:00Z">
              <w:r w:rsidR="00A6562B">
                <w:rPr>
                  <w:noProof/>
                  <w:lang w:eastAsia="zh-CN"/>
                </w:rPr>
                <w:t>5</w:t>
              </w:r>
            </w:ins>
            <w:del w:id="1430" w:author="Apple" w:date="2021-01-15T13:03:00Z">
              <w:r w:rsidRPr="00B677E8" w:rsidDel="00A6562B">
                <w:rPr>
                  <w:noProof/>
                  <w:lang w:eastAsia="zh-CN"/>
                </w:rPr>
                <w:delText>7</w:delText>
              </w:r>
            </w:del>
            <w:r w:rsidRPr="00B677E8">
              <w:rPr>
                <w:noProof/>
                <w:lang w:eastAsia="zh-CN"/>
              </w:rPr>
              <w:t>A_n257H</w:t>
            </w:r>
          </w:p>
          <w:p w14:paraId="47E9FD22" w14:textId="0FB560FC" w:rsidR="008D1E4A" w:rsidRPr="00B677E8" w:rsidRDefault="008D1E4A" w:rsidP="00C620E0">
            <w:pPr>
              <w:pStyle w:val="TAC"/>
              <w:rPr>
                <w:noProof/>
              </w:rPr>
            </w:pPr>
            <w:r w:rsidRPr="00B677E8">
              <w:rPr>
                <w:noProof/>
                <w:lang w:eastAsia="zh-CN"/>
              </w:rPr>
              <w:t>DC_</w:t>
            </w:r>
            <w:ins w:id="1431" w:author="Apple" w:date="2021-01-15T13:03:00Z">
              <w:r w:rsidR="00A6562B">
                <w:rPr>
                  <w:noProof/>
                  <w:lang w:eastAsia="zh-CN"/>
                </w:rPr>
                <w:t>5</w:t>
              </w:r>
            </w:ins>
            <w:del w:id="1432" w:author="Apple" w:date="2021-01-15T13:03:00Z">
              <w:r w:rsidRPr="00B677E8" w:rsidDel="00A6562B">
                <w:rPr>
                  <w:noProof/>
                  <w:lang w:eastAsia="zh-CN"/>
                </w:rPr>
                <w:delText>7</w:delText>
              </w:r>
            </w:del>
            <w:r w:rsidRPr="00B677E8">
              <w:rPr>
                <w:noProof/>
                <w:lang w:eastAsia="zh-CN"/>
              </w:rPr>
              <w:t>A_n257I</w:t>
            </w:r>
          </w:p>
          <w:p w14:paraId="76A0DC50" w14:textId="77777777" w:rsidR="008D1E4A" w:rsidRPr="00B677E8" w:rsidRDefault="008D1E4A" w:rsidP="00C620E0">
            <w:pPr>
              <w:pStyle w:val="TAC"/>
              <w:rPr>
                <w:rFonts w:eastAsia="Batang"/>
                <w:noProof/>
              </w:rPr>
            </w:pPr>
            <w:r w:rsidRPr="00B677E8">
              <w:rPr>
                <w:noProof/>
              </w:rPr>
              <w:t>DC_7A_n257A</w:t>
            </w:r>
          </w:p>
          <w:p w14:paraId="1430D689" w14:textId="77777777" w:rsidR="008D1E4A" w:rsidRPr="00B677E8" w:rsidRDefault="008D1E4A" w:rsidP="00C620E0">
            <w:pPr>
              <w:pStyle w:val="TAC"/>
              <w:rPr>
                <w:noProof/>
                <w:lang w:eastAsia="zh-CN"/>
              </w:rPr>
            </w:pPr>
            <w:r w:rsidRPr="00B677E8">
              <w:rPr>
                <w:noProof/>
                <w:lang w:eastAsia="zh-CN"/>
              </w:rPr>
              <w:t>DC_7A_n257D</w:t>
            </w:r>
          </w:p>
          <w:p w14:paraId="30A307C8" w14:textId="77777777" w:rsidR="008D1E4A" w:rsidRPr="00B677E8" w:rsidRDefault="008D1E4A" w:rsidP="00C620E0">
            <w:pPr>
              <w:pStyle w:val="TAC"/>
              <w:rPr>
                <w:noProof/>
                <w:lang w:eastAsia="zh-CN"/>
              </w:rPr>
            </w:pPr>
            <w:r w:rsidRPr="00B677E8">
              <w:rPr>
                <w:noProof/>
                <w:lang w:eastAsia="zh-CN"/>
              </w:rPr>
              <w:t>DC_7A_n257G</w:t>
            </w:r>
          </w:p>
          <w:p w14:paraId="796E5E77" w14:textId="77777777" w:rsidR="008D1E4A" w:rsidRPr="00B677E8" w:rsidRDefault="008D1E4A" w:rsidP="00C620E0">
            <w:pPr>
              <w:pStyle w:val="TAC"/>
              <w:rPr>
                <w:noProof/>
                <w:lang w:eastAsia="zh-CN"/>
              </w:rPr>
            </w:pPr>
            <w:r w:rsidRPr="00B677E8">
              <w:rPr>
                <w:noProof/>
                <w:lang w:eastAsia="zh-CN"/>
              </w:rPr>
              <w:t>DC_7A_n257H</w:t>
            </w:r>
          </w:p>
          <w:p w14:paraId="1A2B0121"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0927BCF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03997" w14:textId="77777777" w:rsidR="008D1E4A" w:rsidRPr="00EF5447" w:rsidRDefault="008D1E4A" w:rsidP="00C620E0">
            <w:pPr>
              <w:pStyle w:val="TAC"/>
              <w:rPr>
                <w:noProof/>
                <w:lang w:eastAsia="zh-CN"/>
              </w:rPr>
            </w:pPr>
            <w:r w:rsidRPr="00EF5447">
              <w:rPr>
                <w:noProof/>
                <w:lang w:eastAsia="zh-CN"/>
              </w:rPr>
              <w:t>DC_5A-30A_n260A</w:t>
            </w:r>
          </w:p>
          <w:p w14:paraId="46DE1638" w14:textId="77777777" w:rsidR="008D1E4A" w:rsidRPr="00EF5447" w:rsidRDefault="008D1E4A" w:rsidP="00C620E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1073D4E"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DC7C6CF"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_n260I</w:t>
            </w:r>
          </w:p>
          <w:p w14:paraId="1422B524"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_n260J</w:t>
            </w:r>
          </w:p>
          <w:p w14:paraId="128BD390"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_n260K</w:t>
            </w:r>
          </w:p>
          <w:p w14:paraId="193FF89B"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_n260L</w:t>
            </w:r>
          </w:p>
          <w:p w14:paraId="46311C1D" w14:textId="77777777" w:rsidR="008D1E4A" w:rsidRPr="00EF5447" w:rsidRDefault="008D1E4A" w:rsidP="00C620E0">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05B26" w14:textId="77777777" w:rsidR="008D1E4A" w:rsidRPr="00EF5447" w:rsidRDefault="008D1E4A" w:rsidP="00C620E0">
            <w:pPr>
              <w:pStyle w:val="TAC"/>
              <w:rPr>
                <w:noProof/>
                <w:lang w:eastAsia="zh-CN"/>
              </w:rPr>
            </w:pPr>
            <w:r w:rsidRPr="00EF5447">
              <w:rPr>
                <w:noProof/>
                <w:lang w:eastAsia="zh-CN"/>
              </w:rPr>
              <w:t>DC_5A_n260A</w:t>
            </w:r>
          </w:p>
          <w:p w14:paraId="3F85C01C"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rsidDel="00831B06" w14:paraId="72CABBDC" w14:textId="52BF4B04" w:rsidTr="00C620E0">
        <w:trPr>
          <w:trHeight w:val="187"/>
          <w:jc w:val="center"/>
          <w:del w:id="1433" w:author="Apple" w:date="2021-01-15T1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89AC1" w14:textId="71C2B2B0" w:rsidR="008D1E4A" w:rsidRPr="00EF5447" w:rsidDel="00831B06" w:rsidRDefault="008D1E4A" w:rsidP="00C620E0">
            <w:pPr>
              <w:pStyle w:val="TAC"/>
              <w:rPr>
                <w:del w:id="1434" w:author="Apple" w:date="2021-01-15T13:13:00Z"/>
              </w:rPr>
            </w:pPr>
            <w:del w:id="1435" w:author="Apple" w:date="2021-01-15T13:13:00Z">
              <w:r w:rsidRPr="00EF5447" w:rsidDel="00831B06">
                <w:delText>DC_8A-</w:delText>
              </w:r>
              <w:r w:rsidRPr="00EF5447" w:rsidDel="00831B06">
                <w:rPr>
                  <w:rFonts w:eastAsia="Malgun Gothic"/>
                </w:rPr>
                <w:delText>11A_</w:delText>
              </w:r>
              <w:r w:rsidRPr="00EF5447" w:rsidDel="00831B06">
                <w:delText>n</w:delText>
              </w:r>
              <w:r w:rsidRPr="00EF5447" w:rsidDel="00831B06">
                <w:rPr>
                  <w:rFonts w:eastAsia="Malgun Gothic"/>
                </w:rPr>
                <w:delText>257</w:delText>
              </w:r>
              <w:r w:rsidRPr="00EF5447" w:rsidDel="00831B06">
                <w:delText>A</w:delText>
              </w:r>
            </w:del>
          </w:p>
          <w:p w14:paraId="17A5CE35" w14:textId="09519ADC" w:rsidR="008D1E4A" w:rsidRPr="00EF5447" w:rsidDel="00831B06" w:rsidRDefault="008D1E4A" w:rsidP="00C620E0">
            <w:pPr>
              <w:pStyle w:val="TAC"/>
              <w:rPr>
                <w:del w:id="1436" w:author="Apple" w:date="2021-01-15T13:13:00Z"/>
                <w:lang w:eastAsia="fr-FR"/>
              </w:rPr>
            </w:pPr>
            <w:del w:id="1437" w:author="Apple" w:date="2021-01-15T13:13:00Z">
              <w:r w:rsidRPr="00EF5447" w:rsidDel="00831B06">
                <w:delText>DC_8A-</w:delText>
              </w:r>
              <w:r w:rsidRPr="00EF5447" w:rsidDel="00831B06">
                <w:rPr>
                  <w:rFonts w:eastAsia="Malgun Gothic"/>
                </w:rPr>
                <w:delText>11A_</w:delText>
              </w:r>
              <w:r w:rsidRPr="00EF5447" w:rsidDel="00831B06">
                <w:delText>n</w:delText>
              </w:r>
              <w:r w:rsidRPr="00EF5447" w:rsidDel="00831B06">
                <w:rPr>
                  <w:rFonts w:eastAsia="Malgun Gothic"/>
                </w:rPr>
                <w:delText>257</w:delText>
              </w:r>
              <w:r w:rsidRPr="00EF5447" w:rsidDel="00831B06">
                <w:delText>D</w:delText>
              </w:r>
            </w:del>
          </w:p>
          <w:p w14:paraId="4EE496E7" w14:textId="371E4C22" w:rsidR="008D1E4A" w:rsidRPr="00EF5447" w:rsidDel="00831B06" w:rsidRDefault="008D1E4A" w:rsidP="00C620E0">
            <w:pPr>
              <w:pStyle w:val="TAC"/>
              <w:rPr>
                <w:del w:id="1438" w:author="Apple" w:date="2021-01-15T13:13:00Z"/>
                <w:noProof/>
                <w:lang w:eastAsia="zh-CN"/>
              </w:rPr>
            </w:pPr>
            <w:del w:id="1439" w:author="Apple" w:date="2021-01-15T13:13:00Z">
              <w:r w:rsidRPr="00EF5447" w:rsidDel="00831B06">
                <w:rPr>
                  <w:noProof/>
                  <w:lang w:eastAsia="zh-CN"/>
                </w:rPr>
                <w:delText>DC_8A-11A_n257G</w:delText>
              </w:r>
            </w:del>
          </w:p>
          <w:p w14:paraId="327DF8FB" w14:textId="733FA169" w:rsidR="008D1E4A" w:rsidRPr="00EF5447" w:rsidDel="00831B06" w:rsidRDefault="008D1E4A" w:rsidP="00C620E0">
            <w:pPr>
              <w:pStyle w:val="TAC"/>
              <w:rPr>
                <w:del w:id="1440" w:author="Apple" w:date="2021-01-15T13:13:00Z"/>
                <w:noProof/>
                <w:lang w:eastAsia="zh-CN"/>
              </w:rPr>
            </w:pPr>
            <w:del w:id="1441" w:author="Apple" w:date="2021-01-15T13:13:00Z">
              <w:r w:rsidRPr="00EF5447" w:rsidDel="00831B06">
                <w:rPr>
                  <w:noProof/>
                  <w:lang w:eastAsia="zh-CN"/>
                </w:rPr>
                <w:delText>DC_8A-11A_n257H</w:delText>
              </w:r>
            </w:del>
          </w:p>
          <w:p w14:paraId="25C57F97" w14:textId="4BF797AA" w:rsidR="008D1E4A" w:rsidRPr="00EF5447" w:rsidDel="00831B06" w:rsidRDefault="008D1E4A" w:rsidP="00C620E0">
            <w:pPr>
              <w:pStyle w:val="TAC"/>
              <w:rPr>
                <w:del w:id="1442" w:author="Apple" w:date="2021-01-15T13:13:00Z"/>
                <w:noProof/>
                <w:lang w:eastAsia="zh-CN"/>
              </w:rPr>
            </w:pPr>
            <w:del w:id="1443" w:author="Apple" w:date="2021-01-15T13:13:00Z">
              <w:r w:rsidRPr="00EF5447" w:rsidDel="00831B06">
                <w:rPr>
                  <w:noProof/>
                  <w:lang w:eastAsia="zh-CN"/>
                </w:rPr>
                <w:delText>DC_8A-11A_n257I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BC857F" w14:textId="436A5C6C" w:rsidR="008D1E4A" w:rsidRPr="00EF5447" w:rsidDel="00831B06" w:rsidRDefault="008D1E4A" w:rsidP="00C620E0">
            <w:pPr>
              <w:pStyle w:val="TAC"/>
              <w:rPr>
                <w:del w:id="1444" w:author="Apple" w:date="2021-01-15T13:13:00Z"/>
                <w:rFonts w:eastAsiaTheme="minorEastAsia"/>
              </w:rPr>
            </w:pPr>
            <w:del w:id="1445" w:author="Apple" w:date="2021-01-15T13:13:00Z">
              <w:r w:rsidRPr="00EF5447" w:rsidDel="00831B06">
                <w:delText>DC_8A_n257A</w:delText>
              </w:r>
            </w:del>
          </w:p>
          <w:p w14:paraId="6F5A111B" w14:textId="5E7C9342" w:rsidR="008D1E4A" w:rsidRPr="00EF5447" w:rsidDel="00831B06" w:rsidRDefault="008D1E4A" w:rsidP="00C620E0">
            <w:pPr>
              <w:pStyle w:val="TAC"/>
              <w:rPr>
                <w:del w:id="1446" w:author="Apple" w:date="2021-01-15T13:13:00Z"/>
              </w:rPr>
            </w:pPr>
            <w:del w:id="1447" w:author="Apple" w:date="2021-01-15T13:13:00Z">
              <w:r w:rsidRPr="00EF5447" w:rsidDel="00831B06">
                <w:delText>DC_8A_n257D</w:delText>
              </w:r>
            </w:del>
          </w:p>
          <w:p w14:paraId="6D4F2CF2" w14:textId="2C624318" w:rsidR="008D1E4A" w:rsidRPr="00EF5447" w:rsidDel="00831B06" w:rsidRDefault="008D1E4A" w:rsidP="00C620E0">
            <w:pPr>
              <w:pStyle w:val="TAC"/>
              <w:rPr>
                <w:del w:id="1448" w:author="Apple" w:date="2021-01-15T13:13:00Z"/>
              </w:rPr>
            </w:pPr>
            <w:del w:id="1449" w:author="Apple" w:date="2021-01-15T13:13:00Z">
              <w:r w:rsidRPr="00EF5447" w:rsidDel="00831B06">
                <w:delText>DC_8A_n257G</w:delText>
              </w:r>
            </w:del>
          </w:p>
          <w:p w14:paraId="117C2EBC" w14:textId="3F0D6E01" w:rsidR="008D1E4A" w:rsidRPr="00EF5447" w:rsidDel="00831B06" w:rsidRDefault="008D1E4A" w:rsidP="00C620E0">
            <w:pPr>
              <w:pStyle w:val="TAC"/>
              <w:rPr>
                <w:del w:id="1450" w:author="Apple" w:date="2021-01-15T13:13:00Z"/>
              </w:rPr>
            </w:pPr>
            <w:del w:id="1451" w:author="Apple" w:date="2021-01-15T13:13:00Z">
              <w:r w:rsidRPr="00EF5447" w:rsidDel="00831B06">
                <w:delText>DC_8A_n257H</w:delText>
              </w:r>
            </w:del>
          </w:p>
          <w:p w14:paraId="6419AEA6" w14:textId="5CA5A282" w:rsidR="008D1E4A" w:rsidRPr="00EF5447" w:rsidDel="00831B06" w:rsidRDefault="008D1E4A" w:rsidP="00C620E0">
            <w:pPr>
              <w:pStyle w:val="TAC"/>
              <w:rPr>
                <w:del w:id="1452" w:author="Apple" w:date="2021-01-15T13:13:00Z"/>
              </w:rPr>
            </w:pPr>
            <w:del w:id="1453" w:author="Apple" w:date="2021-01-15T13:13:00Z">
              <w:r w:rsidRPr="00EF5447" w:rsidDel="00831B06">
                <w:delText>DC_8A_n257I</w:delText>
              </w:r>
            </w:del>
          </w:p>
          <w:p w14:paraId="484DF3AA" w14:textId="271DFBCC" w:rsidR="008D1E4A" w:rsidRPr="00EF5447" w:rsidDel="00831B06" w:rsidRDefault="008D1E4A" w:rsidP="00C620E0">
            <w:pPr>
              <w:pStyle w:val="TAC"/>
              <w:rPr>
                <w:del w:id="1454" w:author="Apple" w:date="2021-01-15T13:13:00Z"/>
                <w:rFonts w:eastAsiaTheme="minorEastAsia"/>
              </w:rPr>
            </w:pPr>
            <w:del w:id="1455" w:author="Apple" w:date="2021-01-15T13:13:00Z">
              <w:r w:rsidRPr="00EF5447" w:rsidDel="00831B06">
                <w:delText>DC_11A_n257A</w:delText>
              </w:r>
            </w:del>
          </w:p>
          <w:p w14:paraId="7189A708" w14:textId="2201DF14" w:rsidR="008D1E4A" w:rsidRPr="00EF5447" w:rsidDel="00831B06" w:rsidRDefault="008D1E4A" w:rsidP="00C620E0">
            <w:pPr>
              <w:pStyle w:val="TAC"/>
              <w:rPr>
                <w:del w:id="1456" w:author="Apple" w:date="2021-01-15T13:13:00Z"/>
              </w:rPr>
            </w:pPr>
            <w:del w:id="1457" w:author="Apple" w:date="2021-01-15T13:13:00Z">
              <w:r w:rsidRPr="00EF5447" w:rsidDel="00831B06">
                <w:delText>DC_11A_n257D</w:delText>
              </w:r>
            </w:del>
          </w:p>
          <w:p w14:paraId="48D9DBC9" w14:textId="3CF36E36" w:rsidR="008D1E4A" w:rsidRPr="00EF5447" w:rsidDel="00831B06" w:rsidRDefault="008D1E4A" w:rsidP="00C620E0">
            <w:pPr>
              <w:pStyle w:val="TAC"/>
              <w:rPr>
                <w:del w:id="1458" w:author="Apple" w:date="2021-01-15T13:13:00Z"/>
              </w:rPr>
            </w:pPr>
            <w:del w:id="1459" w:author="Apple" w:date="2021-01-15T13:13:00Z">
              <w:r w:rsidRPr="00EF5447" w:rsidDel="00831B06">
                <w:delText>DC_11A_n257G</w:delText>
              </w:r>
            </w:del>
          </w:p>
          <w:p w14:paraId="68D18DDA" w14:textId="2FF1A68B" w:rsidR="008D1E4A" w:rsidRPr="00EF5447" w:rsidDel="00831B06" w:rsidRDefault="008D1E4A" w:rsidP="00C620E0">
            <w:pPr>
              <w:pStyle w:val="TAC"/>
              <w:rPr>
                <w:del w:id="1460" w:author="Apple" w:date="2021-01-15T13:13:00Z"/>
              </w:rPr>
            </w:pPr>
            <w:del w:id="1461" w:author="Apple" w:date="2021-01-15T13:13:00Z">
              <w:r w:rsidRPr="00EF5447" w:rsidDel="00831B06">
                <w:delText>DC_11A_n257H</w:delText>
              </w:r>
            </w:del>
          </w:p>
          <w:p w14:paraId="4A3BCA3F" w14:textId="5ABE5492" w:rsidR="008D1E4A" w:rsidRPr="00EF5447" w:rsidDel="00831B06" w:rsidRDefault="008D1E4A" w:rsidP="00C620E0">
            <w:pPr>
              <w:pStyle w:val="TAC"/>
              <w:rPr>
                <w:del w:id="1462" w:author="Apple" w:date="2021-01-15T13:13:00Z"/>
                <w:noProof/>
                <w:lang w:eastAsia="zh-CN"/>
              </w:rPr>
            </w:pPr>
            <w:del w:id="1463" w:author="Apple" w:date="2021-01-15T13:13:00Z">
              <w:r w:rsidRPr="00EF5447" w:rsidDel="00831B06">
                <w:delText>DC_11A_n257I</w:delText>
              </w:r>
            </w:del>
          </w:p>
        </w:tc>
      </w:tr>
      <w:tr w:rsidR="008D1E4A" w:rsidRPr="00EF5447" w14:paraId="65D9C88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95D31E" w14:textId="77777777" w:rsidR="008D1E4A" w:rsidRPr="00EF5447" w:rsidRDefault="008D1E4A" w:rsidP="00C620E0">
            <w:pPr>
              <w:pStyle w:val="TAC"/>
              <w:rPr>
                <w:noProof/>
                <w:lang w:eastAsia="zh-CN"/>
              </w:rPr>
            </w:pPr>
            <w:r w:rsidRPr="00EF5447">
              <w:rPr>
                <w:noProof/>
                <w:lang w:eastAsia="zh-CN"/>
              </w:rPr>
              <w:lastRenderedPageBreak/>
              <w:t>DC_5A-66A_n260A</w:t>
            </w:r>
          </w:p>
          <w:p w14:paraId="1CD10AD4" w14:textId="77777777" w:rsidR="008D1E4A" w:rsidRPr="00EF5447" w:rsidRDefault="008D1E4A" w:rsidP="00C620E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A993432"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_n260H</w:t>
            </w:r>
          </w:p>
          <w:p w14:paraId="02741917"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_n260I</w:t>
            </w:r>
          </w:p>
          <w:p w14:paraId="3AF3404D"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_n260J</w:t>
            </w:r>
          </w:p>
          <w:p w14:paraId="20F6A59D"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13C4822"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0A820DB" w14:textId="77777777" w:rsidR="008D1E4A" w:rsidRPr="00EF5447" w:rsidRDefault="008D1E4A" w:rsidP="00C620E0">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16FF6" w14:textId="77777777" w:rsidR="008D1E4A" w:rsidRPr="00EF5447" w:rsidRDefault="008D1E4A" w:rsidP="00C620E0">
            <w:pPr>
              <w:pStyle w:val="TAC"/>
              <w:rPr>
                <w:noProof/>
                <w:lang w:eastAsia="zh-CN"/>
              </w:rPr>
            </w:pPr>
            <w:r w:rsidRPr="00EF5447">
              <w:rPr>
                <w:noProof/>
                <w:lang w:eastAsia="zh-CN"/>
              </w:rPr>
              <w:t>DC_5A_n260A</w:t>
            </w:r>
          </w:p>
          <w:p w14:paraId="7D9D953D" w14:textId="77777777" w:rsidR="008D1E4A" w:rsidRDefault="008D1E4A" w:rsidP="00C620E0">
            <w:pPr>
              <w:pStyle w:val="TAC"/>
              <w:rPr>
                <w:ins w:id="1464" w:author="Apple" w:date="2021-01-15T13:15:00Z"/>
                <w:noProof/>
                <w:lang w:eastAsia="zh-CN"/>
              </w:rPr>
            </w:pPr>
            <w:r w:rsidRPr="00EF5447">
              <w:rPr>
                <w:noProof/>
                <w:lang w:eastAsia="zh-CN"/>
              </w:rPr>
              <w:t>DC_66A_n260A</w:t>
            </w:r>
          </w:p>
          <w:p w14:paraId="21733268" w14:textId="77777777" w:rsidR="00831B06" w:rsidRPr="00EF5447" w:rsidRDefault="00831B06" w:rsidP="00831B06">
            <w:pPr>
              <w:pStyle w:val="TAC"/>
              <w:rPr>
                <w:ins w:id="1465" w:author="Apple" w:date="2021-01-15T13:15:00Z"/>
                <w:noProof/>
                <w:lang w:eastAsia="zh-CN"/>
              </w:rPr>
            </w:pPr>
            <w:ins w:id="1466" w:author="Apple" w:date="2021-01-15T13:15:00Z">
              <w:r w:rsidRPr="00EF5447">
                <w:rPr>
                  <w:noProof/>
                  <w:lang w:eastAsia="zh-CN"/>
                </w:rPr>
                <w:t>DC_5A_n260G</w:t>
              </w:r>
            </w:ins>
          </w:p>
          <w:p w14:paraId="13A4B643" w14:textId="77777777" w:rsidR="00831B06" w:rsidRDefault="00831B06" w:rsidP="00831B06">
            <w:pPr>
              <w:pStyle w:val="TAC"/>
              <w:rPr>
                <w:ins w:id="1467" w:author="Apple" w:date="2021-01-15T13:16:00Z"/>
                <w:noProof/>
                <w:lang w:eastAsia="zh-CN"/>
              </w:rPr>
            </w:pPr>
            <w:ins w:id="1468" w:author="Apple" w:date="2021-01-15T13:15:00Z">
              <w:r w:rsidRPr="00EF5447">
                <w:rPr>
                  <w:noProof/>
                  <w:lang w:eastAsia="zh-CN"/>
                </w:rPr>
                <w:t>DC_66A_n260G</w:t>
              </w:r>
            </w:ins>
          </w:p>
          <w:p w14:paraId="30F0E868" w14:textId="77777777" w:rsidR="00831B06" w:rsidRPr="00EF5447" w:rsidRDefault="00831B06" w:rsidP="00831B06">
            <w:pPr>
              <w:pStyle w:val="TAC"/>
              <w:rPr>
                <w:ins w:id="1469" w:author="Apple" w:date="2021-01-15T13:16:00Z"/>
                <w:noProof/>
                <w:lang w:eastAsia="zh-CN"/>
              </w:rPr>
            </w:pPr>
            <w:ins w:id="1470" w:author="Apple" w:date="2021-01-15T13:16:00Z">
              <w:r w:rsidRPr="00EF5447">
                <w:rPr>
                  <w:noProof/>
                  <w:lang w:eastAsia="zh-CN"/>
                </w:rPr>
                <w:t>DC_5A_n260H</w:t>
              </w:r>
            </w:ins>
          </w:p>
          <w:p w14:paraId="08EC03DE" w14:textId="77777777" w:rsidR="00831B06" w:rsidRDefault="00831B06" w:rsidP="00831B06">
            <w:pPr>
              <w:pStyle w:val="TAC"/>
              <w:rPr>
                <w:ins w:id="1471" w:author="Apple" w:date="2021-01-15T13:16:00Z"/>
                <w:noProof/>
                <w:lang w:eastAsia="zh-CN"/>
              </w:rPr>
            </w:pPr>
            <w:ins w:id="1472" w:author="Apple" w:date="2021-01-15T13:16:00Z">
              <w:r w:rsidRPr="00EF5447">
                <w:rPr>
                  <w:noProof/>
                  <w:lang w:eastAsia="zh-CN"/>
                </w:rPr>
                <w:t>DC_66A_n260H</w:t>
              </w:r>
            </w:ins>
          </w:p>
          <w:p w14:paraId="615D04B5" w14:textId="77777777" w:rsidR="00831B06" w:rsidRPr="00EF5447" w:rsidRDefault="00831B06" w:rsidP="00831B06">
            <w:pPr>
              <w:pStyle w:val="TAC"/>
              <w:rPr>
                <w:ins w:id="1473" w:author="Apple" w:date="2021-01-15T13:17:00Z"/>
                <w:lang w:eastAsia="zh-CN"/>
              </w:rPr>
            </w:pPr>
            <w:ins w:id="1474" w:author="Apple" w:date="2021-01-15T13:17:00Z">
              <w:r w:rsidRPr="00EF5447">
                <w:rPr>
                  <w:lang w:eastAsia="zh-CN"/>
                </w:rPr>
                <w:t>DC_5A_n260I</w:t>
              </w:r>
            </w:ins>
          </w:p>
          <w:p w14:paraId="3B311AB1" w14:textId="488A8246" w:rsidR="00831B06" w:rsidRPr="00EF5447" w:rsidRDefault="00831B06" w:rsidP="00831B06">
            <w:pPr>
              <w:pStyle w:val="TAC"/>
              <w:rPr>
                <w:noProof/>
                <w:lang w:eastAsia="zh-CN"/>
              </w:rPr>
            </w:pPr>
            <w:ins w:id="1475" w:author="Apple" w:date="2021-01-15T13:17:00Z">
              <w:r w:rsidRPr="00EF5447">
                <w:rPr>
                  <w:lang w:eastAsia="zh-CN"/>
                </w:rPr>
                <w:t>DC_66A_n260I</w:t>
              </w:r>
            </w:ins>
          </w:p>
        </w:tc>
      </w:tr>
      <w:tr w:rsidR="008D1E4A" w:rsidRPr="00EF5447" w:rsidDel="00831B06" w14:paraId="378568D3" w14:textId="01472530" w:rsidTr="00C620E0">
        <w:trPr>
          <w:trHeight w:val="187"/>
          <w:jc w:val="center"/>
          <w:del w:id="1476" w:author="Apple" w:date="2021-01-15T13: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F914D" w14:textId="690E9788" w:rsidR="008D1E4A" w:rsidRPr="00EF5447" w:rsidDel="00831B06" w:rsidRDefault="008D1E4A" w:rsidP="00C620E0">
            <w:pPr>
              <w:pStyle w:val="TAC"/>
              <w:rPr>
                <w:del w:id="1477" w:author="Apple" w:date="2021-01-15T13:17:00Z"/>
                <w:lang w:eastAsia="zh-CN"/>
              </w:rPr>
            </w:pPr>
            <w:del w:id="1478" w:author="Apple" w:date="2021-01-15T13:17:00Z">
              <w:r w:rsidRPr="00EF5447" w:rsidDel="00831B06">
                <w:rPr>
                  <w:lang w:eastAsia="zh-CN"/>
                </w:rPr>
                <w:delText>DC_5A-66A_n260I</w:delText>
              </w:r>
            </w:del>
          </w:p>
          <w:p w14:paraId="77A62D22" w14:textId="518F2CE6" w:rsidR="008D1E4A" w:rsidRPr="00EF5447" w:rsidDel="00831B06" w:rsidRDefault="008D1E4A" w:rsidP="00C620E0">
            <w:pPr>
              <w:pStyle w:val="TAC"/>
              <w:rPr>
                <w:del w:id="1479" w:author="Apple" w:date="2021-01-15T13:17:00Z"/>
                <w:lang w:eastAsia="zh-CN"/>
              </w:rPr>
            </w:pPr>
            <w:del w:id="1480" w:author="Apple" w:date="2021-01-15T13:17:00Z">
              <w:r w:rsidRPr="00EF5447" w:rsidDel="00831B06">
                <w:rPr>
                  <w:lang w:eastAsia="zh-CN"/>
                </w:rPr>
                <w:delText>DC_5A-66A_n260J</w:delText>
              </w:r>
            </w:del>
          </w:p>
          <w:p w14:paraId="3D1E5C6D" w14:textId="16094165" w:rsidR="008D1E4A" w:rsidRPr="00EF5447" w:rsidDel="00831B06" w:rsidRDefault="008D1E4A" w:rsidP="00C620E0">
            <w:pPr>
              <w:pStyle w:val="TAC"/>
              <w:rPr>
                <w:del w:id="1481" w:author="Apple" w:date="2021-01-15T13:17:00Z"/>
                <w:lang w:eastAsia="zh-CN"/>
              </w:rPr>
            </w:pPr>
            <w:del w:id="1482" w:author="Apple" w:date="2021-01-15T13:17:00Z">
              <w:r w:rsidRPr="00EF5447" w:rsidDel="00831B06">
                <w:rPr>
                  <w:lang w:eastAsia="zh-CN"/>
                </w:rPr>
                <w:delText>DC_5A-66A_n260K</w:delText>
              </w:r>
            </w:del>
          </w:p>
          <w:p w14:paraId="50CC8ACD" w14:textId="6ADBFE8B" w:rsidR="008D1E4A" w:rsidRPr="00EF5447" w:rsidDel="00831B06" w:rsidRDefault="008D1E4A" w:rsidP="00C620E0">
            <w:pPr>
              <w:pStyle w:val="TAC"/>
              <w:rPr>
                <w:del w:id="1483" w:author="Apple" w:date="2021-01-15T13:17:00Z"/>
                <w:lang w:eastAsia="zh-CN"/>
              </w:rPr>
            </w:pPr>
            <w:del w:id="1484" w:author="Apple" w:date="2021-01-15T13:17:00Z">
              <w:r w:rsidRPr="00EF5447" w:rsidDel="00831B06">
                <w:rPr>
                  <w:lang w:eastAsia="zh-CN"/>
                </w:rPr>
                <w:delText>DC_5A-66A_n260L</w:delText>
              </w:r>
            </w:del>
          </w:p>
          <w:p w14:paraId="51F5C612" w14:textId="4BBD5E4B" w:rsidR="008D1E4A" w:rsidRPr="00EF5447" w:rsidDel="00831B06" w:rsidRDefault="008D1E4A" w:rsidP="00C620E0">
            <w:pPr>
              <w:pStyle w:val="TAC"/>
              <w:rPr>
                <w:del w:id="1485" w:author="Apple" w:date="2021-01-15T13:17:00Z"/>
                <w:lang w:eastAsia="zh-CN"/>
              </w:rPr>
            </w:pPr>
            <w:del w:id="1486" w:author="Apple" w:date="2021-01-15T13:17:00Z">
              <w:r w:rsidRPr="00EF5447" w:rsidDel="00831B06">
                <w:rPr>
                  <w:lang w:eastAsia="zh-CN"/>
                </w:rPr>
                <w:delText>DC_5A-66A_n260M</w:delText>
              </w:r>
            </w:del>
          </w:p>
          <w:p w14:paraId="5CBC7415" w14:textId="28499499" w:rsidR="008D1E4A" w:rsidRPr="00EF5447" w:rsidDel="00831B06" w:rsidRDefault="008D1E4A" w:rsidP="00C620E0">
            <w:pPr>
              <w:pStyle w:val="TAC"/>
              <w:rPr>
                <w:del w:id="1487" w:author="Apple" w:date="2021-01-15T13:18:00Z"/>
                <w:lang w:eastAsia="zh-CN"/>
              </w:rPr>
            </w:pPr>
            <w:del w:id="1488" w:author="Apple" w:date="2021-01-15T13:18:00Z">
              <w:r w:rsidRPr="00EF5447" w:rsidDel="00831B06">
                <w:rPr>
                  <w:lang w:eastAsia="zh-CN"/>
                </w:rPr>
                <w:delText>DC_5A-66A-66A_n260I</w:delText>
              </w:r>
            </w:del>
          </w:p>
          <w:p w14:paraId="44BE37C6" w14:textId="250BD2CA" w:rsidR="008D1E4A" w:rsidRPr="00EF5447" w:rsidDel="00831B06" w:rsidRDefault="008D1E4A" w:rsidP="00C620E0">
            <w:pPr>
              <w:pStyle w:val="TAC"/>
              <w:rPr>
                <w:del w:id="1489" w:author="Apple" w:date="2021-01-15T13:18:00Z"/>
                <w:lang w:eastAsia="zh-CN"/>
              </w:rPr>
            </w:pPr>
            <w:del w:id="1490" w:author="Apple" w:date="2021-01-15T13:18:00Z">
              <w:r w:rsidRPr="00EF5447" w:rsidDel="00831B06">
                <w:rPr>
                  <w:lang w:eastAsia="zh-CN"/>
                </w:rPr>
                <w:delText>DC_5A-66A-66A_n260J</w:delText>
              </w:r>
            </w:del>
          </w:p>
          <w:p w14:paraId="506E8138" w14:textId="5CC8971B" w:rsidR="008D1E4A" w:rsidRPr="00EF5447" w:rsidDel="00831B06" w:rsidRDefault="008D1E4A" w:rsidP="00C620E0">
            <w:pPr>
              <w:pStyle w:val="TAC"/>
              <w:rPr>
                <w:del w:id="1491" w:author="Apple" w:date="2021-01-15T13:18:00Z"/>
                <w:lang w:eastAsia="zh-CN"/>
              </w:rPr>
            </w:pPr>
            <w:del w:id="1492" w:author="Apple" w:date="2021-01-15T13:18:00Z">
              <w:r w:rsidRPr="00EF5447" w:rsidDel="00831B06">
                <w:rPr>
                  <w:lang w:eastAsia="zh-CN"/>
                </w:rPr>
                <w:delText>DC_5A-66A-66A_n260K</w:delText>
              </w:r>
            </w:del>
          </w:p>
          <w:p w14:paraId="3A601677" w14:textId="0C742FA7" w:rsidR="008D1E4A" w:rsidRPr="00EF5447" w:rsidDel="00831B06" w:rsidRDefault="008D1E4A" w:rsidP="00C620E0">
            <w:pPr>
              <w:pStyle w:val="TAC"/>
              <w:rPr>
                <w:del w:id="1493" w:author="Apple" w:date="2021-01-15T13:18:00Z"/>
                <w:lang w:eastAsia="zh-CN"/>
              </w:rPr>
            </w:pPr>
            <w:del w:id="1494" w:author="Apple" w:date="2021-01-15T13:18:00Z">
              <w:r w:rsidRPr="00EF5447" w:rsidDel="00831B06">
                <w:rPr>
                  <w:lang w:eastAsia="zh-CN"/>
                </w:rPr>
                <w:delText>DC_5A-66A-66A_n260L</w:delText>
              </w:r>
            </w:del>
          </w:p>
          <w:p w14:paraId="134A93E6" w14:textId="309F527E" w:rsidR="008D1E4A" w:rsidRPr="00EF5447" w:rsidDel="00831B06" w:rsidRDefault="008D1E4A" w:rsidP="00C620E0">
            <w:pPr>
              <w:pStyle w:val="TAC"/>
              <w:rPr>
                <w:del w:id="1495" w:author="Apple" w:date="2021-01-15T13:18:00Z"/>
                <w:noProof/>
                <w:lang w:eastAsia="zh-CN"/>
              </w:rPr>
            </w:pPr>
            <w:del w:id="1496" w:author="Apple" w:date="2021-01-15T13:18: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888AA" w14:textId="25F1EB01" w:rsidR="008D1E4A" w:rsidRPr="00EF5447" w:rsidDel="00831B06" w:rsidRDefault="008D1E4A" w:rsidP="00C620E0">
            <w:pPr>
              <w:pStyle w:val="TAC"/>
              <w:rPr>
                <w:del w:id="1497" w:author="Apple" w:date="2021-01-15T13:18:00Z"/>
                <w:lang w:eastAsia="zh-CN"/>
              </w:rPr>
            </w:pPr>
            <w:del w:id="1498" w:author="Apple" w:date="2021-01-15T13:18:00Z">
              <w:r w:rsidRPr="00EF5447" w:rsidDel="00831B06">
                <w:rPr>
                  <w:lang w:eastAsia="zh-CN"/>
                </w:rPr>
                <w:delText>DC_5A_n260I</w:delText>
              </w:r>
            </w:del>
          </w:p>
          <w:p w14:paraId="5B3FBEBE" w14:textId="11DA5DA4" w:rsidR="008D1E4A" w:rsidRPr="00EF5447" w:rsidDel="00831B06" w:rsidRDefault="008D1E4A" w:rsidP="00C620E0">
            <w:pPr>
              <w:pStyle w:val="TAC"/>
              <w:rPr>
                <w:del w:id="1499" w:author="Apple" w:date="2021-01-15T13:18:00Z"/>
                <w:noProof/>
                <w:lang w:eastAsia="zh-CN"/>
              </w:rPr>
            </w:pPr>
            <w:del w:id="1500" w:author="Apple" w:date="2021-01-15T13:18:00Z">
              <w:r w:rsidRPr="00EF5447" w:rsidDel="00831B06">
                <w:rPr>
                  <w:lang w:eastAsia="zh-CN"/>
                </w:rPr>
                <w:delText>DC_66A_n260I</w:delText>
              </w:r>
            </w:del>
          </w:p>
        </w:tc>
      </w:tr>
      <w:tr w:rsidR="008D1E4A" w:rsidRPr="00EF5447" w14:paraId="3F10D99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132C6A" w14:textId="77777777" w:rsidR="008D1E4A" w:rsidRPr="00EF5447" w:rsidRDefault="008D1E4A" w:rsidP="00C620E0">
            <w:pPr>
              <w:pStyle w:val="TAC"/>
              <w:rPr>
                <w:noProof/>
                <w:lang w:eastAsia="zh-CN"/>
              </w:rPr>
            </w:pPr>
            <w:r w:rsidRPr="00EF5447">
              <w:rPr>
                <w:noProof/>
                <w:lang w:eastAsia="zh-CN"/>
              </w:rPr>
              <w:t>DC_5A-66A-66A_n260A</w:t>
            </w:r>
          </w:p>
          <w:p w14:paraId="3E9B961B" w14:textId="77777777" w:rsidR="008D1E4A" w:rsidRPr="00EF5447" w:rsidRDefault="008D1E4A" w:rsidP="00C620E0">
            <w:pPr>
              <w:pStyle w:val="TAC"/>
            </w:pPr>
            <w:r w:rsidRPr="00EF5447">
              <w:t>DC_5A-66A-66A_n260G</w:t>
            </w:r>
          </w:p>
          <w:p w14:paraId="71DA5B1A" w14:textId="77777777" w:rsidR="008D1E4A" w:rsidRPr="00EF5447" w:rsidRDefault="008D1E4A" w:rsidP="00C620E0">
            <w:pPr>
              <w:pStyle w:val="TAC"/>
              <w:rPr>
                <w:lang w:eastAsia="fr-FR"/>
              </w:rPr>
            </w:pPr>
            <w:r w:rsidRPr="00EF5447">
              <w:t>DC_5A-66A-66A_n260H</w:t>
            </w:r>
          </w:p>
          <w:p w14:paraId="60E5F7B8" w14:textId="77777777" w:rsidR="008D1E4A" w:rsidRPr="00EF5447" w:rsidRDefault="008D1E4A" w:rsidP="00C620E0">
            <w:pPr>
              <w:pStyle w:val="TAC"/>
              <w:rPr>
                <w:noProof/>
                <w:lang w:eastAsia="zh-CN"/>
              </w:rPr>
            </w:pPr>
            <w:r w:rsidRPr="00EF5447">
              <w:t>DC_5A-66A-66A_n260I</w:t>
            </w:r>
          </w:p>
          <w:p w14:paraId="715D30AC" w14:textId="77777777" w:rsidR="008D1E4A" w:rsidRPr="00EF5447" w:rsidRDefault="008D1E4A" w:rsidP="00C620E0">
            <w:pPr>
              <w:pStyle w:val="TAC"/>
              <w:rPr>
                <w:noProof/>
                <w:lang w:eastAsia="zh-CN"/>
              </w:rPr>
            </w:pPr>
            <w:r w:rsidRPr="00EF5447">
              <w:t>DC_5A-66A-66A_n260J</w:t>
            </w:r>
          </w:p>
          <w:p w14:paraId="1F2126BB" w14:textId="77777777" w:rsidR="008D1E4A" w:rsidRPr="00EF5447" w:rsidRDefault="008D1E4A" w:rsidP="00C620E0">
            <w:pPr>
              <w:pStyle w:val="TAC"/>
              <w:rPr>
                <w:noProof/>
                <w:lang w:eastAsia="zh-CN"/>
              </w:rPr>
            </w:pPr>
            <w:r w:rsidRPr="00EF5447">
              <w:t>DC_5A-66A-66A_n260K</w:t>
            </w:r>
          </w:p>
          <w:p w14:paraId="55D78B4E" w14:textId="77777777" w:rsidR="008D1E4A" w:rsidRPr="00EF5447" w:rsidRDefault="008D1E4A" w:rsidP="00C620E0">
            <w:pPr>
              <w:pStyle w:val="TAC"/>
              <w:rPr>
                <w:noProof/>
                <w:lang w:eastAsia="zh-CN"/>
              </w:rPr>
            </w:pPr>
            <w:r w:rsidRPr="00EF5447">
              <w:t>DC_5A-66A-66A_n260L</w:t>
            </w:r>
          </w:p>
          <w:p w14:paraId="49081217" w14:textId="77777777" w:rsidR="008D1E4A" w:rsidRPr="00EF5447" w:rsidRDefault="008D1E4A" w:rsidP="00C620E0">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AAE5A1" w14:textId="77777777" w:rsidR="008D1E4A" w:rsidRPr="00EF5447" w:rsidRDefault="008D1E4A" w:rsidP="00C620E0">
            <w:pPr>
              <w:pStyle w:val="TAC"/>
              <w:rPr>
                <w:noProof/>
                <w:lang w:eastAsia="zh-CN"/>
              </w:rPr>
            </w:pPr>
            <w:r w:rsidRPr="00EF5447">
              <w:rPr>
                <w:noProof/>
                <w:lang w:eastAsia="zh-CN"/>
              </w:rPr>
              <w:t>DC_5A_n260A</w:t>
            </w:r>
          </w:p>
          <w:p w14:paraId="441607FC" w14:textId="77777777" w:rsidR="00831B06" w:rsidRDefault="008D1E4A" w:rsidP="00831B06">
            <w:pPr>
              <w:pStyle w:val="TAC"/>
              <w:rPr>
                <w:ins w:id="1501" w:author="Apple" w:date="2021-01-15T13:17:00Z"/>
                <w:noProof/>
                <w:lang w:eastAsia="zh-CN"/>
              </w:rPr>
            </w:pPr>
            <w:r w:rsidRPr="00EF5447">
              <w:rPr>
                <w:noProof/>
                <w:lang w:eastAsia="zh-CN"/>
              </w:rPr>
              <w:t>DC_66A_n260A</w:t>
            </w:r>
          </w:p>
          <w:p w14:paraId="1C3D2158" w14:textId="77777777" w:rsidR="00831B06" w:rsidRPr="00EF5447" w:rsidRDefault="00831B06" w:rsidP="00831B06">
            <w:pPr>
              <w:pStyle w:val="TAC"/>
              <w:rPr>
                <w:ins w:id="1502" w:author="Apple" w:date="2021-01-15T13:17:00Z"/>
                <w:noProof/>
                <w:lang w:eastAsia="zh-CN"/>
              </w:rPr>
            </w:pPr>
            <w:ins w:id="1503" w:author="Apple" w:date="2021-01-15T13:17:00Z">
              <w:r w:rsidRPr="00EF5447">
                <w:rPr>
                  <w:noProof/>
                  <w:lang w:eastAsia="zh-CN"/>
                </w:rPr>
                <w:t>DC_5A_n260G</w:t>
              </w:r>
            </w:ins>
          </w:p>
          <w:p w14:paraId="7034FBCA" w14:textId="77777777" w:rsidR="00831B06" w:rsidRDefault="00831B06" w:rsidP="00831B06">
            <w:pPr>
              <w:pStyle w:val="TAC"/>
              <w:rPr>
                <w:ins w:id="1504" w:author="Apple" w:date="2021-01-15T13:17:00Z"/>
                <w:noProof/>
                <w:lang w:eastAsia="zh-CN"/>
              </w:rPr>
            </w:pPr>
            <w:ins w:id="1505" w:author="Apple" w:date="2021-01-15T13:17:00Z">
              <w:r w:rsidRPr="00EF5447">
                <w:rPr>
                  <w:noProof/>
                  <w:lang w:eastAsia="zh-CN"/>
                </w:rPr>
                <w:t>DC_66A_n260G</w:t>
              </w:r>
            </w:ins>
          </w:p>
          <w:p w14:paraId="3BAC77E2" w14:textId="77777777" w:rsidR="00831B06" w:rsidRPr="00EF5447" w:rsidRDefault="00831B06" w:rsidP="00831B06">
            <w:pPr>
              <w:pStyle w:val="TAC"/>
              <w:rPr>
                <w:ins w:id="1506" w:author="Apple" w:date="2021-01-15T13:17:00Z"/>
                <w:noProof/>
                <w:lang w:eastAsia="zh-CN"/>
              </w:rPr>
            </w:pPr>
            <w:ins w:id="1507" w:author="Apple" w:date="2021-01-15T13:17:00Z">
              <w:r w:rsidRPr="00EF5447">
                <w:rPr>
                  <w:noProof/>
                  <w:lang w:eastAsia="zh-CN"/>
                </w:rPr>
                <w:t>DC_5A_n260H</w:t>
              </w:r>
            </w:ins>
          </w:p>
          <w:p w14:paraId="627FEA8C" w14:textId="77777777" w:rsidR="00831B06" w:rsidRDefault="00831B06" w:rsidP="00831B06">
            <w:pPr>
              <w:pStyle w:val="TAC"/>
              <w:rPr>
                <w:ins w:id="1508" w:author="Apple" w:date="2021-01-15T13:17:00Z"/>
                <w:noProof/>
                <w:lang w:eastAsia="zh-CN"/>
              </w:rPr>
            </w:pPr>
            <w:ins w:id="1509" w:author="Apple" w:date="2021-01-15T13:17:00Z">
              <w:r w:rsidRPr="00EF5447">
                <w:rPr>
                  <w:noProof/>
                  <w:lang w:eastAsia="zh-CN"/>
                </w:rPr>
                <w:t>DC_66A_n260H</w:t>
              </w:r>
            </w:ins>
          </w:p>
          <w:p w14:paraId="6055E7B5" w14:textId="77777777" w:rsidR="00831B06" w:rsidRPr="00EF5447" w:rsidRDefault="00831B06" w:rsidP="00831B06">
            <w:pPr>
              <w:pStyle w:val="TAC"/>
              <w:rPr>
                <w:ins w:id="1510" w:author="Apple" w:date="2021-01-15T13:17:00Z"/>
                <w:lang w:eastAsia="zh-CN"/>
              </w:rPr>
            </w:pPr>
            <w:ins w:id="1511" w:author="Apple" w:date="2021-01-15T13:17:00Z">
              <w:r w:rsidRPr="00EF5447">
                <w:rPr>
                  <w:lang w:eastAsia="zh-CN"/>
                </w:rPr>
                <w:t>DC_5A_n260I</w:t>
              </w:r>
            </w:ins>
          </w:p>
          <w:p w14:paraId="18383333" w14:textId="5AA6E557" w:rsidR="008D1E4A" w:rsidRPr="00EF5447" w:rsidRDefault="00831B06" w:rsidP="00831B06">
            <w:pPr>
              <w:pStyle w:val="TAC"/>
              <w:rPr>
                <w:noProof/>
                <w:lang w:eastAsia="zh-CN"/>
              </w:rPr>
            </w:pPr>
            <w:ins w:id="1512" w:author="Apple" w:date="2021-01-15T13:17:00Z">
              <w:r w:rsidRPr="00EF5447">
                <w:rPr>
                  <w:lang w:eastAsia="zh-CN"/>
                </w:rPr>
                <w:t>DC_66A_n260I</w:t>
              </w:r>
            </w:ins>
          </w:p>
        </w:tc>
      </w:tr>
      <w:tr w:rsidR="008D1E4A" w:rsidRPr="00EF5447" w:rsidDel="00831B06" w14:paraId="6C5AE613" w14:textId="52C10622" w:rsidTr="00C620E0">
        <w:trPr>
          <w:trHeight w:val="187"/>
          <w:jc w:val="center"/>
          <w:del w:id="1513" w:author="Apple" w:date="2021-01-15T13: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79045A" w14:textId="2B0BFD10" w:rsidR="008D1E4A" w:rsidRPr="00EF5447" w:rsidDel="00831B06" w:rsidRDefault="008D1E4A" w:rsidP="00C620E0">
            <w:pPr>
              <w:pStyle w:val="TAC"/>
              <w:rPr>
                <w:del w:id="1514" w:author="Apple" w:date="2021-01-15T13:16:00Z"/>
                <w:lang w:eastAsia="fi-FI"/>
              </w:rPr>
            </w:pPr>
            <w:del w:id="1515"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_n260I</w:delText>
              </w:r>
            </w:del>
          </w:p>
          <w:p w14:paraId="31A89988" w14:textId="33F2A761" w:rsidR="008D1E4A" w:rsidRPr="00EF5447" w:rsidDel="00831B06" w:rsidRDefault="008D1E4A" w:rsidP="00C620E0">
            <w:pPr>
              <w:pStyle w:val="TAC"/>
              <w:rPr>
                <w:del w:id="1516" w:author="Apple" w:date="2021-01-15T13:16:00Z"/>
                <w:lang w:eastAsia="fi-FI"/>
              </w:rPr>
            </w:pPr>
            <w:del w:id="1517"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_n260J</w:delText>
              </w:r>
            </w:del>
          </w:p>
          <w:p w14:paraId="2C16D006" w14:textId="5587CB05" w:rsidR="008D1E4A" w:rsidRPr="00EF5447" w:rsidDel="00831B06" w:rsidRDefault="008D1E4A" w:rsidP="00C620E0">
            <w:pPr>
              <w:pStyle w:val="TAC"/>
              <w:rPr>
                <w:del w:id="1518" w:author="Apple" w:date="2021-01-15T13:16:00Z"/>
                <w:lang w:eastAsia="fi-FI"/>
              </w:rPr>
            </w:pPr>
            <w:del w:id="1519"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_n260K</w:delText>
              </w:r>
            </w:del>
          </w:p>
          <w:p w14:paraId="023732F3" w14:textId="76365F78" w:rsidR="008D1E4A" w:rsidRPr="00EF5447" w:rsidDel="00831B06" w:rsidRDefault="008D1E4A" w:rsidP="00C620E0">
            <w:pPr>
              <w:pStyle w:val="TAC"/>
              <w:rPr>
                <w:del w:id="1520" w:author="Apple" w:date="2021-01-15T13:16:00Z"/>
                <w:lang w:eastAsia="fi-FI"/>
              </w:rPr>
            </w:pPr>
            <w:del w:id="1521"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_n260L</w:delText>
              </w:r>
            </w:del>
          </w:p>
          <w:p w14:paraId="1AAA53AB" w14:textId="5759878C" w:rsidR="008D1E4A" w:rsidRPr="00EF5447" w:rsidDel="00831B06" w:rsidRDefault="008D1E4A" w:rsidP="00C620E0">
            <w:pPr>
              <w:pStyle w:val="TAC"/>
              <w:rPr>
                <w:del w:id="1522" w:author="Apple" w:date="2021-01-15T13:16:00Z"/>
                <w:lang w:eastAsia="zh-CN"/>
              </w:rPr>
            </w:pPr>
            <w:del w:id="1523" w:author="Apple" w:date="2021-01-15T13:16:00Z">
              <w:r w:rsidRPr="00EF5447" w:rsidDel="00831B06">
                <w:rPr>
                  <w:lang w:eastAsia="fi-FI"/>
                </w:rPr>
                <w:delText>DC_5A</w:delText>
              </w:r>
              <w:r w:rsidRPr="00EF5447" w:rsidDel="00831B06">
                <w:rPr>
                  <w:rFonts w:cs="Arial"/>
                  <w:noProof/>
                  <w:szCs w:val="18"/>
                  <w:lang w:eastAsia="zh-CN"/>
                </w:rPr>
                <w:delText>-66A</w:delText>
              </w:r>
              <w:r w:rsidRPr="00EF5447" w:rsidDel="00831B06">
                <w:rPr>
                  <w:lang w:eastAsia="fi-FI"/>
                </w:rPr>
                <w:delText>_n260M</w:delText>
              </w:r>
            </w:del>
          </w:p>
          <w:p w14:paraId="1358943A" w14:textId="077D230A" w:rsidR="008D1E4A" w:rsidRPr="00EF5447" w:rsidDel="00831B06" w:rsidRDefault="008D1E4A" w:rsidP="00C620E0">
            <w:pPr>
              <w:pStyle w:val="TAC"/>
              <w:rPr>
                <w:del w:id="1524" w:author="Apple" w:date="2021-01-15T13:18:00Z"/>
                <w:lang w:eastAsia="zh-CN"/>
              </w:rPr>
            </w:pPr>
            <w:del w:id="1525" w:author="Apple" w:date="2021-01-15T13:18:00Z">
              <w:r w:rsidRPr="00EF5447" w:rsidDel="00831B06">
                <w:rPr>
                  <w:lang w:eastAsia="zh-CN"/>
                </w:rPr>
                <w:delText>DC_5A-66A-66A_n260I</w:delText>
              </w:r>
            </w:del>
          </w:p>
          <w:p w14:paraId="483B3C07" w14:textId="6A748655" w:rsidR="008D1E4A" w:rsidRPr="00EF5447" w:rsidDel="00831B06" w:rsidRDefault="008D1E4A" w:rsidP="00C620E0">
            <w:pPr>
              <w:pStyle w:val="TAC"/>
              <w:rPr>
                <w:del w:id="1526" w:author="Apple" w:date="2021-01-15T13:18:00Z"/>
                <w:lang w:eastAsia="zh-CN"/>
              </w:rPr>
            </w:pPr>
            <w:del w:id="1527" w:author="Apple" w:date="2021-01-15T13:18:00Z">
              <w:r w:rsidRPr="00EF5447" w:rsidDel="00831B06">
                <w:rPr>
                  <w:lang w:eastAsia="zh-CN"/>
                </w:rPr>
                <w:delText>DC_5A-66A-66A_n260J</w:delText>
              </w:r>
            </w:del>
          </w:p>
          <w:p w14:paraId="237AB2E9" w14:textId="57342C3B" w:rsidR="008D1E4A" w:rsidRPr="00EF5447" w:rsidDel="00831B06" w:rsidRDefault="008D1E4A" w:rsidP="00C620E0">
            <w:pPr>
              <w:pStyle w:val="TAC"/>
              <w:rPr>
                <w:del w:id="1528" w:author="Apple" w:date="2021-01-15T13:18:00Z"/>
                <w:lang w:eastAsia="zh-CN"/>
              </w:rPr>
            </w:pPr>
            <w:del w:id="1529" w:author="Apple" w:date="2021-01-15T13:18:00Z">
              <w:r w:rsidRPr="00EF5447" w:rsidDel="00831B06">
                <w:rPr>
                  <w:lang w:eastAsia="zh-CN"/>
                </w:rPr>
                <w:delText>DC_5A-66A-66A_n260K</w:delText>
              </w:r>
            </w:del>
          </w:p>
          <w:p w14:paraId="352E4A5E" w14:textId="79721674" w:rsidR="008D1E4A" w:rsidRPr="00EF5447" w:rsidDel="00831B06" w:rsidRDefault="008D1E4A" w:rsidP="00C620E0">
            <w:pPr>
              <w:pStyle w:val="TAC"/>
              <w:rPr>
                <w:del w:id="1530" w:author="Apple" w:date="2021-01-15T13:18:00Z"/>
                <w:lang w:eastAsia="zh-CN"/>
              </w:rPr>
            </w:pPr>
            <w:del w:id="1531" w:author="Apple" w:date="2021-01-15T13:18:00Z">
              <w:r w:rsidRPr="00EF5447" w:rsidDel="00831B06">
                <w:rPr>
                  <w:lang w:eastAsia="zh-CN"/>
                </w:rPr>
                <w:delText>DC_5A-66A-66A_n260L</w:delText>
              </w:r>
            </w:del>
          </w:p>
          <w:p w14:paraId="4BE7DB0E" w14:textId="67024CA1" w:rsidR="008D1E4A" w:rsidRPr="00EF5447" w:rsidDel="00831B06" w:rsidRDefault="008D1E4A" w:rsidP="00C620E0">
            <w:pPr>
              <w:pStyle w:val="TAC"/>
              <w:rPr>
                <w:del w:id="1532" w:author="Apple" w:date="2021-01-15T13:18:00Z"/>
                <w:noProof/>
                <w:lang w:eastAsia="zh-CN"/>
              </w:rPr>
            </w:pPr>
            <w:del w:id="1533" w:author="Apple" w:date="2021-01-15T13:18: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CB78F0" w14:textId="3BD2E316" w:rsidR="008D1E4A" w:rsidRPr="00EF5447" w:rsidDel="00831B06" w:rsidRDefault="008D1E4A" w:rsidP="00C620E0">
            <w:pPr>
              <w:pStyle w:val="TAC"/>
              <w:rPr>
                <w:del w:id="1534" w:author="Apple" w:date="2021-01-15T13:18:00Z"/>
                <w:noProof/>
                <w:lang w:eastAsia="zh-CN"/>
              </w:rPr>
            </w:pPr>
            <w:del w:id="1535" w:author="Apple" w:date="2021-01-15T13:18:00Z">
              <w:r w:rsidRPr="00EF5447" w:rsidDel="00831B06">
                <w:rPr>
                  <w:noProof/>
                  <w:lang w:eastAsia="zh-CN"/>
                </w:rPr>
                <w:delText>DC_5A_n260G</w:delText>
              </w:r>
            </w:del>
          </w:p>
          <w:p w14:paraId="50EB424A" w14:textId="594F501B" w:rsidR="008D1E4A" w:rsidRPr="00EF5447" w:rsidDel="00831B06" w:rsidRDefault="008D1E4A" w:rsidP="00C620E0">
            <w:pPr>
              <w:pStyle w:val="TAC"/>
              <w:rPr>
                <w:del w:id="1536" w:author="Apple" w:date="2021-01-15T13:18:00Z"/>
                <w:noProof/>
                <w:lang w:eastAsia="zh-CN"/>
              </w:rPr>
            </w:pPr>
            <w:del w:id="1537" w:author="Apple" w:date="2021-01-15T13:18:00Z">
              <w:r w:rsidRPr="00EF5447" w:rsidDel="00831B06">
                <w:rPr>
                  <w:noProof/>
                  <w:lang w:eastAsia="zh-CN"/>
                </w:rPr>
                <w:delText>DC_66A_n260G</w:delText>
              </w:r>
            </w:del>
          </w:p>
        </w:tc>
      </w:tr>
      <w:tr w:rsidR="008D1E4A" w:rsidRPr="00EF5447" w:rsidDel="00831B06" w14:paraId="4B5F05D9" w14:textId="2D5B8B95" w:rsidTr="00C620E0">
        <w:trPr>
          <w:trHeight w:val="187"/>
          <w:jc w:val="center"/>
          <w:del w:id="1538" w:author="Apple" w:date="2021-01-15T13: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3954E5" w14:textId="2B25699B" w:rsidR="008D1E4A" w:rsidRPr="00EF5447" w:rsidDel="00831B06" w:rsidRDefault="008D1E4A" w:rsidP="00C620E0">
            <w:pPr>
              <w:pStyle w:val="TAC"/>
              <w:rPr>
                <w:del w:id="1539" w:author="Apple" w:date="2021-01-15T13:16:00Z"/>
                <w:lang w:eastAsia="fi-FI"/>
              </w:rPr>
            </w:pPr>
            <w:del w:id="1540" w:author="Apple" w:date="2021-01-15T13:16:00Z">
              <w:r w:rsidRPr="00EF5447" w:rsidDel="00831B06">
                <w:rPr>
                  <w:lang w:eastAsia="fi-FI"/>
                </w:rPr>
                <w:lastRenderedPageBreak/>
                <w:delText>DC_5A</w:delText>
              </w:r>
              <w:r w:rsidRPr="00EF5447" w:rsidDel="00831B06">
                <w:rPr>
                  <w:rFonts w:cs="Arial"/>
                  <w:noProof/>
                  <w:szCs w:val="18"/>
                </w:rPr>
                <w:delText>-66A</w:delText>
              </w:r>
              <w:r w:rsidRPr="00EF5447" w:rsidDel="00831B06">
                <w:rPr>
                  <w:lang w:eastAsia="fi-FI"/>
                </w:rPr>
                <w:delText>_n260I</w:delText>
              </w:r>
            </w:del>
          </w:p>
          <w:p w14:paraId="107AC7E9" w14:textId="34DF3F98" w:rsidR="008D1E4A" w:rsidRPr="00EF5447" w:rsidDel="00831B06" w:rsidRDefault="008D1E4A" w:rsidP="00C620E0">
            <w:pPr>
              <w:pStyle w:val="TAC"/>
              <w:rPr>
                <w:del w:id="1541" w:author="Apple" w:date="2021-01-15T13:16:00Z"/>
                <w:lang w:eastAsia="fi-FI"/>
              </w:rPr>
            </w:pPr>
            <w:del w:id="1542"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_n260J</w:delText>
              </w:r>
            </w:del>
          </w:p>
          <w:p w14:paraId="5153ECB7" w14:textId="59C21E7E" w:rsidR="008D1E4A" w:rsidRPr="00EF5447" w:rsidDel="00831B06" w:rsidRDefault="008D1E4A" w:rsidP="00C620E0">
            <w:pPr>
              <w:pStyle w:val="TAC"/>
              <w:rPr>
                <w:del w:id="1543" w:author="Apple" w:date="2021-01-15T13:16:00Z"/>
                <w:lang w:eastAsia="fi-FI"/>
              </w:rPr>
            </w:pPr>
            <w:del w:id="1544"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_n260K</w:delText>
              </w:r>
            </w:del>
          </w:p>
          <w:p w14:paraId="1BAD15BA" w14:textId="61741D79" w:rsidR="008D1E4A" w:rsidRPr="00EF5447" w:rsidDel="00831B06" w:rsidRDefault="008D1E4A" w:rsidP="00C620E0">
            <w:pPr>
              <w:pStyle w:val="TAC"/>
              <w:rPr>
                <w:del w:id="1545" w:author="Apple" w:date="2021-01-15T13:16:00Z"/>
                <w:lang w:eastAsia="fi-FI"/>
              </w:rPr>
            </w:pPr>
            <w:del w:id="1546"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_n260L</w:delText>
              </w:r>
            </w:del>
          </w:p>
          <w:p w14:paraId="5A2753F7" w14:textId="760B99BD" w:rsidR="008D1E4A" w:rsidRPr="00EF5447" w:rsidDel="00831B06" w:rsidRDefault="008D1E4A" w:rsidP="00C620E0">
            <w:pPr>
              <w:pStyle w:val="TAC"/>
              <w:rPr>
                <w:del w:id="1547" w:author="Apple" w:date="2021-01-15T13:16:00Z"/>
                <w:lang w:eastAsia="zh-CN"/>
              </w:rPr>
            </w:pPr>
            <w:del w:id="1548" w:author="Apple" w:date="2021-01-15T13:16:00Z">
              <w:r w:rsidRPr="00EF5447" w:rsidDel="00831B06">
                <w:rPr>
                  <w:lang w:eastAsia="fi-FI"/>
                </w:rPr>
                <w:delText>DC_5A</w:delText>
              </w:r>
              <w:r w:rsidRPr="00EF5447" w:rsidDel="00831B06">
                <w:rPr>
                  <w:rFonts w:cs="Arial"/>
                  <w:noProof/>
                  <w:szCs w:val="18"/>
                  <w:lang w:eastAsia="zh-CN"/>
                </w:rPr>
                <w:delText>-66A</w:delText>
              </w:r>
              <w:r w:rsidRPr="00EF5447" w:rsidDel="00831B06">
                <w:rPr>
                  <w:lang w:eastAsia="fi-FI"/>
                </w:rPr>
                <w:delText>_n260M</w:delText>
              </w:r>
            </w:del>
          </w:p>
          <w:p w14:paraId="31CD0AF1" w14:textId="0E0DFA29" w:rsidR="008D1E4A" w:rsidRPr="00EF5447" w:rsidDel="00831B06" w:rsidRDefault="008D1E4A" w:rsidP="00C620E0">
            <w:pPr>
              <w:pStyle w:val="TAC"/>
              <w:rPr>
                <w:del w:id="1549" w:author="Apple" w:date="2021-01-15T13:19:00Z"/>
                <w:lang w:eastAsia="zh-CN"/>
              </w:rPr>
            </w:pPr>
            <w:del w:id="1550" w:author="Apple" w:date="2021-01-15T13:19:00Z">
              <w:r w:rsidRPr="00EF5447" w:rsidDel="00831B06">
                <w:rPr>
                  <w:lang w:eastAsia="zh-CN"/>
                </w:rPr>
                <w:delText>DC_5A-66A-66A_n260I</w:delText>
              </w:r>
            </w:del>
          </w:p>
          <w:p w14:paraId="22297BB8" w14:textId="1CABBA67" w:rsidR="008D1E4A" w:rsidRPr="00EF5447" w:rsidDel="00831B06" w:rsidRDefault="008D1E4A" w:rsidP="00C620E0">
            <w:pPr>
              <w:pStyle w:val="TAC"/>
              <w:rPr>
                <w:del w:id="1551" w:author="Apple" w:date="2021-01-15T13:19:00Z"/>
                <w:lang w:eastAsia="zh-CN"/>
              </w:rPr>
            </w:pPr>
            <w:del w:id="1552" w:author="Apple" w:date="2021-01-15T13:19:00Z">
              <w:r w:rsidRPr="00EF5447" w:rsidDel="00831B06">
                <w:rPr>
                  <w:lang w:eastAsia="zh-CN"/>
                </w:rPr>
                <w:delText>DC_5A-66A-66A_n260J</w:delText>
              </w:r>
            </w:del>
          </w:p>
          <w:p w14:paraId="2C7C1637" w14:textId="35550770" w:rsidR="008D1E4A" w:rsidRPr="00EF5447" w:rsidDel="00831B06" w:rsidRDefault="008D1E4A" w:rsidP="00C620E0">
            <w:pPr>
              <w:pStyle w:val="TAC"/>
              <w:rPr>
                <w:del w:id="1553" w:author="Apple" w:date="2021-01-15T13:19:00Z"/>
                <w:lang w:eastAsia="zh-CN"/>
              </w:rPr>
            </w:pPr>
            <w:del w:id="1554" w:author="Apple" w:date="2021-01-15T13:19:00Z">
              <w:r w:rsidRPr="00EF5447" w:rsidDel="00831B06">
                <w:rPr>
                  <w:lang w:eastAsia="zh-CN"/>
                </w:rPr>
                <w:delText>DC_5A-66A-66A_n260K</w:delText>
              </w:r>
            </w:del>
          </w:p>
          <w:p w14:paraId="2F6D03B0" w14:textId="3934E459" w:rsidR="008D1E4A" w:rsidRPr="00EF5447" w:rsidDel="00831B06" w:rsidRDefault="008D1E4A" w:rsidP="00C620E0">
            <w:pPr>
              <w:pStyle w:val="TAC"/>
              <w:rPr>
                <w:del w:id="1555" w:author="Apple" w:date="2021-01-15T13:19:00Z"/>
                <w:lang w:eastAsia="zh-CN"/>
              </w:rPr>
            </w:pPr>
            <w:del w:id="1556" w:author="Apple" w:date="2021-01-15T13:19:00Z">
              <w:r w:rsidRPr="00EF5447" w:rsidDel="00831B06">
                <w:rPr>
                  <w:lang w:eastAsia="zh-CN"/>
                </w:rPr>
                <w:delText>DC_5A-66A-66A_n260L</w:delText>
              </w:r>
            </w:del>
          </w:p>
          <w:p w14:paraId="04334A43" w14:textId="6A1617B4" w:rsidR="008D1E4A" w:rsidRPr="00EF5447" w:rsidDel="00831B06" w:rsidRDefault="008D1E4A" w:rsidP="00C620E0">
            <w:pPr>
              <w:pStyle w:val="TAC"/>
              <w:rPr>
                <w:del w:id="1557" w:author="Apple" w:date="2021-01-15T13:19:00Z"/>
                <w:noProof/>
                <w:lang w:eastAsia="zh-CN"/>
              </w:rPr>
            </w:pPr>
            <w:del w:id="1558" w:author="Apple" w:date="2021-01-15T13:19: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B49F37" w14:textId="2B3719CA" w:rsidR="008D1E4A" w:rsidRPr="00EF5447" w:rsidDel="00831B06" w:rsidRDefault="008D1E4A" w:rsidP="00C620E0">
            <w:pPr>
              <w:pStyle w:val="TAC"/>
              <w:rPr>
                <w:del w:id="1559" w:author="Apple" w:date="2021-01-15T13:19:00Z"/>
                <w:noProof/>
                <w:lang w:eastAsia="zh-CN"/>
              </w:rPr>
            </w:pPr>
            <w:del w:id="1560" w:author="Apple" w:date="2021-01-15T13:19:00Z">
              <w:r w:rsidRPr="00EF5447" w:rsidDel="00831B06">
                <w:rPr>
                  <w:noProof/>
                  <w:lang w:eastAsia="zh-CN"/>
                </w:rPr>
                <w:delText>DC_5A_n260H</w:delText>
              </w:r>
            </w:del>
          </w:p>
          <w:p w14:paraId="324CE7A2" w14:textId="1FB2E72E" w:rsidR="008D1E4A" w:rsidRPr="00EF5447" w:rsidDel="00831B06" w:rsidRDefault="008D1E4A" w:rsidP="00C620E0">
            <w:pPr>
              <w:pStyle w:val="TAC"/>
              <w:rPr>
                <w:del w:id="1561" w:author="Apple" w:date="2021-01-15T13:19:00Z"/>
                <w:noProof/>
                <w:lang w:eastAsia="zh-CN"/>
              </w:rPr>
            </w:pPr>
            <w:del w:id="1562" w:author="Apple" w:date="2021-01-15T13:19:00Z">
              <w:r w:rsidRPr="00EF5447" w:rsidDel="00831B06">
                <w:rPr>
                  <w:noProof/>
                  <w:lang w:eastAsia="zh-CN"/>
                </w:rPr>
                <w:delText>DC_66A_n260H</w:delText>
              </w:r>
            </w:del>
          </w:p>
        </w:tc>
      </w:tr>
      <w:tr w:rsidR="008D1E4A" w:rsidRPr="00EF5447" w14:paraId="327BAC6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02110" w14:textId="77777777" w:rsidR="008D1E4A" w:rsidRPr="00EF5447" w:rsidRDefault="008D1E4A" w:rsidP="00C620E0">
            <w:pPr>
              <w:pStyle w:val="TAC"/>
              <w:rPr>
                <w:lang w:eastAsia="zh-CN"/>
              </w:rPr>
            </w:pPr>
            <w:r w:rsidRPr="00EF5447">
              <w:rPr>
                <w:lang w:eastAsia="zh-CN"/>
              </w:rPr>
              <w:t>DC_5A-66A_n261A</w:t>
            </w:r>
          </w:p>
          <w:p w14:paraId="16C8EDF7" w14:textId="2FAC7A15" w:rsidR="00831B06" w:rsidRPr="00EF5447" w:rsidRDefault="00831B06" w:rsidP="00831B06">
            <w:pPr>
              <w:pStyle w:val="TAC"/>
              <w:rPr>
                <w:ins w:id="1563" w:author="Apple" w:date="2021-01-15T13:20:00Z"/>
                <w:lang w:eastAsia="zh-CN"/>
              </w:rPr>
            </w:pPr>
            <w:ins w:id="1564" w:author="Apple" w:date="2021-01-15T13:20:00Z">
              <w:r w:rsidRPr="00EF5447">
                <w:rPr>
                  <w:lang w:eastAsia="zh-CN"/>
                </w:rPr>
                <w:t>DC_5A-66A_n261</w:t>
              </w:r>
              <w:r>
                <w:rPr>
                  <w:lang w:eastAsia="zh-CN"/>
                </w:rPr>
                <w:t>G</w:t>
              </w:r>
            </w:ins>
          </w:p>
          <w:p w14:paraId="6EC967BA" w14:textId="1B0F7137" w:rsidR="00831B06" w:rsidRPr="00EF5447" w:rsidRDefault="00831B06" w:rsidP="00831B06">
            <w:pPr>
              <w:pStyle w:val="TAC"/>
              <w:rPr>
                <w:ins w:id="1565" w:author="Apple" w:date="2021-01-15T13:20:00Z"/>
                <w:lang w:eastAsia="zh-CN"/>
              </w:rPr>
            </w:pPr>
            <w:ins w:id="1566" w:author="Apple" w:date="2021-01-15T13:20:00Z">
              <w:r w:rsidRPr="00EF5447">
                <w:rPr>
                  <w:lang w:eastAsia="zh-CN"/>
                </w:rPr>
                <w:t>DC_5A-66A_n261</w:t>
              </w:r>
              <w:r>
                <w:rPr>
                  <w:lang w:eastAsia="zh-CN"/>
                </w:rPr>
                <w:t>H</w:t>
              </w:r>
            </w:ins>
          </w:p>
          <w:p w14:paraId="43B12460" w14:textId="77777777" w:rsidR="008D1E4A" w:rsidRPr="00EF5447" w:rsidRDefault="008D1E4A" w:rsidP="00C620E0">
            <w:pPr>
              <w:pStyle w:val="TAC"/>
              <w:rPr>
                <w:lang w:eastAsia="zh-CN"/>
              </w:rPr>
            </w:pPr>
            <w:r w:rsidRPr="00EF5447">
              <w:rPr>
                <w:lang w:eastAsia="zh-CN"/>
              </w:rPr>
              <w:t>DC_5A-66A_n261I</w:t>
            </w:r>
          </w:p>
          <w:p w14:paraId="7DCD4E3D" w14:textId="77777777" w:rsidR="008D1E4A" w:rsidRPr="00EF5447" w:rsidRDefault="008D1E4A" w:rsidP="00C620E0">
            <w:pPr>
              <w:pStyle w:val="TAC"/>
              <w:rPr>
                <w:lang w:eastAsia="zh-CN"/>
              </w:rPr>
            </w:pPr>
            <w:r w:rsidRPr="00EF5447">
              <w:rPr>
                <w:lang w:eastAsia="zh-CN"/>
              </w:rPr>
              <w:t>DC_5A-66A_n261J</w:t>
            </w:r>
          </w:p>
          <w:p w14:paraId="483F726B" w14:textId="77777777" w:rsidR="008D1E4A" w:rsidRPr="00EF5447" w:rsidRDefault="008D1E4A" w:rsidP="00C620E0">
            <w:pPr>
              <w:pStyle w:val="TAC"/>
              <w:rPr>
                <w:lang w:eastAsia="zh-CN"/>
              </w:rPr>
            </w:pPr>
            <w:r w:rsidRPr="00EF5447">
              <w:rPr>
                <w:lang w:eastAsia="zh-CN"/>
              </w:rPr>
              <w:t>DC_5A-66A_n261K</w:t>
            </w:r>
          </w:p>
          <w:p w14:paraId="4515613E" w14:textId="77777777" w:rsidR="008D1E4A" w:rsidRPr="00EF5447" w:rsidRDefault="008D1E4A" w:rsidP="00C620E0">
            <w:pPr>
              <w:pStyle w:val="TAC"/>
              <w:rPr>
                <w:lang w:eastAsia="zh-CN"/>
              </w:rPr>
            </w:pPr>
            <w:r w:rsidRPr="00EF5447">
              <w:rPr>
                <w:lang w:eastAsia="zh-CN"/>
              </w:rPr>
              <w:t>DC_5A-66A_n261L</w:t>
            </w:r>
          </w:p>
          <w:p w14:paraId="6040505A" w14:textId="77777777" w:rsidR="008D1E4A" w:rsidRPr="00EF5447" w:rsidRDefault="008D1E4A" w:rsidP="00C620E0">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577BD1" w14:textId="77777777" w:rsidR="008D1E4A" w:rsidRPr="00EF5447" w:rsidRDefault="008D1E4A" w:rsidP="00C620E0">
            <w:pPr>
              <w:pStyle w:val="TAC"/>
              <w:rPr>
                <w:lang w:eastAsia="zh-CN"/>
              </w:rPr>
            </w:pPr>
            <w:r w:rsidRPr="00EF5447">
              <w:rPr>
                <w:lang w:eastAsia="zh-CN"/>
              </w:rPr>
              <w:t>DC_5A_n261A</w:t>
            </w:r>
          </w:p>
          <w:p w14:paraId="68C82CDD" w14:textId="77777777" w:rsidR="008D1E4A" w:rsidRDefault="008D1E4A" w:rsidP="00C620E0">
            <w:pPr>
              <w:pStyle w:val="TAC"/>
              <w:rPr>
                <w:ins w:id="1567" w:author="Apple" w:date="2021-01-15T13:21:00Z"/>
                <w:lang w:eastAsia="zh-CN"/>
              </w:rPr>
            </w:pPr>
            <w:r w:rsidRPr="00EF5447">
              <w:rPr>
                <w:lang w:eastAsia="zh-CN"/>
              </w:rPr>
              <w:t>DC_66A_n261A</w:t>
            </w:r>
          </w:p>
          <w:p w14:paraId="626E16E4" w14:textId="77777777" w:rsidR="00831B06" w:rsidRPr="00EF5447" w:rsidRDefault="00831B06" w:rsidP="00831B06">
            <w:pPr>
              <w:pStyle w:val="TAC"/>
              <w:rPr>
                <w:ins w:id="1568" w:author="Apple" w:date="2021-01-15T13:21:00Z"/>
                <w:lang w:eastAsia="zh-CN"/>
              </w:rPr>
            </w:pPr>
            <w:ins w:id="1569" w:author="Apple" w:date="2021-01-15T13:21:00Z">
              <w:r w:rsidRPr="00EF5447">
                <w:rPr>
                  <w:lang w:eastAsia="zh-CN"/>
                </w:rPr>
                <w:t>DC_5A_n261G</w:t>
              </w:r>
            </w:ins>
          </w:p>
          <w:p w14:paraId="57CD5839" w14:textId="77777777" w:rsidR="00831B06" w:rsidRDefault="00831B06" w:rsidP="00831B06">
            <w:pPr>
              <w:pStyle w:val="TAC"/>
              <w:rPr>
                <w:ins w:id="1570" w:author="Apple" w:date="2021-01-15T13:21:00Z"/>
                <w:lang w:eastAsia="zh-CN"/>
              </w:rPr>
            </w:pPr>
            <w:ins w:id="1571" w:author="Apple" w:date="2021-01-15T13:21:00Z">
              <w:r w:rsidRPr="00EF5447">
                <w:rPr>
                  <w:lang w:eastAsia="zh-CN"/>
                </w:rPr>
                <w:t>DC_66A_n261G</w:t>
              </w:r>
            </w:ins>
          </w:p>
          <w:p w14:paraId="7BBE7A84" w14:textId="77777777" w:rsidR="00831B06" w:rsidRPr="00EF5447" w:rsidRDefault="00831B06" w:rsidP="00831B06">
            <w:pPr>
              <w:pStyle w:val="TAC"/>
              <w:rPr>
                <w:ins w:id="1572" w:author="Apple" w:date="2021-01-15T13:21:00Z"/>
                <w:lang w:eastAsia="zh-CN"/>
              </w:rPr>
            </w:pPr>
            <w:ins w:id="1573" w:author="Apple" w:date="2021-01-15T13:21:00Z">
              <w:r w:rsidRPr="00EF5447">
                <w:rPr>
                  <w:lang w:eastAsia="zh-CN"/>
                </w:rPr>
                <w:t>DC_5A_n261H</w:t>
              </w:r>
            </w:ins>
          </w:p>
          <w:p w14:paraId="6BDED2F8" w14:textId="77777777" w:rsidR="00831B06" w:rsidRDefault="00831B06" w:rsidP="00831B06">
            <w:pPr>
              <w:pStyle w:val="TAC"/>
              <w:rPr>
                <w:ins w:id="1574" w:author="Apple" w:date="2021-01-15T13:21:00Z"/>
                <w:lang w:eastAsia="zh-CN"/>
              </w:rPr>
            </w:pPr>
            <w:ins w:id="1575" w:author="Apple" w:date="2021-01-15T13:21:00Z">
              <w:r w:rsidRPr="00EF5447">
                <w:rPr>
                  <w:lang w:eastAsia="zh-CN"/>
                </w:rPr>
                <w:t>DC_66A_n261H</w:t>
              </w:r>
            </w:ins>
          </w:p>
          <w:p w14:paraId="5E5051FA" w14:textId="77777777" w:rsidR="00831B06" w:rsidRPr="00EF5447" w:rsidRDefault="00831B06" w:rsidP="00831B06">
            <w:pPr>
              <w:pStyle w:val="TAC"/>
              <w:rPr>
                <w:ins w:id="1576" w:author="Apple" w:date="2021-01-15T13:21:00Z"/>
                <w:lang w:eastAsia="zh-CN"/>
              </w:rPr>
            </w:pPr>
            <w:ins w:id="1577" w:author="Apple" w:date="2021-01-15T13:21:00Z">
              <w:r w:rsidRPr="00EF5447">
                <w:rPr>
                  <w:lang w:eastAsia="zh-CN"/>
                </w:rPr>
                <w:t>DC_5A_n261I</w:t>
              </w:r>
            </w:ins>
          </w:p>
          <w:p w14:paraId="1D35C2B7" w14:textId="4A65D496" w:rsidR="00831B06" w:rsidRPr="00EF5447" w:rsidRDefault="00831B06" w:rsidP="00831B06">
            <w:pPr>
              <w:pStyle w:val="TAC"/>
              <w:rPr>
                <w:noProof/>
                <w:lang w:eastAsia="zh-CN"/>
              </w:rPr>
            </w:pPr>
            <w:ins w:id="1578" w:author="Apple" w:date="2021-01-15T13:21:00Z">
              <w:r w:rsidRPr="00EF5447">
                <w:rPr>
                  <w:lang w:eastAsia="zh-CN"/>
                </w:rPr>
                <w:t>DC_66A_n261I</w:t>
              </w:r>
            </w:ins>
          </w:p>
        </w:tc>
      </w:tr>
      <w:tr w:rsidR="00831B06" w:rsidRPr="00EF5447" w14:paraId="5BE70984" w14:textId="77777777" w:rsidTr="00C620E0">
        <w:trPr>
          <w:trHeight w:val="187"/>
          <w:jc w:val="center"/>
          <w:ins w:id="1579" w:author="Apple" w:date="2021-01-15T13: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A38AF6" w14:textId="77777777" w:rsidR="00831B06" w:rsidRPr="00EF5447" w:rsidRDefault="00831B06" w:rsidP="00831B06">
            <w:pPr>
              <w:pStyle w:val="TAC"/>
              <w:rPr>
                <w:ins w:id="1580" w:author="Apple" w:date="2021-01-15T13:23:00Z"/>
                <w:lang w:eastAsia="zh-CN"/>
              </w:rPr>
            </w:pPr>
            <w:ins w:id="1581" w:author="Apple" w:date="2021-01-15T13:23:00Z">
              <w:r w:rsidRPr="00EF5447">
                <w:rPr>
                  <w:lang w:eastAsia="zh-CN"/>
                </w:rPr>
                <w:t>DC_5A-66A-66A_n261A</w:t>
              </w:r>
            </w:ins>
          </w:p>
          <w:p w14:paraId="0094FFB5" w14:textId="54742FCD" w:rsidR="00831B06" w:rsidRPr="00EF5447" w:rsidRDefault="00831B06" w:rsidP="00831B06">
            <w:pPr>
              <w:pStyle w:val="TAC"/>
              <w:rPr>
                <w:ins w:id="1582" w:author="Apple" w:date="2021-01-15T13:23:00Z"/>
                <w:lang w:eastAsia="zh-CN"/>
              </w:rPr>
            </w:pPr>
            <w:ins w:id="1583" w:author="Apple" w:date="2021-01-15T13:23:00Z">
              <w:r w:rsidRPr="00EF5447">
                <w:rPr>
                  <w:lang w:eastAsia="zh-CN"/>
                </w:rPr>
                <w:t>DC_5A-66A-66A_n261</w:t>
              </w:r>
              <w:r>
                <w:rPr>
                  <w:lang w:eastAsia="zh-CN"/>
                </w:rPr>
                <w:t>G</w:t>
              </w:r>
            </w:ins>
          </w:p>
          <w:p w14:paraId="14D44D01" w14:textId="1B89FCF3" w:rsidR="00831B06" w:rsidRPr="00EF5447" w:rsidRDefault="00831B06" w:rsidP="00831B06">
            <w:pPr>
              <w:pStyle w:val="TAC"/>
              <w:rPr>
                <w:ins w:id="1584" w:author="Apple" w:date="2021-01-15T13:23:00Z"/>
                <w:lang w:eastAsia="zh-CN"/>
              </w:rPr>
            </w:pPr>
            <w:ins w:id="1585" w:author="Apple" w:date="2021-01-15T13:23:00Z">
              <w:r w:rsidRPr="00EF5447">
                <w:rPr>
                  <w:lang w:eastAsia="zh-CN"/>
                </w:rPr>
                <w:t>DC_5A-66A-66A_n261</w:t>
              </w:r>
              <w:r>
                <w:rPr>
                  <w:lang w:eastAsia="zh-CN"/>
                </w:rPr>
                <w:t>H</w:t>
              </w:r>
            </w:ins>
          </w:p>
          <w:p w14:paraId="7B1704A9" w14:textId="77777777" w:rsidR="00831B06" w:rsidRPr="00EF5447" w:rsidRDefault="00831B06" w:rsidP="00831B06">
            <w:pPr>
              <w:pStyle w:val="TAC"/>
              <w:rPr>
                <w:ins w:id="1586" w:author="Apple" w:date="2021-01-15T13:23:00Z"/>
                <w:lang w:eastAsia="zh-CN"/>
              </w:rPr>
            </w:pPr>
            <w:ins w:id="1587" w:author="Apple" w:date="2021-01-15T13:23:00Z">
              <w:r w:rsidRPr="00EF5447">
                <w:rPr>
                  <w:lang w:eastAsia="zh-CN"/>
                </w:rPr>
                <w:t>DC_5A-66A-66A_n261I</w:t>
              </w:r>
            </w:ins>
          </w:p>
          <w:p w14:paraId="3D1ACCFE" w14:textId="77777777" w:rsidR="00831B06" w:rsidRPr="00EF5447" w:rsidRDefault="00831B06" w:rsidP="00831B06">
            <w:pPr>
              <w:pStyle w:val="TAC"/>
              <w:rPr>
                <w:ins w:id="1588" w:author="Apple" w:date="2021-01-15T13:23:00Z"/>
                <w:lang w:eastAsia="zh-CN"/>
              </w:rPr>
            </w:pPr>
            <w:ins w:id="1589" w:author="Apple" w:date="2021-01-15T13:23:00Z">
              <w:r w:rsidRPr="00EF5447">
                <w:rPr>
                  <w:lang w:eastAsia="zh-CN"/>
                </w:rPr>
                <w:t>DC_5A-66A-66A_n261J</w:t>
              </w:r>
            </w:ins>
          </w:p>
          <w:p w14:paraId="48370104" w14:textId="77777777" w:rsidR="00831B06" w:rsidRPr="00EF5447" w:rsidRDefault="00831B06" w:rsidP="00831B06">
            <w:pPr>
              <w:pStyle w:val="TAC"/>
              <w:rPr>
                <w:ins w:id="1590" w:author="Apple" w:date="2021-01-15T13:23:00Z"/>
                <w:lang w:eastAsia="zh-CN"/>
              </w:rPr>
            </w:pPr>
            <w:ins w:id="1591" w:author="Apple" w:date="2021-01-15T13:23:00Z">
              <w:r w:rsidRPr="00EF5447">
                <w:rPr>
                  <w:lang w:eastAsia="zh-CN"/>
                </w:rPr>
                <w:t>DC_5A-66A-66A_n261K</w:t>
              </w:r>
            </w:ins>
          </w:p>
          <w:p w14:paraId="012EE101" w14:textId="77777777" w:rsidR="00831B06" w:rsidRPr="00EF5447" w:rsidRDefault="00831B06" w:rsidP="00831B06">
            <w:pPr>
              <w:pStyle w:val="TAC"/>
              <w:rPr>
                <w:ins w:id="1592" w:author="Apple" w:date="2021-01-15T13:23:00Z"/>
                <w:lang w:eastAsia="zh-CN"/>
              </w:rPr>
            </w:pPr>
            <w:ins w:id="1593" w:author="Apple" w:date="2021-01-15T13:23:00Z">
              <w:r w:rsidRPr="00EF5447">
                <w:rPr>
                  <w:lang w:eastAsia="zh-CN"/>
                </w:rPr>
                <w:t>DC_5A-66A-66A_n261L</w:t>
              </w:r>
            </w:ins>
          </w:p>
          <w:p w14:paraId="7E7AA213" w14:textId="77777777" w:rsidR="00831B06" w:rsidRPr="00EF5447" w:rsidRDefault="00831B06" w:rsidP="00831B06">
            <w:pPr>
              <w:pStyle w:val="TAC"/>
              <w:rPr>
                <w:ins w:id="1594" w:author="Apple" w:date="2021-01-15T13:23:00Z"/>
                <w:lang w:eastAsia="zh-CN"/>
              </w:rPr>
            </w:pPr>
            <w:ins w:id="1595" w:author="Apple" w:date="2021-01-15T13:23:00Z">
              <w:r w:rsidRPr="00EF5447">
                <w:rPr>
                  <w:lang w:eastAsia="zh-CN"/>
                </w:rPr>
                <w:t>DC_5A-66A-66A_n261M</w:t>
              </w:r>
            </w:ins>
          </w:p>
          <w:p w14:paraId="5976024A" w14:textId="77777777" w:rsidR="00831B06" w:rsidRPr="00EF5447" w:rsidRDefault="00831B06" w:rsidP="00831B06">
            <w:pPr>
              <w:pStyle w:val="TAC"/>
              <w:rPr>
                <w:ins w:id="1596" w:author="Apple" w:date="2021-01-15T13:22:00Z"/>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B6818" w14:textId="77777777" w:rsidR="00831B06" w:rsidRPr="00EF5447" w:rsidRDefault="00831B06" w:rsidP="00831B06">
            <w:pPr>
              <w:pStyle w:val="TAC"/>
              <w:rPr>
                <w:ins w:id="1597" w:author="Apple" w:date="2021-01-15T13:22:00Z"/>
                <w:lang w:eastAsia="zh-CN"/>
              </w:rPr>
            </w:pPr>
            <w:ins w:id="1598" w:author="Apple" w:date="2021-01-15T13:22:00Z">
              <w:r w:rsidRPr="00EF5447">
                <w:rPr>
                  <w:lang w:eastAsia="zh-CN"/>
                </w:rPr>
                <w:t>DC_5A_n261A</w:t>
              </w:r>
            </w:ins>
          </w:p>
          <w:p w14:paraId="740545CB" w14:textId="77777777" w:rsidR="00831B06" w:rsidRDefault="00831B06" w:rsidP="00831B06">
            <w:pPr>
              <w:pStyle w:val="TAC"/>
              <w:rPr>
                <w:ins w:id="1599" w:author="Apple" w:date="2021-01-15T13:22:00Z"/>
                <w:lang w:eastAsia="zh-CN"/>
              </w:rPr>
            </w:pPr>
            <w:ins w:id="1600" w:author="Apple" w:date="2021-01-15T13:22:00Z">
              <w:r w:rsidRPr="00EF5447">
                <w:rPr>
                  <w:lang w:eastAsia="zh-CN"/>
                </w:rPr>
                <w:t>DC_66A_n261A</w:t>
              </w:r>
            </w:ins>
          </w:p>
          <w:p w14:paraId="09537E3A" w14:textId="77777777" w:rsidR="00831B06" w:rsidRPr="00EF5447" w:rsidRDefault="00831B06" w:rsidP="00831B06">
            <w:pPr>
              <w:pStyle w:val="TAC"/>
              <w:rPr>
                <w:ins w:id="1601" w:author="Apple" w:date="2021-01-15T13:22:00Z"/>
                <w:lang w:eastAsia="zh-CN"/>
              </w:rPr>
            </w:pPr>
            <w:ins w:id="1602" w:author="Apple" w:date="2021-01-15T13:22:00Z">
              <w:r w:rsidRPr="00EF5447">
                <w:rPr>
                  <w:lang w:eastAsia="zh-CN"/>
                </w:rPr>
                <w:t>DC_5A_n261G</w:t>
              </w:r>
            </w:ins>
          </w:p>
          <w:p w14:paraId="631E25C0" w14:textId="77777777" w:rsidR="00831B06" w:rsidRDefault="00831B06" w:rsidP="00831B06">
            <w:pPr>
              <w:pStyle w:val="TAC"/>
              <w:rPr>
                <w:ins w:id="1603" w:author="Apple" w:date="2021-01-15T13:22:00Z"/>
                <w:lang w:eastAsia="zh-CN"/>
              </w:rPr>
            </w:pPr>
            <w:ins w:id="1604" w:author="Apple" w:date="2021-01-15T13:22:00Z">
              <w:r w:rsidRPr="00EF5447">
                <w:rPr>
                  <w:lang w:eastAsia="zh-CN"/>
                </w:rPr>
                <w:t>DC_66A_n261G</w:t>
              </w:r>
            </w:ins>
          </w:p>
          <w:p w14:paraId="169B16D0" w14:textId="77777777" w:rsidR="00831B06" w:rsidRPr="00EF5447" w:rsidRDefault="00831B06" w:rsidP="00831B06">
            <w:pPr>
              <w:pStyle w:val="TAC"/>
              <w:rPr>
                <w:ins w:id="1605" w:author="Apple" w:date="2021-01-15T13:22:00Z"/>
                <w:lang w:eastAsia="zh-CN"/>
              </w:rPr>
            </w:pPr>
            <w:ins w:id="1606" w:author="Apple" w:date="2021-01-15T13:22:00Z">
              <w:r w:rsidRPr="00EF5447">
                <w:rPr>
                  <w:lang w:eastAsia="zh-CN"/>
                </w:rPr>
                <w:t>DC_5A_n261H</w:t>
              </w:r>
            </w:ins>
          </w:p>
          <w:p w14:paraId="56C6D7CB" w14:textId="77777777" w:rsidR="00831B06" w:rsidRDefault="00831B06" w:rsidP="00831B06">
            <w:pPr>
              <w:pStyle w:val="TAC"/>
              <w:rPr>
                <w:ins w:id="1607" w:author="Apple" w:date="2021-01-15T13:22:00Z"/>
                <w:lang w:eastAsia="zh-CN"/>
              </w:rPr>
            </w:pPr>
            <w:ins w:id="1608" w:author="Apple" w:date="2021-01-15T13:22:00Z">
              <w:r w:rsidRPr="00EF5447">
                <w:rPr>
                  <w:lang w:eastAsia="zh-CN"/>
                </w:rPr>
                <w:t>DC_66A_n261H</w:t>
              </w:r>
            </w:ins>
          </w:p>
          <w:p w14:paraId="2551635C" w14:textId="77777777" w:rsidR="00831B06" w:rsidRPr="00EF5447" w:rsidRDefault="00831B06" w:rsidP="00831B06">
            <w:pPr>
              <w:pStyle w:val="TAC"/>
              <w:rPr>
                <w:ins w:id="1609" w:author="Apple" w:date="2021-01-15T13:22:00Z"/>
                <w:lang w:eastAsia="zh-CN"/>
              </w:rPr>
            </w:pPr>
            <w:ins w:id="1610" w:author="Apple" w:date="2021-01-15T13:22:00Z">
              <w:r w:rsidRPr="00EF5447">
                <w:rPr>
                  <w:lang w:eastAsia="zh-CN"/>
                </w:rPr>
                <w:t>DC_5A_n261I</w:t>
              </w:r>
            </w:ins>
          </w:p>
          <w:p w14:paraId="1F42ACAC" w14:textId="3E5D8761" w:rsidR="00831B06" w:rsidRPr="00EF5447" w:rsidRDefault="00831B06" w:rsidP="00831B06">
            <w:pPr>
              <w:pStyle w:val="TAC"/>
              <w:rPr>
                <w:ins w:id="1611" w:author="Apple" w:date="2021-01-15T13:22:00Z"/>
                <w:lang w:eastAsia="zh-CN"/>
              </w:rPr>
            </w:pPr>
            <w:ins w:id="1612" w:author="Apple" w:date="2021-01-15T13:22:00Z">
              <w:r w:rsidRPr="00EF5447">
                <w:rPr>
                  <w:lang w:eastAsia="zh-CN"/>
                </w:rPr>
                <w:t>DC_66A_n261I</w:t>
              </w:r>
            </w:ins>
          </w:p>
        </w:tc>
      </w:tr>
      <w:tr w:rsidR="00831B06" w:rsidRPr="00EF5447" w14:paraId="6710BD1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13DDC" w14:textId="77777777" w:rsidR="00831B06" w:rsidRPr="00EF5447" w:rsidRDefault="00831B06" w:rsidP="00831B06">
            <w:pPr>
              <w:pStyle w:val="TAC"/>
              <w:rPr>
                <w:lang w:eastAsia="zh-CN"/>
              </w:rPr>
            </w:pPr>
            <w:r w:rsidRPr="00EF5447">
              <w:rPr>
                <w:lang w:eastAsia="zh-CN"/>
              </w:rPr>
              <w:lastRenderedPageBreak/>
              <w:t>DC_5A-66A_n261(2G)</w:t>
            </w:r>
          </w:p>
          <w:p w14:paraId="57FF1057" w14:textId="77777777" w:rsidR="00831B06" w:rsidRPr="00EF5447" w:rsidRDefault="00831B06" w:rsidP="00831B06">
            <w:pPr>
              <w:pStyle w:val="TAC"/>
              <w:rPr>
                <w:lang w:eastAsia="zh-CN"/>
              </w:rPr>
            </w:pPr>
            <w:r w:rsidRPr="00EF5447">
              <w:rPr>
                <w:lang w:eastAsia="zh-CN"/>
              </w:rPr>
              <w:t>DC_5A-66A_n261(2H)</w:t>
            </w:r>
          </w:p>
          <w:p w14:paraId="6F22B743" w14:textId="77777777" w:rsidR="00831B06" w:rsidRPr="00EF5447" w:rsidRDefault="00831B06" w:rsidP="00831B06">
            <w:pPr>
              <w:pStyle w:val="TAC"/>
              <w:rPr>
                <w:lang w:eastAsia="zh-CN"/>
              </w:rPr>
            </w:pPr>
            <w:r w:rsidRPr="00EF5447">
              <w:rPr>
                <w:lang w:eastAsia="zh-CN"/>
              </w:rPr>
              <w:t>DC_5A-66A_n261(A-G)</w:t>
            </w:r>
          </w:p>
          <w:p w14:paraId="21DD877E" w14:textId="77777777" w:rsidR="00831B06" w:rsidRPr="00EF5447" w:rsidRDefault="00831B06" w:rsidP="00831B06">
            <w:pPr>
              <w:pStyle w:val="TAC"/>
              <w:rPr>
                <w:lang w:eastAsia="zh-CN"/>
              </w:rPr>
            </w:pPr>
            <w:r w:rsidRPr="00EF5447">
              <w:rPr>
                <w:lang w:eastAsia="zh-CN"/>
              </w:rPr>
              <w:t>DC_5A-66A_n261(A-H)</w:t>
            </w:r>
          </w:p>
          <w:p w14:paraId="4AA3B3E1" w14:textId="77777777" w:rsidR="00831B06" w:rsidRPr="00EF5447" w:rsidRDefault="00831B06" w:rsidP="00831B06">
            <w:pPr>
              <w:pStyle w:val="TAC"/>
              <w:rPr>
                <w:lang w:eastAsia="zh-CN"/>
              </w:rPr>
            </w:pPr>
            <w:r w:rsidRPr="00EF5447">
              <w:rPr>
                <w:lang w:eastAsia="zh-CN"/>
              </w:rPr>
              <w:t>DC_5A-66A_n261(A-J)</w:t>
            </w:r>
          </w:p>
          <w:p w14:paraId="0538A70B" w14:textId="77777777" w:rsidR="00831B06" w:rsidRPr="00EF5447" w:rsidRDefault="00831B06" w:rsidP="00831B06">
            <w:pPr>
              <w:pStyle w:val="TAC"/>
              <w:rPr>
                <w:lang w:eastAsia="zh-CN"/>
              </w:rPr>
            </w:pPr>
            <w:r w:rsidRPr="00EF5447">
              <w:rPr>
                <w:lang w:eastAsia="zh-CN"/>
              </w:rPr>
              <w:t>DC_5A-66A_n261(A-K)</w:t>
            </w:r>
          </w:p>
          <w:p w14:paraId="696CFE7A" w14:textId="77777777" w:rsidR="00831B06" w:rsidRPr="00EF5447" w:rsidRDefault="00831B06" w:rsidP="00831B06">
            <w:pPr>
              <w:pStyle w:val="TAC"/>
              <w:rPr>
                <w:lang w:eastAsia="zh-CN"/>
              </w:rPr>
            </w:pPr>
            <w:r w:rsidRPr="00EF5447">
              <w:rPr>
                <w:lang w:eastAsia="zh-CN"/>
              </w:rPr>
              <w:t>DC_5A-66A_n261(A-L)</w:t>
            </w:r>
          </w:p>
          <w:p w14:paraId="156B71FA" w14:textId="77777777" w:rsidR="00831B06" w:rsidRPr="00EF5447" w:rsidRDefault="00831B06" w:rsidP="00831B06">
            <w:pPr>
              <w:pStyle w:val="TAC"/>
              <w:rPr>
                <w:lang w:eastAsia="zh-CN"/>
              </w:rPr>
            </w:pPr>
            <w:r w:rsidRPr="00EF5447">
              <w:rPr>
                <w:lang w:eastAsia="zh-CN"/>
              </w:rPr>
              <w:t>DC_5A-66A_n261(2A-G)</w:t>
            </w:r>
          </w:p>
          <w:p w14:paraId="56004DA0" w14:textId="77777777" w:rsidR="00831B06" w:rsidRPr="00EF5447" w:rsidRDefault="00831B06" w:rsidP="00831B06">
            <w:pPr>
              <w:pStyle w:val="TAC"/>
              <w:rPr>
                <w:lang w:eastAsia="zh-CN"/>
              </w:rPr>
            </w:pPr>
            <w:r w:rsidRPr="00EF5447">
              <w:rPr>
                <w:lang w:eastAsia="zh-CN"/>
              </w:rPr>
              <w:t>DC_5A-66A_n261(2A-H)</w:t>
            </w:r>
          </w:p>
          <w:p w14:paraId="64AEC9BD" w14:textId="77777777" w:rsidR="00831B06" w:rsidRPr="00EF5447" w:rsidRDefault="00831B06" w:rsidP="00831B06">
            <w:pPr>
              <w:pStyle w:val="TAC"/>
              <w:rPr>
                <w:lang w:eastAsia="zh-CN"/>
              </w:rPr>
            </w:pPr>
            <w:r w:rsidRPr="00EF5447">
              <w:rPr>
                <w:lang w:eastAsia="zh-CN"/>
              </w:rPr>
              <w:t>DC_5A-66A_n261(2A-I)</w:t>
            </w:r>
          </w:p>
          <w:p w14:paraId="207E56F7" w14:textId="77777777" w:rsidR="00831B06" w:rsidRPr="00EF5447" w:rsidRDefault="00831B06" w:rsidP="00831B06">
            <w:pPr>
              <w:pStyle w:val="TAC"/>
              <w:rPr>
                <w:lang w:eastAsia="zh-CN"/>
              </w:rPr>
            </w:pPr>
            <w:r w:rsidRPr="00EF5447">
              <w:rPr>
                <w:lang w:eastAsia="zh-CN"/>
              </w:rPr>
              <w:t>DC_5A-66A_n261(A-G-H)</w:t>
            </w:r>
          </w:p>
          <w:p w14:paraId="29DB0C83" w14:textId="77777777" w:rsidR="00831B06" w:rsidRPr="00EF5447" w:rsidRDefault="00831B06" w:rsidP="00831B06">
            <w:pPr>
              <w:pStyle w:val="TAC"/>
              <w:rPr>
                <w:lang w:eastAsia="zh-CN"/>
              </w:rPr>
            </w:pPr>
            <w:r w:rsidRPr="00EF5447">
              <w:rPr>
                <w:lang w:eastAsia="zh-CN"/>
              </w:rPr>
              <w:t>DC_5A-66A_n261(A-G-I)</w:t>
            </w:r>
          </w:p>
          <w:p w14:paraId="537BBBB4" w14:textId="77777777" w:rsidR="00831B06" w:rsidRPr="00EF5447" w:rsidRDefault="00831B06" w:rsidP="00831B06">
            <w:pPr>
              <w:pStyle w:val="TAC"/>
              <w:rPr>
                <w:lang w:eastAsia="zh-CN"/>
              </w:rPr>
            </w:pPr>
            <w:r w:rsidRPr="00EF5447">
              <w:rPr>
                <w:lang w:eastAsia="zh-CN"/>
              </w:rPr>
              <w:t>DC_5A-66A_n261(3A-G)</w:t>
            </w:r>
          </w:p>
          <w:p w14:paraId="4CDCD87C" w14:textId="77777777" w:rsidR="00831B06" w:rsidRPr="00EF5447" w:rsidRDefault="00831B06" w:rsidP="00831B06">
            <w:pPr>
              <w:pStyle w:val="TAC"/>
              <w:rPr>
                <w:lang w:eastAsia="zh-CN"/>
              </w:rPr>
            </w:pPr>
            <w:r w:rsidRPr="00EF5447">
              <w:rPr>
                <w:lang w:eastAsia="zh-CN"/>
              </w:rPr>
              <w:t>DC_5A-66A_n261(G-H)</w:t>
            </w:r>
          </w:p>
          <w:p w14:paraId="4F69DCB2" w14:textId="77777777" w:rsidR="00831B06" w:rsidRPr="00EF5447" w:rsidRDefault="00831B06" w:rsidP="00831B06">
            <w:pPr>
              <w:pStyle w:val="TAC"/>
              <w:rPr>
                <w:lang w:eastAsia="zh-CN"/>
              </w:rPr>
            </w:pPr>
            <w:r w:rsidRPr="00EF5447">
              <w:rPr>
                <w:lang w:eastAsia="zh-CN"/>
              </w:rPr>
              <w:t>DC_5A-66A_n261(G-I)</w:t>
            </w:r>
          </w:p>
          <w:p w14:paraId="2B4475BA" w14:textId="77777777" w:rsidR="00831B06" w:rsidRPr="00EF5447" w:rsidRDefault="00831B06" w:rsidP="00831B06">
            <w:pPr>
              <w:pStyle w:val="TAC"/>
              <w:rPr>
                <w:lang w:eastAsia="zh-CN"/>
              </w:rPr>
            </w:pPr>
            <w:r w:rsidRPr="00EF5447">
              <w:rPr>
                <w:lang w:eastAsia="zh-CN"/>
              </w:rPr>
              <w:t>DC_5A-66A_n261(G-J)</w:t>
            </w:r>
          </w:p>
          <w:p w14:paraId="7C652AF9" w14:textId="77777777" w:rsidR="00831B06" w:rsidRPr="00EF5447" w:rsidRDefault="00831B06" w:rsidP="00831B06">
            <w:pPr>
              <w:pStyle w:val="TAC"/>
              <w:rPr>
                <w:lang w:eastAsia="zh-CN"/>
              </w:rPr>
            </w:pPr>
            <w:r w:rsidRPr="00EF5447">
              <w:rPr>
                <w:lang w:eastAsia="zh-CN"/>
              </w:rPr>
              <w:t>DC_5A-66A_n261(H-I)</w:t>
            </w:r>
          </w:p>
          <w:p w14:paraId="502E7A75" w14:textId="49393CB5" w:rsidR="00831B06" w:rsidRPr="00EF5447" w:rsidDel="00831B06" w:rsidRDefault="00831B06" w:rsidP="00831B06">
            <w:pPr>
              <w:pStyle w:val="TAC"/>
              <w:rPr>
                <w:del w:id="1613" w:author="Apple" w:date="2021-01-15T13:23:00Z"/>
                <w:lang w:eastAsia="zh-CN"/>
              </w:rPr>
            </w:pPr>
            <w:del w:id="1614" w:author="Apple" w:date="2021-01-15T13:23:00Z">
              <w:r w:rsidRPr="00EF5447" w:rsidDel="00831B06">
                <w:rPr>
                  <w:lang w:eastAsia="zh-CN"/>
                </w:rPr>
                <w:delText>DC_5A-66A-66A_n261A</w:delText>
              </w:r>
            </w:del>
          </w:p>
          <w:p w14:paraId="221CB8D7" w14:textId="6A820DE6" w:rsidR="00831B06" w:rsidRPr="00EF5447" w:rsidDel="00831B06" w:rsidRDefault="00831B06" w:rsidP="00831B06">
            <w:pPr>
              <w:pStyle w:val="TAC"/>
              <w:rPr>
                <w:del w:id="1615" w:author="Apple" w:date="2021-01-15T13:23:00Z"/>
                <w:lang w:eastAsia="zh-CN"/>
              </w:rPr>
            </w:pPr>
            <w:del w:id="1616" w:author="Apple" w:date="2021-01-15T13:23:00Z">
              <w:r w:rsidRPr="00EF5447" w:rsidDel="00831B06">
                <w:rPr>
                  <w:lang w:eastAsia="zh-CN"/>
                </w:rPr>
                <w:delText>DC_5A-66A-66A_n261I</w:delText>
              </w:r>
            </w:del>
          </w:p>
          <w:p w14:paraId="42EBDDE2" w14:textId="59DC2148" w:rsidR="00831B06" w:rsidRPr="00EF5447" w:rsidDel="00831B06" w:rsidRDefault="00831B06" w:rsidP="00831B06">
            <w:pPr>
              <w:pStyle w:val="TAC"/>
              <w:rPr>
                <w:del w:id="1617" w:author="Apple" w:date="2021-01-15T13:23:00Z"/>
                <w:lang w:eastAsia="zh-CN"/>
              </w:rPr>
            </w:pPr>
            <w:del w:id="1618" w:author="Apple" w:date="2021-01-15T13:23:00Z">
              <w:r w:rsidRPr="00EF5447" w:rsidDel="00831B06">
                <w:rPr>
                  <w:lang w:eastAsia="zh-CN"/>
                </w:rPr>
                <w:delText>DC_5A-66A-66A_n261J</w:delText>
              </w:r>
            </w:del>
          </w:p>
          <w:p w14:paraId="6DABEF68" w14:textId="5D308F60" w:rsidR="00831B06" w:rsidRPr="00EF5447" w:rsidDel="00831B06" w:rsidRDefault="00831B06" w:rsidP="00831B06">
            <w:pPr>
              <w:pStyle w:val="TAC"/>
              <w:rPr>
                <w:del w:id="1619" w:author="Apple" w:date="2021-01-15T13:23:00Z"/>
                <w:lang w:eastAsia="zh-CN"/>
              </w:rPr>
            </w:pPr>
            <w:del w:id="1620" w:author="Apple" w:date="2021-01-15T13:23:00Z">
              <w:r w:rsidRPr="00EF5447" w:rsidDel="00831B06">
                <w:rPr>
                  <w:lang w:eastAsia="zh-CN"/>
                </w:rPr>
                <w:delText>DC_5A-66A-66A_n261K</w:delText>
              </w:r>
            </w:del>
          </w:p>
          <w:p w14:paraId="780C4D7B" w14:textId="3637DF2D" w:rsidR="00831B06" w:rsidRPr="00EF5447" w:rsidDel="00831B06" w:rsidRDefault="00831B06" w:rsidP="00831B06">
            <w:pPr>
              <w:pStyle w:val="TAC"/>
              <w:rPr>
                <w:del w:id="1621" w:author="Apple" w:date="2021-01-15T13:23:00Z"/>
                <w:lang w:eastAsia="zh-CN"/>
              </w:rPr>
            </w:pPr>
            <w:del w:id="1622" w:author="Apple" w:date="2021-01-15T13:23:00Z">
              <w:r w:rsidRPr="00EF5447" w:rsidDel="00831B06">
                <w:rPr>
                  <w:lang w:eastAsia="zh-CN"/>
                </w:rPr>
                <w:delText>DC_5A-66A-66A_n261L</w:delText>
              </w:r>
            </w:del>
          </w:p>
          <w:p w14:paraId="0B056CAF" w14:textId="0C96AE5D" w:rsidR="00831B06" w:rsidRPr="00EF5447" w:rsidDel="00831B06" w:rsidRDefault="00831B06" w:rsidP="00831B06">
            <w:pPr>
              <w:pStyle w:val="TAC"/>
              <w:rPr>
                <w:del w:id="1623" w:author="Apple" w:date="2021-01-15T13:23:00Z"/>
                <w:lang w:eastAsia="zh-CN"/>
              </w:rPr>
            </w:pPr>
            <w:del w:id="1624" w:author="Apple" w:date="2021-01-15T13:23:00Z">
              <w:r w:rsidRPr="00EF5447" w:rsidDel="00831B06">
                <w:rPr>
                  <w:lang w:eastAsia="zh-CN"/>
                </w:rPr>
                <w:delText>DC_5A-66A-66A_n261M</w:delText>
              </w:r>
            </w:del>
          </w:p>
          <w:p w14:paraId="6A2738EF" w14:textId="77777777" w:rsidR="00831B06" w:rsidRPr="00EF5447" w:rsidRDefault="00831B06" w:rsidP="00831B06">
            <w:pPr>
              <w:pStyle w:val="TAC"/>
              <w:rPr>
                <w:lang w:eastAsia="zh-CN"/>
              </w:rPr>
            </w:pPr>
            <w:r w:rsidRPr="00EF5447">
              <w:rPr>
                <w:lang w:eastAsia="zh-CN"/>
              </w:rPr>
              <w:t>DC_5A-66A-66A_n261(A-G)</w:t>
            </w:r>
          </w:p>
          <w:p w14:paraId="7DC00DF9" w14:textId="77777777" w:rsidR="00831B06" w:rsidRPr="00EF5447" w:rsidRDefault="00831B06" w:rsidP="00831B06">
            <w:pPr>
              <w:pStyle w:val="TAC"/>
              <w:rPr>
                <w:lang w:eastAsia="zh-CN"/>
              </w:rPr>
            </w:pPr>
            <w:r w:rsidRPr="00EF5447">
              <w:rPr>
                <w:lang w:eastAsia="zh-CN"/>
              </w:rPr>
              <w:t>DC_5A-66A-66A_n261(A-H)</w:t>
            </w:r>
          </w:p>
          <w:p w14:paraId="4BE511E7" w14:textId="77777777" w:rsidR="00831B06" w:rsidRPr="00EF5447" w:rsidRDefault="00831B06" w:rsidP="00831B06">
            <w:pPr>
              <w:pStyle w:val="TAC"/>
              <w:rPr>
                <w:lang w:eastAsia="zh-CN"/>
              </w:rPr>
            </w:pPr>
            <w:r w:rsidRPr="00EF5447">
              <w:rPr>
                <w:lang w:eastAsia="zh-CN"/>
              </w:rPr>
              <w:t>DC_5A-66A-66A_n261(A-J)</w:t>
            </w:r>
          </w:p>
          <w:p w14:paraId="2DEC9BEB" w14:textId="77777777" w:rsidR="00831B06" w:rsidRPr="00EF5447" w:rsidRDefault="00831B06" w:rsidP="00831B06">
            <w:pPr>
              <w:pStyle w:val="TAC"/>
              <w:rPr>
                <w:lang w:eastAsia="zh-CN"/>
              </w:rPr>
            </w:pPr>
            <w:r w:rsidRPr="00EF5447">
              <w:rPr>
                <w:lang w:eastAsia="zh-CN"/>
              </w:rPr>
              <w:t>DC_5A-66A-66A_n261(A-K)</w:t>
            </w:r>
          </w:p>
          <w:p w14:paraId="69264768" w14:textId="77777777" w:rsidR="00831B06" w:rsidRPr="00EF5447" w:rsidRDefault="00831B06" w:rsidP="00831B06">
            <w:pPr>
              <w:pStyle w:val="TAC"/>
              <w:rPr>
                <w:lang w:eastAsia="zh-CN"/>
              </w:rPr>
            </w:pPr>
            <w:r w:rsidRPr="00EF5447">
              <w:rPr>
                <w:lang w:eastAsia="zh-CN"/>
              </w:rPr>
              <w:t>DC_5A-66A-66A_n261(A-L)</w:t>
            </w:r>
          </w:p>
          <w:p w14:paraId="7C8E5418" w14:textId="77777777" w:rsidR="00831B06" w:rsidRPr="00EF5447" w:rsidRDefault="00831B06" w:rsidP="00831B06">
            <w:pPr>
              <w:pStyle w:val="TAC"/>
              <w:rPr>
                <w:lang w:eastAsia="zh-CN"/>
              </w:rPr>
            </w:pPr>
            <w:r w:rsidRPr="00EF5447">
              <w:rPr>
                <w:lang w:eastAsia="zh-CN"/>
              </w:rPr>
              <w:t>DC_5A-66A-66A_n261(2A-G)</w:t>
            </w:r>
          </w:p>
          <w:p w14:paraId="7B3D0B76" w14:textId="77777777" w:rsidR="00831B06" w:rsidRPr="00EF5447" w:rsidRDefault="00831B06" w:rsidP="00831B06">
            <w:pPr>
              <w:pStyle w:val="TAC"/>
              <w:rPr>
                <w:lang w:eastAsia="zh-CN"/>
              </w:rPr>
            </w:pPr>
            <w:r w:rsidRPr="00EF5447">
              <w:rPr>
                <w:lang w:eastAsia="zh-CN"/>
              </w:rPr>
              <w:t>DC_5A-66A-66A_n261(2A-H)</w:t>
            </w:r>
          </w:p>
          <w:p w14:paraId="6FED99B0" w14:textId="77777777" w:rsidR="00831B06" w:rsidRPr="00EF5447" w:rsidRDefault="00831B06" w:rsidP="00831B06">
            <w:pPr>
              <w:pStyle w:val="TAC"/>
              <w:rPr>
                <w:lang w:eastAsia="zh-CN"/>
              </w:rPr>
            </w:pPr>
            <w:r w:rsidRPr="00EF5447">
              <w:rPr>
                <w:lang w:eastAsia="zh-CN"/>
              </w:rPr>
              <w:t>DC_5A-66A-66A_n261(A-G-H)</w:t>
            </w:r>
          </w:p>
          <w:p w14:paraId="092DDD77" w14:textId="77777777" w:rsidR="00831B06" w:rsidRPr="00EF5447" w:rsidRDefault="00831B06" w:rsidP="00831B06">
            <w:pPr>
              <w:pStyle w:val="TAC"/>
              <w:rPr>
                <w:lang w:eastAsia="zh-CN"/>
              </w:rPr>
            </w:pPr>
            <w:r w:rsidRPr="00EF5447">
              <w:rPr>
                <w:lang w:eastAsia="zh-CN"/>
              </w:rPr>
              <w:t>DC_5A-66A-66A_n261(A-G-I)</w:t>
            </w:r>
          </w:p>
          <w:p w14:paraId="3F95E0B1" w14:textId="77777777" w:rsidR="00831B06" w:rsidRPr="00EF5447" w:rsidRDefault="00831B06" w:rsidP="00831B06">
            <w:pPr>
              <w:pStyle w:val="TAC"/>
              <w:rPr>
                <w:lang w:eastAsia="zh-CN"/>
              </w:rPr>
            </w:pPr>
            <w:r w:rsidRPr="00EF5447">
              <w:rPr>
                <w:lang w:eastAsia="zh-CN"/>
              </w:rPr>
              <w:t>DC_5A-66A-66A_n261(2A-I)</w:t>
            </w:r>
          </w:p>
          <w:p w14:paraId="73D9C48F" w14:textId="77777777" w:rsidR="00831B06" w:rsidRPr="00EF5447" w:rsidRDefault="00831B06" w:rsidP="00831B06">
            <w:pPr>
              <w:pStyle w:val="TAC"/>
              <w:rPr>
                <w:lang w:eastAsia="zh-CN"/>
              </w:rPr>
            </w:pPr>
            <w:r w:rsidRPr="00EF5447">
              <w:rPr>
                <w:lang w:eastAsia="zh-CN"/>
              </w:rPr>
              <w:t>DC_5A-66A-66A_n261(3A-G)</w:t>
            </w:r>
          </w:p>
          <w:p w14:paraId="04568F20" w14:textId="77777777" w:rsidR="00831B06" w:rsidRPr="00EF5447" w:rsidRDefault="00831B06" w:rsidP="00831B06">
            <w:pPr>
              <w:pStyle w:val="TAC"/>
              <w:rPr>
                <w:lang w:eastAsia="zh-CN"/>
              </w:rPr>
            </w:pPr>
            <w:r w:rsidRPr="00EF5447">
              <w:rPr>
                <w:lang w:eastAsia="zh-CN"/>
              </w:rPr>
              <w:t>DC_5A-66A-66A_n261(2G)</w:t>
            </w:r>
          </w:p>
          <w:p w14:paraId="07BD64C4" w14:textId="77777777" w:rsidR="00831B06" w:rsidRPr="00EF5447" w:rsidRDefault="00831B06" w:rsidP="00831B06">
            <w:pPr>
              <w:pStyle w:val="TAC"/>
              <w:rPr>
                <w:lang w:eastAsia="zh-CN"/>
              </w:rPr>
            </w:pPr>
            <w:r w:rsidRPr="00EF5447">
              <w:rPr>
                <w:lang w:eastAsia="zh-CN"/>
              </w:rPr>
              <w:t>DC_5A-66A-66A_n261(G-H)</w:t>
            </w:r>
          </w:p>
          <w:p w14:paraId="07CF7824" w14:textId="77777777" w:rsidR="00831B06" w:rsidRPr="00EF5447" w:rsidRDefault="00831B06" w:rsidP="00831B06">
            <w:pPr>
              <w:pStyle w:val="TAC"/>
              <w:rPr>
                <w:lang w:eastAsia="zh-CN"/>
              </w:rPr>
            </w:pPr>
            <w:r w:rsidRPr="00EF5447">
              <w:rPr>
                <w:lang w:eastAsia="zh-CN"/>
              </w:rPr>
              <w:t>DC_5A-66A-66A_n261(G-I)</w:t>
            </w:r>
          </w:p>
          <w:p w14:paraId="3D40B4C0" w14:textId="77777777" w:rsidR="00831B06" w:rsidRPr="00EF5447" w:rsidRDefault="00831B06" w:rsidP="00831B06">
            <w:pPr>
              <w:pStyle w:val="TAC"/>
              <w:rPr>
                <w:lang w:eastAsia="zh-CN"/>
              </w:rPr>
            </w:pPr>
            <w:r w:rsidRPr="00EF5447">
              <w:rPr>
                <w:lang w:eastAsia="zh-CN"/>
              </w:rPr>
              <w:t>DC_5A-66A-66A_n261(G-J)</w:t>
            </w:r>
          </w:p>
          <w:p w14:paraId="76630203" w14:textId="77777777" w:rsidR="00831B06" w:rsidRPr="00EF5447" w:rsidRDefault="00831B06" w:rsidP="00831B06">
            <w:pPr>
              <w:pStyle w:val="TAC"/>
              <w:rPr>
                <w:lang w:eastAsia="zh-CN"/>
              </w:rPr>
            </w:pPr>
            <w:r w:rsidRPr="00EF5447">
              <w:rPr>
                <w:lang w:eastAsia="zh-CN"/>
              </w:rPr>
              <w:t>DC_5A-66A-66A_n261(2H)</w:t>
            </w:r>
          </w:p>
          <w:p w14:paraId="4F512C3E" w14:textId="77777777" w:rsidR="00831B06" w:rsidRPr="00EF5447" w:rsidRDefault="00831B06" w:rsidP="00831B06">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B29CD" w14:textId="6F2D1C9B" w:rsidR="00831B06" w:rsidRPr="00EF5447" w:rsidRDefault="00831B06" w:rsidP="00831B06">
            <w:pPr>
              <w:pStyle w:val="TAC"/>
              <w:rPr>
                <w:lang w:eastAsia="zh-CN"/>
              </w:rPr>
            </w:pPr>
            <w:r w:rsidRPr="00EF5447">
              <w:rPr>
                <w:lang w:eastAsia="zh-CN"/>
              </w:rPr>
              <w:t>DC_5A_n261A</w:t>
            </w:r>
          </w:p>
          <w:p w14:paraId="404653E3" w14:textId="77777777" w:rsidR="0081071A" w:rsidRDefault="00831B06" w:rsidP="0081071A">
            <w:pPr>
              <w:pStyle w:val="TAC"/>
              <w:rPr>
                <w:ins w:id="1625" w:author="Apple" w:date="2021-01-15T13:26:00Z"/>
                <w:lang w:eastAsia="zh-CN"/>
              </w:rPr>
            </w:pPr>
            <w:r w:rsidRPr="00EF5447">
              <w:rPr>
                <w:lang w:eastAsia="zh-CN"/>
              </w:rPr>
              <w:t>DC_66A_n261A</w:t>
            </w:r>
          </w:p>
          <w:p w14:paraId="650D0766" w14:textId="77777777" w:rsidR="0081071A" w:rsidRPr="00EF5447" w:rsidRDefault="0081071A" w:rsidP="0081071A">
            <w:pPr>
              <w:pStyle w:val="TAC"/>
              <w:rPr>
                <w:ins w:id="1626" w:author="Apple" w:date="2021-01-15T13:26:00Z"/>
                <w:lang w:eastAsia="zh-CN"/>
              </w:rPr>
            </w:pPr>
            <w:ins w:id="1627" w:author="Apple" w:date="2021-01-15T13:26:00Z">
              <w:r w:rsidRPr="00EF5447">
                <w:rPr>
                  <w:lang w:eastAsia="zh-CN"/>
                </w:rPr>
                <w:t>DC_5A_n261G</w:t>
              </w:r>
            </w:ins>
          </w:p>
          <w:p w14:paraId="3FE1CF63" w14:textId="77777777" w:rsidR="0081071A" w:rsidRDefault="0081071A" w:rsidP="0081071A">
            <w:pPr>
              <w:pStyle w:val="TAC"/>
              <w:rPr>
                <w:ins w:id="1628" w:author="Apple" w:date="2021-01-15T13:26:00Z"/>
                <w:lang w:eastAsia="zh-CN"/>
              </w:rPr>
            </w:pPr>
            <w:ins w:id="1629" w:author="Apple" w:date="2021-01-15T13:26:00Z">
              <w:r w:rsidRPr="00EF5447">
                <w:rPr>
                  <w:lang w:eastAsia="zh-CN"/>
                </w:rPr>
                <w:t>DC_66A_n261G</w:t>
              </w:r>
            </w:ins>
          </w:p>
          <w:p w14:paraId="54DDE20E" w14:textId="77777777" w:rsidR="0081071A" w:rsidRPr="00EF5447" w:rsidRDefault="0081071A" w:rsidP="0081071A">
            <w:pPr>
              <w:pStyle w:val="TAC"/>
              <w:rPr>
                <w:ins w:id="1630" w:author="Apple" w:date="2021-01-15T13:26:00Z"/>
                <w:lang w:eastAsia="zh-CN"/>
              </w:rPr>
            </w:pPr>
            <w:ins w:id="1631" w:author="Apple" w:date="2021-01-15T13:26:00Z">
              <w:r w:rsidRPr="00EF5447">
                <w:rPr>
                  <w:lang w:eastAsia="zh-CN"/>
                </w:rPr>
                <w:t>DC_5A_n261H</w:t>
              </w:r>
            </w:ins>
          </w:p>
          <w:p w14:paraId="5F360BCD" w14:textId="77777777" w:rsidR="0081071A" w:rsidRDefault="0081071A" w:rsidP="0081071A">
            <w:pPr>
              <w:pStyle w:val="TAC"/>
              <w:rPr>
                <w:ins w:id="1632" w:author="Apple" w:date="2021-01-15T13:26:00Z"/>
                <w:lang w:eastAsia="zh-CN"/>
              </w:rPr>
            </w:pPr>
            <w:ins w:id="1633" w:author="Apple" w:date="2021-01-15T13:26:00Z">
              <w:r w:rsidRPr="00EF5447">
                <w:rPr>
                  <w:lang w:eastAsia="zh-CN"/>
                </w:rPr>
                <w:t>DC_66A_n261H</w:t>
              </w:r>
            </w:ins>
          </w:p>
          <w:p w14:paraId="376F93B6" w14:textId="77777777" w:rsidR="0081071A" w:rsidRPr="00EF5447" w:rsidRDefault="0081071A" w:rsidP="0081071A">
            <w:pPr>
              <w:pStyle w:val="TAC"/>
              <w:rPr>
                <w:ins w:id="1634" w:author="Apple" w:date="2021-01-15T13:26:00Z"/>
                <w:lang w:eastAsia="zh-CN"/>
              </w:rPr>
            </w:pPr>
            <w:ins w:id="1635" w:author="Apple" w:date="2021-01-15T13:26:00Z">
              <w:r w:rsidRPr="00EF5447">
                <w:rPr>
                  <w:lang w:eastAsia="zh-CN"/>
                </w:rPr>
                <w:t>DC_5A_n261I</w:t>
              </w:r>
            </w:ins>
          </w:p>
          <w:p w14:paraId="451F9129" w14:textId="4E827798" w:rsidR="00831B06" w:rsidRPr="00EF5447" w:rsidRDefault="0081071A" w:rsidP="0081071A">
            <w:pPr>
              <w:pStyle w:val="TAC"/>
              <w:rPr>
                <w:noProof/>
                <w:lang w:eastAsia="zh-CN"/>
              </w:rPr>
            </w:pPr>
            <w:ins w:id="1636" w:author="Apple" w:date="2021-01-15T13:26:00Z">
              <w:r w:rsidRPr="00EF5447">
                <w:rPr>
                  <w:lang w:eastAsia="zh-CN"/>
                </w:rPr>
                <w:t>DC_66A_n261I</w:t>
              </w:r>
            </w:ins>
          </w:p>
        </w:tc>
      </w:tr>
      <w:tr w:rsidR="00831B06" w:rsidRPr="00EF5447" w:rsidDel="0081071A" w14:paraId="6E3F3EDD" w14:textId="76F6C149" w:rsidTr="00C620E0">
        <w:trPr>
          <w:trHeight w:val="187"/>
          <w:jc w:val="center"/>
          <w:del w:id="1637" w:author="Apple" w:date="2021-01-15T13: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33FEF8" w14:textId="0387BB39" w:rsidR="00831B06" w:rsidRPr="00EF5447" w:rsidDel="00831B06" w:rsidRDefault="00831B06" w:rsidP="00831B06">
            <w:pPr>
              <w:pStyle w:val="TAC"/>
              <w:rPr>
                <w:del w:id="1638" w:author="Apple" w:date="2021-01-15T13:21:00Z"/>
                <w:lang w:eastAsia="zh-CN"/>
              </w:rPr>
            </w:pPr>
            <w:del w:id="1639" w:author="Apple" w:date="2021-01-15T13:21:00Z">
              <w:r w:rsidRPr="00EF5447" w:rsidDel="00831B06">
                <w:rPr>
                  <w:lang w:eastAsia="zh-CN"/>
                </w:rPr>
                <w:lastRenderedPageBreak/>
                <w:delText>DC_5A-66A_n261I</w:delText>
              </w:r>
            </w:del>
          </w:p>
          <w:p w14:paraId="4DC9261E" w14:textId="17B4805B" w:rsidR="00831B06" w:rsidRPr="00EF5447" w:rsidDel="00831B06" w:rsidRDefault="00831B06" w:rsidP="00831B06">
            <w:pPr>
              <w:pStyle w:val="TAC"/>
              <w:rPr>
                <w:del w:id="1640" w:author="Apple" w:date="2021-01-15T13:21:00Z"/>
                <w:lang w:eastAsia="zh-CN"/>
              </w:rPr>
            </w:pPr>
            <w:del w:id="1641" w:author="Apple" w:date="2021-01-15T13:21:00Z">
              <w:r w:rsidRPr="00EF5447" w:rsidDel="00831B06">
                <w:rPr>
                  <w:lang w:eastAsia="zh-CN"/>
                </w:rPr>
                <w:delText>DC_5A-66A_n261J</w:delText>
              </w:r>
            </w:del>
          </w:p>
          <w:p w14:paraId="38C82551" w14:textId="3A8424E4" w:rsidR="00831B06" w:rsidRPr="00EF5447" w:rsidDel="00831B06" w:rsidRDefault="00831B06" w:rsidP="00831B06">
            <w:pPr>
              <w:pStyle w:val="TAC"/>
              <w:rPr>
                <w:del w:id="1642" w:author="Apple" w:date="2021-01-15T13:21:00Z"/>
                <w:lang w:eastAsia="zh-CN"/>
              </w:rPr>
            </w:pPr>
            <w:del w:id="1643" w:author="Apple" w:date="2021-01-15T13:21:00Z">
              <w:r w:rsidRPr="00EF5447" w:rsidDel="00831B06">
                <w:rPr>
                  <w:lang w:eastAsia="zh-CN"/>
                </w:rPr>
                <w:delText>DC_5A-66A_n261K</w:delText>
              </w:r>
            </w:del>
          </w:p>
          <w:p w14:paraId="714C54C9" w14:textId="5312F631" w:rsidR="00831B06" w:rsidRPr="00EF5447" w:rsidDel="00831B06" w:rsidRDefault="00831B06" w:rsidP="00831B06">
            <w:pPr>
              <w:pStyle w:val="TAC"/>
              <w:rPr>
                <w:del w:id="1644" w:author="Apple" w:date="2021-01-15T13:21:00Z"/>
                <w:lang w:eastAsia="zh-CN"/>
              </w:rPr>
            </w:pPr>
            <w:del w:id="1645" w:author="Apple" w:date="2021-01-15T13:21:00Z">
              <w:r w:rsidRPr="00EF5447" w:rsidDel="00831B06">
                <w:rPr>
                  <w:lang w:eastAsia="zh-CN"/>
                </w:rPr>
                <w:delText>DC_5A-66A_n261L</w:delText>
              </w:r>
            </w:del>
          </w:p>
          <w:p w14:paraId="185DA459" w14:textId="33F1DBDF" w:rsidR="00831B06" w:rsidRPr="00EF5447" w:rsidDel="00831B06" w:rsidRDefault="00831B06" w:rsidP="00831B06">
            <w:pPr>
              <w:pStyle w:val="TAC"/>
              <w:rPr>
                <w:del w:id="1646" w:author="Apple" w:date="2021-01-15T13:21:00Z"/>
                <w:lang w:eastAsia="zh-CN"/>
              </w:rPr>
            </w:pPr>
            <w:del w:id="1647" w:author="Apple" w:date="2021-01-15T13:21:00Z">
              <w:r w:rsidRPr="00EF5447" w:rsidDel="00831B06">
                <w:rPr>
                  <w:lang w:eastAsia="zh-CN"/>
                </w:rPr>
                <w:delText>DC_5A-66A_n261M</w:delText>
              </w:r>
            </w:del>
          </w:p>
          <w:p w14:paraId="5B76B196" w14:textId="76BECCF2" w:rsidR="00831B06" w:rsidRPr="00EF5447" w:rsidDel="0081071A" w:rsidRDefault="00831B06" w:rsidP="00831B06">
            <w:pPr>
              <w:pStyle w:val="TAC"/>
              <w:rPr>
                <w:del w:id="1648" w:author="Apple" w:date="2021-01-15T13:23:00Z"/>
                <w:lang w:eastAsia="zh-CN"/>
              </w:rPr>
            </w:pPr>
            <w:del w:id="1649" w:author="Apple" w:date="2021-01-15T13:23:00Z">
              <w:r w:rsidRPr="00EF5447" w:rsidDel="0081071A">
                <w:rPr>
                  <w:lang w:eastAsia="zh-CN"/>
                </w:rPr>
                <w:delText>DC_5A-66A-66A_n261I</w:delText>
              </w:r>
            </w:del>
          </w:p>
          <w:p w14:paraId="7387BDBA" w14:textId="18C3ED49" w:rsidR="00831B06" w:rsidRPr="00EF5447" w:rsidDel="0081071A" w:rsidRDefault="00831B06" w:rsidP="00831B06">
            <w:pPr>
              <w:pStyle w:val="TAC"/>
              <w:rPr>
                <w:del w:id="1650" w:author="Apple" w:date="2021-01-15T13:23:00Z"/>
                <w:lang w:eastAsia="zh-CN"/>
              </w:rPr>
            </w:pPr>
            <w:del w:id="1651" w:author="Apple" w:date="2021-01-15T13:23:00Z">
              <w:r w:rsidRPr="00EF5447" w:rsidDel="0081071A">
                <w:rPr>
                  <w:lang w:eastAsia="zh-CN"/>
                </w:rPr>
                <w:delText>DC_5A-66A-66A_n261J</w:delText>
              </w:r>
            </w:del>
          </w:p>
          <w:p w14:paraId="39867A89" w14:textId="61F41B59" w:rsidR="00831B06" w:rsidRPr="00EF5447" w:rsidDel="0081071A" w:rsidRDefault="00831B06" w:rsidP="00831B06">
            <w:pPr>
              <w:pStyle w:val="TAC"/>
              <w:rPr>
                <w:del w:id="1652" w:author="Apple" w:date="2021-01-15T13:23:00Z"/>
                <w:lang w:eastAsia="zh-CN"/>
              </w:rPr>
            </w:pPr>
            <w:del w:id="1653" w:author="Apple" w:date="2021-01-15T13:23:00Z">
              <w:r w:rsidRPr="00EF5447" w:rsidDel="0081071A">
                <w:rPr>
                  <w:lang w:eastAsia="zh-CN"/>
                </w:rPr>
                <w:delText>DC_5A-66A-66A_n261K</w:delText>
              </w:r>
            </w:del>
          </w:p>
          <w:p w14:paraId="7717BE3F" w14:textId="1DC79BB8" w:rsidR="00831B06" w:rsidRPr="00EF5447" w:rsidDel="0081071A" w:rsidRDefault="00831B06" w:rsidP="00831B06">
            <w:pPr>
              <w:pStyle w:val="TAC"/>
              <w:rPr>
                <w:del w:id="1654" w:author="Apple" w:date="2021-01-15T13:23:00Z"/>
                <w:lang w:eastAsia="zh-CN"/>
              </w:rPr>
            </w:pPr>
            <w:del w:id="1655" w:author="Apple" w:date="2021-01-15T13:23:00Z">
              <w:r w:rsidRPr="00EF5447" w:rsidDel="0081071A">
                <w:rPr>
                  <w:lang w:eastAsia="zh-CN"/>
                </w:rPr>
                <w:delText>DC_5A-66A-66A_n261L</w:delText>
              </w:r>
            </w:del>
          </w:p>
          <w:p w14:paraId="64EA66FA" w14:textId="56CD81E4" w:rsidR="00831B06" w:rsidRPr="00EF5447" w:rsidDel="0081071A" w:rsidRDefault="00831B06" w:rsidP="00831B06">
            <w:pPr>
              <w:pStyle w:val="TAC"/>
              <w:rPr>
                <w:del w:id="1656" w:author="Apple" w:date="2021-01-15T13:23:00Z"/>
                <w:lang w:eastAsia="zh-CN"/>
              </w:rPr>
            </w:pPr>
            <w:del w:id="1657" w:author="Apple" w:date="2021-01-15T13:23:00Z">
              <w:r w:rsidRPr="00EF5447" w:rsidDel="0081071A">
                <w:rPr>
                  <w:lang w:eastAsia="zh-CN"/>
                </w:rPr>
                <w:delText>DC_5A-66A-66A_n261M</w:delText>
              </w:r>
            </w:del>
          </w:p>
          <w:p w14:paraId="0F7D7AD6" w14:textId="6BFC0CD1" w:rsidR="00831B06" w:rsidRPr="00EF5447" w:rsidDel="0081071A" w:rsidRDefault="00831B06" w:rsidP="00831B06">
            <w:pPr>
              <w:pStyle w:val="TAC"/>
              <w:rPr>
                <w:del w:id="1658" w:author="Apple" w:date="2021-01-15T13:27:00Z"/>
                <w:lang w:eastAsia="zh-CN"/>
              </w:rPr>
            </w:pPr>
            <w:del w:id="1659" w:author="Apple" w:date="2021-01-15T13:27:00Z">
              <w:r w:rsidRPr="00EF5447" w:rsidDel="0081071A">
                <w:rPr>
                  <w:lang w:eastAsia="zh-CN"/>
                </w:rPr>
                <w:delText>DC_5A-66A_n261(A-G)</w:delText>
              </w:r>
            </w:del>
          </w:p>
          <w:p w14:paraId="5BDE1A70" w14:textId="5CF13E26" w:rsidR="00831B06" w:rsidRPr="00EF5447" w:rsidDel="0081071A" w:rsidRDefault="00831B06" w:rsidP="00831B06">
            <w:pPr>
              <w:pStyle w:val="TAC"/>
              <w:rPr>
                <w:del w:id="1660" w:author="Apple" w:date="2021-01-15T13:27:00Z"/>
                <w:lang w:eastAsia="zh-CN"/>
              </w:rPr>
            </w:pPr>
            <w:del w:id="1661" w:author="Apple" w:date="2021-01-15T13:27:00Z">
              <w:r w:rsidRPr="00EF5447" w:rsidDel="0081071A">
                <w:rPr>
                  <w:lang w:eastAsia="zh-CN"/>
                </w:rPr>
                <w:delText>DC_5A-66A_n261(A-H)</w:delText>
              </w:r>
            </w:del>
          </w:p>
          <w:p w14:paraId="72A92B74" w14:textId="0ACA350D" w:rsidR="00831B06" w:rsidRPr="00EF5447" w:rsidDel="0081071A" w:rsidRDefault="00831B06" w:rsidP="00831B06">
            <w:pPr>
              <w:pStyle w:val="TAC"/>
              <w:rPr>
                <w:del w:id="1662" w:author="Apple" w:date="2021-01-15T13:27:00Z"/>
                <w:lang w:eastAsia="zh-CN"/>
              </w:rPr>
            </w:pPr>
            <w:del w:id="1663" w:author="Apple" w:date="2021-01-15T13:27:00Z">
              <w:r w:rsidRPr="00EF5447" w:rsidDel="0081071A">
                <w:rPr>
                  <w:lang w:eastAsia="zh-CN"/>
                </w:rPr>
                <w:delText>DC_5A-66A_n261(A-J)</w:delText>
              </w:r>
            </w:del>
          </w:p>
          <w:p w14:paraId="5EF4E924" w14:textId="6B81A395" w:rsidR="00831B06" w:rsidRPr="00EF5447" w:rsidDel="0081071A" w:rsidRDefault="00831B06" w:rsidP="00831B06">
            <w:pPr>
              <w:pStyle w:val="TAC"/>
              <w:rPr>
                <w:del w:id="1664" w:author="Apple" w:date="2021-01-15T13:27:00Z"/>
                <w:lang w:eastAsia="zh-CN"/>
              </w:rPr>
            </w:pPr>
            <w:del w:id="1665" w:author="Apple" w:date="2021-01-15T13:27:00Z">
              <w:r w:rsidRPr="00EF5447" w:rsidDel="0081071A">
                <w:rPr>
                  <w:lang w:eastAsia="zh-CN"/>
                </w:rPr>
                <w:delText>DC_5A-66A_n261(A-L)</w:delText>
              </w:r>
            </w:del>
          </w:p>
          <w:p w14:paraId="74A0E869" w14:textId="340DFB94" w:rsidR="00831B06" w:rsidRPr="00EF5447" w:rsidDel="0081071A" w:rsidRDefault="00831B06" w:rsidP="00831B06">
            <w:pPr>
              <w:pStyle w:val="TAC"/>
              <w:rPr>
                <w:del w:id="1666" w:author="Apple" w:date="2021-01-15T13:27:00Z"/>
                <w:lang w:eastAsia="zh-CN"/>
              </w:rPr>
            </w:pPr>
            <w:del w:id="1667" w:author="Apple" w:date="2021-01-15T13:27:00Z">
              <w:r w:rsidRPr="00EF5447" w:rsidDel="0081071A">
                <w:rPr>
                  <w:lang w:eastAsia="zh-CN"/>
                </w:rPr>
                <w:delText>DC_5A-66A_n261(2A-G)</w:delText>
              </w:r>
            </w:del>
          </w:p>
          <w:p w14:paraId="5C00F848" w14:textId="1CE94FBF" w:rsidR="00831B06" w:rsidRPr="00EF5447" w:rsidDel="0081071A" w:rsidRDefault="00831B06" w:rsidP="00831B06">
            <w:pPr>
              <w:pStyle w:val="TAC"/>
              <w:rPr>
                <w:del w:id="1668" w:author="Apple" w:date="2021-01-15T13:27:00Z"/>
                <w:lang w:eastAsia="zh-CN"/>
              </w:rPr>
            </w:pPr>
            <w:del w:id="1669" w:author="Apple" w:date="2021-01-15T13:27:00Z">
              <w:r w:rsidRPr="00EF5447" w:rsidDel="0081071A">
                <w:rPr>
                  <w:lang w:eastAsia="zh-CN"/>
                </w:rPr>
                <w:delText>DC_5A-66A_n261(2A-H)</w:delText>
              </w:r>
            </w:del>
          </w:p>
          <w:p w14:paraId="2C41D0FA" w14:textId="00E9E96D" w:rsidR="00831B06" w:rsidRPr="00EF5447" w:rsidDel="0081071A" w:rsidRDefault="00831B06" w:rsidP="00831B06">
            <w:pPr>
              <w:pStyle w:val="TAC"/>
              <w:rPr>
                <w:del w:id="1670" w:author="Apple" w:date="2021-01-15T13:27:00Z"/>
                <w:lang w:eastAsia="zh-CN"/>
              </w:rPr>
            </w:pPr>
            <w:del w:id="1671" w:author="Apple" w:date="2021-01-15T13:27:00Z">
              <w:r w:rsidRPr="00EF5447" w:rsidDel="0081071A">
                <w:rPr>
                  <w:lang w:eastAsia="zh-CN"/>
                </w:rPr>
                <w:delText>DC_5A-66A_n261(A-G-H)</w:delText>
              </w:r>
            </w:del>
          </w:p>
          <w:p w14:paraId="73FAD318" w14:textId="006305D3" w:rsidR="00831B06" w:rsidRPr="00EF5447" w:rsidDel="0081071A" w:rsidRDefault="00831B06" w:rsidP="00831B06">
            <w:pPr>
              <w:pStyle w:val="TAC"/>
              <w:rPr>
                <w:del w:id="1672" w:author="Apple" w:date="2021-01-15T13:27:00Z"/>
                <w:lang w:eastAsia="zh-CN"/>
              </w:rPr>
            </w:pPr>
            <w:del w:id="1673" w:author="Apple" w:date="2021-01-15T13:27:00Z">
              <w:r w:rsidRPr="00EF5447" w:rsidDel="0081071A">
                <w:rPr>
                  <w:lang w:eastAsia="zh-CN"/>
                </w:rPr>
                <w:delText>DC_5A-66A_n261(A-G-I)</w:delText>
              </w:r>
            </w:del>
          </w:p>
          <w:p w14:paraId="78813C79" w14:textId="33137BBA" w:rsidR="00831B06" w:rsidRPr="00EF5447" w:rsidDel="0081071A" w:rsidRDefault="00831B06" w:rsidP="00831B06">
            <w:pPr>
              <w:pStyle w:val="TAC"/>
              <w:rPr>
                <w:del w:id="1674" w:author="Apple" w:date="2021-01-15T13:27:00Z"/>
                <w:lang w:eastAsia="zh-CN"/>
              </w:rPr>
            </w:pPr>
            <w:del w:id="1675" w:author="Apple" w:date="2021-01-15T13:27:00Z">
              <w:r w:rsidRPr="00EF5447" w:rsidDel="0081071A">
                <w:rPr>
                  <w:lang w:eastAsia="zh-CN"/>
                </w:rPr>
                <w:delText>DC_5A-66A_n261(3A-G)</w:delText>
              </w:r>
            </w:del>
          </w:p>
          <w:p w14:paraId="10F9D86F" w14:textId="425939C5" w:rsidR="00831B06" w:rsidRPr="00EF5447" w:rsidDel="0081071A" w:rsidRDefault="00831B06" w:rsidP="00831B06">
            <w:pPr>
              <w:pStyle w:val="TAC"/>
              <w:rPr>
                <w:del w:id="1676" w:author="Apple" w:date="2021-01-15T13:27:00Z"/>
                <w:lang w:eastAsia="zh-CN"/>
              </w:rPr>
            </w:pPr>
            <w:del w:id="1677" w:author="Apple" w:date="2021-01-15T13:27:00Z">
              <w:r w:rsidRPr="00EF5447" w:rsidDel="0081071A">
                <w:rPr>
                  <w:lang w:eastAsia="zh-CN"/>
                </w:rPr>
                <w:delText>DC_5A-66A_n261(2G)</w:delText>
              </w:r>
            </w:del>
          </w:p>
          <w:p w14:paraId="5BF0D225" w14:textId="40E33548" w:rsidR="00831B06" w:rsidRPr="00EF5447" w:rsidDel="0081071A" w:rsidRDefault="00831B06" w:rsidP="00831B06">
            <w:pPr>
              <w:pStyle w:val="TAC"/>
              <w:rPr>
                <w:del w:id="1678" w:author="Apple" w:date="2021-01-15T13:27:00Z"/>
                <w:lang w:eastAsia="zh-CN"/>
              </w:rPr>
            </w:pPr>
            <w:del w:id="1679" w:author="Apple" w:date="2021-01-15T13:27:00Z">
              <w:r w:rsidRPr="00EF5447" w:rsidDel="0081071A">
                <w:rPr>
                  <w:lang w:eastAsia="zh-CN"/>
                </w:rPr>
                <w:delText>DC_5A-66A_n261(G-H)</w:delText>
              </w:r>
            </w:del>
          </w:p>
          <w:p w14:paraId="40BABBA5" w14:textId="3166D1F7" w:rsidR="00831B06" w:rsidRPr="00EF5447" w:rsidDel="0081071A" w:rsidRDefault="00831B06" w:rsidP="00831B06">
            <w:pPr>
              <w:pStyle w:val="TAC"/>
              <w:rPr>
                <w:del w:id="1680" w:author="Apple" w:date="2021-01-15T13:27:00Z"/>
                <w:lang w:eastAsia="zh-CN"/>
              </w:rPr>
            </w:pPr>
            <w:del w:id="1681" w:author="Apple" w:date="2021-01-15T13:27:00Z">
              <w:r w:rsidRPr="00EF5447" w:rsidDel="0081071A">
                <w:rPr>
                  <w:lang w:eastAsia="zh-CN"/>
                </w:rPr>
                <w:delText>DC_5A-66A_n261(G-I)</w:delText>
              </w:r>
            </w:del>
          </w:p>
          <w:p w14:paraId="56BD797D" w14:textId="0099FCCE" w:rsidR="00831B06" w:rsidRPr="00EF5447" w:rsidDel="0081071A" w:rsidRDefault="00831B06" w:rsidP="00831B06">
            <w:pPr>
              <w:pStyle w:val="TAC"/>
              <w:rPr>
                <w:del w:id="1682" w:author="Apple" w:date="2021-01-15T13:27:00Z"/>
                <w:lang w:eastAsia="zh-CN"/>
              </w:rPr>
            </w:pPr>
            <w:del w:id="1683" w:author="Apple" w:date="2021-01-15T13:27:00Z">
              <w:r w:rsidRPr="00EF5447" w:rsidDel="0081071A">
                <w:rPr>
                  <w:lang w:eastAsia="zh-CN"/>
                </w:rPr>
                <w:delText>DC_5A-66A_n261(2H)</w:delText>
              </w:r>
            </w:del>
          </w:p>
          <w:p w14:paraId="3DEA945D" w14:textId="1F352199" w:rsidR="00831B06" w:rsidRPr="00EF5447" w:rsidDel="0081071A" w:rsidRDefault="00831B06" w:rsidP="00831B06">
            <w:pPr>
              <w:pStyle w:val="TAC"/>
              <w:rPr>
                <w:del w:id="1684" w:author="Apple" w:date="2021-01-15T13:27:00Z"/>
                <w:lang w:eastAsia="zh-CN"/>
              </w:rPr>
            </w:pPr>
            <w:del w:id="1685" w:author="Apple" w:date="2021-01-15T13:27:00Z">
              <w:r w:rsidRPr="00EF5447" w:rsidDel="0081071A">
                <w:rPr>
                  <w:lang w:eastAsia="zh-CN"/>
                </w:rPr>
                <w:delText>DC_5A-66A_n261(H-I)</w:delText>
              </w:r>
            </w:del>
          </w:p>
          <w:p w14:paraId="6B4A9976" w14:textId="1C37ED53" w:rsidR="00831B06" w:rsidRPr="00EF5447" w:rsidDel="0081071A" w:rsidRDefault="00831B06" w:rsidP="00831B06">
            <w:pPr>
              <w:pStyle w:val="TAC"/>
              <w:rPr>
                <w:del w:id="1686" w:author="Apple" w:date="2021-01-15T13:27:00Z"/>
                <w:lang w:eastAsia="zh-CN"/>
              </w:rPr>
            </w:pPr>
            <w:del w:id="1687" w:author="Apple" w:date="2021-01-15T13:27:00Z">
              <w:r w:rsidRPr="00EF5447" w:rsidDel="0081071A">
                <w:rPr>
                  <w:lang w:eastAsia="zh-CN"/>
                </w:rPr>
                <w:delText>DC_5A-66A-66A_n261(A-G)</w:delText>
              </w:r>
            </w:del>
          </w:p>
          <w:p w14:paraId="27EE305D" w14:textId="73AE1A68" w:rsidR="00831B06" w:rsidRPr="00EF5447" w:rsidDel="0081071A" w:rsidRDefault="00831B06" w:rsidP="00831B06">
            <w:pPr>
              <w:pStyle w:val="TAC"/>
              <w:rPr>
                <w:del w:id="1688" w:author="Apple" w:date="2021-01-15T13:28:00Z"/>
                <w:lang w:eastAsia="zh-CN"/>
              </w:rPr>
            </w:pPr>
            <w:del w:id="1689" w:author="Apple" w:date="2021-01-15T13:28:00Z">
              <w:r w:rsidRPr="00EF5447" w:rsidDel="0081071A">
                <w:rPr>
                  <w:lang w:eastAsia="zh-CN"/>
                </w:rPr>
                <w:delText>DC_5A-66A-66A_n261(A-H)</w:delText>
              </w:r>
            </w:del>
          </w:p>
          <w:p w14:paraId="77C23A38" w14:textId="41E0BAA8" w:rsidR="00831B06" w:rsidRPr="00EF5447" w:rsidDel="0081071A" w:rsidRDefault="00831B06" w:rsidP="00831B06">
            <w:pPr>
              <w:pStyle w:val="TAC"/>
              <w:rPr>
                <w:del w:id="1690" w:author="Apple" w:date="2021-01-15T13:28:00Z"/>
                <w:lang w:eastAsia="zh-CN"/>
              </w:rPr>
            </w:pPr>
            <w:del w:id="1691" w:author="Apple" w:date="2021-01-15T13:28:00Z">
              <w:r w:rsidRPr="00EF5447" w:rsidDel="0081071A">
                <w:rPr>
                  <w:lang w:eastAsia="zh-CN"/>
                </w:rPr>
                <w:delText>DC_5A-66A-66A_n261(A-J)</w:delText>
              </w:r>
            </w:del>
          </w:p>
          <w:p w14:paraId="71407FC2" w14:textId="423DD537" w:rsidR="00831B06" w:rsidRPr="00EF5447" w:rsidDel="0081071A" w:rsidRDefault="00831B06" w:rsidP="00831B06">
            <w:pPr>
              <w:pStyle w:val="TAC"/>
              <w:rPr>
                <w:del w:id="1692" w:author="Apple" w:date="2021-01-15T13:28:00Z"/>
                <w:lang w:eastAsia="zh-CN"/>
              </w:rPr>
            </w:pPr>
            <w:del w:id="1693" w:author="Apple" w:date="2021-01-15T13:28:00Z">
              <w:r w:rsidRPr="00EF5447" w:rsidDel="0081071A">
                <w:rPr>
                  <w:lang w:eastAsia="zh-CN"/>
                </w:rPr>
                <w:delText>DC_5A-66A-66A_n261(A-L)</w:delText>
              </w:r>
            </w:del>
          </w:p>
          <w:p w14:paraId="52723AC6" w14:textId="26354BAA" w:rsidR="00831B06" w:rsidRPr="00EF5447" w:rsidDel="0081071A" w:rsidRDefault="00831B06" w:rsidP="00831B06">
            <w:pPr>
              <w:pStyle w:val="TAC"/>
              <w:rPr>
                <w:del w:id="1694" w:author="Apple" w:date="2021-01-15T13:28:00Z"/>
                <w:lang w:eastAsia="zh-CN"/>
              </w:rPr>
            </w:pPr>
            <w:del w:id="1695" w:author="Apple" w:date="2021-01-15T13:28:00Z">
              <w:r w:rsidRPr="00EF5447" w:rsidDel="0081071A">
                <w:rPr>
                  <w:lang w:eastAsia="zh-CN"/>
                </w:rPr>
                <w:delText>DC_5A-66A-66A_n261(G-H)</w:delText>
              </w:r>
            </w:del>
          </w:p>
          <w:p w14:paraId="03459D2B" w14:textId="701B287E" w:rsidR="00831B06" w:rsidRPr="00EF5447" w:rsidDel="0081071A" w:rsidRDefault="00831B06" w:rsidP="00831B06">
            <w:pPr>
              <w:pStyle w:val="TAC"/>
              <w:rPr>
                <w:del w:id="1696" w:author="Apple" w:date="2021-01-15T13:28:00Z"/>
                <w:lang w:eastAsia="zh-CN"/>
              </w:rPr>
            </w:pPr>
            <w:del w:id="1697" w:author="Apple" w:date="2021-01-15T13:28:00Z">
              <w:r w:rsidRPr="00EF5447" w:rsidDel="0081071A">
                <w:rPr>
                  <w:lang w:eastAsia="zh-CN"/>
                </w:rPr>
                <w:delText>DC_5A-66A-66A_n261(G-I)</w:delText>
              </w:r>
            </w:del>
          </w:p>
          <w:p w14:paraId="20AB28EE" w14:textId="18416D70" w:rsidR="00831B06" w:rsidRPr="00EF5447" w:rsidDel="0081071A" w:rsidRDefault="00831B06" w:rsidP="00831B06">
            <w:pPr>
              <w:pStyle w:val="TAC"/>
              <w:rPr>
                <w:del w:id="1698" w:author="Apple" w:date="2021-01-15T13:28:00Z"/>
                <w:lang w:eastAsia="zh-CN"/>
              </w:rPr>
            </w:pPr>
            <w:del w:id="1699" w:author="Apple" w:date="2021-01-15T13:28:00Z">
              <w:r w:rsidRPr="00EF5447" w:rsidDel="0081071A">
                <w:rPr>
                  <w:lang w:eastAsia="zh-CN"/>
                </w:rPr>
                <w:delText>DC_5A-66A-66A_n261(2H)</w:delText>
              </w:r>
            </w:del>
          </w:p>
          <w:p w14:paraId="614DEFAE" w14:textId="04083B67" w:rsidR="00831B06" w:rsidRPr="00EF5447" w:rsidDel="0081071A" w:rsidRDefault="00831B06" w:rsidP="00831B06">
            <w:pPr>
              <w:pStyle w:val="TAC"/>
              <w:rPr>
                <w:del w:id="1700" w:author="Apple" w:date="2021-01-15T13:28:00Z"/>
                <w:lang w:eastAsia="zh-CN"/>
              </w:rPr>
            </w:pPr>
            <w:del w:id="1701" w:author="Apple" w:date="2021-01-15T13:28:00Z">
              <w:r w:rsidRPr="00EF5447" w:rsidDel="0081071A">
                <w:rPr>
                  <w:lang w:eastAsia="zh-CN"/>
                </w:rPr>
                <w:delText>DC_5A-66A-66A_n261(H-I)</w:delText>
              </w:r>
            </w:del>
          </w:p>
          <w:p w14:paraId="05F0C00E" w14:textId="663C1B8F" w:rsidR="00831B06" w:rsidRPr="00EF5447" w:rsidDel="0081071A" w:rsidRDefault="00831B06" w:rsidP="00831B06">
            <w:pPr>
              <w:pStyle w:val="TAC"/>
              <w:rPr>
                <w:del w:id="1702" w:author="Apple" w:date="2021-01-15T13:28:00Z"/>
                <w:lang w:eastAsia="zh-CN"/>
              </w:rPr>
            </w:pPr>
            <w:del w:id="1703" w:author="Apple" w:date="2021-01-15T13:28:00Z">
              <w:r w:rsidRPr="00EF5447" w:rsidDel="0081071A">
                <w:rPr>
                  <w:lang w:eastAsia="zh-CN"/>
                </w:rPr>
                <w:delText>DC_5A-66A-66A_n261(2A-G)</w:delText>
              </w:r>
            </w:del>
          </w:p>
          <w:p w14:paraId="00048466" w14:textId="57FE2CE8" w:rsidR="00831B06" w:rsidRPr="00EF5447" w:rsidDel="0081071A" w:rsidRDefault="00831B06" w:rsidP="00831B06">
            <w:pPr>
              <w:pStyle w:val="TAC"/>
              <w:rPr>
                <w:del w:id="1704" w:author="Apple" w:date="2021-01-15T13:28:00Z"/>
                <w:lang w:eastAsia="zh-CN"/>
              </w:rPr>
            </w:pPr>
            <w:del w:id="1705" w:author="Apple" w:date="2021-01-15T13:28:00Z">
              <w:r w:rsidRPr="00EF5447" w:rsidDel="0081071A">
                <w:rPr>
                  <w:lang w:eastAsia="zh-CN"/>
                </w:rPr>
                <w:delText>DC_5A-66A-66A_n261(2A-H)</w:delText>
              </w:r>
            </w:del>
          </w:p>
          <w:p w14:paraId="4857F015" w14:textId="1F233A52" w:rsidR="00831B06" w:rsidRPr="00EF5447" w:rsidDel="0081071A" w:rsidRDefault="00831B06" w:rsidP="00831B06">
            <w:pPr>
              <w:pStyle w:val="TAC"/>
              <w:rPr>
                <w:del w:id="1706" w:author="Apple" w:date="2021-01-15T13:28:00Z"/>
                <w:lang w:eastAsia="zh-CN"/>
              </w:rPr>
            </w:pPr>
            <w:del w:id="1707" w:author="Apple" w:date="2021-01-15T13:28:00Z">
              <w:r w:rsidRPr="00EF5447" w:rsidDel="0081071A">
                <w:rPr>
                  <w:lang w:eastAsia="zh-CN"/>
                </w:rPr>
                <w:delText>DC_5A-66A-66A_n261(A-G-H)</w:delText>
              </w:r>
            </w:del>
          </w:p>
          <w:p w14:paraId="70A223DA" w14:textId="6815DD1E" w:rsidR="00831B06" w:rsidRPr="00EF5447" w:rsidDel="0081071A" w:rsidRDefault="00831B06" w:rsidP="00831B06">
            <w:pPr>
              <w:pStyle w:val="TAC"/>
              <w:rPr>
                <w:del w:id="1708" w:author="Apple" w:date="2021-01-15T13:28:00Z"/>
                <w:lang w:eastAsia="zh-CN"/>
              </w:rPr>
            </w:pPr>
            <w:del w:id="1709" w:author="Apple" w:date="2021-01-15T13:28:00Z">
              <w:r w:rsidRPr="00EF5447" w:rsidDel="0081071A">
                <w:rPr>
                  <w:lang w:eastAsia="zh-CN"/>
                </w:rPr>
                <w:delText>DC_5A-66A-66A_n261(A-G-I)</w:delText>
              </w:r>
            </w:del>
          </w:p>
          <w:p w14:paraId="1746622D" w14:textId="4557F022" w:rsidR="00831B06" w:rsidRPr="00EF5447" w:rsidDel="0081071A" w:rsidRDefault="00831B06" w:rsidP="00831B06">
            <w:pPr>
              <w:pStyle w:val="TAC"/>
              <w:rPr>
                <w:del w:id="1710" w:author="Apple" w:date="2021-01-15T13:28:00Z"/>
                <w:lang w:eastAsia="zh-CN"/>
              </w:rPr>
            </w:pPr>
            <w:del w:id="1711" w:author="Apple" w:date="2021-01-15T13:28:00Z">
              <w:r w:rsidRPr="00EF5447" w:rsidDel="0081071A">
                <w:rPr>
                  <w:lang w:eastAsia="zh-CN"/>
                </w:rPr>
                <w:delText>DC_5A-66A-66A_n261(3A-G)</w:delText>
              </w:r>
            </w:del>
          </w:p>
          <w:p w14:paraId="0231151E" w14:textId="0708B743" w:rsidR="00831B06" w:rsidRPr="00EF5447" w:rsidDel="0081071A" w:rsidRDefault="00831B06" w:rsidP="00831B06">
            <w:pPr>
              <w:pStyle w:val="TAC"/>
              <w:rPr>
                <w:del w:id="1712" w:author="Apple" w:date="2021-01-15T13:28:00Z"/>
                <w:rFonts w:cs="Arial"/>
                <w:color w:val="000000"/>
                <w:szCs w:val="18"/>
                <w:lang w:eastAsia="zh-CN"/>
              </w:rPr>
            </w:pPr>
            <w:del w:id="1713" w:author="Apple" w:date="2021-01-15T13:28:00Z">
              <w:r w:rsidRPr="00EF5447" w:rsidDel="0081071A">
                <w:rPr>
                  <w:lang w:eastAsia="zh-CN"/>
                </w:rPr>
                <w:delText>DC_5A-66A-66A_n261(2G)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03DF4A" w14:textId="52DF3F88" w:rsidR="00831B06" w:rsidRPr="00EF5447" w:rsidDel="0081071A" w:rsidRDefault="00831B06" w:rsidP="00831B06">
            <w:pPr>
              <w:pStyle w:val="TAC"/>
              <w:rPr>
                <w:del w:id="1714" w:author="Apple" w:date="2021-01-15T13:28:00Z"/>
                <w:lang w:eastAsia="zh-CN"/>
              </w:rPr>
            </w:pPr>
            <w:del w:id="1715" w:author="Apple" w:date="2021-01-15T13:28:00Z">
              <w:r w:rsidRPr="00EF5447" w:rsidDel="0081071A">
                <w:rPr>
                  <w:lang w:eastAsia="zh-CN"/>
                </w:rPr>
                <w:delText>DC_5A_n261G</w:delText>
              </w:r>
            </w:del>
          </w:p>
          <w:p w14:paraId="1F99E6FD" w14:textId="4C9E7B8D" w:rsidR="00831B06" w:rsidRPr="00EF5447" w:rsidDel="0081071A" w:rsidRDefault="00831B06" w:rsidP="00831B06">
            <w:pPr>
              <w:pStyle w:val="TAC"/>
              <w:rPr>
                <w:del w:id="1716" w:author="Apple" w:date="2021-01-15T13:28:00Z"/>
                <w:rFonts w:cs="Arial"/>
                <w:color w:val="000000"/>
                <w:szCs w:val="18"/>
                <w:lang w:eastAsia="zh-CN"/>
              </w:rPr>
            </w:pPr>
            <w:del w:id="1717" w:author="Apple" w:date="2021-01-15T13:28:00Z">
              <w:r w:rsidRPr="00EF5447" w:rsidDel="0081071A">
                <w:rPr>
                  <w:lang w:eastAsia="zh-CN"/>
                </w:rPr>
                <w:delText>DC_66A_n261G</w:delText>
              </w:r>
            </w:del>
          </w:p>
        </w:tc>
      </w:tr>
      <w:tr w:rsidR="00831B06" w:rsidRPr="00EF5447" w:rsidDel="0081071A" w14:paraId="76239AD0" w14:textId="0AD8E139" w:rsidTr="00C620E0">
        <w:trPr>
          <w:trHeight w:val="187"/>
          <w:jc w:val="center"/>
          <w:del w:id="1718" w:author="Apple" w:date="2021-01-15T13: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5BA504" w14:textId="6D57885F" w:rsidR="00831B06" w:rsidRPr="00EF5447" w:rsidDel="00831B06" w:rsidRDefault="00831B06" w:rsidP="00831B06">
            <w:pPr>
              <w:pStyle w:val="TAC"/>
              <w:rPr>
                <w:del w:id="1719" w:author="Apple" w:date="2021-01-15T13:21:00Z"/>
                <w:lang w:eastAsia="zh-CN"/>
              </w:rPr>
            </w:pPr>
            <w:del w:id="1720" w:author="Apple" w:date="2021-01-15T13:21:00Z">
              <w:r w:rsidRPr="00EF5447" w:rsidDel="00831B06">
                <w:rPr>
                  <w:lang w:eastAsia="zh-CN"/>
                </w:rPr>
                <w:lastRenderedPageBreak/>
                <w:delText>DC_5A-66A_n261I</w:delText>
              </w:r>
            </w:del>
          </w:p>
          <w:p w14:paraId="55D64053" w14:textId="6F089E62" w:rsidR="00831B06" w:rsidRPr="00EF5447" w:rsidDel="00831B06" w:rsidRDefault="00831B06" w:rsidP="00831B06">
            <w:pPr>
              <w:pStyle w:val="TAC"/>
              <w:rPr>
                <w:del w:id="1721" w:author="Apple" w:date="2021-01-15T13:21:00Z"/>
                <w:lang w:eastAsia="zh-CN"/>
              </w:rPr>
            </w:pPr>
            <w:del w:id="1722" w:author="Apple" w:date="2021-01-15T13:21:00Z">
              <w:r w:rsidRPr="00EF5447" w:rsidDel="00831B06">
                <w:rPr>
                  <w:lang w:eastAsia="zh-CN"/>
                </w:rPr>
                <w:delText>DC_5A-66A_n261J</w:delText>
              </w:r>
            </w:del>
          </w:p>
          <w:p w14:paraId="176EA0FF" w14:textId="78686200" w:rsidR="00831B06" w:rsidRPr="00EF5447" w:rsidDel="00831B06" w:rsidRDefault="00831B06" w:rsidP="00831B06">
            <w:pPr>
              <w:pStyle w:val="TAC"/>
              <w:rPr>
                <w:del w:id="1723" w:author="Apple" w:date="2021-01-15T13:21:00Z"/>
                <w:lang w:eastAsia="zh-CN"/>
              </w:rPr>
            </w:pPr>
            <w:del w:id="1724" w:author="Apple" w:date="2021-01-15T13:21:00Z">
              <w:r w:rsidRPr="00EF5447" w:rsidDel="00831B06">
                <w:rPr>
                  <w:lang w:eastAsia="zh-CN"/>
                </w:rPr>
                <w:delText>DC_5A-66A_n261K</w:delText>
              </w:r>
            </w:del>
          </w:p>
          <w:p w14:paraId="0A231F3F" w14:textId="16AC1CBD" w:rsidR="00831B06" w:rsidRPr="00EF5447" w:rsidDel="00831B06" w:rsidRDefault="00831B06" w:rsidP="00831B06">
            <w:pPr>
              <w:pStyle w:val="TAC"/>
              <w:rPr>
                <w:del w:id="1725" w:author="Apple" w:date="2021-01-15T13:21:00Z"/>
                <w:lang w:eastAsia="zh-CN"/>
              </w:rPr>
            </w:pPr>
            <w:del w:id="1726" w:author="Apple" w:date="2021-01-15T13:21:00Z">
              <w:r w:rsidRPr="00EF5447" w:rsidDel="00831B06">
                <w:rPr>
                  <w:lang w:eastAsia="zh-CN"/>
                </w:rPr>
                <w:delText>DC_5A-66A_n261L</w:delText>
              </w:r>
            </w:del>
          </w:p>
          <w:p w14:paraId="007267BE" w14:textId="54153E95" w:rsidR="00831B06" w:rsidRPr="00EF5447" w:rsidDel="00831B06" w:rsidRDefault="00831B06" w:rsidP="00831B06">
            <w:pPr>
              <w:pStyle w:val="TAC"/>
              <w:rPr>
                <w:del w:id="1727" w:author="Apple" w:date="2021-01-15T13:21:00Z"/>
                <w:lang w:eastAsia="zh-CN"/>
              </w:rPr>
            </w:pPr>
            <w:del w:id="1728" w:author="Apple" w:date="2021-01-15T13:21:00Z">
              <w:r w:rsidRPr="00EF5447" w:rsidDel="00831B06">
                <w:rPr>
                  <w:lang w:eastAsia="zh-CN"/>
                </w:rPr>
                <w:delText>DC_5A-66A_n261M</w:delText>
              </w:r>
            </w:del>
          </w:p>
          <w:p w14:paraId="40028BD0" w14:textId="174A0DB0" w:rsidR="00831B06" w:rsidRPr="00EF5447" w:rsidDel="0081071A" w:rsidRDefault="00831B06" w:rsidP="00831B06">
            <w:pPr>
              <w:pStyle w:val="TAC"/>
              <w:rPr>
                <w:del w:id="1729" w:author="Apple" w:date="2021-01-15T13:24:00Z"/>
                <w:lang w:eastAsia="zh-CN"/>
              </w:rPr>
            </w:pPr>
            <w:del w:id="1730" w:author="Apple" w:date="2021-01-15T13:24:00Z">
              <w:r w:rsidRPr="00EF5447" w:rsidDel="0081071A">
                <w:rPr>
                  <w:lang w:eastAsia="zh-CN"/>
                </w:rPr>
                <w:delText>DC_5A-66A-66A_n261I</w:delText>
              </w:r>
            </w:del>
          </w:p>
          <w:p w14:paraId="3CBA6F59" w14:textId="6FAC6FD8" w:rsidR="00831B06" w:rsidRPr="00EF5447" w:rsidDel="0081071A" w:rsidRDefault="00831B06" w:rsidP="00831B06">
            <w:pPr>
              <w:pStyle w:val="TAC"/>
              <w:rPr>
                <w:del w:id="1731" w:author="Apple" w:date="2021-01-15T13:24:00Z"/>
                <w:lang w:eastAsia="zh-CN"/>
              </w:rPr>
            </w:pPr>
            <w:del w:id="1732" w:author="Apple" w:date="2021-01-15T13:24:00Z">
              <w:r w:rsidRPr="00EF5447" w:rsidDel="0081071A">
                <w:rPr>
                  <w:lang w:eastAsia="zh-CN"/>
                </w:rPr>
                <w:delText>DC_5A-66A-66A_n261J</w:delText>
              </w:r>
            </w:del>
          </w:p>
          <w:p w14:paraId="574E84E5" w14:textId="04AF5C71" w:rsidR="00831B06" w:rsidRPr="00EF5447" w:rsidDel="0081071A" w:rsidRDefault="00831B06" w:rsidP="00831B06">
            <w:pPr>
              <w:pStyle w:val="TAC"/>
              <w:rPr>
                <w:del w:id="1733" w:author="Apple" w:date="2021-01-15T13:24:00Z"/>
                <w:lang w:eastAsia="zh-CN"/>
              </w:rPr>
            </w:pPr>
            <w:del w:id="1734" w:author="Apple" w:date="2021-01-15T13:24:00Z">
              <w:r w:rsidRPr="00EF5447" w:rsidDel="0081071A">
                <w:rPr>
                  <w:lang w:eastAsia="zh-CN"/>
                </w:rPr>
                <w:delText>DC_5A-66A-66A_n261K</w:delText>
              </w:r>
            </w:del>
          </w:p>
          <w:p w14:paraId="7A4D1DAE" w14:textId="22C5CBA4" w:rsidR="00831B06" w:rsidRPr="00EF5447" w:rsidDel="0081071A" w:rsidRDefault="00831B06" w:rsidP="00831B06">
            <w:pPr>
              <w:pStyle w:val="TAC"/>
              <w:rPr>
                <w:del w:id="1735" w:author="Apple" w:date="2021-01-15T13:24:00Z"/>
                <w:lang w:eastAsia="zh-CN"/>
              </w:rPr>
            </w:pPr>
            <w:del w:id="1736" w:author="Apple" w:date="2021-01-15T13:24:00Z">
              <w:r w:rsidRPr="00EF5447" w:rsidDel="0081071A">
                <w:rPr>
                  <w:lang w:eastAsia="zh-CN"/>
                </w:rPr>
                <w:delText>DC_5A-66A-66A_n261L</w:delText>
              </w:r>
            </w:del>
          </w:p>
          <w:p w14:paraId="7B7889E7" w14:textId="4B9C5E3F" w:rsidR="00831B06" w:rsidRPr="00EF5447" w:rsidDel="0081071A" w:rsidRDefault="00831B06" w:rsidP="00831B06">
            <w:pPr>
              <w:pStyle w:val="TAC"/>
              <w:rPr>
                <w:del w:id="1737" w:author="Apple" w:date="2021-01-15T13:24:00Z"/>
                <w:lang w:eastAsia="zh-CN"/>
              </w:rPr>
            </w:pPr>
            <w:del w:id="1738" w:author="Apple" w:date="2021-01-15T13:24:00Z">
              <w:r w:rsidRPr="00EF5447" w:rsidDel="0081071A">
                <w:rPr>
                  <w:lang w:eastAsia="zh-CN"/>
                </w:rPr>
                <w:delText>DC_5A-66A-66A_n261M</w:delText>
              </w:r>
            </w:del>
          </w:p>
          <w:p w14:paraId="5A4F601F" w14:textId="14421D8B" w:rsidR="00831B06" w:rsidRPr="00EF5447" w:rsidDel="0081071A" w:rsidRDefault="00831B06" w:rsidP="00831B06">
            <w:pPr>
              <w:pStyle w:val="TAC"/>
              <w:rPr>
                <w:del w:id="1739" w:author="Apple" w:date="2021-01-15T13:30:00Z"/>
                <w:lang w:eastAsia="zh-CN"/>
              </w:rPr>
            </w:pPr>
            <w:del w:id="1740" w:author="Apple" w:date="2021-01-15T13:30:00Z">
              <w:r w:rsidRPr="00EF5447" w:rsidDel="0081071A">
                <w:rPr>
                  <w:lang w:eastAsia="zh-CN"/>
                </w:rPr>
                <w:delText>DC_5A-66A_n261(A-H)</w:delText>
              </w:r>
            </w:del>
          </w:p>
          <w:p w14:paraId="3227732F" w14:textId="659694B4" w:rsidR="00831B06" w:rsidRPr="00EF5447" w:rsidDel="0081071A" w:rsidRDefault="00831B06" w:rsidP="00831B06">
            <w:pPr>
              <w:pStyle w:val="TAC"/>
              <w:rPr>
                <w:del w:id="1741" w:author="Apple" w:date="2021-01-15T13:30:00Z"/>
                <w:lang w:eastAsia="zh-CN"/>
              </w:rPr>
            </w:pPr>
            <w:del w:id="1742" w:author="Apple" w:date="2021-01-15T13:30:00Z">
              <w:r w:rsidRPr="00EF5447" w:rsidDel="0081071A">
                <w:rPr>
                  <w:lang w:eastAsia="zh-CN"/>
                </w:rPr>
                <w:delText>DC_5A-66A_n261(A-J)</w:delText>
              </w:r>
            </w:del>
          </w:p>
          <w:p w14:paraId="2E7A9776" w14:textId="3E434E40" w:rsidR="00831B06" w:rsidRPr="00EF5447" w:rsidDel="0081071A" w:rsidRDefault="00831B06" w:rsidP="00831B06">
            <w:pPr>
              <w:pStyle w:val="TAC"/>
              <w:rPr>
                <w:del w:id="1743" w:author="Apple" w:date="2021-01-15T13:30:00Z"/>
                <w:lang w:eastAsia="zh-CN"/>
              </w:rPr>
            </w:pPr>
            <w:del w:id="1744" w:author="Apple" w:date="2021-01-15T13:30:00Z">
              <w:r w:rsidRPr="00EF5447" w:rsidDel="0081071A">
                <w:rPr>
                  <w:lang w:eastAsia="zh-CN"/>
                </w:rPr>
                <w:delText>DC_5A-66A_n261(A-L)DC_5A-66A_n261(2A-H)</w:delText>
              </w:r>
            </w:del>
          </w:p>
          <w:p w14:paraId="301144FD" w14:textId="0B773A06" w:rsidR="00831B06" w:rsidRPr="00EF5447" w:rsidDel="0081071A" w:rsidRDefault="00831B06" w:rsidP="00831B06">
            <w:pPr>
              <w:pStyle w:val="TAC"/>
              <w:rPr>
                <w:del w:id="1745" w:author="Apple" w:date="2021-01-15T13:30:00Z"/>
                <w:lang w:eastAsia="zh-CN"/>
              </w:rPr>
            </w:pPr>
            <w:del w:id="1746" w:author="Apple" w:date="2021-01-15T13:30:00Z">
              <w:r w:rsidRPr="00EF5447" w:rsidDel="0081071A">
                <w:rPr>
                  <w:lang w:eastAsia="zh-CN"/>
                </w:rPr>
                <w:delText>DC_5A-66A_n261(A-G-H)</w:delText>
              </w:r>
            </w:del>
          </w:p>
          <w:p w14:paraId="21905D74" w14:textId="40EA75D1" w:rsidR="00831B06" w:rsidRPr="00EF5447" w:rsidDel="0081071A" w:rsidRDefault="00831B06" w:rsidP="00831B06">
            <w:pPr>
              <w:pStyle w:val="TAC"/>
              <w:rPr>
                <w:del w:id="1747" w:author="Apple" w:date="2021-01-15T13:30:00Z"/>
                <w:lang w:eastAsia="zh-CN"/>
              </w:rPr>
            </w:pPr>
            <w:del w:id="1748" w:author="Apple" w:date="2021-01-15T13:30:00Z">
              <w:r w:rsidRPr="00EF5447" w:rsidDel="0081071A">
                <w:rPr>
                  <w:lang w:eastAsia="zh-CN"/>
                </w:rPr>
                <w:delText>DC_5A-66A_n261(A-G-I)</w:delText>
              </w:r>
            </w:del>
          </w:p>
          <w:p w14:paraId="3A5DDFD1" w14:textId="60D2D21F" w:rsidR="00831B06" w:rsidRPr="00EF5447" w:rsidDel="0081071A" w:rsidRDefault="00831B06" w:rsidP="00831B06">
            <w:pPr>
              <w:pStyle w:val="TAC"/>
              <w:rPr>
                <w:del w:id="1749" w:author="Apple" w:date="2021-01-15T13:30:00Z"/>
                <w:lang w:eastAsia="zh-CN"/>
              </w:rPr>
            </w:pPr>
            <w:del w:id="1750" w:author="Apple" w:date="2021-01-15T13:30:00Z">
              <w:r w:rsidRPr="00EF5447" w:rsidDel="0081071A">
                <w:rPr>
                  <w:lang w:eastAsia="zh-CN"/>
                </w:rPr>
                <w:delText>DC_5A-66A_n261(G-H)</w:delText>
              </w:r>
            </w:del>
          </w:p>
          <w:p w14:paraId="3E602300" w14:textId="616F40C5" w:rsidR="00831B06" w:rsidRPr="00EF5447" w:rsidDel="0081071A" w:rsidRDefault="00831B06" w:rsidP="00831B06">
            <w:pPr>
              <w:pStyle w:val="TAC"/>
              <w:rPr>
                <w:del w:id="1751" w:author="Apple" w:date="2021-01-15T13:30:00Z"/>
                <w:lang w:eastAsia="zh-CN"/>
              </w:rPr>
            </w:pPr>
            <w:del w:id="1752" w:author="Apple" w:date="2021-01-15T13:30:00Z">
              <w:r w:rsidRPr="00EF5447" w:rsidDel="0081071A">
                <w:rPr>
                  <w:lang w:eastAsia="zh-CN"/>
                </w:rPr>
                <w:delText>DC_5A-66A_n261(G-I)</w:delText>
              </w:r>
            </w:del>
          </w:p>
          <w:p w14:paraId="092B9B2F" w14:textId="2B1F31CF" w:rsidR="00831B06" w:rsidRPr="00EF5447" w:rsidDel="0081071A" w:rsidRDefault="00831B06" w:rsidP="00831B06">
            <w:pPr>
              <w:pStyle w:val="TAC"/>
              <w:rPr>
                <w:del w:id="1753" w:author="Apple" w:date="2021-01-15T13:30:00Z"/>
                <w:lang w:eastAsia="zh-CN"/>
              </w:rPr>
            </w:pPr>
            <w:del w:id="1754" w:author="Apple" w:date="2021-01-15T13:30:00Z">
              <w:r w:rsidRPr="00EF5447" w:rsidDel="0081071A">
                <w:rPr>
                  <w:lang w:eastAsia="zh-CN"/>
                </w:rPr>
                <w:delText>DC_5A-66A_n261(2H)</w:delText>
              </w:r>
            </w:del>
          </w:p>
          <w:p w14:paraId="68ED07EE" w14:textId="6E66D171" w:rsidR="00831B06" w:rsidRPr="00EF5447" w:rsidDel="0081071A" w:rsidRDefault="00831B06" w:rsidP="00831B06">
            <w:pPr>
              <w:pStyle w:val="TAC"/>
              <w:rPr>
                <w:del w:id="1755" w:author="Apple" w:date="2021-01-15T13:30:00Z"/>
                <w:lang w:eastAsia="zh-CN"/>
              </w:rPr>
            </w:pPr>
            <w:del w:id="1756" w:author="Apple" w:date="2021-01-15T13:30:00Z">
              <w:r w:rsidRPr="00EF5447" w:rsidDel="0081071A">
                <w:rPr>
                  <w:lang w:eastAsia="zh-CN"/>
                </w:rPr>
                <w:delText>DC_5A-66A_n261(H-I)</w:delText>
              </w:r>
            </w:del>
          </w:p>
          <w:p w14:paraId="68561598" w14:textId="692A6161" w:rsidR="00831B06" w:rsidRPr="00EF5447" w:rsidDel="0081071A" w:rsidRDefault="00831B06" w:rsidP="00831B06">
            <w:pPr>
              <w:pStyle w:val="TAC"/>
              <w:rPr>
                <w:del w:id="1757" w:author="Apple" w:date="2021-01-15T13:31:00Z"/>
                <w:lang w:eastAsia="zh-CN"/>
              </w:rPr>
            </w:pPr>
            <w:del w:id="1758" w:author="Apple" w:date="2021-01-15T13:31:00Z">
              <w:r w:rsidRPr="00EF5447" w:rsidDel="0081071A">
                <w:rPr>
                  <w:lang w:eastAsia="zh-CN"/>
                </w:rPr>
                <w:delText>DC_5A-66A-66A_n261(A-H)</w:delText>
              </w:r>
            </w:del>
          </w:p>
          <w:p w14:paraId="498743C8" w14:textId="43ED7F05" w:rsidR="00831B06" w:rsidRPr="00EF5447" w:rsidDel="0081071A" w:rsidRDefault="00831B06" w:rsidP="00831B06">
            <w:pPr>
              <w:pStyle w:val="TAC"/>
              <w:rPr>
                <w:del w:id="1759" w:author="Apple" w:date="2021-01-15T13:31:00Z"/>
                <w:lang w:eastAsia="zh-CN"/>
              </w:rPr>
            </w:pPr>
            <w:del w:id="1760" w:author="Apple" w:date="2021-01-15T13:31:00Z">
              <w:r w:rsidRPr="00EF5447" w:rsidDel="0081071A">
                <w:rPr>
                  <w:lang w:eastAsia="zh-CN"/>
                </w:rPr>
                <w:delText>DC_5A-66A-66A_n261(A-J)</w:delText>
              </w:r>
            </w:del>
          </w:p>
          <w:p w14:paraId="65402825" w14:textId="5E4AEA42" w:rsidR="00831B06" w:rsidRPr="00EF5447" w:rsidDel="0081071A" w:rsidRDefault="00831B06" w:rsidP="00831B06">
            <w:pPr>
              <w:pStyle w:val="TAC"/>
              <w:rPr>
                <w:del w:id="1761" w:author="Apple" w:date="2021-01-15T13:31:00Z"/>
                <w:lang w:eastAsia="zh-CN"/>
              </w:rPr>
            </w:pPr>
            <w:del w:id="1762" w:author="Apple" w:date="2021-01-15T13:31:00Z">
              <w:r w:rsidRPr="00EF5447" w:rsidDel="0081071A">
                <w:rPr>
                  <w:lang w:eastAsia="zh-CN"/>
                </w:rPr>
                <w:delText>DC_5A-66A-66A_n261(A-L)</w:delText>
              </w:r>
            </w:del>
          </w:p>
          <w:p w14:paraId="69510122" w14:textId="4516A5D2" w:rsidR="00831B06" w:rsidRPr="00EF5447" w:rsidDel="0081071A" w:rsidRDefault="00831B06" w:rsidP="00831B06">
            <w:pPr>
              <w:pStyle w:val="TAC"/>
              <w:rPr>
                <w:del w:id="1763" w:author="Apple" w:date="2021-01-15T13:31:00Z"/>
                <w:lang w:eastAsia="zh-CN"/>
              </w:rPr>
            </w:pPr>
            <w:del w:id="1764" w:author="Apple" w:date="2021-01-15T13:31:00Z">
              <w:r w:rsidRPr="00EF5447" w:rsidDel="0081071A">
                <w:rPr>
                  <w:lang w:eastAsia="zh-CN"/>
                </w:rPr>
                <w:delText>DC_5A-66A-66A_n261(2A-H)</w:delText>
              </w:r>
            </w:del>
          </w:p>
          <w:p w14:paraId="63A5728E" w14:textId="1E2CCEF7" w:rsidR="00831B06" w:rsidRPr="00EF5447" w:rsidDel="0081071A" w:rsidRDefault="00831B06" w:rsidP="00831B06">
            <w:pPr>
              <w:pStyle w:val="TAC"/>
              <w:rPr>
                <w:del w:id="1765" w:author="Apple" w:date="2021-01-15T13:31:00Z"/>
                <w:lang w:eastAsia="zh-CN"/>
              </w:rPr>
            </w:pPr>
            <w:del w:id="1766" w:author="Apple" w:date="2021-01-15T13:31:00Z">
              <w:r w:rsidRPr="00EF5447" w:rsidDel="0081071A">
                <w:rPr>
                  <w:lang w:eastAsia="zh-CN"/>
                </w:rPr>
                <w:delText>DC_5A-66A-66A_n261(A-G-H)</w:delText>
              </w:r>
            </w:del>
          </w:p>
          <w:p w14:paraId="5D289F6E" w14:textId="597A2369" w:rsidR="00831B06" w:rsidRPr="00EF5447" w:rsidDel="0081071A" w:rsidRDefault="00831B06" w:rsidP="00831B06">
            <w:pPr>
              <w:pStyle w:val="TAC"/>
              <w:rPr>
                <w:del w:id="1767" w:author="Apple" w:date="2021-01-15T13:31:00Z"/>
                <w:lang w:eastAsia="zh-CN"/>
              </w:rPr>
            </w:pPr>
            <w:del w:id="1768" w:author="Apple" w:date="2021-01-15T13:31:00Z">
              <w:r w:rsidRPr="00EF5447" w:rsidDel="0081071A">
                <w:rPr>
                  <w:lang w:eastAsia="zh-CN"/>
                </w:rPr>
                <w:delText>DC_5A-66A-66A_n261(A-G-I)</w:delText>
              </w:r>
            </w:del>
          </w:p>
          <w:p w14:paraId="7A7923BC" w14:textId="3CB14E3F" w:rsidR="00831B06" w:rsidRPr="00EF5447" w:rsidDel="0081071A" w:rsidRDefault="00831B06" w:rsidP="00831B06">
            <w:pPr>
              <w:pStyle w:val="TAC"/>
              <w:rPr>
                <w:del w:id="1769" w:author="Apple" w:date="2021-01-15T13:31:00Z"/>
                <w:lang w:eastAsia="zh-CN"/>
              </w:rPr>
            </w:pPr>
            <w:del w:id="1770" w:author="Apple" w:date="2021-01-15T13:31:00Z">
              <w:r w:rsidRPr="00EF5447" w:rsidDel="0081071A">
                <w:rPr>
                  <w:lang w:eastAsia="zh-CN"/>
                </w:rPr>
                <w:delText>DC_5A-66A-66A_n261(G-H)</w:delText>
              </w:r>
            </w:del>
          </w:p>
          <w:p w14:paraId="145CEF44" w14:textId="7E43D12F" w:rsidR="00831B06" w:rsidRPr="00EF5447" w:rsidDel="0081071A" w:rsidRDefault="00831B06" w:rsidP="00831B06">
            <w:pPr>
              <w:pStyle w:val="TAC"/>
              <w:rPr>
                <w:del w:id="1771" w:author="Apple" w:date="2021-01-15T13:31:00Z"/>
                <w:lang w:eastAsia="zh-CN"/>
              </w:rPr>
            </w:pPr>
            <w:del w:id="1772" w:author="Apple" w:date="2021-01-15T13:31:00Z">
              <w:r w:rsidRPr="00EF5447" w:rsidDel="0081071A">
                <w:rPr>
                  <w:lang w:eastAsia="zh-CN"/>
                </w:rPr>
                <w:delText>DC_5A-66A-66A_n261(G-I)</w:delText>
              </w:r>
            </w:del>
          </w:p>
          <w:p w14:paraId="4C53C2DE" w14:textId="0BD02D19" w:rsidR="00831B06" w:rsidRPr="00EF5447" w:rsidDel="0081071A" w:rsidRDefault="00831B06" w:rsidP="00831B06">
            <w:pPr>
              <w:pStyle w:val="TAC"/>
              <w:rPr>
                <w:del w:id="1773" w:author="Apple" w:date="2021-01-15T13:31:00Z"/>
                <w:lang w:eastAsia="zh-CN"/>
              </w:rPr>
            </w:pPr>
            <w:del w:id="1774" w:author="Apple" w:date="2021-01-15T13:31:00Z">
              <w:r w:rsidRPr="00EF5447" w:rsidDel="0081071A">
                <w:rPr>
                  <w:lang w:eastAsia="zh-CN"/>
                </w:rPr>
                <w:delText>DC_5A-66A-66A_n261(2H)</w:delText>
              </w:r>
            </w:del>
          </w:p>
          <w:p w14:paraId="44679D35" w14:textId="6DE48566" w:rsidR="00831B06" w:rsidRPr="00EF5447" w:rsidDel="0081071A" w:rsidRDefault="00831B06" w:rsidP="00831B06">
            <w:pPr>
              <w:pStyle w:val="TAC"/>
              <w:rPr>
                <w:del w:id="1775" w:author="Apple" w:date="2021-01-15T13:31:00Z"/>
                <w:rFonts w:cs="Arial"/>
                <w:color w:val="000000"/>
                <w:szCs w:val="18"/>
                <w:lang w:eastAsia="zh-CN"/>
              </w:rPr>
            </w:pPr>
            <w:del w:id="1776" w:author="Apple" w:date="2021-01-15T13:31:00Z">
              <w:r w:rsidRPr="00EF5447" w:rsidDel="0081071A">
                <w:rPr>
                  <w:rFonts w:cs="Arial"/>
                  <w:color w:val="000000"/>
                  <w:szCs w:val="18"/>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06DCEF" w14:textId="610D04EE" w:rsidR="00831B06" w:rsidRPr="00EF5447" w:rsidDel="0081071A" w:rsidRDefault="00831B06" w:rsidP="00831B06">
            <w:pPr>
              <w:pStyle w:val="TAC"/>
              <w:rPr>
                <w:del w:id="1777" w:author="Apple" w:date="2021-01-15T13:31:00Z"/>
                <w:lang w:eastAsia="zh-CN"/>
              </w:rPr>
            </w:pPr>
            <w:del w:id="1778" w:author="Apple" w:date="2021-01-15T13:31:00Z">
              <w:r w:rsidRPr="00EF5447" w:rsidDel="0081071A">
                <w:rPr>
                  <w:lang w:eastAsia="zh-CN"/>
                </w:rPr>
                <w:delText>DC_5A_n261H</w:delText>
              </w:r>
            </w:del>
          </w:p>
          <w:p w14:paraId="60569F21" w14:textId="7EB54304" w:rsidR="00831B06" w:rsidRPr="00EF5447" w:rsidDel="0081071A" w:rsidRDefault="00831B06" w:rsidP="00831B06">
            <w:pPr>
              <w:pStyle w:val="TAC"/>
              <w:rPr>
                <w:del w:id="1779" w:author="Apple" w:date="2021-01-15T13:31:00Z"/>
                <w:rFonts w:cs="Arial"/>
                <w:color w:val="000000"/>
                <w:szCs w:val="18"/>
                <w:lang w:eastAsia="zh-CN"/>
              </w:rPr>
            </w:pPr>
            <w:del w:id="1780" w:author="Apple" w:date="2021-01-15T13:31:00Z">
              <w:r w:rsidRPr="00EF5447" w:rsidDel="0081071A">
                <w:rPr>
                  <w:lang w:eastAsia="zh-CN"/>
                </w:rPr>
                <w:delText>DC_66A_n261H</w:delText>
              </w:r>
            </w:del>
          </w:p>
        </w:tc>
      </w:tr>
      <w:tr w:rsidR="00831B06" w:rsidRPr="00EF5447" w:rsidDel="0081071A" w14:paraId="226CCA2A" w14:textId="371CCFE0" w:rsidTr="00C620E0">
        <w:trPr>
          <w:trHeight w:val="187"/>
          <w:jc w:val="center"/>
          <w:del w:id="1781" w:author="Apple" w:date="2021-01-15T13: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F717FF" w14:textId="75D8D5F2" w:rsidR="00831B06" w:rsidRPr="00EF5447" w:rsidDel="00831B06" w:rsidRDefault="00831B06" w:rsidP="00831B06">
            <w:pPr>
              <w:pStyle w:val="TAC"/>
              <w:rPr>
                <w:del w:id="1782" w:author="Apple" w:date="2021-01-15T13:21:00Z"/>
                <w:lang w:eastAsia="zh-CN"/>
              </w:rPr>
            </w:pPr>
            <w:del w:id="1783" w:author="Apple" w:date="2021-01-15T13:21:00Z">
              <w:r w:rsidRPr="00EF5447" w:rsidDel="00831B06">
                <w:rPr>
                  <w:lang w:eastAsia="zh-CN"/>
                </w:rPr>
                <w:lastRenderedPageBreak/>
                <w:delText>DC_5A-66A_n261I</w:delText>
              </w:r>
            </w:del>
          </w:p>
          <w:p w14:paraId="786063FB" w14:textId="50F45FA6" w:rsidR="00831B06" w:rsidRPr="00EF5447" w:rsidDel="00831B06" w:rsidRDefault="00831B06" w:rsidP="00831B06">
            <w:pPr>
              <w:pStyle w:val="TAC"/>
              <w:rPr>
                <w:del w:id="1784" w:author="Apple" w:date="2021-01-15T13:21:00Z"/>
                <w:lang w:eastAsia="zh-CN"/>
              </w:rPr>
            </w:pPr>
            <w:del w:id="1785" w:author="Apple" w:date="2021-01-15T13:21:00Z">
              <w:r w:rsidRPr="00EF5447" w:rsidDel="00831B06">
                <w:rPr>
                  <w:lang w:eastAsia="zh-CN"/>
                </w:rPr>
                <w:delText>DC_5A-66A_n261J</w:delText>
              </w:r>
            </w:del>
          </w:p>
          <w:p w14:paraId="24E885ED" w14:textId="6CEBA008" w:rsidR="00831B06" w:rsidRPr="00EF5447" w:rsidDel="00831B06" w:rsidRDefault="00831B06" w:rsidP="00831B06">
            <w:pPr>
              <w:pStyle w:val="TAC"/>
              <w:rPr>
                <w:del w:id="1786" w:author="Apple" w:date="2021-01-15T13:21:00Z"/>
                <w:lang w:eastAsia="zh-CN"/>
              </w:rPr>
            </w:pPr>
            <w:del w:id="1787" w:author="Apple" w:date="2021-01-15T13:21:00Z">
              <w:r w:rsidRPr="00EF5447" w:rsidDel="00831B06">
                <w:rPr>
                  <w:lang w:eastAsia="zh-CN"/>
                </w:rPr>
                <w:delText>DC_5A-66A_n261K</w:delText>
              </w:r>
            </w:del>
          </w:p>
          <w:p w14:paraId="0766A4C0" w14:textId="64930EDA" w:rsidR="00831B06" w:rsidRPr="00EF5447" w:rsidDel="00831B06" w:rsidRDefault="00831B06" w:rsidP="00831B06">
            <w:pPr>
              <w:pStyle w:val="TAC"/>
              <w:rPr>
                <w:del w:id="1788" w:author="Apple" w:date="2021-01-15T13:21:00Z"/>
                <w:lang w:eastAsia="zh-CN"/>
              </w:rPr>
            </w:pPr>
            <w:del w:id="1789" w:author="Apple" w:date="2021-01-15T13:21:00Z">
              <w:r w:rsidRPr="00EF5447" w:rsidDel="00831B06">
                <w:rPr>
                  <w:lang w:eastAsia="zh-CN"/>
                </w:rPr>
                <w:delText>DC_5A-66A_n261L</w:delText>
              </w:r>
            </w:del>
          </w:p>
          <w:p w14:paraId="07CB1074" w14:textId="51255831" w:rsidR="00831B06" w:rsidRPr="00EF5447" w:rsidDel="00831B06" w:rsidRDefault="00831B06" w:rsidP="00831B06">
            <w:pPr>
              <w:pStyle w:val="TAC"/>
              <w:rPr>
                <w:del w:id="1790" w:author="Apple" w:date="2021-01-15T13:21:00Z"/>
                <w:lang w:eastAsia="zh-CN"/>
              </w:rPr>
            </w:pPr>
            <w:del w:id="1791" w:author="Apple" w:date="2021-01-15T13:21:00Z">
              <w:r w:rsidRPr="00EF5447" w:rsidDel="00831B06">
                <w:rPr>
                  <w:lang w:eastAsia="zh-CN"/>
                </w:rPr>
                <w:delText>DC_5A-66A_n261M</w:delText>
              </w:r>
            </w:del>
          </w:p>
          <w:p w14:paraId="1442D62F" w14:textId="32388371" w:rsidR="00831B06" w:rsidRPr="00EF5447" w:rsidDel="0081071A" w:rsidRDefault="00831B06" w:rsidP="00831B06">
            <w:pPr>
              <w:pStyle w:val="TAC"/>
              <w:rPr>
                <w:del w:id="1792" w:author="Apple" w:date="2021-01-15T13:24:00Z"/>
                <w:lang w:eastAsia="zh-CN"/>
              </w:rPr>
            </w:pPr>
            <w:del w:id="1793" w:author="Apple" w:date="2021-01-15T13:24:00Z">
              <w:r w:rsidRPr="00EF5447" w:rsidDel="0081071A">
                <w:rPr>
                  <w:lang w:eastAsia="zh-CN"/>
                </w:rPr>
                <w:delText>DC_5A-66A-66A_n261I</w:delText>
              </w:r>
            </w:del>
          </w:p>
          <w:p w14:paraId="631F8AB6" w14:textId="43B56BC9" w:rsidR="00831B06" w:rsidRPr="00EF5447" w:rsidDel="0081071A" w:rsidRDefault="00831B06" w:rsidP="00831B06">
            <w:pPr>
              <w:pStyle w:val="TAC"/>
              <w:rPr>
                <w:del w:id="1794" w:author="Apple" w:date="2021-01-15T13:24:00Z"/>
                <w:lang w:eastAsia="zh-CN"/>
              </w:rPr>
            </w:pPr>
            <w:del w:id="1795" w:author="Apple" w:date="2021-01-15T13:24:00Z">
              <w:r w:rsidRPr="00EF5447" w:rsidDel="0081071A">
                <w:rPr>
                  <w:lang w:eastAsia="zh-CN"/>
                </w:rPr>
                <w:delText>DC_5A-66A-66A_n261J</w:delText>
              </w:r>
            </w:del>
          </w:p>
          <w:p w14:paraId="4C194674" w14:textId="4A2677CA" w:rsidR="00831B06" w:rsidRPr="00EF5447" w:rsidDel="0081071A" w:rsidRDefault="00831B06" w:rsidP="00831B06">
            <w:pPr>
              <w:pStyle w:val="TAC"/>
              <w:rPr>
                <w:del w:id="1796" w:author="Apple" w:date="2021-01-15T13:24:00Z"/>
                <w:lang w:eastAsia="zh-CN"/>
              </w:rPr>
            </w:pPr>
            <w:del w:id="1797" w:author="Apple" w:date="2021-01-15T13:24:00Z">
              <w:r w:rsidRPr="00EF5447" w:rsidDel="0081071A">
                <w:rPr>
                  <w:lang w:eastAsia="zh-CN"/>
                </w:rPr>
                <w:delText>DC_5A-66A-66A_n261K</w:delText>
              </w:r>
            </w:del>
          </w:p>
          <w:p w14:paraId="00B09DEC" w14:textId="497056F8" w:rsidR="00831B06" w:rsidRPr="00EF5447" w:rsidDel="0081071A" w:rsidRDefault="00831B06" w:rsidP="00831B06">
            <w:pPr>
              <w:pStyle w:val="TAC"/>
              <w:rPr>
                <w:del w:id="1798" w:author="Apple" w:date="2021-01-15T13:24:00Z"/>
                <w:lang w:eastAsia="zh-CN"/>
              </w:rPr>
            </w:pPr>
            <w:del w:id="1799" w:author="Apple" w:date="2021-01-15T13:24:00Z">
              <w:r w:rsidRPr="00EF5447" w:rsidDel="0081071A">
                <w:rPr>
                  <w:lang w:eastAsia="zh-CN"/>
                </w:rPr>
                <w:delText>DC_5A-66A-66A_n261L</w:delText>
              </w:r>
            </w:del>
          </w:p>
          <w:p w14:paraId="12A708AE" w14:textId="2EA13B6A" w:rsidR="00831B06" w:rsidRPr="00EF5447" w:rsidDel="0081071A" w:rsidRDefault="00831B06" w:rsidP="00831B06">
            <w:pPr>
              <w:pStyle w:val="TAC"/>
              <w:rPr>
                <w:del w:id="1800" w:author="Apple" w:date="2021-01-15T13:24:00Z"/>
                <w:lang w:eastAsia="zh-CN"/>
              </w:rPr>
            </w:pPr>
            <w:del w:id="1801" w:author="Apple" w:date="2021-01-15T13:24:00Z">
              <w:r w:rsidRPr="00EF5447" w:rsidDel="0081071A">
                <w:rPr>
                  <w:lang w:eastAsia="zh-CN"/>
                </w:rPr>
                <w:delText>DC_5A-66A-66A_n261M</w:delText>
              </w:r>
            </w:del>
          </w:p>
          <w:p w14:paraId="2D04B98E" w14:textId="1C87332D" w:rsidR="00831B06" w:rsidRPr="00EF5447" w:rsidDel="0081071A" w:rsidRDefault="00831B06" w:rsidP="00831B06">
            <w:pPr>
              <w:pStyle w:val="TAC"/>
              <w:rPr>
                <w:del w:id="1802" w:author="Apple" w:date="2021-01-15T13:31:00Z"/>
                <w:lang w:eastAsia="zh-CN"/>
              </w:rPr>
            </w:pPr>
            <w:del w:id="1803" w:author="Apple" w:date="2021-01-15T13:31:00Z">
              <w:r w:rsidRPr="00EF5447" w:rsidDel="0081071A">
                <w:rPr>
                  <w:lang w:eastAsia="zh-CN"/>
                </w:rPr>
                <w:delText>DC_5A-66A_n261(A-J)</w:delText>
              </w:r>
            </w:del>
          </w:p>
          <w:p w14:paraId="294F405C" w14:textId="1B23620C" w:rsidR="00831B06" w:rsidRPr="00EF5447" w:rsidDel="0081071A" w:rsidRDefault="00831B06" w:rsidP="00831B06">
            <w:pPr>
              <w:pStyle w:val="TAC"/>
              <w:rPr>
                <w:del w:id="1804" w:author="Apple" w:date="2021-01-15T13:31:00Z"/>
                <w:lang w:eastAsia="zh-CN"/>
              </w:rPr>
            </w:pPr>
            <w:del w:id="1805" w:author="Apple" w:date="2021-01-15T13:31:00Z">
              <w:r w:rsidRPr="00EF5447" w:rsidDel="0081071A">
                <w:rPr>
                  <w:lang w:eastAsia="zh-CN"/>
                </w:rPr>
                <w:delText>DC_5A-66A_n261(A-K)</w:delText>
              </w:r>
            </w:del>
          </w:p>
          <w:p w14:paraId="6064DB5B" w14:textId="2386ABBE" w:rsidR="00831B06" w:rsidRPr="00EF5447" w:rsidDel="0081071A" w:rsidRDefault="00831B06" w:rsidP="00831B06">
            <w:pPr>
              <w:pStyle w:val="TAC"/>
              <w:rPr>
                <w:del w:id="1806" w:author="Apple" w:date="2021-01-15T13:31:00Z"/>
                <w:lang w:eastAsia="zh-CN"/>
              </w:rPr>
            </w:pPr>
            <w:del w:id="1807" w:author="Apple" w:date="2021-01-15T13:31:00Z">
              <w:r w:rsidRPr="00EF5447" w:rsidDel="0081071A">
                <w:rPr>
                  <w:lang w:eastAsia="zh-CN"/>
                </w:rPr>
                <w:delText>DC_5A-66A_n261(A-L)</w:delText>
              </w:r>
            </w:del>
          </w:p>
          <w:p w14:paraId="184010A9" w14:textId="7E3EA0A6" w:rsidR="00831B06" w:rsidRPr="00EF5447" w:rsidDel="0081071A" w:rsidRDefault="00831B06" w:rsidP="00831B06">
            <w:pPr>
              <w:pStyle w:val="TAC"/>
              <w:rPr>
                <w:del w:id="1808" w:author="Apple" w:date="2021-01-15T13:31:00Z"/>
                <w:lang w:eastAsia="zh-CN"/>
              </w:rPr>
            </w:pPr>
            <w:del w:id="1809" w:author="Apple" w:date="2021-01-15T13:31:00Z">
              <w:r w:rsidRPr="00EF5447" w:rsidDel="0081071A">
                <w:rPr>
                  <w:lang w:eastAsia="zh-CN"/>
                </w:rPr>
                <w:delText>DC_5A-66A_n261(2A-I)</w:delText>
              </w:r>
            </w:del>
          </w:p>
          <w:p w14:paraId="6CCBD00D" w14:textId="5057B091" w:rsidR="00831B06" w:rsidRPr="00EF5447" w:rsidDel="0081071A" w:rsidRDefault="00831B06" w:rsidP="00831B06">
            <w:pPr>
              <w:pStyle w:val="TAC"/>
              <w:rPr>
                <w:del w:id="1810" w:author="Apple" w:date="2021-01-15T13:31:00Z"/>
                <w:lang w:eastAsia="zh-CN"/>
              </w:rPr>
            </w:pPr>
            <w:del w:id="1811" w:author="Apple" w:date="2021-01-15T13:31:00Z">
              <w:r w:rsidRPr="00EF5447" w:rsidDel="0081071A">
                <w:rPr>
                  <w:lang w:eastAsia="zh-CN"/>
                </w:rPr>
                <w:delText>DC_5A-66A_n261(A-G-I)</w:delText>
              </w:r>
            </w:del>
          </w:p>
          <w:p w14:paraId="61F96673" w14:textId="3B26A57A" w:rsidR="00831B06" w:rsidRPr="00EF5447" w:rsidDel="0081071A" w:rsidRDefault="00831B06" w:rsidP="00831B06">
            <w:pPr>
              <w:pStyle w:val="TAC"/>
              <w:rPr>
                <w:del w:id="1812" w:author="Apple" w:date="2021-01-15T13:31:00Z"/>
                <w:lang w:eastAsia="zh-CN"/>
              </w:rPr>
            </w:pPr>
            <w:del w:id="1813" w:author="Apple" w:date="2021-01-15T13:31:00Z">
              <w:r w:rsidRPr="00EF5447" w:rsidDel="0081071A">
                <w:rPr>
                  <w:lang w:eastAsia="zh-CN"/>
                </w:rPr>
                <w:delText>DC_5A-66A_n261(G-I)</w:delText>
              </w:r>
            </w:del>
          </w:p>
          <w:p w14:paraId="37DC40FD" w14:textId="6BD39AB5" w:rsidR="00831B06" w:rsidRPr="00EF5447" w:rsidDel="0081071A" w:rsidRDefault="00831B06" w:rsidP="00831B06">
            <w:pPr>
              <w:pStyle w:val="TAC"/>
              <w:rPr>
                <w:del w:id="1814" w:author="Apple" w:date="2021-01-15T13:31:00Z"/>
                <w:lang w:eastAsia="zh-CN"/>
              </w:rPr>
            </w:pPr>
            <w:del w:id="1815" w:author="Apple" w:date="2021-01-15T13:31:00Z">
              <w:r w:rsidRPr="00EF5447" w:rsidDel="0081071A">
                <w:rPr>
                  <w:lang w:eastAsia="zh-CN"/>
                </w:rPr>
                <w:delText>DC_5A-66A_n261(G-J)</w:delText>
              </w:r>
            </w:del>
          </w:p>
          <w:p w14:paraId="17B60361" w14:textId="340F82F1" w:rsidR="00831B06" w:rsidRPr="00EF5447" w:rsidDel="0081071A" w:rsidRDefault="00831B06" w:rsidP="00831B06">
            <w:pPr>
              <w:pStyle w:val="TAC"/>
              <w:rPr>
                <w:del w:id="1816" w:author="Apple" w:date="2021-01-15T13:31:00Z"/>
                <w:lang w:eastAsia="zh-CN"/>
              </w:rPr>
            </w:pPr>
            <w:del w:id="1817" w:author="Apple" w:date="2021-01-15T13:31:00Z">
              <w:r w:rsidRPr="00EF5447" w:rsidDel="0081071A">
                <w:rPr>
                  <w:lang w:eastAsia="zh-CN"/>
                </w:rPr>
                <w:delText>DC_5A-66A_n261(H-I)</w:delText>
              </w:r>
            </w:del>
          </w:p>
          <w:p w14:paraId="3CAC4F12" w14:textId="12717299" w:rsidR="00831B06" w:rsidRPr="00EF5447" w:rsidDel="0081071A" w:rsidRDefault="00831B06" w:rsidP="00831B06">
            <w:pPr>
              <w:pStyle w:val="TAC"/>
              <w:rPr>
                <w:del w:id="1818" w:author="Apple" w:date="2021-01-15T13:32:00Z"/>
                <w:lang w:eastAsia="zh-CN"/>
              </w:rPr>
            </w:pPr>
            <w:del w:id="1819" w:author="Apple" w:date="2021-01-15T13:32:00Z">
              <w:r w:rsidRPr="00EF5447" w:rsidDel="0081071A">
                <w:rPr>
                  <w:lang w:eastAsia="zh-CN"/>
                </w:rPr>
                <w:delText>DC_5A-66A-66A_n261(A-J)</w:delText>
              </w:r>
            </w:del>
          </w:p>
          <w:p w14:paraId="39622D2C" w14:textId="0B2BAFBD" w:rsidR="00831B06" w:rsidRPr="00EF5447" w:rsidDel="0081071A" w:rsidRDefault="00831B06" w:rsidP="00831B06">
            <w:pPr>
              <w:pStyle w:val="TAC"/>
              <w:rPr>
                <w:del w:id="1820" w:author="Apple" w:date="2021-01-15T13:32:00Z"/>
                <w:lang w:eastAsia="zh-CN"/>
              </w:rPr>
            </w:pPr>
            <w:del w:id="1821" w:author="Apple" w:date="2021-01-15T13:32:00Z">
              <w:r w:rsidRPr="00EF5447" w:rsidDel="0081071A">
                <w:rPr>
                  <w:lang w:eastAsia="zh-CN"/>
                </w:rPr>
                <w:delText>DC_5A-66A-66A_n261(A-K)</w:delText>
              </w:r>
            </w:del>
          </w:p>
          <w:p w14:paraId="066BBD57" w14:textId="24711B81" w:rsidR="00831B06" w:rsidRPr="00EF5447" w:rsidDel="0081071A" w:rsidRDefault="00831B06" w:rsidP="00831B06">
            <w:pPr>
              <w:pStyle w:val="TAC"/>
              <w:rPr>
                <w:del w:id="1822" w:author="Apple" w:date="2021-01-15T13:32:00Z"/>
                <w:lang w:eastAsia="zh-CN"/>
              </w:rPr>
            </w:pPr>
            <w:del w:id="1823" w:author="Apple" w:date="2021-01-15T13:32:00Z">
              <w:r w:rsidRPr="00EF5447" w:rsidDel="0081071A">
                <w:rPr>
                  <w:lang w:eastAsia="zh-CN"/>
                </w:rPr>
                <w:delText>DC_5A-66A-66A_n261(A-L)</w:delText>
              </w:r>
            </w:del>
          </w:p>
          <w:p w14:paraId="6E4B699A" w14:textId="7BB7FE9B" w:rsidR="00831B06" w:rsidRPr="00EF5447" w:rsidDel="0081071A" w:rsidRDefault="00831B06" w:rsidP="00831B06">
            <w:pPr>
              <w:pStyle w:val="TAC"/>
              <w:rPr>
                <w:del w:id="1824" w:author="Apple" w:date="2021-01-15T13:32:00Z"/>
                <w:lang w:eastAsia="zh-CN"/>
              </w:rPr>
            </w:pPr>
            <w:del w:id="1825" w:author="Apple" w:date="2021-01-15T13:32:00Z">
              <w:r w:rsidRPr="00EF5447" w:rsidDel="0081071A">
                <w:rPr>
                  <w:lang w:eastAsia="zh-CN"/>
                </w:rPr>
                <w:delText>DC_5A-66A-66A_n261(2A-I)</w:delText>
              </w:r>
            </w:del>
          </w:p>
          <w:p w14:paraId="5E1F1F39" w14:textId="55C7BD68" w:rsidR="00831B06" w:rsidRPr="00EF5447" w:rsidDel="0081071A" w:rsidRDefault="00831B06" w:rsidP="00831B06">
            <w:pPr>
              <w:pStyle w:val="TAC"/>
              <w:rPr>
                <w:del w:id="1826" w:author="Apple" w:date="2021-01-15T13:32:00Z"/>
                <w:lang w:eastAsia="zh-CN"/>
              </w:rPr>
            </w:pPr>
            <w:del w:id="1827" w:author="Apple" w:date="2021-01-15T13:32:00Z">
              <w:r w:rsidRPr="00EF5447" w:rsidDel="0081071A">
                <w:rPr>
                  <w:lang w:eastAsia="zh-CN"/>
                </w:rPr>
                <w:delText>DC_5A-66A-66A_n261(A-G-I)</w:delText>
              </w:r>
            </w:del>
          </w:p>
          <w:p w14:paraId="6AFDA54C" w14:textId="625F1C01" w:rsidR="00831B06" w:rsidRPr="00EF5447" w:rsidDel="0081071A" w:rsidRDefault="00831B06" w:rsidP="00831B06">
            <w:pPr>
              <w:pStyle w:val="TAC"/>
              <w:rPr>
                <w:del w:id="1828" w:author="Apple" w:date="2021-01-15T13:32:00Z"/>
                <w:lang w:eastAsia="zh-CN"/>
              </w:rPr>
            </w:pPr>
            <w:del w:id="1829" w:author="Apple" w:date="2021-01-15T13:32:00Z">
              <w:r w:rsidRPr="00EF5447" w:rsidDel="0081071A">
                <w:rPr>
                  <w:lang w:eastAsia="zh-CN"/>
                </w:rPr>
                <w:delText>DC_5A-66A-66A_n261(G-I)</w:delText>
              </w:r>
            </w:del>
          </w:p>
          <w:p w14:paraId="1FBB3B6A" w14:textId="3A22DF24" w:rsidR="00831B06" w:rsidRPr="00EF5447" w:rsidDel="0081071A" w:rsidRDefault="00831B06" w:rsidP="00831B06">
            <w:pPr>
              <w:pStyle w:val="TAC"/>
              <w:rPr>
                <w:del w:id="1830" w:author="Apple" w:date="2021-01-15T13:32:00Z"/>
                <w:lang w:eastAsia="zh-CN"/>
              </w:rPr>
            </w:pPr>
            <w:del w:id="1831" w:author="Apple" w:date="2021-01-15T13:32:00Z">
              <w:r w:rsidRPr="00EF5447" w:rsidDel="0081071A">
                <w:rPr>
                  <w:lang w:eastAsia="zh-CN"/>
                </w:rPr>
                <w:delText>DC_5A-66A-66A_n261(G-J)</w:delText>
              </w:r>
            </w:del>
          </w:p>
          <w:p w14:paraId="6CE30D13" w14:textId="6CBD9262" w:rsidR="00831B06" w:rsidRPr="00EF5447" w:rsidDel="0081071A" w:rsidRDefault="00831B06" w:rsidP="00831B06">
            <w:pPr>
              <w:pStyle w:val="TAC"/>
              <w:rPr>
                <w:del w:id="1832" w:author="Apple" w:date="2021-01-15T13:32:00Z"/>
                <w:rFonts w:cs="Arial"/>
                <w:color w:val="000000"/>
                <w:szCs w:val="18"/>
                <w:lang w:eastAsia="zh-CN"/>
              </w:rPr>
            </w:pPr>
            <w:del w:id="1833" w:author="Apple" w:date="2021-01-15T13:32:00Z">
              <w:r w:rsidRPr="00EF5447" w:rsidDel="0081071A">
                <w:rPr>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797B40" w14:textId="51E1BC16" w:rsidR="00831B06" w:rsidRPr="00EF5447" w:rsidDel="0081071A" w:rsidRDefault="00831B06" w:rsidP="00831B06">
            <w:pPr>
              <w:pStyle w:val="TAC"/>
              <w:rPr>
                <w:del w:id="1834" w:author="Apple" w:date="2021-01-15T13:32:00Z"/>
                <w:lang w:eastAsia="zh-CN"/>
              </w:rPr>
            </w:pPr>
            <w:del w:id="1835" w:author="Apple" w:date="2021-01-15T13:32:00Z">
              <w:r w:rsidRPr="00EF5447" w:rsidDel="0081071A">
                <w:rPr>
                  <w:lang w:eastAsia="zh-CN"/>
                </w:rPr>
                <w:delText>DC_5A_n261I</w:delText>
              </w:r>
            </w:del>
          </w:p>
          <w:p w14:paraId="187A2F14" w14:textId="0AC4B33D" w:rsidR="00831B06" w:rsidRPr="00EF5447" w:rsidDel="0081071A" w:rsidRDefault="00831B06" w:rsidP="00831B06">
            <w:pPr>
              <w:pStyle w:val="TAC"/>
              <w:rPr>
                <w:del w:id="1836" w:author="Apple" w:date="2021-01-15T13:32:00Z"/>
                <w:rFonts w:cs="Arial"/>
                <w:color w:val="000000"/>
                <w:szCs w:val="18"/>
                <w:lang w:eastAsia="zh-CN"/>
              </w:rPr>
            </w:pPr>
            <w:del w:id="1837" w:author="Apple" w:date="2021-01-15T13:32:00Z">
              <w:r w:rsidRPr="00EF5447" w:rsidDel="0081071A">
                <w:rPr>
                  <w:lang w:eastAsia="zh-CN"/>
                </w:rPr>
                <w:delText>DC_66A_n261I</w:delText>
              </w:r>
            </w:del>
          </w:p>
        </w:tc>
      </w:tr>
      <w:tr w:rsidR="00831B06" w:rsidRPr="00EF5447" w14:paraId="6BE353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947411" w14:textId="77777777" w:rsidR="00831B06" w:rsidRPr="00EF5447" w:rsidRDefault="00831B06" w:rsidP="00831B06">
            <w:pPr>
              <w:pStyle w:val="TAC"/>
              <w:rPr>
                <w:noProof/>
              </w:rPr>
            </w:pPr>
            <w:r w:rsidRPr="00EF5447">
              <w:rPr>
                <w:noProof/>
              </w:rPr>
              <w:t>DC_7A-8A_n258A</w:t>
            </w:r>
          </w:p>
          <w:p w14:paraId="54357C9A" w14:textId="77777777" w:rsidR="00831B06" w:rsidRPr="00EF5447" w:rsidRDefault="00831B06" w:rsidP="00831B06">
            <w:pPr>
              <w:pStyle w:val="TAC"/>
              <w:rPr>
                <w:noProof/>
              </w:rPr>
            </w:pPr>
            <w:r w:rsidRPr="00EF5447">
              <w:rPr>
                <w:noProof/>
              </w:rPr>
              <w:t>DC_7A-8A_n258D</w:t>
            </w:r>
          </w:p>
          <w:p w14:paraId="22FA0447" w14:textId="77777777" w:rsidR="00831B06" w:rsidRPr="00EF5447" w:rsidRDefault="00831B06" w:rsidP="00831B06">
            <w:pPr>
              <w:pStyle w:val="TAC"/>
              <w:rPr>
                <w:noProof/>
              </w:rPr>
            </w:pPr>
            <w:r w:rsidRPr="00EF5447">
              <w:rPr>
                <w:noProof/>
              </w:rPr>
              <w:t>DC_7A-8A_n258E</w:t>
            </w:r>
          </w:p>
          <w:p w14:paraId="6C82D395" w14:textId="77777777" w:rsidR="00831B06" w:rsidRPr="00EF5447" w:rsidRDefault="00831B06" w:rsidP="00831B06">
            <w:pPr>
              <w:pStyle w:val="TAC"/>
              <w:rPr>
                <w:noProof/>
              </w:rPr>
            </w:pPr>
            <w:r w:rsidRPr="00EF5447">
              <w:rPr>
                <w:noProof/>
              </w:rPr>
              <w:t>DC_7A-8A_n258F</w:t>
            </w:r>
          </w:p>
          <w:p w14:paraId="71FBF961" w14:textId="77777777" w:rsidR="00831B06" w:rsidRPr="00EF5447" w:rsidRDefault="00831B06" w:rsidP="00831B06">
            <w:pPr>
              <w:pStyle w:val="TAC"/>
              <w:rPr>
                <w:noProof/>
              </w:rPr>
            </w:pPr>
            <w:r w:rsidRPr="00EF5447">
              <w:rPr>
                <w:noProof/>
              </w:rPr>
              <w:t>DC_7A-8A_n258G</w:t>
            </w:r>
          </w:p>
          <w:p w14:paraId="6A9B00FC" w14:textId="77777777" w:rsidR="00831B06" w:rsidRPr="00EF5447" w:rsidRDefault="00831B06" w:rsidP="00831B06">
            <w:pPr>
              <w:pStyle w:val="TAC"/>
              <w:rPr>
                <w:noProof/>
              </w:rPr>
            </w:pPr>
            <w:r w:rsidRPr="00EF5447">
              <w:rPr>
                <w:noProof/>
              </w:rPr>
              <w:t>DC_7A-8A_n258H</w:t>
            </w:r>
          </w:p>
          <w:p w14:paraId="5781C266" w14:textId="77777777" w:rsidR="00831B06" w:rsidRPr="00EF5447" w:rsidRDefault="00831B06" w:rsidP="00831B06">
            <w:pPr>
              <w:pStyle w:val="TAC"/>
              <w:rPr>
                <w:noProof/>
              </w:rPr>
            </w:pPr>
            <w:r w:rsidRPr="00EF5447">
              <w:rPr>
                <w:noProof/>
              </w:rPr>
              <w:t>DC_7A-8A_n258I</w:t>
            </w:r>
          </w:p>
          <w:p w14:paraId="280BB0C0" w14:textId="77777777" w:rsidR="00831B06" w:rsidRPr="00EF5447" w:rsidRDefault="00831B06" w:rsidP="00831B06">
            <w:pPr>
              <w:pStyle w:val="TAC"/>
              <w:rPr>
                <w:noProof/>
              </w:rPr>
            </w:pPr>
            <w:r w:rsidRPr="00EF5447">
              <w:rPr>
                <w:noProof/>
              </w:rPr>
              <w:t>DC_7A-8A_n258J</w:t>
            </w:r>
          </w:p>
          <w:p w14:paraId="63888C97" w14:textId="77777777" w:rsidR="00831B06" w:rsidRPr="00EF5447" w:rsidRDefault="00831B06" w:rsidP="00831B06">
            <w:pPr>
              <w:pStyle w:val="TAC"/>
              <w:rPr>
                <w:noProof/>
              </w:rPr>
            </w:pPr>
            <w:r w:rsidRPr="00EF5447">
              <w:rPr>
                <w:noProof/>
              </w:rPr>
              <w:t>DC_7A-8A_n258K</w:t>
            </w:r>
          </w:p>
          <w:p w14:paraId="08866AB4" w14:textId="77777777" w:rsidR="00831B06" w:rsidRPr="00EF5447" w:rsidRDefault="00831B06" w:rsidP="00831B06">
            <w:pPr>
              <w:pStyle w:val="TAC"/>
              <w:rPr>
                <w:noProof/>
              </w:rPr>
            </w:pPr>
            <w:r w:rsidRPr="00EF5447">
              <w:rPr>
                <w:noProof/>
              </w:rPr>
              <w:t>DC_7A-8A_n258L</w:t>
            </w:r>
          </w:p>
          <w:p w14:paraId="27B839CF" w14:textId="77777777" w:rsidR="00831B06" w:rsidRPr="00EF5447" w:rsidRDefault="00831B06" w:rsidP="00831B06">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8E7970" w14:textId="77777777" w:rsidR="00831B06" w:rsidRPr="00EF5447" w:rsidRDefault="00831B06" w:rsidP="00831B06">
            <w:pPr>
              <w:pStyle w:val="TAC"/>
              <w:rPr>
                <w:noProof/>
              </w:rPr>
            </w:pPr>
            <w:r w:rsidRPr="00EF5447">
              <w:rPr>
                <w:noProof/>
              </w:rPr>
              <w:t>DC_7A_n258A</w:t>
            </w:r>
          </w:p>
          <w:p w14:paraId="31D5A337" w14:textId="77777777" w:rsidR="00831B06" w:rsidRPr="00EF5447" w:rsidRDefault="00831B06" w:rsidP="00831B06">
            <w:pPr>
              <w:pStyle w:val="TAC"/>
              <w:rPr>
                <w:lang w:eastAsia="zh-CN"/>
              </w:rPr>
            </w:pPr>
            <w:r w:rsidRPr="00EF5447">
              <w:rPr>
                <w:noProof/>
              </w:rPr>
              <w:t>DC_8A_n258A</w:t>
            </w:r>
          </w:p>
        </w:tc>
      </w:tr>
      <w:tr w:rsidR="00831B06" w:rsidRPr="00EF5447" w14:paraId="1442CF58" w14:textId="77777777" w:rsidTr="00C620E0">
        <w:trPr>
          <w:trHeight w:val="187"/>
          <w:jc w:val="center"/>
          <w:ins w:id="1838" w:author="Apple" w:date="2021-01-15T1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7B4D35" w14:textId="77777777" w:rsidR="00831B06" w:rsidRPr="00EF5447" w:rsidRDefault="00831B06" w:rsidP="00831B06">
            <w:pPr>
              <w:pStyle w:val="TAC"/>
              <w:rPr>
                <w:ins w:id="1839" w:author="Apple" w:date="2021-01-15T13:13:00Z"/>
              </w:rPr>
            </w:pPr>
            <w:ins w:id="1840" w:author="Apple" w:date="2021-01-15T13:13:00Z">
              <w:r w:rsidRPr="00EF5447">
                <w:lastRenderedPageBreak/>
                <w:t>DC_8A-</w:t>
              </w:r>
              <w:r w:rsidRPr="00EF5447">
                <w:rPr>
                  <w:rFonts w:eastAsia="Malgun Gothic"/>
                </w:rPr>
                <w:t>11A_</w:t>
              </w:r>
              <w:r w:rsidRPr="00EF5447">
                <w:t>n</w:t>
              </w:r>
              <w:r w:rsidRPr="00EF5447">
                <w:rPr>
                  <w:rFonts w:eastAsia="Malgun Gothic"/>
                </w:rPr>
                <w:t>257</w:t>
              </w:r>
              <w:r w:rsidRPr="00EF5447">
                <w:t>A</w:t>
              </w:r>
            </w:ins>
          </w:p>
          <w:p w14:paraId="154D8D40" w14:textId="77777777" w:rsidR="00831B06" w:rsidRPr="00EF5447" w:rsidRDefault="00831B06" w:rsidP="00831B06">
            <w:pPr>
              <w:pStyle w:val="TAC"/>
              <w:rPr>
                <w:ins w:id="1841" w:author="Apple" w:date="2021-01-15T13:13:00Z"/>
                <w:lang w:eastAsia="fr-FR"/>
              </w:rPr>
            </w:pPr>
            <w:ins w:id="1842" w:author="Apple" w:date="2021-01-15T13:13:00Z">
              <w:r w:rsidRPr="00EF5447">
                <w:t>DC_8A-</w:t>
              </w:r>
              <w:r w:rsidRPr="00EF5447">
                <w:rPr>
                  <w:rFonts w:eastAsia="Malgun Gothic"/>
                </w:rPr>
                <w:t>11A_</w:t>
              </w:r>
              <w:r w:rsidRPr="00EF5447">
                <w:t>n</w:t>
              </w:r>
              <w:r w:rsidRPr="00EF5447">
                <w:rPr>
                  <w:rFonts w:eastAsia="Malgun Gothic"/>
                </w:rPr>
                <w:t>257</w:t>
              </w:r>
              <w:r w:rsidRPr="00EF5447">
                <w:t>D</w:t>
              </w:r>
            </w:ins>
          </w:p>
          <w:p w14:paraId="5B307D0F" w14:textId="77777777" w:rsidR="00831B06" w:rsidRPr="00EF5447" w:rsidRDefault="00831B06" w:rsidP="00831B06">
            <w:pPr>
              <w:pStyle w:val="TAC"/>
              <w:rPr>
                <w:ins w:id="1843" w:author="Apple" w:date="2021-01-15T13:13:00Z"/>
                <w:noProof/>
                <w:lang w:eastAsia="zh-CN"/>
              </w:rPr>
            </w:pPr>
            <w:ins w:id="1844" w:author="Apple" w:date="2021-01-15T13:13:00Z">
              <w:r w:rsidRPr="00EF5447">
                <w:rPr>
                  <w:noProof/>
                  <w:lang w:eastAsia="zh-CN"/>
                </w:rPr>
                <w:t>DC_8A-11A_n257G</w:t>
              </w:r>
            </w:ins>
          </w:p>
          <w:p w14:paraId="6E3A7F40" w14:textId="77777777" w:rsidR="00831B06" w:rsidRPr="00EF5447" w:rsidRDefault="00831B06" w:rsidP="00831B06">
            <w:pPr>
              <w:pStyle w:val="TAC"/>
              <w:rPr>
                <w:ins w:id="1845" w:author="Apple" w:date="2021-01-15T13:13:00Z"/>
                <w:noProof/>
                <w:lang w:eastAsia="zh-CN"/>
              </w:rPr>
            </w:pPr>
            <w:ins w:id="1846" w:author="Apple" w:date="2021-01-15T13:13:00Z">
              <w:r w:rsidRPr="00EF5447">
                <w:rPr>
                  <w:noProof/>
                  <w:lang w:eastAsia="zh-CN"/>
                </w:rPr>
                <w:t>DC_8A-11A_n257H</w:t>
              </w:r>
            </w:ins>
          </w:p>
          <w:p w14:paraId="6005F03E" w14:textId="5530B7D4" w:rsidR="00831B06" w:rsidRPr="00EF5447" w:rsidRDefault="00831B06" w:rsidP="00831B06">
            <w:pPr>
              <w:pStyle w:val="TAC"/>
              <w:rPr>
                <w:ins w:id="1847" w:author="Apple" w:date="2021-01-15T13:13:00Z"/>
                <w:noProof/>
              </w:rPr>
            </w:pPr>
            <w:ins w:id="1848" w:author="Apple" w:date="2021-01-15T13:13:00Z">
              <w:r w:rsidRPr="00EF5447">
                <w:rPr>
                  <w:noProof/>
                  <w:lang w:eastAsia="zh-CN"/>
                </w:rPr>
                <w:t>DC_8A-11A_n257I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A3C190" w14:textId="77777777" w:rsidR="00831B06" w:rsidRPr="00EF5447" w:rsidRDefault="00831B06" w:rsidP="00831B06">
            <w:pPr>
              <w:pStyle w:val="TAC"/>
              <w:rPr>
                <w:ins w:id="1849" w:author="Apple" w:date="2021-01-15T13:13:00Z"/>
                <w:rFonts w:eastAsiaTheme="minorEastAsia"/>
              </w:rPr>
            </w:pPr>
            <w:ins w:id="1850" w:author="Apple" w:date="2021-01-15T13:13:00Z">
              <w:r w:rsidRPr="00EF5447">
                <w:t>DC_8A_n257A</w:t>
              </w:r>
            </w:ins>
          </w:p>
          <w:p w14:paraId="4D457C8A" w14:textId="77777777" w:rsidR="00831B06" w:rsidRPr="00EF5447" w:rsidRDefault="00831B06" w:rsidP="00831B06">
            <w:pPr>
              <w:pStyle w:val="TAC"/>
              <w:rPr>
                <w:ins w:id="1851" w:author="Apple" w:date="2021-01-15T13:13:00Z"/>
              </w:rPr>
            </w:pPr>
            <w:ins w:id="1852" w:author="Apple" w:date="2021-01-15T13:13:00Z">
              <w:r w:rsidRPr="00EF5447">
                <w:t>DC_8A_n257D</w:t>
              </w:r>
            </w:ins>
          </w:p>
          <w:p w14:paraId="7DC7A20E" w14:textId="77777777" w:rsidR="00831B06" w:rsidRPr="00EF5447" w:rsidRDefault="00831B06" w:rsidP="00831B06">
            <w:pPr>
              <w:pStyle w:val="TAC"/>
              <w:rPr>
                <w:ins w:id="1853" w:author="Apple" w:date="2021-01-15T13:13:00Z"/>
              </w:rPr>
            </w:pPr>
            <w:ins w:id="1854" w:author="Apple" w:date="2021-01-15T13:13:00Z">
              <w:r w:rsidRPr="00EF5447">
                <w:t>DC_8A_n257G</w:t>
              </w:r>
            </w:ins>
          </w:p>
          <w:p w14:paraId="6EA0F0D0" w14:textId="77777777" w:rsidR="00831B06" w:rsidRPr="00EF5447" w:rsidRDefault="00831B06" w:rsidP="00831B06">
            <w:pPr>
              <w:pStyle w:val="TAC"/>
              <w:rPr>
                <w:ins w:id="1855" w:author="Apple" w:date="2021-01-15T13:13:00Z"/>
              </w:rPr>
            </w:pPr>
            <w:ins w:id="1856" w:author="Apple" w:date="2021-01-15T13:13:00Z">
              <w:r w:rsidRPr="00EF5447">
                <w:t>DC_8A_n257H</w:t>
              </w:r>
            </w:ins>
          </w:p>
          <w:p w14:paraId="2F4353F9" w14:textId="77777777" w:rsidR="00831B06" w:rsidRPr="00EF5447" w:rsidRDefault="00831B06" w:rsidP="00831B06">
            <w:pPr>
              <w:pStyle w:val="TAC"/>
              <w:rPr>
                <w:ins w:id="1857" w:author="Apple" w:date="2021-01-15T13:13:00Z"/>
              </w:rPr>
            </w:pPr>
            <w:ins w:id="1858" w:author="Apple" w:date="2021-01-15T13:13:00Z">
              <w:r w:rsidRPr="00EF5447">
                <w:t>DC_8A_n257I</w:t>
              </w:r>
            </w:ins>
          </w:p>
          <w:p w14:paraId="44F94D66" w14:textId="77777777" w:rsidR="00831B06" w:rsidRPr="00EF5447" w:rsidRDefault="00831B06" w:rsidP="00831B06">
            <w:pPr>
              <w:pStyle w:val="TAC"/>
              <w:rPr>
                <w:ins w:id="1859" w:author="Apple" w:date="2021-01-15T13:13:00Z"/>
                <w:rFonts w:eastAsiaTheme="minorEastAsia"/>
              </w:rPr>
            </w:pPr>
            <w:ins w:id="1860" w:author="Apple" w:date="2021-01-15T13:13:00Z">
              <w:r w:rsidRPr="00EF5447">
                <w:t>DC_11A_n257A</w:t>
              </w:r>
            </w:ins>
          </w:p>
          <w:p w14:paraId="2B1B2902" w14:textId="77777777" w:rsidR="00831B06" w:rsidRPr="00EF5447" w:rsidRDefault="00831B06" w:rsidP="00831B06">
            <w:pPr>
              <w:pStyle w:val="TAC"/>
              <w:rPr>
                <w:ins w:id="1861" w:author="Apple" w:date="2021-01-15T13:13:00Z"/>
              </w:rPr>
            </w:pPr>
            <w:ins w:id="1862" w:author="Apple" w:date="2021-01-15T13:13:00Z">
              <w:r w:rsidRPr="00EF5447">
                <w:t>DC_11A_n257D</w:t>
              </w:r>
            </w:ins>
          </w:p>
          <w:p w14:paraId="4C00FB3B" w14:textId="77777777" w:rsidR="00831B06" w:rsidRPr="00EF5447" w:rsidRDefault="00831B06" w:rsidP="00831B06">
            <w:pPr>
              <w:pStyle w:val="TAC"/>
              <w:rPr>
                <w:ins w:id="1863" w:author="Apple" w:date="2021-01-15T13:13:00Z"/>
              </w:rPr>
            </w:pPr>
            <w:ins w:id="1864" w:author="Apple" w:date="2021-01-15T13:13:00Z">
              <w:r w:rsidRPr="00EF5447">
                <w:t>DC_11A_n257G</w:t>
              </w:r>
            </w:ins>
          </w:p>
          <w:p w14:paraId="5CB2E78A" w14:textId="77777777" w:rsidR="00831B06" w:rsidRPr="00EF5447" w:rsidRDefault="00831B06" w:rsidP="00831B06">
            <w:pPr>
              <w:pStyle w:val="TAC"/>
              <w:rPr>
                <w:ins w:id="1865" w:author="Apple" w:date="2021-01-15T13:13:00Z"/>
              </w:rPr>
            </w:pPr>
            <w:ins w:id="1866" w:author="Apple" w:date="2021-01-15T13:13:00Z">
              <w:r w:rsidRPr="00EF5447">
                <w:t>DC_11A_n257H</w:t>
              </w:r>
            </w:ins>
          </w:p>
          <w:p w14:paraId="5EDE612C" w14:textId="5669828E" w:rsidR="00831B06" w:rsidRPr="00EF5447" w:rsidRDefault="00831B06" w:rsidP="00831B06">
            <w:pPr>
              <w:pStyle w:val="TAC"/>
              <w:rPr>
                <w:ins w:id="1867" w:author="Apple" w:date="2021-01-15T13:13:00Z"/>
                <w:noProof/>
              </w:rPr>
            </w:pPr>
            <w:ins w:id="1868" w:author="Apple" w:date="2021-01-15T13:13:00Z">
              <w:r w:rsidRPr="00EF5447">
                <w:t>DC_11A_n257I</w:t>
              </w:r>
            </w:ins>
          </w:p>
        </w:tc>
      </w:tr>
      <w:tr w:rsidR="00831B06" w:rsidRPr="00EF5447" w14:paraId="7FA2487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08B7D1" w14:textId="77777777" w:rsidR="00831B06" w:rsidRPr="00EF5447" w:rsidRDefault="00831B06" w:rsidP="00831B06">
            <w:pPr>
              <w:pStyle w:val="TAC"/>
              <w:rPr>
                <w:lang w:eastAsia="zh-CN"/>
              </w:rPr>
            </w:pPr>
            <w:r w:rsidRPr="00EF5447">
              <w:rPr>
                <w:rFonts w:cs="Arial"/>
                <w:lang w:eastAsia="ja-JP"/>
              </w:rPr>
              <w:t>DC_11A-18A_n257</w:t>
            </w:r>
            <w:r w:rsidRPr="00EF5447">
              <w:rPr>
                <w:rFonts w:cs="Arial"/>
                <w:lang w:eastAsia="zh-CN"/>
              </w:rPr>
              <w:t>A</w:t>
            </w:r>
          </w:p>
          <w:p w14:paraId="688088F1" w14:textId="77777777" w:rsidR="00831B06" w:rsidRPr="00EF5447" w:rsidRDefault="00831B06" w:rsidP="00831B06">
            <w:pPr>
              <w:pStyle w:val="TAC"/>
              <w:rPr>
                <w:rFonts w:cs="Arial"/>
                <w:lang w:eastAsia="zh-CN"/>
              </w:rPr>
            </w:pPr>
            <w:r w:rsidRPr="00EF5447">
              <w:rPr>
                <w:rFonts w:cs="Arial"/>
                <w:lang w:eastAsia="ja-JP"/>
              </w:rPr>
              <w:t>DC_11A-18A_n257</w:t>
            </w:r>
            <w:r w:rsidRPr="00EF5447">
              <w:rPr>
                <w:rFonts w:cs="Arial"/>
                <w:lang w:eastAsia="zh-CN"/>
              </w:rPr>
              <w:t>G</w:t>
            </w:r>
          </w:p>
          <w:p w14:paraId="26127259" w14:textId="77777777" w:rsidR="00831B06" w:rsidRPr="00EF5447" w:rsidRDefault="00831B06" w:rsidP="00831B06">
            <w:pPr>
              <w:pStyle w:val="TAC"/>
              <w:rPr>
                <w:rFonts w:cs="Arial"/>
                <w:lang w:eastAsia="zh-CN"/>
              </w:rPr>
            </w:pPr>
            <w:r w:rsidRPr="00EF5447">
              <w:rPr>
                <w:rFonts w:cs="Arial"/>
                <w:lang w:eastAsia="ja-JP"/>
              </w:rPr>
              <w:t>DC_11A-18A_n257</w:t>
            </w:r>
            <w:r w:rsidRPr="00EF5447">
              <w:rPr>
                <w:rFonts w:cs="Arial"/>
                <w:lang w:eastAsia="zh-CN"/>
              </w:rPr>
              <w:t>H</w:t>
            </w:r>
          </w:p>
          <w:p w14:paraId="2CB99048" w14:textId="77777777" w:rsidR="00831B06" w:rsidRPr="00EF5447" w:rsidRDefault="00831B06" w:rsidP="00831B06">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E0ECBA"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A_n257A</w:t>
            </w:r>
          </w:p>
          <w:p w14:paraId="00E67BDB"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252A43B2"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6173D3E9"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33958B9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A_n257A</w:t>
            </w:r>
          </w:p>
          <w:p w14:paraId="0B18FE45"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8DF4B72"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95E3EF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0C68F1" w:rsidRPr="00EF5447" w14:paraId="4A5B1EF3" w14:textId="77777777" w:rsidTr="00C620E0">
        <w:trPr>
          <w:trHeight w:val="187"/>
          <w:jc w:val="center"/>
          <w:ins w:id="1869"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A3B22B" w14:textId="77777777" w:rsidR="000C68F1" w:rsidRPr="00EF5447" w:rsidRDefault="000C68F1" w:rsidP="000C68F1">
            <w:pPr>
              <w:pStyle w:val="TAC"/>
              <w:rPr>
                <w:ins w:id="1870" w:author="Apple" w:date="2021-01-15T18:03:00Z"/>
                <w:noProof/>
                <w:lang w:eastAsia="zh-CN"/>
              </w:rPr>
            </w:pPr>
            <w:ins w:id="1871" w:author="Apple" w:date="2021-01-15T18:03:00Z">
              <w:r w:rsidRPr="00EF5447">
                <w:rPr>
                  <w:noProof/>
                  <w:lang w:eastAsia="zh-CN"/>
                </w:rPr>
                <w:t>DC_12A-30A_n260A</w:t>
              </w:r>
            </w:ins>
          </w:p>
          <w:p w14:paraId="43F6C787" w14:textId="77777777" w:rsidR="000C68F1" w:rsidRPr="00EF5447" w:rsidRDefault="000C68F1" w:rsidP="000C68F1">
            <w:pPr>
              <w:pStyle w:val="TAC"/>
              <w:rPr>
                <w:ins w:id="1872" w:author="Apple" w:date="2021-01-15T18:03:00Z"/>
                <w:lang w:eastAsia="fi-FI"/>
              </w:rPr>
            </w:pPr>
            <w:ins w:id="1873" w:author="Apple" w:date="2021-01-15T18:03:00Z">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ins>
          </w:p>
          <w:p w14:paraId="6D5170D0" w14:textId="77777777" w:rsidR="000C68F1" w:rsidRPr="00EF5447" w:rsidRDefault="000C68F1" w:rsidP="000C68F1">
            <w:pPr>
              <w:pStyle w:val="TAC"/>
              <w:rPr>
                <w:ins w:id="1874" w:author="Apple" w:date="2021-01-15T18:03:00Z"/>
                <w:lang w:eastAsia="fi-FI"/>
              </w:rPr>
            </w:pPr>
            <w:ins w:id="1875" w:author="Apple" w:date="2021-01-15T18:03:00Z">
              <w:r w:rsidRPr="00EF5447">
                <w:rPr>
                  <w:lang w:eastAsia="fi-FI"/>
                </w:rPr>
                <w:t>DC_12A</w:t>
              </w:r>
              <w:r w:rsidRPr="00EF5447">
                <w:rPr>
                  <w:rFonts w:cs="Arial"/>
                  <w:noProof/>
                  <w:szCs w:val="18"/>
                </w:rPr>
                <w:t>-30A</w:t>
              </w:r>
              <w:r w:rsidRPr="00EF5447">
                <w:rPr>
                  <w:lang w:eastAsia="fi-FI"/>
                </w:rPr>
                <w:t>_n260H</w:t>
              </w:r>
            </w:ins>
          </w:p>
          <w:p w14:paraId="6861D58B" w14:textId="77777777" w:rsidR="000C68F1" w:rsidRPr="00EF5447" w:rsidRDefault="000C68F1" w:rsidP="000C68F1">
            <w:pPr>
              <w:pStyle w:val="TAC"/>
              <w:rPr>
                <w:ins w:id="1876" w:author="Apple" w:date="2021-01-15T18:03:00Z"/>
                <w:lang w:eastAsia="fi-FI"/>
              </w:rPr>
            </w:pPr>
            <w:ins w:id="1877" w:author="Apple" w:date="2021-01-15T18:03:00Z">
              <w:r w:rsidRPr="00EF5447">
                <w:rPr>
                  <w:lang w:eastAsia="fi-FI"/>
                </w:rPr>
                <w:t>DC_12A</w:t>
              </w:r>
              <w:r w:rsidRPr="00EF5447">
                <w:rPr>
                  <w:rFonts w:cs="Arial"/>
                  <w:noProof/>
                  <w:szCs w:val="18"/>
                </w:rPr>
                <w:t>-30A</w:t>
              </w:r>
              <w:r w:rsidRPr="00EF5447">
                <w:rPr>
                  <w:lang w:eastAsia="fi-FI"/>
                </w:rPr>
                <w:t>_n260I</w:t>
              </w:r>
            </w:ins>
          </w:p>
          <w:p w14:paraId="0C4A2A9D" w14:textId="77777777" w:rsidR="000C68F1" w:rsidRPr="00EF5447" w:rsidRDefault="000C68F1" w:rsidP="000C68F1">
            <w:pPr>
              <w:pStyle w:val="TAC"/>
              <w:rPr>
                <w:ins w:id="1878" w:author="Apple" w:date="2021-01-15T18:03:00Z"/>
                <w:lang w:eastAsia="fi-FI"/>
              </w:rPr>
            </w:pPr>
            <w:ins w:id="1879" w:author="Apple" w:date="2021-01-15T18:03:00Z">
              <w:r w:rsidRPr="00EF5447">
                <w:rPr>
                  <w:lang w:eastAsia="fi-FI"/>
                </w:rPr>
                <w:t>DC_12A</w:t>
              </w:r>
              <w:r w:rsidRPr="00EF5447">
                <w:rPr>
                  <w:rFonts w:cs="Arial"/>
                  <w:noProof/>
                  <w:szCs w:val="18"/>
                </w:rPr>
                <w:t>-30A</w:t>
              </w:r>
              <w:r w:rsidRPr="00EF5447">
                <w:rPr>
                  <w:lang w:eastAsia="fi-FI"/>
                </w:rPr>
                <w:t>_n260J</w:t>
              </w:r>
            </w:ins>
          </w:p>
          <w:p w14:paraId="145178D8" w14:textId="77777777" w:rsidR="000C68F1" w:rsidRPr="00EF5447" w:rsidRDefault="000C68F1" w:rsidP="000C68F1">
            <w:pPr>
              <w:pStyle w:val="TAC"/>
              <w:rPr>
                <w:ins w:id="1880" w:author="Apple" w:date="2021-01-15T18:03:00Z"/>
                <w:lang w:eastAsia="fi-FI"/>
              </w:rPr>
            </w:pPr>
            <w:ins w:id="1881" w:author="Apple" w:date="2021-01-15T18:03:00Z">
              <w:r w:rsidRPr="00EF5447">
                <w:rPr>
                  <w:lang w:eastAsia="fi-FI"/>
                </w:rPr>
                <w:t>DC_12A</w:t>
              </w:r>
              <w:r w:rsidRPr="00EF5447">
                <w:rPr>
                  <w:rFonts w:cs="Arial"/>
                  <w:noProof/>
                  <w:szCs w:val="18"/>
                </w:rPr>
                <w:t>-30A</w:t>
              </w:r>
              <w:r w:rsidRPr="00EF5447">
                <w:rPr>
                  <w:lang w:eastAsia="fi-FI"/>
                </w:rPr>
                <w:t>_n260K</w:t>
              </w:r>
            </w:ins>
          </w:p>
          <w:p w14:paraId="1495A59A" w14:textId="77777777" w:rsidR="000C68F1" w:rsidRPr="00EF5447" w:rsidRDefault="000C68F1" w:rsidP="000C68F1">
            <w:pPr>
              <w:pStyle w:val="TAC"/>
              <w:rPr>
                <w:ins w:id="1882" w:author="Apple" w:date="2021-01-15T18:03:00Z"/>
                <w:lang w:eastAsia="fi-FI"/>
              </w:rPr>
            </w:pPr>
            <w:ins w:id="1883" w:author="Apple" w:date="2021-01-15T18:03:00Z">
              <w:r w:rsidRPr="00EF5447">
                <w:rPr>
                  <w:lang w:eastAsia="fi-FI"/>
                </w:rPr>
                <w:t>DC_12A</w:t>
              </w:r>
              <w:r w:rsidRPr="00EF5447">
                <w:rPr>
                  <w:rFonts w:cs="Arial"/>
                  <w:noProof/>
                  <w:szCs w:val="18"/>
                </w:rPr>
                <w:t>-30A</w:t>
              </w:r>
              <w:r w:rsidRPr="00EF5447">
                <w:rPr>
                  <w:lang w:eastAsia="fi-FI"/>
                </w:rPr>
                <w:t>_n260L</w:t>
              </w:r>
            </w:ins>
          </w:p>
          <w:p w14:paraId="463FAC41" w14:textId="4BFEC216" w:rsidR="000C68F1" w:rsidRPr="00EF5447" w:rsidRDefault="000C68F1" w:rsidP="000C68F1">
            <w:pPr>
              <w:pStyle w:val="TAC"/>
              <w:rPr>
                <w:ins w:id="1884" w:author="Apple" w:date="2021-01-15T18:03:00Z"/>
                <w:rFonts w:cs="Arial"/>
                <w:lang w:eastAsia="ja-JP"/>
              </w:rPr>
            </w:pPr>
            <w:ins w:id="1885" w:author="Apple" w:date="2021-01-15T18:03:00Z">
              <w:r w:rsidRPr="00EF5447">
                <w:rPr>
                  <w:lang w:eastAsia="fi-FI"/>
                </w:rPr>
                <w:t>DC_12A</w:t>
              </w:r>
              <w:r w:rsidRPr="00EF5447">
                <w:rPr>
                  <w:rFonts w:cs="Arial"/>
                  <w:noProof/>
                  <w:szCs w:val="18"/>
                  <w:lang w:eastAsia="zh-CN"/>
                </w:rPr>
                <w:t>-30A</w:t>
              </w:r>
              <w:r w:rsidRPr="00EF5447">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68A83A" w14:textId="77777777" w:rsidR="000C68F1" w:rsidRPr="00EF5447" w:rsidRDefault="000C68F1" w:rsidP="000C68F1">
            <w:pPr>
              <w:pStyle w:val="TAC"/>
              <w:rPr>
                <w:ins w:id="1886" w:author="Apple" w:date="2021-01-15T18:03:00Z"/>
                <w:noProof/>
                <w:lang w:eastAsia="zh-CN"/>
              </w:rPr>
            </w:pPr>
            <w:ins w:id="1887" w:author="Apple" w:date="2021-01-15T18:03:00Z">
              <w:r w:rsidRPr="00EF5447">
                <w:rPr>
                  <w:noProof/>
                  <w:lang w:eastAsia="zh-CN"/>
                </w:rPr>
                <w:t>DC_12A_n260A</w:t>
              </w:r>
            </w:ins>
          </w:p>
          <w:p w14:paraId="13C0110F" w14:textId="550A7191" w:rsidR="000C68F1" w:rsidRPr="00EF5447" w:rsidRDefault="000C68F1" w:rsidP="000C68F1">
            <w:pPr>
              <w:pStyle w:val="TAC"/>
              <w:rPr>
                <w:ins w:id="1888" w:author="Apple" w:date="2021-01-15T18:03:00Z"/>
                <w:lang w:eastAsia="ja-JP"/>
              </w:rPr>
            </w:pPr>
            <w:ins w:id="1889" w:author="Apple" w:date="2021-01-15T18:03:00Z">
              <w:r w:rsidRPr="00EF5447">
                <w:rPr>
                  <w:noProof/>
                  <w:lang w:eastAsia="zh-CN"/>
                </w:rPr>
                <w:t>DC_30A_n260A</w:t>
              </w:r>
            </w:ins>
          </w:p>
        </w:tc>
      </w:tr>
      <w:tr w:rsidR="000C68F1" w:rsidRPr="00EF5447" w14:paraId="3D6DD4F7" w14:textId="77777777" w:rsidTr="00C620E0">
        <w:trPr>
          <w:trHeight w:val="187"/>
          <w:jc w:val="center"/>
          <w:ins w:id="1890"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B39FDF" w14:textId="77777777" w:rsidR="000C68F1" w:rsidRPr="00EF5447" w:rsidRDefault="000C68F1" w:rsidP="000C68F1">
            <w:pPr>
              <w:pStyle w:val="TAC"/>
              <w:rPr>
                <w:ins w:id="1891" w:author="Apple" w:date="2021-01-15T18:03:00Z"/>
                <w:noProof/>
                <w:lang w:eastAsia="zh-CN"/>
              </w:rPr>
            </w:pPr>
            <w:ins w:id="1892" w:author="Apple" w:date="2021-01-15T18:03:00Z">
              <w:r w:rsidRPr="00EF5447">
                <w:rPr>
                  <w:noProof/>
                  <w:lang w:eastAsia="zh-CN"/>
                </w:rPr>
                <w:t>DC_12A-66A_n260A</w:t>
              </w:r>
            </w:ins>
          </w:p>
          <w:p w14:paraId="6208D978" w14:textId="77777777" w:rsidR="000C68F1" w:rsidRPr="00EF5447" w:rsidRDefault="000C68F1" w:rsidP="000C68F1">
            <w:pPr>
              <w:pStyle w:val="TAC"/>
              <w:rPr>
                <w:ins w:id="1893" w:author="Apple" w:date="2021-01-15T18:03:00Z"/>
                <w:lang w:eastAsia="fi-FI"/>
              </w:rPr>
            </w:pPr>
            <w:ins w:id="1894" w:author="Apple" w:date="2021-01-15T18:03:00Z">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ins>
          </w:p>
          <w:p w14:paraId="088BB7EC" w14:textId="77777777" w:rsidR="000C68F1" w:rsidRPr="00EF5447" w:rsidRDefault="000C68F1" w:rsidP="000C68F1">
            <w:pPr>
              <w:pStyle w:val="TAC"/>
              <w:rPr>
                <w:ins w:id="1895" w:author="Apple" w:date="2021-01-15T18:03:00Z"/>
                <w:lang w:eastAsia="fi-FI"/>
              </w:rPr>
            </w:pPr>
            <w:ins w:id="1896" w:author="Apple" w:date="2021-01-15T18:03:00Z">
              <w:r w:rsidRPr="00EF5447">
                <w:rPr>
                  <w:lang w:eastAsia="fi-FI"/>
                </w:rPr>
                <w:t>DC_12A</w:t>
              </w:r>
              <w:r w:rsidRPr="00EF5447">
                <w:rPr>
                  <w:rFonts w:cs="Arial"/>
                  <w:noProof/>
                  <w:szCs w:val="18"/>
                </w:rPr>
                <w:t>-66A</w:t>
              </w:r>
              <w:r w:rsidRPr="00EF5447">
                <w:rPr>
                  <w:lang w:eastAsia="fi-FI"/>
                </w:rPr>
                <w:t>_n260H</w:t>
              </w:r>
            </w:ins>
          </w:p>
          <w:p w14:paraId="731B9EB7" w14:textId="77777777" w:rsidR="000C68F1" w:rsidRPr="00EF5447" w:rsidRDefault="000C68F1" w:rsidP="000C68F1">
            <w:pPr>
              <w:pStyle w:val="TAC"/>
              <w:rPr>
                <w:ins w:id="1897" w:author="Apple" w:date="2021-01-15T18:03:00Z"/>
                <w:lang w:eastAsia="fi-FI"/>
              </w:rPr>
            </w:pPr>
            <w:ins w:id="1898" w:author="Apple" w:date="2021-01-15T18:03:00Z">
              <w:r w:rsidRPr="00EF5447">
                <w:rPr>
                  <w:lang w:eastAsia="fi-FI"/>
                </w:rPr>
                <w:t>DC_12A</w:t>
              </w:r>
              <w:r w:rsidRPr="00EF5447">
                <w:rPr>
                  <w:rFonts w:cs="Arial"/>
                  <w:noProof/>
                  <w:szCs w:val="18"/>
                </w:rPr>
                <w:t>-66A</w:t>
              </w:r>
              <w:r w:rsidRPr="00EF5447">
                <w:rPr>
                  <w:lang w:eastAsia="fi-FI"/>
                </w:rPr>
                <w:t>_n260I</w:t>
              </w:r>
            </w:ins>
          </w:p>
          <w:p w14:paraId="05A4C559" w14:textId="77777777" w:rsidR="000C68F1" w:rsidRPr="00EF5447" w:rsidRDefault="000C68F1" w:rsidP="000C68F1">
            <w:pPr>
              <w:pStyle w:val="TAC"/>
              <w:rPr>
                <w:ins w:id="1899" w:author="Apple" w:date="2021-01-15T18:03:00Z"/>
                <w:lang w:eastAsia="fi-FI"/>
              </w:rPr>
            </w:pPr>
            <w:ins w:id="1900" w:author="Apple" w:date="2021-01-15T18:03:00Z">
              <w:r w:rsidRPr="00EF5447">
                <w:rPr>
                  <w:lang w:eastAsia="fi-FI"/>
                </w:rPr>
                <w:t>DC_12A</w:t>
              </w:r>
              <w:r w:rsidRPr="00EF5447">
                <w:rPr>
                  <w:rFonts w:cs="Arial"/>
                  <w:noProof/>
                  <w:szCs w:val="18"/>
                </w:rPr>
                <w:t>-66A</w:t>
              </w:r>
              <w:r w:rsidRPr="00EF5447">
                <w:rPr>
                  <w:lang w:eastAsia="fi-FI"/>
                </w:rPr>
                <w:t>_n260J</w:t>
              </w:r>
            </w:ins>
          </w:p>
          <w:p w14:paraId="1D33AC58" w14:textId="77777777" w:rsidR="000C68F1" w:rsidRPr="00EF5447" w:rsidRDefault="000C68F1" w:rsidP="000C68F1">
            <w:pPr>
              <w:pStyle w:val="TAC"/>
              <w:rPr>
                <w:ins w:id="1901" w:author="Apple" w:date="2021-01-15T18:03:00Z"/>
                <w:lang w:eastAsia="fi-FI"/>
              </w:rPr>
            </w:pPr>
            <w:ins w:id="1902" w:author="Apple" w:date="2021-01-15T18:03:00Z">
              <w:r w:rsidRPr="00EF5447">
                <w:rPr>
                  <w:lang w:eastAsia="fi-FI"/>
                </w:rPr>
                <w:t>DC_12A</w:t>
              </w:r>
              <w:r w:rsidRPr="00EF5447">
                <w:rPr>
                  <w:rFonts w:cs="Arial"/>
                  <w:noProof/>
                  <w:szCs w:val="18"/>
                </w:rPr>
                <w:t>-66A</w:t>
              </w:r>
              <w:r w:rsidRPr="00EF5447">
                <w:rPr>
                  <w:lang w:eastAsia="fi-FI"/>
                </w:rPr>
                <w:t>_n260K</w:t>
              </w:r>
            </w:ins>
          </w:p>
          <w:p w14:paraId="62676A9B" w14:textId="77777777" w:rsidR="000C68F1" w:rsidRPr="00EF5447" w:rsidRDefault="000C68F1" w:rsidP="000C68F1">
            <w:pPr>
              <w:pStyle w:val="TAC"/>
              <w:rPr>
                <w:ins w:id="1903" w:author="Apple" w:date="2021-01-15T18:03:00Z"/>
                <w:lang w:eastAsia="fi-FI"/>
              </w:rPr>
            </w:pPr>
            <w:ins w:id="1904" w:author="Apple" w:date="2021-01-15T18:03:00Z">
              <w:r w:rsidRPr="00EF5447">
                <w:rPr>
                  <w:lang w:eastAsia="fi-FI"/>
                </w:rPr>
                <w:t>DC_12A</w:t>
              </w:r>
              <w:r w:rsidRPr="00EF5447">
                <w:rPr>
                  <w:rFonts w:cs="Arial"/>
                  <w:noProof/>
                  <w:szCs w:val="18"/>
                </w:rPr>
                <w:t>-66A</w:t>
              </w:r>
              <w:r w:rsidRPr="00EF5447">
                <w:rPr>
                  <w:lang w:eastAsia="fi-FI"/>
                </w:rPr>
                <w:t>_n260L</w:t>
              </w:r>
            </w:ins>
          </w:p>
          <w:p w14:paraId="23F7251B" w14:textId="3471B6D1" w:rsidR="000C68F1" w:rsidRPr="00EF5447" w:rsidRDefault="000C68F1" w:rsidP="000C68F1">
            <w:pPr>
              <w:pStyle w:val="TAC"/>
              <w:rPr>
                <w:ins w:id="1905" w:author="Apple" w:date="2021-01-15T18:03:00Z"/>
                <w:rFonts w:cs="Arial"/>
                <w:lang w:eastAsia="ja-JP"/>
              </w:rPr>
            </w:pPr>
            <w:ins w:id="1906" w:author="Apple" w:date="2021-01-15T18:03:00Z">
              <w:r w:rsidRPr="00EF5447">
                <w:rPr>
                  <w:lang w:eastAsia="fi-FI"/>
                </w:rPr>
                <w:t>DC_12A</w:t>
              </w:r>
              <w:r w:rsidRPr="00EF5447">
                <w:rPr>
                  <w:rFonts w:cs="Arial"/>
                  <w:noProof/>
                  <w:szCs w:val="18"/>
                  <w:lang w:eastAsia="zh-CN"/>
                </w:rPr>
                <w:t>-66A</w:t>
              </w:r>
              <w:r w:rsidRPr="00EF5447">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7F4918" w14:textId="77777777" w:rsidR="000C68F1" w:rsidRPr="00EF5447" w:rsidRDefault="000C68F1" w:rsidP="000C68F1">
            <w:pPr>
              <w:pStyle w:val="TAC"/>
              <w:rPr>
                <w:ins w:id="1907" w:author="Apple" w:date="2021-01-15T18:03:00Z"/>
                <w:noProof/>
                <w:lang w:eastAsia="zh-CN"/>
              </w:rPr>
            </w:pPr>
            <w:ins w:id="1908" w:author="Apple" w:date="2021-01-15T18:03:00Z">
              <w:r w:rsidRPr="00EF5447">
                <w:rPr>
                  <w:noProof/>
                  <w:lang w:eastAsia="zh-CN"/>
                </w:rPr>
                <w:t>DC_12A_n260A</w:t>
              </w:r>
            </w:ins>
          </w:p>
          <w:p w14:paraId="5B574137" w14:textId="7323D709" w:rsidR="000C68F1" w:rsidRPr="00EF5447" w:rsidRDefault="000C68F1" w:rsidP="000C68F1">
            <w:pPr>
              <w:pStyle w:val="TAC"/>
              <w:rPr>
                <w:ins w:id="1909" w:author="Apple" w:date="2021-01-15T18:03:00Z"/>
                <w:lang w:eastAsia="ja-JP"/>
              </w:rPr>
            </w:pPr>
            <w:ins w:id="1910" w:author="Apple" w:date="2021-01-15T18:03:00Z">
              <w:r w:rsidRPr="00EF5447">
                <w:rPr>
                  <w:noProof/>
                  <w:lang w:eastAsia="zh-CN"/>
                </w:rPr>
                <w:t>DC_66A_n260A</w:t>
              </w:r>
            </w:ins>
          </w:p>
        </w:tc>
      </w:tr>
      <w:tr w:rsidR="000C68F1" w:rsidRPr="00EF5447" w14:paraId="520F29A1" w14:textId="77777777" w:rsidTr="00C620E0">
        <w:trPr>
          <w:trHeight w:val="187"/>
          <w:jc w:val="center"/>
          <w:ins w:id="1911"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FD72C0" w14:textId="77777777" w:rsidR="000C68F1" w:rsidRPr="00EF5447" w:rsidRDefault="000C68F1" w:rsidP="000C68F1">
            <w:pPr>
              <w:pStyle w:val="TAC"/>
              <w:rPr>
                <w:ins w:id="1912" w:author="Apple" w:date="2021-01-15T18:03:00Z"/>
                <w:noProof/>
                <w:lang w:eastAsia="zh-CN"/>
              </w:rPr>
            </w:pPr>
            <w:ins w:id="1913" w:author="Apple" w:date="2021-01-15T18:03:00Z">
              <w:r w:rsidRPr="00EF5447">
                <w:rPr>
                  <w:noProof/>
                  <w:lang w:eastAsia="zh-CN"/>
                </w:rPr>
                <w:t>DC_12A-66A-66A_n260A</w:t>
              </w:r>
            </w:ins>
          </w:p>
          <w:p w14:paraId="5627FA9A" w14:textId="77777777" w:rsidR="000C68F1" w:rsidRPr="00EF5447" w:rsidRDefault="000C68F1" w:rsidP="000C68F1">
            <w:pPr>
              <w:pStyle w:val="TAC"/>
              <w:rPr>
                <w:ins w:id="1914" w:author="Apple" w:date="2021-01-15T18:03:00Z"/>
              </w:rPr>
            </w:pPr>
            <w:ins w:id="1915" w:author="Apple" w:date="2021-01-15T18:03:00Z">
              <w:r w:rsidRPr="00EF5447">
                <w:t>DC_12A-66A-66A_n260G</w:t>
              </w:r>
            </w:ins>
          </w:p>
          <w:p w14:paraId="56C5D164" w14:textId="77777777" w:rsidR="000C68F1" w:rsidRPr="00EF5447" w:rsidRDefault="000C68F1" w:rsidP="000C68F1">
            <w:pPr>
              <w:pStyle w:val="TAC"/>
              <w:rPr>
                <w:ins w:id="1916" w:author="Apple" w:date="2021-01-15T18:03:00Z"/>
                <w:lang w:eastAsia="fr-FR"/>
              </w:rPr>
            </w:pPr>
            <w:ins w:id="1917" w:author="Apple" w:date="2021-01-15T18:03:00Z">
              <w:r w:rsidRPr="00EF5447">
                <w:t>DC_12A-66A-66A_n260H</w:t>
              </w:r>
            </w:ins>
          </w:p>
          <w:p w14:paraId="7DFED54C" w14:textId="77777777" w:rsidR="000C68F1" w:rsidRPr="00EF5447" w:rsidRDefault="000C68F1" w:rsidP="000C68F1">
            <w:pPr>
              <w:pStyle w:val="TAC"/>
              <w:rPr>
                <w:ins w:id="1918" w:author="Apple" w:date="2021-01-15T18:03:00Z"/>
                <w:noProof/>
                <w:lang w:eastAsia="zh-CN"/>
              </w:rPr>
            </w:pPr>
            <w:ins w:id="1919" w:author="Apple" w:date="2021-01-15T18:03:00Z">
              <w:r w:rsidRPr="00EF5447">
                <w:t>DC_12A-66A-66A_n260I</w:t>
              </w:r>
            </w:ins>
          </w:p>
          <w:p w14:paraId="3449BAFF" w14:textId="77777777" w:rsidR="000C68F1" w:rsidRPr="00EF5447" w:rsidRDefault="000C68F1" w:rsidP="000C68F1">
            <w:pPr>
              <w:pStyle w:val="TAC"/>
              <w:rPr>
                <w:ins w:id="1920" w:author="Apple" w:date="2021-01-15T18:03:00Z"/>
                <w:noProof/>
                <w:lang w:eastAsia="zh-CN"/>
              </w:rPr>
            </w:pPr>
            <w:ins w:id="1921" w:author="Apple" w:date="2021-01-15T18:03:00Z">
              <w:r w:rsidRPr="00EF5447">
                <w:t>DC_12A-66A-66A_n260J</w:t>
              </w:r>
            </w:ins>
          </w:p>
          <w:p w14:paraId="0B97A22E" w14:textId="77777777" w:rsidR="000C68F1" w:rsidRPr="00EF5447" w:rsidRDefault="000C68F1" w:rsidP="000C68F1">
            <w:pPr>
              <w:pStyle w:val="TAC"/>
              <w:rPr>
                <w:ins w:id="1922" w:author="Apple" w:date="2021-01-15T18:03:00Z"/>
                <w:noProof/>
                <w:lang w:eastAsia="zh-CN"/>
              </w:rPr>
            </w:pPr>
            <w:ins w:id="1923" w:author="Apple" w:date="2021-01-15T18:03:00Z">
              <w:r w:rsidRPr="00EF5447">
                <w:t>DC_12A-66A-66A_n260K</w:t>
              </w:r>
            </w:ins>
          </w:p>
          <w:p w14:paraId="53357482" w14:textId="77777777" w:rsidR="000C68F1" w:rsidRPr="00EF5447" w:rsidRDefault="000C68F1" w:rsidP="000C68F1">
            <w:pPr>
              <w:pStyle w:val="TAC"/>
              <w:rPr>
                <w:ins w:id="1924" w:author="Apple" w:date="2021-01-15T18:03:00Z"/>
                <w:noProof/>
                <w:lang w:eastAsia="zh-CN"/>
              </w:rPr>
            </w:pPr>
            <w:ins w:id="1925" w:author="Apple" w:date="2021-01-15T18:03:00Z">
              <w:r w:rsidRPr="00EF5447">
                <w:t>DC_12A-66A-66A_n260L</w:t>
              </w:r>
            </w:ins>
          </w:p>
          <w:p w14:paraId="3C5CF098" w14:textId="44C3891A" w:rsidR="000C68F1" w:rsidRPr="00EF5447" w:rsidRDefault="000C68F1" w:rsidP="000C68F1">
            <w:pPr>
              <w:pStyle w:val="TAC"/>
              <w:rPr>
                <w:ins w:id="1926" w:author="Apple" w:date="2021-01-15T18:03:00Z"/>
                <w:rFonts w:cs="Arial"/>
                <w:lang w:eastAsia="ja-JP"/>
              </w:rPr>
            </w:pPr>
            <w:ins w:id="1927" w:author="Apple" w:date="2021-01-15T18:03:00Z">
              <w:r w:rsidRPr="00EF5447">
                <w:t>DC_12A-66A-66A_n260M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6F772D" w14:textId="77777777" w:rsidR="000C68F1" w:rsidRPr="00EF5447" w:rsidRDefault="000C68F1" w:rsidP="000C68F1">
            <w:pPr>
              <w:pStyle w:val="TAC"/>
              <w:rPr>
                <w:ins w:id="1928" w:author="Apple" w:date="2021-01-15T18:03:00Z"/>
                <w:noProof/>
                <w:lang w:eastAsia="zh-CN"/>
              </w:rPr>
            </w:pPr>
            <w:ins w:id="1929" w:author="Apple" w:date="2021-01-15T18:03:00Z">
              <w:r w:rsidRPr="00EF5447">
                <w:rPr>
                  <w:noProof/>
                  <w:lang w:eastAsia="zh-CN"/>
                </w:rPr>
                <w:t>DC_12A_n260A</w:t>
              </w:r>
            </w:ins>
          </w:p>
          <w:p w14:paraId="5486CA63" w14:textId="7B3BACD2" w:rsidR="000C68F1" w:rsidRPr="00EF5447" w:rsidRDefault="000C68F1" w:rsidP="000C68F1">
            <w:pPr>
              <w:pStyle w:val="TAC"/>
              <w:rPr>
                <w:ins w:id="1930" w:author="Apple" w:date="2021-01-15T18:03:00Z"/>
                <w:lang w:eastAsia="ja-JP"/>
              </w:rPr>
            </w:pPr>
            <w:ins w:id="1931" w:author="Apple" w:date="2021-01-15T18:03:00Z">
              <w:r w:rsidRPr="00EF5447">
                <w:rPr>
                  <w:noProof/>
                  <w:lang w:eastAsia="zh-CN"/>
                </w:rPr>
                <w:t>DC_66A_n260A</w:t>
              </w:r>
            </w:ins>
          </w:p>
        </w:tc>
      </w:tr>
      <w:tr w:rsidR="00AB141C" w:rsidRPr="00EF5447" w14:paraId="286154B8" w14:textId="77777777" w:rsidTr="00C620E0">
        <w:trPr>
          <w:trHeight w:val="187"/>
          <w:jc w:val="center"/>
          <w:ins w:id="1932" w:author="Apple" w:date="2021-01-15T14:1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8BBF88" w14:textId="654DEB6A" w:rsidR="00AB141C" w:rsidRPr="00EF5447" w:rsidRDefault="00AB141C" w:rsidP="00AB141C">
            <w:pPr>
              <w:pStyle w:val="TAC"/>
              <w:rPr>
                <w:ins w:id="1933" w:author="Apple" w:date="2021-01-15T14:15:00Z"/>
                <w:rFonts w:cs="Arial"/>
                <w:color w:val="000000"/>
                <w:szCs w:val="18"/>
                <w:lang w:eastAsia="zh-CN"/>
              </w:rPr>
            </w:pPr>
            <w:ins w:id="1934" w:author="Apple" w:date="2021-01-15T14:15:00Z">
              <w:r w:rsidRPr="00EF5447">
                <w:rPr>
                  <w:noProof/>
                  <w:lang w:eastAsia="zh-CN"/>
                </w:rPr>
                <w:lastRenderedPageBreak/>
                <w:t>DC_13A-66A_n257A</w:t>
              </w:r>
              <w:r w:rsidRPr="00EF5447">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343D55" w14:textId="77777777" w:rsidR="00AB141C" w:rsidRPr="00EF5447" w:rsidRDefault="00AB141C" w:rsidP="00AB141C">
            <w:pPr>
              <w:pStyle w:val="TAC"/>
              <w:rPr>
                <w:ins w:id="1935" w:author="Apple" w:date="2021-01-15T14:15:00Z"/>
                <w:noProof/>
                <w:lang w:eastAsia="zh-CN"/>
              </w:rPr>
            </w:pPr>
            <w:ins w:id="1936" w:author="Apple" w:date="2021-01-15T14:15:00Z">
              <w:r w:rsidRPr="00EF5447">
                <w:rPr>
                  <w:noProof/>
                  <w:lang w:eastAsia="zh-CN"/>
                </w:rPr>
                <w:t>DC_13A_n257A</w:t>
              </w:r>
            </w:ins>
          </w:p>
          <w:p w14:paraId="5F3FA9C8" w14:textId="7321D4FF" w:rsidR="00AB141C" w:rsidRPr="00EF5447" w:rsidRDefault="00AB141C" w:rsidP="00AB141C">
            <w:pPr>
              <w:pStyle w:val="TAC"/>
              <w:rPr>
                <w:ins w:id="1937" w:author="Apple" w:date="2021-01-15T14:15:00Z"/>
                <w:rFonts w:cs="Arial"/>
                <w:color w:val="000000"/>
                <w:szCs w:val="18"/>
                <w:lang w:eastAsia="zh-CN"/>
              </w:rPr>
            </w:pPr>
            <w:ins w:id="1938" w:author="Apple" w:date="2021-01-15T14:15:00Z">
              <w:r w:rsidRPr="00EF5447">
                <w:rPr>
                  <w:noProof/>
                  <w:lang w:eastAsia="zh-CN"/>
                </w:rPr>
                <w:t>DC_66A_n257A</w:t>
              </w:r>
            </w:ins>
          </w:p>
        </w:tc>
      </w:tr>
      <w:tr w:rsidR="00831B06" w:rsidRPr="00EF5447" w14:paraId="6A6730C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C2188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w:t>
            </w:r>
          </w:p>
          <w:p w14:paraId="2433C81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DC_13A-66A-66A_n260G</w:t>
            </w:r>
          </w:p>
          <w:p w14:paraId="718FD40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DC_13A-66A-66A_n260H</w:t>
            </w:r>
          </w:p>
          <w:p w14:paraId="35C6CB5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DC_13A-66A-66A_n260I</w:t>
            </w:r>
          </w:p>
          <w:p w14:paraId="2672BF1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DC_13A-66A-66A_n260J</w:t>
            </w:r>
          </w:p>
          <w:p w14:paraId="1B1A897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DC_13A-66A-66A_n260K</w:t>
            </w:r>
          </w:p>
          <w:p w14:paraId="64184A1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DC_13A-66A-66A_n260L</w:t>
            </w:r>
          </w:p>
          <w:p w14:paraId="12DFF0A3" w14:textId="77777777" w:rsidR="00831B06" w:rsidRPr="00EF5447" w:rsidRDefault="00831B06" w:rsidP="00831B06">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F563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DC_13A_n260A</w:t>
            </w:r>
          </w:p>
          <w:p w14:paraId="5B71A1E3" w14:textId="77777777" w:rsidR="00831B06" w:rsidRDefault="00831B06" w:rsidP="00831B06">
            <w:pPr>
              <w:pStyle w:val="TAC"/>
              <w:rPr>
                <w:ins w:id="1939" w:author="Apple" w:date="2021-01-15T13:33:00Z"/>
                <w:rFonts w:cs="Arial"/>
                <w:color w:val="000000"/>
                <w:szCs w:val="18"/>
                <w:lang w:eastAsia="zh-CN"/>
              </w:rPr>
            </w:pPr>
            <w:r w:rsidRPr="00EF5447">
              <w:rPr>
                <w:rFonts w:cs="Arial"/>
                <w:color w:val="000000"/>
                <w:szCs w:val="18"/>
                <w:lang w:eastAsia="zh-CN"/>
              </w:rPr>
              <w:t>DC_66A_n260A</w:t>
            </w:r>
          </w:p>
          <w:p w14:paraId="315C6412" w14:textId="77777777" w:rsidR="00146070" w:rsidRPr="00EF5447" w:rsidRDefault="00146070" w:rsidP="00146070">
            <w:pPr>
              <w:pStyle w:val="TAC"/>
              <w:rPr>
                <w:ins w:id="1940" w:author="Apple" w:date="2021-01-15T13:33:00Z"/>
                <w:rFonts w:cs="Arial"/>
                <w:color w:val="000000"/>
                <w:szCs w:val="18"/>
                <w:lang w:eastAsia="zh-CN"/>
              </w:rPr>
            </w:pPr>
            <w:ins w:id="1941" w:author="Apple" w:date="2021-01-15T13:33:00Z">
              <w:r w:rsidRPr="00EF5447">
                <w:rPr>
                  <w:rFonts w:cs="Arial"/>
                  <w:color w:val="000000"/>
                  <w:szCs w:val="18"/>
                  <w:lang w:eastAsia="zh-CN"/>
                </w:rPr>
                <w:t>DC_13A_n260G</w:t>
              </w:r>
            </w:ins>
          </w:p>
          <w:p w14:paraId="4FCE3622" w14:textId="77777777" w:rsidR="00AB6CED" w:rsidRDefault="00146070" w:rsidP="00AB6CED">
            <w:pPr>
              <w:pStyle w:val="TAC"/>
              <w:rPr>
                <w:ins w:id="1942" w:author="Apple" w:date="2021-01-15T17:55:00Z"/>
                <w:rFonts w:cs="Arial"/>
                <w:color w:val="000000"/>
                <w:szCs w:val="18"/>
                <w:lang w:eastAsia="zh-CN"/>
              </w:rPr>
            </w:pPr>
            <w:ins w:id="1943" w:author="Apple" w:date="2021-01-15T13:33:00Z">
              <w:r w:rsidRPr="00EF5447">
                <w:rPr>
                  <w:rFonts w:cs="Arial"/>
                  <w:color w:val="000000"/>
                  <w:szCs w:val="18"/>
                  <w:lang w:eastAsia="zh-CN"/>
                </w:rPr>
                <w:t>DC_66A_n260G</w:t>
              </w:r>
            </w:ins>
          </w:p>
          <w:p w14:paraId="34FF980F" w14:textId="77777777" w:rsidR="00AB6CED" w:rsidRPr="00EF5447" w:rsidRDefault="00AB6CED" w:rsidP="00AB6CED">
            <w:pPr>
              <w:pStyle w:val="TAC"/>
              <w:rPr>
                <w:ins w:id="1944" w:author="Apple" w:date="2021-01-15T17:55:00Z"/>
                <w:rFonts w:cs="Arial"/>
                <w:color w:val="000000"/>
                <w:szCs w:val="18"/>
                <w:lang w:eastAsia="zh-CN"/>
              </w:rPr>
            </w:pPr>
            <w:ins w:id="1945" w:author="Apple" w:date="2021-01-15T17:55:00Z">
              <w:r w:rsidRPr="00EF5447">
                <w:rPr>
                  <w:rFonts w:cs="Arial"/>
                  <w:color w:val="000000"/>
                  <w:szCs w:val="18"/>
                  <w:lang w:eastAsia="zh-CN"/>
                </w:rPr>
                <w:t>DC_13A_n260H</w:t>
              </w:r>
            </w:ins>
          </w:p>
          <w:p w14:paraId="4C794BE5" w14:textId="77777777" w:rsidR="00AB6CED" w:rsidRDefault="00AB6CED" w:rsidP="00AB6CED">
            <w:pPr>
              <w:pStyle w:val="TAC"/>
              <w:rPr>
                <w:ins w:id="1946" w:author="Apple" w:date="2021-01-15T17:55:00Z"/>
                <w:rFonts w:cs="Arial"/>
                <w:color w:val="000000"/>
                <w:szCs w:val="18"/>
                <w:lang w:eastAsia="zh-CN"/>
              </w:rPr>
            </w:pPr>
            <w:ins w:id="1947" w:author="Apple" w:date="2021-01-15T17:55:00Z">
              <w:r w:rsidRPr="00EF5447">
                <w:rPr>
                  <w:rFonts w:cs="Arial"/>
                  <w:color w:val="000000"/>
                  <w:szCs w:val="18"/>
                  <w:lang w:eastAsia="zh-CN"/>
                </w:rPr>
                <w:t>DC_66A_n260H</w:t>
              </w:r>
            </w:ins>
          </w:p>
          <w:p w14:paraId="64615EDD" w14:textId="77777777" w:rsidR="00AB6CED" w:rsidRPr="00EF5447" w:rsidRDefault="00AB6CED" w:rsidP="00AB6CED">
            <w:pPr>
              <w:pStyle w:val="TAC"/>
              <w:rPr>
                <w:ins w:id="1948" w:author="Apple" w:date="2021-01-15T17:55:00Z"/>
                <w:lang w:eastAsia="zh-CN"/>
              </w:rPr>
            </w:pPr>
            <w:ins w:id="1949" w:author="Apple" w:date="2021-01-15T17:55:00Z">
              <w:r w:rsidRPr="00EF5447">
                <w:rPr>
                  <w:lang w:eastAsia="zh-CN"/>
                </w:rPr>
                <w:t>DC_13A_n260I</w:t>
              </w:r>
            </w:ins>
          </w:p>
          <w:p w14:paraId="313C1E67" w14:textId="068139DA" w:rsidR="00146070" w:rsidRPr="00EF5447" w:rsidRDefault="00AB6CED" w:rsidP="00AB6CED">
            <w:pPr>
              <w:pStyle w:val="TAC"/>
              <w:rPr>
                <w:noProof/>
                <w:lang w:eastAsia="zh-CN"/>
              </w:rPr>
            </w:pPr>
            <w:ins w:id="1950" w:author="Apple" w:date="2021-01-15T17:55:00Z">
              <w:r w:rsidRPr="00EF5447">
                <w:rPr>
                  <w:lang w:eastAsia="zh-CN"/>
                </w:rPr>
                <w:t>DC_66A_n260I</w:t>
              </w:r>
            </w:ins>
          </w:p>
        </w:tc>
      </w:tr>
      <w:tr w:rsidR="00831B06" w:rsidRPr="00EF5447" w14:paraId="6D6C322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C64611" w14:textId="77777777" w:rsidR="00831B06" w:rsidRPr="00EF5447" w:rsidRDefault="00831B06" w:rsidP="00831B06">
            <w:pPr>
              <w:pStyle w:val="TAC"/>
              <w:rPr>
                <w:lang w:eastAsia="zh-CN"/>
              </w:rPr>
            </w:pPr>
            <w:r w:rsidRPr="00EF5447">
              <w:rPr>
                <w:lang w:eastAsia="zh-CN"/>
              </w:rPr>
              <w:t>DC_13A-66A_n260A</w:t>
            </w:r>
          </w:p>
          <w:p w14:paraId="387AA782" w14:textId="77777777" w:rsidR="00831B06" w:rsidRPr="00EF5447" w:rsidRDefault="00831B06" w:rsidP="00831B06">
            <w:pPr>
              <w:pStyle w:val="TAC"/>
              <w:rPr>
                <w:lang w:eastAsia="zh-CN"/>
              </w:rPr>
            </w:pPr>
            <w:r w:rsidRPr="00EF5447">
              <w:rPr>
                <w:lang w:eastAsia="zh-CN"/>
              </w:rPr>
              <w:t>DC_13A-66A_n260G</w:t>
            </w:r>
          </w:p>
          <w:p w14:paraId="5478FBF2" w14:textId="77777777" w:rsidR="00831B06" w:rsidRPr="00EF5447" w:rsidRDefault="00831B06" w:rsidP="00831B06">
            <w:pPr>
              <w:pStyle w:val="TAC"/>
              <w:rPr>
                <w:lang w:eastAsia="zh-CN"/>
              </w:rPr>
            </w:pPr>
            <w:r w:rsidRPr="00EF5447">
              <w:rPr>
                <w:lang w:eastAsia="zh-CN"/>
              </w:rPr>
              <w:t>DC_13A-66A_n260H</w:t>
            </w:r>
          </w:p>
          <w:p w14:paraId="406644F6" w14:textId="77777777" w:rsidR="00831B06" w:rsidRPr="00EF5447" w:rsidRDefault="00831B06" w:rsidP="00831B06">
            <w:pPr>
              <w:pStyle w:val="TAC"/>
              <w:rPr>
                <w:lang w:eastAsia="zh-CN"/>
              </w:rPr>
            </w:pPr>
            <w:r w:rsidRPr="00EF5447">
              <w:rPr>
                <w:lang w:eastAsia="zh-CN"/>
              </w:rPr>
              <w:t>DC_13A-66A_n260I</w:t>
            </w:r>
          </w:p>
          <w:p w14:paraId="2E70673D" w14:textId="77777777" w:rsidR="00831B06" w:rsidRPr="00EF5447" w:rsidRDefault="00831B06" w:rsidP="00831B06">
            <w:pPr>
              <w:pStyle w:val="TAC"/>
              <w:rPr>
                <w:lang w:eastAsia="zh-CN"/>
              </w:rPr>
            </w:pPr>
            <w:r w:rsidRPr="00EF5447">
              <w:rPr>
                <w:lang w:eastAsia="zh-CN"/>
              </w:rPr>
              <w:t>DC_13A-66A_n260J</w:t>
            </w:r>
          </w:p>
          <w:p w14:paraId="293548C8" w14:textId="77777777" w:rsidR="00831B06" w:rsidRPr="00EF5447" w:rsidRDefault="00831B06" w:rsidP="00831B06">
            <w:pPr>
              <w:pStyle w:val="TAC"/>
              <w:rPr>
                <w:lang w:eastAsia="zh-CN"/>
              </w:rPr>
            </w:pPr>
            <w:r w:rsidRPr="00EF5447">
              <w:rPr>
                <w:lang w:eastAsia="zh-CN"/>
              </w:rPr>
              <w:t>DC_13A-66A_n260K</w:t>
            </w:r>
          </w:p>
          <w:p w14:paraId="7C35EE47" w14:textId="77777777" w:rsidR="00831B06" w:rsidRPr="00EF5447" w:rsidRDefault="00831B06" w:rsidP="00831B06">
            <w:pPr>
              <w:pStyle w:val="TAC"/>
              <w:rPr>
                <w:lang w:eastAsia="zh-CN"/>
              </w:rPr>
            </w:pPr>
            <w:r w:rsidRPr="00EF5447">
              <w:rPr>
                <w:lang w:eastAsia="zh-CN"/>
              </w:rPr>
              <w:t>DC_13A-66A_n260L</w:t>
            </w:r>
          </w:p>
          <w:p w14:paraId="3C0320E4" w14:textId="77777777" w:rsidR="00831B06" w:rsidRPr="00EF5447" w:rsidRDefault="00831B06" w:rsidP="00831B06">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1917C" w14:textId="77777777" w:rsidR="00831B06" w:rsidRPr="00EF5447" w:rsidRDefault="00831B06" w:rsidP="00831B06">
            <w:pPr>
              <w:pStyle w:val="TAC"/>
              <w:rPr>
                <w:lang w:eastAsia="zh-CN"/>
              </w:rPr>
            </w:pPr>
            <w:r w:rsidRPr="00EF5447">
              <w:rPr>
                <w:lang w:eastAsia="zh-CN"/>
              </w:rPr>
              <w:t>DC_13A_n260A</w:t>
            </w:r>
          </w:p>
          <w:p w14:paraId="7DB9A98C" w14:textId="77777777" w:rsidR="00831B06" w:rsidRDefault="00831B06" w:rsidP="00831B06">
            <w:pPr>
              <w:pStyle w:val="TAC"/>
              <w:rPr>
                <w:ins w:id="1951" w:author="Apple" w:date="2021-01-15T13:34:00Z"/>
                <w:lang w:eastAsia="zh-CN"/>
              </w:rPr>
            </w:pPr>
            <w:r w:rsidRPr="00EF5447">
              <w:rPr>
                <w:lang w:eastAsia="zh-CN"/>
              </w:rPr>
              <w:t>DC_66A_n260A</w:t>
            </w:r>
          </w:p>
          <w:p w14:paraId="56AA5845" w14:textId="77777777" w:rsidR="00146070" w:rsidRPr="00EF5447" w:rsidRDefault="00146070" w:rsidP="00146070">
            <w:pPr>
              <w:pStyle w:val="TAC"/>
              <w:rPr>
                <w:ins w:id="1952" w:author="Apple" w:date="2021-01-15T13:34:00Z"/>
                <w:rFonts w:cs="Arial"/>
                <w:color w:val="000000"/>
                <w:szCs w:val="18"/>
                <w:lang w:eastAsia="zh-CN"/>
              </w:rPr>
            </w:pPr>
            <w:ins w:id="1953" w:author="Apple" w:date="2021-01-15T13:34:00Z">
              <w:r w:rsidRPr="00EF5447">
                <w:rPr>
                  <w:rFonts w:cs="Arial"/>
                  <w:color w:val="000000"/>
                  <w:szCs w:val="18"/>
                  <w:lang w:eastAsia="zh-CN"/>
                </w:rPr>
                <w:t>DC_13A_n260G</w:t>
              </w:r>
            </w:ins>
          </w:p>
          <w:p w14:paraId="563D870C" w14:textId="77777777" w:rsidR="00146070" w:rsidRDefault="00146070" w:rsidP="00146070">
            <w:pPr>
              <w:pStyle w:val="TAC"/>
              <w:rPr>
                <w:ins w:id="1954" w:author="Apple" w:date="2021-01-15T13:34:00Z"/>
                <w:rFonts w:cs="Arial"/>
                <w:color w:val="000000"/>
                <w:szCs w:val="18"/>
                <w:lang w:eastAsia="zh-CN"/>
              </w:rPr>
            </w:pPr>
            <w:ins w:id="1955" w:author="Apple" w:date="2021-01-15T13:34:00Z">
              <w:r w:rsidRPr="00EF5447">
                <w:rPr>
                  <w:rFonts w:cs="Arial"/>
                  <w:color w:val="000000"/>
                  <w:szCs w:val="18"/>
                  <w:lang w:eastAsia="zh-CN"/>
                </w:rPr>
                <w:t>DC_66A_n260G</w:t>
              </w:r>
            </w:ins>
          </w:p>
          <w:p w14:paraId="1172AD28" w14:textId="77777777" w:rsidR="00146070" w:rsidRPr="00EF5447" w:rsidRDefault="00146070" w:rsidP="00146070">
            <w:pPr>
              <w:pStyle w:val="TAC"/>
              <w:rPr>
                <w:ins w:id="1956" w:author="Apple" w:date="2021-01-15T13:34:00Z"/>
                <w:rFonts w:cs="Arial"/>
                <w:color w:val="000000"/>
                <w:szCs w:val="18"/>
                <w:lang w:eastAsia="zh-CN"/>
              </w:rPr>
            </w:pPr>
            <w:ins w:id="1957" w:author="Apple" w:date="2021-01-15T13:34:00Z">
              <w:r w:rsidRPr="00EF5447">
                <w:rPr>
                  <w:rFonts w:cs="Arial"/>
                  <w:color w:val="000000"/>
                  <w:szCs w:val="18"/>
                  <w:lang w:eastAsia="zh-CN"/>
                </w:rPr>
                <w:t>DC_13A_n260H</w:t>
              </w:r>
            </w:ins>
          </w:p>
          <w:p w14:paraId="157DC110" w14:textId="77777777" w:rsidR="00146070" w:rsidRDefault="00146070" w:rsidP="00146070">
            <w:pPr>
              <w:pStyle w:val="TAC"/>
              <w:rPr>
                <w:ins w:id="1958" w:author="Apple" w:date="2021-01-15T13:34:00Z"/>
                <w:rFonts w:cs="Arial"/>
                <w:color w:val="000000"/>
                <w:szCs w:val="18"/>
                <w:lang w:eastAsia="zh-CN"/>
              </w:rPr>
            </w:pPr>
            <w:ins w:id="1959" w:author="Apple" w:date="2021-01-15T13:34:00Z">
              <w:r w:rsidRPr="00EF5447">
                <w:rPr>
                  <w:rFonts w:cs="Arial"/>
                  <w:color w:val="000000"/>
                  <w:szCs w:val="18"/>
                  <w:lang w:eastAsia="zh-CN"/>
                </w:rPr>
                <w:t>DC_66A_n260H</w:t>
              </w:r>
            </w:ins>
          </w:p>
          <w:p w14:paraId="14644859" w14:textId="77777777" w:rsidR="00146070" w:rsidRPr="00EF5447" w:rsidRDefault="00146070" w:rsidP="00146070">
            <w:pPr>
              <w:pStyle w:val="TAC"/>
              <w:rPr>
                <w:ins w:id="1960" w:author="Apple" w:date="2021-01-15T13:34:00Z"/>
                <w:lang w:eastAsia="zh-CN"/>
              </w:rPr>
            </w:pPr>
            <w:ins w:id="1961" w:author="Apple" w:date="2021-01-15T13:34:00Z">
              <w:r w:rsidRPr="00EF5447">
                <w:rPr>
                  <w:lang w:eastAsia="zh-CN"/>
                </w:rPr>
                <w:t>DC_13A_n260I</w:t>
              </w:r>
            </w:ins>
          </w:p>
          <w:p w14:paraId="400726E7" w14:textId="66384763" w:rsidR="00146070" w:rsidRPr="00EF5447" w:rsidRDefault="00146070" w:rsidP="00146070">
            <w:pPr>
              <w:pStyle w:val="TAC"/>
              <w:rPr>
                <w:rFonts w:cs="Arial"/>
                <w:color w:val="000000"/>
                <w:szCs w:val="18"/>
                <w:lang w:eastAsia="zh-CN"/>
              </w:rPr>
            </w:pPr>
            <w:ins w:id="1962" w:author="Apple" w:date="2021-01-15T13:34:00Z">
              <w:r w:rsidRPr="00EF5447">
                <w:rPr>
                  <w:lang w:eastAsia="zh-CN"/>
                </w:rPr>
                <w:t>DC_66A_n260I</w:t>
              </w:r>
            </w:ins>
          </w:p>
        </w:tc>
      </w:tr>
      <w:tr w:rsidR="00831B06" w:rsidRPr="00EF5447" w14:paraId="666B045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BD70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lastRenderedPageBreak/>
              <w:t>DC_13A-66A_n260(2A)</w:t>
            </w:r>
          </w:p>
          <w:p w14:paraId="29052CD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DC_13A-66A_n260(3A)</w:t>
            </w:r>
          </w:p>
          <w:p w14:paraId="4696135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DC_13A-66A_n260(4A)</w:t>
            </w:r>
          </w:p>
          <w:p w14:paraId="0670C54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DC_13A-66A_n260(5A)</w:t>
            </w:r>
          </w:p>
          <w:p w14:paraId="2F4CF20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DC_13A-66A_n260(6A)</w:t>
            </w:r>
          </w:p>
          <w:p w14:paraId="35ED1FE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DC_13A-66A_n260(2G)</w:t>
            </w:r>
          </w:p>
          <w:p w14:paraId="64EEA1D5"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DC_13A-66A_n260(2H)</w:t>
            </w:r>
          </w:p>
          <w:p w14:paraId="31C3674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DC_13A-66A_n260(A-G)</w:t>
            </w:r>
          </w:p>
          <w:p w14:paraId="305F100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DC_13A-66A_n260(A-H)</w:t>
            </w:r>
          </w:p>
          <w:p w14:paraId="49F5A2B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DC_13A-66A_n260(A-2G)</w:t>
            </w:r>
          </w:p>
          <w:p w14:paraId="6F705B1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DC_13A-66A_n260(2A-G)</w:t>
            </w:r>
          </w:p>
          <w:p w14:paraId="4462561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DC_13A-66A_n260(2A-2G)</w:t>
            </w:r>
          </w:p>
          <w:p w14:paraId="0B8CC1B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DC_13A-66A_n260(3A-G)</w:t>
            </w:r>
          </w:p>
          <w:p w14:paraId="31EF4BE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DC_13A-66A_n260(G-H)</w:t>
            </w:r>
          </w:p>
          <w:p w14:paraId="444014B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w:t>
            </w:r>
          </w:p>
          <w:p w14:paraId="69679FF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DC_13A-66A-66A_n260(3A)</w:t>
            </w:r>
          </w:p>
          <w:p w14:paraId="4770F81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DC_13A-66A-66A_n260(4A)</w:t>
            </w:r>
          </w:p>
          <w:p w14:paraId="53EA3BA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DC_13A-66A-66A_n260(5A)</w:t>
            </w:r>
          </w:p>
          <w:p w14:paraId="5BFF89C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DC_13A-66A-66A_n260(6A)</w:t>
            </w:r>
          </w:p>
          <w:p w14:paraId="75565B4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DC_13A-66A-66A_n260(2G)</w:t>
            </w:r>
          </w:p>
          <w:p w14:paraId="0CF8C2E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DC_13A-66A-66A_n260(2H)</w:t>
            </w:r>
          </w:p>
          <w:p w14:paraId="3E5916F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DC_13A-66A-66A_n260(A-G)</w:t>
            </w:r>
          </w:p>
          <w:p w14:paraId="7AD2EAC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DC_13A-66A-66A_n260(A-H)</w:t>
            </w:r>
          </w:p>
          <w:p w14:paraId="0885C77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DC_13A-66A-66A_n260(A-2G)</w:t>
            </w:r>
          </w:p>
          <w:p w14:paraId="0F41B46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DC_13A-66A-66A_n260(2A-G)</w:t>
            </w:r>
          </w:p>
          <w:p w14:paraId="66B20E7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DC_13A-66A-66A_n260(2A-2G)</w:t>
            </w:r>
          </w:p>
          <w:p w14:paraId="57E280B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DC_13A-66A-66A_n260(3A-G)</w:t>
            </w:r>
          </w:p>
          <w:p w14:paraId="276FD161" w14:textId="77777777" w:rsidR="00831B06" w:rsidRPr="00EF5447" w:rsidRDefault="00831B06" w:rsidP="00831B06">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C0503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DC_13A_n260A</w:t>
            </w:r>
          </w:p>
          <w:p w14:paraId="77D2A0AD" w14:textId="77777777" w:rsidR="00831B06" w:rsidRPr="00EF5447" w:rsidRDefault="00831B06" w:rsidP="00831B06">
            <w:pPr>
              <w:pStyle w:val="TAC"/>
              <w:rPr>
                <w:noProof/>
                <w:lang w:eastAsia="zh-CN"/>
              </w:rPr>
            </w:pPr>
            <w:r w:rsidRPr="00EF5447">
              <w:rPr>
                <w:rFonts w:cs="Arial"/>
                <w:color w:val="000000"/>
                <w:szCs w:val="18"/>
                <w:lang w:eastAsia="zh-CN"/>
              </w:rPr>
              <w:t>DC_66A_n260A</w:t>
            </w:r>
          </w:p>
        </w:tc>
      </w:tr>
      <w:tr w:rsidR="00831B06" w:rsidRPr="00EF5447" w:rsidDel="00146070" w14:paraId="0CAC9EE0" w14:textId="3368BE9C" w:rsidTr="00C620E0">
        <w:trPr>
          <w:trHeight w:val="187"/>
          <w:jc w:val="center"/>
          <w:del w:id="1963"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930C79" w14:textId="4A07FD96" w:rsidR="00831B06" w:rsidRPr="00EF5447" w:rsidDel="00146070" w:rsidRDefault="00831B06" w:rsidP="00831B06">
            <w:pPr>
              <w:pStyle w:val="TAC"/>
              <w:rPr>
                <w:del w:id="1964" w:author="Apple" w:date="2021-01-15T13:34:00Z"/>
                <w:lang w:eastAsia="zh-CN"/>
              </w:rPr>
            </w:pPr>
            <w:del w:id="1965" w:author="Apple" w:date="2021-01-15T13:34:00Z">
              <w:r w:rsidRPr="00EF5447" w:rsidDel="00146070">
                <w:rPr>
                  <w:lang w:eastAsia="zh-CN"/>
                </w:rPr>
                <w:delText>DC_13A-66A_n260I</w:delText>
              </w:r>
            </w:del>
          </w:p>
          <w:p w14:paraId="4E5249A2" w14:textId="00CB9CA8" w:rsidR="00831B06" w:rsidRPr="00EF5447" w:rsidDel="00146070" w:rsidRDefault="00831B06" w:rsidP="00831B06">
            <w:pPr>
              <w:pStyle w:val="TAC"/>
              <w:rPr>
                <w:del w:id="1966" w:author="Apple" w:date="2021-01-15T13:34:00Z"/>
                <w:lang w:eastAsia="zh-CN"/>
              </w:rPr>
            </w:pPr>
            <w:del w:id="1967" w:author="Apple" w:date="2021-01-15T13:34:00Z">
              <w:r w:rsidRPr="00EF5447" w:rsidDel="00146070">
                <w:rPr>
                  <w:lang w:eastAsia="zh-CN"/>
                </w:rPr>
                <w:delText>DC_13A-66A_n260J</w:delText>
              </w:r>
            </w:del>
          </w:p>
          <w:p w14:paraId="45DFB739" w14:textId="6B21006F" w:rsidR="00831B06" w:rsidRPr="00EF5447" w:rsidDel="00146070" w:rsidRDefault="00831B06" w:rsidP="00831B06">
            <w:pPr>
              <w:pStyle w:val="TAC"/>
              <w:rPr>
                <w:del w:id="1968" w:author="Apple" w:date="2021-01-15T13:34:00Z"/>
                <w:lang w:eastAsia="zh-CN"/>
              </w:rPr>
            </w:pPr>
            <w:del w:id="1969" w:author="Apple" w:date="2021-01-15T13:34:00Z">
              <w:r w:rsidRPr="00EF5447" w:rsidDel="00146070">
                <w:rPr>
                  <w:lang w:eastAsia="zh-CN"/>
                </w:rPr>
                <w:delText>DC_13A-66A_n260K</w:delText>
              </w:r>
            </w:del>
          </w:p>
          <w:p w14:paraId="3284EAB6" w14:textId="53ECC17F" w:rsidR="00831B06" w:rsidRPr="00EF5447" w:rsidDel="00146070" w:rsidRDefault="00831B06" w:rsidP="00831B06">
            <w:pPr>
              <w:pStyle w:val="TAC"/>
              <w:rPr>
                <w:del w:id="1970" w:author="Apple" w:date="2021-01-15T13:34:00Z"/>
                <w:lang w:eastAsia="zh-CN"/>
              </w:rPr>
            </w:pPr>
            <w:del w:id="1971" w:author="Apple" w:date="2021-01-15T13:34:00Z">
              <w:r w:rsidRPr="00EF5447" w:rsidDel="00146070">
                <w:rPr>
                  <w:lang w:eastAsia="zh-CN"/>
                </w:rPr>
                <w:delText>DC_13A-66A_n260L</w:delText>
              </w:r>
            </w:del>
          </w:p>
          <w:p w14:paraId="302D1C43" w14:textId="60458637" w:rsidR="00831B06" w:rsidRPr="00EF5447" w:rsidDel="00146070" w:rsidRDefault="00831B06" w:rsidP="00831B06">
            <w:pPr>
              <w:pStyle w:val="TAC"/>
              <w:rPr>
                <w:del w:id="1972" w:author="Apple" w:date="2021-01-15T13:34:00Z"/>
                <w:lang w:eastAsia="zh-CN"/>
              </w:rPr>
            </w:pPr>
            <w:del w:id="1973" w:author="Apple" w:date="2021-01-15T13:34:00Z">
              <w:r w:rsidRPr="00EF5447" w:rsidDel="00146070">
                <w:rPr>
                  <w:lang w:eastAsia="zh-CN"/>
                </w:rPr>
                <w:delText>DC_13A-66A_n260M</w:delText>
              </w:r>
            </w:del>
          </w:p>
          <w:p w14:paraId="4DA20F81" w14:textId="786A9375" w:rsidR="00831B06" w:rsidRPr="00EF5447" w:rsidDel="00146070" w:rsidRDefault="00831B06" w:rsidP="00831B06">
            <w:pPr>
              <w:pStyle w:val="TAC"/>
              <w:rPr>
                <w:del w:id="1974" w:author="Apple" w:date="2021-01-15T13:34:00Z"/>
                <w:rFonts w:cs="Arial"/>
                <w:color w:val="000000"/>
                <w:szCs w:val="18"/>
                <w:lang w:eastAsia="zh-CN"/>
              </w:rPr>
            </w:pPr>
            <w:del w:id="1975" w:author="Apple" w:date="2021-01-15T13:34:00Z">
              <w:r w:rsidRPr="00EF5447" w:rsidDel="00146070">
                <w:rPr>
                  <w:rFonts w:cs="Arial"/>
                  <w:color w:val="000000"/>
                  <w:szCs w:val="18"/>
                  <w:lang w:eastAsia="zh-CN"/>
                </w:rPr>
                <w:delText>DC_13A-66A-66A_n260I</w:delText>
              </w:r>
            </w:del>
          </w:p>
          <w:p w14:paraId="5D39A78C" w14:textId="633F5489" w:rsidR="00831B06" w:rsidRPr="00EF5447" w:rsidDel="00146070" w:rsidRDefault="00831B06" w:rsidP="00831B06">
            <w:pPr>
              <w:pStyle w:val="TAC"/>
              <w:rPr>
                <w:del w:id="1976" w:author="Apple" w:date="2021-01-15T13:34:00Z"/>
                <w:rFonts w:cs="Arial"/>
                <w:color w:val="000000"/>
                <w:szCs w:val="18"/>
                <w:lang w:eastAsia="zh-CN"/>
              </w:rPr>
            </w:pPr>
            <w:del w:id="1977" w:author="Apple" w:date="2021-01-15T13:34:00Z">
              <w:r w:rsidRPr="00EF5447" w:rsidDel="00146070">
                <w:rPr>
                  <w:rFonts w:cs="Arial"/>
                  <w:color w:val="000000"/>
                  <w:szCs w:val="18"/>
                  <w:lang w:eastAsia="zh-CN"/>
                </w:rPr>
                <w:delText>DC_13A-66A-66A_n260J</w:delText>
              </w:r>
            </w:del>
          </w:p>
          <w:p w14:paraId="07DD7DFB" w14:textId="4738E2E2" w:rsidR="00831B06" w:rsidRPr="00EF5447" w:rsidDel="00146070" w:rsidRDefault="00831B06" w:rsidP="00831B06">
            <w:pPr>
              <w:pStyle w:val="TAC"/>
              <w:rPr>
                <w:del w:id="1978" w:author="Apple" w:date="2021-01-15T13:34:00Z"/>
                <w:rFonts w:cs="Arial"/>
                <w:color w:val="000000"/>
                <w:szCs w:val="18"/>
                <w:lang w:eastAsia="zh-CN"/>
              </w:rPr>
            </w:pPr>
            <w:del w:id="1979" w:author="Apple" w:date="2021-01-15T13:34:00Z">
              <w:r w:rsidRPr="00EF5447" w:rsidDel="00146070">
                <w:rPr>
                  <w:rFonts w:cs="Arial"/>
                  <w:color w:val="000000"/>
                  <w:szCs w:val="18"/>
                  <w:lang w:eastAsia="zh-CN"/>
                </w:rPr>
                <w:delText>DC_13A-66A-66A_n260K</w:delText>
              </w:r>
            </w:del>
          </w:p>
          <w:p w14:paraId="5736AAAC" w14:textId="515EB0C0" w:rsidR="00831B06" w:rsidRPr="00EF5447" w:rsidDel="00146070" w:rsidRDefault="00831B06" w:rsidP="00831B06">
            <w:pPr>
              <w:pStyle w:val="TAC"/>
              <w:rPr>
                <w:del w:id="1980" w:author="Apple" w:date="2021-01-15T13:34:00Z"/>
                <w:rFonts w:cs="Arial"/>
                <w:color w:val="000000"/>
                <w:szCs w:val="18"/>
                <w:lang w:eastAsia="zh-CN"/>
              </w:rPr>
            </w:pPr>
            <w:del w:id="1981" w:author="Apple" w:date="2021-01-15T13:34:00Z">
              <w:r w:rsidRPr="00EF5447" w:rsidDel="00146070">
                <w:rPr>
                  <w:rFonts w:cs="Arial"/>
                  <w:color w:val="000000"/>
                  <w:szCs w:val="18"/>
                  <w:lang w:eastAsia="zh-CN"/>
                </w:rPr>
                <w:delText>DC_13A-66A-66A_n260L</w:delText>
              </w:r>
            </w:del>
          </w:p>
          <w:p w14:paraId="673E73EE" w14:textId="422FE503" w:rsidR="00831B06" w:rsidRPr="00EF5447" w:rsidDel="00146070" w:rsidRDefault="00831B06" w:rsidP="00831B06">
            <w:pPr>
              <w:pStyle w:val="TAC"/>
              <w:rPr>
                <w:del w:id="1982" w:author="Apple" w:date="2021-01-15T13:34:00Z"/>
                <w:rFonts w:cs="Arial"/>
                <w:color w:val="000000"/>
                <w:szCs w:val="18"/>
                <w:lang w:eastAsia="zh-CN"/>
              </w:rPr>
            </w:pPr>
            <w:del w:id="1983" w:author="Apple" w:date="2021-01-15T13:34:00Z">
              <w:r w:rsidRPr="00EF5447" w:rsidDel="00146070">
                <w:rPr>
                  <w:rFonts w:cs="Arial"/>
                  <w:color w:val="000000"/>
                  <w:szCs w:val="18"/>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F25D6E" w14:textId="146F425D" w:rsidR="00831B06" w:rsidRPr="00EF5447" w:rsidDel="00146070" w:rsidRDefault="00831B06" w:rsidP="00831B06">
            <w:pPr>
              <w:pStyle w:val="TAC"/>
              <w:rPr>
                <w:del w:id="1984" w:author="Apple" w:date="2021-01-15T13:34:00Z"/>
                <w:rFonts w:cs="Arial"/>
                <w:color w:val="000000"/>
                <w:szCs w:val="18"/>
                <w:lang w:eastAsia="zh-CN"/>
              </w:rPr>
            </w:pPr>
            <w:del w:id="1985" w:author="Apple" w:date="2021-01-15T13:34:00Z">
              <w:r w:rsidRPr="00EF5447" w:rsidDel="00146070">
                <w:rPr>
                  <w:rFonts w:cs="Arial"/>
                  <w:color w:val="000000"/>
                  <w:szCs w:val="18"/>
                  <w:lang w:eastAsia="zh-CN"/>
                </w:rPr>
                <w:delText>DC_13A_n260G</w:delText>
              </w:r>
            </w:del>
          </w:p>
          <w:p w14:paraId="29F73B59" w14:textId="5691D36C" w:rsidR="00831B06" w:rsidRPr="00EF5447" w:rsidDel="00146070" w:rsidRDefault="00831B06" w:rsidP="00831B06">
            <w:pPr>
              <w:pStyle w:val="TAC"/>
              <w:rPr>
                <w:del w:id="1986" w:author="Apple" w:date="2021-01-15T13:34:00Z"/>
                <w:rFonts w:cs="Arial"/>
                <w:color w:val="000000"/>
                <w:szCs w:val="18"/>
                <w:lang w:eastAsia="zh-CN"/>
              </w:rPr>
            </w:pPr>
            <w:del w:id="1987" w:author="Apple" w:date="2021-01-15T13:34:00Z">
              <w:r w:rsidRPr="00EF5447" w:rsidDel="00146070">
                <w:rPr>
                  <w:rFonts w:cs="Arial"/>
                  <w:color w:val="000000"/>
                  <w:szCs w:val="18"/>
                  <w:lang w:eastAsia="zh-CN"/>
                </w:rPr>
                <w:delText>DC_66A_n260G</w:delText>
              </w:r>
            </w:del>
          </w:p>
        </w:tc>
      </w:tr>
      <w:tr w:rsidR="00831B06" w:rsidRPr="00EF5447" w:rsidDel="00146070" w14:paraId="43A67667" w14:textId="3B5ECA57" w:rsidTr="00C620E0">
        <w:trPr>
          <w:trHeight w:val="187"/>
          <w:jc w:val="center"/>
          <w:del w:id="1988"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57AD2C" w14:textId="33A7270A" w:rsidR="00831B06" w:rsidRPr="00EF5447" w:rsidDel="00146070" w:rsidRDefault="00831B06" w:rsidP="00831B06">
            <w:pPr>
              <w:pStyle w:val="TAC"/>
              <w:rPr>
                <w:del w:id="1989" w:author="Apple" w:date="2021-01-15T13:34:00Z"/>
                <w:lang w:eastAsia="zh-CN"/>
              </w:rPr>
            </w:pPr>
            <w:del w:id="1990" w:author="Apple" w:date="2021-01-15T13:34:00Z">
              <w:r w:rsidRPr="00EF5447" w:rsidDel="00146070">
                <w:rPr>
                  <w:lang w:eastAsia="zh-CN"/>
                </w:rPr>
                <w:lastRenderedPageBreak/>
                <w:delText>DC_13A-66A_n260I</w:delText>
              </w:r>
            </w:del>
          </w:p>
          <w:p w14:paraId="1F9B5ADC" w14:textId="20B35AB3" w:rsidR="00831B06" w:rsidRPr="00EF5447" w:rsidDel="00146070" w:rsidRDefault="00831B06" w:rsidP="00831B06">
            <w:pPr>
              <w:pStyle w:val="TAC"/>
              <w:rPr>
                <w:del w:id="1991" w:author="Apple" w:date="2021-01-15T13:34:00Z"/>
                <w:lang w:eastAsia="zh-CN"/>
              </w:rPr>
            </w:pPr>
            <w:del w:id="1992" w:author="Apple" w:date="2021-01-15T13:34:00Z">
              <w:r w:rsidRPr="00EF5447" w:rsidDel="00146070">
                <w:rPr>
                  <w:lang w:eastAsia="zh-CN"/>
                </w:rPr>
                <w:delText>DC_13A-66A_n260J</w:delText>
              </w:r>
            </w:del>
          </w:p>
          <w:p w14:paraId="25F976A6" w14:textId="140DAE3E" w:rsidR="00831B06" w:rsidRPr="00EF5447" w:rsidDel="00146070" w:rsidRDefault="00831B06" w:rsidP="00831B06">
            <w:pPr>
              <w:pStyle w:val="TAC"/>
              <w:rPr>
                <w:del w:id="1993" w:author="Apple" w:date="2021-01-15T13:34:00Z"/>
                <w:lang w:eastAsia="zh-CN"/>
              </w:rPr>
            </w:pPr>
            <w:del w:id="1994" w:author="Apple" w:date="2021-01-15T13:34:00Z">
              <w:r w:rsidRPr="00EF5447" w:rsidDel="00146070">
                <w:rPr>
                  <w:lang w:eastAsia="zh-CN"/>
                </w:rPr>
                <w:delText>DC_13A-66A_n260K</w:delText>
              </w:r>
            </w:del>
          </w:p>
          <w:p w14:paraId="6E499824" w14:textId="628C97AB" w:rsidR="00831B06" w:rsidRPr="00EF5447" w:rsidDel="00146070" w:rsidRDefault="00831B06" w:rsidP="00831B06">
            <w:pPr>
              <w:pStyle w:val="TAC"/>
              <w:rPr>
                <w:del w:id="1995" w:author="Apple" w:date="2021-01-15T13:34:00Z"/>
                <w:lang w:eastAsia="zh-CN"/>
              </w:rPr>
            </w:pPr>
            <w:del w:id="1996" w:author="Apple" w:date="2021-01-15T13:34:00Z">
              <w:r w:rsidRPr="00EF5447" w:rsidDel="00146070">
                <w:rPr>
                  <w:lang w:eastAsia="zh-CN"/>
                </w:rPr>
                <w:delText>DC_13A-66A_n260L</w:delText>
              </w:r>
            </w:del>
          </w:p>
          <w:p w14:paraId="185E951E" w14:textId="0366AE63" w:rsidR="00831B06" w:rsidRPr="00EF5447" w:rsidDel="00146070" w:rsidRDefault="00831B06" w:rsidP="00831B06">
            <w:pPr>
              <w:pStyle w:val="TAC"/>
              <w:rPr>
                <w:del w:id="1997" w:author="Apple" w:date="2021-01-15T13:34:00Z"/>
                <w:lang w:eastAsia="zh-CN"/>
              </w:rPr>
            </w:pPr>
            <w:del w:id="1998" w:author="Apple" w:date="2021-01-15T13:34:00Z">
              <w:r w:rsidRPr="00EF5447" w:rsidDel="00146070">
                <w:rPr>
                  <w:lang w:eastAsia="zh-CN"/>
                </w:rPr>
                <w:delText>DC_13A-66A_n260M</w:delText>
              </w:r>
            </w:del>
          </w:p>
          <w:p w14:paraId="7F8B5312" w14:textId="573B5BB4" w:rsidR="00831B06" w:rsidRPr="00EF5447" w:rsidDel="00146070" w:rsidRDefault="00831B06" w:rsidP="00831B06">
            <w:pPr>
              <w:pStyle w:val="TAC"/>
              <w:rPr>
                <w:del w:id="1999" w:author="Apple" w:date="2021-01-15T13:34:00Z"/>
                <w:rFonts w:cs="Arial"/>
                <w:color w:val="000000"/>
                <w:szCs w:val="18"/>
                <w:lang w:eastAsia="zh-CN"/>
              </w:rPr>
            </w:pPr>
            <w:del w:id="2000" w:author="Apple" w:date="2021-01-15T13:34:00Z">
              <w:r w:rsidRPr="00EF5447" w:rsidDel="00146070">
                <w:rPr>
                  <w:rFonts w:cs="Arial"/>
                  <w:color w:val="000000"/>
                  <w:szCs w:val="18"/>
                  <w:lang w:eastAsia="zh-CN"/>
                </w:rPr>
                <w:delText>DC_13A-66A-66A_n260I</w:delText>
              </w:r>
            </w:del>
          </w:p>
          <w:p w14:paraId="1EFEDC11" w14:textId="188BAD62" w:rsidR="00831B06" w:rsidRPr="00EF5447" w:rsidDel="00146070" w:rsidRDefault="00831B06" w:rsidP="00831B06">
            <w:pPr>
              <w:pStyle w:val="TAC"/>
              <w:rPr>
                <w:del w:id="2001" w:author="Apple" w:date="2021-01-15T13:34:00Z"/>
                <w:rFonts w:cs="Arial"/>
                <w:color w:val="000000"/>
                <w:szCs w:val="18"/>
                <w:lang w:eastAsia="zh-CN"/>
              </w:rPr>
            </w:pPr>
            <w:del w:id="2002" w:author="Apple" w:date="2021-01-15T13:34:00Z">
              <w:r w:rsidRPr="00EF5447" w:rsidDel="00146070">
                <w:rPr>
                  <w:rFonts w:cs="Arial"/>
                  <w:color w:val="000000"/>
                  <w:szCs w:val="18"/>
                  <w:lang w:eastAsia="zh-CN"/>
                </w:rPr>
                <w:delText>DC_13A-66A-66A_n260J</w:delText>
              </w:r>
            </w:del>
          </w:p>
          <w:p w14:paraId="324D3BD6" w14:textId="7BC260D0" w:rsidR="00831B06" w:rsidRPr="00EF5447" w:rsidDel="00146070" w:rsidRDefault="00831B06" w:rsidP="00831B06">
            <w:pPr>
              <w:pStyle w:val="TAC"/>
              <w:rPr>
                <w:del w:id="2003" w:author="Apple" w:date="2021-01-15T13:34:00Z"/>
                <w:rFonts w:cs="Arial"/>
                <w:color w:val="000000"/>
                <w:szCs w:val="18"/>
                <w:lang w:eastAsia="zh-CN"/>
              </w:rPr>
            </w:pPr>
            <w:del w:id="2004" w:author="Apple" w:date="2021-01-15T13:34:00Z">
              <w:r w:rsidRPr="00EF5447" w:rsidDel="00146070">
                <w:rPr>
                  <w:rFonts w:cs="Arial"/>
                  <w:color w:val="000000"/>
                  <w:szCs w:val="18"/>
                  <w:lang w:eastAsia="zh-CN"/>
                </w:rPr>
                <w:delText>DC_13A-66A-66A_n260K</w:delText>
              </w:r>
            </w:del>
          </w:p>
          <w:p w14:paraId="57FD5B67" w14:textId="564BA1FB" w:rsidR="00831B06" w:rsidRPr="00EF5447" w:rsidDel="00146070" w:rsidRDefault="00831B06" w:rsidP="00831B06">
            <w:pPr>
              <w:pStyle w:val="TAC"/>
              <w:rPr>
                <w:del w:id="2005" w:author="Apple" w:date="2021-01-15T13:34:00Z"/>
                <w:rFonts w:cs="Arial"/>
                <w:color w:val="000000"/>
                <w:szCs w:val="18"/>
                <w:lang w:eastAsia="zh-CN"/>
              </w:rPr>
            </w:pPr>
            <w:del w:id="2006" w:author="Apple" w:date="2021-01-15T13:34:00Z">
              <w:r w:rsidRPr="00EF5447" w:rsidDel="00146070">
                <w:rPr>
                  <w:rFonts w:cs="Arial"/>
                  <w:color w:val="000000"/>
                  <w:szCs w:val="18"/>
                  <w:lang w:eastAsia="zh-CN"/>
                </w:rPr>
                <w:delText>DC_13A-66A-66A_n260L</w:delText>
              </w:r>
            </w:del>
          </w:p>
          <w:p w14:paraId="2DA87661" w14:textId="3392B617" w:rsidR="00831B06" w:rsidRPr="00EF5447" w:rsidDel="00146070" w:rsidRDefault="00831B06" w:rsidP="00831B06">
            <w:pPr>
              <w:pStyle w:val="TAC"/>
              <w:rPr>
                <w:del w:id="2007" w:author="Apple" w:date="2021-01-15T13:34:00Z"/>
                <w:rFonts w:cs="Arial"/>
                <w:color w:val="000000"/>
                <w:szCs w:val="18"/>
                <w:lang w:eastAsia="zh-CN"/>
              </w:rPr>
            </w:pPr>
            <w:del w:id="2008" w:author="Apple" w:date="2021-01-15T13:34:00Z">
              <w:r w:rsidRPr="00EF5447" w:rsidDel="00146070">
                <w:rPr>
                  <w:rFonts w:cs="Arial"/>
                  <w:color w:val="000000"/>
                  <w:szCs w:val="18"/>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D239A9" w14:textId="01E09959" w:rsidR="00831B06" w:rsidRPr="00EF5447" w:rsidDel="00146070" w:rsidRDefault="00831B06" w:rsidP="00831B06">
            <w:pPr>
              <w:pStyle w:val="TAC"/>
              <w:rPr>
                <w:del w:id="2009" w:author="Apple" w:date="2021-01-15T13:34:00Z"/>
                <w:rFonts w:cs="Arial"/>
                <w:color w:val="000000"/>
                <w:szCs w:val="18"/>
                <w:lang w:eastAsia="zh-CN"/>
              </w:rPr>
            </w:pPr>
            <w:del w:id="2010" w:author="Apple" w:date="2021-01-15T13:34:00Z">
              <w:r w:rsidRPr="00EF5447" w:rsidDel="00146070">
                <w:rPr>
                  <w:rFonts w:cs="Arial"/>
                  <w:color w:val="000000"/>
                  <w:szCs w:val="18"/>
                  <w:lang w:eastAsia="zh-CN"/>
                </w:rPr>
                <w:delText>DC_13A_n260H</w:delText>
              </w:r>
            </w:del>
          </w:p>
          <w:p w14:paraId="45FADABE" w14:textId="4124C9CE" w:rsidR="00831B06" w:rsidRPr="00EF5447" w:rsidDel="00146070" w:rsidRDefault="00831B06" w:rsidP="00831B06">
            <w:pPr>
              <w:pStyle w:val="TAC"/>
              <w:rPr>
                <w:del w:id="2011" w:author="Apple" w:date="2021-01-15T13:34:00Z"/>
                <w:rFonts w:cs="Arial"/>
                <w:color w:val="000000"/>
                <w:szCs w:val="18"/>
                <w:lang w:eastAsia="zh-CN"/>
              </w:rPr>
            </w:pPr>
            <w:del w:id="2012" w:author="Apple" w:date="2021-01-15T13:34:00Z">
              <w:r w:rsidRPr="00EF5447" w:rsidDel="00146070">
                <w:rPr>
                  <w:rFonts w:cs="Arial"/>
                  <w:color w:val="000000"/>
                  <w:szCs w:val="18"/>
                  <w:lang w:eastAsia="zh-CN"/>
                </w:rPr>
                <w:delText>DC_66A_n260H</w:delText>
              </w:r>
            </w:del>
          </w:p>
        </w:tc>
      </w:tr>
      <w:tr w:rsidR="00831B06" w:rsidRPr="00EF5447" w:rsidDel="00146070" w14:paraId="2C9C64B2" w14:textId="7DC1A4EE" w:rsidTr="00C620E0">
        <w:trPr>
          <w:trHeight w:val="187"/>
          <w:jc w:val="center"/>
          <w:del w:id="2013"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191CEA" w14:textId="16CF1A3B" w:rsidR="00831B06" w:rsidRPr="00EF5447" w:rsidDel="00146070" w:rsidRDefault="00831B06" w:rsidP="00831B06">
            <w:pPr>
              <w:pStyle w:val="TAC"/>
              <w:rPr>
                <w:del w:id="2014" w:author="Apple" w:date="2021-01-15T13:34:00Z"/>
                <w:lang w:eastAsia="zh-CN"/>
              </w:rPr>
            </w:pPr>
            <w:del w:id="2015" w:author="Apple" w:date="2021-01-15T13:34:00Z">
              <w:r w:rsidRPr="00EF5447" w:rsidDel="00146070">
                <w:rPr>
                  <w:lang w:eastAsia="zh-CN"/>
                </w:rPr>
                <w:delText>DC_13A-66A_n260I</w:delText>
              </w:r>
            </w:del>
          </w:p>
          <w:p w14:paraId="3277327F" w14:textId="5B4BF14C" w:rsidR="00831B06" w:rsidRPr="00EF5447" w:rsidDel="00146070" w:rsidRDefault="00831B06" w:rsidP="00831B06">
            <w:pPr>
              <w:pStyle w:val="TAC"/>
              <w:rPr>
                <w:del w:id="2016" w:author="Apple" w:date="2021-01-15T13:34:00Z"/>
                <w:lang w:eastAsia="zh-CN"/>
              </w:rPr>
            </w:pPr>
            <w:del w:id="2017" w:author="Apple" w:date="2021-01-15T13:34:00Z">
              <w:r w:rsidRPr="00EF5447" w:rsidDel="00146070">
                <w:rPr>
                  <w:lang w:eastAsia="zh-CN"/>
                </w:rPr>
                <w:delText>DC_13A-66A_n260J</w:delText>
              </w:r>
            </w:del>
          </w:p>
          <w:p w14:paraId="21D904C9" w14:textId="19C3F83F" w:rsidR="00831B06" w:rsidRPr="00EF5447" w:rsidDel="00146070" w:rsidRDefault="00831B06" w:rsidP="00831B06">
            <w:pPr>
              <w:pStyle w:val="TAC"/>
              <w:rPr>
                <w:del w:id="2018" w:author="Apple" w:date="2021-01-15T13:34:00Z"/>
                <w:lang w:eastAsia="zh-CN"/>
              </w:rPr>
            </w:pPr>
            <w:del w:id="2019" w:author="Apple" w:date="2021-01-15T13:34:00Z">
              <w:r w:rsidRPr="00EF5447" w:rsidDel="00146070">
                <w:rPr>
                  <w:lang w:eastAsia="zh-CN"/>
                </w:rPr>
                <w:delText>DC_13A-66A_n260K</w:delText>
              </w:r>
            </w:del>
          </w:p>
          <w:p w14:paraId="1D9953E9" w14:textId="2E22BA0F" w:rsidR="00831B06" w:rsidRPr="00EF5447" w:rsidDel="00146070" w:rsidRDefault="00831B06" w:rsidP="00831B06">
            <w:pPr>
              <w:pStyle w:val="TAC"/>
              <w:rPr>
                <w:del w:id="2020" w:author="Apple" w:date="2021-01-15T13:34:00Z"/>
                <w:lang w:eastAsia="zh-CN"/>
              </w:rPr>
            </w:pPr>
            <w:del w:id="2021" w:author="Apple" w:date="2021-01-15T13:34:00Z">
              <w:r w:rsidRPr="00EF5447" w:rsidDel="00146070">
                <w:rPr>
                  <w:lang w:eastAsia="zh-CN"/>
                </w:rPr>
                <w:delText>DC_13A-66A_n260L</w:delText>
              </w:r>
            </w:del>
          </w:p>
          <w:p w14:paraId="1E34D0A9" w14:textId="4F280FD5" w:rsidR="00831B06" w:rsidRPr="00EF5447" w:rsidDel="00146070" w:rsidRDefault="00831B06" w:rsidP="00831B06">
            <w:pPr>
              <w:pStyle w:val="TAC"/>
              <w:rPr>
                <w:del w:id="2022" w:author="Apple" w:date="2021-01-15T13:34:00Z"/>
                <w:lang w:eastAsia="zh-CN"/>
              </w:rPr>
            </w:pPr>
            <w:del w:id="2023" w:author="Apple" w:date="2021-01-15T13:34:00Z">
              <w:r w:rsidRPr="00EF5447" w:rsidDel="00146070">
                <w:rPr>
                  <w:lang w:eastAsia="zh-CN"/>
                </w:rPr>
                <w:delText>DC_13A-66A_n260M</w:delText>
              </w:r>
            </w:del>
          </w:p>
          <w:p w14:paraId="6B35B404" w14:textId="09545712" w:rsidR="00831B06" w:rsidRPr="00EF5447" w:rsidDel="00146070" w:rsidRDefault="00831B06" w:rsidP="00831B06">
            <w:pPr>
              <w:pStyle w:val="TAC"/>
              <w:rPr>
                <w:del w:id="2024" w:author="Apple" w:date="2021-01-15T13:34:00Z"/>
                <w:lang w:eastAsia="zh-CN"/>
              </w:rPr>
            </w:pPr>
            <w:del w:id="2025" w:author="Apple" w:date="2021-01-15T13:34:00Z">
              <w:r w:rsidRPr="00EF5447" w:rsidDel="00146070">
                <w:rPr>
                  <w:lang w:eastAsia="zh-CN"/>
                </w:rPr>
                <w:delText>DC_13A-66A-66A_n260I</w:delText>
              </w:r>
            </w:del>
          </w:p>
          <w:p w14:paraId="0647E861" w14:textId="3C282680" w:rsidR="00831B06" w:rsidRPr="00EF5447" w:rsidDel="00146070" w:rsidRDefault="00831B06" w:rsidP="00831B06">
            <w:pPr>
              <w:pStyle w:val="TAC"/>
              <w:rPr>
                <w:del w:id="2026" w:author="Apple" w:date="2021-01-15T13:34:00Z"/>
                <w:lang w:eastAsia="zh-CN"/>
              </w:rPr>
            </w:pPr>
            <w:del w:id="2027" w:author="Apple" w:date="2021-01-15T13:34:00Z">
              <w:r w:rsidRPr="00EF5447" w:rsidDel="00146070">
                <w:rPr>
                  <w:lang w:eastAsia="zh-CN"/>
                </w:rPr>
                <w:delText>DC_13A-66A-66A_n260J</w:delText>
              </w:r>
            </w:del>
          </w:p>
          <w:p w14:paraId="0FAA8C83" w14:textId="70D6D565" w:rsidR="00831B06" w:rsidRPr="00EF5447" w:rsidDel="00146070" w:rsidRDefault="00831B06" w:rsidP="00831B06">
            <w:pPr>
              <w:pStyle w:val="TAC"/>
              <w:rPr>
                <w:del w:id="2028" w:author="Apple" w:date="2021-01-15T13:34:00Z"/>
                <w:lang w:eastAsia="zh-CN"/>
              </w:rPr>
            </w:pPr>
            <w:del w:id="2029" w:author="Apple" w:date="2021-01-15T13:34:00Z">
              <w:r w:rsidRPr="00EF5447" w:rsidDel="00146070">
                <w:rPr>
                  <w:lang w:eastAsia="zh-CN"/>
                </w:rPr>
                <w:delText>DC_13A-66A-66A_n260K</w:delText>
              </w:r>
            </w:del>
          </w:p>
          <w:p w14:paraId="1CDD24B4" w14:textId="3F08C975" w:rsidR="00831B06" w:rsidRPr="00EF5447" w:rsidDel="00146070" w:rsidRDefault="00831B06" w:rsidP="00831B06">
            <w:pPr>
              <w:pStyle w:val="TAC"/>
              <w:rPr>
                <w:del w:id="2030" w:author="Apple" w:date="2021-01-15T13:34:00Z"/>
                <w:lang w:eastAsia="zh-CN"/>
              </w:rPr>
            </w:pPr>
            <w:del w:id="2031" w:author="Apple" w:date="2021-01-15T13:34:00Z">
              <w:r w:rsidRPr="00EF5447" w:rsidDel="00146070">
                <w:rPr>
                  <w:lang w:eastAsia="zh-CN"/>
                </w:rPr>
                <w:delText>DC_13A-66A-66A_n260L</w:delText>
              </w:r>
            </w:del>
          </w:p>
          <w:p w14:paraId="6AD5E02F" w14:textId="69566880" w:rsidR="00831B06" w:rsidRPr="00EF5447" w:rsidDel="00146070" w:rsidRDefault="00831B06" w:rsidP="00831B06">
            <w:pPr>
              <w:pStyle w:val="TAC"/>
              <w:rPr>
                <w:del w:id="2032" w:author="Apple" w:date="2021-01-15T13:34:00Z"/>
                <w:rFonts w:cs="Arial"/>
                <w:color w:val="000000"/>
                <w:szCs w:val="18"/>
                <w:lang w:eastAsia="zh-CN"/>
              </w:rPr>
            </w:pPr>
            <w:del w:id="2033" w:author="Apple" w:date="2021-01-15T13:34:00Z">
              <w:r w:rsidRPr="00EF5447" w:rsidDel="00146070">
                <w:rPr>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066044" w14:textId="51B706CF" w:rsidR="00831B06" w:rsidRPr="00EF5447" w:rsidDel="00146070" w:rsidRDefault="00831B06" w:rsidP="00831B06">
            <w:pPr>
              <w:pStyle w:val="TAC"/>
              <w:rPr>
                <w:del w:id="2034" w:author="Apple" w:date="2021-01-15T13:34:00Z"/>
                <w:lang w:eastAsia="zh-CN"/>
              </w:rPr>
            </w:pPr>
            <w:del w:id="2035" w:author="Apple" w:date="2021-01-15T13:34:00Z">
              <w:r w:rsidRPr="00EF5447" w:rsidDel="00146070">
                <w:rPr>
                  <w:lang w:eastAsia="zh-CN"/>
                </w:rPr>
                <w:delText>DC_13A_n260I</w:delText>
              </w:r>
            </w:del>
          </w:p>
          <w:p w14:paraId="51A7C77A" w14:textId="3D799E7B" w:rsidR="00831B06" w:rsidRPr="00EF5447" w:rsidDel="00146070" w:rsidRDefault="00831B06" w:rsidP="00831B06">
            <w:pPr>
              <w:pStyle w:val="TAC"/>
              <w:rPr>
                <w:del w:id="2036" w:author="Apple" w:date="2021-01-15T13:34:00Z"/>
                <w:rFonts w:cs="Arial"/>
                <w:color w:val="000000"/>
                <w:szCs w:val="18"/>
                <w:lang w:eastAsia="zh-CN"/>
              </w:rPr>
            </w:pPr>
            <w:del w:id="2037" w:author="Apple" w:date="2021-01-15T13:34:00Z">
              <w:r w:rsidRPr="00EF5447" w:rsidDel="00146070">
                <w:rPr>
                  <w:lang w:eastAsia="zh-CN"/>
                </w:rPr>
                <w:delText>DC_66A_n260I</w:delText>
              </w:r>
            </w:del>
          </w:p>
        </w:tc>
      </w:tr>
      <w:tr w:rsidR="00831B06" w:rsidRPr="00EF5447" w14:paraId="0612F06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FBE2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w:t>
            </w:r>
          </w:p>
          <w:p w14:paraId="6ABFC96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w:t>
            </w:r>
          </w:p>
          <w:p w14:paraId="5A9EFE7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DC_13A-66A-66A_n261H</w:t>
            </w:r>
          </w:p>
          <w:p w14:paraId="2095DB7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DC_13A-66A-66A_n261I</w:t>
            </w:r>
          </w:p>
          <w:p w14:paraId="3011978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DC_13A-66A-66A_n261J</w:t>
            </w:r>
          </w:p>
          <w:p w14:paraId="2DEF2FC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DC_13A-66A-66A_n261K</w:t>
            </w:r>
          </w:p>
          <w:p w14:paraId="4C097475"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DC_13A-66A-66A_n261L</w:t>
            </w:r>
          </w:p>
          <w:p w14:paraId="21C5940F" w14:textId="77777777" w:rsidR="00831B06" w:rsidRPr="00EF5447" w:rsidRDefault="00831B06" w:rsidP="00831B06">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CDB7F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DC_13A_n261A</w:t>
            </w:r>
          </w:p>
          <w:p w14:paraId="31A4E821" w14:textId="77777777" w:rsidR="00831B06" w:rsidRDefault="00831B06" w:rsidP="00831B06">
            <w:pPr>
              <w:pStyle w:val="TAC"/>
              <w:rPr>
                <w:ins w:id="2038" w:author="Apple" w:date="2021-01-15T13:37:00Z"/>
                <w:rFonts w:cs="Arial"/>
                <w:color w:val="000000"/>
                <w:szCs w:val="18"/>
                <w:lang w:eastAsia="zh-CN"/>
              </w:rPr>
            </w:pPr>
            <w:r w:rsidRPr="00EF5447">
              <w:rPr>
                <w:rFonts w:cs="Arial"/>
                <w:color w:val="000000"/>
                <w:szCs w:val="18"/>
                <w:lang w:eastAsia="zh-CN"/>
              </w:rPr>
              <w:t>DC_66A_n261A</w:t>
            </w:r>
          </w:p>
          <w:p w14:paraId="1E6A10C2" w14:textId="77777777" w:rsidR="00146070" w:rsidRPr="00EF5447" w:rsidRDefault="00146070" w:rsidP="00146070">
            <w:pPr>
              <w:pStyle w:val="TAC"/>
              <w:rPr>
                <w:ins w:id="2039" w:author="Apple" w:date="2021-01-15T13:37:00Z"/>
                <w:lang w:eastAsia="zh-CN"/>
              </w:rPr>
            </w:pPr>
            <w:ins w:id="2040" w:author="Apple" w:date="2021-01-15T13:37:00Z">
              <w:r w:rsidRPr="00EF5447">
                <w:rPr>
                  <w:lang w:eastAsia="zh-CN"/>
                </w:rPr>
                <w:t>DC_13A_n261G</w:t>
              </w:r>
            </w:ins>
          </w:p>
          <w:p w14:paraId="38477336" w14:textId="77777777" w:rsidR="00146070" w:rsidRDefault="00146070" w:rsidP="00146070">
            <w:pPr>
              <w:pStyle w:val="TAC"/>
              <w:rPr>
                <w:ins w:id="2041" w:author="Apple" w:date="2021-01-15T13:37:00Z"/>
                <w:lang w:eastAsia="zh-CN"/>
              </w:rPr>
            </w:pPr>
            <w:ins w:id="2042" w:author="Apple" w:date="2021-01-15T13:37:00Z">
              <w:r w:rsidRPr="00EF5447">
                <w:rPr>
                  <w:lang w:eastAsia="zh-CN"/>
                </w:rPr>
                <w:t>DC_66A_n261G</w:t>
              </w:r>
            </w:ins>
          </w:p>
          <w:p w14:paraId="281BA08E" w14:textId="77777777" w:rsidR="00146070" w:rsidRPr="00EF5447" w:rsidRDefault="00146070" w:rsidP="00146070">
            <w:pPr>
              <w:pStyle w:val="TAC"/>
              <w:rPr>
                <w:ins w:id="2043" w:author="Apple" w:date="2021-01-15T13:37:00Z"/>
                <w:lang w:eastAsia="zh-CN"/>
              </w:rPr>
            </w:pPr>
            <w:ins w:id="2044" w:author="Apple" w:date="2021-01-15T13:37:00Z">
              <w:r w:rsidRPr="00EF5447">
                <w:rPr>
                  <w:lang w:eastAsia="zh-CN"/>
                </w:rPr>
                <w:t>DC_13A_n261H</w:t>
              </w:r>
            </w:ins>
          </w:p>
          <w:p w14:paraId="52D64BBF" w14:textId="77777777" w:rsidR="00146070" w:rsidRDefault="00146070" w:rsidP="00146070">
            <w:pPr>
              <w:pStyle w:val="TAC"/>
              <w:rPr>
                <w:ins w:id="2045" w:author="Apple" w:date="2021-01-15T13:38:00Z"/>
                <w:lang w:eastAsia="zh-CN"/>
              </w:rPr>
            </w:pPr>
            <w:ins w:id="2046" w:author="Apple" w:date="2021-01-15T13:37:00Z">
              <w:r w:rsidRPr="00EF5447">
                <w:rPr>
                  <w:lang w:eastAsia="zh-CN"/>
                </w:rPr>
                <w:t>DC_66A_n261H</w:t>
              </w:r>
            </w:ins>
          </w:p>
          <w:p w14:paraId="0224C57E" w14:textId="77777777" w:rsidR="00146070" w:rsidRPr="00EF5447" w:rsidRDefault="00146070" w:rsidP="00146070">
            <w:pPr>
              <w:pStyle w:val="TAC"/>
              <w:rPr>
                <w:ins w:id="2047" w:author="Apple" w:date="2021-01-15T13:38:00Z"/>
                <w:lang w:eastAsia="zh-CN"/>
              </w:rPr>
            </w:pPr>
            <w:ins w:id="2048" w:author="Apple" w:date="2021-01-15T13:38:00Z">
              <w:r w:rsidRPr="00EF5447">
                <w:rPr>
                  <w:lang w:eastAsia="zh-CN"/>
                </w:rPr>
                <w:t>DC_13A_n261I</w:t>
              </w:r>
            </w:ins>
          </w:p>
          <w:p w14:paraId="7617B1F5" w14:textId="57B923DA" w:rsidR="00146070" w:rsidRPr="00EF5447" w:rsidRDefault="00146070" w:rsidP="00146070">
            <w:pPr>
              <w:pStyle w:val="TAC"/>
              <w:rPr>
                <w:noProof/>
                <w:lang w:eastAsia="zh-CN"/>
              </w:rPr>
            </w:pPr>
            <w:ins w:id="2049" w:author="Apple" w:date="2021-01-15T13:38:00Z">
              <w:r w:rsidRPr="00EF5447">
                <w:rPr>
                  <w:lang w:eastAsia="zh-CN"/>
                </w:rPr>
                <w:t>DC_66A_n261I</w:t>
              </w:r>
            </w:ins>
          </w:p>
        </w:tc>
      </w:tr>
      <w:tr w:rsidR="00831B06" w:rsidRPr="00EF5447" w14:paraId="79B8D19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9E5925" w14:textId="77777777" w:rsidR="00831B06" w:rsidRPr="00EF5447" w:rsidRDefault="00831B06" w:rsidP="00831B06">
            <w:pPr>
              <w:pStyle w:val="TAC"/>
              <w:rPr>
                <w:lang w:eastAsia="zh-CN"/>
              </w:rPr>
            </w:pPr>
            <w:r w:rsidRPr="00EF5447">
              <w:rPr>
                <w:lang w:eastAsia="zh-CN"/>
              </w:rPr>
              <w:t>DC_13A-66A_n261A</w:t>
            </w:r>
          </w:p>
          <w:p w14:paraId="18CEA83A" w14:textId="77777777" w:rsidR="00831B06" w:rsidRPr="00EF5447" w:rsidRDefault="00831B06" w:rsidP="00831B06">
            <w:pPr>
              <w:pStyle w:val="TAC"/>
              <w:rPr>
                <w:lang w:eastAsia="zh-CN"/>
              </w:rPr>
            </w:pPr>
            <w:r w:rsidRPr="00EF5447">
              <w:rPr>
                <w:lang w:eastAsia="zh-CN"/>
              </w:rPr>
              <w:t>DC_13A-66A_n261G</w:t>
            </w:r>
          </w:p>
          <w:p w14:paraId="4B186CFF" w14:textId="77777777" w:rsidR="00831B06" w:rsidRPr="00EF5447" w:rsidRDefault="00831B06" w:rsidP="00831B06">
            <w:pPr>
              <w:pStyle w:val="TAC"/>
              <w:rPr>
                <w:lang w:eastAsia="zh-CN"/>
              </w:rPr>
            </w:pPr>
            <w:r w:rsidRPr="00EF5447">
              <w:rPr>
                <w:lang w:eastAsia="zh-CN"/>
              </w:rPr>
              <w:t>DC_13A-66A_n261H</w:t>
            </w:r>
          </w:p>
          <w:p w14:paraId="031A47C2" w14:textId="77777777" w:rsidR="00831B06" w:rsidRPr="00EF5447" w:rsidRDefault="00831B06" w:rsidP="00831B06">
            <w:pPr>
              <w:pStyle w:val="TAC"/>
              <w:rPr>
                <w:lang w:eastAsia="zh-CN"/>
              </w:rPr>
            </w:pPr>
            <w:r w:rsidRPr="00EF5447">
              <w:rPr>
                <w:lang w:eastAsia="zh-CN"/>
              </w:rPr>
              <w:t>DC_13A-66A_n261I</w:t>
            </w:r>
          </w:p>
          <w:p w14:paraId="223F9E24" w14:textId="77777777" w:rsidR="00831B06" w:rsidRPr="00EF5447" w:rsidRDefault="00831B06" w:rsidP="00831B06">
            <w:pPr>
              <w:pStyle w:val="TAC"/>
              <w:rPr>
                <w:lang w:eastAsia="zh-CN"/>
              </w:rPr>
            </w:pPr>
            <w:r w:rsidRPr="00EF5447">
              <w:rPr>
                <w:lang w:eastAsia="zh-CN"/>
              </w:rPr>
              <w:t>DC_13A-66A_n261J</w:t>
            </w:r>
          </w:p>
          <w:p w14:paraId="7DA29B8D" w14:textId="77777777" w:rsidR="00831B06" w:rsidRPr="00EF5447" w:rsidRDefault="00831B06" w:rsidP="00831B06">
            <w:pPr>
              <w:pStyle w:val="TAC"/>
              <w:rPr>
                <w:lang w:eastAsia="zh-CN"/>
              </w:rPr>
            </w:pPr>
            <w:r w:rsidRPr="00EF5447">
              <w:rPr>
                <w:lang w:eastAsia="zh-CN"/>
              </w:rPr>
              <w:t>DC_13A-66A_n261K</w:t>
            </w:r>
          </w:p>
          <w:p w14:paraId="62366436" w14:textId="77777777" w:rsidR="00831B06" w:rsidRPr="00EF5447" w:rsidRDefault="00831B06" w:rsidP="00831B06">
            <w:pPr>
              <w:pStyle w:val="TAC"/>
              <w:rPr>
                <w:lang w:eastAsia="zh-CN"/>
              </w:rPr>
            </w:pPr>
            <w:r w:rsidRPr="00EF5447">
              <w:rPr>
                <w:lang w:eastAsia="zh-CN"/>
              </w:rPr>
              <w:t>DC_13A-66A_n261L</w:t>
            </w:r>
          </w:p>
          <w:p w14:paraId="5BAF4C59" w14:textId="77777777" w:rsidR="00831B06" w:rsidRPr="00EF5447" w:rsidRDefault="00831B06" w:rsidP="00831B06">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0DF46" w14:textId="77777777" w:rsidR="00831B06" w:rsidRPr="00EF5447" w:rsidRDefault="00831B06" w:rsidP="00831B06">
            <w:pPr>
              <w:pStyle w:val="TAC"/>
              <w:rPr>
                <w:lang w:eastAsia="zh-CN"/>
              </w:rPr>
            </w:pPr>
            <w:r w:rsidRPr="00EF5447">
              <w:rPr>
                <w:lang w:eastAsia="zh-CN"/>
              </w:rPr>
              <w:t>DC_13A_n261A</w:t>
            </w:r>
          </w:p>
          <w:p w14:paraId="57A64CA5" w14:textId="77777777" w:rsidR="00831B06" w:rsidRDefault="00831B06" w:rsidP="00831B06">
            <w:pPr>
              <w:pStyle w:val="TAC"/>
              <w:rPr>
                <w:ins w:id="2050" w:author="Apple" w:date="2021-01-15T13:37:00Z"/>
                <w:lang w:eastAsia="zh-CN"/>
              </w:rPr>
            </w:pPr>
            <w:r w:rsidRPr="00EF5447">
              <w:rPr>
                <w:lang w:eastAsia="zh-CN"/>
              </w:rPr>
              <w:t>DC_66A_n261A</w:t>
            </w:r>
          </w:p>
          <w:p w14:paraId="21D7491C" w14:textId="77777777" w:rsidR="00146070" w:rsidRPr="00EF5447" w:rsidRDefault="00146070" w:rsidP="00146070">
            <w:pPr>
              <w:pStyle w:val="TAC"/>
              <w:rPr>
                <w:ins w:id="2051" w:author="Apple" w:date="2021-01-15T13:37:00Z"/>
                <w:lang w:eastAsia="zh-CN"/>
              </w:rPr>
            </w:pPr>
            <w:ins w:id="2052" w:author="Apple" w:date="2021-01-15T13:37:00Z">
              <w:r w:rsidRPr="00EF5447">
                <w:rPr>
                  <w:lang w:eastAsia="zh-CN"/>
                </w:rPr>
                <w:t>DC_13A_n261G</w:t>
              </w:r>
            </w:ins>
          </w:p>
          <w:p w14:paraId="04E09A83" w14:textId="77777777" w:rsidR="00146070" w:rsidRDefault="00146070" w:rsidP="00146070">
            <w:pPr>
              <w:pStyle w:val="TAC"/>
              <w:rPr>
                <w:ins w:id="2053" w:author="Apple" w:date="2021-01-15T13:37:00Z"/>
                <w:lang w:eastAsia="zh-CN"/>
              </w:rPr>
            </w:pPr>
            <w:ins w:id="2054" w:author="Apple" w:date="2021-01-15T13:37:00Z">
              <w:r w:rsidRPr="00EF5447">
                <w:rPr>
                  <w:lang w:eastAsia="zh-CN"/>
                </w:rPr>
                <w:t>DC_66A_n261G</w:t>
              </w:r>
            </w:ins>
          </w:p>
          <w:p w14:paraId="3794462B" w14:textId="77777777" w:rsidR="00146070" w:rsidRPr="00EF5447" w:rsidRDefault="00146070" w:rsidP="00146070">
            <w:pPr>
              <w:pStyle w:val="TAC"/>
              <w:rPr>
                <w:ins w:id="2055" w:author="Apple" w:date="2021-01-15T13:37:00Z"/>
                <w:lang w:eastAsia="zh-CN"/>
              </w:rPr>
            </w:pPr>
            <w:ins w:id="2056" w:author="Apple" w:date="2021-01-15T13:37:00Z">
              <w:r w:rsidRPr="00EF5447">
                <w:rPr>
                  <w:lang w:eastAsia="zh-CN"/>
                </w:rPr>
                <w:t>DC_13A_n261H</w:t>
              </w:r>
            </w:ins>
          </w:p>
          <w:p w14:paraId="1A96CE7A" w14:textId="77777777" w:rsidR="00146070" w:rsidRDefault="00146070" w:rsidP="00146070">
            <w:pPr>
              <w:pStyle w:val="TAC"/>
              <w:rPr>
                <w:ins w:id="2057" w:author="Apple" w:date="2021-01-15T13:38:00Z"/>
                <w:lang w:eastAsia="zh-CN"/>
              </w:rPr>
            </w:pPr>
            <w:ins w:id="2058" w:author="Apple" w:date="2021-01-15T13:37:00Z">
              <w:r w:rsidRPr="00EF5447">
                <w:rPr>
                  <w:lang w:eastAsia="zh-CN"/>
                </w:rPr>
                <w:t>DC_66A_n261H</w:t>
              </w:r>
            </w:ins>
          </w:p>
          <w:p w14:paraId="267BE55B" w14:textId="77777777" w:rsidR="00146070" w:rsidRPr="00EF5447" w:rsidRDefault="00146070" w:rsidP="00146070">
            <w:pPr>
              <w:pStyle w:val="TAC"/>
              <w:rPr>
                <w:ins w:id="2059" w:author="Apple" w:date="2021-01-15T13:38:00Z"/>
                <w:lang w:eastAsia="zh-CN"/>
              </w:rPr>
            </w:pPr>
            <w:ins w:id="2060" w:author="Apple" w:date="2021-01-15T13:38:00Z">
              <w:r w:rsidRPr="00EF5447">
                <w:rPr>
                  <w:lang w:eastAsia="zh-CN"/>
                </w:rPr>
                <w:t>DC_13A_n261I</w:t>
              </w:r>
            </w:ins>
          </w:p>
          <w:p w14:paraId="755284AD" w14:textId="7A1AA607" w:rsidR="00146070" w:rsidRPr="00EF5447" w:rsidRDefault="00146070" w:rsidP="00146070">
            <w:pPr>
              <w:pStyle w:val="TAC"/>
              <w:rPr>
                <w:rFonts w:cs="Arial"/>
                <w:color w:val="000000"/>
                <w:szCs w:val="18"/>
                <w:lang w:eastAsia="zh-CN"/>
              </w:rPr>
            </w:pPr>
            <w:ins w:id="2061" w:author="Apple" w:date="2021-01-15T13:38:00Z">
              <w:r w:rsidRPr="00EF5447">
                <w:rPr>
                  <w:lang w:eastAsia="zh-CN"/>
                </w:rPr>
                <w:t>DC_66A_n261I</w:t>
              </w:r>
            </w:ins>
          </w:p>
        </w:tc>
      </w:tr>
      <w:tr w:rsidR="00831B06" w:rsidRPr="00EF5447" w14:paraId="0CF95C8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4E5C1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lastRenderedPageBreak/>
              <w:t>DC_13A-66A_n261(2A)</w:t>
            </w:r>
          </w:p>
          <w:p w14:paraId="5330838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DC_13A-66A_n261(3A)</w:t>
            </w:r>
          </w:p>
          <w:p w14:paraId="073388D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DC_13A-66A_n261(4A)</w:t>
            </w:r>
          </w:p>
          <w:p w14:paraId="5F15B16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DC_13A-66A_n261(2G)</w:t>
            </w:r>
          </w:p>
          <w:p w14:paraId="5E432AE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DC_13A-66A_n261(2H)</w:t>
            </w:r>
          </w:p>
          <w:p w14:paraId="51D10CF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w:t>
            </w:r>
          </w:p>
          <w:p w14:paraId="5BEB835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DC_13A-66A_n261(A-H)</w:t>
            </w:r>
          </w:p>
          <w:p w14:paraId="751BC85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DC_13A-66A_n261(A-I)</w:t>
            </w:r>
          </w:p>
          <w:p w14:paraId="45E0F8C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DC_13A-66A_n261(A-J)</w:t>
            </w:r>
          </w:p>
          <w:p w14:paraId="62B6035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DC_13A-66A_n261(A-K)</w:t>
            </w:r>
          </w:p>
          <w:p w14:paraId="7BAA771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DC_13A-66A_n261(A-L)</w:t>
            </w:r>
          </w:p>
          <w:p w14:paraId="55A7BBC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DC_13A-66A_n261(A-2G)</w:t>
            </w:r>
          </w:p>
          <w:p w14:paraId="1EDC402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DC_13A-66A_n261(A-G-H)</w:t>
            </w:r>
          </w:p>
          <w:p w14:paraId="0294DC4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DC_13A-66A_n261(A-G-I)</w:t>
            </w:r>
          </w:p>
          <w:p w14:paraId="23D247D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DC_13A-66A_n261(2A-G)</w:t>
            </w:r>
          </w:p>
          <w:p w14:paraId="5519B1C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DC_13A-66A_n261(2A-H)</w:t>
            </w:r>
          </w:p>
          <w:p w14:paraId="55C53CF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DC_13A-66A_n261(2A-I)</w:t>
            </w:r>
          </w:p>
          <w:p w14:paraId="0AC183C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DC_13A-66A_n261(3A-G)</w:t>
            </w:r>
          </w:p>
          <w:p w14:paraId="3CE89F1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DC_13A-66A_n261(G-H)</w:t>
            </w:r>
          </w:p>
          <w:p w14:paraId="432CFC1E"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DC_13A-66A_n261(G-I)</w:t>
            </w:r>
          </w:p>
          <w:p w14:paraId="2FD0E9E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DC_13A-66A_n261(G-J)</w:t>
            </w:r>
          </w:p>
          <w:p w14:paraId="7CAA4F6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DC_13A-66A_n261(H-I)</w:t>
            </w:r>
          </w:p>
          <w:p w14:paraId="2CB538B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w:t>
            </w:r>
          </w:p>
          <w:p w14:paraId="3F4DF96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DC_13A-66A-66A_n261(3A)</w:t>
            </w:r>
          </w:p>
          <w:p w14:paraId="2D66E43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DC_13A-66A-66A_n261(4A)</w:t>
            </w:r>
          </w:p>
          <w:p w14:paraId="5F4D604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DC_13A-66A-66A_n261(2G)</w:t>
            </w:r>
          </w:p>
          <w:p w14:paraId="367459C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DC_13A-66A-66A_n261(2H)</w:t>
            </w:r>
          </w:p>
          <w:p w14:paraId="28A48E5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w:t>
            </w:r>
          </w:p>
          <w:p w14:paraId="4BF58D2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DC_13A-66A-66A_n261(A-H)</w:t>
            </w:r>
          </w:p>
          <w:p w14:paraId="2634DA1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DC_13A-66A-66A_n261(A-I)</w:t>
            </w:r>
          </w:p>
          <w:p w14:paraId="549EDAA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DC_13A-66A-66A_n261(A-J)</w:t>
            </w:r>
          </w:p>
          <w:p w14:paraId="6D36102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DC_13A-66A-66A_n261(A-K)</w:t>
            </w:r>
          </w:p>
          <w:p w14:paraId="4E1694D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DC_13A-66A-66A_n261(A-L)</w:t>
            </w:r>
          </w:p>
          <w:p w14:paraId="5357D81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DC_13A-66A-66A_n261(A-2G)</w:t>
            </w:r>
          </w:p>
          <w:p w14:paraId="6C09ACB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DC_13A-66A-66A_n261(A-G-H)</w:t>
            </w:r>
          </w:p>
          <w:p w14:paraId="4A34CC5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DC_13A-66A-66A_n261(A-G-I)</w:t>
            </w:r>
          </w:p>
          <w:p w14:paraId="668F0A6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DC_13A-66A-66A_n261(2A-G)</w:t>
            </w:r>
          </w:p>
          <w:p w14:paraId="188FF0F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DC_13A-66A-66A_n261(2A-H)</w:t>
            </w:r>
          </w:p>
          <w:p w14:paraId="651CB0E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DC_13A-66A-66A_n261(2A-I)</w:t>
            </w:r>
          </w:p>
          <w:p w14:paraId="18BBD1C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DC_13A-66A-66A_n261(3A-G)</w:t>
            </w:r>
          </w:p>
          <w:p w14:paraId="786BB82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DC_13A-66A-66A_n261(G-H)</w:t>
            </w:r>
          </w:p>
          <w:p w14:paraId="5784897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DC_13A-66A-66A_n261(G-I)</w:t>
            </w:r>
          </w:p>
          <w:p w14:paraId="129B214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DC_13A-66A-66A_n261(G-J)</w:t>
            </w:r>
          </w:p>
          <w:p w14:paraId="64597D35" w14:textId="77777777" w:rsidR="00831B06" w:rsidRPr="00EF5447" w:rsidRDefault="00831B06" w:rsidP="00831B06">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254C3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DC_13A_n261A</w:t>
            </w:r>
          </w:p>
          <w:p w14:paraId="52F101B5" w14:textId="77777777" w:rsidR="00146070" w:rsidRDefault="00831B06" w:rsidP="00146070">
            <w:pPr>
              <w:pStyle w:val="TAC"/>
              <w:rPr>
                <w:ins w:id="2062" w:author="Apple" w:date="2021-01-15T13:39:00Z"/>
                <w:lang w:eastAsia="zh-CN"/>
              </w:rPr>
            </w:pPr>
            <w:r w:rsidRPr="00EF5447">
              <w:rPr>
                <w:rFonts w:cs="Arial"/>
                <w:color w:val="000000"/>
                <w:szCs w:val="18"/>
                <w:lang w:eastAsia="zh-CN"/>
              </w:rPr>
              <w:t>DC_66A_n261A</w:t>
            </w:r>
          </w:p>
          <w:p w14:paraId="02DB668F" w14:textId="77777777" w:rsidR="00146070" w:rsidRPr="00EF5447" w:rsidRDefault="00146070" w:rsidP="00146070">
            <w:pPr>
              <w:pStyle w:val="TAC"/>
              <w:rPr>
                <w:ins w:id="2063" w:author="Apple" w:date="2021-01-15T13:39:00Z"/>
                <w:lang w:eastAsia="zh-CN"/>
              </w:rPr>
            </w:pPr>
            <w:ins w:id="2064" w:author="Apple" w:date="2021-01-15T13:39:00Z">
              <w:r w:rsidRPr="00EF5447">
                <w:rPr>
                  <w:lang w:eastAsia="zh-CN"/>
                </w:rPr>
                <w:t>DC_13A_n261G</w:t>
              </w:r>
            </w:ins>
          </w:p>
          <w:p w14:paraId="35FA1B58" w14:textId="77777777" w:rsidR="00146070" w:rsidRDefault="00146070" w:rsidP="00146070">
            <w:pPr>
              <w:pStyle w:val="TAC"/>
              <w:rPr>
                <w:ins w:id="2065" w:author="Apple" w:date="2021-01-15T13:39:00Z"/>
                <w:lang w:eastAsia="zh-CN"/>
              </w:rPr>
            </w:pPr>
            <w:ins w:id="2066" w:author="Apple" w:date="2021-01-15T13:39:00Z">
              <w:r w:rsidRPr="00EF5447">
                <w:rPr>
                  <w:lang w:eastAsia="zh-CN"/>
                </w:rPr>
                <w:t>DC_66A_n261G</w:t>
              </w:r>
            </w:ins>
          </w:p>
          <w:p w14:paraId="56F7DCEE" w14:textId="77777777" w:rsidR="00146070" w:rsidRPr="00EF5447" w:rsidRDefault="00146070" w:rsidP="00146070">
            <w:pPr>
              <w:pStyle w:val="TAC"/>
              <w:rPr>
                <w:ins w:id="2067" w:author="Apple" w:date="2021-01-15T13:39:00Z"/>
                <w:lang w:eastAsia="zh-CN"/>
              </w:rPr>
            </w:pPr>
            <w:ins w:id="2068" w:author="Apple" w:date="2021-01-15T13:39:00Z">
              <w:r w:rsidRPr="00EF5447">
                <w:rPr>
                  <w:lang w:eastAsia="zh-CN"/>
                </w:rPr>
                <w:t>DC_13A_n261H</w:t>
              </w:r>
            </w:ins>
          </w:p>
          <w:p w14:paraId="7DE37EC2" w14:textId="77777777" w:rsidR="00146070" w:rsidRDefault="00146070" w:rsidP="00146070">
            <w:pPr>
              <w:pStyle w:val="TAC"/>
              <w:rPr>
                <w:ins w:id="2069" w:author="Apple" w:date="2021-01-15T13:39:00Z"/>
                <w:lang w:eastAsia="zh-CN"/>
              </w:rPr>
            </w:pPr>
            <w:ins w:id="2070" w:author="Apple" w:date="2021-01-15T13:39:00Z">
              <w:r w:rsidRPr="00EF5447">
                <w:rPr>
                  <w:lang w:eastAsia="zh-CN"/>
                </w:rPr>
                <w:t>DC_66A_n261H</w:t>
              </w:r>
            </w:ins>
          </w:p>
          <w:p w14:paraId="1B82D2B0" w14:textId="77777777" w:rsidR="00146070" w:rsidRPr="00EF5447" w:rsidRDefault="00146070" w:rsidP="00146070">
            <w:pPr>
              <w:pStyle w:val="TAC"/>
              <w:rPr>
                <w:ins w:id="2071" w:author="Apple" w:date="2021-01-15T13:39:00Z"/>
                <w:lang w:eastAsia="zh-CN"/>
              </w:rPr>
            </w:pPr>
            <w:ins w:id="2072" w:author="Apple" w:date="2021-01-15T13:39:00Z">
              <w:r w:rsidRPr="00EF5447">
                <w:rPr>
                  <w:lang w:eastAsia="zh-CN"/>
                </w:rPr>
                <w:t>DC_13A_n261I</w:t>
              </w:r>
            </w:ins>
          </w:p>
          <w:p w14:paraId="29E9E4C0" w14:textId="04D9674F" w:rsidR="00831B06" w:rsidRPr="00EF5447" w:rsidRDefault="00146070" w:rsidP="00146070">
            <w:pPr>
              <w:pStyle w:val="TAC"/>
              <w:rPr>
                <w:noProof/>
                <w:lang w:eastAsia="zh-CN"/>
              </w:rPr>
            </w:pPr>
            <w:ins w:id="2073" w:author="Apple" w:date="2021-01-15T13:39:00Z">
              <w:r w:rsidRPr="00EF5447">
                <w:rPr>
                  <w:lang w:eastAsia="zh-CN"/>
                </w:rPr>
                <w:t>DC_66A_n261I</w:t>
              </w:r>
            </w:ins>
          </w:p>
        </w:tc>
      </w:tr>
      <w:tr w:rsidR="00831B06" w:rsidRPr="00EF5447" w:rsidDel="00146070" w14:paraId="5F44E480" w14:textId="2957AF4C" w:rsidTr="00C620E0">
        <w:trPr>
          <w:trHeight w:val="187"/>
          <w:jc w:val="center"/>
          <w:del w:id="2074" w:author="Apple" w:date="2021-01-15T13: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5EE15C" w14:textId="329823DA" w:rsidR="00831B06" w:rsidRPr="00EF5447" w:rsidDel="00146070" w:rsidRDefault="00831B06" w:rsidP="00831B06">
            <w:pPr>
              <w:pStyle w:val="TAC"/>
              <w:rPr>
                <w:del w:id="2075" w:author="Apple" w:date="2021-01-15T13:37:00Z"/>
                <w:lang w:eastAsia="zh-CN"/>
              </w:rPr>
            </w:pPr>
            <w:del w:id="2076" w:author="Apple" w:date="2021-01-15T13:37:00Z">
              <w:r w:rsidRPr="00EF5447" w:rsidDel="00146070">
                <w:rPr>
                  <w:lang w:eastAsia="zh-CN"/>
                </w:rPr>
                <w:lastRenderedPageBreak/>
                <w:delText>DC_13A-66A_n261I</w:delText>
              </w:r>
            </w:del>
          </w:p>
          <w:p w14:paraId="33F8631C" w14:textId="6183BAC3" w:rsidR="00831B06" w:rsidRPr="00EF5447" w:rsidDel="00146070" w:rsidRDefault="00831B06" w:rsidP="00831B06">
            <w:pPr>
              <w:pStyle w:val="TAC"/>
              <w:rPr>
                <w:del w:id="2077" w:author="Apple" w:date="2021-01-15T13:37:00Z"/>
                <w:lang w:eastAsia="zh-CN"/>
              </w:rPr>
            </w:pPr>
            <w:del w:id="2078" w:author="Apple" w:date="2021-01-15T13:37:00Z">
              <w:r w:rsidRPr="00EF5447" w:rsidDel="00146070">
                <w:rPr>
                  <w:lang w:eastAsia="zh-CN"/>
                </w:rPr>
                <w:delText>DC_13A-66A_n261J</w:delText>
              </w:r>
            </w:del>
          </w:p>
          <w:p w14:paraId="5AFEF719" w14:textId="5321A79C" w:rsidR="00831B06" w:rsidRPr="00EF5447" w:rsidDel="00146070" w:rsidRDefault="00831B06" w:rsidP="00831B06">
            <w:pPr>
              <w:pStyle w:val="TAC"/>
              <w:rPr>
                <w:del w:id="2079" w:author="Apple" w:date="2021-01-15T13:37:00Z"/>
                <w:lang w:eastAsia="zh-CN"/>
              </w:rPr>
            </w:pPr>
            <w:del w:id="2080" w:author="Apple" w:date="2021-01-15T13:37:00Z">
              <w:r w:rsidRPr="00EF5447" w:rsidDel="00146070">
                <w:rPr>
                  <w:lang w:eastAsia="zh-CN"/>
                </w:rPr>
                <w:delText>DC_13A-66A_n261K</w:delText>
              </w:r>
            </w:del>
          </w:p>
          <w:p w14:paraId="025A5054" w14:textId="0EF5C042" w:rsidR="00831B06" w:rsidRPr="00EF5447" w:rsidDel="00146070" w:rsidRDefault="00831B06" w:rsidP="00831B06">
            <w:pPr>
              <w:pStyle w:val="TAC"/>
              <w:rPr>
                <w:del w:id="2081" w:author="Apple" w:date="2021-01-15T13:37:00Z"/>
                <w:lang w:eastAsia="zh-CN"/>
              </w:rPr>
            </w:pPr>
            <w:del w:id="2082" w:author="Apple" w:date="2021-01-15T13:37:00Z">
              <w:r w:rsidRPr="00EF5447" w:rsidDel="00146070">
                <w:rPr>
                  <w:lang w:eastAsia="zh-CN"/>
                </w:rPr>
                <w:delText>DC_13A-66A_n261L</w:delText>
              </w:r>
            </w:del>
          </w:p>
          <w:p w14:paraId="5DC85C9D" w14:textId="3879C572" w:rsidR="00831B06" w:rsidRPr="00EF5447" w:rsidDel="00146070" w:rsidRDefault="00831B06" w:rsidP="00831B06">
            <w:pPr>
              <w:pStyle w:val="TAC"/>
              <w:rPr>
                <w:del w:id="2083" w:author="Apple" w:date="2021-01-15T13:37:00Z"/>
                <w:rFonts w:cs="Arial"/>
                <w:color w:val="000000"/>
                <w:szCs w:val="18"/>
                <w:lang w:eastAsia="zh-CN"/>
              </w:rPr>
            </w:pPr>
            <w:del w:id="2084" w:author="Apple" w:date="2021-01-15T13:37:00Z">
              <w:r w:rsidRPr="00EF5447" w:rsidDel="00146070">
                <w:rPr>
                  <w:lang w:eastAsia="zh-CN"/>
                </w:rPr>
                <w:delText>DC_13A-66A_n261M</w:delText>
              </w:r>
            </w:del>
          </w:p>
          <w:p w14:paraId="6A95D26B" w14:textId="1E43BD62" w:rsidR="00831B06" w:rsidRPr="00EF5447" w:rsidDel="00146070" w:rsidRDefault="00831B06" w:rsidP="00831B06">
            <w:pPr>
              <w:pStyle w:val="TAC"/>
              <w:rPr>
                <w:del w:id="2085" w:author="Apple" w:date="2021-01-15T13:37:00Z"/>
                <w:rFonts w:cs="Arial"/>
                <w:color w:val="000000"/>
                <w:szCs w:val="18"/>
                <w:lang w:eastAsia="zh-CN"/>
              </w:rPr>
            </w:pPr>
            <w:del w:id="2086" w:author="Apple" w:date="2021-01-15T13:37:00Z">
              <w:r w:rsidRPr="00EF5447" w:rsidDel="00146070">
                <w:rPr>
                  <w:rFonts w:cs="Arial"/>
                  <w:color w:val="000000"/>
                  <w:szCs w:val="18"/>
                  <w:lang w:eastAsia="zh-CN"/>
                </w:rPr>
                <w:delText>DC_13A-66A-66A_n261I</w:delText>
              </w:r>
            </w:del>
          </w:p>
          <w:p w14:paraId="10B64C7C" w14:textId="516F5EC4" w:rsidR="00831B06" w:rsidRPr="00EF5447" w:rsidDel="00146070" w:rsidRDefault="00831B06" w:rsidP="00831B06">
            <w:pPr>
              <w:pStyle w:val="TAC"/>
              <w:rPr>
                <w:del w:id="2087" w:author="Apple" w:date="2021-01-15T13:37:00Z"/>
                <w:rFonts w:cs="Arial"/>
                <w:color w:val="000000"/>
                <w:szCs w:val="18"/>
                <w:lang w:eastAsia="zh-CN"/>
              </w:rPr>
            </w:pPr>
            <w:del w:id="2088" w:author="Apple" w:date="2021-01-15T13:37:00Z">
              <w:r w:rsidRPr="00EF5447" w:rsidDel="00146070">
                <w:rPr>
                  <w:rFonts w:cs="Arial"/>
                  <w:color w:val="000000"/>
                  <w:szCs w:val="18"/>
                  <w:lang w:eastAsia="zh-CN"/>
                </w:rPr>
                <w:delText>DC_13A-66A-66A_n261J</w:delText>
              </w:r>
            </w:del>
          </w:p>
          <w:p w14:paraId="3CA0DCF5" w14:textId="0C5DF062" w:rsidR="00831B06" w:rsidRPr="00EF5447" w:rsidDel="00146070" w:rsidRDefault="00831B06" w:rsidP="00831B06">
            <w:pPr>
              <w:pStyle w:val="TAC"/>
              <w:rPr>
                <w:del w:id="2089" w:author="Apple" w:date="2021-01-15T13:37:00Z"/>
                <w:rFonts w:cs="Arial"/>
                <w:color w:val="000000"/>
                <w:szCs w:val="18"/>
                <w:lang w:eastAsia="zh-CN"/>
              </w:rPr>
            </w:pPr>
            <w:del w:id="2090" w:author="Apple" w:date="2021-01-15T13:37:00Z">
              <w:r w:rsidRPr="00EF5447" w:rsidDel="00146070">
                <w:rPr>
                  <w:rFonts w:cs="Arial"/>
                  <w:color w:val="000000"/>
                  <w:szCs w:val="18"/>
                  <w:lang w:eastAsia="zh-CN"/>
                </w:rPr>
                <w:delText>DC_13A-66A-66A_n261K</w:delText>
              </w:r>
            </w:del>
          </w:p>
          <w:p w14:paraId="0249676B" w14:textId="02356D58" w:rsidR="00831B06" w:rsidRPr="00EF5447" w:rsidDel="00146070" w:rsidRDefault="00831B06" w:rsidP="00831B06">
            <w:pPr>
              <w:pStyle w:val="TAC"/>
              <w:rPr>
                <w:del w:id="2091" w:author="Apple" w:date="2021-01-15T13:37:00Z"/>
                <w:rFonts w:cs="Arial"/>
                <w:color w:val="000000"/>
                <w:szCs w:val="18"/>
                <w:lang w:eastAsia="zh-CN"/>
              </w:rPr>
            </w:pPr>
            <w:del w:id="2092" w:author="Apple" w:date="2021-01-15T13:37:00Z">
              <w:r w:rsidRPr="00EF5447" w:rsidDel="00146070">
                <w:rPr>
                  <w:rFonts w:cs="Arial"/>
                  <w:color w:val="000000"/>
                  <w:szCs w:val="18"/>
                  <w:lang w:eastAsia="zh-CN"/>
                </w:rPr>
                <w:delText>DC_13A-66A-66A_n261L</w:delText>
              </w:r>
            </w:del>
          </w:p>
          <w:p w14:paraId="55112120" w14:textId="4BA8B2D4" w:rsidR="00831B06" w:rsidRPr="00EF5447" w:rsidDel="00146070" w:rsidRDefault="00831B06" w:rsidP="00831B06">
            <w:pPr>
              <w:pStyle w:val="TAC"/>
              <w:rPr>
                <w:del w:id="2093" w:author="Apple" w:date="2021-01-15T13:37:00Z"/>
                <w:lang w:eastAsia="zh-CN"/>
              </w:rPr>
            </w:pPr>
            <w:del w:id="2094" w:author="Apple" w:date="2021-01-15T13:37:00Z">
              <w:r w:rsidRPr="00EF5447" w:rsidDel="00146070">
                <w:rPr>
                  <w:rFonts w:cs="Arial"/>
                  <w:color w:val="000000"/>
                  <w:szCs w:val="18"/>
                  <w:lang w:eastAsia="zh-CN"/>
                </w:rPr>
                <w:delText>DC_13A-66A-66A_n261M</w:delText>
              </w:r>
            </w:del>
          </w:p>
          <w:p w14:paraId="0D30BDBE" w14:textId="691E396F" w:rsidR="00831B06" w:rsidRPr="00EF5447" w:rsidDel="00146070" w:rsidRDefault="00831B06" w:rsidP="00831B06">
            <w:pPr>
              <w:pStyle w:val="TAC"/>
              <w:rPr>
                <w:del w:id="2095" w:author="Apple" w:date="2021-01-15T13:40:00Z"/>
                <w:lang w:eastAsia="zh-CN"/>
              </w:rPr>
            </w:pPr>
            <w:del w:id="2096" w:author="Apple" w:date="2021-01-15T13:40:00Z">
              <w:r w:rsidRPr="00EF5447" w:rsidDel="00146070">
                <w:rPr>
                  <w:lang w:eastAsia="zh-CN"/>
                </w:rPr>
                <w:delText>DC_13A-66A_n261(A-G)</w:delText>
              </w:r>
            </w:del>
          </w:p>
          <w:p w14:paraId="21EBE8D5" w14:textId="37F7C7CA" w:rsidR="00831B06" w:rsidRPr="00EF5447" w:rsidDel="00146070" w:rsidRDefault="00831B06" w:rsidP="00831B06">
            <w:pPr>
              <w:pStyle w:val="TAC"/>
              <w:rPr>
                <w:del w:id="2097" w:author="Apple" w:date="2021-01-15T13:40:00Z"/>
                <w:lang w:eastAsia="zh-CN"/>
              </w:rPr>
            </w:pPr>
            <w:del w:id="2098" w:author="Apple" w:date="2021-01-15T13:40:00Z">
              <w:r w:rsidRPr="00EF5447" w:rsidDel="00146070">
                <w:rPr>
                  <w:lang w:eastAsia="zh-CN"/>
                </w:rPr>
                <w:delText>DC_13A-66A_n261(A-H)</w:delText>
              </w:r>
            </w:del>
          </w:p>
          <w:p w14:paraId="724FFFCE" w14:textId="36ADB6F4" w:rsidR="00831B06" w:rsidRPr="00EF5447" w:rsidDel="00146070" w:rsidRDefault="00831B06" w:rsidP="00831B06">
            <w:pPr>
              <w:pStyle w:val="TAC"/>
              <w:rPr>
                <w:del w:id="2099" w:author="Apple" w:date="2021-01-15T13:40:00Z"/>
                <w:lang w:eastAsia="zh-CN"/>
              </w:rPr>
            </w:pPr>
            <w:del w:id="2100" w:author="Apple" w:date="2021-01-15T13:40:00Z">
              <w:r w:rsidRPr="00EF5447" w:rsidDel="00146070">
                <w:rPr>
                  <w:lang w:eastAsia="zh-CN"/>
                </w:rPr>
                <w:delText>DC_13A-66A_n261(A-J)</w:delText>
              </w:r>
            </w:del>
          </w:p>
          <w:p w14:paraId="0215662B" w14:textId="461B5030" w:rsidR="00831B06" w:rsidRPr="00EF5447" w:rsidDel="00146070" w:rsidRDefault="00831B06" w:rsidP="00831B06">
            <w:pPr>
              <w:pStyle w:val="TAC"/>
              <w:rPr>
                <w:del w:id="2101" w:author="Apple" w:date="2021-01-15T13:40:00Z"/>
                <w:lang w:eastAsia="zh-CN"/>
              </w:rPr>
            </w:pPr>
            <w:del w:id="2102" w:author="Apple" w:date="2021-01-15T13:40:00Z">
              <w:r w:rsidRPr="00EF5447" w:rsidDel="00146070">
                <w:rPr>
                  <w:lang w:eastAsia="zh-CN"/>
                </w:rPr>
                <w:delText>DC_13A-66A_n261(A-L)</w:delText>
              </w:r>
            </w:del>
          </w:p>
          <w:p w14:paraId="09FD3B7E" w14:textId="355A1A77" w:rsidR="00831B06" w:rsidRPr="00EF5447" w:rsidDel="00146070" w:rsidRDefault="00831B06" w:rsidP="00831B06">
            <w:pPr>
              <w:pStyle w:val="TAC"/>
              <w:rPr>
                <w:del w:id="2103" w:author="Apple" w:date="2021-01-15T13:40:00Z"/>
                <w:lang w:eastAsia="zh-CN"/>
              </w:rPr>
            </w:pPr>
            <w:del w:id="2104" w:author="Apple" w:date="2021-01-15T13:40:00Z">
              <w:r w:rsidRPr="00EF5447" w:rsidDel="00146070">
                <w:rPr>
                  <w:lang w:eastAsia="zh-CN"/>
                </w:rPr>
                <w:delText>DC_13A-66A_n261(2A-G)</w:delText>
              </w:r>
            </w:del>
          </w:p>
          <w:p w14:paraId="52E00945" w14:textId="52841CAF" w:rsidR="00831B06" w:rsidRPr="00EF5447" w:rsidDel="00146070" w:rsidRDefault="00831B06" w:rsidP="00831B06">
            <w:pPr>
              <w:pStyle w:val="TAC"/>
              <w:rPr>
                <w:del w:id="2105" w:author="Apple" w:date="2021-01-15T13:40:00Z"/>
                <w:lang w:eastAsia="zh-CN"/>
              </w:rPr>
            </w:pPr>
            <w:del w:id="2106" w:author="Apple" w:date="2021-01-15T13:40:00Z">
              <w:r w:rsidRPr="00EF5447" w:rsidDel="00146070">
                <w:rPr>
                  <w:lang w:eastAsia="zh-CN"/>
                </w:rPr>
                <w:delText>DC_13A-66A_n261(2A-H)</w:delText>
              </w:r>
            </w:del>
          </w:p>
          <w:p w14:paraId="77D08B3F" w14:textId="7CD6E80C" w:rsidR="00831B06" w:rsidRPr="00EF5447" w:rsidDel="00146070" w:rsidRDefault="00831B06" w:rsidP="00831B06">
            <w:pPr>
              <w:pStyle w:val="TAC"/>
              <w:rPr>
                <w:del w:id="2107" w:author="Apple" w:date="2021-01-15T13:40:00Z"/>
                <w:lang w:eastAsia="zh-CN"/>
              </w:rPr>
            </w:pPr>
            <w:del w:id="2108" w:author="Apple" w:date="2021-01-15T13:40:00Z">
              <w:r w:rsidRPr="00EF5447" w:rsidDel="00146070">
                <w:rPr>
                  <w:lang w:eastAsia="zh-CN"/>
                </w:rPr>
                <w:delText>DC_13A-66A_n261(3A-G)</w:delText>
              </w:r>
            </w:del>
          </w:p>
          <w:p w14:paraId="167AF616" w14:textId="6478F08B" w:rsidR="00831B06" w:rsidRPr="00EF5447" w:rsidDel="00146070" w:rsidRDefault="00831B06" w:rsidP="00831B06">
            <w:pPr>
              <w:pStyle w:val="TAC"/>
              <w:rPr>
                <w:del w:id="2109" w:author="Apple" w:date="2021-01-15T13:40:00Z"/>
                <w:lang w:eastAsia="zh-CN"/>
              </w:rPr>
            </w:pPr>
            <w:del w:id="2110" w:author="Apple" w:date="2021-01-15T13:40:00Z">
              <w:r w:rsidRPr="00EF5447" w:rsidDel="00146070">
                <w:rPr>
                  <w:lang w:eastAsia="zh-CN"/>
                </w:rPr>
                <w:delText>DC_13A-66A_n261(2G)</w:delText>
              </w:r>
            </w:del>
          </w:p>
          <w:p w14:paraId="063F69C3" w14:textId="33C6E9F9" w:rsidR="00831B06" w:rsidRPr="00EF5447" w:rsidDel="00146070" w:rsidRDefault="00831B06" w:rsidP="00831B06">
            <w:pPr>
              <w:pStyle w:val="TAC"/>
              <w:rPr>
                <w:del w:id="2111" w:author="Apple" w:date="2021-01-15T13:40:00Z"/>
                <w:lang w:eastAsia="zh-CN"/>
              </w:rPr>
            </w:pPr>
            <w:del w:id="2112" w:author="Apple" w:date="2021-01-15T13:40:00Z">
              <w:r w:rsidRPr="00EF5447" w:rsidDel="00146070">
                <w:rPr>
                  <w:lang w:eastAsia="zh-CN"/>
                </w:rPr>
                <w:delText>DC_13A-66A_n261(G-H)</w:delText>
              </w:r>
            </w:del>
          </w:p>
          <w:p w14:paraId="49C9010E" w14:textId="4643CDD8" w:rsidR="00831B06" w:rsidRPr="00EF5447" w:rsidDel="00146070" w:rsidRDefault="00831B06" w:rsidP="00831B06">
            <w:pPr>
              <w:pStyle w:val="TAC"/>
              <w:rPr>
                <w:del w:id="2113" w:author="Apple" w:date="2021-01-15T13:40:00Z"/>
                <w:lang w:eastAsia="zh-CN"/>
              </w:rPr>
            </w:pPr>
            <w:del w:id="2114" w:author="Apple" w:date="2021-01-15T13:40:00Z">
              <w:r w:rsidRPr="00EF5447" w:rsidDel="00146070">
                <w:rPr>
                  <w:lang w:eastAsia="zh-CN"/>
                </w:rPr>
                <w:delText>DC_13A-66A_n261(G-I)</w:delText>
              </w:r>
            </w:del>
          </w:p>
          <w:p w14:paraId="3F3A5E29" w14:textId="44515CC5" w:rsidR="00831B06" w:rsidRPr="00EF5447" w:rsidDel="00146070" w:rsidRDefault="00831B06" w:rsidP="00831B06">
            <w:pPr>
              <w:pStyle w:val="TAC"/>
              <w:rPr>
                <w:del w:id="2115" w:author="Apple" w:date="2021-01-15T13:40:00Z"/>
                <w:lang w:eastAsia="zh-CN"/>
              </w:rPr>
            </w:pPr>
            <w:del w:id="2116" w:author="Apple" w:date="2021-01-15T13:40:00Z">
              <w:r w:rsidRPr="00EF5447" w:rsidDel="00146070">
                <w:rPr>
                  <w:lang w:eastAsia="zh-CN"/>
                </w:rPr>
                <w:delText>DC_13A-66A_n261(2H)</w:delText>
              </w:r>
            </w:del>
          </w:p>
          <w:p w14:paraId="3D3B3033" w14:textId="1AEF9766" w:rsidR="00831B06" w:rsidRPr="00EF5447" w:rsidDel="00146070" w:rsidRDefault="00831B06" w:rsidP="00831B06">
            <w:pPr>
              <w:pStyle w:val="TAC"/>
              <w:rPr>
                <w:del w:id="2117" w:author="Apple" w:date="2021-01-15T13:40:00Z"/>
                <w:lang w:eastAsia="zh-CN"/>
              </w:rPr>
            </w:pPr>
            <w:del w:id="2118" w:author="Apple" w:date="2021-01-15T13:40:00Z">
              <w:r w:rsidRPr="00EF5447" w:rsidDel="00146070">
                <w:rPr>
                  <w:lang w:eastAsia="zh-CN"/>
                </w:rPr>
                <w:delText>DC_13A-66A_n261(H-I)</w:delText>
              </w:r>
            </w:del>
          </w:p>
          <w:p w14:paraId="22B4DE2F" w14:textId="4DA57874" w:rsidR="00831B06" w:rsidRPr="00EF5447" w:rsidDel="00146070" w:rsidRDefault="00831B06" w:rsidP="00831B06">
            <w:pPr>
              <w:pStyle w:val="TAC"/>
              <w:rPr>
                <w:del w:id="2119" w:author="Apple" w:date="2021-01-15T13:40:00Z"/>
                <w:lang w:eastAsia="zh-CN"/>
              </w:rPr>
            </w:pPr>
            <w:del w:id="2120" w:author="Apple" w:date="2021-01-15T13:40:00Z">
              <w:r w:rsidRPr="00EF5447" w:rsidDel="00146070">
                <w:rPr>
                  <w:lang w:eastAsia="zh-CN"/>
                </w:rPr>
                <w:delText>DC_13A-66A_n261(A-G-I)</w:delText>
              </w:r>
            </w:del>
          </w:p>
          <w:p w14:paraId="0FBC79C2" w14:textId="1D86B26C" w:rsidR="00831B06" w:rsidRPr="00EF5447" w:rsidDel="00146070" w:rsidRDefault="00831B06" w:rsidP="00831B06">
            <w:pPr>
              <w:pStyle w:val="TAC"/>
              <w:rPr>
                <w:del w:id="2121" w:author="Apple" w:date="2021-01-15T13:41:00Z"/>
                <w:lang w:eastAsia="zh-CN"/>
              </w:rPr>
            </w:pPr>
            <w:del w:id="2122" w:author="Apple" w:date="2021-01-15T13:41:00Z">
              <w:r w:rsidRPr="00EF5447" w:rsidDel="00146070">
                <w:rPr>
                  <w:lang w:eastAsia="zh-CN"/>
                </w:rPr>
                <w:delText>DC_13A-66A-66A_n261(A-G)</w:delText>
              </w:r>
            </w:del>
          </w:p>
          <w:p w14:paraId="4C97C24B" w14:textId="2F8E4F10" w:rsidR="00831B06" w:rsidRPr="00EF5447" w:rsidDel="00146070" w:rsidRDefault="00831B06" w:rsidP="00831B06">
            <w:pPr>
              <w:pStyle w:val="TAC"/>
              <w:rPr>
                <w:del w:id="2123" w:author="Apple" w:date="2021-01-15T13:41:00Z"/>
                <w:lang w:eastAsia="zh-CN"/>
              </w:rPr>
            </w:pPr>
            <w:del w:id="2124" w:author="Apple" w:date="2021-01-15T13:41:00Z">
              <w:r w:rsidRPr="00EF5447" w:rsidDel="00146070">
                <w:rPr>
                  <w:lang w:eastAsia="zh-CN"/>
                </w:rPr>
                <w:delText>DC_13A-66A-66A_n261(A-H)</w:delText>
              </w:r>
            </w:del>
          </w:p>
          <w:p w14:paraId="7505A7A3" w14:textId="081C24BF" w:rsidR="00831B06" w:rsidRPr="00EF5447" w:rsidDel="00146070" w:rsidRDefault="00831B06" w:rsidP="00831B06">
            <w:pPr>
              <w:pStyle w:val="TAC"/>
              <w:rPr>
                <w:del w:id="2125" w:author="Apple" w:date="2021-01-15T13:41:00Z"/>
                <w:lang w:eastAsia="zh-CN"/>
              </w:rPr>
            </w:pPr>
            <w:del w:id="2126" w:author="Apple" w:date="2021-01-15T13:41:00Z">
              <w:r w:rsidRPr="00EF5447" w:rsidDel="00146070">
                <w:rPr>
                  <w:lang w:eastAsia="zh-CN"/>
                </w:rPr>
                <w:delText>DC_13A-66A-66A_n261(A-J)</w:delText>
              </w:r>
            </w:del>
          </w:p>
          <w:p w14:paraId="74FD03BC" w14:textId="1985266E" w:rsidR="00831B06" w:rsidRPr="00EF5447" w:rsidDel="00146070" w:rsidRDefault="00831B06" w:rsidP="00831B06">
            <w:pPr>
              <w:pStyle w:val="TAC"/>
              <w:rPr>
                <w:del w:id="2127" w:author="Apple" w:date="2021-01-15T13:41:00Z"/>
                <w:lang w:eastAsia="zh-CN"/>
              </w:rPr>
            </w:pPr>
            <w:del w:id="2128" w:author="Apple" w:date="2021-01-15T13:41:00Z">
              <w:r w:rsidRPr="00EF5447" w:rsidDel="00146070">
                <w:rPr>
                  <w:lang w:eastAsia="zh-CN"/>
                </w:rPr>
                <w:delText>DC_13A-66A-66A_n261(A-L)</w:delText>
              </w:r>
            </w:del>
          </w:p>
          <w:p w14:paraId="29853650" w14:textId="7CC5C6C6" w:rsidR="00831B06" w:rsidRPr="00EF5447" w:rsidDel="00146070" w:rsidRDefault="00831B06" w:rsidP="00831B06">
            <w:pPr>
              <w:pStyle w:val="TAC"/>
              <w:rPr>
                <w:del w:id="2129" w:author="Apple" w:date="2021-01-15T13:41:00Z"/>
                <w:lang w:eastAsia="zh-CN"/>
              </w:rPr>
            </w:pPr>
            <w:del w:id="2130" w:author="Apple" w:date="2021-01-15T13:41:00Z">
              <w:r w:rsidRPr="00EF5447" w:rsidDel="00146070">
                <w:rPr>
                  <w:lang w:eastAsia="zh-CN"/>
                </w:rPr>
                <w:delText>DC_13A-66A-66A_n261(2A-G)</w:delText>
              </w:r>
            </w:del>
          </w:p>
          <w:p w14:paraId="76816E01" w14:textId="04FDEBC1" w:rsidR="00831B06" w:rsidRPr="00EF5447" w:rsidDel="00146070" w:rsidRDefault="00831B06" w:rsidP="00831B06">
            <w:pPr>
              <w:pStyle w:val="TAC"/>
              <w:rPr>
                <w:del w:id="2131" w:author="Apple" w:date="2021-01-15T13:41:00Z"/>
                <w:lang w:eastAsia="zh-CN"/>
              </w:rPr>
            </w:pPr>
            <w:del w:id="2132" w:author="Apple" w:date="2021-01-15T13:41:00Z">
              <w:r w:rsidRPr="00EF5447" w:rsidDel="00146070">
                <w:rPr>
                  <w:lang w:eastAsia="zh-CN"/>
                </w:rPr>
                <w:delText>DC_13A-66A-66A_n261(2A-H)</w:delText>
              </w:r>
            </w:del>
          </w:p>
          <w:p w14:paraId="5E661F7C" w14:textId="5C0C6BCC" w:rsidR="00831B06" w:rsidRPr="00EF5447" w:rsidDel="00146070" w:rsidRDefault="00831B06" w:rsidP="00831B06">
            <w:pPr>
              <w:pStyle w:val="TAC"/>
              <w:rPr>
                <w:del w:id="2133" w:author="Apple" w:date="2021-01-15T13:41:00Z"/>
                <w:lang w:eastAsia="zh-CN"/>
              </w:rPr>
            </w:pPr>
            <w:del w:id="2134" w:author="Apple" w:date="2021-01-15T13:41:00Z">
              <w:r w:rsidRPr="00EF5447" w:rsidDel="00146070">
                <w:rPr>
                  <w:lang w:eastAsia="zh-CN"/>
                </w:rPr>
                <w:delText>DC_13A-66A-66A_n261(A-G-H)</w:delText>
              </w:r>
            </w:del>
          </w:p>
          <w:p w14:paraId="0ED2D375" w14:textId="68EE8EFE" w:rsidR="00831B06" w:rsidRPr="00EF5447" w:rsidDel="00146070" w:rsidRDefault="00831B06" w:rsidP="00831B06">
            <w:pPr>
              <w:pStyle w:val="TAC"/>
              <w:rPr>
                <w:del w:id="2135" w:author="Apple" w:date="2021-01-15T13:41:00Z"/>
                <w:lang w:eastAsia="zh-CN"/>
              </w:rPr>
            </w:pPr>
            <w:del w:id="2136" w:author="Apple" w:date="2021-01-15T13:41:00Z">
              <w:r w:rsidRPr="00EF5447" w:rsidDel="00146070">
                <w:rPr>
                  <w:lang w:eastAsia="zh-CN"/>
                </w:rPr>
                <w:delText>DC_13A-66A-66A_n261(A-G-I)</w:delText>
              </w:r>
            </w:del>
          </w:p>
          <w:p w14:paraId="4906E933" w14:textId="0346BDFB" w:rsidR="00831B06" w:rsidRPr="00EF5447" w:rsidDel="00146070" w:rsidRDefault="00831B06" w:rsidP="00831B06">
            <w:pPr>
              <w:pStyle w:val="TAC"/>
              <w:rPr>
                <w:del w:id="2137" w:author="Apple" w:date="2021-01-15T13:41:00Z"/>
                <w:lang w:eastAsia="zh-CN"/>
              </w:rPr>
            </w:pPr>
            <w:del w:id="2138" w:author="Apple" w:date="2021-01-15T13:41:00Z">
              <w:r w:rsidRPr="00EF5447" w:rsidDel="00146070">
                <w:rPr>
                  <w:lang w:eastAsia="zh-CN"/>
                </w:rPr>
                <w:delText>DC_13A-66A-66A_n261(3A-G)</w:delText>
              </w:r>
            </w:del>
          </w:p>
          <w:p w14:paraId="292D1E20" w14:textId="44D08984" w:rsidR="00831B06" w:rsidRPr="00EF5447" w:rsidDel="00146070" w:rsidRDefault="00831B06" w:rsidP="00831B06">
            <w:pPr>
              <w:pStyle w:val="TAC"/>
              <w:rPr>
                <w:del w:id="2139" w:author="Apple" w:date="2021-01-15T13:41:00Z"/>
                <w:lang w:eastAsia="zh-CN"/>
              </w:rPr>
            </w:pPr>
            <w:del w:id="2140" w:author="Apple" w:date="2021-01-15T13:41:00Z">
              <w:r w:rsidRPr="00EF5447" w:rsidDel="00146070">
                <w:rPr>
                  <w:lang w:eastAsia="zh-CN"/>
                </w:rPr>
                <w:delText>DC_13A-66A-66A_n261(2G)</w:delText>
              </w:r>
            </w:del>
          </w:p>
          <w:p w14:paraId="42E967E0" w14:textId="00DDB628" w:rsidR="00831B06" w:rsidRPr="00EF5447" w:rsidDel="00146070" w:rsidRDefault="00831B06" w:rsidP="00831B06">
            <w:pPr>
              <w:pStyle w:val="TAC"/>
              <w:rPr>
                <w:del w:id="2141" w:author="Apple" w:date="2021-01-15T13:41:00Z"/>
                <w:rFonts w:cs="Arial"/>
                <w:color w:val="000000"/>
                <w:szCs w:val="18"/>
                <w:lang w:eastAsia="zh-CN"/>
              </w:rPr>
            </w:pPr>
            <w:del w:id="2142" w:author="Apple" w:date="2021-01-15T13:41:00Z">
              <w:r w:rsidRPr="00EF5447" w:rsidDel="00146070">
                <w:rPr>
                  <w:rFonts w:cs="Arial"/>
                  <w:color w:val="000000"/>
                  <w:szCs w:val="18"/>
                  <w:lang w:eastAsia="zh-CN"/>
                </w:rPr>
                <w:delText>DC_13A-66A-66A_n261(G-H)</w:delText>
              </w:r>
            </w:del>
          </w:p>
          <w:p w14:paraId="0F42C356" w14:textId="5E28D4BC" w:rsidR="00831B06" w:rsidRPr="00EF5447" w:rsidDel="00146070" w:rsidRDefault="00831B06" w:rsidP="00831B06">
            <w:pPr>
              <w:pStyle w:val="TAC"/>
              <w:rPr>
                <w:del w:id="2143" w:author="Apple" w:date="2021-01-15T13:41:00Z"/>
                <w:rFonts w:cs="Arial"/>
                <w:color w:val="000000"/>
                <w:szCs w:val="18"/>
                <w:lang w:eastAsia="zh-CN"/>
              </w:rPr>
            </w:pPr>
            <w:del w:id="2144" w:author="Apple" w:date="2021-01-15T13:41:00Z">
              <w:r w:rsidRPr="00EF5447" w:rsidDel="00146070">
                <w:rPr>
                  <w:rFonts w:cs="Arial"/>
                  <w:color w:val="000000"/>
                  <w:szCs w:val="18"/>
                  <w:lang w:eastAsia="zh-CN"/>
                </w:rPr>
                <w:delText>DC_13A-66A-66A_n261(G-I)</w:delText>
              </w:r>
            </w:del>
          </w:p>
          <w:p w14:paraId="0F4C6E3F" w14:textId="519A4DEB" w:rsidR="00831B06" w:rsidRPr="00EF5447" w:rsidDel="00146070" w:rsidRDefault="00831B06" w:rsidP="00831B06">
            <w:pPr>
              <w:pStyle w:val="TAC"/>
              <w:rPr>
                <w:del w:id="2145" w:author="Apple" w:date="2021-01-15T13:41:00Z"/>
                <w:rFonts w:cs="Arial"/>
                <w:color w:val="000000"/>
                <w:szCs w:val="18"/>
                <w:lang w:eastAsia="zh-CN"/>
              </w:rPr>
            </w:pPr>
            <w:del w:id="2146" w:author="Apple" w:date="2021-01-15T13:41:00Z">
              <w:r w:rsidRPr="00EF5447" w:rsidDel="00146070">
                <w:rPr>
                  <w:rFonts w:cs="Arial"/>
                  <w:color w:val="000000"/>
                  <w:szCs w:val="18"/>
                  <w:lang w:eastAsia="zh-CN"/>
                </w:rPr>
                <w:delText>DC_13A-66A-66A_n261(2H)</w:delText>
              </w:r>
            </w:del>
          </w:p>
          <w:p w14:paraId="022E1C9D" w14:textId="0C501F78" w:rsidR="00831B06" w:rsidRPr="00EF5447" w:rsidDel="00146070" w:rsidRDefault="00831B06" w:rsidP="00831B06">
            <w:pPr>
              <w:pStyle w:val="TAC"/>
              <w:rPr>
                <w:del w:id="2147" w:author="Apple" w:date="2021-01-15T13:41:00Z"/>
                <w:rFonts w:cs="Arial"/>
                <w:color w:val="000000"/>
                <w:szCs w:val="18"/>
                <w:lang w:eastAsia="zh-CN"/>
              </w:rPr>
            </w:pPr>
            <w:del w:id="2148" w:author="Apple" w:date="2021-01-15T13:41:00Z">
              <w:r w:rsidRPr="00EF5447" w:rsidDel="00146070">
                <w:rPr>
                  <w:rFonts w:cs="Arial"/>
                  <w:color w:val="000000"/>
                  <w:szCs w:val="18"/>
                  <w:lang w:eastAsia="zh-CN"/>
                </w:rPr>
                <w:delText>DC_13A-66A-66A_n261(H-I)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C6F94" w14:textId="7484BF05" w:rsidR="00831B06" w:rsidRPr="00EF5447" w:rsidDel="00146070" w:rsidRDefault="00831B06" w:rsidP="00831B06">
            <w:pPr>
              <w:pStyle w:val="TAC"/>
              <w:rPr>
                <w:del w:id="2149" w:author="Apple" w:date="2021-01-15T13:41:00Z"/>
                <w:lang w:eastAsia="zh-CN"/>
              </w:rPr>
            </w:pPr>
            <w:del w:id="2150" w:author="Apple" w:date="2021-01-15T13:41:00Z">
              <w:r w:rsidRPr="00EF5447" w:rsidDel="00146070">
                <w:rPr>
                  <w:lang w:eastAsia="zh-CN"/>
                </w:rPr>
                <w:delText>DC_13A_n261G</w:delText>
              </w:r>
            </w:del>
          </w:p>
          <w:p w14:paraId="7E21519D" w14:textId="77844BAA" w:rsidR="00831B06" w:rsidRPr="00EF5447" w:rsidDel="00146070" w:rsidRDefault="00831B06" w:rsidP="00831B06">
            <w:pPr>
              <w:pStyle w:val="TAC"/>
              <w:rPr>
                <w:del w:id="2151" w:author="Apple" w:date="2021-01-15T13:41:00Z"/>
                <w:rFonts w:cs="Arial"/>
                <w:color w:val="000000"/>
                <w:szCs w:val="18"/>
                <w:lang w:eastAsia="zh-CN"/>
              </w:rPr>
            </w:pPr>
            <w:del w:id="2152" w:author="Apple" w:date="2021-01-15T13:41:00Z">
              <w:r w:rsidRPr="00EF5447" w:rsidDel="00146070">
                <w:rPr>
                  <w:lang w:eastAsia="zh-CN"/>
                </w:rPr>
                <w:delText>DC_66A_n261G</w:delText>
              </w:r>
            </w:del>
          </w:p>
        </w:tc>
      </w:tr>
      <w:tr w:rsidR="00831B06" w:rsidRPr="00EF5447" w:rsidDel="00146070" w14:paraId="0FC7426F" w14:textId="0631F1F9" w:rsidTr="00C620E0">
        <w:trPr>
          <w:trHeight w:val="187"/>
          <w:jc w:val="center"/>
          <w:del w:id="2153" w:author="Apple" w:date="2021-01-15T13: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EF510" w14:textId="5C101226" w:rsidR="00831B06" w:rsidRPr="00EF5447" w:rsidDel="00146070" w:rsidRDefault="00831B06" w:rsidP="00831B06">
            <w:pPr>
              <w:pStyle w:val="TAC"/>
              <w:rPr>
                <w:del w:id="2154" w:author="Apple" w:date="2021-01-15T13:38:00Z"/>
                <w:lang w:eastAsia="zh-CN"/>
              </w:rPr>
            </w:pPr>
            <w:del w:id="2155" w:author="Apple" w:date="2021-01-15T13:38:00Z">
              <w:r w:rsidRPr="00EF5447" w:rsidDel="00146070">
                <w:rPr>
                  <w:lang w:eastAsia="zh-CN"/>
                </w:rPr>
                <w:lastRenderedPageBreak/>
                <w:delText>DC_13A-66A_n261I</w:delText>
              </w:r>
            </w:del>
          </w:p>
          <w:p w14:paraId="000C5C9B" w14:textId="45EAA6EC" w:rsidR="00831B06" w:rsidRPr="00EF5447" w:rsidDel="00146070" w:rsidRDefault="00831B06" w:rsidP="00831B06">
            <w:pPr>
              <w:pStyle w:val="TAC"/>
              <w:rPr>
                <w:del w:id="2156" w:author="Apple" w:date="2021-01-15T13:38:00Z"/>
                <w:lang w:eastAsia="zh-CN"/>
              </w:rPr>
            </w:pPr>
            <w:del w:id="2157" w:author="Apple" w:date="2021-01-15T13:38:00Z">
              <w:r w:rsidRPr="00EF5447" w:rsidDel="00146070">
                <w:rPr>
                  <w:lang w:eastAsia="zh-CN"/>
                </w:rPr>
                <w:delText>DC_13A-66A_n261J</w:delText>
              </w:r>
            </w:del>
          </w:p>
          <w:p w14:paraId="75494819" w14:textId="2122187D" w:rsidR="00831B06" w:rsidRPr="00EF5447" w:rsidDel="00146070" w:rsidRDefault="00831B06" w:rsidP="00831B06">
            <w:pPr>
              <w:pStyle w:val="TAC"/>
              <w:rPr>
                <w:del w:id="2158" w:author="Apple" w:date="2021-01-15T13:38:00Z"/>
                <w:lang w:eastAsia="zh-CN"/>
              </w:rPr>
            </w:pPr>
            <w:del w:id="2159" w:author="Apple" w:date="2021-01-15T13:38:00Z">
              <w:r w:rsidRPr="00EF5447" w:rsidDel="00146070">
                <w:rPr>
                  <w:lang w:eastAsia="zh-CN"/>
                </w:rPr>
                <w:delText>DC_13A-66A_n261K</w:delText>
              </w:r>
            </w:del>
          </w:p>
          <w:p w14:paraId="175FE437" w14:textId="39984B0C" w:rsidR="00831B06" w:rsidRPr="00EF5447" w:rsidDel="00146070" w:rsidRDefault="00831B06" w:rsidP="00831B06">
            <w:pPr>
              <w:pStyle w:val="TAC"/>
              <w:rPr>
                <w:del w:id="2160" w:author="Apple" w:date="2021-01-15T13:38:00Z"/>
                <w:lang w:eastAsia="zh-CN"/>
              </w:rPr>
            </w:pPr>
            <w:del w:id="2161" w:author="Apple" w:date="2021-01-15T13:38:00Z">
              <w:r w:rsidRPr="00EF5447" w:rsidDel="00146070">
                <w:rPr>
                  <w:lang w:eastAsia="zh-CN"/>
                </w:rPr>
                <w:delText>DC_13A-66A_n261L</w:delText>
              </w:r>
            </w:del>
          </w:p>
          <w:p w14:paraId="54C2E048" w14:textId="0C8E989C" w:rsidR="00831B06" w:rsidRPr="00EF5447" w:rsidDel="00146070" w:rsidRDefault="00831B06" w:rsidP="00831B06">
            <w:pPr>
              <w:pStyle w:val="TAC"/>
              <w:rPr>
                <w:del w:id="2162" w:author="Apple" w:date="2021-01-15T13:38:00Z"/>
                <w:rFonts w:cs="Arial"/>
                <w:color w:val="000000"/>
                <w:szCs w:val="18"/>
                <w:lang w:eastAsia="zh-CN"/>
              </w:rPr>
            </w:pPr>
            <w:del w:id="2163" w:author="Apple" w:date="2021-01-15T13:38:00Z">
              <w:r w:rsidRPr="00EF5447" w:rsidDel="00146070">
                <w:rPr>
                  <w:lang w:eastAsia="zh-CN"/>
                </w:rPr>
                <w:delText>DC_13A-66A_n261M</w:delText>
              </w:r>
            </w:del>
          </w:p>
          <w:p w14:paraId="5322FCE0" w14:textId="5ED9E260" w:rsidR="00831B06" w:rsidRPr="00EF5447" w:rsidDel="00146070" w:rsidRDefault="00831B06" w:rsidP="00831B06">
            <w:pPr>
              <w:pStyle w:val="TAC"/>
              <w:rPr>
                <w:del w:id="2164" w:author="Apple" w:date="2021-01-15T13:38:00Z"/>
                <w:rFonts w:cs="Arial"/>
                <w:color w:val="000000"/>
                <w:szCs w:val="18"/>
                <w:lang w:eastAsia="zh-CN"/>
              </w:rPr>
            </w:pPr>
            <w:del w:id="2165" w:author="Apple" w:date="2021-01-15T13:38:00Z">
              <w:r w:rsidRPr="00EF5447" w:rsidDel="00146070">
                <w:rPr>
                  <w:rFonts w:cs="Arial"/>
                  <w:color w:val="000000"/>
                  <w:szCs w:val="18"/>
                  <w:lang w:eastAsia="zh-CN"/>
                </w:rPr>
                <w:delText>DC_13A-66A-66A_n261I</w:delText>
              </w:r>
            </w:del>
          </w:p>
          <w:p w14:paraId="004C0B99" w14:textId="7695E5F6" w:rsidR="00831B06" w:rsidRPr="00EF5447" w:rsidDel="00146070" w:rsidRDefault="00831B06" w:rsidP="00831B06">
            <w:pPr>
              <w:pStyle w:val="TAC"/>
              <w:rPr>
                <w:del w:id="2166" w:author="Apple" w:date="2021-01-15T13:38:00Z"/>
                <w:rFonts w:cs="Arial"/>
                <w:color w:val="000000"/>
                <w:szCs w:val="18"/>
                <w:lang w:eastAsia="zh-CN"/>
              </w:rPr>
            </w:pPr>
            <w:del w:id="2167" w:author="Apple" w:date="2021-01-15T13:38:00Z">
              <w:r w:rsidRPr="00EF5447" w:rsidDel="00146070">
                <w:rPr>
                  <w:rFonts w:cs="Arial"/>
                  <w:color w:val="000000"/>
                  <w:szCs w:val="18"/>
                  <w:lang w:eastAsia="zh-CN"/>
                </w:rPr>
                <w:delText>DC_13A-66A-66A_n261J</w:delText>
              </w:r>
            </w:del>
          </w:p>
          <w:p w14:paraId="0065A77B" w14:textId="03B02A23" w:rsidR="00831B06" w:rsidRPr="00EF5447" w:rsidDel="00146070" w:rsidRDefault="00831B06" w:rsidP="00831B06">
            <w:pPr>
              <w:pStyle w:val="TAC"/>
              <w:rPr>
                <w:del w:id="2168" w:author="Apple" w:date="2021-01-15T13:38:00Z"/>
                <w:rFonts w:cs="Arial"/>
                <w:color w:val="000000"/>
                <w:szCs w:val="18"/>
                <w:lang w:eastAsia="zh-CN"/>
              </w:rPr>
            </w:pPr>
            <w:del w:id="2169" w:author="Apple" w:date="2021-01-15T13:38:00Z">
              <w:r w:rsidRPr="00EF5447" w:rsidDel="00146070">
                <w:rPr>
                  <w:rFonts w:cs="Arial"/>
                  <w:color w:val="000000"/>
                  <w:szCs w:val="18"/>
                  <w:lang w:eastAsia="zh-CN"/>
                </w:rPr>
                <w:delText>DC_13A-66A-66A_n261K</w:delText>
              </w:r>
            </w:del>
          </w:p>
          <w:p w14:paraId="56D6C451" w14:textId="65D50217" w:rsidR="00831B06" w:rsidRPr="00EF5447" w:rsidDel="00146070" w:rsidRDefault="00831B06" w:rsidP="00831B06">
            <w:pPr>
              <w:pStyle w:val="TAC"/>
              <w:rPr>
                <w:del w:id="2170" w:author="Apple" w:date="2021-01-15T13:38:00Z"/>
                <w:rFonts w:cs="Arial"/>
                <w:color w:val="000000"/>
                <w:szCs w:val="18"/>
                <w:lang w:eastAsia="zh-CN"/>
              </w:rPr>
            </w:pPr>
            <w:del w:id="2171" w:author="Apple" w:date="2021-01-15T13:38:00Z">
              <w:r w:rsidRPr="00EF5447" w:rsidDel="00146070">
                <w:rPr>
                  <w:rFonts w:cs="Arial"/>
                  <w:color w:val="000000"/>
                  <w:szCs w:val="18"/>
                  <w:lang w:eastAsia="zh-CN"/>
                </w:rPr>
                <w:delText>DC_13A-66A-66A_n261L</w:delText>
              </w:r>
            </w:del>
          </w:p>
          <w:p w14:paraId="08364D34" w14:textId="13141A67" w:rsidR="00831B06" w:rsidRPr="00EF5447" w:rsidDel="00146070" w:rsidRDefault="00831B06" w:rsidP="00831B06">
            <w:pPr>
              <w:pStyle w:val="TAC"/>
              <w:rPr>
                <w:del w:id="2172" w:author="Apple" w:date="2021-01-15T13:38:00Z"/>
                <w:lang w:eastAsia="zh-CN"/>
              </w:rPr>
            </w:pPr>
            <w:del w:id="2173" w:author="Apple" w:date="2021-01-15T13:38:00Z">
              <w:r w:rsidRPr="00EF5447" w:rsidDel="00146070">
                <w:rPr>
                  <w:rFonts w:cs="Arial"/>
                  <w:color w:val="000000"/>
                  <w:szCs w:val="18"/>
                  <w:lang w:eastAsia="zh-CN"/>
                </w:rPr>
                <w:delText>DC_13A-66A-66A_n261M</w:delText>
              </w:r>
            </w:del>
          </w:p>
          <w:p w14:paraId="263C866E" w14:textId="4B56C7DE" w:rsidR="00831B06" w:rsidRPr="00EF5447" w:rsidDel="00146070" w:rsidRDefault="00831B06" w:rsidP="00831B06">
            <w:pPr>
              <w:pStyle w:val="TAC"/>
              <w:rPr>
                <w:del w:id="2174" w:author="Apple" w:date="2021-01-15T13:42:00Z"/>
                <w:lang w:eastAsia="zh-CN"/>
              </w:rPr>
            </w:pPr>
            <w:del w:id="2175" w:author="Apple" w:date="2021-01-15T13:42:00Z">
              <w:r w:rsidRPr="00EF5447" w:rsidDel="00146070">
                <w:rPr>
                  <w:lang w:eastAsia="zh-CN"/>
                </w:rPr>
                <w:delText>DC_13A-66A_n261(A-H)</w:delText>
              </w:r>
            </w:del>
          </w:p>
          <w:p w14:paraId="7AFDE8D3" w14:textId="05A96358" w:rsidR="00831B06" w:rsidRPr="00EF5447" w:rsidDel="00146070" w:rsidRDefault="00831B06" w:rsidP="00831B06">
            <w:pPr>
              <w:pStyle w:val="TAC"/>
              <w:rPr>
                <w:del w:id="2176" w:author="Apple" w:date="2021-01-15T13:42:00Z"/>
                <w:lang w:eastAsia="zh-CN"/>
              </w:rPr>
            </w:pPr>
            <w:del w:id="2177" w:author="Apple" w:date="2021-01-15T13:42:00Z">
              <w:r w:rsidRPr="00EF5447" w:rsidDel="00146070">
                <w:rPr>
                  <w:lang w:eastAsia="zh-CN"/>
                </w:rPr>
                <w:delText>DC_13A-66A_n261(A-J)</w:delText>
              </w:r>
            </w:del>
          </w:p>
          <w:p w14:paraId="79D9CFB3" w14:textId="26D1AA29" w:rsidR="00831B06" w:rsidRPr="00EF5447" w:rsidDel="00146070" w:rsidRDefault="00831B06" w:rsidP="00831B06">
            <w:pPr>
              <w:pStyle w:val="TAC"/>
              <w:rPr>
                <w:del w:id="2178" w:author="Apple" w:date="2021-01-15T13:42:00Z"/>
                <w:lang w:eastAsia="zh-CN"/>
              </w:rPr>
            </w:pPr>
            <w:del w:id="2179" w:author="Apple" w:date="2021-01-15T13:42:00Z">
              <w:r w:rsidRPr="00EF5447" w:rsidDel="00146070">
                <w:rPr>
                  <w:lang w:eastAsia="zh-CN"/>
                </w:rPr>
                <w:delText>DC_13A-66A_n261(A-L)</w:delText>
              </w:r>
            </w:del>
          </w:p>
          <w:p w14:paraId="3401F958" w14:textId="591B350F" w:rsidR="00831B06" w:rsidRPr="00EF5447" w:rsidDel="00146070" w:rsidRDefault="00831B06" w:rsidP="00831B06">
            <w:pPr>
              <w:pStyle w:val="TAC"/>
              <w:rPr>
                <w:del w:id="2180" w:author="Apple" w:date="2021-01-15T13:42:00Z"/>
                <w:lang w:eastAsia="zh-CN"/>
              </w:rPr>
            </w:pPr>
            <w:del w:id="2181" w:author="Apple" w:date="2021-01-15T13:42:00Z">
              <w:r w:rsidRPr="00EF5447" w:rsidDel="00146070">
                <w:rPr>
                  <w:lang w:eastAsia="zh-CN"/>
                </w:rPr>
                <w:delText>DC_13A-66A_n261(2A-H)</w:delText>
              </w:r>
            </w:del>
          </w:p>
          <w:p w14:paraId="4AC76D6D" w14:textId="491768E5" w:rsidR="00831B06" w:rsidRPr="00EF5447" w:rsidDel="00146070" w:rsidRDefault="00831B06" w:rsidP="00831B06">
            <w:pPr>
              <w:pStyle w:val="TAC"/>
              <w:rPr>
                <w:del w:id="2182" w:author="Apple" w:date="2021-01-15T13:42:00Z"/>
                <w:lang w:eastAsia="zh-CN"/>
              </w:rPr>
            </w:pPr>
            <w:del w:id="2183" w:author="Apple" w:date="2021-01-15T13:42:00Z">
              <w:r w:rsidRPr="00EF5447" w:rsidDel="00146070">
                <w:rPr>
                  <w:lang w:eastAsia="zh-CN"/>
                </w:rPr>
                <w:delText>DC_13A-66A_n261(G-H)</w:delText>
              </w:r>
            </w:del>
          </w:p>
          <w:p w14:paraId="5FBDBAE0" w14:textId="3D3A1CE9" w:rsidR="00831B06" w:rsidRPr="00EF5447" w:rsidDel="00146070" w:rsidRDefault="00831B06" w:rsidP="00831B06">
            <w:pPr>
              <w:pStyle w:val="TAC"/>
              <w:rPr>
                <w:del w:id="2184" w:author="Apple" w:date="2021-01-15T13:42:00Z"/>
                <w:lang w:eastAsia="zh-CN"/>
              </w:rPr>
            </w:pPr>
            <w:del w:id="2185" w:author="Apple" w:date="2021-01-15T13:42:00Z">
              <w:r w:rsidRPr="00EF5447" w:rsidDel="00146070">
                <w:rPr>
                  <w:lang w:eastAsia="zh-CN"/>
                </w:rPr>
                <w:delText>DC_13A-66A_n261(G-I)</w:delText>
              </w:r>
            </w:del>
          </w:p>
          <w:p w14:paraId="0CB6F9C5" w14:textId="040134F0" w:rsidR="00831B06" w:rsidRPr="00EF5447" w:rsidDel="00146070" w:rsidRDefault="00831B06" w:rsidP="00831B06">
            <w:pPr>
              <w:pStyle w:val="TAC"/>
              <w:rPr>
                <w:del w:id="2186" w:author="Apple" w:date="2021-01-15T13:42:00Z"/>
                <w:lang w:eastAsia="zh-CN"/>
              </w:rPr>
            </w:pPr>
            <w:del w:id="2187" w:author="Apple" w:date="2021-01-15T13:42:00Z">
              <w:r w:rsidRPr="00EF5447" w:rsidDel="00146070">
                <w:rPr>
                  <w:lang w:eastAsia="zh-CN"/>
                </w:rPr>
                <w:delText>DC_13A-66A_n261(2H)</w:delText>
              </w:r>
            </w:del>
          </w:p>
          <w:p w14:paraId="6298BE99" w14:textId="094362FC" w:rsidR="00831B06" w:rsidRPr="00EF5447" w:rsidDel="00146070" w:rsidRDefault="00831B06" w:rsidP="00831B06">
            <w:pPr>
              <w:pStyle w:val="TAC"/>
              <w:rPr>
                <w:del w:id="2188" w:author="Apple" w:date="2021-01-15T13:42:00Z"/>
                <w:lang w:eastAsia="zh-CN"/>
              </w:rPr>
            </w:pPr>
            <w:del w:id="2189" w:author="Apple" w:date="2021-01-15T13:42:00Z">
              <w:r w:rsidRPr="00EF5447" w:rsidDel="00146070">
                <w:rPr>
                  <w:lang w:eastAsia="zh-CN"/>
                </w:rPr>
                <w:delText>DC_13A-66A_n261(H-I)</w:delText>
              </w:r>
            </w:del>
          </w:p>
          <w:p w14:paraId="18D4F117" w14:textId="1EE7127D" w:rsidR="00831B06" w:rsidRPr="00EF5447" w:rsidDel="00146070" w:rsidRDefault="00831B06" w:rsidP="00831B06">
            <w:pPr>
              <w:pStyle w:val="TAC"/>
              <w:rPr>
                <w:del w:id="2190" w:author="Apple" w:date="2021-01-15T13:42:00Z"/>
                <w:lang w:eastAsia="zh-CN"/>
              </w:rPr>
            </w:pPr>
            <w:del w:id="2191" w:author="Apple" w:date="2021-01-15T13:42:00Z">
              <w:r w:rsidRPr="00EF5447" w:rsidDel="00146070">
                <w:rPr>
                  <w:lang w:eastAsia="zh-CN"/>
                </w:rPr>
                <w:delText>DC_13A-66A_n261(A-G-I)</w:delText>
              </w:r>
            </w:del>
          </w:p>
          <w:p w14:paraId="3C31BC59" w14:textId="6DDDBD82" w:rsidR="00831B06" w:rsidRPr="00EF5447" w:rsidDel="00146070" w:rsidRDefault="00831B06" w:rsidP="00831B06">
            <w:pPr>
              <w:pStyle w:val="TAC"/>
              <w:rPr>
                <w:del w:id="2192" w:author="Apple" w:date="2021-01-15T13:42:00Z"/>
                <w:lang w:eastAsia="zh-CN"/>
              </w:rPr>
            </w:pPr>
            <w:del w:id="2193" w:author="Apple" w:date="2021-01-15T13:42:00Z">
              <w:r w:rsidRPr="00EF5447" w:rsidDel="00146070">
                <w:rPr>
                  <w:lang w:eastAsia="zh-CN"/>
                </w:rPr>
                <w:delText>DC_13A-66A-66A_n261(A-H)</w:delText>
              </w:r>
            </w:del>
          </w:p>
          <w:p w14:paraId="5B1376A0" w14:textId="407E3C59" w:rsidR="00831B06" w:rsidRPr="00EF5447" w:rsidDel="00146070" w:rsidRDefault="00831B06" w:rsidP="00831B06">
            <w:pPr>
              <w:pStyle w:val="TAC"/>
              <w:rPr>
                <w:del w:id="2194" w:author="Apple" w:date="2021-01-15T13:42:00Z"/>
                <w:lang w:eastAsia="zh-CN"/>
              </w:rPr>
            </w:pPr>
            <w:del w:id="2195" w:author="Apple" w:date="2021-01-15T13:42:00Z">
              <w:r w:rsidRPr="00EF5447" w:rsidDel="00146070">
                <w:rPr>
                  <w:lang w:eastAsia="zh-CN"/>
                </w:rPr>
                <w:delText>DC_13A-66A-66A_n261(A-J)</w:delText>
              </w:r>
            </w:del>
          </w:p>
          <w:p w14:paraId="14BABF3B" w14:textId="71DAA1BD" w:rsidR="00831B06" w:rsidRPr="00EF5447" w:rsidDel="00146070" w:rsidRDefault="00831B06" w:rsidP="00831B06">
            <w:pPr>
              <w:pStyle w:val="TAC"/>
              <w:rPr>
                <w:del w:id="2196" w:author="Apple" w:date="2021-01-15T13:42:00Z"/>
                <w:lang w:eastAsia="zh-CN"/>
              </w:rPr>
            </w:pPr>
            <w:del w:id="2197" w:author="Apple" w:date="2021-01-15T13:42:00Z">
              <w:r w:rsidRPr="00EF5447" w:rsidDel="00146070">
                <w:rPr>
                  <w:lang w:eastAsia="zh-CN"/>
                </w:rPr>
                <w:delText>DC_13A-66A-66A_n261(A-L)</w:delText>
              </w:r>
            </w:del>
          </w:p>
          <w:p w14:paraId="5B46EB83" w14:textId="04B1C7C4" w:rsidR="00831B06" w:rsidRPr="00EF5447" w:rsidDel="00146070" w:rsidRDefault="00831B06" w:rsidP="00831B06">
            <w:pPr>
              <w:pStyle w:val="TAC"/>
              <w:rPr>
                <w:del w:id="2198" w:author="Apple" w:date="2021-01-15T13:42:00Z"/>
                <w:lang w:eastAsia="zh-CN"/>
              </w:rPr>
            </w:pPr>
            <w:del w:id="2199" w:author="Apple" w:date="2021-01-15T13:42:00Z">
              <w:r w:rsidRPr="00EF5447" w:rsidDel="00146070">
                <w:rPr>
                  <w:lang w:eastAsia="zh-CN"/>
                </w:rPr>
                <w:delText>DC_13A-66A-66A_n261(2A-H)</w:delText>
              </w:r>
            </w:del>
          </w:p>
          <w:p w14:paraId="4AC5D974" w14:textId="1EC44318" w:rsidR="00831B06" w:rsidRPr="00EF5447" w:rsidDel="00146070" w:rsidRDefault="00831B06" w:rsidP="00831B06">
            <w:pPr>
              <w:pStyle w:val="TAC"/>
              <w:rPr>
                <w:del w:id="2200" w:author="Apple" w:date="2021-01-15T13:42:00Z"/>
                <w:lang w:eastAsia="zh-CN"/>
              </w:rPr>
            </w:pPr>
            <w:del w:id="2201" w:author="Apple" w:date="2021-01-15T13:42:00Z">
              <w:r w:rsidRPr="00EF5447" w:rsidDel="00146070">
                <w:rPr>
                  <w:lang w:eastAsia="zh-CN"/>
                </w:rPr>
                <w:delText>DC_13A-66A-66A_n261(A-G-H)</w:delText>
              </w:r>
            </w:del>
          </w:p>
          <w:p w14:paraId="23342151" w14:textId="69529EBE" w:rsidR="00831B06" w:rsidRPr="00EF5447" w:rsidDel="00146070" w:rsidRDefault="00831B06" w:rsidP="00831B06">
            <w:pPr>
              <w:pStyle w:val="TAC"/>
              <w:rPr>
                <w:del w:id="2202" w:author="Apple" w:date="2021-01-15T13:42:00Z"/>
                <w:lang w:eastAsia="zh-CN"/>
              </w:rPr>
            </w:pPr>
            <w:del w:id="2203" w:author="Apple" w:date="2021-01-15T13:42:00Z">
              <w:r w:rsidRPr="00EF5447" w:rsidDel="00146070">
                <w:rPr>
                  <w:lang w:eastAsia="zh-CN"/>
                </w:rPr>
                <w:delText>DC_13A-66A-66A_n261(A-G-I)DC_13A-66A-66A_n261(G-H)</w:delText>
              </w:r>
            </w:del>
          </w:p>
          <w:p w14:paraId="21EEE2AA" w14:textId="31D49A6F" w:rsidR="00831B06" w:rsidRPr="00EF5447" w:rsidDel="00146070" w:rsidRDefault="00831B06" w:rsidP="00831B06">
            <w:pPr>
              <w:pStyle w:val="TAC"/>
              <w:rPr>
                <w:del w:id="2204" w:author="Apple" w:date="2021-01-15T13:42:00Z"/>
                <w:lang w:eastAsia="zh-CN"/>
              </w:rPr>
            </w:pPr>
            <w:del w:id="2205" w:author="Apple" w:date="2021-01-15T13:42:00Z">
              <w:r w:rsidRPr="00EF5447" w:rsidDel="00146070">
                <w:rPr>
                  <w:lang w:eastAsia="zh-CN"/>
                </w:rPr>
                <w:delText>DC_13A-66A-66A_n261(G-I)</w:delText>
              </w:r>
            </w:del>
          </w:p>
          <w:p w14:paraId="647A5D1C" w14:textId="51D2C74A" w:rsidR="00831B06" w:rsidRPr="00EF5447" w:rsidDel="00146070" w:rsidRDefault="00831B06" w:rsidP="00831B06">
            <w:pPr>
              <w:pStyle w:val="TAC"/>
              <w:rPr>
                <w:del w:id="2206" w:author="Apple" w:date="2021-01-15T13:42:00Z"/>
                <w:lang w:eastAsia="zh-CN"/>
              </w:rPr>
            </w:pPr>
            <w:del w:id="2207" w:author="Apple" w:date="2021-01-15T13:42:00Z">
              <w:r w:rsidRPr="00EF5447" w:rsidDel="00146070">
                <w:rPr>
                  <w:lang w:eastAsia="zh-CN"/>
                </w:rPr>
                <w:delText>DC_13A-66A-66A_n261(2H)</w:delText>
              </w:r>
            </w:del>
          </w:p>
          <w:p w14:paraId="4552F4B5" w14:textId="6E11DC32" w:rsidR="00831B06" w:rsidRPr="00EF5447" w:rsidDel="00146070" w:rsidRDefault="00831B06" w:rsidP="00831B06">
            <w:pPr>
              <w:pStyle w:val="TAC"/>
              <w:rPr>
                <w:del w:id="2208" w:author="Apple" w:date="2021-01-15T13:43:00Z"/>
                <w:rFonts w:cs="Arial"/>
                <w:color w:val="000000"/>
                <w:szCs w:val="18"/>
                <w:lang w:eastAsia="zh-CN"/>
              </w:rPr>
            </w:pPr>
            <w:del w:id="2209" w:author="Apple" w:date="2021-01-15T13:42:00Z">
              <w:r w:rsidRPr="00EF5447" w:rsidDel="00146070">
                <w:rPr>
                  <w:rFonts w:cs="Arial"/>
                  <w:color w:val="000000"/>
                  <w:szCs w:val="18"/>
                  <w:lang w:eastAsia="zh-CN"/>
                </w:rPr>
                <w:delText>DC_13A-66A-66A_n261(H-I)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828F0F" w14:textId="37AA7840" w:rsidR="00831B06" w:rsidRPr="00EF5447" w:rsidDel="00146070" w:rsidRDefault="00831B06" w:rsidP="00831B06">
            <w:pPr>
              <w:pStyle w:val="TAC"/>
              <w:rPr>
                <w:del w:id="2210" w:author="Apple" w:date="2021-01-15T13:43:00Z"/>
                <w:lang w:eastAsia="zh-CN"/>
              </w:rPr>
            </w:pPr>
            <w:del w:id="2211" w:author="Apple" w:date="2021-01-15T13:43:00Z">
              <w:r w:rsidRPr="00EF5447" w:rsidDel="00146070">
                <w:rPr>
                  <w:lang w:eastAsia="zh-CN"/>
                </w:rPr>
                <w:delText>DC_13A_n261H</w:delText>
              </w:r>
            </w:del>
          </w:p>
          <w:p w14:paraId="1DB6FAFB" w14:textId="5BDB46A4" w:rsidR="00831B06" w:rsidRPr="00EF5447" w:rsidDel="00146070" w:rsidRDefault="00831B06" w:rsidP="00831B06">
            <w:pPr>
              <w:pStyle w:val="TAC"/>
              <w:rPr>
                <w:del w:id="2212" w:author="Apple" w:date="2021-01-15T13:43:00Z"/>
                <w:rFonts w:cs="Arial"/>
                <w:color w:val="000000"/>
                <w:szCs w:val="18"/>
                <w:lang w:eastAsia="zh-CN"/>
              </w:rPr>
            </w:pPr>
            <w:del w:id="2213" w:author="Apple" w:date="2021-01-15T13:43:00Z">
              <w:r w:rsidRPr="00EF5447" w:rsidDel="00146070">
                <w:rPr>
                  <w:lang w:eastAsia="zh-CN"/>
                </w:rPr>
                <w:delText>DC_66A_n261H</w:delText>
              </w:r>
            </w:del>
          </w:p>
        </w:tc>
      </w:tr>
      <w:tr w:rsidR="00831B06" w:rsidRPr="00EF5447" w:rsidDel="00683A55" w14:paraId="506E93AA" w14:textId="59BCC960" w:rsidTr="00C620E0">
        <w:trPr>
          <w:trHeight w:val="187"/>
          <w:jc w:val="center"/>
          <w:del w:id="2214" w:author="Apple" w:date="2021-01-15T13: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4C483B" w14:textId="7B55267D" w:rsidR="00831B06" w:rsidRPr="00EF5447" w:rsidDel="00683A55" w:rsidRDefault="00831B06" w:rsidP="00831B06">
            <w:pPr>
              <w:pStyle w:val="TAC"/>
              <w:rPr>
                <w:del w:id="2215" w:author="Apple" w:date="2021-01-15T13:43:00Z"/>
                <w:lang w:eastAsia="zh-CN"/>
              </w:rPr>
            </w:pPr>
            <w:del w:id="2216" w:author="Apple" w:date="2021-01-15T13:43:00Z">
              <w:r w:rsidRPr="00EF5447" w:rsidDel="00683A55">
                <w:rPr>
                  <w:lang w:eastAsia="zh-CN"/>
                </w:rPr>
                <w:delText>DC_13A-66A_n261(A-L)</w:delText>
              </w:r>
            </w:del>
          </w:p>
          <w:p w14:paraId="0B7BEA36" w14:textId="37BAE4C4" w:rsidR="00831B06" w:rsidRPr="00EF5447" w:rsidDel="00683A55" w:rsidRDefault="00831B06" w:rsidP="00831B06">
            <w:pPr>
              <w:pStyle w:val="TAC"/>
              <w:rPr>
                <w:del w:id="2217" w:author="Apple" w:date="2021-01-15T13:43:00Z"/>
                <w:lang w:eastAsia="zh-CN"/>
              </w:rPr>
            </w:pPr>
            <w:del w:id="2218" w:author="Apple" w:date="2021-01-15T13:43:00Z">
              <w:r w:rsidRPr="00EF5447" w:rsidDel="00683A55">
                <w:rPr>
                  <w:lang w:eastAsia="zh-CN"/>
                </w:rPr>
                <w:delText>DC_13A-66A_n261(A-G-I)</w:delText>
              </w:r>
            </w:del>
          </w:p>
          <w:p w14:paraId="2BD4C6E0" w14:textId="15C1129C" w:rsidR="00831B06" w:rsidRPr="00EF5447" w:rsidDel="00683A55" w:rsidRDefault="00831B06" w:rsidP="00831B06">
            <w:pPr>
              <w:pStyle w:val="TAC"/>
              <w:rPr>
                <w:del w:id="2219" w:author="Apple" w:date="2021-01-15T13:43:00Z"/>
                <w:lang w:eastAsia="zh-CN"/>
              </w:rPr>
            </w:pPr>
            <w:del w:id="2220" w:author="Apple" w:date="2021-01-15T13:43:00Z">
              <w:r w:rsidRPr="00EF5447" w:rsidDel="00683A55">
                <w:rPr>
                  <w:lang w:eastAsia="zh-CN"/>
                </w:rPr>
                <w:delText>DC_13A-66A-66A_n261(A-L)</w:delText>
              </w:r>
            </w:del>
          </w:p>
          <w:p w14:paraId="1CDE4E21" w14:textId="627961C6" w:rsidR="00831B06" w:rsidRPr="00EF5447" w:rsidDel="00683A55" w:rsidRDefault="00831B06" w:rsidP="00831B06">
            <w:pPr>
              <w:pStyle w:val="TAC"/>
              <w:rPr>
                <w:del w:id="2221" w:author="Apple" w:date="2021-01-15T13:43:00Z"/>
                <w:lang w:eastAsia="zh-CN"/>
              </w:rPr>
            </w:pPr>
            <w:del w:id="2222" w:author="Apple" w:date="2021-01-15T13:43:00Z">
              <w:r w:rsidRPr="00EF5447" w:rsidDel="00683A55">
                <w:rPr>
                  <w:lang w:eastAsia="zh-CN"/>
                </w:rPr>
                <w:delText>DC_13A-66A-66A_n261(A-G-I)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67F7CC" w14:textId="16533098" w:rsidR="00831B06" w:rsidRPr="00EF5447" w:rsidDel="00683A55" w:rsidRDefault="00831B06" w:rsidP="00831B06">
            <w:pPr>
              <w:pStyle w:val="TAC"/>
              <w:rPr>
                <w:del w:id="2223" w:author="Apple" w:date="2021-01-15T13:43:00Z"/>
                <w:lang w:eastAsia="zh-CN"/>
              </w:rPr>
            </w:pPr>
            <w:del w:id="2224" w:author="Apple" w:date="2021-01-15T13:43:00Z">
              <w:r w:rsidRPr="00EF5447" w:rsidDel="00683A55">
                <w:rPr>
                  <w:lang w:eastAsia="zh-CN"/>
                </w:rPr>
                <w:delText>DC_13A_n261I</w:delText>
              </w:r>
            </w:del>
          </w:p>
          <w:p w14:paraId="0A99FC3E" w14:textId="7F7F8275" w:rsidR="00831B06" w:rsidRPr="00EF5447" w:rsidDel="00683A55" w:rsidRDefault="00831B06" w:rsidP="00831B06">
            <w:pPr>
              <w:pStyle w:val="TAC"/>
              <w:rPr>
                <w:del w:id="2225" w:author="Apple" w:date="2021-01-15T13:43:00Z"/>
                <w:lang w:eastAsia="zh-CN"/>
              </w:rPr>
            </w:pPr>
            <w:del w:id="2226" w:author="Apple" w:date="2021-01-15T13:43:00Z">
              <w:r w:rsidRPr="00EF5447" w:rsidDel="00683A55">
                <w:rPr>
                  <w:lang w:eastAsia="zh-CN"/>
                </w:rPr>
                <w:delText>DC_66A_n261I</w:delText>
              </w:r>
            </w:del>
          </w:p>
        </w:tc>
      </w:tr>
      <w:tr w:rsidR="00831B06" w:rsidRPr="00EF5447" w:rsidDel="000C68F1" w14:paraId="48916DEF" w14:textId="38871BB1" w:rsidTr="00C620E0">
        <w:trPr>
          <w:trHeight w:val="187"/>
          <w:jc w:val="center"/>
          <w:del w:id="2227" w:author="Apple" w:date="2021-01-15T18: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23C2FD" w14:textId="5751E080" w:rsidR="00831B06" w:rsidRPr="00EF5447" w:rsidDel="000C68F1" w:rsidRDefault="00831B06" w:rsidP="00831B06">
            <w:pPr>
              <w:pStyle w:val="TAC"/>
              <w:rPr>
                <w:del w:id="2228" w:author="Apple" w:date="2021-01-15T18:02:00Z"/>
              </w:rPr>
            </w:pPr>
            <w:del w:id="2229" w:author="Apple" w:date="2021-01-15T18:02:00Z">
              <w:r w:rsidRPr="00EF5447" w:rsidDel="000C68F1">
                <w:delText>DC_8A-</w:delText>
              </w:r>
              <w:r w:rsidRPr="00EF5447" w:rsidDel="000C68F1">
                <w:rPr>
                  <w:rFonts w:eastAsia="Malgun Gothic"/>
                </w:rPr>
                <w:delText>11A_</w:delText>
              </w:r>
              <w:r w:rsidRPr="00EF5447" w:rsidDel="000C68F1">
                <w:delText>n</w:delText>
              </w:r>
              <w:r w:rsidRPr="00EF5447" w:rsidDel="000C68F1">
                <w:rPr>
                  <w:rFonts w:eastAsia="Malgun Gothic"/>
                </w:rPr>
                <w:delText>257</w:delText>
              </w:r>
              <w:r w:rsidRPr="00EF5447" w:rsidDel="000C68F1">
                <w:delText>A</w:delText>
              </w:r>
            </w:del>
          </w:p>
          <w:p w14:paraId="1FFC42C6" w14:textId="656A7373" w:rsidR="00831B06" w:rsidRPr="00EF5447" w:rsidDel="000C68F1" w:rsidRDefault="00831B06" w:rsidP="00831B06">
            <w:pPr>
              <w:pStyle w:val="TAC"/>
              <w:rPr>
                <w:del w:id="2230" w:author="Apple" w:date="2021-01-15T18:02:00Z"/>
                <w:noProof/>
                <w:lang w:eastAsia="zh-CN"/>
              </w:rPr>
            </w:pPr>
            <w:del w:id="2231" w:author="Apple" w:date="2021-01-15T18:02:00Z">
              <w:r w:rsidRPr="00EF5447" w:rsidDel="000C68F1">
                <w:delText>DC_8A-</w:delText>
              </w:r>
              <w:r w:rsidRPr="00EF5447" w:rsidDel="000C68F1">
                <w:rPr>
                  <w:rFonts w:eastAsia="Malgun Gothic"/>
                </w:rPr>
                <w:delText>11A_</w:delText>
              </w:r>
              <w:r w:rsidRPr="00EF5447" w:rsidDel="000C68F1">
                <w:delText>n</w:delText>
              </w:r>
              <w:r w:rsidRPr="00EF5447" w:rsidDel="000C68F1">
                <w:rPr>
                  <w:rFonts w:eastAsia="Malgun Gothic"/>
                </w:rPr>
                <w:delText>257</w:delText>
              </w:r>
              <w:r w:rsidRPr="00EF5447" w:rsidDel="000C68F1">
                <w:delText>D</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A57C2" w14:textId="73D60699" w:rsidR="00831B06" w:rsidRPr="00EF5447" w:rsidDel="000C68F1" w:rsidRDefault="00831B06" w:rsidP="00831B06">
            <w:pPr>
              <w:pStyle w:val="TAC"/>
              <w:rPr>
                <w:del w:id="2232" w:author="Apple" w:date="2021-01-15T18:02:00Z"/>
              </w:rPr>
            </w:pPr>
            <w:del w:id="2233" w:author="Apple" w:date="2021-01-15T18:02:00Z">
              <w:r w:rsidRPr="00EF5447" w:rsidDel="000C68F1">
                <w:delText>DC_8A_n257A</w:delText>
              </w:r>
            </w:del>
          </w:p>
          <w:p w14:paraId="5B257F4C" w14:textId="3A1E53F1" w:rsidR="00831B06" w:rsidRPr="00EF5447" w:rsidDel="000C68F1" w:rsidRDefault="00831B06" w:rsidP="00831B06">
            <w:pPr>
              <w:pStyle w:val="TAC"/>
              <w:rPr>
                <w:del w:id="2234" w:author="Apple" w:date="2021-01-15T18:02:00Z"/>
                <w:noProof/>
                <w:lang w:eastAsia="zh-CN"/>
              </w:rPr>
            </w:pPr>
            <w:del w:id="2235" w:author="Apple" w:date="2021-01-15T18:02:00Z">
              <w:r w:rsidRPr="00EF5447" w:rsidDel="000C68F1">
                <w:delText>DC_11A_n257A</w:delText>
              </w:r>
            </w:del>
          </w:p>
        </w:tc>
      </w:tr>
      <w:tr w:rsidR="00831B06" w:rsidRPr="00EF5447" w:rsidDel="000C68F1" w14:paraId="65002172" w14:textId="3B919D72" w:rsidTr="00C620E0">
        <w:trPr>
          <w:trHeight w:val="187"/>
          <w:jc w:val="center"/>
          <w:del w:id="2236"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3562D" w14:textId="36B405B1" w:rsidR="00831B06" w:rsidRPr="00EF5447" w:rsidDel="000C68F1" w:rsidRDefault="00831B06" w:rsidP="00831B06">
            <w:pPr>
              <w:pStyle w:val="TAC"/>
              <w:rPr>
                <w:del w:id="2237" w:author="Apple" w:date="2021-01-15T18:04:00Z"/>
                <w:noProof/>
                <w:lang w:eastAsia="zh-CN"/>
              </w:rPr>
            </w:pPr>
            <w:del w:id="2238" w:author="Apple" w:date="2021-01-15T18:04:00Z">
              <w:r w:rsidRPr="00EF5447" w:rsidDel="000C68F1">
                <w:rPr>
                  <w:noProof/>
                  <w:lang w:eastAsia="zh-CN"/>
                </w:rPr>
                <w:delText>DC_12A-30A_n260A</w:delText>
              </w:r>
            </w:del>
          </w:p>
          <w:p w14:paraId="627DA27C" w14:textId="60E8FD6E" w:rsidR="00831B06" w:rsidRPr="00EF5447" w:rsidDel="000C68F1" w:rsidRDefault="00831B06" w:rsidP="00831B06">
            <w:pPr>
              <w:pStyle w:val="TAC"/>
              <w:rPr>
                <w:del w:id="2239" w:author="Apple" w:date="2021-01-15T18:04:00Z"/>
                <w:lang w:eastAsia="fi-FI"/>
              </w:rPr>
            </w:pPr>
            <w:del w:id="2240" w:author="Apple" w:date="2021-01-15T18:04:00Z">
              <w:r w:rsidRPr="00EF5447" w:rsidDel="000C68F1">
                <w:rPr>
                  <w:lang w:eastAsia="fi-FI"/>
                </w:rPr>
                <w:delText>DC_12</w:delText>
              </w:r>
              <w:r w:rsidRPr="00EF5447" w:rsidDel="000C68F1">
                <w:rPr>
                  <w:rFonts w:cs="Arial"/>
                  <w:szCs w:val="18"/>
                  <w:lang w:eastAsia="fi-FI"/>
                </w:rPr>
                <w:delText>A</w:delText>
              </w:r>
              <w:r w:rsidRPr="00EF5447" w:rsidDel="000C68F1">
                <w:rPr>
                  <w:rFonts w:cs="Arial"/>
                  <w:noProof/>
                  <w:szCs w:val="18"/>
                </w:rPr>
                <w:delText>-30A</w:delText>
              </w:r>
              <w:r w:rsidRPr="00EF5447" w:rsidDel="000C68F1">
                <w:rPr>
                  <w:rFonts w:cs="Arial"/>
                  <w:szCs w:val="18"/>
                  <w:lang w:eastAsia="fi-FI"/>
                </w:rPr>
                <w:delText>_</w:delText>
              </w:r>
              <w:r w:rsidRPr="00EF5447" w:rsidDel="000C68F1">
                <w:rPr>
                  <w:lang w:eastAsia="fi-FI"/>
                </w:rPr>
                <w:delText>n260G</w:delText>
              </w:r>
            </w:del>
          </w:p>
          <w:p w14:paraId="08CF5A59" w14:textId="322C75FE" w:rsidR="00831B06" w:rsidRPr="00EF5447" w:rsidDel="000C68F1" w:rsidRDefault="00831B06" w:rsidP="00831B06">
            <w:pPr>
              <w:pStyle w:val="TAC"/>
              <w:rPr>
                <w:del w:id="2241" w:author="Apple" w:date="2021-01-15T18:04:00Z"/>
                <w:lang w:eastAsia="fi-FI"/>
              </w:rPr>
            </w:pPr>
            <w:del w:id="2242"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_n260H</w:delText>
              </w:r>
            </w:del>
          </w:p>
          <w:p w14:paraId="15C9C002" w14:textId="06309CA5" w:rsidR="00831B06" w:rsidRPr="00EF5447" w:rsidDel="000C68F1" w:rsidRDefault="00831B06" w:rsidP="00831B06">
            <w:pPr>
              <w:pStyle w:val="TAC"/>
              <w:rPr>
                <w:del w:id="2243" w:author="Apple" w:date="2021-01-15T18:04:00Z"/>
                <w:lang w:eastAsia="fi-FI"/>
              </w:rPr>
            </w:pPr>
            <w:del w:id="2244"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_n260I</w:delText>
              </w:r>
            </w:del>
          </w:p>
          <w:p w14:paraId="77D7BEA0" w14:textId="33973727" w:rsidR="00831B06" w:rsidRPr="00EF5447" w:rsidDel="000C68F1" w:rsidRDefault="00831B06" w:rsidP="00831B06">
            <w:pPr>
              <w:pStyle w:val="TAC"/>
              <w:rPr>
                <w:del w:id="2245" w:author="Apple" w:date="2021-01-15T18:04:00Z"/>
                <w:lang w:eastAsia="fi-FI"/>
              </w:rPr>
            </w:pPr>
            <w:del w:id="2246"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_n260J</w:delText>
              </w:r>
            </w:del>
          </w:p>
          <w:p w14:paraId="2AB8FF48" w14:textId="10D1247F" w:rsidR="00831B06" w:rsidRPr="00EF5447" w:rsidDel="000C68F1" w:rsidRDefault="00831B06" w:rsidP="00831B06">
            <w:pPr>
              <w:pStyle w:val="TAC"/>
              <w:rPr>
                <w:del w:id="2247" w:author="Apple" w:date="2021-01-15T18:04:00Z"/>
                <w:lang w:eastAsia="fi-FI"/>
              </w:rPr>
            </w:pPr>
            <w:del w:id="2248"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_n260K</w:delText>
              </w:r>
            </w:del>
          </w:p>
          <w:p w14:paraId="16262A13" w14:textId="4A61DE33" w:rsidR="00831B06" w:rsidRPr="00EF5447" w:rsidDel="000C68F1" w:rsidRDefault="00831B06" w:rsidP="00831B06">
            <w:pPr>
              <w:pStyle w:val="TAC"/>
              <w:rPr>
                <w:del w:id="2249" w:author="Apple" w:date="2021-01-15T18:04:00Z"/>
                <w:lang w:eastAsia="fi-FI"/>
              </w:rPr>
            </w:pPr>
            <w:del w:id="2250"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_n260L</w:delText>
              </w:r>
            </w:del>
          </w:p>
          <w:p w14:paraId="5128E83A" w14:textId="39F6CFAB" w:rsidR="00831B06" w:rsidRPr="00EF5447" w:rsidDel="000C68F1" w:rsidRDefault="00831B06" w:rsidP="00831B06">
            <w:pPr>
              <w:pStyle w:val="TAC"/>
              <w:rPr>
                <w:del w:id="2251" w:author="Apple" w:date="2021-01-15T18:04:00Z"/>
                <w:rFonts w:eastAsia="Malgun Gothic"/>
                <w:noProof/>
                <w:lang w:eastAsia="ko-KR"/>
              </w:rPr>
            </w:pPr>
            <w:del w:id="2252" w:author="Apple" w:date="2021-01-15T18:04:00Z">
              <w:r w:rsidRPr="00EF5447" w:rsidDel="000C68F1">
                <w:rPr>
                  <w:lang w:eastAsia="fi-FI"/>
                </w:rPr>
                <w:delText>DC_12A</w:delText>
              </w:r>
              <w:r w:rsidRPr="00EF5447" w:rsidDel="000C68F1">
                <w:rPr>
                  <w:rFonts w:cs="Arial"/>
                  <w:noProof/>
                  <w:szCs w:val="18"/>
                  <w:lang w:eastAsia="zh-CN"/>
                </w:rPr>
                <w:delText>-30A</w:delText>
              </w:r>
              <w:r w:rsidRPr="00EF5447" w:rsidDel="000C68F1">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61E44B" w14:textId="57083EB2" w:rsidR="00831B06" w:rsidRPr="00EF5447" w:rsidDel="000C68F1" w:rsidRDefault="00831B06" w:rsidP="00831B06">
            <w:pPr>
              <w:pStyle w:val="TAC"/>
              <w:rPr>
                <w:del w:id="2253" w:author="Apple" w:date="2021-01-15T18:04:00Z"/>
                <w:noProof/>
                <w:lang w:eastAsia="zh-CN"/>
              </w:rPr>
            </w:pPr>
            <w:del w:id="2254" w:author="Apple" w:date="2021-01-15T18:04:00Z">
              <w:r w:rsidRPr="00EF5447" w:rsidDel="000C68F1">
                <w:rPr>
                  <w:noProof/>
                  <w:lang w:eastAsia="zh-CN"/>
                </w:rPr>
                <w:delText>DC_12A_n260A</w:delText>
              </w:r>
            </w:del>
          </w:p>
          <w:p w14:paraId="2B7FE850" w14:textId="05702D97" w:rsidR="00831B06" w:rsidRPr="00EF5447" w:rsidDel="000C68F1" w:rsidRDefault="00831B06" w:rsidP="00831B06">
            <w:pPr>
              <w:pStyle w:val="TAC"/>
              <w:rPr>
                <w:del w:id="2255" w:author="Apple" w:date="2021-01-15T18:04:00Z"/>
                <w:noProof/>
                <w:lang w:eastAsia="zh-CN"/>
              </w:rPr>
            </w:pPr>
            <w:del w:id="2256" w:author="Apple" w:date="2021-01-15T18:04:00Z">
              <w:r w:rsidRPr="00EF5447" w:rsidDel="000C68F1">
                <w:rPr>
                  <w:noProof/>
                  <w:lang w:eastAsia="zh-CN"/>
                </w:rPr>
                <w:delText>DC_30A_n260A</w:delText>
              </w:r>
            </w:del>
          </w:p>
        </w:tc>
      </w:tr>
      <w:tr w:rsidR="00831B06" w:rsidRPr="00EF5447" w:rsidDel="000C68F1" w14:paraId="226BCC97" w14:textId="628C351A" w:rsidTr="00C620E0">
        <w:trPr>
          <w:trHeight w:val="187"/>
          <w:jc w:val="center"/>
          <w:del w:id="2257"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101131" w14:textId="5148B4CA" w:rsidR="00831B06" w:rsidRPr="00EF5447" w:rsidDel="000C68F1" w:rsidRDefault="00831B06" w:rsidP="00831B06">
            <w:pPr>
              <w:pStyle w:val="TAC"/>
              <w:rPr>
                <w:del w:id="2258" w:author="Apple" w:date="2021-01-15T18:04:00Z"/>
                <w:noProof/>
                <w:lang w:eastAsia="zh-CN"/>
              </w:rPr>
            </w:pPr>
            <w:del w:id="2259" w:author="Apple" w:date="2021-01-15T18:04:00Z">
              <w:r w:rsidRPr="00EF5447" w:rsidDel="000C68F1">
                <w:rPr>
                  <w:noProof/>
                  <w:lang w:eastAsia="zh-CN"/>
                </w:rPr>
                <w:lastRenderedPageBreak/>
                <w:delText>DC_12A-66A_n260A</w:delText>
              </w:r>
            </w:del>
          </w:p>
          <w:p w14:paraId="70706B86" w14:textId="32D941B0" w:rsidR="00831B06" w:rsidRPr="00EF5447" w:rsidDel="000C68F1" w:rsidRDefault="00831B06" w:rsidP="00831B06">
            <w:pPr>
              <w:pStyle w:val="TAC"/>
              <w:rPr>
                <w:del w:id="2260" w:author="Apple" w:date="2021-01-15T18:04:00Z"/>
                <w:lang w:eastAsia="fi-FI"/>
              </w:rPr>
            </w:pPr>
            <w:del w:id="2261" w:author="Apple" w:date="2021-01-15T18:04:00Z">
              <w:r w:rsidRPr="00EF5447" w:rsidDel="000C68F1">
                <w:rPr>
                  <w:lang w:eastAsia="fi-FI"/>
                </w:rPr>
                <w:delText>DC_12</w:delText>
              </w:r>
              <w:r w:rsidRPr="00EF5447" w:rsidDel="000C68F1">
                <w:rPr>
                  <w:rFonts w:cs="Arial"/>
                  <w:szCs w:val="18"/>
                  <w:lang w:eastAsia="fi-FI"/>
                </w:rPr>
                <w:delText>A</w:delText>
              </w:r>
              <w:r w:rsidRPr="00EF5447" w:rsidDel="000C68F1">
                <w:rPr>
                  <w:rFonts w:cs="Arial"/>
                  <w:noProof/>
                  <w:szCs w:val="18"/>
                </w:rPr>
                <w:delText>-66A</w:delText>
              </w:r>
              <w:r w:rsidRPr="00EF5447" w:rsidDel="000C68F1">
                <w:rPr>
                  <w:rFonts w:cs="Arial"/>
                  <w:szCs w:val="18"/>
                  <w:lang w:eastAsia="fi-FI"/>
                </w:rPr>
                <w:delText>_</w:delText>
              </w:r>
              <w:r w:rsidRPr="00EF5447" w:rsidDel="000C68F1">
                <w:rPr>
                  <w:lang w:eastAsia="fi-FI"/>
                </w:rPr>
                <w:delText>n260G</w:delText>
              </w:r>
            </w:del>
          </w:p>
          <w:p w14:paraId="23D9F502" w14:textId="3055394C" w:rsidR="00831B06" w:rsidRPr="00EF5447" w:rsidDel="000C68F1" w:rsidRDefault="00831B06" w:rsidP="00831B06">
            <w:pPr>
              <w:pStyle w:val="TAC"/>
              <w:rPr>
                <w:del w:id="2262" w:author="Apple" w:date="2021-01-15T18:04:00Z"/>
                <w:lang w:eastAsia="fi-FI"/>
              </w:rPr>
            </w:pPr>
            <w:del w:id="2263"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_n260H</w:delText>
              </w:r>
            </w:del>
          </w:p>
          <w:p w14:paraId="7B9914FB" w14:textId="43DB4A3A" w:rsidR="00831B06" w:rsidRPr="00EF5447" w:rsidDel="000C68F1" w:rsidRDefault="00831B06" w:rsidP="00831B06">
            <w:pPr>
              <w:pStyle w:val="TAC"/>
              <w:rPr>
                <w:del w:id="2264" w:author="Apple" w:date="2021-01-15T18:04:00Z"/>
                <w:lang w:eastAsia="fi-FI"/>
              </w:rPr>
            </w:pPr>
            <w:del w:id="2265"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_n260I</w:delText>
              </w:r>
            </w:del>
          </w:p>
          <w:p w14:paraId="3AC6D76C" w14:textId="576F821B" w:rsidR="00831B06" w:rsidRPr="00EF5447" w:rsidDel="000C68F1" w:rsidRDefault="00831B06" w:rsidP="00831B06">
            <w:pPr>
              <w:pStyle w:val="TAC"/>
              <w:rPr>
                <w:del w:id="2266" w:author="Apple" w:date="2021-01-15T18:04:00Z"/>
                <w:lang w:eastAsia="fi-FI"/>
              </w:rPr>
            </w:pPr>
            <w:del w:id="2267"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_n260J</w:delText>
              </w:r>
            </w:del>
          </w:p>
          <w:p w14:paraId="794315FC" w14:textId="564AF54E" w:rsidR="00831B06" w:rsidRPr="00EF5447" w:rsidDel="000C68F1" w:rsidRDefault="00831B06" w:rsidP="00831B06">
            <w:pPr>
              <w:pStyle w:val="TAC"/>
              <w:rPr>
                <w:del w:id="2268" w:author="Apple" w:date="2021-01-15T18:04:00Z"/>
                <w:lang w:eastAsia="fi-FI"/>
              </w:rPr>
            </w:pPr>
            <w:del w:id="2269"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_n260K</w:delText>
              </w:r>
            </w:del>
          </w:p>
          <w:p w14:paraId="1DAF56E4" w14:textId="35AEF99A" w:rsidR="00831B06" w:rsidRPr="00EF5447" w:rsidDel="000C68F1" w:rsidRDefault="00831B06" w:rsidP="00831B06">
            <w:pPr>
              <w:pStyle w:val="TAC"/>
              <w:rPr>
                <w:del w:id="2270" w:author="Apple" w:date="2021-01-15T18:04:00Z"/>
                <w:lang w:eastAsia="fi-FI"/>
              </w:rPr>
            </w:pPr>
            <w:del w:id="2271"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_n260L</w:delText>
              </w:r>
            </w:del>
          </w:p>
          <w:p w14:paraId="6AA5237F" w14:textId="615104EF" w:rsidR="00831B06" w:rsidRPr="00EF5447" w:rsidDel="000C68F1" w:rsidRDefault="00831B06" w:rsidP="00831B06">
            <w:pPr>
              <w:pStyle w:val="TAC"/>
              <w:rPr>
                <w:del w:id="2272" w:author="Apple" w:date="2021-01-15T18:04:00Z"/>
                <w:rFonts w:eastAsia="Malgun Gothic"/>
                <w:noProof/>
                <w:lang w:eastAsia="ko-KR"/>
              </w:rPr>
            </w:pPr>
            <w:del w:id="2273" w:author="Apple" w:date="2021-01-15T18:04:00Z">
              <w:r w:rsidRPr="00EF5447" w:rsidDel="000C68F1">
                <w:rPr>
                  <w:lang w:eastAsia="fi-FI"/>
                </w:rPr>
                <w:delText>DC_12A</w:delText>
              </w:r>
              <w:r w:rsidRPr="00EF5447" w:rsidDel="000C68F1">
                <w:rPr>
                  <w:rFonts w:cs="Arial"/>
                  <w:noProof/>
                  <w:szCs w:val="18"/>
                  <w:lang w:eastAsia="zh-CN"/>
                </w:rPr>
                <w:delText>-66A</w:delText>
              </w:r>
              <w:r w:rsidRPr="00EF5447" w:rsidDel="000C68F1">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4FA197" w14:textId="6CF02B47" w:rsidR="00831B06" w:rsidRPr="00EF5447" w:rsidDel="000C68F1" w:rsidRDefault="00831B06" w:rsidP="00831B06">
            <w:pPr>
              <w:pStyle w:val="TAC"/>
              <w:rPr>
                <w:del w:id="2274" w:author="Apple" w:date="2021-01-15T18:04:00Z"/>
                <w:noProof/>
                <w:lang w:eastAsia="zh-CN"/>
              </w:rPr>
            </w:pPr>
            <w:del w:id="2275" w:author="Apple" w:date="2021-01-15T18:04:00Z">
              <w:r w:rsidRPr="00EF5447" w:rsidDel="000C68F1">
                <w:rPr>
                  <w:noProof/>
                  <w:lang w:eastAsia="zh-CN"/>
                </w:rPr>
                <w:delText>DC_12A_n260A</w:delText>
              </w:r>
            </w:del>
          </w:p>
          <w:p w14:paraId="75F7119E" w14:textId="5E46F0AE" w:rsidR="00831B06" w:rsidRPr="00EF5447" w:rsidDel="000C68F1" w:rsidRDefault="00831B06" w:rsidP="00831B06">
            <w:pPr>
              <w:pStyle w:val="TAC"/>
              <w:rPr>
                <w:del w:id="2276" w:author="Apple" w:date="2021-01-15T18:04:00Z"/>
                <w:noProof/>
                <w:lang w:eastAsia="zh-CN"/>
              </w:rPr>
            </w:pPr>
            <w:del w:id="2277" w:author="Apple" w:date="2021-01-15T18:04:00Z">
              <w:r w:rsidRPr="00EF5447" w:rsidDel="000C68F1">
                <w:rPr>
                  <w:noProof/>
                  <w:lang w:eastAsia="zh-CN"/>
                </w:rPr>
                <w:delText>DC_66A_n260A</w:delText>
              </w:r>
            </w:del>
          </w:p>
        </w:tc>
      </w:tr>
      <w:tr w:rsidR="00831B06" w:rsidRPr="00EF5447" w:rsidDel="000C68F1" w14:paraId="41DEF33A" w14:textId="59BE76BF" w:rsidTr="00C620E0">
        <w:trPr>
          <w:trHeight w:val="187"/>
          <w:jc w:val="center"/>
          <w:del w:id="2278"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48FCE" w14:textId="5B47BBFB" w:rsidR="00831B06" w:rsidRPr="00EF5447" w:rsidDel="000C68F1" w:rsidRDefault="00831B06" w:rsidP="00831B06">
            <w:pPr>
              <w:pStyle w:val="TAC"/>
              <w:rPr>
                <w:del w:id="2279" w:author="Apple" w:date="2021-01-15T18:04:00Z"/>
                <w:noProof/>
                <w:lang w:eastAsia="zh-CN"/>
              </w:rPr>
            </w:pPr>
            <w:del w:id="2280" w:author="Apple" w:date="2021-01-15T18:04:00Z">
              <w:r w:rsidRPr="00EF5447" w:rsidDel="000C68F1">
                <w:rPr>
                  <w:noProof/>
                  <w:lang w:eastAsia="zh-CN"/>
                </w:rPr>
                <w:delText>DC_12A-66A-66A_n260A</w:delText>
              </w:r>
            </w:del>
          </w:p>
          <w:p w14:paraId="0A5D883D" w14:textId="24364EC3" w:rsidR="00831B06" w:rsidRPr="00EF5447" w:rsidDel="000C68F1" w:rsidRDefault="00831B06" w:rsidP="00831B06">
            <w:pPr>
              <w:pStyle w:val="TAC"/>
              <w:rPr>
                <w:del w:id="2281" w:author="Apple" w:date="2021-01-15T18:04:00Z"/>
              </w:rPr>
            </w:pPr>
            <w:del w:id="2282" w:author="Apple" w:date="2021-01-15T18:04:00Z">
              <w:r w:rsidRPr="00EF5447" w:rsidDel="000C68F1">
                <w:delText>DC_12A-66A-66A_n260G</w:delText>
              </w:r>
            </w:del>
          </w:p>
          <w:p w14:paraId="41403AB1" w14:textId="6BE26018" w:rsidR="00831B06" w:rsidRPr="00EF5447" w:rsidDel="000C68F1" w:rsidRDefault="00831B06" w:rsidP="00831B06">
            <w:pPr>
              <w:pStyle w:val="TAC"/>
              <w:rPr>
                <w:del w:id="2283" w:author="Apple" w:date="2021-01-15T18:04:00Z"/>
                <w:lang w:eastAsia="fr-FR"/>
              </w:rPr>
            </w:pPr>
            <w:del w:id="2284" w:author="Apple" w:date="2021-01-15T18:04:00Z">
              <w:r w:rsidRPr="00EF5447" w:rsidDel="000C68F1">
                <w:delText>DC_12A-66A-66A_n260H</w:delText>
              </w:r>
            </w:del>
          </w:p>
          <w:p w14:paraId="58186A6C" w14:textId="59AD26C7" w:rsidR="00831B06" w:rsidRPr="00EF5447" w:rsidDel="000C68F1" w:rsidRDefault="00831B06" w:rsidP="00831B06">
            <w:pPr>
              <w:pStyle w:val="TAC"/>
              <w:rPr>
                <w:del w:id="2285" w:author="Apple" w:date="2021-01-15T18:04:00Z"/>
                <w:noProof/>
                <w:lang w:eastAsia="zh-CN"/>
              </w:rPr>
            </w:pPr>
            <w:del w:id="2286" w:author="Apple" w:date="2021-01-15T18:04:00Z">
              <w:r w:rsidRPr="00EF5447" w:rsidDel="000C68F1">
                <w:delText>DC_12A-66A-66A_n260I</w:delText>
              </w:r>
            </w:del>
          </w:p>
          <w:p w14:paraId="3BB78E12" w14:textId="680F9107" w:rsidR="00831B06" w:rsidRPr="00EF5447" w:rsidDel="000C68F1" w:rsidRDefault="00831B06" w:rsidP="00831B06">
            <w:pPr>
              <w:pStyle w:val="TAC"/>
              <w:rPr>
                <w:del w:id="2287" w:author="Apple" w:date="2021-01-15T18:04:00Z"/>
                <w:noProof/>
                <w:lang w:eastAsia="zh-CN"/>
              </w:rPr>
            </w:pPr>
            <w:del w:id="2288" w:author="Apple" w:date="2021-01-15T18:04:00Z">
              <w:r w:rsidRPr="00EF5447" w:rsidDel="000C68F1">
                <w:delText>DC_12A-66A-66A_n260J</w:delText>
              </w:r>
            </w:del>
          </w:p>
          <w:p w14:paraId="0BD22468" w14:textId="657FCF7F" w:rsidR="00831B06" w:rsidRPr="00EF5447" w:rsidDel="000C68F1" w:rsidRDefault="00831B06" w:rsidP="00831B06">
            <w:pPr>
              <w:pStyle w:val="TAC"/>
              <w:rPr>
                <w:del w:id="2289" w:author="Apple" w:date="2021-01-15T18:04:00Z"/>
                <w:noProof/>
                <w:lang w:eastAsia="zh-CN"/>
              </w:rPr>
            </w:pPr>
            <w:del w:id="2290" w:author="Apple" w:date="2021-01-15T18:04:00Z">
              <w:r w:rsidRPr="00EF5447" w:rsidDel="000C68F1">
                <w:delText>DC_12A-66A-66A_n260K</w:delText>
              </w:r>
            </w:del>
          </w:p>
          <w:p w14:paraId="17CB516C" w14:textId="2C5562C5" w:rsidR="00831B06" w:rsidRPr="00EF5447" w:rsidDel="000C68F1" w:rsidRDefault="00831B06" w:rsidP="00831B06">
            <w:pPr>
              <w:pStyle w:val="TAC"/>
              <w:rPr>
                <w:del w:id="2291" w:author="Apple" w:date="2021-01-15T18:04:00Z"/>
                <w:noProof/>
                <w:lang w:eastAsia="zh-CN"/>
              </w:rPr>
            </w:pPr>
            <w:del w:id="2292" w:author="Apple" w:date="2021-01-15T18:04:00Z">
              <w:r w:rsidRPr="00EF5447" w:rsidDel="000C68F1">
                <w:delText>DC_12A-66A-66A_n260L</w:delText>
              </w:r>
            </w:del>
          </w:p>
          <w:p w14:paraId="6DFF5314" w14:textId="3A29FA84" w:rsidR="00831B06" w:rsidRPr="00EF5447" w:rsidDel="000C68F1" w:rsidRDefault="00831B06" w:rsidP="00831B06">
            <w:pPr>
              <w:pStyle w:val="TAC"/>
              <w:rPr>
                <w:del w:id="2293" w:author="Apple" w:date="2021-01-15T18:04:00Z"/>
                <w:noProof/>
                <w:lang w:eastAsia="zh-CN"/>
              </w:rPr>
            </w:pPr>
            <w:del w:id="2294" w:author="Apple" w:date="2021-01-15T18:04:00Z">
              <w:r w:rsidRPr="00EF5447" w:rsidDel="000C68F1">
                <w:delText>DC_12A-66A-66A_n260M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324F7" w14:textId="79BF6336" w:rsidR="00831B06" w:rsidRPr="00EF5447" w:rsidDel="000C68F1" w:rsidRDefault="00831B06" w:rsidP="00831B06">
            <w:pPr>
              <w:pStyle w:val="TAC"/>
              <w:rPr>
                <w:del w:id="2295" w:author="Apple" w:date="2021-01-15T18:04:00Z"/>
                <w:noProof/>
                <w:lang w:eastAsia="zh-CN"/>
              </w:rPr>
            </w:pPr>
            <w:del w:id="2296" w:author="Apple" w:date="2021-01-15T18:04:00Z">
              <w:r w:rsidRPr="00EF5447" w:rsidDel="000C68F1">
                <w:rPr>
                  <w:noProof/>
                  <w:lang w:eastAsia="zh-CN"/>
                </w:rPr>
                <w:delText>DC_12A_n260A</w:delText>
              </w:r>
            </w:del>
          </w:p>
          <w:p w14:paraId="1A4E1DEE" w14:textId="52426F8E" w:rsidR="00831B06" w:rsidRPr="00EF5447" w:rsidDel="000C68F1" w:rsidRDefault="00831B06" w:rsidP="00831B06">
            <w:pPr>
              <w:pStyle w:val="TAC"/>
              <w:rPr>
                <w:del w:id="2297" w:author="Apple" w:date="2021-01-15T18:04:00Z"/>
                <w:noProof/>
                <w:lang w:eastAsia="zh-CN"/>
              </w:rPr>
            </w:pPr>
            <w:del w:id="2298" w:author="Apple" w:date="2021-01-15T18:04:00Z">
              <w:r w:rsidRPr="00EF5447" w:rsidDel="000C68F1">
                <w:rPr>
                  <w:noProof/>
                  <w:lang w:eastAsia="zh-CN"/>
                </w:rPr>
                <w:delText>DC_66A_n260A</w:delText>
              </w:r>
            </w:del>
          </w:p>
        </w:tc>
      </w:tr>
      <w:tr w:rsidR="00831B06" w:rsidRPr="00EF5447" w14:paraId="757A1C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25C1A7" w14:textId="77777777" w:rsidR="00831B06" w:rsidRPr="00EF5447" w:rsidRDefault="00831B06" w:rsidP="00831B0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9EE0860" w14:textId="2D5D34E5" w:rsidR="00683A55" w:rsidRPr="00EF5447" w:rsidRDefault="00683A55" w:rsidP="00683A55">
            <w:pPr>
              <w:pStyle w:val="TAC"/>
              <w:rPr>
                <w:ins w:id="2299" w:author="Apple" w:date="2021-01-15T13:47:00Z"/>
                <w:b/>
                <w:lang w:eastAsia="zh-CN"/>
              </w:rPr>
            </w:pPr>
            <w:ins w:id="2300"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ins>
          </w:p>
          <w:p w14:paraId="1A40A604" w14:textId="35721416" w:rsidR="00683A55" w:rsidRPr="00EF5447" w:rsidRDefault="00683A55" w:rsidP="00683A55">
            <w:pPr>
              <w:pStyle w:val="TAC"/>
              <w:rPr>
                <w:ins w:id="2301" w:author="Apple" w:date="2021-01-15T13:47:00Z"/>
                <w:b/>
                <w:lang w:eastAsia="zh-CN"/>
              </w:rPr>
            </w:pPr>
            <w:ins w:id="2302"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ins>
          </w:p>
          <w:p w14:paraId="4082E561" w14:textId="77777777" w:rsidR="00831B06" w:rsidRPr="00EF5447" w:rsidRDefault="00831B06" w:rsidP="00831B06">
            <w:pPr>
              <w:pStyle w:val="TAC"/>
              <w:rPr>
                <w:b/>
                <w:lang w:eastAsia="zh-CN"/>
              </w:rPr>
            </w:pPr>
            <w:r w:rsidRPr="00EF5447">
              <w:rPr>
                <w:lang w:eastAsia="fi-FI"/>
              </w:rPr>
              <w:t>DC_13A-46A_n261I</w:t>
            </w:r>
          </w:p>
          <w:p w14:paraId="19FC49DE" w14:textId="71621C19" w:rsidR="00683A55" w:rsidRPr="00EF5447" w:rsidRDefault="00683A55" w:rsidP="00683A55">
            <w:pPr>
              <w:pStyle w:val="TAC"/>
              <w:rPr>
                <w:ins w:id="2303" w:author="Apple" w:date="2021-01-15T13:47:00Z"/>
                <w:b/>
                <w:lang w:eastAsia="zh-CN"/>
              </w:rPr>
            </w:pPr>
            <w:ins w:id="2304"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ins>
          </w:p>
          <w:p w14:paraId="701B88F0" w14:textId="4FE7CAC8" w:rsidR="00683A55" w:rsidRPr="00EF5447" w:rsidRDefault="00683A55" w:rsidP="00683A55">
            <w:pPr>
              <w:pStyle w:val="TAC"/>
              <w:rPr>
                <w:ins w:id="2305" w:author="Apple" w:date="2021-01-15T13:47:00Z"/>
                <w:b/>
                <w:lang w:eastAsia="zh-CN"/>
              </w:rPr>
            </w:pPr>
            <w:ins w:id="2306"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ins>
          </w:p>
          <w:p w14:paraId="0F50AB34" w14:textId="6A8080B5" w:rsidR="00683A55" w:rsidRPr="00EF5447" w:rsidRDefault="00683A55" w:rsidP="00683A55">
            <w:pPr>
              <w:pStyle w:val="TAC"/>
              <w:rPr>
                <w:ins w:id="2307" w:author="Apple" w:date="2021-01-15T13:47:00Z"/>
                <w:b/>
                <w:lang w:eastAsia="zh-CN"/>
              </w:rPr>
            </w:pPr>
            <w:ins w:id="2308"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ins>
          </w:p>
          <w:p w14:paraId="78A69F8A" w14:textId="77777777" w:rsidR="00831B06" w:rsidRPr="00EF5447" w:rsidRDefault="00831B06" w:rsidP="00831B06">
            <w:pPr>
              <w:pStyle w:val="TAC"/>
              <w:rPr>
                <w:b/>
                <w:lang w:eastAsia="zh-CN"/>
              </w:rPr>
            </w:pPr>
            <w:r w:rsidRPr="00EF5447">
              <w:rPr>
                <w:lang w:eastAsia="zh-CN"/>
              </w:rPr>
              <w:t>DC_13A-46A_n261M</w:t>
            </w:r>
          </w:p>
          <w:p w14:paraId="2B436127" w14:textId="1A15D428" w:rsidR="00831B06" w:rsidRPr="00EF5447" w:rsidDel="00683A55" w:rsidRDefault="00831B06" w:rsidP="00831B06">
            <w:pPr>
              <w:pStyle w:val="TAC"/>
              <w:rPr>
                <w:del w:id="2309" w:author="Apple" w:date="2021-01-15T13:46:00Z"/>
                <w:b/>
                <w:lang w:eastAsia="zh-CN"/>
              </w:rPr>
            </w:pPr>
            <w:del w:id="2310" w:author="Apple" w:date="2021-01-15T13:46:00Z">
              <w:r w:rsidRPr="00EF5447" w:rsidDel="00683A55">
                <w:rPr>
                  <w:lang w:eastAsia="zh-CN"/>
                </w:rPr>
                <w:delText>DC_13A-46A_n261(A-H)</w:delText>
              </w:r>
            </w:del>
          </w:p>
          <w:p w14:paraId="52F2DDEC" w14:textId="00354B00" w:rsidR="00831B06" w:rsidRPr="00EF5447" w:rsidDel="00683A55" w:rsidRDefault="00831B06" w:rsidP="00831B06">
            <w:pPr>
              <w:pStyle w:val="TAC"/>
              <w:rPr>
                <w:del w:id="2311" w:author="Apple" w:date="2021-01-15T13:46:00Z"/>
                <w:b/>
                <w:lang w:eastAsia="zh-CN"/>
              </w:rPr>
            </w:pPr>
            <w:del w:id="2312" w:author="Apple" w:date="2021-01-15T13:46:00Z">
              <w:r w:rsidRPr="00EF5447" w:rsidDel="00683A55">
                <w:rPr>
                  <w:lang w:eastAsia="zh-CN"/>
                </w:rPr>
                <w:delText>DC_13A-46A_n261(G-H)</w:delText>
              </w:r>
            </w:del>
          </w:p>
          <w:p w14:paraId="4A388EE2" w14:textId="48400719" w:rsidR="00831B06" w:rsidRPr="00EF5447" w:rsidDel="00683A55" w:rsidRDefault="00831B06" w:rsidP="00831B06">
            <w:pPr>
              <w:pStyle w:val="TAC"/>
              <w:rPr>
                <w:del w:id="2313" w:author="Apple" w:date="2021-01-15T13:46:00Z"/>
                <w:b/>
                <w:lang w:eastAsia="zh-CN"/>
              </w:rPr>
            </w:pPr>
            <w:del w:id="2314" w:author="Apple" w:date="2021-01-15T13:46:00Z">
              <w:r w:rsidRPr="00EF5447" w:rsidDel="00683A55">
                <w:rPr>
                  <w:lang w:eastAsia="zh-CN"/>
                </w:rPr>
                <w:delText>DC_13A-46A_n261(2H)</w:delText>
              </w:r>
            </w:del>
          </w:p>
          <w:p w14:paraId="76CE605F" w14:textId="77777777" w:rsidR="00831B06" w:rsidRPr="00EF5447" w:rsidRDefault="00831B06" w:rsidP="00831B06">
            <w:pPr>
              <w:pStyle w:val="TAC"/>
              <w:rPr>
                <w:b/>
                <w:lang w:eastAsia="zh-CN"/>
              </w:rPr>
            </w:pPr>
            <w:r w:rsidRPr="00EF5447">
              <w:rPr>
                <w:lang w:eastAsia="zh-CN"/>
              </w:rPr>
              <w:t>DC_13A-46A-46A_n261A</w:t>
            </w:r>
          </w:p>
          <w:p w14:paraId="7D8BA086" w14:textId="08F6C021" w:rsidR="00683A55" w:rsidRPr="00EF5447" w:rsidRDefault="00683A55" w:rsidP="00683A55">
            <w:pPr>
              <w:pStyle w:val="TAC"/>
              <w:rPr>
                <w:ins w:id="2315" w:author="Apple" w:date="2021-01-15T13:47:00Z"/>
                <w:b/>
                <w:lang w:eastAsia="zh-CN"/>
              </w:rPr>
            </w:pPr>
            <w:ins w:id="2316" w:author="Apple" w:date="2021-01-15T13:47:00Z">
              <w:r w:rsidRPr="00EF5447">
                <w:rPr>
                  <w:lang w:eastAsia="zh-CN"/>
                </w:rPr>
                <w:t>DC_13A-46A-46A_n261</w:t>
              </w:r>
              <w:r>
                <w:rPr>
                  <w:lang w:eastAsia="zh-CN"/>
                </w:rPr>
                <w:t>G</w:t>
              </w:r>
            </w:ins>
          </w:p>
          <w:p w14:paraId="67E5A8AB" w14:textId="710324B3" w:rsidR="00683A55" w:rsidRPr="00EF5447" w:rsidRDefault="00683A55" w:rsidP="00683A55">
            <w:pPr>
              <w:pStyle w:val="TAC"/>
              <w:rPr>
                <w:ins w:id="2317" w:author="Apple" w:date="2021-01-15T13:47:00Z"/>
                <w:b/>
                <w:lang w:eastAsia="zh-CN"/>
              </w:rPr>
            </w:pPr>
            <w:ins w:id="2318" w:author="Apple" w:date="2021-01-15T13:47:00Z">
              <w:r w:rsidRPr="00EF5447">
                <w:rPr>
                  <w:lang w:eastAsia="zh-CN"/>
                </w:rPr>
                <w:t>DC_13A-46A-46A_n261</w:t>
              </w:r>
            </w:ins>
            <w:ins w:id="2319" w:author="Apple" w:date="2021-01-15T13:48:00Z">
              <w:r>
                <w:rPr>
                  <w:lang w:eastAsia="zh-CN"/>
                </w:rPr>
                <w:t>H</w:t>
              </w:r>
            </w:ins>
          </w:p>
          <w:p w14:paraId="66540868" w14:textId="77777777" w:rsidR="00831B06" w:rsidRPr="00EF5447" w:rsidRDefault="00831B06" w:rsidP="00831B06">
            <w:pPr>
              <w:pStyle w:val="TAC"/>
              <w:rPr>
                <w:b/>
                <w:lang w:eastAsia="zh-CN"/>
              </w:rPr>
            </w:pPr>
            <w:r w:rsidRPr="00EF5447">
              <w:rPr>
                <w:lang w:eastAsia="zh-CN"/>
              </w:rPr>
              <w:t>DC_13A-46A-46A_n261I</w:t>
            </w:r>
          </w:p>
          <w:p w14:paraId="2C45C94F" w14:textId="4A329C75" w:rsidR="00683A55" w:rsidRPr="00EF5447" w:rsidRDefault="00683A55" w:rsidP="00683A55">
            <w:pPr>
              <w:pStyle w:val="TAC"/>
              <w:rPr>
                <w:ins w:id="2320" w:author="Apple" w:date="2021-01-15T13:47:00Z"/>
                <w:b/>
                <w:lang w:eastAsia="zh-CN"/>
              </w:rPr>
            </w:pPr>
            <w:ins w:id="2321" w:author="Apple" w:date="2021-01-15T13:47:00Z">
              <w:r w:rsidRPr="00EF5447">
                <w:rPr>
                  <w:lang w:eastAsia="zh-CN"/>
                </w:rPr>
                <w:t>DC_13A-46A-46A_n261</w:t>
              </w:r>
            </w:ins>
            <w:ins w:id="2322" w:author="Apple" w:date="2021-01-15T13:48:00Z">
              <w:r>
                <w:rPr>
                  <w:lang w:eastAsia="zh-CN"/>
                </w:rPr>
                <w:t>J</w:t>
              </w:r>
            </w:ins>
          </w:p>
          <w:p w14:paraId="59E55DC6" w14:textId="7ADA34AA" w:rsidR="00683A55" w:rsidRPr="00EF5447" w:rsidRDefault="00683A55" w:rsidP="00683A55">
            <w:pPr>
              <w:pStyle w:val="TAC"/>
              <w:rPr>
                <w:ins w:id="2323" w:author="Apple" w:date="2021-01-15T13:47:00Z"/>
                <w:b/>
                <w:lang w:eastAsia="zh-CN"/>
              </w:rPr>
            </w:pPr>
            <w:ins w:id="2324" w:author="Apple" w:date="2021-01-15T13:47:00Z">
              <w:r w:rsidRPr="00EF5447">
                <w:rPr>
                  <w:lang w:eastAsia="zh-CN"/>
                </w:rPr>
                <w:t>DC_13A-46A-46A_n261</w:t>
              </w:r>
            </w:ins>
            <w:ins w:id="2325" w:author="Apple" w:date="2021-01-15T13:48:00Z">
              <w:r>
                <w:rPr>
                  <w:lang w:eastAsia="zh-CN"/>
                </w:rPr>
                <w:t>K</w:t>
              </w:r>
            </w:ins>
          </w:p>
          <w:p w14:paraId="176469E1" w14:textId="051277FD" w:rsidR="00683A55" w:rsidRPr="00EF5447" w:rsidRDefault="00683A55" w:rsidP="00683A55">
            <w:pPr>
              <w:pStyle w:val="TAC"/>
              <w:rPr>
                <w:ins w:id="2326" w:author="Apple" w:date="2021-01-15T13:47:00Z"/>
                <w:b/>
                <w:lang w:eastAsia="zh-CN"/>
              </w:rPr>
            </w:pPr>
            <w:ins w:id="2327" w:author="Apple" w:date="2021-01-15T13:47:00Z">
              <w:r w:rsidRPr="00EF5447">
                <w:rPr>
                  <w:lang w:eastAsia="zh-CN"/>
                </w:rPr>
                <w:t>DC_13A-46A-46A_n261</w:t>
              </w:r>
            </w:ins>
            <w:ins w:id="2328" w:author="Apple" w:date="2021-01-15T13:48:00Z">
              <w:r>
                <w:rPr>
                  <w:lang w:eastAsia="zh-CN"/>
                </w:rPr>
                <w:t>L</w:t>
              </w:r>
            </w:ins>
          </w:p>
          <w:p w14:paraId="40D36D33" w14:textId="77777777" w:rsidR="00831B06" w:rsidRPr="00EF5447" w:rsidRDefault="00831B06" w:rsidP="00831B06">
            <w:pPr>
              <w:pStyle w:val="TAC"/>
              <w:rPr>
                <w:b/>
                <w:lang w:eastAsia="zh-CN"/>
              </w:rPr>
            </w:pPr>
            <w:r w:rsidRPr="00EF5447">
              <w:rPr>
                <w:lang w:eastAsia="zh-CN"/>
              </w:rPr>
              <w:t>DC_13A-46A-46A_n261M</w:t>
            </w:r>
          </w:p>
          <w:p w14:paraId="0A111B31" w14:textId="1EE0F257" w:rsidR="00831B06" w:rsidRPr="00EF5447" w:rsidDel="00683A55" w:rsidRDefault="00831B06" w:rsidP="00831B06">
            <w:pPr>
              <w:pStyle w:val="TAC"/>
              <w:rPr>
                <w:del w:id="2329" w:author="Apple" w:date="2021-01-15T13:46:00Z"/>
                <w:b/>
                <w:lang w:eastAsia="zh-CN"/>
              </w:rPr>
            </w:pPr>
            <w:del w:id="2330" w:author="Apple" w:date="2021-01-15T13:46:00Z">
              <w:r w:rsidRPr="00EF5447" w:rsidDel="00683A55">
                <w:rPr>
                  <w:lang w:eastAsia="zh-CN"/>
                </w:rPr>
                <w:delText>DC_13A-46A-46A_n261(A-H)</w:delText>
              </w:r>
            </w:del>
          </w:p>
          <w:p w14:paraId="4D4CDC39" w14:textId="26606F8D" w:rsidR="00831B06" w:rsidRPr="00EF5447" w:rsidDel="00683A55" w:rsidRDefault="00831B06" w:rsidP="00831B06">
            <w:pPr>
              <w:pStyle w:val="TAC"/>
              <w:rPr>
                <w:del w:id="2331" w:author="Apple" w:date="2021-01-15T13:46:00Z"/>
                <w:b/>
                <w:lang w:eastAsia="zh-CN"/>
              </w:rPr>
            </w:pPr>
            <w:del w:id="2332" w:author="Apple" w:date="2021-01-15T13:46:00Z">
              <w:r w:rsidRPr="00EF5447" w:rsidDel="00683A55">
                <w:rPr>
                  <w:lang w:eastAsia="zh-CN"/>
                </w:rPr>
                <w:delText>DC_13A-46A-46A_n261(G-H)</w:delText>
              </w:r>
            </w:del>
          </w:p>
          <w:p w14:paraId="18A9641B" w14:textId="22F2546A" w:rsidR="00831B06" w:rsidRPr="00EF5447" w:rsidRDefault="00831B06" w:rsidP="00831B06">
            <w:pPr>
              <w:pStyle w:val="TAC"/>
              <w:rPr>
                <w:noProof/>
                <w:lang w:eastAsia="zh-CN"/>
              </w:rPr>
            </w:pPr>
            <w:del w:id="2333" w:author="Apple" w:date="2021-01-15T13:46: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B4E9AA" w14:textId="77777777" w:rsidR="00831B06" w:rsidRDefault="00831B06" w:rsidP="00831B06">
            <w:pPr>
              <w:pStyle w:val="TAC"/>
              <w:rPr>
                <w:ins w:id="2334" w:author="Apple" w:date="2021-01-15T13:45:00Z"/>
                <w:lang w:eastAsia="fi-FI"/>
              </w:rPr>
            </w:pPr>
            <w:r w:rsidRPr="00EF5447">
              <w:rPr>
                <w:lang w:eastAsia="fi-FI"/>
              </w:rPr>
              <w:t>DC_13A_n261A</w:t>
            </w:r>
          </w:p>
          <w:p w14:paraId="048F4F3A" w14:textId="77777777" w:rsidR="00683A55" w:rsidRDefault="00683A55" w:rsidP="00831B06">
            <w:pPr>
              <w:pStyle w:val="TAC"/>
              <w:rPr>
                <w:ins w:id="2335" w:author="Apple" w:date="2021-01-15T13:45:00Z"/>
                <w:lang w:eastAsia="fi-FI"/>
              </w:rPr>
            </w:pPr>
            <w:ins w:id="2336" w:author="Apple" w:date="2021-01-15T13:45:00Z">
              <w:r w:rsidRPr="00EF5447">
                <w:rPr>
                  <w:lang w:eastAsia="fi-FI"/>
                </w:rPr>
                <w:t>DC_13A_n261G</w:t>
              </w:r>
            </w:ins>
          </w:p>
          <w:p w14:paraId="1B11C42D" w14:textId="77777777" w:rsidR="00683A55" w:rsidRDefault="00683A55" w:rsidP="00831B06">
            <w:pPr>
              <w:pStyle w:val="TAC"/>
              <w:rPr>
                <w:ins w:id="2337" w:author="Apple" w:date="2021-01-15T13:45:00Z"/>
                <w:lang w:eastAsia="fi-FI"/>
              </w:rPr>
            </w:pPr>
            <w:ins w:id="2338" w:author="Apple" w:date="2021-01-15T13:45:00Z">
              <w:r w:rsidRPr="00EF5447">
                <w:rPr>
                  <w:lang w:eastAsia="fi-FI"/>
                </w:rPr>
                <w:t>DC_13A_n261H</w:t>
              </w:r>
            </w:ins>
          </w:p>
          <w:p w14:paraId="35721AC7" w14:textId="139FA6A7" w:rsidR="00683A55" w:rsidRPr="00EF5447" w:rsidRDefault="00683A55" w:rsidP="00831B06">
            <w:pPr>
              <w:pStyle w:val="TAC"/>
              <w:rPr>
                <w:noProof/>
                <w:lang w:eastAsia="zh-CN"/>
              </w:rPr>
            </w:pPr>
            <w:ins w:id="2339" w:author="Apple" w:date="2021-01-15T13:45:00Z">
              <w:r w:rsidRPr="00EF5447">
                <w:rPr>
                  <w:lang w:eastAsia="fi-FI"/>
                </w:rPr>
                <w:t>DC_13A_n261I</w:t>
              </w:r>
            </w:ins>
          </w:p>
        </w:tc>
      </w:tr>
      <w:tr w:rsidR="00683A55" w:rsidRPr="00EF5447" w14:paraId="02ADB038" w14:textId="77777777" w:rsidTr="0047552F">
        <w:trPr>
          <w:trHeight w:val="187"/>
          <w:jc w:val="center"/>
          <w:ins w:id="2340" w:author="Apple" w:date="2021-01-15T13: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1239B9" w14:textId="77777777" w:rsidR="00683A55" w:rsidRPr="00EF5447" w:rsidRDefault="00683A55" w:rsidP="0047552F">
            <w:pPr>
              <w:pStyle w:val="TAC"/>
              <w:rPr>
                <w:ins w:id="2341" w:author="Apple" w:date="2021-01-15T13:46:00Z"/>
                <w:b/>
                <w:lang w:eastAsia="zh-CN"/>
              </w:rPr>
            </w:pPr>
            <w:ins w:id="2342" w:author="Apple" w:date="2021-01-15T13:46:00Z">
              <w:r w:rsidRPr="00EF5447">
                <w:rPr>
                  <w:lang w:eastAsia="zh-CN"/>
                </w:rPr>
                <w:lastRenderedPageBreak/>
                <w:t>DC_13A-46A_n261(A-H)</w:t>
              </w:r>
            </w:ins>
          </w:p>
          <w:p w14:paraId="0D3D2AD4" w14:textId="77777777" w:rsidR="00683A55" w:rsidRPr="00EF5447" w:rsidRDefault="00683A55" w:rsidP="0047552F">
            <w:pPr>
              <w:pStyle w:val="TAC"/>
              <w:rPr>
                <w:ins w:id="2343" w:author="Apple" w:date="2021-01-15T13:46:00Z"/>
                <w:b/>
                <w:lang w:eastAsia="zh-CN"/>
              </w:rPr>
            </w:pPr>
            <w:ins w:id="2344" w:author="Apple" w:date="2021-01-15T13:46:00Z">
              <w:r w:rsidRPr="00EF5447">
                <w:rPr>
                  <w:lang w:eastAsia="zh-CN"/>
                </w:rPr>
                <w:t>DC_13A-46A_n261(G-H)</w:t>
              </w:r>
            </w:ins>
          </w:p>
          <w:p w14:paraId="7EA0B877" w14:textId="77777777" w:rsidR="00683A55" w:rsidRPr="00EF5447" w:rsidRDefault="00683A55" w:rsidP="0047552F">
            <w:pPr>
              <w:pStyle w:val="TAC"/>
              <w:rPr>
                <w:ins w:id="2345" w:author="Apple" w:date="2021-01-15T13:46:00Z"/>
                <w:b/>
                <w:lang w:eastAsia="zh-CN"/>
              </w:rPr>
            </w:pPr>
            <w:ins w:id="2346" w:author="Apple" w:date="2021-01-15T13:46:00Z">
              <w:r w:rsidRPr="00EF5447">
                <w:rPr>
                  <w:lang w:eastAsia="zh-CN"/>
                </w:rPr>
                <w:t>DC_13A-46A_n261(2H)</w:t>
              </w:r>
            </w:ins>
          </w:p>
          <w:p w14:paraId="46A7D45D" w14:textId="77777777" w:rsidR="00683A55" w:rsidRPr="00EF5447" w:rsidRDefault="00683A55" w:rsidP="0047552F">
            <w:pPr>
              <w:pStyle w:val="TAC"/>
              <w:rPr>
                <w:ins w:id="2347" w:author="Apple" w:date="2021-01-15T13:46:00Z"/>
                <w:b/>
                <w:lang w:eastAsia="zh-CN"/>
              </w:rPr>
            </w:pPr>
            <w:ins w:id="2348" w:author="Apple" w:date="2021-01-15T13:46:00Z">
              <w:r w:rsidRPr="00EF5447">
                <w:rPr>
                  <w:lang w:eastAsia="zh-CN"/>
                </w:rPr>
                <w:t>DC_13A-46A-46A_n261(A-H)</w:t>
              </w:r>
            </w:ins>
          </w:p>
          <w:p w14:paraId="2F8ACF46" w14:textId="77777777" w:rsidR="00683A55" w:rsidRPr="00EF5447" w:rsidRDefault="00683A55" w:rsidP="0047552F">
            <w:pPr>
              <w:pStyle w:val="TAC"/>
              <w:rPr>
                <w:ins w:id="2349" w:author="Apple" w:date="2021-01-15T13:46:00Z"/>
                <w:b/>
                <w:lang w:eastAsia="zh-CN"/>
              </w:rPr>
            </w:pPr>
            <w:ins w:id="2350" w:author="Apple" w:date="2021-01-15T13:46:00Z">
              <w:r w:rsidRPr="00EF5447">
                <w:rPr>
                  <w:lang w:eastAsia="zh-CN"/>
                </w:rPr>
                <w:t>DC_13A-46A-46A_n261(G-H)</w:t>
              </w:r>
            </w:ins>
          </w:p>
          <w:p w14:paraId="7B3E81F3" w14:textId="77777777" w:rsidR="00683A55" w:rsidRPr="00EF5447" w:rsidRDefault="00683A55" w:rsidP="0047552F">
            <w:pPr>
              <w:pStyle w:val="TAC"/>
              <w:rPr>
                <w:ins w:id="2351" w:author="Apple" w:date="2021-01-15T13:46:00Z"/>
                <w:noProof/>
                <w:lang w:eastAsia="zh-CN"/>
              </w:rPr>
            </w:pPr>
            <w:ins w:id="2352" w:author="Apple" w:date="2021-01-15T13:46:00Z">
              <w:r w:rsidRPr="00EF5447">
                <w:rPr>
                  <w:lang w:eastAsia="zh-CN"/>
                </w:rPr>
                <w:t>DC_13A-46A-46A_n261(2H)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0C3918" w14:textId="77777777" w:rsidR="00683A55" w:rsidRDefault="00683A55" w:rsidP="0047552F">
            <w:pPr>
              <w:pStyle w:val="TAC"/>
              <w:rPr>
                <w:ins w:id="2353" w:author="Apple" w:date="2021-01-15T13:46:00Z"/>
                <w:lang w:eastAsia="fi-FI"/>
              </w:rPr>
            </w:pPr>
            <w:ins w:id="2354" w:author="Apple" w:date="2021-01-15T13:46:00Z">
              <w:r w:rsidRPr="00EF5447">
                <w:rPr>
                  <w:lang w:eastAsia="fi-FI"/>
                </w:rPr>
                <w:t>DC_13A_n261A</w:t>
              </w:r>
            </w:ins>
          </w:p>
          <w:p w14:paraId="77F72442" w14:textId="77777777" w:rsidR="00683A55" w:rsidRDefault="00683A55" w:rsidP="0047552F">
            <w:pPr>
              <w:pStyle w:val="TAC"/>
              <w:rPr>
                <w:ins w:id="2355" w:author="Apple" w:date="2021-01-15T13:46:00Z"/>
                <w:lang w:eastAsia="fi-FI"/>
              </w:rPr>
            </w:pPr>
            <w:ins w:id="2356" w:author="Apple" w:date="2021-01-15T13:46:00Z">
              <w:r w:rsidRPr="00EF5447">
                <w:rPr>
                  <w:lang w:eastAsia="fi-FI"/>
                </w:rPr>
                <w:t>DC_13A_n261G</w:t>
              </w:r>
            </w:ins>
          </w:p>
          <w:p w14:paraId="5F36F04F" w14:textId="77777777" w:rsidR="00683A55" w:rsidRDefault="00683A55" w:rsidP="0047552F">
            <w:pPr>
              <w:pStyle w:val="TAC"/>
              <w:rPr>
                <w:ins w:id="2357" w:author="Apple" w:date="2021-01-15T13:46:00Z"/>
                <w:lang w:eastAsia="fi-FI"/>
              </w:rPr>
            </w:pPr>
            <w:ins w:id="2358" w:author="Apple" w:date="2021-01-15T13:46:00Z">
              <w:r w:rsidRPr="00EF5447">
                <w:rPr>
                  <w:lang w:eastAsia="fi-FI"/>
                </w:rPr>
                <w:t>DC_13A_n261H</w:t>
              </w:r>
            </w:ins>
          </w:p>
          <w:p w14:paraId="59ADFC1C" w14:textId="77777777" w:rsidR="00683A55" w:rsidRPr="00EF5447" w:rsidRDefault="00683A55" w:rsidP="0047552F">
            <w:pPr>
              <w:pStyle w:val="TAC"/>
              <w:rPr>
                <w:ins w:id="2359" w:author="Apple" w:date="2021-01-15T13:46:00Z"/>
                <w:noProof/>
                <w:lang w:eastAsia="zh-CN"/>
              </w:rPr>
            </w:pPr>
            <w:ins w:id="2360" w:author="Apple" w:date="2021-01-15T13:46:00Z">
              <w:r w:rsidRPr="00EF5447">
                <w:rPr>
                  <w:lang w:eastAsia="fi-FI"/>
                </w:rPr>
                <w:t>DC_13A_n261I</w:t>
              </w:r>
            </w:ins>
          </w:p>
        </w:tc>
      </w:tr>
      <w:tr w:rsidR="00831B06" w:rsidRPr="00EF5447" w:rsidDel="00683A55" w14:paraId="1A587100" w14:textId="73985E86" w:rsidTr="00C620E0">
        <w:trPr>
          <w:trHeight w:val="187"/>
          <w:jc w:val="center"/>
          <w:del w:id="2361"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9AF341" w14:textId="6366DF52" w:rsidR="00831B06" w:rsidRPr="00EF5447" w:rsidDel="00683A55" w:rsidRDefault="00831B06" w:rsidP="00831B06">
            <w:pPr>
              <w:pStyle w:val="TAC"/>
              <w:rPr>
                <w:del w:id="2362" w:author="Apple" w:date="2021-01-15T13:50:00Z"/>
                <w:b/>
                <w:lang w:eastAsia="zh-CN"/>
              </w:rPr>
            </w:pPr>
            <w:del w:id="2363" w:author="Apple" w:date="2021-01-15T13:50:00Z">
              <w:r w:rsidRPr="00EF5447" w:rsidDel="00683A55">
                <w:rPr>
                  <w:lang w:eastAsia="fi-FI"/>
                </w:rPr>
                <w:delText>DC_13A-46A_n261I</w:delText>
              </w:r>
            </w:del>
          </w:p>
          <w:p w14:paraId="1B72F861" w14:textId="0FA40BDC" w:rsidR="00831B06" w:rsidRPr="00EF5447" w:rsidDel="00683A55" w:rsidRDefault="00831B06" w:rsidP="00831B06">
            <w:pPr>
              <w:pStyle w:val="TAC"/>
              <w:rPr>
                <w:del w:id="2364" w:author="Apple" w:date="2021-01-15T13:50:00Z"/>
                <w:b/>
                <w:lang w:eastAsia="zh-CN"/>
              </w:rPr>
            </w:pPr>
            <w:del w:id="2365" w:author="Apple" w:date="2021-01-15T13:50:00Z">
              <w:r w:rsidRPr="00EF5447" w:rsidDel="00683A55">
                <w:rPr>
                  <w:lang w:eastAsia="zh-CN"/>
                </w:rPr>
                <w:delText>DC_13A-46A_n261M</w:delText>
              </w:r>
            </w:del>
          </w:p>
          <w:p w14:paraId="24AF6D11" w14:textId="5BB8D473" w:rsidR="00831B06" w:rsidRPr="00EF5447" w:rsidDel="00683A55" w:rsidRDefault="00831B06" w:rsidP="00831B06">
            <w:pPr>
              <w:pStyle w:val="TAC"/>
              <w:rPr>
                <w:del w:id="2366" w:author="Apple" w:date="2021-01-15T13:50:00Z"/>
                <w:b/>
                <w:lang w:eastAsia="zh-CN"/>
              </w:rPr>
            </w:pPr>
            <w:del w:id="2367" w:author="Apple" w:date="2021-01-15T13:50:00Z">
              <w:r w:rsidRPr="00EF5447" w:rsidDel="00683A55">
                <w:rPr>
                  <w:lang w:eastAsia="zh-CN"/>
                </w:rPr>
                <w:delText>DC_13A-46A_n261(A-H)</w:delText>
              </w:r>
            </w:del>
          </w:p>
          <w:p w14:paraId="78F7F81E" w14:textId="11794C93" w:rsidR="00831B06" w:rsidRPr="00EF5447" w:rsidDel="00683A55" w:rsidRDefault="00831B06" w:rsidP="00831B06">
            <w:pPr>
              <w:pStyle w:val="TAC"/>
              <w:rPr>
                <w:del w:id="2368" w:author="Apple" w:date="2021-01-15T13:50:00Z"/>
                <w:b/>
                <w:lang w:eastAsia="zh-CN"/>
              </w:rPr>
            </w:pPr>
            <w:del w:id="2369" w:author="Apple" w:date="2021-01-15T13:50:00Z">
              <w:r w:rsidRPr="00EF5447" w:rsidDel="00683A55">
                <w:rPr>
                  <w:lang w:eastAsia="zh-CN"/>
                </w:rPr>
                <w:delText>DC_13A-46A_n261(G-H)</w:delText>
              </w:r>
            </w:del>
          </w:p>
          <w:p w14:paraId="5BF69A06" w14:textId="165C5773" w:rsidR="00831B06" w:rsidRPr="00EF5447" w:rsidDel="00683A55" w:rsidRDefault="00831B06" w:rsidP="00831B06">
            <w:pPr>
              <w:pStyle w:val="TAC"/>
              <w:rPr>
                <w:del w:id="2370" w:author="Apple" w:date="2021-01-15T13:50:00Z"/>
                <w:b/>
                <w:lang w:eastAsia="zh-CN"/>
              </w:rPr>
            </w:pPr>
            <w:del w:id="2371" w:author="Apple" w:date="2021-01-15T13:50:00Z">
              <w:r w:rsidRPr="00EF5447" w:rsidDel="00683A55">
                <w:rPr>
                  <w:lang w:eastAsia="zh-CN"/>
                </w:rPr>
                <w:delText>DC_13A-46A_n261(2H)</w:delText>
              </w:r>
            </w:del>
          </w:p>
          <w:p w14:paraId="1E7FAD3A" w14:textId="0BF79C99" w:rsidR="00831B06" w:rsidRPr="00EF5447" w:rsidDel="00683A55" w:rsidRDefault="00831B06" w:rsidP="00831B06">
            <w:pPr>
              <w:pStyle w:val="TAC"/>
              <w:rPr>
                <w:del w:id="2372" w:author="Apple" w:date="2021-01-15T13:50:00Z"/>
                <w:b/>
                <w:lang w:eastAsia="zh-CN"/>
              </w:rPr>
            </w:pPr>
            <w:del w:id="2373" w:author="Apple" w:date="2021-01-15T13:50:00Z">
              <w:r w:rsidRPr="00EF5447" w:rsidDel="00683A55">
                <w:rPr>
                  <w:lang w:eastAsia="zh-CN"/>
                </w:rPr>
                <w:delText>DC_13A-46A-46A_n261I</w:delText>
              </w:r>
            </w:del>
          </w:p>
          <w:p w14:paraId="232543C4" w14:textId="575C970D" w:rsidR="00831B06" w:rsidRPr="00EF5447" w:rsidDel="00683A55" w:rsidRDefault="00831B06" w:rsidP="00831B06">
            <w:pPr>
              <w:pStyle w:val="TAC"/>
              <w:rPr>
                <w:del w:id="2374" w:author="Apple" w:date="2021-01-15T13:50:00Z"/>
                <w:b/>
                <w:lang w:eastAsia="zh-CN"/>
              </w:rPr>
            </w:pPr>
            <w:del w:id="2375" w:author="Apple" w:date="2021-01-15T13:50:00Z">
              <w:r w:rsidRPr="00EF5447" w:rsidDel="00683A55">
                <w:rPr>
                  <w:lang w:eastAsia="zh-CN"/>
                </w:rPr>
                <w:delText>DC_13A-46A-46A_n261M</w:delText>
              </w:r>
            </w:del>
          </w:p>
          <w:p w14:paraId="67A58ACC" w14:textId="422B209E" w:rsidR="00831B06" w:rsidRPr="00EF5447" w:rsidDel="00683A55" w:rsidRDefault="00831B06" w:rsidP="00831B06">
            <w:pPr>
              <w:pStyle w:val="TAC"/>
              <w:rPr>
                <w:del w:id="2376" w:author="Apple" w:date="2021-01-15T13:50:00Z"/>
                <w:b/>
                <w:lang w:eastAsia="zh-CN"/>
              </w:rPr>
            </w:pPr>
            <w:del w:id="2377" w:author="Apple" w:date="2021-01-15T13:50:00Z">
              <w:r w:rsidRPr="00EF5447" w:rsidDel="00683A55">
                <w:rPr>
                  <w:lang w:eastAsia="zh-CN"/>
                </w:rPr>
                <w:delText>DC_13A-46A-46A_n261(A-H)</w:delText>
              </w:r>
            </w:del>
          </w:p>
          <w:p w14:paraId="54CA90B8" w14:textId="0CCD2D40" w:rsidR="00831B06" w:rsidRPr="00EF5447" w:rsidDel="00683A55" w:rsidRDefault="00831B06" w:rsidP="00831B06">
            <w:pPr>
              <w:pStyle w:val="TAC"/>
              <w:rPr>
                <w:del w:id="2378" w:author="Apple" w:date="2021-01-15T13:50:00Z"/>
                <w:b/>
                <w:lang w:eastAsia="zh-CN"/>
              </w:rPr>
            </w:pPr>
            <w:del w:id="2379" w:author="Apple" w:date="2021-01-15T13:50:00Z">
              <w:r w:rsidRPr="00EF5447" w:rsidDel="00683A55">
                <w:rPr>
                  <w:lang w:eastAsia="zh-CN"/>
                </w:rPr>
                <w:delText>DC_13A-46A-46A_n261(G-H)</w:delText>
              </w:r>
            </w:del>
          </w:p>
          <w:p w14:paraId="7A1ED029" w14:textId="5D499453" w:rsidR="00831B06" w:rsidRPr="00EF5447" w:rsidDel="00683A55" w:rsidRDefault="00831B06" w:rsidP="00831B06">
            <w:pPr>
              <w:pStyle w:val="TAC"/>
              <w:rPr>
                <w:del w:id="2380" w:author="Apple" w:date="2021-01-15T13:50:00Z"/>
                <w:noProof/>
                <w:lang w:eastAsia="zh-CN"/>
              </w:rPr>
            </w:pPr>
            <w:del w:id="2381" w:author="Apple" w:date="2021-01-15T13:50: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24B5A0" w14:textId="33D0FD76" w:rsidR="00831B06" w:rsidRPr="00EF5447" w:rsidDel="00683A55" w:rsidRDefault="00831B06" w:rsidP="00831B06">
            <w:pPr>
              <w:pStyle w:val="TAC"/>
              <w:rPr>
                <w:del w:id="2382" w:author="Apple" w:date="2021-01-15T13:50:00Z"/>
                <w:noProof/>
                <w:lang w:eastAsia="zh-CN"/>
              </w:rPr>
            </w:pPr>
            <w:del w:id="2383" w:author="Apple" w:date="2021-01-15T13:50:00Z">
              <w:r w:rsidRPr="00EF5447" w:rsidDel="00683A55">
                <w:rPr>
                  <w:lang w:eastAsia="fi-FI"/>
                </w:rPr>
                <w:delText>DC_13A_n261G</w:delText>
              </w:r>
            </w:del>
          </w:p>
        </w:tc>
      </w:tr>
      <w:tr w:rsidR="00831B06" w:rsidRPr="00EF5447" w:rsidDel="00683A55" w14:paraId="6D805762" w14:textId="2FF45DCB" w:rsidTr="00C620E0">
        <w:trPr>
          <w:trHeight w:val="187"/>
          <w:jc w:val="center"/>
          <w:del w:id="2384"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F3D77A" w14:textId="18E167F9" w:rsidR="00831B06" w:rsidRPr="00EF5447" w:rsidDel="00683A55" w:rsidRDefault="00831B06" w:rsidP="00831B06">
            <w:pPr>
              <w:pStyle w:val="TAC"/>
              <w:rPr>
                <w:del w:id="2385" w:author="Apple" w:date="2021-01-15T13:50:00Z"/>
                <w:b/>
                <w:lang w:eastAsia="zh-CN"/>
              </w:rPr>
            </w:pPr>
            <w:del w:id="2386" w:author="Apple" w:date="2021-01-15T13:50:00Z">
              <w:r w:rsidRPr="00EF5447" w:rsidDel="00683A55">
                <w:rPr>
                  <w:lang w:eastAsia="fi-FI"/>
                </w:rPr>
                <w:delText>DC_13A-46A_n261I</w:delText>
              </w:r>
            </w:del>
          </w:p>
          <w:p w14:paraId="1E9E524B" w14:textId="3359DDEE" w:rsidR="00831B06" w:rsidRPr="00EF5447" w:rsidDel="00683A55" w:rsidRDefault="00831B06" w:rsidP="00831B06">
            <w:pPr>
              <w:pStyle w:val="TAC"/>
              <w:rPr>
                <w:del w:id="2387" w:author="Apple" w:date="2021-01-15T13:50:00Z"/>
                <w:b/>
                <w:lang w:eastAsia="zh-CN"/>
              </w:rPr>
            </w:pPr>
            <w:del w:id="2388" w:author="Apple" w:date="2021-01-15T13:50:00Z">
              <w:r w:rsidRPr="00EF5447" w:rsidDel="00683A55">
                <w:rPr>
                  <w:lang w:eastAsia="zh-CN"/>
                </w:rPr>
                <w:delText>DC_13A-46A_n261M</w:delText>
              </w:r>
            </w:del>
          </w:p>
          <w:p w14:paraId="3AC7BB19" w14:textId="3927F5C1" w:rsidR="00831B06" w:rsidRPr="00EF5447" w:rsidDel="00683A55" w:rsidRDefault="00831B06" w:rsidP="00831B06">
            <w:pPr>
              <w:pStyle w:val="TAC"/>
              <w:rPr>
                <w:del w:id="2389" w:author="Apple" w:date="2021-01-15T13:50:00Z"/>
                <w:b/>
                <w:lang w:eastAsia="zh-CN"/>
              </w:rPr>
            </w:pPr>
            <w:del w:id="2390" w:author="Apple" w:date="2021-01-15T13:50:00Z">
              <w:r w:rsidRPr="00EF5447" w:rsidDel="00683A55">
                <w:rPr>
                  <w:lang w:eastAsia="zh-CN"/>
                </w:rPr>
                <w:delText>DC_13A-46A_n261(A-H)</w:delText>
              </w:r>
            </w:del>
          </w:p>
          <w:p w14:paraId="1B617C3C" w14:textId="54EB3232" w:rsidR="00831B06" w:rsidRPr="00EF5447" w:rsidDel="00683A55" w:rsidRDefault="00831B06" w:rsidP="00831B06">
            <w:pPr>
              <w:pStyle w:val="TAC"/>
              <w:rPr>
                <w:del w:id="2391" w:author="Apple" w:date="2021-01-15T13:50:00Z"/>
                <w:b/>
                <w:lang w:eastAsia="zh-CN"/>
              </w:rPr>
            </w:pPr>
            <w:del w:id="2392" w:author="Apple" w:date="2021-01-15T13:50:00Z">
              <w:r w:rsidRPr="00EF5447" w:rsidDel="00683A55">
                <w:rPr>
                  <w:lang w:eastAsia="zh-CN"/>
                </w:rPr>
                <w:delText>DC_13A-46A_n261(G-H)</w:delText>
              </w:r>
            </w:del>
          </w:p>
          <w:p w14:paraId="05E7CE96" w14:textId="15D8A93E" w:rsidR="00831B06" w:rsidRPr="00EF5447" w:rsidDel="00683A55" w:rsidRDefault="00831B06" w:rsidP="00831B06">
            <w:pPr>
              <w:pStyle w:val="TAC"/>
              <w:rPr>
                <w:del w:id="2393" w:author="Apple" w:date="2021-01-15T13:50:00Z"/>
                <w:b/>
                <w:lang w:eastAsia="zh-CN"/>
              </w:rPr>
            </w:pPr>
            <w:del w:id="2394" w:author="Apple" w:date="2021-01-15T13:50:00Z">
              <w:r w:rsidRPr="00EF5447" w:rsidDel="00683A55">
                <w:rPr>
                  <w:lang w:eastAsia="zh-CN"/>
                </w:rPr>
                <w:delText>DC_13A-46A_n261(2H)</w:delText>
              </w:r>
            </w:del>
          </w:p>
          <w:p w14:paraId="28ECFA3B" w14:textId="6C8DDB68" w:rsidR="00831B06" w:rsidRPr="00EF5447" w:rsidDel="00683A55" w:rsidRDefault="00831B06" w:rsidP="00831B06">
            <w:pPr>
              <w:pStyle w:val="TAC"/>
              <w:rPr>
                <w:del w:id="2395" w:author="Apple" w:date="2021-01-15T13:50:00Z"/>
                <w:b/>
                <w:lang w:eastAsia="zh-CN"/>
              </w:rPr>
            </w:pPr>
            <w:del w:id="2396" w:author="Apple" w:date="2021-01-15T13:50:00Z">
              <w:r w:rsidRPr="00EF5447" w:rsidDel="00683A55">
                <w:rPr>
                  <w:lang w:eastAsia="zh-CN"/>
                </w:rPr>
                <w:delText>DC_13A-46A-46A_n261I</w:delText>
              </w:r>
            </w:del>
          </w:p>
          <w:p w14:paraId="26486394" w14:textId="0A41D1A6" w:rsidR="00831B06" w:rsidRPr="00EF5447" w:rsidDel="00683A55" w:rsidRDefault="00831B06" w:rsidP="00831B06">
            <w:pPr>
              <w:pStyle w:val="TAC"/>
              <w:rPr>
                <w:del w:id="2397" w:author="Apple" w:date="2021-01-15T13:50:00Z"/>
                <w:b/>
                <w:lang w:eastAsia="zh-CN"/>
              </w:rPr>
            </w:pPr>
            <w:del w:id="2398" w:author="Apple" w:date="2021-01-15T13:50:00Z">
              <w:r w:rsidRPr="00EF5447" w:rsidDel="00683A55">
                <w:rPr>
                  <w:lang w:eastAsia="zh-CN"/>
                </w:rPr>
                <w:delText>DC_13A-46A-46A_n261M</w:delText>
              </w:r>
            </w:del>
          </w:p>
          <w:p w14:paraId="4220FCCE" w14:textId="1DCE7F27" w:rsidR="00831B06" w:rsidRPr="00EF5447" w:rsidDel="00683A55" w:rsidRDefault="00831B06" w:rsidP="00831B06">
            <w:pPr>
              <w:pStyle w:val="TAC"/>
              <w:rPr>
                <w:del w:id="2399" w:author="Apple" w:date="2021-01-15T13:50:00Z"/>
                <w:b/>
                <w:lang w:eastAsia="zh-CN"/>
              </w:rPr>
            </w:pPr>
            <w:del w:id="2400" w:author="Apple" w:date="2021-01-15T13:50:00Z">
              <w:r w:rsidRPr="00EF5447" w:rsidDel="00683A55">
                <w:rPr>
                  <w:lang w:eastAsia="zh-CN"/>
                </w:rPr>
                <w:delText>DC_13A-46A-46A_n261(A-H)</w:delText>
              </w:r>
            </w:del>
          </w:p>
          <w:p w14:paraId="068F5517" w14:textId="3CBA7792" w:rsidR="00831B06" w:rsidRPr="00EF5447" w:rsidDel="00683A55" w:rsidRDefault="00831B06" w:rsidP="00831B06">
            <w:pPr>
              <w:pStyle w:val="TAC"/>
              <w:rPr>
                <w:del w:id="2401" w:author="Apple" w:date="2021-01-15T13:50:00Z"/>
                <w:b/>
                <w:lang w:eastAsia="zh-CN"/>
              </w:rPr>
            </w:pPr>
            <w:del w:id="2402" w:author="Apple" w:date="2021-01-15T13:50:00Z">
              <w:r w:rsidRPr="00EF5447" w:rsidDel="00683A55">
                <w:rPr>
                  <w:lang w:eastAsia="zh-CN"/>
                </w:rPr>
                <w:delText>DC_13A-46A-46A_n261(G-H)</w:delText>
              </w:r>
            </w:del>
          </w:p>
          <w:p w14:paraId="43BFF632" w14:textId="405142E9" w:rsidR="00831B06" w:rsidRPr="00EF5447" w:rsidDel="00683A55" w:rsidRDefault="00831B06" w:rsidP="00831B06">
            <w:pPr>
              <w:pStyle w:val="TAC"/>
              <w:rPr>
                <w:del w:id="2403" w:author="Apple" w:date="2021-01-15T13:50:00Z"/>
                <w:noProof/>
                <w:lang w:eastAsia="zh-CN"/>
              </w:rPr>
            </w:pPr>
            <w:del w:id="2404" w:author="Apple" w:date="2021-01-15T13:50: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54C7C3" w14:textId="4CB3FCC1" w:rsidR="00831B06" w:rsidRPr="00EF5447" w:rsidDel="00683A55" w:rsidRDefault="00831B06" w:rsidP="00831B06">
            <w:pPr>
              <w:pStyle w:val="TAC"/>
              <w:rPr>
                <w:del w:id="2405" w:author="Apple" w:date="2021-01-15T13:50:00Z"/>
                <w:noProof/>
                <w:lang w:eastAsia="zh-CN"/>
              </w:rPr>
            </w:pPr>
            <w:del w:id="2406" w:author="Apple" w:date="2021-01-15T13:50:00Z">
              <w:r w:rsidRPr="00EF5447" w:rsidDel="00683A55">
                <w:rPr>
                  <w:lang w:eastAsia="fi-FI"/>
                </w:rPr>
                <w:delText>DC_13A_n261H</w:delText>
              </w:r>
            </w:del>
          </w:p>
        </w:tc>
      </w:tr>
      <w:tr w:rsidR="00831B06" w:rsidRPr="00EF5447" w:rsidDel="00683A55" w14:paraId="2A9E8035" w14:textId="54EF6696" w:rsidTr="00C620E0">
        <w:trPr>
          <w:trHeight w:val="187"/>
          <w:jc w:val="center"/>
          <w:del w:id="2407"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A538BE" w14:textId="55AB642D" w:rsidR="00831B06" w:rsidRPr="00EF5447" w:rsidDel="00683A55" w:rsidRDefault="00831B06" w:rsidP="00831B06">
            <w:pPr>
              <w:pStyle w:val="TAC"/>
              <w:rPr>
                <w:del w:id="2408" w:author="Apple" w:date="2021-01-15T13:50:00Z"/>
                <w:b/>
                <w:lang w:eastAsia="zh-CN"/>
              </w:rPr>
            </w:pPr>
            <w:del w:id="2409" w:author="Apple" w:date="2021-01-15T13:50:00Z">
              <w:r w:rsidRPr="00EF5447" w:rsidDel="00683A55">
                <w:rPr>
                  <w:lang w:eastAsia="fi-FI"/>
                </w:rPr>
                <w:delText>DC_13A-46A_n261I</w:delText>
              </w:r>
            </w:del>
          </w:p>
          <w:p w14:paraId="307ED1D4" w14:textId="43894F34" w:rsidR="00831B06" w:rsidRPr="00EF5447" w:rsidDel="00683A55" w:rsidRDefault="00831B06" w:rsidP="00831B06">
            <w:pPr>
              <w:pStyle w:val="TAC"/>
              <w:rPr>
                <w:del w:id="2410" w:author="Apple" w:date="2021-01-15T13:50:00Z"/>
                <w:b/>
                <w:lang w:eastAsia="zh-CN"/>
              </w:rPr>
            </w:pPr>
            <w:del w:id="2411" w:author="Apple" w:date="2021-01-15T13:50:00Z">
              <w:r w:rsidRPr="00EF5447" w:rsidDel="00683A55">
                <w:rPr>
                  <w:lang w:eastAsia="zh-CN"/>
                </w:rPr>
                <w:delText>DC_13A-46A_n261M</w:delText>
              </w:r>
            </w:del>
          </w:p>
          <w:p w14:paraId="0C446EC9" w14:textId="0FF1EC46" w:rsidR="00831B06" w:rsidRPr="00EF5447" w:rsidDel="00683A55" w:rsidRDefault="00831B06" w:rsidP="00831B06">
            <w:pPr>
              <w:pStyle w:val="TAC"/>
              <w:rPr>
                <w:del w:id="2412" w:author="Apple" w:date="2021-01-15T13:50:00Z"/>
                <w:b/>
                <w:lang w:eastAsia="zh-CN"/>
              </w:rPr>
            </w:pPr>
            <w:del w:id="2413" w:author="Apple" w:date="2021-01-15T13:50:00Z">
              <w:r w:rsidRPr="00EF5447" w:rsidDel="00683A55">
                <w:rPr>
                  <w:lang w:eastAsia="zh-CN"/>
                </w:rPr>
                <w:delText>DC_13A-46A-46A_n261I</w:delText>
              </w:r>
            </w:del>
          </w:p>
          <w:p w14:paraId="385AD469" w14:textId="1B376BEF" w:rsidR="00831B06" w:rsidRPr="00EF5447" w:rsidDel="00683A55" w:rsidRDefault="00831B06" w:rsidP="00831B06">
            <w:pPr>
              <w:pStyle w:val="TAC"/>
              <w:rPr>
                <w:del w:id="2414" w:author="Apple" w:date="2021-01-15T13:50:00Z"/>
                <w:noProof/>
                <w:lang w:eastAsia="zh-CN"/>
              </w:rPr>
            </w:pPr>
            <w:del w:id="2415" w:author="Apple" w:date="2021-01-15T13:50:00Z">
              <w:r w:rsidRPr="00EF5447" w:rsidDel="00683A55">
                <w:rPr>
                  <w:lang w:eastAsia="zh-CN"/>
                </w:rPr>
                <w:delText>DC_13A-46A-46A_n261M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938D40" w14:textId="4F2837BE" w:rsidR="00831B06" w:rsidRPr="00EF5447" w:rsidDel="00683A55" w:rsidRDefault="00831B06" w:rsidP="00831B06">
            <w:pPr>
              <w:pStyle w:val="TAC"/>
              <w:rPr>
                <w:del w:id="2416" w:author="Apple" w:date="2021-01-15T13:50:00Z"/>
                <w:noProof/>
                <w:lang w:eastAsia="zh-CN"/>
              </w:rPr>
            </w:pPr>
            <w:del w:id="2417" w:author="Apple" w:date="2021-01-15T13:50:00Z">
              <w:r w:rsidRPr="00EF5447" w:rsidDel="00683A55">
                <w:rPr>
                  <w:lang w:eastAsia="fi-FI"/>
                </w:rPr>
                <w:delText>DC_13A_n261I</w:delText>
              </w:r>
            </w:del>
          </w:p>
        </w:tc>
      </w:tr>
      <w:tr w:rsidR="00831B06" w:rsidRPr="00EF5447" w14:paraId="1DC032A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A92E53" w14:textId="77777777" w:rsidR="00831B06" w:rsidRPr="00EF5447" w:rsidRDefault="00831B06" w:rsidP="00831B06">
            <w:pPr>
              <w:pStyle w:val="TAC"/>
              <w:rPr>
                <w:rFonts w:cs="Arial"/>
                <w:szCs w:val="18"/>
              </w:rPr>
            </w:pPr>
            <w:r w:rsidRPr="00EF5447">
              <w:rPr>
                <w:rFonts w:cs="Arial"/>
                <w:szCs w:val="18"/>
              </w:rPr>
              <w:lastRenderedPageBreak/>
              <w:t>DC_14A-30A_n260A</w:t>
            </w:r>
          </w:p>
          <w:p w14:paraId="7E62DB0C" w14:textId="77777777" w:rsidR="00831B06" w:rsidRPr="00EF5447" w:rsidRDefault="00831B06" w:rsidP="00831B06">
            <w:pPr>
              <w:pStyle w:val="TAC"/>
              <w:rPr>
                <w:rFonts w:cs="Arial"/>
                <w:szCs w:val="18"/>
                <w:lang w:eastAsia="fr-FR"/>
              </w:rPr>
            </w:pPr>
            <w:r w:rsidRPr="00EF5447">
              <w:rPr>
                <w:rFonts w:cs="Arial"/>
                <w:szCs w:val="18"/>
              </w:rPr>
              <w:t>DC_14A-30A_n260G</w:t>
            </w:r>
          </w:p>
          <w:p w14:paraId="317A64B4" w14:textId="77777777" w:rsidR="00831B06" w:rsidRPr="00EF5447" w:rsidRDefault="00831B06" w:rsidP="00831B06">
            <w:pPr>
              <w:pStyle w:val="TAC"/>
              <w:rPr>
                <w:rFonts w:cs="Arial"/>
                <w:szCs w:val="18"/>
              </w:rPr>
            </w:pPr>
            <w:r w:rsidRPr="00EF5447">
              <w:rPr>
                <w:rFonts w:cs="Arial"/>
                <w:szCs w:val="18"/>
              </w:rPr>
              <w:t>DC_14A-30A_n260H</w:t>
            </w:r>
          </w:p>
          <w:p w14:paraId="3F762548" w14:textId="77777777" w:rsidR="00831B06" w:rsidRPr="00EF5447" w:rsidRDefault="00831B06" w:rsidP="00831B06">
            <w:pPr>
              <w:pStyle w:val="TAC"/>
              <w:rPr>
                <w:rFonts w:cs="Arial"/>
                <w:szCs w:val="18"/>
              </w:rPr>
            </w:pPr>
            <w:r w:rsidRPr="00EF5447">
              <w:rPr>
                <w:rFonts w:cs="Arial"/>
                <w:szCs w:val="18"/>
              </w:rPr>
              <w:t>DC_14A-30A_n260I</w:t>
            </w:r>
          </w:p>
          <w:p w14:paraId="32811778" w14:textId="77777777" w:rsidR="00831B06" w:rsidRPr="00EF5447" w:rsidRDefault="00831B06" w:rsidP="00831B06">
            <w:pPr>
              <w:pStyle w:val="TAC"/>
              <w:rPr>
                <w:rFonts w:cs="Arial"/>
                <w:szCs w:val="18"/>
              </w:rPr>
            </w:pPr>
            <w:r w:rsidRPr="00EF5447">
              <w:rPr>
                <w:rFonts w:cs="Arial"/>
                <w:szCs w:val="18"/>
              </w:rPr>
              <w:t>DC_14A-30A_n260J</w:t>
            </w:r>
          </w:p>
          <w:p w14:paraId="1D6E280B" w14:textId="77777777" w:rsidR="00831B06" w:rsidRPr="00EF5447" w:rsidRDefault="00831B06" w:rsidP="00831B06">
            <w:pPr>
              <w:pStyle w:val="TAC"/>
              <w:rPr>
                <w:rFonts w:cs="Arial"/>
                <w:szCs w:val="18"/>
              </w:rPr>
            </w:pPr>
            <w:r w:rsidRPr="00EF5447">
              <w:rPr>
                <w:rFonts w:cs="Arial"/>
                <w:szCs w:val="18"/>
              </w:rPr>
              <w:t>DC_14A-30A_n260K</w:t>
            </w:r>
          </w:p>
          <w:p w14:paraId="2602F27C" w14:textId="77777777" w:rsidR="00831B06" w:rsidRPr="00EF5447" w:rsidRDefault="00831B06" w:rsidP="00831B06">
            <w:pPr>
              <w:pStyle w:val="TAC"/>
              <w:rPr>
                <w:rFonts w:cs="Arial"/>
                <w:szCs w:val="18"/>
              </w:rPr>
            </w:pPr>
            <w:r w:rsidRPr="00EF5447">
              <w:rPr>
                <w:rFonts w:cs="Arial"/>
                <w:szCs w:val="18"/>
              </w:rPr>
              <w:t>DC_14A-30A_n260L</w:t>
            </w:r>
          </w:p>
          <w:p w14:paraId="5A1D3345" w14:textId="77777777" w:rsidR="00831B06" w:rsidRPr="00EF5447" w:rsidRDefault="00831B06" w:rsidP="00831B06">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4CF0F" w14:textId="77777777" w:rsidR="00831B06" w:rsidRPr="00EF5447" w:rsidRDefault="00831B06" w:rsidP="00831B06">
            <w:pPr>
              <w:pStyle w:val="TAC"/>
              <w:rPr>
                <w:rFonts w:cs="Arial"/>
                <w:szCs w:val="18"/>
              </w:rPr>
            </w:pPr>
            <w:r w:rsidRPr="00EF5447">
              <w:rPr>
                <w:rFonts w:cs="Arial"/>
                <w:szCs w:val="18"/>
              </w:rPr>
              <w:t>DC_14A_n260A</w:t>
            </w:r>
          </w:p>
          <w:p w14:paraId="43C848FE" w14:textId="77777777" w:rsidR="00831B06" w:rsidRPr="00EF5447" w:rsidRDefault="00831B06" w:rsidP="00831B06">
            <w:pPr>
              <w:pStyle w:val="TAC"/>
              <w:rPr>
                <w:rFonts w:cs="Arial"/>
                <w:szCs w:val="18"/>
                <w:lang w:eastAsia="fr-FR"/>
              </w:rPr>
            </w:pPr>
            <w:r w:rsidRPr="00EF5447">
              <w:rPr>
                <w:rFonts w:cs="Arial"/>
                <w:szCs w:val="18"/>
              </w:rPr>
              <w:t>DC_14A_n260G</w:t>
            </w:r>
          </w:p>
          <w:p w14:paraId="75A50A3E" w14:textId="77777777" w:rsidR="00831B06" w:rsidRPr="00EF5447" w:rsidRDefault="00831B06" w:rsidP="00831B06">
            <w:pPr>
              <w:pStyle w:val="TAC"/>
              <w:rPr>
                <w:rFonts w:cs="Arial"/>
                <w:szCs w:val="18"/>
              </w:rPr>
            </w:pPr>
            <w:r w:rsidRPr="00EF5447">
              <w:rPr>
                <w:rFonts w:cs="Arial"/>
                <w:szCs w:val="18"/>
              </w:rPr>
              <w:t>DC_14A_n260H</w:t>
            </w:r>
          </w:p>
          <w:p w14:paraId="5786E1C9" w14:textId="77777777" w:rsidR="00831B06" w:rsidRPr="00EF5447" w:rsidRDefault="00831B06" w:rsidP="00831B06">
            <w:pPr>
              <w:pStyle w:val="TAC"/>
              <w:rPr>
                <w:rFonts w:cs="Arial"/>
                <w:szCs w:val="18"/>
              </w:rPr>
            </w:pPr>
            <w:r w:rsidRPr="00EF5447">
              <w:rPr>
                <w:rFonts w:cs="Arial"/>
                <w:szCs w:val="18"/>
              </w:rPr>
              <w:t>DC_14A_n260I</w:t>
            </w:r>
          </w:p>
          <w:p w14:paraId="6C90C032" w14:textId="77777777" w:rsidR="00831B06" w:rsidRPr="00EF5447" w:rsidRDefault="00831B06" w:rsidP="00831B06">
            <w:pPr>
              <w:pStyle w:val="TAC"/>
              <w:rPr>
                <w:rFonts w:cs="Arial"/>
                <w:szCs w:val="18"/>
              </w:rPr>
            </w:pPr>
            <w:r w:rsidRPr="00EF5447">
              <w:rPr>
                <w:rFonts w:cs="Arial"/>
                <w:szCs w:val="18"/>
              </w:rPr>
              <w:t>DC_14A_n260J</w:t>
            </w:r>
          </w:p>
          <w:p w14:paraId="082A38C0" w14:textId="77777777" w:rsidR="00831B06" w:rsidRPr="00EF5447" w:rsidRDefault="00831B06" w:rsidP="00831B06">
            <w:pPr>
              <w:pStyle w:val="TAC"/>
              <w:rPr>
                <w:rFonts w:cs="Arial"/>
                <w:szCs w:val="18"/>
              </w:rPr>
            </w:pPr>
            <w:r w:rsidRPr="00EF5447">
              <w:rPr>
                <w:rFonts w:cs="Arial"/>
                <w:szCs w:val="18"/>
              </w:rPr>
              <w:t>DC_14A_n260K</w:t>
            </w:r>
          </w:p>
          <w:p w14:paraId="56CFD785" w14:textId="77777777" w:rsidR="00831B06" w:rsidRPr="00EF5447" w:rsidRDefault="00831B06" w:rsidP="00831B06">
            <w:pPr>
              <w:pStyle w:val="TAC"/>
              <w:rPr>
                <w:rFonts w:cs="Arial"/>
                <w:szCs w:val="18"/>
              </w:rPr>
            </w:pPr>
            <w:r w:rsidRPr="00EF5447">
              <w:rPr>
                <w:rFonts w:cs="Arial"/>
                <w:szCs w:val="18"/>
              </w:rPr>
              <w:t>DC_14A_n260L</w:t>
            </w:r>
          </w:p>
          <w:p w14:paraId="7E8BE4E0" w14:textId="77777777" w:rsidR="00831B06" w:rsidRPr="00EF5447" w:rsidRDefault="00831B06" w:rsidP="00831B06">
            <w:pPr>
              <w:pStyle w:val="TAC"/>
              <w:rPr>
                <w:rFonts w:cs="Arial"/>
                <w:szCs w:val="18"/>
              </w:rPr>
            </w:pPr>
            <w:r w:rsidRPr="00EF5447">
              <w:rPr>
                <w:rFonts w:cs="Arial"/>
                <w:szCs w:val="18"/>
              </w:rPr>
              <w:t>DC_14A_n260M</w:t>
            </w:r>
          </w:p>
          <w:p w14:paraId="57D8643A" w14:textId="77777777" w:rsidR="00831B06" w:rsidRPr="00EF5447" w:rsidRDefault="00831B06" w:rsidP="00831B06">
            <w:pPr>
              <w:pStyle w:val="TAC"/>
              <w:rPr>
                <w:rFonts w:cs="Arial"/>
                <w:szCs w:val="18"/>
              </w:rPr>
            </w:pPr>
            <w:r w:rsidRPr="00EF5447">
              <w:rPr>
                <w:rFonts w:cs="Arial"/>
                <w:szCs w:val="18"/>
              </w:rPr>
              <w:t>DC_30A_n260A</w:t>
            </w:r>
          </w:p>
          <w:p w14:paraId="2389F2D8" w14:textId="77777777" w:rsidR="00831B06" w:rsidRPr="00EF5447" w:rsidRDefault="00831B06" w:rsidP="00831B06">
            <w:pPr>
              <w:pStyle w:val="TAC"/>
              <w:rPr>
                <w:rFonts w:cs="Arial"/>
                <w:szCs w:val="18"/>
              </w:rPr>
            </w:pPr>
            <w:r w:rsidRPr="00EF5447">
              <w:rPr>
                <w:rFonts w:cs="Arial"/>
                <w:szCs w:val="18"/>
              </w:rPr>
              <w:t>DC_30A_n260G</w:t>
            </w:r>
          </w:p>
          <w:p w14:paraId="7E35FFEA" w14:textId="77777777" w:rsidR="00831B06" w:rsidRPr="00EF5447" w:rsidRDefault="00831B06" w:rsidP="00831B06">
            <w:pPr>
              <w:pStyle w:val="TAC"/>
              <w:rPr>
                <w:rFonts w:cs="Arial"/>
                <w:szCs w:val="18"/>
              </w:rPr>
            </w:pPr>
            <w:r w:rsidRPr="00EF5447">
              <w:rPr>
                <w:rFonts w:cs="Arial"/>
                <w:szCs w:val="18"/>
              </w:rPr>
              <w:t>DC_30A_n260H</w:t>
            </w:r>
          </w:p>
          <w:p w14:paraId="78A79DBA" w14:textId="77777777" w:rsidR="00831B06" w:rsidRPr="00EF5447" w:rsidRDefault="00831B06" w:rsidP="00831B06">
            <w:pPr>
              <w:pStyle w:val="TAC"/>
              <w:rPr>
                <w:rFonts w:cs="Arial"/>
                <w:szCs w:val="18"/>
              </w:rPr>
            </w:pPr>
            <w:r w:rsidRPr="00EF5447">
              <w:rPr>
                <w:rFonts w:cs="Arial"/>
                <w:szCs w:val="18"/>
              </w:rPr>
              <w:t>DC_30A_n260I</w:t>
            </w:r>
          </w:p>
          <w:p w14:paraId="515AF429" w14:textId="77777777" w:rsidR="00831B06" w:rsidRPr="00EF5447" w:rsidRDefault="00831B06" w:rsidP="00831B06">
            <w:pPr>
              <w:pStyle w:val="TAC"/>
              <w:rPr>
                <w:rFonts w:cs="Arial"/>
                <w:szCs w:val="18"/>
              </w:rPr>
            </w:pPr>
            <w:r w:rsidRPr="00EF5447">
              <w:rPr>
                <w:rFonts w:cs="Arial"/>
                <w:szCs w:val="18"/>
              </w:rPr>
              <w:t>DC_30A_n260J</w:t>
            </w:r>
          </w:p>
          <w:p w14:paraId="2955B205" w14:textId="77777777" w:rsidR="00831B06" w:rsidRPr="00EF5447" w:rsidRDefault="00831B06" w:rsidP="00831B06">
            <w:pPr>
              <w:pStyle w:val="TAC"/>
              <w:rPr>
                <w:rFonts w:cs="Arial"/>
                <w:szCs w:val="18"/>
              </w:rPr>
            </w:pPr>
            <w:r w:rsidRPr="00EF5447">
              <w:rPr>
                <w:rFonts w:cs="Arial"/>
                <w:szCs w:val="18"/>
              </w:rPr>
              <w:t>DC_30A_n260K</w:t>
            </w:r>
          </w:p>
          <w:p w14:paraId="579B3D96" w14:textId="77777777" w:rsidR="00831B06" w:rsidRPr="00EF5447" w:rsidRDefault="00831B06" w:rsidP="00831B06">
            <w:pPr>
              <w:pStyle w:val="TAC"/>
              <w:rPr>
                <w:rFonts w:cs="Arial"/>
                <w:szCs w:val="18"/>
              </w:rPr>
            </w:pPr>
            <w:r w:rsidRPr="00EF5447">
              <w:rPr>
                <w:rFonts w:cs="Arial"/>
                <w:szCs w:val="18"/>
              </w:rPr>
              <w:t>DC_30A_n260L</w:t>
            </w:r>
          </w:p>
          <w:p w14:paraId="7996802D" w14:textId="77777777" w:rsidR="00831B06" w:rsidRPr="00EF5447" w:rsidRDefault="00831B06" w:rsidP="00831B06">
            <w:pPr>
              <w:pStyle w:val="TAC"/>
              <w:rPr>
                <w:noProof/>
                <w:lang w:eastAsia="zh-CN"/>
              </w:rPr>
            </w:pPr>
            <w:r w:rsidRPr="00EF5447">
              <w:rPr>
                <w:rFonts w:cs="Arial"/>
                <w:szCs w:val="18"/>
              </w:rPr>
              <w:t>DC_30A_n260M</w:t>
            </w:r>
          </w:p>
        </w:tc>
      </w:tr>
      <w:tr w:rsidR="00831B06" w:rsidRPr="00EF5447" w14:paraId="11FF9C2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636D74" w14:textId="77777777" w:rsidR="00831B06" w:rsidRPr="00EF5447" w:rsidRDefault="00831B06" w:rsidP="00831B06">
            <w:pPr>
              <w:pStyle w:val="TAC"/>
              <w:rPr>
                <w:rFonts w:cs="Arial"/>
                <w:szCs w:val="18"/>
              </w:rPr>
            </w:pPr>
            <w:r w:rsidRPr="00EF5447">
              <w:rPr>
                <w:rFonts w:cs="Arial"/>
                <w:szCs w:val="18"/>
              </w:rPr>
              <w:t>DC_14A-66A_n260A</w:t>
            </w:r>
          </w:p>
          <w:p w14:paraId="0E6AFDF8" w14:textId="77777777" w:rsidR="00831B06" w:rsidRPr="00EF5447" w:rsidRDefault="00831B06" w:rsidP="00831B06">
            <w:pPr>
              <w:pStyle w:val="TAC"/>
              <w:rPr>
                <w:rFonts w:cs="Arial"/>
                <w:szCs w:val="18"/>
                <w:lang w:eastAsia="fr-FR"/>
              </w:rPr>
            </w:pPr>
            <w:r w:rsidRPr="00EF5447">
              <w:rPr>
                <w:rFonts w:cs="Arial"/>
                <w:szCs w:val="18"/>
              </w:rPr>
              <w:t>DC_14A-66A_n260G</w:t>
            </w:r>
          </w:p>
          <w:p w14:paraId="399DCC44" w14:textId="77777777" w:rsidR="00831B06" w:rsidRPr="00EF5447" w:rsidRDefault="00831B06" w:rsidP="00831B06">
            <w:pPr>
              <w:pStyle w:val="TAC"/>
              <w:rPr>
                <w:rFonts w:cs="Arial"/>
                <w:szCs w:val="18"/>
              </w:rPr>
            </w:pPr>
            <w:r w:rsidRPr="00EF5447">
              <w:rPr>
                <w:rFonts w:cs="Arial"/>
                <w:szCs w:val="18"/>
              </w:rPr>
              <w:t>DC_14A-66A_n260H</w:t>
            </w:r>
          </w:p>
          <w:p w14:paraId="75B216E1" w14:textId="77777777" w:rsidR="00831B06" w:rsidRPr="00EF5447" w:rsidRDefault="00831B06" w:rsidP="00831B06">
            <w:pPr>
              <w:pStyle w:val="TAC"/>
              <w:rPr>
                <w:rFonts w:cs="Arial"/>
                <w:szCs w:val="18"/>
              </w:rPr>
            </w:pPr>
            <w:r w:rsidRPr="00EF5447">
              <w:rPr>
                <w:rFonts w:cs="Arial"/>
                <w:szCs w:val="18"/>
              </w:rPr>
              <w:t>DC_14A-66A_n260I</w:t>
            </w:r>
          </w:p>
          <w:p w14:paraId="4C24AF32" w14:textId="77777777" w:rsidR="00831B06" w:rsidRPr="00EF5447" w:rsidRDefault="00831B06" w:rsidP="00831B06">
            <w:pPr>
              <w:pStyle w:val="TAC"/>
              <w:rPr>
                <w:rFonts w:cs="Arial"/>
                <w:szCs w:val="18"/>
              </w:rPr>
            </w:pPr>
            <w:r w:rsidRPr="00EF5447">
              <w:rPr>
                <w:rFonts w:cs="Arial"/>
                <w:szCs w:val="18"/>
              </w:rPr>
              <w:t>DC_14A-66A_n260J</w:t>
            </w:r>
          </w:p>
          <w:p w14:paraId="3661FBF0" w14:textId="77777777" w:rsidR="00831B06" w:rsidRPr="00EF5447" w:rsidRDefault="00831B06" w:rsidP="00831B06">
            <w:pPr>
              <w:pStyle w:val="TAC"/>
              <w:rPr>
                <w:rFonts w:cs="Arial"/>
                <w:szCs w:val="18"/>
              </w:rPr>
            </w:pPr>
            <w:r w:rsidRPr="00EF5447">
              <w:rPr>
                <w:rFonts w:cs="Arial"/>
                <w:szCs w:val="18"/>
              </w:rPr>
              <w:t>DC_14A-66A_n260K</w:t>
            </w:r>
          </w:p>
          <w:p w14:paraId="680AF9CE" w14:textId="77777777" w:rsidR="00831B06" w:rsidRPr="00EF5447" w:rsidRDefault="00831B06" w:rsidP="00831B06">
            <w:pPr>
              <w:pStyle w:val="TAC"/>
              <w:rPr>
                <w:rFonts w:cs="Arial"/>
                <w:szCs w:val="18"/>
              </w:rPr>
            </w:pPr>
            <w:r w:rsidRPr="00EF5447">
              <w:rPr>
                <w:rFonts w:cs="Arial"/>
                <w:szCs w:val="18"/>
              </w:rPr>
              <w:t>DC_14A-66A_n260L</w:t>
            </w:r>
          </w:p>
          <w:p w14:paraId="081E48F4" w14:textId="77777777" w:rsidR="00831B06" w:rsidRPr="00EF5447" w:rsidRDefault="00831B06" w:rsidP="00831B06">
            <w:pPr>
              <w:pStyle w:val="TAC"/>
              <w:rPr>
                <w:rFonts w:cs="Arial"/>
                <w:szCs w:val="18"/>
              </w:rPr>
            </w:pPr>
            <w:r w:rsidRPr="00EF5447">
              <w:rPr>
                <w:rFonts w:cs="Arial"/>
                <w:szCs w:val="18"/>
              </w:rPr>
              <w:t>DC_14A-66A_n260M</w:t>
            </w:r>
          </w:p>
          <w:p w14:paraId="0CE16873" w14:textId="77777777" w:rsidR="00831B06" w:rsidRPr="00EF5447" w:rsidRDefault="00831B06" w:rsidP="00831B06">
            <w:pPr>
              <w:pStyle w:val="TAC"/>
              <w:rPr>
                <w:rFonts w:cs="Arial"/>
                <w:szCs w:val="18"/>
              </w:rPr>
            </w:pPr>
            <w:r w:rsidRPr="00EF5447">
              <w:rPr>
                <w:rFonts w:cs="Arial"/>
                <w:szCs w:val="18"/>
              </w:rPr>
              <w:t>DC_14A-66A-66A_n260A</w:t>
            </w:r>
          </w:p>
          <w:p w14:paraId="3E70B2E8" w14:textId="77777777" w:rsidR="00831B06" w:rsidRPr="00EF5447" w:rsidRDefault="00831B06" w:rsidP="00831B06">
            <w:pPr>
              <w:pStyle w:val="TAC"/>
              <w:rPr>
                <w:rFonts w:cs="Arial"/>
                <w:szCs w:val="18"/>
              </w:rPr>
            </w:pPr>
            <w:r w:rsidRPr="00EF5447">
              <w:rPr>
                <w:rFonts w:cs="Arial"/>
                <w:szCs w:val="18"/>
              </w:rPr>
              <w:t>DC_14A-66A-66A_n260G</w:t>
            </w:r>
          </w:p>
          <w:p w14:paraId="048C51CA" w14:textId="77777777" w:rsidR="00831B06" w:rsidRPr="00EF5447" w:rsidRDefault="00831B06" w:rsidP="00831B06">
            <w:pPr>
              <w:pStyle w:val="TAC"/>
              <w:rPr>
                <w:rFonts w:cs="Arial"/>
                <w:szCs w:val="18"/>
              </w:rPr>
            </w:pPr>
            <w:r w:rsidRPr="00EF5447">
              <w:rPr>
                <w:rFonts w:cs="Arial"/>
                <w:szCs w:val="18"/>
              </w:rPr>
              <w:t>DC_14A-66A-66A_n260H</w:t>
            </w:r>
          </w:p>
          <w:p w14:paraId="162A6E41" w14:textId="77777777" w:rsidR="00831B06" w:rsidRPr="00EF5447" w:rsidRDefault="00831B06" w:rsidP="00831B06">
            <w:pPr>
              <w:pStyle w:val="TAC"/>
              <w:rPr>
                <w:rFonts w:cs="Arial"/>
                <w:szCs w:val="18"/>
              </w:rPr>
            </w:pPr>
            <w:r w:rsidRPr="00EF5447">
              <w:rPr>
                <w:rFonts w:cs="Arial"/>
                <w:szCs w:val="18"/>
              </w:rPr>
              <w:t>DC_14A-66A-66A_n260I</w:t>
            </w:r>
          </w:p>
          <w:p w14:paraId="74D46C1B" w14:textId="77777777" w:rsidR="00831B06" w:rsidRPr="00EF5447" w:rsidRDefault="00831B06" w:rsidP="00831B06">
            <w:pPr>
              <w:pStyle w:val="TAC"/>
              <w:rPr>
                <w:rFonts w:cs="Arial"/>
                <w:szCs w:val="18"/>
              </w:rPr>
            </w:pPr>
            <w:r w:rsidRPr="00EF5447">
              <w:rPr>
                <w:rFonts w:cs="Arial"/>
                <w:szCs w:val="18"/>
              </w:rPr>
              <w:t>DC_14A-66A-66A_n260J</w:t>
            </w:r>
          </w:p>
          <w:p w14:paraId="1444465E" w14:textId="77777777" w:rsidR="00831B06" w:rsidRPr="00EF5447" w:rsidRDefault="00831B06" w:rsidP="00831B06">
            <w:pPr>
              <w:pStyle w:val="TAC"/>
              <w:rPr>
                <w:rFonts w:cs="Arial"/>
                <w:szCs w:val="18"/>
              </w:rPr>
            </w:pPr>
            <w:r w:rsidRPr="00EF5447">
              <w:rPr>
                <w:rFonts w:cs="Arial"/>
                <w:szCs w:val="18"/>
              </w:rPr>
              <w:t>DC_14A-66A-66A_n260K</w:t>
            </w:r>
          </w:p>
          <w:p w14:paraId="1A4C2FAF" w14:textId="77777777" w:rsidR="00831B06" w:rsidRPr="00EF5447" w:rsidRDefault="00831B06" w:rsidP="00831B06">
            <w:pPr>
              <w:pStyle w:val="TAC"/>
              <w:rPr>
                <w:rFonts w:cs="Arial"/>
                <w:szCs w:val="18"/>
              </w:rPr>
            </w:pPr>
            <w:r w:rsidRPr="00EF5447">
              <w:rPr>
                <w:rFonts w:cs="Arial"/>
                <w:szCs w:val="18"/>
              </w:rPr>
              <w:t>DC_14A-66A-66A_n260L</w:t>
            </w:r>
          </w:p>
          <w:p w14:paraId="77CE1481" w14:textId="77777777" w:rsidR="00831B06" w:rsidRPr="00EF5447" w:rsidRDefault="00831B06" w:rsidP="00831B06">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58117" w14:textId="77777777" w:rsidR="00831B06" w:rsidRPr="00EF5447" w:rsidRDefault="00831B06" w:rsidP="00831B06">
            <w:pPr>
              <w:pStyle w:val="TAC"/>
              <w:rPr>
                <w:rFonts w:cs="Arial"/>
                <w:szCs w:val="18"/>
              </w:rPr>
            </w:pPr>
            <w:r w:rsidRPr="00EF5447">
              <w:rPr>
                <w:rFonts w:cs="Arial"/>
                <w:szCs w:val="18"/>
              </w:rPr>
              <w:t>DC_14A_n260A</w:t>
            </w:r>
          </w:p>
          <w:p w14:paraId="60661C4E" w14:textId="77777777" w:rsidR="00831B06" w:rsidRPr="00EF5447" w:rsidRDefault="00831B06" w:rsidP="00831B06">
            <w:pPr>
              <w:pStyle w:val="TAC"/>
              <w:rPr>
                <w:rFonts w:cs="Arial"/>
                <w:szCs w:val="18"/>
                <w:lang w:eastAsia="fr-FR"/>
              </w:rPr>
            </w:pPr>
            <w:r w:rsidRPr="00EF5447">
              <w:rPr>
                <w:rFonts w:cs="Arial"/>
                <w:szCs w:val="18"/>
              </w:rPr>
              <w:t>DC_14A_n260G</w:t>
            </w:r>
          </w:p>
          <w:p w14:paraId="4858CB14" w14:textId="77777777" w:rsidR="00831B06" w:rsidRPr="00EF5447" w:rsidRDefault="00831B06" w:rsidP="00831B06">
            <w:pPr>
              <w:pStyle w:val="TAC"/>
              <w:rPr>
                <w:rFonts w:cs="Arial"/>
                <w:szCs w:val="18"/>
              </w:rPr>
            </w:pPr>
            <w:r w:rsidRPr="00EF5447">
              <w:rPr>
                <w:rFonts w:cs="Arial"/>
                <w:szCs w:val="18"/>
              </w:rPr>
              <w:t>DC_14A_n260H</w:t>
            </w:r>
          </w:p>
          <w:p w14:paraId="1173A9F1" w14:textId="77777777" w:rsidR="00831B06" w:rsidRPr="00EF5447" w:rsidRDefault="00831B06" w:rsidP="00831B06">
            <w:pPr>
              <w:pStyle w:val="TAC"/>
              <w:rPr>
                <w:rFonts w:cs="Arial"/>
                <w:szCs w:val="18"/>
              </w:rPr>
            </w:pPr>
            <w:r w:rsidRPr="00EF5447">
              <w:rPr>
                <w:rFonts w:cs="Arial"/>
                <w:szCs w:val="18"/>
              </w:rPr>
              <w:t>DC_14A_n260I</w:t>
            </w:r>
          </w:p>
          <w:p w14:paraId="1D4B36B4" w14:textId="77777777" w:rsidR="00831B06" w:rsidRPr="00EF5447" w:rsidRDefault="00831B06" w:rsidP="00831B06">
            <w:pPr>
              <w:pStyle w:val="TAC"/>
              <w:rPr>
                <w:rFonts w:cs="Arial"/>
                <w:szCs w:val="18"/>
              </w:rPr>
            </w:pPr>
            <w:r w:rsidRPr="00EF5447">
              <w:rPr>
                <w:rFonts w:cs="Arial"/>
                <w:szCs w:val="18"/>
              </w:rPr>
              <w:t>DC_14A_n260J</w:t>
            </w:r>
          </w:p>
          <w:p w14:paraId="697E5B0C" w14:textId="77777777" w:rsidR="00831B06" w:rsidRPr="00EF5447" w:rsidRDefault="00831B06" w:rsidP="00831B06">
            <w:pPr>
              <w:pStyle w:val="TAC"/>
              <w:rPr>
                <w:rFonts w:cs="Arial"/>
                <w:szCs w:val="18"/>
              </w:rPr>
            </w:pPr>
            <w:r w:rsidRPr="00EF5447">
              <w:rPr>
                <w:rFonts w:cs="Arial"/>
                <w:szCs w:val="18"/>
              </w:rPr>
              <w:t>DC_14A_n260K</w:t>
            </w:r>
          </w:p>
          <w:p w14:paraId="2F77DC63" w14:textId="77777777" w:rsidR="00831B06" w:rsidRPr="00EF5447" w:rsidRDefault="00831B06" w:rsidP="00831B06">
            <w:pPr>
              <w:pStyle w:val="TAC"/>
              <w:rPr>
                <w:rFonts w:cs="Arial"/>
                <w:szCs w:val="18"/>
              </w:rPr>
            </w:pPr>
            <w:r w:rsidRPr="00EF5447">
              <w:rPr>
                <w:rFonts w:cs="Arial"/>
                <w:szCs w:val="18"/>
              </w:rPr>
              <w:t>DC_14A_n260L</w:t>
            </w:r>
          </w:p>
          <w:p w14:paraId="244E9390" w14:textId="77777777" w:rsidR="00831B06" w:rsidRPr="00EF5447" w:rsidRDefault="00831B06" w:rsidP="00831B06">
            <w:pPr>
              <w:pStyle w:val="TAC"/>
              <w:rPr>
                <w:rFonts w:cs="Arial"/>
                <w:szCs w:val="18"/>
              </w:rPr>
            </w:pPr>
            <w:r w:rsidRPr="00EF5447">
              <w:rPr>
                <w:rFonts w:cs="Arial"/>
                <w:szCs w:val="18"/>
              </w:rPr>
              <w:t>DC_14A_n260M</w:t>
            </w:r>
          </w:p>
          <w:p w14:paraId="757FCDBB" w14:textId="77777777" w:rsidR="00831B06" w:rsidRPr="00EF5447" w:rsidRDefault="00831B06" w:rsidP="00831B06">
            <w:pPr>
              <w:pStyle w:val="TAC"/>
              <w:rPr>
                <w:rFonts w:cs="Arial"/>
                <w:szCs w:val="18"/>
              </w:rPr>
            </w:pPr>
            <w:r w:rsidRPr="00EF5447">
              <w:rPr>
                <w:rFonts w:cs="Arial"/>
                <w:szCs w:val="18"/>
              </w:rPr>
              <w:t>DC_66A_n260A</w:t>
            </w:r>
          </w:p>
          <w:p w14:paraId="430477A5" w14:textId="77777777" w:rsidR="00831B06" w:rsidRPr="00EF5447" w:rsidRDefault="00831B06" w:rsidP="00831B06">
            <w:pPr>
              <w:pStyle w:val="TAC"/>
              <w:rPr>
                <w:rFonts w:cs="Arial"/>
                <w:szCs w:val="18"/>
              </w:rPr>
            </w:pPr>
            <w:r w:rsidRPr="00EF5447">
              <w:rPr>
                <w:rFonts w:cs="Arial"/>
                <w:szCs w:val="18"/>
              </w:rPr>
              <w:t>DC_66A_n260G</w:t>
            </w:r>
          </w:p>
          <w:p w14:paraId="1D6EC066" w14:textId="77777777" w:rsidR="00831B06" w:rsidRPr="00EF5447" w:rsidRDefault="00831B06" w:rsidP="00831B06">
            <w:pPr>
              <w:pStyle w:val="TAC"/>
              <w:rPr>
                <w:rFonts w:cs="Arial"/>
                <w:szCs w:val="18"/>
              </w:rPr>
            </w:pPr>
            <w:r w:rsidRPr="00EF5447">
              <w:rPr>
                <w:rFonts w:cs="Arial"/>
                <w:szCs w:val="18"/>
              </w:rPr>
              <w:t>DC_66A_n260H</w:t>
            </w:r>
          </w:p>
          <w:p w14:paraId="3CD7B929" w14:textId="77777777" w:rsidR="00831B06" w:rsidRPr="00EF5447" w:rsidRDefault="00831B06" w:rsidP="00831B06">
            <w:pPr>
              <w:pStyle w:val="TAC"/>
              <w:rPr>
                <w:rFonts w:cs="Arial"/>
                <w:szCs w:val="18"/>
              </w:rPr>
            </w:pPr>
            <w:r w:rsidRPr="00EF5447">
              <w:rPr>
                <w:rFonts w:cs="Arial"/>
                <w:szCs w:val="18"/>
              </w:rPr>
              <w:t>DC_66A_n260I</w:t>
            </w:r>
          </w:p>
          <w:p w14:paraId="3AE724E6" w14:textId="77777777" w:rsidR="00831B06" w:rsidRPr="00EF5447" w:rsidRDefault="00831B06" w:rsidP="00831B06">
            <w:pPr>
              <w:pStyle w:val="TAC"/>
              <w:rPr>
                <w:rFonts w:cs="Arial"/>
                <w:szCs w:val="18"/>
              </w:rPr>
            </w:pPr>
            <w:r w:rsidRPr="00EF5447">
              <w:rPr>
                <w:rFonts w:cs="Arial"/>
                <w:szCs w:val="18"/>
              </w:rPr>
              <w:t>DC_66A_n260J</w:t>
            </w:r>
          </w:p>
          <w:p w14:paraId="507F5E93" w14:textId="77777777" w:rsidR="00831B06" w:rsidRPr="00EF5447" w:rsidRDefault="00831B06" w:rsidP="00831B06">
            <w:pPr>
              <w:pStyle w:val="TAC"/>
              <w:rPr>
                <w:rFonts w:cs="Arial"/>
                <w:szCs w:val="18"/>
              </w:rPr>
            </w:pPr>
            <w:r w:rsidRPr="00EF5447">
              <w:rPr>
                <w:rFonts w:cs="Arial"/>
                <w:szCs w:val="18"/>
              </w:rPr>
              <w:t>DC_66A_n260K</w:t>
            </w:r>
          </w:p>
          <w:p w14:paraId="415C1122" w14:textId="77777777" w:rsidR="00831B06" w:rsidRPr="00EF5447" w:rsidRDefault="00831B06" w:rsidP="00831B06">
            <w:pPr>
              <w:pStyle w:val="TAC"/>
              <w:rPr>
                <w:rFonts w:cs="Arial"/>
                <w:szCs w:val="18"/>
              </w:rPr>
            </w:pPr>
            <w:r w:rsidRPr="00EF5447">
              <w:rPr>
                <w:rFonts w:cs="Arial"/>
                <w:szCs w:val="18"/>
              </w:rPr>
              <w:t>DC_66A_n260L</w:t>
            </w:r>
          </w:p>
          <w:p w14:paraId="040A1621" w14:textId="77777777" w:rsidR="00831B06" w:rsidRPr="00EF5447" w:rsidRDefault="00831B06" w:rsidP="00831B06">
            <w:pPr>
              <w:pStyle w:val="TAC"/>
              <w:rPr>
                <w:noProof/>
                <w:lang w:eastAsia="zh-CN"/>
              </w:rPr>
            </w:pPr>
            <w:r w:rsidRPr="00EF5447">
              <w:rPr>
                <w:rFonts w:cs="Arial"/>
                <w:szCs w:val="18"/>
              </w:rPr>
              <w:t>DC_66A_n260M</w:t>
            </w:r>
          </w:p>
        </w:tc>
      </w:tr>
      <w:tr w:rsidR="00831B06" w:rsidRPr="00EF5447" w:rsidDel="00AB141C" w14:paraId="759B31B0" w14:textId="72E4B2D4" w:rsidTr="00C620E0">
        <w:trPr>
          <w:trHeight w:val="187"/>
          <w:jc w:val="center"/>
          <w:del w:id="2418" w:author="Apple" w:date="2021-01-15T14:1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152A94" w14:textId="40F47399" w:rsidR="00831B06" w:rsidRPr="00EF5447" w:rsidDel="00AB141C" w:rsidRDefault="00831B06" w:rsidP="00831B06">
            <w:pPr>
              <w:pStyle w:val="TAC"/>
              <w:rPr>
                <w:del w:id="2419" w:author="Apple" w:date="2021-01-15T14:16:00Z"/>
                <w:noProof/>
                <w:lang w:eastAsia="zh-CN"/>
              </w:rPr>
            </w:pPr>
            <w:del w:id="2420" w:author="Apple" w:date="2021-01-15T14:16:00Z">
              <w:r w:rsidRPr="00EF5447" w:rsidDel="00AB141C">
                <w:rPr>
                  <w:noProof/>
                  <w:lang w:eastAsia="zh-CN"/>
                </w:rPr>
                <w:delText>DC_13A-66A_n257A</w:delText>
              </w:r>
              <w:r w:rsidRPr="00EF5447" w:rsidDel="00AB141C">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F3706" w14:textId="09C6D614" w:rsidR="00831B06" w:rsidRPr="00EF5447" w:rsidDel="00AB141C" w:rsidRDefault="00831B06" w:rsidP="00831B06">
            <w:pPr>
              <w:pStyle w:val="TAC"/>
              <w:rPr>
                <w:del w:id="2421" w:author="Apple" w:date="2021-01-15T14:16:00Z"/>
                <w:noProof/>
                <w:lang w:eastAsia="zh-CN"/>
              </w:rPr>
            </w:pPr>
            <w:del w:id="2422" w:author="Apple" w:date="2021-01-15T14:16:00Z">
              <w:r w:rsidRPr="00EF5447" w:rsidDel="00AB141C">
                <w:rPr>
                  <w:noProof/>
                  <w:lang w:eastAsia="zh-CN"/>
                </w:rPr>
                <w:delText>DC_13A_n257A</w:delText>
              </w:r>
            </w:del>
          </w:p>
          <w:p w14:paraId="73BEB10D" w14:textId="66B2C2B6" w:rsidR="00831B06" w:rsidRPr="00EF5447" w:rsidDel="00AB141C" w:rsidRDefault="00831B06" w:rsidP="00831B06">
            <w:pPr>
              <w:pStyle w:val="TAC"/>
              <w:rPr>
                <w:del w:id="2423" w:author="Apple" w:date="2021-01-15T14:16:00Z"/>
                <w:noProof/>
                <w:lang w:eastAsia="zh-CN"/>
              </w:rPr>
            </w:pPr>
            <w:del w:id="2424" w:author="Apple" w:date="2021-01-15T14:16:00Z">
              <w:r w:rsidRPr="00EF5447" w:rsidDel="00AB141C">
                <w:rPr>
                  <w:noProof/>
                  <w:lang w:eastAsia="zh-CN"/>
                </w:rPr>
                <w:delText>DC_66A_n257A</w:delText>
              </w:r>
            </w:del>
          </w:p>
        </w:tc>
      </w:tr>
      <w:tr w:rsidR="00831B06" w:rsidRPr="00EF5447" w:rsidDel="00AB141C" w14:paraId="4D1EBC2B" w14:textId="713FCC0A" w:rsidTr="00C620E0">
        <w:trPr>
          <w:trHeight w:val="187"/>
          <w:jc w:val="center"/>
          <w:del w:id="2425" w:author="Apple" w:date="2021-01-15T14: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E116A" w14:textId="01D55E3E" w:rsidR="00831B06" w:rsidRPr="00EF5447" w:rsidDel="00AB141C" w:rsidRDefault="00831B06" w:rsidP="00831B06">
            <w:pPr>
              <w:pStyle w:val="TAC"/>
              <w:rPr>
                <w:del w:id="2426" w:author="Apple" w:date="2021-01-15T14:14:00Z"/>
                <w:noProof/>
                <w:lang w:eastAsia="zh-CN"/>
              </w:rPr>
            </w:pPr>
            <w:del w:id="2427" w:author="Apple" w:date="2021-01-15T14:14:00Z">
              <w:r w:rsidRPr="00EF5447" w:rsidDel="00AB141C">
                <w:rPr>
                  <w:noProof/>
                  <w:lang w:eastAsia="zh-CN"/>
                </w:rPr>
                <w:delText>DC_13A-66A_n260A</w:delText>
              </w:r>
              <w:r w:rsidRPr="00EF5447" w:rsidDel="00AB141C">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EFFAD" w14:textId="5000F649" w:rsidR="00831B06" w:rsidRPr="00EF5447" w:rsidDel="00AB141C" w:rsidRDefault="00831B06" w:rsidP="00831B06">
            <w:pPr>
              <w:pStyle w:val="TAC"/>
              <w:rPr>
                <w:del w:id="2428" w:author="Apple" w:date="2021-01-15T14:14:00Z"/>
                <w:noProof/>
                <w:lang w:eastAsia="zh-CN"/>
              </w:rPr>
            </w:pPr>
            <w:del w:id="2429" w:author="Apple" w:date="2021-01-15T14:14:00Z">
              <w:r w:rsidRPr="00EF5447" w:rsidDel="00AB141C">
                <w:rPr>
                  <w:noProof/>
                  <w:lang w:eastAsia="zh-CN"/>
                </w:rPr>
                <w:delText>DC_13A_n260A</w:delText>
              </w:r>
            </w:del>
          </w:p>
          <w:p w14:paraId="34236677" w14:textId="09FAB008" w:rsidR="00831B06" w:rsidRPr="00EF5447" w:rsidDel="00AB141C" w:rsidRDefault="00831B06" w:rsidP="00831B06">
            <w:pPr>
              <w:pStyle w:val="TAC"/>
              <w:rPr>
                <w:del w:id="2430" w:author="Apple" w:date="2021-01-15T14:14:00Z"/>
                <w:noProof/>
                <w:lang w:eastAsia="zh-CN"/>
              </w:rPr>
            </w:pPr>
            <w:del w:id="2431" w:author="Apple" w:date="2021-01-15T14:14:00Z">
              <w:r w:rsidRPr="00EF5447" w:rsidDel="00AB141C">
                <w:rPr>
                  <w:noProof/>
                  <w:lang w:eastAsia="zh-CN"/>
                </w:rPr>
                <w:delText>DC_66A_n260A</w:delText>
              </w:r>
            </w:del>
          </w:p>
        </w:tc>
      </w:tr>
      <w:tr w:rsidR="00831B06" w:rsidRPr="00EF5447" w14:paraId="0034CFF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5AEC4" w14:textId="77777777" w:rsidR="00831B06" w:rsidRPr="00EF5447" w:rsidRDefault="00831B06" w:rsidP="00831B06">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E5351" w14:textId="77777777" w:rsidR="00831B06" w:rsidRPr="00EF5447" w:rsidRDefault="00831B06" w:rsidP="00831B06">
            <w:pPr>
              <w:pStyle w:val="TAC"/>
              <w:rPr>
                <w:noProof/>
                <w:lang w:eastAsia="zh-CN"/>
              </w:rPr>
            </w:pPr>
            <w:r w:rsidRPr="00EF5447">
              <w:rPr>
                <w:noProof/>
                <w:lang w:eastAsia="zh-CN"/>
              </w:rPr>
              <w:t>DC_18A_n257A</w:t>
            </w:r>
          </w:p>
          <w:p w14:paraId="61BF3A84" w14:textId="77777777" w:rsidR="00831B06" w:rsidRPr="00EF5447" w:rsidRDefault="00831B06" w:rsidP="00831B06">
            <w:pPr>
              <w:pStyle w:val="TAC"/>
              <w:rPr>
                <w:noProof/>
                <w:lang w:eastAsia="zh-CN"/>
              </w:rPr>
            </w:pPr>
            <w:r w:rsidRPr="00EF5447">
              <w:rPr>
                <w:noProof/>
                <w:lang w:eastAsia="zh-CN"/>
              </w:rPr>
              <w:t>DC_28A_n257A</w:t>
            </w:r>
          </w:p>
        </w:tc>
      </w:tr>
      <w:tr w:rsidR="00831B06" w:rsidRPr="00F51302" w14:paraId="7839790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1B13CC" w14:textId="77777777" w:rsidR="00831B06" w:rsidRPr="00EF5447" w:rsidRDefault="00831B06" w:rsidP="00831B06">
            <w:pPr>
              <w:pStyle w:val="TAC"/>
              <w:rPr>
                <w:rFonts w:cs="Arial"/>
                <w:lang w:eastAsia="ja-JP"/>
              </w:rPr>
            </w:pPr>
            <w:r w:rsidRPr="00EF5447">
              <w:rPr>
                <w:rFonts w:cs="Arial"/>
                <w:lang w:eastAsia="ja-JP"/>
              </w:rPr>
              <w:lastRenderedPageBreak/>
              <w:t>DC_18A-42A_n257A</w:t>
            </w:r>
          </w:p>
          <w:p w14:paraId="7AD31D26" w14:textId="77777777" w:rsidR="00831B06" w:rsidRPr="00EF5447" w:rsidRDefault="00831B06" w:rsidP="00831B06">
            <w:pPr>
              <w:pStyle w:val="TAC"/>
              <w:rPr>
                <w:rFonts w:cs="Arial"/>
                <w:lang w:eastAsia="ja-JP"/>
              </w:rPr>
            </w:pPr>
            <w:r w:rsidRPr="00EF5447">
              <w:rPr>
                <w:rFonts w:cs="Arial"/>
                <w:lang w:eastAsia="ja-JP"/>
              </w:rPr>
              <w:t>DC_18A-42A_n257D</w:t>
            </w:r>
          </w:p>
          <w:p w14:paraId="1012312E" w14:textId="77777777" w:rsidR="00831B06" w:rsidRPr="00EF5447" w:rsidRDefault="00831B06" w:rsidP="00831B06">
            <w:pPr>
              <w:pStyle w:val="TAC"/>
              <w:rPr>
                <w:rFonts w:cs="Arial"/>
                <w:lang w:eastAsia="ja-JP"/>
              </w:rPr>
            </w:pPr>
            <w:r w:rsidRPr="00EF5447">
              <w:rPr>
                <w:rFonts w:cs="Arial"/>
                <w:lang w:eastAsia="ja-JP"/>
              </w:rPr>
              <w:t>DC_18A-42A_n257E</w:t>
            </w:r>
          </w:p>
          <w:p w14:paraId="24F57479" w14:textId="77777777" w:rsidR="00831B06" w:rsidRPr="00EF5447" w:rsidRDefault="00831B06" w:rsidP="00831B06">
            <w:pPr>
              <w:pStyle w:val="TAC"/>
              <w:rPr>
                <w:rFonts w:cs="Arial"/>
                <w:lang w:eastAsia="ja-JP"/>
              </w:rPr>
            </w:pPr>
            <w:r w:rsidRPr="00EF5447">
              <w:rPr>
                <w:rFonts w:cs="Arial"/>
                <w:lang w:eastAsia="ja-JP"/>
              </w:rPr>
              <w:t>DC_18A-42A_n257F</w:t>
            </w:r>
          </w:p>
          <w:p w14:paraId="778219B9" w14:textId="77777777" w:rsidR="00831B06" w:rsidRPr="00EF5447" w:rsidRDefault="00831B06" w:rsidP="00831B06">
            <w:pPr>
              <w:pStyle w:val="TAC"/>
              <w:rPr>
                <w:rFonts w:cs="Arial"/>
                <w:lang w:eastAsia="ja-JP"/>
              </w:rPr>
            </w:pPr>
            <w:r w:rsidRPr="00EF5447">
              <w:rPr>
                <w:rFonts w:cs="Arial"/>
                <w:lang w:eastAsia="ja-JP"/>
              </w:rPr>
              <w:t>DC_18A-42A_n257G</w:t>
            </w:r>
          </w:p>
          <w:p w14:paraId="5521D141" w14:textId="77777777" w:rsidR="00831B06" w:rsidRPr="00EF5447" w:rsidRDefault="00831B06" w:rsidP="00831B06">
            <w:pPr>
              <w:pStyle w:val="TAC"/>
              <w:rPr>
                <w:rFonts w:cs="Arial"/>
                <w:lang w:eastAsia="ja-JP"/>
              </w:rPr>
            </w:pPr>
            <w:r w:rsidRPr="00EF5447">
              <w:rPr>
                <w:rFonts w:cs="Arial"/>
                <w:lang w:eastAsia="ja-JP"/>
              </w:rPr>
              <w:t>DC_18A-42A_n257H</w:t>
            </w:r>
          </w:p>
          <w:p w14:paraId="0D659EFB" w14:textId="77777777" w:rsidR="00831B06" w:rsidRPr="00EF5447" w:rsidRDefault="00831B06" w:rsidP="00831B06">
            <w:pPr>
              <w:pStyle w:val="TAC"/>
              <w:rPr>
                <w:rFonts w:cs="Arial"/>
                <w:lang w:eastAsia="ja-JP"/>
              </w:rPr>
            </w:pPr>
            <w:r w:rsidRPr="00EF5447">
              <w:rPr>
                <w:rFonts w:cs="Arial"/>
                <w:lang w:eastAsia="ja-JP"/>
              </w:rPr>
              <w:t>DC_18A-42A_n257I</w:t>
            </w:r>
          </w:p>
          <w:p w14:paraId="0E90BA09" w14:textId="77777777" w:rsidR="00831B06" w:rsidRPr="00EF5447" w:rsidRDefault="00831B06" w:rsidP="00831B06">
            <w:pPr>
              <w:pStyle w:val="TAC"/>
              <w:rPr>
                <w:rFonts w:cs="Arial"/>
                <w:lang w:eastAsia="ja-JP"/>
              </w:rPr>
            </w:pPr>
            <w:r w:rsidRPr="00EF5447">
              <w:rPr>
                <w:rFonts w:cs="Arial"/>
                <w:lang w:eastAsia="ja-JP"/>
              </w:rPr>
              <w:t>DC_18A-42A_n257J</w:t>
            </w:r>
          </w:p>
          <w:p w14:paraId="613D9D3F" w14:textId="77777777" w:rsidR="00831B06" w:rsidRPr="00EF5447" w:rsidRDefault="00831B06" w:rsidP="00831B06">
            <w:pPr>
              <w:pStyle w:val="TAC"/>
              <w:rPr>
                <w:rFonts w:cs="Arial"/>
                <w:lang w:eastAsia="ja-JP"/>
              </w:rPr>
            </w:pPr>
            <w:r w:rsidRPr="00EF5447">
              <w:rPr>
                <w:rFonts w:cs="Arial"/>
                <w:lang w:eastAsia="ja-JP"/>
              </w:rPr>
              <w:t>DC_18A-42A_n257K</w:t>
            </w:r>
          </w:p>
          <w:p w14:paraId="13C659A6" w14:textId="77777777" w:rsidR="00831B06" w:rsidRPr="00EF5447" w:rsidRDefault="00831B06" w:rsidP="00831B06">
            <w:pPr>
              <w:pStyle w:val="TAC"/>
              <w:rPr>
                <w:rFonts w:cs="Arial"/>
                <w:lang w:eastAsia="ja-JP"/>
              </w:rPr>
            </w:pPr>
            <w:r w:rsidRPr="00EF5447">
              <w:rPr>
                <w:rFonts w:cs="Arial"/>
                <w:lang w:eastAsia="ja-JP"/>
              </w:rPr>
              <w:t>DC_18A-42A_n257L</w:t>
            </w:r>
          </w:p>
          <w:p w14:paraId="3B69EE07" w14:textId="77777777" w:rsidR="00831B06" w:rsidRPr="00EF5447" w:rsidRDefault="00831B06" w:rsidP="00831B06">
            <w:pPr>
              <w:pStyle w:val="TAC"/>
              <w:rPr>
                <w:rFonts w:cs="Arial"/>
                <w:lang w:eastAsia="ja-JP"/>
              </w:rPr>
            </w:pPr>
            <w:r w:rsidRPr="00EF5447">
              <w:rPr>
                <w:rFonts w:cs="Arial"/>
                <w:lang w:eastAsia="ja-JP"/>
              </w:rPr>
              <w:t>DC_18A-42A_n257M</w:t>
            </w:r>
          </w:p>
          <w:p w14:paraId="69DD4946" w14:textId="77777777" w:rsidR="00831B06" w:rsidRPr="00EF5447" w:rsidRDefault="00831B06" w:rsidP="00831B06">
            <w:pPr>
              <w:pStyle w:val="TAC"/>
              <w:rPr>
                <w:rFonts w:cs="Arial"/>
                <w:lang w:eastAsia="ja-JP"/>
              </w:rPr>
            </w:pPr>
            <w:r w:rsidRPr="00EF5447">
              <w:rPr>
                <w:rFonts w:cs="Arial"/>
                <w:lang w:eastAsia="ja-JP"/>
              </w:rPr>
              <w:t>DC_18A-42C_n257A</w:t>
            </w:r>
          </w:p>
          <w:p w14:paraId="6950EE40" w14:textId="77777777" w:rsidR="00831B06" w:rsidRPr="00EF5447" w:rsidRDefault="00831B06" w:rsidP="00831B06">
            <w:pPr>
              <w:pStyle w:val="TAC"/>
              <w:rPr>
                <w:rFonts w:cs="Arial"/>
                <w:lang w:eastAsia="ja-JP"/>
              </w:rPr>
            </w:pPr>
            <w:r w:rsidRPr="00EF5447">
              <w:rPr>
                <w:rFonts w:cs="Arial"/>
                <w:lang w:eastAsia="ja-JP"/>
              </w:rPr>
              <w:t>DC_18A-42C_n257D</w:t>
            </w:r>
          </w:p>
          <w:p w14:paraId="60D0F5B3" w14:textId="77777777" w:rsidR="00831B06" w:rsidRPr="00EF5447" w:rsidRDefault="00831B06" w:rsidP="00831B06">
            <w:pPr>
              <w:pStyle w:val="TAC"/>
              <w:rPr>
                <w:rFonts w:cs="Arial"/>
                <w:lang w:eastAsia="ja-JP"/>
              </w:rPr>
            </w:pPr>
            <w:r w:rsidRPr="00EF5447">
              <w:rPr>
                <w:rFonts w:cs="Arial"/>
                <w:lang w:eastAsia="ja-JP"/>
              </w:rPr>
              <w:t>DC_18A-42C_n257E</w:t>
            </w:r>
          </w:p>
          <w:p w14:paraId="4B6EB5CF" w14:textId="77777777" w:rsidR="00831B06" w:rsidRPr="00EF5447" w:rsidRDefault="00831B06" w:rsidP="00831B06">
            <w:pPr>
              <w:pStyle w:val="TAC"/>
              <w:rPr>
                <w:rFonts w:cs="Arial"/>
                <w:lang w:eastAsia="ja-JP"/>
              </w:rPr>
            </w:pPr>
            <w:r w:rsidRPr="00EF5447">
              <w:rPr>
                <w:rFonts w:cs="Arial"/>
                <w:lang w:eastAsia="ja-JP"/>
              </w:rPr>
              <w:t>DC_18A-42C_n257F</w:t>
            </w:r>
          </w:p>
          <w:p w14:paraId="7141A19C" w14:textId="77777777" w:rsidR="00831B06" w:rsidRPr="00EF5447" w:rsidRDefault="00831B06" w:rsidP="00831B06">
            <w:pPr>
              <w:pStyle w:val="TAC"/>
              <w:rPr>
                <w:rFonts w:cs="Arial"/>
                <w:lang w:eastAsia="ja-JP"/>
              </w:rPr>
            </w:pPr>
            <w:r w:rsidRPr="00EF5447">
              <w:rPr>
                <w:rFonts w:cs="Arial"/>
                <w:lang w:eastAsia="ja-JP"/>
              </w:rPr>
              <w:t>DC_18A-42C_n257G</w:t>
            </w:r>
          </w:p>
          <w:p w14:paraId="7DE1CE96" w14:textId="77777777" w:rsidR="00831B06" w:rsidRPr="00EF5447" w:rsidRDefault="00831B06" w:rsidP="00831B06">
            <w:pPr>
              <w:pStyle w:val="TAC"/>
              <w:rPr>
                <w:rFonts w:cs="Arial"/>
                <w:lang w:eastAsia="ja-JP"/>
              </w:rPr>
            </w:pPr>
            <w:r w:rsidRPr="00EF5447">
              <w:rPr>
                <w:rFonts w:cs="Arial"/>
                <w:lang w:eastAsia="ja-JP"/>
              </w:rPr>
              <w:t>DC_18A-42C_n257H</w:t>
            </w:r>
          </w:p>
          <w:p w14:paraId="5ABF4681" w14:textId="77777777" w:rsidR="00831B06" w:rsidRPr="00EF5447" w:rsidRDefault="00831B06" w:rsidP="00831B06">
            <w:pPr>
              <w:pStyle w:val="TAC"/>
              <w:rPr>
                <w:rFonts w:cs="Arial"/>
                <w:lang w:eastAsia="ja-JP"/>
              </w:rPr>
            </w:pPr>
            <w:r w:rsidRPr="00EF5447">
              <w:rPr>
                <w:rFonts w:cs="Arial"/>
                <w:lang w:eastAsia="ja-JP"/>
              </w:rPr>
              <w:t>DC_18A-42C_n257I</w:t>
            </w:r>
          </w:p>
          <w:p w14:paraId="77009FFF" w14:textId="77777777" w:rsidR="00831B06" w:rsidRPr="00EF5447" w:rsidRDefault="00831B06" w:rsidP="00831B06">
            <w:pPr>
              <w:pStyle w:val="TAC"/>
              <w:rPr>
                <w:rFonts w:cs="Arial"/>
                <w:lang w:eastAsia="ja-JP"/>
              </w:rPr>
            </w:pPr>
            <w:r w:rsidRPr="00EF5447">
              <w:rPr>
                <w:rFonts w:cs="Arial"/>
                <w:lang w:eastAsia="ja-JP"/>
              </w:rPr>
              <w:t>DC_18A-42C_n257J</w:t>
            </w:r>
          </w:p>
          <w:p w14:paraId="6E06F15F" w14:textId="77777777" w:rsidR="00831B06" w:rsidRPr="00EF5447" w:rsidRDefault="00831B06" w:rsidP="00831B06">
            <w:pPr>
              <w:pStyle w:val="TAC"/>
              <w:rPr>
                <w:rFonts w:cs="Arial"/>
                <w:lang w:eastAsia="ja-JP"/>
              </w:rPr>
            </w:pPr>
            <w:r w:rsidRPr="00EF5447">
              <w:rPr>
                <w:rFonts w:cs="Arial"/>
                <w:lang w:eastAsia="ja-JP"/>
              </w:rPr>
              <w:t>DC_18A-42C_n257K</w:t>
            </w:r>
          </w:p>
          <w:p w14:paraId="1B66AD8B" w14:textId="77777777" w:rsidR="00831B06" w:rsidRPr="00EF5447" w:rsidRDefault="00831B06" w:rsidP="00831B06">
            <w:pPr>
              <w:pStyle w:val="TAC"/>
              <w:rPr>
                <w:rFonts w:cs="Arial"/>
                <w:lang w:eastAsia="ja-JP"/>
              </w:rPr>
            </w:pPr>
            <w:r w:rsidRPr="00EF5447">
              <w:rPr>
                <w:rFonts w:cs="Arial"/>
                <w:lang w:eastAsia="ja-JP"/>
              </w:rPr>
              <w:t>DC_18A-42C_n257L</w:t>
            </w:r>
          </w:p>
          <w:p w14:paraId="4D1C73DA" w14:textId="77777777" w:rsidR="00831B06" w:rsidRPr="00EF5447" w:rsidRDefault="00831B06" w:rsidP="00831B06">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95618A" w14:textId="77777777" w:rsidR="00831B06" w:rsidRPr="00EF5447" w:rsidRDefault="00831B06" w:rsidP="00831B06">
            <w:pPr>
              <w:pStyle w:val="TAC"/>
              <w:rPr>
                <w:lang w:eastAsia="ja-JP"/>
              </w:rPr>
            </w:pPr>
            <w:r w:rsidRPr="00EF5447">
              <w:rPr>
                <w:lang w:eastAsia="ja-JP"/>
              </w:rPr>
              <w:t>DC_18A_n257A</w:t>
            </w:r>
          </w:p>
          <w:p w14:paraId="18CBC1D4" w14:textId="77777777" w:rsidR="00831B06" w:rsidRPr="00EF5447" w:rsidRDefault="00831B06" w:rsidP="00831B06">
            <w:pPr>
              <w:pStyle w:val="TAC"/>
              <w:rPr>
                <w:lang w:eastAsia="ja-JP"/>
              </w:rPr>
            </w:pPr>
            <w:r w:rsidRPr="00EF5447">
              <w:rPr>
                <w:lang w:eastAsia="ja-JP"/>
              </w:rPr>
              <w:t>DC_18A_n257G</w:t>
            </w:r>
          </w:p>
          <w:p w14:paraId="5BD79B8F" w14:textId="77777777" w:rsidR="00831B06" w:rsidRPr="00EF5447" w:rsidRDefault="00831B06" w:rsidP="00831B06">
            <w:pPr>
              <w:pStyle w:val="TAC"/>
              <w:rPr>
                <w:lang w:eastAsia="ja-JP"/>
              </w:rPr>
            </w:pPr>
            <w:r w:rsidRPr="00EF5447">
              <w:rPr>
                <w:lang w:eastAsia="ja-JP"/>
              </w:rPr>
              <w:t>DC_18A_n257H</w:t>
            </w:r>
          </w:p>
          <w:p w14:paraId="7977A9F7" w14:textId="77777777" w:rsidR="00831B06" w:rsidRPr="00EF5447" w:rsidRDefault="00831B06" w:rsidP="00831B06">
            <w:pPr>
              <w:pStyle w:val="TAC"/>
              <w:rPr>
                <w:lang w:eastAsia="ja-JP"/>
              </w:rPr>
            </w:pPr>
            <w:r w:rsidRPr="00EF5447">
              <w:rPr>
                <w:lang w:eastAsia="ja-JP"/>
              </w:rPr>
              <w:t>DC_18A_n257I</w:t>
            </w:r>
          </w:p>
          <w:p w14:paraId="7EC073F2" w14:textId="77777777" w:rsidR="00831B06" w:rsidRPr="00EF5447" w:rsidRDefault="00831B06" w:rsidP="00831B06">
            <w:pPr>
              <w:pStyle w:val="TAC"/>
              <w:rPr>
                <w:lang w:eastAsia="ja-JP"/>
              </w:rPr>
            </w:pPr>
            <w:r w:rsidRPr="00EF5447">
              <w:rPr>
                <w:lang w:eastAsia="ja-JP"/>
              </w:rPr>
              <w:t>DC_42A_n257A</w:t>
            </w:r>
          </w:p>
          <w:p w14:paraId="382CF7A3" w14:textId="77777777" w:rsidR="00831B06" w:rsidRPr="00EF5447" w:rsidRDefault="00831B06" w:rsidP="00831B06">
            <w:pPr>
              <w:pStyle w:val="TAC"/>
              <w:rPr>
                <w:lang w:eastAsia="ja-JP"/>
              </w:rPr>
            </w:pPr>
            <w:r w:rsidRPr="00EF5447">
              <w:rPr>
                <w:lang w:eastAsia="ja-JP"/>
              </w:rPr>
              <w:t>DC_42A_n257G</w:t>
            </w:r>
          </w:p>
          <w:p w14:paraId="3024F145" w14:textId="77777777" w:rsidR="00831B06" w:rsidRPr="00EF5447" w:rsidRDefault="00831B06" w:rsidP="00831B06">
            <w:pPr>
              <w:pStyle w:val="TAC"/>
              <w:rPr>
                <w:lang w:eastAsia="ja-JP"/>
              </w:rPr>
            </w:pPr>
            <w:r w:rsidRPr="00EF5447">
              <w:rPr>
                <w:lang w:eastAsia="ja-JP"/>
              </w:rPr>
              <w:t>DC_42A_n257H</w:t>
            </w:r>
          </w:p>
          <w:p w14:paraId="1448C1BB" w14:textId="77777777" w:rsidR="00831B06" w:rsidRPr="00EF5447" w:rsidRDefault="00831B06" w:rsidP="00831B06">
            <w:pPr>
              <w:pStyle w:val="TAC"/>
              <w:rPr>
                <w:lang w:eastAsia="ja-JP"/>
              </w:rPr>
            </w:pPr>
            <w:r w:rsidRPr="00EF5447">
              <w:rPr>
                <w:lang w:eastAsia="ja-JP"/>
              </w:rPr>
              <w:t>DC_42A_n257I</w:t>
            </w:r>
          </w:p>
          <w:p w14:paraId="463CD85B" w14:textId="77777777" w:rsidR="00831B06" w:rsidRPr="00EF5447" w:rsidRDefault="00831B06" w:rsidP="00831B06">
            <w:pPr>
              <w:pStyle w:val="TAC"/>
              <w:rPr>
                <w:lang w:eastAsia="ja-JP"/>
              </w:rPr>
            </w:pPr>
            <w:r w:rsidRPr="00EF5447">
              <w:rPr>
                <w:lang w:eastAsia="ja-JP"/>
              </w:rPr>
              <w:t>DC_42C_n257A</w:t>
            </w:r>
          </w:p>
          <w:p w14:paraId="27450875" w14:textId="77777777" w:rsidR="00831B06" w:rsidRPr="006E2D1D" w:rsidRDefault="00831B06" w:rsidP="00831B06">
            <w:pPr>
              <w:pStyle w:val="TAC"/>
              <w:rPr>
                <w:lang w:val="sv-FI" w:eastAsia="ja-JP"/>
              </w:rPr>
            </w:pPr>
            <w:r w:rsidRPr="006E2D1D">
              <w:rPr>
                <w:lang w:val="sv-FI" w:eastAsia="ja-JP"/>
              </w:rPr>
              <w:t>DC_42C_n257G</w:t>
            </w:r>
          </w:p>
          <w:p w14:paraId="1E622B7A" w14:textId="77777777" w:rsidR="00831B06" w:rsidRPr="006E2D1D" w:rsidRDefault="00831B06" w:rsidP="00831B06">
            <w:pPr>
              <w:pStyle w:val="TAC"/>
              <w:rPr>
                <w:lang w:val="sv-FI" w:eastAsia="ja-JP"/>
              </w:rPr>
            </w:pPr>
            <w:r w:rsidRPr="006E2D1D">
              <w:rPr>
                <w:lang w:val="sv-FI" w:eastAsia="ja-JP"/>
              </w:rPr>
              <w:t>DC_42C_n257H</w:t>
            </w:r>
          </w:p>
          <w:p w14:paraId="372A98EC" w14:textId="77777777" w:rsidR="00831B06" w:rsidRPr="006E2D1D" w:rsidRDefault="00831B06" w:rsidP="00831B06">
            <w:pPr>
              <w:pStyle w:val="TAC"/>
              <w:rPr>
                <w:noProof/>
                <w:lang w:val="sv-FI" w:eastAsia="zh-CN"/>
              </w:rPr>
            </w:pPr>
            <w:r w:rsidRPr="006E2D1D">
              <w:rPr>
                <w:lang w:val="sv-FI" w:eastAsia="ja-JP"/>
              </w:rPr>
              <w:t>DC_42C_n257I</w:t>
            </w:r>
          </w:p>
        </w:tc>
      </w:tr>
      <w:tr w:rsidR="00831B06" w:rsidRPr="00F51302" w14:paraId="45C4CB3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E45BC7" w14:textId="77777777" w:rsidR="00831B06" w:rsidRPr="00EF5447" w:rsidRDefault="00831B06" w:rsidP="00831B06">
            <w:pPr>
              <w:pStyle w:val="TAC"/>
              <w:rPr>
                <w:lang w:eastAsia="zh-CN"/>
              </w:rPr>
            </w:pPr>
            <w:r w:rsidRPr="00EF5447">
              <w:rPr>
                <w:rFonts w:cs="Arial"/>
                <w:lang w:eastAsia="ja-JP"/>
              </w:rPr>
              <w:t>DC_18A-41A_n257</w:t>
            </w:r>
            <w:r w:rsidRPr="00EF5447">
              <w:rPr>
                <w:rFonts w:cs="Arial"/>
                <w:lang w:eastAsia="zh-CN"/>
              </w:rPr>
              <w:t>A</w:t>
            </w:r>
          </w:p>
          <w:p w14:paraId="06A1CC85"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G</w:t>
            </w:r>
          </w:p>
          <w:p w14:paraId="082FBB06"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H</w:t>
            </w:r>
          </w:p>
          <w:p w14:paraId="2A268B34"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I</w:t>
            </w:r>
          </w:p>
          <w:p w14:paraId="23B7224F" w14:textId="77777777" w:rsidR="00831B06" w:rsidRPr="00EF5447" w:rsidRDefault="00831B06" w:rsidP="00831B06">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43ABF110" w14:textId="77777777" w:rsidR="00831B06" w:rsidRPr="00EF5447" w:rsidRDefault="00831B06" w:rsidP="00831B0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364BCDC7" w14:textId="77777777" w:rsidR="00831B06" w:rsidRPr="00EF5447" w:rsidRDefault="00831B06" w:rsidP="00831B0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15221267" w14:textId="77777777" w:rsidR="00831B06" w:rsidRPr="00EF5447" w:rsidRDefault="00831B06" w:rsidP="00831B06">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28BB5B"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A_n257A</w:t>
            </w:r>
          </w:p>
          <w:p w14:paraId="50A865E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75A3292"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A52FB36"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2C7BF6DF"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A_n257A</w:t>
            </w:r>
          </w:p>
          <w:p w14:paraId="2ABAA1F4"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4E3D86B"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3F2655A"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526F76D" w14:textId="77777777" w:rsidR="00831B06" w:rsidRPr="00EF5447" w:rsidRDefault="00831B06" w:rsidP="00831B06">
            <w:pPr>
              <w:pStyle w:val="TAC"/>
              <w:rPr>
                <w:lang w:eastAsia="zh-CN"/>
              </w:rPr>
            </w:pPr>
            <w:r w:rsidRPr="00EF5447">
              <w:rPr>
                <w:lang w:eastAsia="ja-JP"/>
              </w:rPr>
              <w:t>DC_</w:t>
            </w:r>
            <w:r w:rsidRPr="00EF5447">
              <w:rPr>
                <w:lang w:eastAsia="zh-CN"/>
              </w:rPr>
              <w:t>41C</w:t>
            </w:r>
            <w:r w:rsidRPr="00EF5447">
              <w:rPr>
                <w:lang w:eastAsia="ja-JP"/>
              </w:rPr>
              <w:t>_n257A</w:t>
            </w:r>
          </w:p>
          <w:p w14:paraId="02EEE040" w14:textId="77777777" w:rsidR="00831B06" w:rsidRPr="006E2D1D" w:rsidRDefault="00831B06" w:rsidP="00831B0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11DADF3" w14:textId="77777777" w:rsidR="00831B06" w:rsidRPr="006E2D1D" w:rsidRDefault="00831B06" w:rsidP="00831B0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0AA70DB0" w14:textId="77777777" w:rsidR="00831B06" w:rsidRPr="006E2D1D" w:rsidRDefault="00831B06" w:rsidP="00831B06">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831B06" w:rsidRPr="00EF5447" w14:paraId="1BFB603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B4D240" w14:textId="77777777" w:rsidR="00831B06" w:rsidRPr="00EF5447" w:rsidRDefault="00831B06" w:rsidP="00831B06">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14:paraId="18F2AFDA" w14:textId="77777777" w:rsidR="00831B06" w:rsidRPr="00EF5447" w:rsidRDefault="00831B06" w:rsidP="00831B06">
            <w:pPr>
              <w:pStyle w:val="TAC"/>
              <w:rPr>
                <w:noProof/>
                <w:lang w:eastAsia="zh-CN"/>
              </w:rPr>
            </w:pPr>
            <w:r w:rsidRPr="00EF5447">
              <w:rPr>
                <w:noProof/>
                <w:lang w:eastAsia="zh-CN"/>
              </w:rPr>
              <w:t>DC_19A-21A_n257D</w:t>
            </w:r>
            <w:r w:rsidRPr="00EF5447">
              <w:rPr>
                <w:noProof/>
                <w:vertAlign w:val="superscript"/>
                <w:lang w:eastAsia="zh-CN"/>
              </w:rPr>
              <w:t>2</w:t>
            </w:r>
          </w:p>
          <w:p w14:paraId="3151066D" w14:textId="77777777" w:rsidR="00831B06" w:rsidRPr="00EF5447" w:rsidRDefault="00831B06" w:rsidP="00831B06">
            <w:pPr>
              <w:pStyle w:val="TAC"/>
              <w:rPr>
                <w:noProof/>
                <w:lang w:eastAsia="zh-CN"/>
              </w:rPr>
            </w:pPr>
            <w:r w:rsidRPr="00EF5447">
              <w:rPr>
                <w:noProof/>
                <w:lang w:eastAsia="zh-CN"/>
              </w:rPr>
              <w:t>DC_19A-21A_n257E</w:t>
            </w:r>
            <w:r w:rsidRPr="00EF5447">
              <w:rPr>
                <w:noProof/>
                <w:vertAlign w:val="superscript"/>
                <w:lang w:eastAsia="zh-CN"/>
              </w:rPr>
              <w:t>2</w:t>
            </w:r>
          </w:p>
          <w:p w14:paraId="0C706156" w14:textId="77777777" w:rsidR="00831B06" w:rsidRPr="00EF5447" w:rsidRDefault="00831B06" w:rsidP="00831B06">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4E52DCA2" w14:textId="77777777" w:rsidR="00831B06" w:rsidRPr="00EF5447" w:rsidRDefault="00831B06" w:rsidP="00831B06">
            <w:pPr>
              <w:pStyle w:val="TAC"/>
              <w:rPr>
                <w:lang w:eastAsia="ja-JP"/>
              </w:rPr>
            </w:pPr>
            <w:r w:rsidRPr="00EF5447">
              <w:rPr>
                <w:lang w:eastAsia="ja-JP"/>
              </w:rPr>
              <w:t>DC_19A-21A_n257G</w:t>
            </w:r>
          </w:p>
          <w:p w14:paraId="5BE71C20" w14:textId="77777777" w:rsidR="00831B06" w:rsidRPr="00EF5447" w:rsidRDefault="00831B06" w:rsidP="00831B06">
            <w:pPr>
              <w:pStyle w:val="TAC"/>
              <w:rPr>
                <w:lang w:eastAsia="ja-JP"/>
              </w:rPr>
            </w:pPr>
            <w:r w:rsidRPr="00EF5447">
              <w:rPr>
                <w:lang w:eastAsia="ja-JP"/>
              </w:rPr>
              <w:t>DC_19A-21A_n257H</w:t>
            </w:r>
          </w:p>
          <w:p w14:paraId="4C2ED955" w14:textId="77777777" w:rsidR="00831B06" w:rsidRPr="00EF5447" w:rsidRDefault="00831B06" w:rsidP="00831B06">
            <w:pPr>
              <w:pStyle w:val="TAC"/>
              <w:rPr>
                <w:lang w:eastAsia="ja-JP"/>
              </w:rPr>
            </w:pPr>
            <w:r w:rsidRPr="00EF5447">
              <w:rPr>
                <w:lang w:eastAsia="ja-JP"/>
              </w:rPr>
              <w:t>DC_19A-21A_n257I</w:t>
            </w:r>
          </w:p>
          <w:p w14:paraId="3C546653" w14:textId="77777777" w:rsidR="00831B06" w:rsidRPr="00EF5447" w:rsidRDefault="00831B06" w:rsidP="00831B06">
            <w:pPr>
              <w:pStyle w:val="TAC"/>
              <w:rPr>
                <w:lang w:eastAsia="ja-JP"/>
              </w:rPr>
            </w:pPr>
            <w:r w:rsidRPr="00EF5447">
              <w:rPr>
                <w:lang w:eastAsia="ja-JP"/>
              </w:rPr>
              <w:t>DC_19A-21A_n257J</w:t>
            </w:r>
          </w:p>
          <w:p w14:paraId="0CE64CD5" w14:textId="77777777" w:rsidR="00831B06" w:rsidRPr="00EF5447" w:rsidRDefault="00831B06" w:rsidP="00831B06">
            <w:pPr>
              <w:pStyle w:val="TAC"/>
              <w:rPr>
                <w:lang w:eastAsia="ja-JP"/>
              </w:rPr>
            </w:pPr>
            <w:r w:rsidRPr="00EF5447">
              <w:rPr>
                <w:lang w:eastAsia="ja-JP"/>
              </w:rPr>
              <w:t>DC_19A-21A_n257K</w:t>
            </w:r>
          </w:p>
          <w:p w14:paraId="7A1E3036" w14:textId="77777777" w:rsidR="00831B06" w:rsidRPr="00EF5447" w:rsidRDefault="00831B06" w:rsidP="00831B06">
            <w:pPr>
              <w:pStyle w:val="TAC"/>
              <w:rPr>
                <w:lang w:eastAsia="ja-JP"/>
              </w:rPr>
            </w:pPr>
            <w:r w:rsidRPr="00EF5447">
              <w:rPr>
                <w:lang w:eastAsia="ja-JP"/>
              </w:rPr>
              <w:t>DC_19A-21A_n257L</w:t>
            </w:r>
          </w:p>
          <w:p w14:paraId="732C8798" w14:textId="77777777" w:rsidR="00831B06" w:rsidRPr="00EF5447" w:rsidRDefault="00831B06" w:rsidP="00831B06">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5AB55A" w14:textId="77777777" w:rsidR="00831B06" w:rsidRPr="00EF5447" w:rsidRDefault="00831B06" w:rsidP="00831B06">
            <w:pPr>
              <w:pStyle w:val="TAC"/>
              <w:rPr>
                <w:noProof/>
                <w:lang w:eastAsia="zh-CN"/>
              </w:rPr>
            </w:pPr>
            <w:r w:rsidRPr="00EF5447">
              <w:rPr>
                <w:noProof/>
                <w:lang w:eastAsia="zh-CN"/>
              </w:rPr>
              <w:t>DC_19A_n257A</w:t>
            </w:r>
          </w:p>
          <w:p w14:paraId="48EBFD29" w14:textId="77777777" w:rsidR="00831B06" w:rsidRPr="00EF5447" w:rsidRDefault="00831B06" w:rsidP="00831B06">
            <w:pPr>
              <w:pStyle w:val="TAC"/>
              <w:rPr>
                <w:noProof/>
                <w:lang w:eastAsia="ja-JP"/>
              </w:rPr>
            </w:pPr>
            <w:r w:rsidRPr="00EF5447">
              <w:rPr>
                <w:noProof/>
              </w:rPr>
              <w:t>DC_19A_n257</w:t>
            </w:r>
            <w:r w:rsidRPr="00EF5447">
              <w:rPr>
                <w:noProof/>
                <w:lang w:eastAsia="ja-JP"/>
              </w:rPr>
              <w:t>D</w:t>
            </w:r>
          </w:p>
          <w:p w14:paraId="205BE1F7" w14:textId="77777777" w:rsidR="00831B06" w:rsidRPr="00EF5447" w:rsidRDefault="00831B06" w:rsidP="00831B06">
            <w:pPr>
              <w:pStyle w:val="TAC"/>
              <w:rPr>
                <w:lang w:eastAsia="ja-JP"/>
              </w:rPr>
            </w:pPr>
            <w:r w:rsidRPr="00EF5447">
              <w:rPr>
                <w:lang w:eastAsia="ja-JP"/>
              </w:rPr>
              <w:t>DC_19A_n257G</w:t>
            </w:r>
          </w:p>
          <w:p w14:paraId="7FF892EC" w14:textId="77777777" w:rsidR="00831B06" w:rsidRPr="00EF5447" w:rsidRDefault="00831B06" w:rsidP="00831B06">
            <w:pPr>
              <w:pStyle w:val="TAC"/>
              <w:rPr>
                <w:lang w:eastAsia="ja-JP"/>
              </w:rPr>
            </w:pPr>
            <w:r w:rsidRPr="00EF5447">
              <w:rPr>
                <w:lang w:eastAsia="ja-JP"/>
              </w:rPr>
              <w:t>DC_19A_n257H</w:t>
            </w:r>
          </w:p>
          <w:p w14:paraId="7E2971E6" w14:textId="77777777" w:rsidR="00831B06" w:rsidRPr="00EF5447" w:rsidRDefault="00831B06" w:rsidP="00831B06">
            <w:pPr>
              <w:pStyle w:val="TAC"/>
              <w:rPr>
                <w:noProof/>
                <w:lang w:eastAsia="zh-CN"/>
              </w:rPr>
            </w:pPr>
            <w:r w:rsidRPr="00EF5447">
              <w:rPr>
                <w:lang w:eastAsia="ja-JP"/>
              </w:rPr>
              <w:t>DC_19A_n257I</w:t>
            </w:r>
          </w:p>
          <w:p w14:paraId="170382A9" w14:textId="77777777" w:rsidR="00831B06" w:rsidRPr="00EF5447" w:rsidRDefault="00831B06" w:rsidP="00831B06">
            <w:pPr>
              <w:pStyle w:val="TAC"/>
              <w:rPr>
                <w:noProof/>
                <w:lang w:eastAsia="zh-CN"/>
              </w:rPr>
            </w:pPr>
            <w:r w:rsidRPr="00EF5447">
              <w:rPr>
                <w:noProof/>
                <w:lang w:eastAsia="zh-CN"/>
              </w:rPr>
              <w:t>DC_21A_n257A</w:t>
            </w:r>
          </w:p>
          <w:p w14:paraId="7CB85BD7" w14:textId="77777777" w:rsidR="00831B06" w:rsidRPr="00EF5447" w:rsidRDefault="00831B06" w:rsidP="00831B06">
            <w:pPr>
              <w:pStyle w:val="TAC"/>
              <w:rPr>
                <w:noProof/>
                <w:lang w:eastAsia="ja-JP"/>
              </w:rPr>
            </w:pPr>
            <w:r w:rsidRPr="00EF5447">
              <w:rPr>
                <w:noProof/>
              </w:rPr>
              <w:t>DC_21A_n257</w:t>
            </w:r>
            <w:r w:rsidRPr="00EF5447">
              <w:rPr>
                <w:noProof/>
                <w:lang w:eastAsia="ja-JP"/>
              </w:rPr>
              <w:t>D</w:t>
            </w:r>
          </w:p>
          <w:p w14:paraId="47A84E20" w14:textId="77777777" w:rsidR="00831B06" w:rsidRPr="00EF5447" w:rsidRDefault="00831B06" w:rsidP="00831B06">
            <w:pPr>
              <w:pStyle w:val="TAC"/>
              <w:rPr>
                <w:lang w:eastAsia="ja-JP"/>
              </w:rPr>
            </w:pPr>
            <w:r w:rsidRPr="00EF5447">
              <w:rPr>
                <w:lang w:eastAsia="ja-JP"/>
              </w:rPr>
              <w:t>DC_21A_n257G</w:t>
            </w:r>
          </w:p>
          <w:p w14:paraId="1ECA07C1" w14:textId="77777777" w:rsidR="00831B06" w:rsidRPr="00EF5447" w:rsidRDefault="00831B06" w:rsidP="00831B06">
            <w:pPr>
              <w:pStyle w:val="TAC"/>
              <w:rPr>
                <w:lang w:eastAsia="ja-JP"/>
              </w:rPr>
            </w:pPr>
            <w:r w:rsidRPr="00EF5447">
              <w:rPr>
                <w:lang w:eastAsia="ja-JP"/>
              </w:rPr>
              <w:t>DC_21A_n257H</w:t>
            </w:r>
          </w:p>
          <w:p w14:paraId="479840B1" w14:textId="77777777" w:rsidR="00831B06" w:rsidRPr="00EF5447" w:rsidRDefault="00831B06" w:rsidP="00831B06">
            <w:pPr>
              <w:pStyle w:val="TAC"/>
              <w:rPr>
                <w:lang w:eastAsia="ja-JP"/>
              </w:rPr>
            </w:pPr>
            <w:r w:rsidRPr="00EF5447">
              <w:rPr>
                <w:lang w:eastAsia="ja-JP"/>
              </w:rPr>
              <w:t>DC_21A_n257I</w:t>
            </w:r>
          </w:p>
          <w:p w14:paraId="36F6AE61" w14:textId="77777777" w:rsidR="00831B06" w:rsidRPr="00EF5447" w:rsidRDefault="00831B06" w:rsidP="00831B06">
            <w:pPr>
              <w:pStyle w:val="TAC"/>
              <w:rPr>
                <w:lang w:eastAsia="ja-JP"/>
              </w:rPr>
            </w:pPr>
            <w:r w:rsidRPr="00EF5447">
              <w:rPr>
                <w:lang w:eastAsia="ja-JP"/>
              </w:rPr>
              <w:t>DC_21A_n257J</w:t>
            </w:r>
          </w:p>
          <w:p w14:paraId="308C7E2E" w14:textId="77777777" w:rsidR="00831B06" w:rsidRPr="00EF5447" w:rsidRDefault="00831B06" w:rsidP="00831B06">
            <w:pPr>
              <w:pStyle w:val="TAC"/>
              <w:rPr>
                <w:lang w:eastAsia="ja-JP"/>
              </w:rPr>
            </w:pPr>
            <w:r w:rsidRPr="00EF5447">
              <w:rPr>
                <w:lang w:eastAsia="ja-JP"/>
              </w:rPr>
              <w:t>DC_21A_n257K</w:t>
            </w:r>
          </w:p>
          <w:p w14:paraId="18D1745E" w14:textId="77777777" w:rsidR="00831B06" w:rsidRPr="00EF5447" w:rsidRDefault="00831B06" w:rsidP="00831B06">
            <w:pPr>
              <w:pStyle w:val="TAC"/>
              <w:rPr>
                <w:lang w:eastAsia="ja-JP"/>
              </w:rPr>
            </w:pPr>
            <w:r w:rsidRPr="00EF5447">
              <w:rPr>
                <w:lang w:eastAsia="ja-JP"/>
              </w:rPr>
              <w:t>DC_21A_n257L</w:t>
            </w:r>
          </w:p>
          <w:p w14:paraId="366A02D4" w14:textId="77777777" w:rsidR="00831B06" w:rsidRPr="00EF5447" w:rsidRDefault="00831B06" w:rsidP="00831B06">
            <w:pPr>
              <w:pStyle w:val="TAC"/>
              <w:rPr>
                <w:noProof/>
                <w:lang w:eastAsia="zh-CN"/>
              </w:rPr>
            </w:pPr>
            <w:r w:rsidRPr="00EF5447">
              <w:rPr>
                <w:lang w:eastAsia="ja-JP"/>
              </w:rPr>
              <w:t>DC_21A_n257M</w:t>
            </w:r>
          </w:p>
        </w:tc>
      </w:tr>
      <w:tr w:rsidR="00831B06" w:rsidRPr="00EF5447" w14:paraId="5F0F856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64E8F" w14:textId="77777777" w:rsidR="00831B06" w:rsidRPr="00EF5447" w:rsidRDefault="00831B06" w:rsidP="00831B06">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2820891C" w14:textId="77777777" w:rsidR="00831B06" w:rsidRPr="00EF5447" w:rsidRDefault="00831B06" w:rsidP="00831B06">
            <w:pPr>
              <w:pStyle w:val="TAC"/>
              <w:rPr>
                <w:noProof/>
                <w:lang w:eastAsia="zh-CN"/>
              </w:rPr>
            </w:pPr>
            <w:r w:rsidRPr="00EF5447">
              <w:rPr>
                <w:noProof/>
                <w:lang w:eastAsia="zh-CN"/>
              </w:rPr>
              <w:t>DC_19A-42A_n257D</w:t>
            </w:r>
            <w:r w:rsidRPr="00EF5447">
              <w:rPr>
                <w:noProof/>
                <w:vertAlign w:val="superscript"/>
                <w:lang w:eastAsia="zh-CN"/>
              </w:rPr>
              <w:t>2</w:t>
            </w:r>
          </w:p>
          <w:p w14:paraId="0338C3C1" w14:textId="77777777" w:rsidR="00831B06" w:rsidRPr="00EF5447" w:rsidRDefault="00831B06" w:rsidP="00831B06">
            <w:pPr>
              <w:pStyle w:val="TAC"/>
              <w:rPr>
                <w:noProof/>
                <w:lang w:eastAsia="zh-CN"/>
              </w:rPr>
            </w:pPr>
            <w:r w:rsidRPr="00EF5447">
              <w:rPr>
                <w:noProof/>
                <w:lang w:eastAsia="zh-CN"/>
              </w:rPr>
              <w:t>DC_19A-42A_n257E</w:t>
            </w:r>
            <w:r w:rsidRPr="00EF5447">
              <w:rPr>
                <w:noProof/>
                <w:vertAlign w:val="superscript"/>
                <w:lang w:eastAsia="zh-CN"/>
              </w:rPr>
              <w:t>2</w:t>
            </w:r>
          </w:p>
          <w:p w14:paraId="33BA68A7" w14:textId="77777777" w:rsidR="00831B06" w:rsidRPr="00EF5447" w:rsidRDefault="00831B06" w:rsidP="00831B06">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114DA896" w14:textId="77777777" w:rsidR="00831B06" w:rsidRPr="00EF5447" w:rsidRDefault="00831B06" w:rsidP="00831B06">
            <w:pPr>
              <w:pStyle w:val="TAC"/>
              <w:rPr>
                <w:noProof/>
                <w:lang w:eastAsia="zh-CN"/>
              </w:rPr>
            </w:pPr>
            <w:r w:rsidRPr="00EF5447">
              <w:rPr>
                <w:noProof/>
                <w:lang w:eastAsia="zh-CN"/>
              </w:rPr>
              <w:t>DC_19A-42A_n257G</w:t>
            </w:r>
            <w:r w:rsidRPr="00EF5447">
              <w:rPr>
                <w:noProof/>
                <w:vertAlign w:val="superscript"/>
                <w:lang w:eastAsia="zh-CN"/>
              </w:rPr>
              <w:t>2</w:t>
            </w:r>
          </w:p>
          <w:p w14:paraId="6B494BC5" w14:textId="77777777" w:rsidR="00831B06" w:rsidRPr="00EF5447" w:rsidRDefault="00831B06" w:rsidP="00831B06">
            <w:pPr>
              <w:pStyle w:val="TAC"/>
              <w:rPr>
                <w:noProof/>
                <w:lang w:eastAsia="zh-CN"/>
              </w:rPr>
            </w:pPr>
            <w:r w:rsidRPr="00EF5447">
              <w:rPr>
                <w:noProof/>
                <w:lang w:eastAsia="zh-CN"/>
              </w:rPr>
              <w:t>DC_19A-42A_n257H</w:t>
            </w:r>
            <w:r w:rsidRPr="00EF5447">
              <w:rPr>
                <w:noProof/>
                <w:vertAlign w:val="superscript"/>
                <w:lang w:eastAsia="zh-CN"/>
              </w:rPr>
              <w:t>2</w:t>
            </w:r>
          </w:p>
          <w:p w14:paraId="75ECB721" w14:textId="77777777" w:rsidR="00831B06" w:rsidRPr="00EF5447" w:rsidRDefault="00831B06" w:rsidP="00831B06">
            <w:pPr>
              <w:pStyle w:val="TAC"/>
              <w:rPr>
                <w:noProof/>
                <w:lang w:eastAsia="zh-CN"/>
              </w:rPr>
            </w:pPr>
            <w:r w:rsidRPr="00EF5447">
              <w:rPr>
                <w:noProof/>
                <w:lang w:eastAsia="zh-CN"/>
              </w:rPr>
              <w:t>DC_19A-42A_n257I</w:t>
            </w:r>
            <w:r w:rsidRPr="00EF5447">
              <w:rPr>
                <w:noProof/>
                <w:vertAlign w:val="superscript"/>
                <w:lang w:eastAsia="zh-CN"/>
              </w:rPr>
              <w:t>2</w:t>
            </w:r>
          </w:p>
          <w:p w14:paraId="153A62DA" w14:textId="77777777" w:rsidR="00831B06" w:rsidRPr="00EF5447" w:rsidRDefault="00831B06" w:rsidP="00831B06">
            <w:pPr>
              <w:pStyle w:val="TAC"/>
              <w:rPr>
                <w:noProof/>
                <w:vertAlign w:val="superscript"/>
                <w:lang w:eastAsia="zh-CN"/>
              </w:rPr>
            </w:pPr>
            <w:r w:rsidRPr="00EF5447">
              <w:t>DC_19A-42C_n257A</w:t>
            </w:r>
            <w:r w:rsidRPr="00EF5447">
              <w:rPr>
                <w:noProof/>
                <w:vertAlign w:val="superscript"/>
                <w:lang w:eastAsia="zh-CN"/>
              </w:rPr>
              <w:t>2</w:t>
            </w:r>
          </w:p>
          <w:p w14:paraId="7BEF1464" w14:textId="77777777" w:rsidR="00831B06" w:rsidRPr="00EF5447" w:rsidRDefault="00831B06" w:rsidP="00831B06">
            <w:pPr>
              <w:pStyle w:val="TAC"/>
              <w:rPr>
                <w:noProof/>
                <w:lang w:eastAsia="zh-CN"/>
              </w:rPr>
            </w:pPr>
            <w:r w:rsidRPr="00EF5447">
              <w:rPr>
                <w:noProof/>
                <w:lang w:eastAsia="zh-CN"/>
              </w:rPr>
              <w:t>DC_19A-42C_n257G</w:t>
            </w:r>
            <w:r w:rsidRPr="00EF5447">
              <w:rPr>
                <w:noProof/>
                <w:vertAlign w:val="superscript"/>
                <w:lang w:eastAsia="zh-CN"/>
              </w:rPr>
              <w:t>2</w:t>
            </w:r>
          </w:p>
          <w:p w14:paraId="1DEE404F" w14:textId="77777777" w:rsidR="00831B06" w:rsidRPr="00EF5447" w:rsidRDefault="00831B06" w:rsidP="00831B06">
            <w:pPr>
              <w:pStyle w:val="TAC"/>
              <w:rPr>
                <w:noProof/>
                <w:lang w:eastAsia="zh-CN"/>
              </w:rPr>
            </w:pPr>
            <w:r w:rsidRPr="00EF5447">
              <w:rPr>
                <w:noProof/>
                <w:lang w:eastAsia="zh-CN"/>
              </w:rPr>
              <w:t>DC_19A-42C_n257H</w:t>
            </w:r>
            <w:r w:rsidRPr="00EF5447">
              <w:rPr>
                <w:noProof/>
                <w:vertAlign w:val="superscript"/>
                <w:lang w:eastAsia="zh-CN"/>
              </w:rPr>
              <w:t>2</w:t>
            </w:r>
          </w:p>
          <w:p w14:paraId="5825D377" w14:textId="77777777" w:rsidR="00831B06" w:rsidRPr="00EF5447" w:rsidRDefault="00831B06" w:rsidP="00831B06">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3E2E61FC" w14:textId="77777777" w:rsidR="00831B06" w:rsidRPr="00EF5447" w:rsidRDefault="00831B06" w:rsidP="00831B06">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71CDA7" w14:textId="77777777" w:rsidR="00831B06" w:rsidRPr="00EF5447" w:rsidRDefault="00831B06" w:rsidP="00831B06">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6CEB2F9F" w14:textId="77777777" w:rsidR="00831B06" w:rsidRPr="00EF5447" w:rsidRDefault="00831B06" w:rsidP="00831B06">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ECA32" w14:textId="77777777" w:rsidR="00831B06" w:rsidRPr="00EF5447" w:rsidRDefault="00831B06" w:rsidP="00831B06">
            <w:pPr>
              <w:pStyle w:val="TAC"/>
              <w:rPr>
                <w:noProof/>
                <w:lang w:eastAsia="zh-CN"/>
              </w:rPr>
            </w:pPr>
            <w:r w:rsidRPr="00EF5447">
              <w:rPr>
                <w:noProof/>
                <w:lang w:eastAsia="zh-CN"/>
              </w:rPr>
              <w:t>DC_19A_n257A</w:t>
            </w:r>
          </w:p>
          <w:p w14:paraId="21EF9524" w14:textId="77777777" w:rsidR="00831B06" w:rsidRPr="00EF5447" w:rsidRDefault="00831B06" w:rsidP="00831B06">
            <w:pPr>
              <w:pStyle w:val="TAC"/>
              <w:rPr>
                <w:noProof/>
                <w:lang w:eastAsia="ja-JP"/>
              </w:rPr>
            </w:pPr>
            <w:r w:rsidRPr="00EF5447">
              <w:rPr>
                <w:noProof/>
              </w:rPr>
              <w:t>DC_19A_n257</w:t>
            </w:r>
            <w:r w:rsidRPr="00EF5447">
              <w:rPr>
                <w:noProof/>
                <w:lang w:eastAsia="ja-JP"/>
              </w:rPr>
              <w:t>D</w:t>
            </w:r>
          </w:p>
          <w:p w14:paraId="7F3949A9" w14:textId="77777777" w:rsidR="00831B06" w:rsidRPr="00EF5447" w:rsidRDefault="00831B06" w:rsidP="00831B06">
            <w:pPr>
              <w:pStyle w:val="TAC"/>
              <w:rPr>
                <w:noProof/>
                <w:lang w:eastAsia="ja-JP"/>
              </w:rPr>
            </w:pPr>
            <w:r w:rsidRPr="00EF5447">
              <w:rPr>
                <w:noProof/>
              </w:rPr>
              <w:t>DC_19A_n257G</w:t>
            </w:r>
          </w:p>
          <w:p w14:paraId="53CBD274" w14:textId="77777777" w:rsidR="00831B06" w:rsidRPr="00EF5447" w:rsidRDefault="00831B06" w:rsidP="00831B06">
            <w:pPr>
              <w:pStyle w:val="TAC"/>
              <w:rPr>
                <w:noProof/>
                <w:lang w:eastAsia="ja-JP"/>
              </w:rPr>
            </w:pPr>
            <w:r w:rsidRPr="00EF5447">
              <w:rPr>
                <w:noProof/>
              </w:rPr>
              <w:t>DC_19A_n257</w:t>
            </w:r>
            <w:r w:rsidRPr="00EF5447">
              <w:rPr>
                <w:noProof/>
                <w:lang w:eastAsia="ja-JP"/>
              </w:rPr>
              <w:t>H</w:t>
            </w:r>
          </w:p>
          <w:p w14:paraId="4D5581EF" w14:textId="77777777" w:rsidR="00831B06" w:rsidRPr="00EF5447" w:rsidRDefault="00831B06" w:rsidP="00831B06">
            <w:pPr>
              <w:pStyle w:val="TAC"/>
              <w:rPr>
                <w:noProof/>
                <w:lang w:eastAsia="zh-CN"/>
              </w:rPr>
            </w:pPr>
            <w:r w:rsidRPr="00EF5447">
              <w:rPr>
                <w:noProof/>
              </w:rPr>
              <w:t>DC_19A_n257</w:t>
            </w:r>
            <w:r w:rsidRPr="00EF5447">
              <w:rPr>
                <w:noProof/>
                <w:lang w:eastAsia="ja-JP"/>
              </w:rPr>
              <w:t>I</w:t>
            </w:r>
          </w:p>
          <w:p w14:paraId="646686D6" w14:textId="77777777" w:rsidR="00831B06" w:rsidRPr="00EF5447" w:rsidRDefault="00831B06" w:rsidP="00831B06">
            <w:pPr>
              <w:pStyle w:val="TAC"/>
              <w:rPr>
                <w:noProof/>
                <w:lang w:eastAsia="zh-CN"/>
              </w:rPr>
            </w:pPr>
            <w:r w:rsidRPr="00EF5447">
              <w:rPr>
                <w:noProof/>
                <w:lang w:eastAsia="zh-CN"/>
              </w:rPr>
              <w:t>DC_42A_n257A</w:t>
            </w:r>
          </w:p>
          <w:p w14:paraId="4C4FB7DA" w14:textId="77777777" w:rsidR="00831B06" w:rsidRPr="00EF5447" w:rsidRDefault="00831B06" w:rsidP="00831B06">
            <w:pPr>
              <w:pStyle w:val="TAC"/>
              <w:rPr>
                <w:noProof/>
              </w:rPr>
            </w:pPr>
            <w:r w:rsidRPr="00EF5447">
              <w:rPr>
                <w:noProof/>
              </w:rPr>
              <w:t>DC_42A_n257</w:t>
            </w:r>
            <w:r w:rsidRPr="00EF5447">
              <w:rPr>
                <w:noProof/>
                <w:lang w:eastAsia="ja-JP"/>
              </w:rPr>
              <w:t>D</w:t>
            </w:r>
          </w:p>
          <w:p w14:paraId="294D068E" w14:textId="77777777" w:rsidR="00831B06" w:rsidRPr="00EF5447" w:rsidRDefault="00831B06" w:rsidP="00831B06">
            <w:pPr>
              <w:pStyle w:val="TAC"/>
              <w:rPr>
                <w:noProof/>
                <w:lang w:eastAsia="ja-JP"/>
              </w:rPr>
            </w:pPr>
            <w:r w:rsidRPr="00EF5447">
              <w:rPr>
                <w:noProof/>
              </w:rPr>
              <w:t>DC_42A_n257G</w:t>
            </w:r>
          </w:p>
          <w:p w14:paraId="0B013FB2" w14:textId="77777777" w:rsidR="00831B06" w:rsidRPr="00EF5447" w:rsidRDefault="00831B06" w:rsidP="00831B06">
            <w:pPr>
              <w:pStyle w:val="TAC"/>
              <w:rPr>
                <w:noProof/>
                <w:lang w:eastAsia="ja-JP"/>
              </w:rPr>
            </w:pPr>
            <w:r w:rsidRPr="00EF5447">
              <w:rPr>
                <w:noProof/>
              </w:rPr>
              <w:t>DC_42A_n257</w:t>
            </w:r>
            <w:r w:rsidRPr="00EF5447">
              <w:rPr>
                <w:noProof/>
                <w:lang w:eastAsia="ja-JP"/>
              </w:rPr>
              <w:t>H</w:t>
            </w:r>
          </w:p>
          <w:p w14:paraId="49F5356D" w14:textId="77777777" w:rsidR="00831B06" w:rsidRPr="00EF5447" w:rsidRDefault="00831B06" w:rsidP="00831B06">
            <w:pPr>
              <w:pStyle w:val="TAC"/>
              <w:rPr>
                <w:noProof/>
                <w:lang w:eastAsia="zh-CN"/>
              </w:rPr>
            </w:pPr>
            <w:r w:rsidRPr="00EF5447">
              <w:rPr>
                <w:noProof/>
              </w:rPr>
              <w:t>DC_42A_n257</w:t>
            </w:r>
            <w:r w:rsidRPr="00EF5447">
              <w:rPr>
                <w:noProof/>
                <w:lang w:eastAsia="ja-JP"/>
              </w:rPr>
              <w:t>I</w:t>
            </w:r>
          </w:p>
        </w:tc>
      </w:tr>
      <w:tr w:rsidR="00831B06" w:rsidRPr="00EF5447" w14:paraId="130370D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E2625" w14:textId="77777777" w:rsidR="00831B06" w:rsidRPr="00EF5447" w:rsidRDefault="00831B06" w:rsidP="00831B06">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0F8A5633" w14:textId="77777777" w:rsidR="00831B06" w:rsidRPr="00EF5447" w:rsidRDefault="00831B06" w:rsidP="00831B06">
            <w:pPr>
              <w:pStyle w:val="TAC"/>
              <w:rPr>
                <w:noProof/>
                <w:lang w:eastAsia="zh-CN"/>
              </w:rPr>
            </w:pPr>
            <w:r w:rsidRPr="00EF5447">
              <w:rPr>
                <w:noProof/>
                <w:lang w:eastAsia="zh-CN"/>
              </w:rPr>
              <w:t>DC_21A-28A_n257D</w:t>
            </w:r>
            <w:r w:rsidRPr="00EF5447">
              <w:rPr>
                <w:noProof/>
                <w:vertAlign w:val="superscript"/>
                <w:lang w:eastAsia="zh-CN"/>
              </w:rPr>
              <w:t>2</w:t>
            </w:r>
          </w:p>
          <w:p w14:paraId="4919A6A3" w14:textId="77777777" w:rsidR="00831B06" w:rsidRPr="00EF5447" w:rsidRDefault="00831B06" w:rsidP="00831B06">
            <w:pPr>
              <w:pStyle w:val="TAC"/>
              <w:rPr>
                <w:noProof/>
                <w:lang w:eastAsia="zh-CN"/>
              </w:rPr>
            </w:pPr>
            <w:r w:rsidRPr="00EF5447">
              <w:rPr>
                <w:noProof/>
                <w:lang w:eastAsia="zh-CN"/>
              </w:rPr>
              <w:t>DC_21A-28A_n257E</w:t>
            </w:r>
            <w:r w:rsidRPr="00EF5447">
              <w:rPr>
                <w:noProof/>
                <w:vertAlign w:val="superscript"/>
                <w:lang w:eastAsia="zh-CN"/>
              </w:rPr>
              <w:t>2</w:t>
            </w:r>
          </w:p>
          <w:p w14:paraId="781A9952" w14:textId="77777777" w:rsidR="00831B06" w:rsidRPr="00EF5447" w:rsidRDefault="00831B06" w:rsidP="00831B06">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8E463" w14:textId="77777777" w:rsidR="00831B06" w:rsidRPr="00EF5447" w:rsidRDefault="00831B06" w:rsidP="00831B06">
            <w:pPr>
              <w:pStyle w:val="TAC"/>
              <w:rPr>
                <w:noProof/>
                <w:lang w:eastAsia="zh-CN"/>
              </w:rPr>
            </w:pPr>
            <w:r w:rsidRPr="00EF5447">
              <w:rPr>
                <w:noProof/>
                <w:lang w:eastAsia="zh-CN"/>
              </w:rPr>
              <w:t>DC_21A_n257A</w:t>
            </w:r>
          </w:p>
          <w:p w14:paraId="4BDE7EB5" w14:textId="77777777" w:rsidR="00831B06" w:rsidRPr="00EF5447" w:rsidRDefault="00831B06" w:rsidP="00831B06">
            <w:pPr>
              <w:pStyle w:val="TAC"/>
              <w:rPr>
                <w:noProof/>
                <w:lang w:eastAsia="zh-CN"/>
              </w:rPr>
            </w:pPr>
            <w:r w:rsidRPr="00EF5447">
              <w:rPr>
                <w:noProof/>
              </w:rPr>
              <w:t>DC_21A_n257</w:t>
            </w:r>
            <w:r w:rsidRPr="00EF5447">
              <w:rPr>
                <w:noProof/>
                <w:lang w:eastAsia="ja-JP"/>
              </w:rPr>
              <w:t>D</w:t>
            </w:r>
          </w:p>
          <w:p w14:paraId="31AFD04E" w14:textId="77777777" w:rsidR="00831B06" w:rsidRPr="00EF5447" w:rsidRDefault="00831B06" w:rsidP="00831B06">
            <w:pPr>
              <w:pStyle w:val="TAC"/>
              <w:rPr>
                <w:noProof/>
                <w:lang w:eastAsia="zh-CN"/>
              </w:rPr>
            </w:pPr>
            <w:r w:rsidRPr="00EF5447">
              <w:rPr>
                <w:noProof/>
                <w:lang w:eastAsia="zh-CN"/>
              </w:rPr>
              <w:t>DC_28A_n257A</w:t>
            </w:r>
          </w:p>
          <w:p w14:paraId="40D6FF0D" w14:textId="77777777" w:rsidR="00831B06" w:rsidRPr="00EF5447" w:rsidRDefault="00831B06" w:rsidP="00831B06">
            <w:pPr>
              <w:pStyle w:val="TAC"/>
              <w:rPr>
                <w:noProof/>
                <w:lang w:eastAsia="zh-CN"/>
              </w:rPr>
            </w:pPr>
            <w:r w:rsidRPr="00EF5447">
              <w:rPr>
                <w:noProof/>
              </w:rPr>
              <w:t>DC_28A_n257</w:t>
            </w:r>
            <w:r w:rsidRPr="00EF5447">
              <w:rPr>
                <w:noProof/>
                <w:lang w:eastAsia="ja-JP"/>
              </w:rPr>
              <w:t>D</w:t>
            </w:r>
          </w:p>
        </w:tc>
      </w:tr>
      <w:tr w:rsidR="00831B06" w:rsidRPr="00EF5447" w14:paraId="5E04BC2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C96CA" w14:textId="77777777" w:rsidR="00831B06" w:rsidRPr="00EF5447" w:rsidRDefault="00831B06" w:rsidP="00831B06">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2C017D14" w14:textId="77777777" w:rsidR="00831B06" w:rsidRPr="00EF5447" w:rsidRDefault="00831B06" w:rsidP="00831B06">
            <w:pPr>
              <w:pStyle w:val="TAC"/>
              <w:rPr>
                <w:noProof/>
                <w:lang w:eastAsia="zh-CN"/>
              </w:rPr>
            </w:pPr>
            <w:r w:rsidRPr="00EF5447">
              <w:rPr>
                <w:noProof/>
                <w:lang w:eastAsia="zh-CN"/>
              </w:rPr>
              <w:t>DC_21A-42A_n257D</w:t>
            </w:r>
            <w:r w:rsidRPr="00EF5447">
              <w:rPr>
                <w:noProof/>
                <w:vertAlign w:val="superscript"/>
                <w:lang w:eastAsia="zh-CN"/>
              </w:rPr>
              <w:t>2</w:t>
            </w:r>
          </w:p>
          <w:p w14:paraId="50283CDC" w14:textId="77777777" w:rsidR="00831B06" w:rsidRPr="00EF5447" w:rsidRDefault="00831B06" w:rsidP="00831B06">
            <w:pPr>
              <w:pStyle w:val="TAC"/>
              <w:rPr>
                <w:noProof/>
                <w:lang w:eastAsia="zh-CN"/>
              </w:rPr>
            </w:pPr>
            <w:r w:rsidRPr="00EF5447">
              <w:rPr>
                <w:noProof/>
                <w:lang w:eastAsia="zh-CN"/>
              </w:rPr>
              <w:t>DC_21A-42A_n257E</w:t>
            </w:r>
            <w:r w:rsidRPr="00EF5447">
              <w:rPr>
                <w:noProof/>
                <w:vertAlign w:val="superscript"/>
                <w:lang w:eastAsia="zh-CN"/>
              </w:rPr>
              <w:t>2</w:t>
            </w:r>
          </w:p>
          <w:p w14:paraId="32B3A089" w14:textId="77777777" w:rsidR="00831B06" w:rsidRPr="00EF5447" w:rsidRDefault="00831B06" w:rsidP="00831B06">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30226EBA" w14:textId="77777777" w:rsidR="00831B06" w:rsidRPr="00EF5447" w:rsidRDefault="00831B06" w:rsidP="00831B06">
            <w:pPr>
              <w:pStyle w:val="TAC"/>
              <w:rPr>
                <w:lang w:eastAsia="ja-JP"/>
              </w:rPr>
            </w:pPr>
            <w:r w:rsidRPr="00EF5447">
              <w:rPr>
                <w:lang w:eastAsia="ja-JP"/>
              </w:rPr>
              <w:t>DC_21A-42A_n257G</w:t>
            </w:r>
          </w:p>
          <w:p w14:paraId="33FEAFEF" w14:textId="77777777" w:rsidR="00831B06" w:rsidRPr="00EF5447" w:rsidRDefault="00831B06" w:rsidP="00831B06">
            <w:pPr>
              <w:pStyle w:val="TAC"/>
              <w:rPr>
                <w:lang w:eastAsia="ja-JP"/>
              </w:rPr>
            </w:pPr>
            <w:r w:rsidRPr="00EF5447">
              <w:rPr>
                <w:lang w:eastAsia="ja-JP"/>
              </w:rPr>
              <w:t>DC_21A-42A_n257H</w:t>
            </w:r>
          </w:p>
          <w:p w14:paraId="4CB03FE9" w14:textId="77777777" w:rsidR="00831B06" w:rsidRPr="00EF5447" w:rsidRDefault="00831B06" w:rsidP="00831B06">
            <w:pPr>
              <w:pStyle w:val="TAC"/>
              <w:rPr>
                <w:lang w:eastAsia="ja-JP"/>
              </w:rPr>
            </w:pPr>
            <w:r w:rsidRPr="00EF5447">
              <w:rPr>
                <w:lang w:eastAsia="ja-JP"/>
              </w:rPr>
              <w:t>DC_21A-42A_n257I</w:t>
            </w:r>
          </w:p>
          <w:p w14:paraId="2090B08D" w14:textId="77777777" w:rsidR="00831B06" w:rsidRPr="00EF5447" w:rsidRDefault="00831B06" w:rsidP="00831B06">
            <w:pPr>
              <w:pStyle w:val="TAC"/>
              <w:rPr>
                <w:lang w:eastAsia="ja-JP"/>
              </w:rPr>
            </w:pPr>
            <w:r w:rsidRPr="00EF5447">
              <w:rPr>
                <w:lang w:eastAsia="ja-JP"/>
              </w:rPr>
              <w:t>DC_21A-42A_n257J</w:t>
            </w:r>
          </w:p>
          <w:p w14:paraId="69D1E211" w14:textId="77777777" w:rsidR="00831B06" w:rsidRPr="00EF5447" w:rsidRDefault="00831B06" w:rsidP="00831B06">
            <w:pPr>
              <w:pStyle w:val="TAC"/>
              <w:rPr>
                <w:lang w:eastAsia="ja-JP"/>
              </w:rPr>
            </w:pPr>
            <w:r w:rsidRPr="00EF5447">
              <w:rPr>
                <w:lang w:eastAsia="ja-JP"/>
              </w:rPr>
              <w:t>DC_21A-42A_n257K</w:t>
            </w:r>
          </w:p>
          <w:p w14:paraId="33DAA601" w14:textId="77777777" w:rsidR="00831B06" w:rsidRPr="00EF5447" w:rsidRDefault="00831B06" w:rsidP="00831B06">
            <w:pPr>
              <w:pStyle w:val="TAC"/>
              <w:rPr>
                <w:lang w:eastAsia="ja-JP"/>
              </w:rPr>
            </w:pPr>
            <w:r w:rsidRPr="00EF5447">
              <w:rPr>
                <w:lang w:eastAsia="ja-JP"/>
              </w:rPr>
              <w:t>DC_21A-42A_n257L</w:t>
            </w:r>
          </w:p>
          <w:p w14:paraId="661F498E" w14:textId="77777777" w:rsidR="00831B06" w:rsidRPr="00EF5447" w:rsidRDefault="00831B06" w:rsidP="00831B06">
            <w:pPr>
              <w:pStyle w:val="TAC"/>
              <w:rPr>
                <w:noProof/>
                <w:vertAlign w:val="superscript"/>
                <w:lang w:eastAsia="zh-CN"/>
              </w:rPr>
            </w:pPr>
            <w:r w:rsidRPr="00EF5447">
              <w:rPr>
                <w:lang w:eastAsia="ja-JP"/>
              </w:rPr>
              <w:t>DC_21A-42A_n257M</w:t>
            </w:r>
          </w:p>
          <w:p w14:paraId="5955BA94" w14:textId="77777777" w:rsidR="00831B06" w:rsidRPr="00EF5447" w:rsidRDefault="00831B06" w:rsidP="00831B06">
            <w:pPr>
              <w:pStyle w:val="TAC"/>
              <w:rPr>
                <w:noProof/>
                <w:vertAlign w:val="superscript"/>
                <w:lang w:eastAsia="zh-CN"/>
              </w:rPr>
            </w:pPr>
            <w:r w:rsidRPr="00EF5447">
              <w:t>DC_21A-42C_n257A</w:t>
            </w:r>
            <w:r w:rsidRPr="00EF5447">
              <w:rPr>
                <w:noProof/>
                <w:vertAlign w:val="superscript"/>
                <w:lang w:eastAsia="zh-CN"/>
              </w:rPr>
              <w:t>2</w:t>
            </w:r>
          </w:p>
          <w:p w14:paraId="48E3B27B" w14:textId="77777777" w:rsidR="00831B06" w:rsidRPr="00EF5447" w:rsidRDefault="00831B06" w:rsidP="00831B06">
            <w:pPr>
              <w:pStyle w:val="TAC"/>
              <w:rPr>
                <w:lang w:eastAsia="ja-JP"/>
              </w:rPr>
            </w:pPr>
            <w:r w:rsidRPr="00EF5447">
              <w:rPr>
                <w:lang w:eastAsia="ja-JP"/>
              </w:rPr>
              <w:t>DC_21A-42C_n257G</w:t>
            </w:r>
          </w:p>
          <w:p w14:paraId="6242F60B" w14:textId="77777777" w:rsidR="00831B06" w:rsidRPr="00EF5447" w:rsidRDefault="00831B06" w:rsidP="00831B06">
            <w:pPr>
              <w:pStyle w:val="TAC"/>
              <w:rPr>
                <w:lang w:eastAsia="ja-JP"/>
              </w:rPr>
            </w:pPr>
            <w:r w:rsidRPr="00EF5447">
              <w:rPr>
                <w:lang w:eastAsia="ja-JP"/>
              </w:rPr>
              <w:t>DC_21A-42C_n257H</w:t>
            </w:r>
          </w:p>
          <w:p w14:paraId="3DE5EA46" w14:textId="77777777" w:rsidR="00831B06" w:rsidRPr="00EF5447" w:rsidRDefault="00831B06" w:rsidP="00831B06">
            <w:pPr>
              <w:pStyle w:val="TAC"/>
              <w:rPr>
                <w:lang w:eastAsia="ja-JP"/>
              </w:rPr>
            </w:pPr>
            <w:r w:rsidRPr="00EF5447">
              <w:rPr>
                <w:lang w:eastAsia="ja-JP"/>
              </w:rPr>
              <w:t>DC_21A-42C_n257I</w:t>
            </w:r>
          </w:p>
          <w:p w14:paraId="385956F2" w14:textId="77777777" w:rsidR="00831B06" w:rsidRPr="00EF5447" w:rsidRDefault="00831B06" w:rsidP="00831B06">
            <w:pPr>
              <w:pStyle w:val="TAC"/>
              <w:rPr>
                <w:lang w:eastAsia="ja-JP"/>
              </w:rPr>
            </w:pPr>
            <w:r w:rsidRPr="00EF5447">
              <w:rPr>
                <w:lang w:eastAsia="ja-JP"/>
              </w:rPr>
              <w:t>DC_21A-42C_n257J</w:t>
            </w:r>
          </w:p>
          <w:p w14:paraId="566961BF" w14:textId="77777777" w:rsidR="00831B06" w:rsidRPr="00EF5447" w:rsidRDefault="00831B06" w:rsidP="00831B06">
            <w:pPr>
              <w:pStyle w:val="TAC"/>
              <w:rPr>
                <w:lang w:eastAsia="ja-JP"/>
              </w:rPr>
            </w:pPr>
            <w:r w:rsidRPr="00EF5447">
              <w:rPr>
                <w:lang w:eastAsia="ja-JP"/>
              </w:rPr>
              <w:t>DC_21A-42C_n257K</w:t>
            </w:r>
          </w:p>
          <w:p w14:paraId="23D7C271" w14:textId="77777777" w:rsidR="00831B06" w:rsidRPr="00EF5447" w:rsidRDefault="00831B06" w:rsidP="00831B06">
            <w:pPr>
              <w:pStyle w:val="TAC"/>
              <w:rPr>
                <w:lang w:eastAsia="ja-JP"/>
              </w:rPr>
            </w:pPr>
            <w:r w:rsidRPr="00EF5447">
              <w:rPr>
                <w:lang w:eastAsia="ja-JP"/>
              </w:rPr>
              <w:t>DC_21A-42C_n257L</w:t>
            </w:r>
          </w:p>
          <w:p w14:paraId="274B2BAA" w14:textId="77777777" w:rsidR="00831B06" w:rsidRPr="00EF5447" w:rsidRDefault="00831B06" w:rsidP="00831B06">
            <w:pPr>
              <w:pStyle w:val="TAC"/>
              <w:rPr>
                <w:lang w:eastAsia="ja-JP"/>
              </w:rPr>
            </w:pPr>
            <w:r w:rsidRPr="00EF5447">
              <w:rPr>
                <w:lang w:eastAsia="ja-JP"/>
              </w:rPr>
              <w:t>DC_21A-42C_n257M</w:t>
            </w:r>
          </w:p>
          <w:p w14:paraId="09D6DE98"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_n257A</w:t>
            </w:r>
          </w:p>
          <w:p w14:paraId="13262BC9" w14:textId="77777777" w:rsidR="00831B06" w:rsidRPr="00EF5447" w:rsidRDefault="00831B06" w:rsidP="00831B06">
            <w:pPr>
              <w:pStyle w:val="TAC"/>
              <w:rPr>
                <w:noProof/>
                <w:lang w:eastAsia="fr-FR"/>
              </w:rPr>
            </w:pPr>
            <w:r w:rsidRPr="00EF5447">
              <w:rPr>
                <w:noProof/>
              </w:rPr>
              <w:t>DC_21A-42</w:t>
            </w:r>
            <w:r w:rsidRPr="00EF5447">
              <w:rPr>
                <w:noProof/>
                <w:lang w:eastAsia="ja-JP"/>
              </w:rPr>
              <w:t>D</w:t>
            </w:r>
            <w:r w:rsidRPr="00EF5447">
              <w:rPr>
                <w:noProof/>
              </w:rPr>
              <w:t>_n257D</w:t>
            </w:r>
          </w:p>
          <w:p w14:paraId="3A6A8B32"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_n257E</w:t>
            </w:r>
          </w:p>
          <w:p w14:paraId="246ADA74"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_n257F</w:t>
            </w:r>
          </w:p>
          <w:p w14:paraId="324B4D16" w14:textId="77777777" w:rsidR="00831B06" w:rsidRPr="00EF5447" w:rsidRDefault="00831B06" w:rsidP="00831B06">
            <w:pPr>
              <w:pStyle w:val="TAC"/>
              <w:rPr>
                <w:lang w:eastAsia="ja-JP"/>
              </w:rPr>
            </w:pPr>
            <w:r w:rsidRPr="00EF5447">
              <w:rPr>
                <w:lang w:eastAsia="ja-JP"/>
              </w:rPr>
              <w:t>DC_21A-42D_n257G</w:t>
            </w:r>
          </w:p>
          <w:p w14:paraId="0DD920A2" w14:textId="77777777" w:rsidR="00831B06" w:rsidRPr="00EF5447" w:rsidRDefault="00831B06" w:rsidP="00831B06">
            <w:pPr>
              <w:pStyle w:val="TAC"/>
              <w:rPr>
                <w:lang w:eastAsia="ja-JP"/>
              </w:rPr>
            </w:pPr>
            <w:r w:rsidRPr="00EF5447">
              <w:rPr>
                <w:lang w:eastAsia="ja-JP"/>
              </w:rPr>
              <w:t>DC_21A-42D_n257H</w:t>
            </w:r>
          </w:p>
          <w:p w14:paraId="5DC59FF2" w14:textId="77777777" w:rsidR="00831B06" w:rsidRPr="00EF5447" w:rsidRDefault="00831B06" w:rsidP="00831B06">
            <w:pPr>
              <w:pStyle w:val="TAC"/>
              <w:rPr>
                <w:lang w:eastAsia="ja-JP"/>
              </w:rPr>
            </w:pPr>
            <w:r w:rsidRPr="00EF5447">
              <w:rPr>
                <w:lang w:eastAsia="ja-JP"/>
              </w:rPr>
              <w:t>DC_21A-42D_n257I</w:t>
            </w:r>
          </w:p>
          <w:p w14:paraId="0195F07E" w14:textId="77777777" w:rsidR="00831B06" w:rsidRPr="00EF5447" w:rsidRDefault="00831B06" w:rsidP="00831B06">
            <w:pPr>
              <w:pStyle w:val="TAC"/>
              <w:rPr>
                <w:lang w:eastAsia="ja-JP"/>
              </w:rPr>
            </w:pPr>
            <w:r w:rsidRPr="00EF5447">
              <w:rPr>
                <w:lang w:eastAsia="ja-JP"/>
              </w:rPr>
              <w:t>DC_21A-42D_n257J</w:t>
            </w:r>
          </w:p>
          <w:p w14:paraId="7037C2A0" w14:textId="77777777" w:rsidR="00831B06" w:rsidRPr="00EF5447" w:rsidRDefault="00831B06" w:rsidP="00831B06">
            <w:pPr>
              <w:pStyle w:val="TAC"/>
              <w:rPr>
                <w:lang w:eastAsia="ja-JP"/>
              </w:rPr>
            </w:pPr>
            <w:r w:rsidRPr="00EF5447">
              <w:rPr>
                <w:lang w:eastAsia="ja-JP"/>
              </w:rPr>
              <w:t>DC_21A-42D_n257K</w:t>
            </w:r>
          </w:p>
          <w:p w14:paraId="26325E74" w14:textId="77777777" w:rsidR="00831B06" w:rsidRPr="00EF5447" w:rsidRDefault="00831B06" w:rsidP="00831B06">
            <w:pPr>
              <w:pStyle w:val="TAC"/>
              <w:rPr>
                <w:lang w:eastAsia="ja-JP"/>
              </w:rPr>
            </w:pPr>
            <w:r w:rsidRPr="00EF5447">
              <w:rPr>
                <w:lang w:eastAsia="ja-JP"/>
              </w:rPr>
              <w:t>DC_21A-42D_n257L</w:t>
            </w:r>
          </w:p>
          <w:p w14:paraId="755E3D90" w14:textId="77777777" w:rsidR="00831B06" w:rsidRPr="00EF5447" w:rsidRDefault="00831B06" w:rsidP="00831B06">
            <w:pPr>
              <w:pStyle w:val="TAC"/>
              <w:rPr>
                <w:lang w:eastAsia="ja-JP"/>
              </w:rPr>
            </w:pPr>
            <w:r w:rsidRPr="00EF5447">
              <w:rPr>
                <w:lang w:eastAsia="ja-JP"/>
              </w:rPr>
              <w:t>DC_21A-42D_n257M</w:t>
            </w:r>
          </w:p>
          <w:p w14:paraId="3B6CAAB5" w14:textId="77777777" w:rsidR="00831B06" w:rsidRPr="00EF5447" w:rsidRDefault="00831B06" w:rsidP="00831B06">
            <w:pPr>
              <w:pStyle w:val="TAC"/>
              <w:rPr>
                <w:noProof/>
              </w:rPr>
            </w:pPr>
            <w:r w:rsidRPr="00EF5447">
              <w:rPr>
                <w:noProof/>
              </w:rPr>
              <w:t>DC_21A-42</w:t>
            </w:r>
            <w:r w:rsidRPr="00EF5447">
              <w:rPr>
                <w:noProof/>
                <w:lang w:eastAsia="ja-JP"/>
              </w:rPr>
              <w:t>E</w:t>
            </w:r>
            <w:r w:rsidRPr="00EF5447">
              <w:rPr>
                <w:noProof/>
              </w:rPr>
              <w:t>_n257A</w:t>
            </w:r>
          </w:p>
          <w:p w14:paraId="52DDC316" w14:textId="77777777" w:rsidR="00831B06" w:rsidRPr="00EF5447" w:rsidRDefault="00831B06" w:rsidP="00831B06">
            <w:pPr>
              <w:pStyle w:val="TAC"/>
              <w:rPr>
                <w:noProof/>
                <w:lang w:eastAsia="fr-FR"/>
              </w:rPr>
            </w:pPr>
            <w:r w:rsidRPr="00EF5447">
              <w:rPr>
                <w:noProof/>
              </w:rPr>
              <w:t>DC_21A-42</w:t>
            </w:r>
            <w:r w:rsidRPr="00EF5447">
              <w:rPr>
                <w:noProof/>
                <w:lang w:eastAsia="ja-JP"/>
              </w:rPr>
              <w:t>E</w:t>
            </w:r>
            <w:r w:rsidRPr="00EF5447">
              <w:rPr>
                <w:noProof/>
              </w:rPr>
              <w:t>_n257D</w:t>
            </w:r>
          </w:p>
          <w:p w14:paraId="2091FAF6" w14:textId="77777777" w:rsidR="00831B06" w:rsidRPr="00AB141C" w:rsidRDefault="00831B06" w:rsidP="00831B06">
            <w:pPr>
              <w:pStyle w:val="TAC"/>
              <w:rPr>
                <w:noProof/>
                <w:lang w:val="de-DE"/>
              </w:rPr>
            </w:pPr>
            <w:r w:rsidRPr="00AB141C">
              <w:rPr>
                <w:noProof/>
                <w:lang w:val="de-DE"/>
              </w:rPr>
              <w:t>DC_21A-42</w:t>
            </w:r>
            <w:r w:rsidRPr="00AB141C">
              <w:rPr>
                <w:noProof/>
                <w:lang w:val="de-DE" w:eastAsia="ja-JP"/>
              </w:rPr>
              <w:t>E</w:t>
            </w:r>
            <w:r w:rsidRPr="00AB141C">
              <w:rPr>
                <w:noProof/>
                <w:lang w:val="de-DE"/>
              </w:rPr>
              <w:t>_n257E</w:t>
            </w:r>
          </w:p>
          <w:p w14:paraId="1B556C49" w14:textId="77777777" w:rsidR="00831B06" w:rsidRPr="00AB141C" w:rsidRDefault="00831B06" w:rsidP="00831B06">
            <w:pPr>
              <w:pStyle w:val="TAC"/>
              <w:rPr>
                <w:noProof/>
                <w:lang w:val="de-DE"/>
              </w:rPr>
            </w:pPr>
            <w:r w:rsidRPr="00AB141C">
              <w:rPr>
                <w:noProof/>
                <w:lang w:val="de-DE"/>
              </w:rPr>
              <w:t>DC_21A-42</w:t>
            </w:r>
            <w:r w:rsidRPr="00AB141C">
              <w:rPr>
                <w:noProof/>
                <w:lang w:val="de-DE" w:eastAsia="ja-JP"/>
              </w:rPr>
              <w:t>E</w:t>
            </w:r>
            <w:r w:rsidRPr="00AB141C">
              <w:rPr>
                <w:noProof/>
                <w:lang w:val="de-DE"/>
              </w:rPr>
              <w:t>_n257F</w:t>
            </w:r>
          </w:p>
          <w:p w14:paraId="3727F9D9" w14:textId="77777777" w:rsidR="00831B06" w:rsidRPr="00AB141C" w:rsidRDefault="00831B06" w:rsidP="00831B06">
            <w:pPr>
              <w:pStyle w:val="TAC"/>
              <w:rPr>
                <w:lang w:val="de-DE" w:eastAsia="ja-JP"/>
              </w:rPr>
            </w:pPr>
            <w:r w:rsidRPr="00AB141C">
              <w:rPr>
                <w:lang w:val="de-DE" w:eastAsia="ja-JP"/>
              </w:rPr>
              <w:t>DC_21A-42E_n257G</w:t>
            </w:r>
          </w:p>
          <w:p w14:paraId="13A8BEB2" w14:textId="77777777" w:rsidR="00831B06" w:rsidRPr="00AB141C" w:rsidRDefault="00831B06" w:rsidP="00831B06">
            <w:pPr>
              <w:pStyle w:val="TAC"/>
              <w:rPr>
                <w:lang w:val="de-DE" w:eastAsia="ja-JP"/>
              </w:rPr>
            </w:pPr>
            <w:r w:rsidRPr="00AB141C">
              <w:rPr>
                <w:lang w:val="de-DE" w:eastAsia="ja-JP"/>
              </w:rPr>
              <w:t>DC_21A-42E_n257H</w:t>
            </w:r>
          </w:p>
          <w:p w14:paraId="4BA8635E" w14:textId="77777777" w:rsidR="00831B06" w:rsidRPr="00EF5447" w:rsidRDefault="00831B06" w:rsidP="00831B06">
            <w:pPr>
              <w:pStyle w:val="TAC"/>
              <w:rPr>
                <w:lang w:eastAsia="ja-JP"/>
              </w:rPr>
            </w:pPr>
            <w:r w:rsidRPr="00EF5447">
              <w:rPr>
                <w:lang w:eastAsia="ja-JP"/>
              </w:rPr>
              <w:t>DC_21A-42E_n257I</w:t>
            </w:r>
          </w:p>
          <w:p w14:paraId="15F8E98A" w14:textId="77777777" w:rsidR="00831B06" w:rsidRPr="00EF5447" w:rsidRDefault="00831B06" w:rsidP="00831B06">
            <w:pPr>
              <w:pStyle w:val="TAC"/>
              <w:rPr>
                <w:lang w:eastAsia="ja-JP"/>
              </w:rPr>
            </w:pPr>
            <w:r w:rsidRPr="00EF5447">
              <w:rPr>
                <w:lang w:eastAsia="ja-JP"/>
              </w:rPr>
              <w:t>DC_21A-42E_n257J</w:t>
            </w:r>
          </w:p>
          <w:p w14:paraId="09240530" w14:textId="77777777" w:rsidR="00831B06" w:rsidRPr="00AB141C" w:rsidRDefault="00831B06" w:rsidP="00831B06">
            <w:pPr>
              <w:pStyle w:val="TAC"/>
              <w:rPr>
                <w:lang w:val="de-DE" w:eastAsia="ja-JP"/>
              </w:rPr>
            </w:pPr>
            <w:r w:rsidRPr="00AB141C">
              <w:rPr>
                <w:lang w:val="de-DE" w:eastAsia="ja-JP"/>
              </w:rPr>
              <w:t>DC_21A-42E_n257K</w:t>
            </w:r>
          </w:p>
          <w:p w14:paraId="45E7C2CD" w14:textId="77777777" w:rsidR="00831B06" w:rsidRPr="00AB141C" w:rsidRDefault="00831B06" w:rsidP="00831B06">
            <w:pPr>
              <w:pStyle w:val="TAC"/>
              <w:rPr>
                <w:lang w:val="de-DE" w:eastAsia="ja-JP"/>
              </w:rPr>
            </w:pPr>
            <w:r w:rsidRPr="00AB141C">
              <w:rPr>
                <w:lang w:val="de-DE" w:eastAsia="ja-JP"/>
              </w:rPr>
              <w:t>DC_21A-42E_n257L</w:t>
            </w:r>
          </w:p>
          <w:p w14:paraId="67290D6F" w14:textId="77777777" w:rsidR="00831B06" w:rsidRPr="00EF5447" w:rsidRDefault="00831B06" w:rsidP="00831B06">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F548CC" w14:textId="77777777" w:rsidR="00831B06" w:rsidRPr="00EF5447" w:rsidRDefault="00831B06" w:rsidP="00831B06">
            <w:pPr>
              <w:pStyle w:val="TAC"/>
              <w:rPr>
                <w:noProof/>
                <w:lang w:eastAsia="zh-CN"/>
              </w:rPr>
            </w:pPr>
            <w:r w:rsidRPr="00EF5447">
              <w:rPr>
                <w:noProof/>
                <w:lang w:eastAsia="zh-CN"/>
              </w:rPr>
              <w:t>DC_21A_n257A</w:t>
            </w:r>
          </w:p>
          <w:p w14:paraId="58F67C0C" w14:textId="77777777" w:rsidR="00831B06" w:rsidRPr="00EF5447" w:rsidRDefault="00831B06" w:rsidP="00831B06">
            <w:pPr>
              <w:pStyle w:val="TAC"/>
              <w:rPr>
                <w:noProof/>
                <w:lang w:eastAsia="zh-CN"/>
              </w:rPr>
            </w:pPr>
            <w:r w:rsidRPr="00EF5447">
              <w:rPr>
                <w:noProof/>
              </w:rPr>
              <w:t>DC_21A_n257</w:t>
            </w:r>
            <w:r w:rsidRPr="00EF5447">
              <w:rPr>
                <w:noProof/>
                <w:lang w:eastAsia="ja-JP"/>
              </w:rPr>
              <w:t>D</w:t>
            </w:r>
          </w:p>
          <w:p w14:paraId="0301AC35" w14:textId="77777777" w:rsidR="00831B06" w:rsidRPr="00EF5447" w:rsidRDefault="00831B06" w:rsidP="00831B06">
            <w:pPr>
              <w:pStyle w:val="TAC"/>
              <w:rPr>
                <w:lang w:eastAsia="ja-JP"/>
              </w:rPr>
            </w:pPr>
            <w:r w:rsidRPr="00EF5447">
              <w:rPr>
                <w:lang w:eastAsia="ja-JP"/>
              </w:rPr>
              <w:t>DC_21A_n257G</w:t>
            </w:r>
          </w:p>
          <w:p w14:paraId="72382A8B" w14:textId="77777777" w:rsidR="00831B06" w:rsidRPr="00EF5447" w:rsidRDefault="00831B06" w:rsidP="00831B06">
            <w:pPr>
              <w:pStyle w:val="TAC"/>
              <w:rPr>
                <w:lang w:eastAsia="ja-JP"/>
              </w:rPr>
            </w:pPr>
            <w:r w:rsidRPr="00EF5447">
              <w:rPr>
                <w:lang w:eastAsia="ja-JP"/>
              </w:rPr>
              <w:t>DC_21A_n257H</w:t>
            </w:r>
          </w:p>
          <w:p w14:paraId="6FC506AA" w14:textId="77777777" w:rsidR="00831B06" w:rsidRPr="00EF5447" w:rsidRDefault="00831B06" w:rsidP="00831B06">
            <w:pPr>
              <w:pStyle w:val="TAC"/>
              <w:rPr>
                <w:lang w:eastAsia="ja-JP"/>
              </w:rPr>
            </w:pPr>
            <w:r w:rsidRPr="00EF5447">
              <w:rPr>
                <w:lang w:eastAsia="ja-JP"/>
              </w:rPr>
              <w:t>DC_21A_n257I</w:t>
            </w:r>
          </w:p>
          <w:p w14:paraId="749D9560" w14:textId="77777777" w:rsidR="00831B06" w:rsidRPr="00EF5447" w:rsidRDefault="00831B06" w:rsidP="00831B06">
            <w:pPr>
              <w:pStyle w:val="TAC"/>
              <w:rPr>
                <w:lang w:eastAsia="ja-JP"/>
              </w:rPr>
            </w:pPr>
            <w:r w:rsidRPr="00EF5447">
              <w:rPr>
                <w:lang w:eastAsia="ja-JP"/>
              </w:rPr>
              <w:t>DC_21A_n257J</w:t>
            </w:r>
          </w:p>
          <w:p w14:paraId="5C787A2F" w14:textId="77777777" w:rsidR="00831B06" w:rsidRPr="00EF5447" w:rsidRDefault="00831B06" w:rsidP="00831B06">
            <w:pPr>
              <w:pStyle w:val="TAC"/>
              <w:rPr>
                <w:lang w:eastAsia="ja-JP"/>
              </w:rPr>
            </w:pPr>
            <w:r w:rsidRPr="00EF5447">
              <w:rPr>
                <w:lang w:eastAsia="ja-JP"/>
              </w:rPr>
              <w:t>DC_21A_n257K</w:t>
            </w:r>
          </w:p>
          <w:p w14:paraId="14F45616" w14:textId="77777777" w:rsidR="00831B06" w:rsidRPr="00EF5447" w:rsidRDefault="00831B06" w:rsidP="00831B06">
            <w:pPr>
              <w:pStyle w:val="TAC"/>
              <w:rPr>
                <w:lang w:eastAsia="ja-JP"/>
              </w:rPr>
            </w:pPr>
            <w:r w:rsidRPr="00EF5447">
              <w:rPr>
                <w:lang w:eastAsia="ja-JP"/>
              </w:rPr>
              <w:t>DC_21A_n257L</w:t>
            </w:r>
          </w:p>
          <w:p w14:paraId="7C974AE0" w14:textId="77777777" w:rsidR="00831B06" w:rsidRPr="00EF5447" w:rsidRDefault="00831B06" w:rsidP="00831B06">
            <w:pPr>
              <w:pStyle w:val="TAC"/>
              <w:rPr>
                <w:lang w:eastAsia="ja-JP"/>
              </w:rPr>
            </w:pPr>
            <w:r w:rsidRPr="00EF5447">
              <w:rPr>
                <w:lang w:eastAsia="ja-JP"/>
              </w:rPr>
              <w:t>DC_21A_n257M</w:t>
            </w:r>
          </w:p>
          <w:p w14:paraId="53207F1E" w14:textId="77777777" w:rsidR="00831B06" w:rsidRPr="00EF5447" w:rsidRDefault="00831B06" w:rsidP="00831B06">
            <w:pPr>
              <w:pStyle w:val="TAC"/>
              <w:rPr>
                <w:noProof/>
                <w:lang w:eastAsia="zh-CN"/>
              </w:rPr>
            </w:pPr>
            <w:r w:rsidRPr="00EF5447">
              <w:rPr>
                <w:noProof/>
                <w:lang w:eastAsia="zh-CN"/>
              </w:rPr>
              <w:t>DC_42A_n257A</w:t>
            </w:r>
          </w:p>
          <w:p w14:paraId="20B97299" w14:textId="77777777" w:rsidR="00831B06" w:rsidRPr="00EF5447" w:rsidRDefault="00831B06" w:rsidP="00831B06">
            <w:pPr>
              <w:pStyle w:val="TAC"/>
              <w:rPr>
                <w:noProof/>
                <w:lang w:eastAsia="ja-JP"/>
              </w:rPr>
            </w:pPr>
            <w:r w:rsidRPr="00EF5447">
              <w:rPr>
                <w:noProof/>
              </w:rPr>
              <w:t>DC_42A_n257</w:t>
            </w:r>
            <w:r w:rsidRPr="00EF5447">
              <w:rPr>
                <w:noProof/>
                <w:lang w:eastAsia="ja-JP"/>
              </w:rPr>
              <w:t>D</w:t>
            </w:r>
          </w:p>
          <w:p w14:paraId="056E231D" w14:textId="77777777" w:rsidR="00831B06" w:rsidRPr="00EF5447" w:rsidRDefault="00831B06" w:rsidP="00831B06">
            <w:pPr>
              <w:pStyle w:val="TAC"/>
              <w:rPr>
                <w:lang w:eastAsia="ja-JP"/>
              </w:rPr>
            </w:pPr>
            <w:r w:rsidRPr="00EF5447">
              <w:rPr>
                <w:lang w:eastAsia="ja-JP"/>
              </w:rPr>
              <w:t>DC_42A_n257G</w:t>
            </w:r>
          </w:p>
          <w:p w14:paraId="6D45C69B" w14:textId="77777777" w:rsidR="00831B06" w:rsidRPr="00EF5447" w:rsidRDefault="00831B06" w:rsidP="00831B06">
            <w:pPr>
              <w:pStyle w:val="TAC"/>
              <w:rPr>
                <w:lang w:eastAsia="ja-JP"/>
              </w:rPr>
            </w:pPr>
            <w:r w:rsidRPr="00EF5447">
              <w:rPr>
                <w:lang w:eastAsia="ja-JP"/>
              </w:rPr>
              <w:t>DC_42A_n257H</w:t>
            </w:r>
          </w:p>
          <w:p w14:paraId="28E1158E" w14:textId="77777777" w:rsidR="00831B06" w:rsidRPr="00EF5447" w:rsidRDefault="00831B06" w:rsidP="00831B06">
            <w:pPr>
              <w:pStyle w:val="TAC"/>
              <w:rPr>
                <w:noProof/>
                <w:lang w:eastAsia="zh-CN"/>
              </w:rPr>
            </w:pPr>
            <w:r w:rsidRPr="00EF5447">
              <w:rPr>
                <w:lang w:eastAsia="ja-JP"/>
              </w:rPr>
              <w:t>DC_42A_n257I</w:t>
            </w:r>
          </w:p>
        </w:tc>
      </w:tr>
      <w:tr w:rsidR="00831B06" w:rsidRPr="00F51302" w14:paraId="29079C2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22C21" w14:textId="77777777" w:rsidR="00831B06" w:rsidRPr="00EF5447" w:rsidRDefault="00831B06" w:rsidP="00831B06">
            <w:pPr>
              <w:pStyle w:val="TAC"/>
              <w:rPr>
                <w:noProof/>
              </w:rPr>
            </w:pPr>
            <w:r w:rsidRPr="00EF5447">
              <w:rPr>
                <w:noProof/>
              </w:rPr>
              <w:lastRenderedPageBreak/>
              <w:t>DC_28A-41A_n257A</w:t>
            </w:r>
          </w:p>
          <w:p w14:paraId="2C53EEA4" w14:textId="77777777" w:rsidR="00831B06" w:rsidRPr="00EF5447" w:rsidRDefault="00831B06" w:rsidP="00831B06">
            <w:pPr>
              <w:pStyle w:val="TAC"/>
              <w:rPr>
                <w:noProof/>
                <w:lang w:eastAsia="fr-FR"/>
              </w:rPr>
            </w:pPr>
            <w:r w:rsidRPr="00EF5447">
              <w:rPr>
                <w:noProof/>
              </w:rPr>
              <w:t>DC_28A-41A_n257G</w:t>
            </w:r>
          </w:p>
          <w:p w14:paraId="2AF6DEC6" w14:textId="77777777" w:rsidR="00831B06" w:rsidRPr="00EF5447" w:rsidRDefault="00831B06" w:rsidP="00831B06">
            <w:pPr>
              <w:pStyle w:val="TAC"/>
              <w:rPr>
                <w:noProof/>
              </w:rPr>
            </w:pPr>
            <w:r w:rsidRPr="00EF5447">
              <w:rPr>
                <w:noProof/>
              </w:rPr>
              <w:t>DC_28A-41A_n257H</w:t>
            </w:r>
          </w:p>
          <w:p w14:paraId="5BCD198F" w14:textId="77777777" w:rsidR="00831B06" w:rsidRPr="00EF5447" w:rsidRDefault="00831B06" w:rsidP="00831B06">
            <w:pPr>
              <w:pStyle w:val="TAC"/>
              <w:rPr>
                <w:noProof/>
              </w:rPr>
            </w:pPr>
            <w:r w:rsidRPr="00EF5447">
              <w:rPr>
                <w:noProof/>
              </w:rPr>
              <w:t>DC_28A-41A_n257I</w:t>
            </w:r>
          </w:p>
          <w:p w14:paraId="665A75AA" w14:textId="77777777" w:rsidR="00831B06" w:rsidRPr="00EF5447" w:rsidRDefault="00831B06" w:rsidP="00831B06">
            <w:pPr>
              <w:pStyle w:val="TAC"/>
              <w:rPr>
                <w:noProof/>
                <w:lang w:eastAsia="ja-JP"/>
              </w:rPr>
            </w:pPr>
            <w:r w:rsidRPr="00EF5447">
              <w:rPr>
                <w:noProof/>
                <w:lang w:eastAsia="ja-JP"/>
              </w:rPr>
              <w:t>DC_28A-41C_n257A</w:t>
            </w:r>
          </w:p>
          <w:p w14:paraId="3760D81F" w14:textId="77777777" w:rsidR="00831B06" w:rsidRPr="00EF5447" w:rsidRDefault="00831B06" w:rsidP="00831B06">
            <w:pPr>
              <w:pStyle w:val="TAC"/>
              <w:rPr>
                <w:noProof/>
              </w:rPr>
            </w:pPr>
            <w:r w:rsidRPr="00EF5447">
              <w:rPr>
                <w:noProof/>
              </w:rPr>
              <w:t>DC_28A-41C_n257G</w:t>
            </w:r>
          </w:p>
          <w:p w14:paraId="194FDD2E" w14:textId="77777777" w:rsidR="00831B06" w:rsidRPr="00EF5447" w:rsidRDefault="00831B06" w:rsidP="00831B06">
            <w:pPr>
              <w:pStyle w:val="TAC"/>
              <w:rPr>
                <w:noProof/>
                <w:lang w:eastAsia="fr-FR"/>
              </w:rPr>
            </w:pPr>
            <w:r w:rsidRPr="00EF5447">
              <w:rPr>
                <w:noProof/>
              </w:rPr>
              <w:t>DC_28A-41C_n257H</w:t>
            </w:r>
          </w:p>
          <w:p w14:paraId="27E4DEDE" w14:textId="77777777" w:rsidR="00831B06" w:rsidRPr="00EF5447" w:rsidRDefault="00831B06" w:rsidP="00831B06">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6A41F" w14:textId="77777777" w:rsidR="00831B06" w:rsidRPr="00EF5447" w:rsidRDefault="00831B06" w:rsidP="00831B06">
            <w:pPr>
              <w:pStyle w:val="TAC"/>
              <w:rPr>
                <w:noProof/>
              </w:rPr>
            </w:pPr>
            <w:r w:rsidRPr="00EF5447">
              <w:rPr>
                <w:noProof/>
              </w:rPr>
              <w:t>DC_28A_n257A</w:t>
            </w:r>
          </w:p>
          <w:p w14:paraId="3B12F8F4" w14:textId="77777777" w:rsidR="00831B06" w:rsidRPr="00EF5447" w:rsidRDefault="00831B06" w:rsidP="00831B06">
            <w:pPr>
              <w:pStyle w:val="TAC"/>
              <w:rPr>
                <w:noProof/>
                <w:lang w:eastAsia="fr-FR"/>
              </w:rPr>
            </w:pPr>
            <w:r w:rsidRPr="00EF5447">
              <w:rPr>
                <w:noProof/>
              </w:rPr>
              <w:t>DC_28A_n257G</w:t>
            </w:r>
          </w:p>
          <w:p w14:paraId="61E56B40" w14:textId="77777777" w:rsidR="00831B06" w:rsidRPr="00EF5447" w:rsidRDefault="00831B06" w:rsidP="00831B06">
            <w:pPr>
              <w:pStyle w:val="TAC"/>
              <w:rPr>
                <w:noProof/>
              </w:rPr>
            </w:pPr>
            <w:r w:rsidRPr="00EF5447">
              <w:rPr>
                <w:noProof/>
              </w:rPr>
              <w:t>DC_28A_n257H</w:t>
            </w:r>
          </w:p>
          <w:p w14:paraId="39506272" w14:textId="77777777" w:rsidR="00831B06" w:rsidRPr="00EF5447" w:rsidRDefault="00831B06" w:rsidP="00831B06">
            <w:pPr>
              <w:pStyle w:val="TAC"/>
              <w:rPr>
                <w:noProof/>
              </w:rPr>
            </w:pPr>
            <w:r w:rsidRPr="00EF5447">
              <w:rPr>
                <w:noProof/>
              </w:rPr>
              <w:t>DC_28A_n257I</w:t>
            </w:r>
          </w:p>
          <w:p w14:paraId="5BDD9457" w14:textId="77777777" w:rsidR="00831B06" w:rsidRPr="00EF5447" w:rsidRDefault="00831B06" w:rsidP="00831B06">
            <w:pPr>
              <w:pStyle w:val="TAC"/>
              <w:rPr>
                <w:noProof/>
              </w:rPr>
            </w:pPr>
            <w:r w:rsidRPr="00EF5447">
              <w:rPr>
                <w:noProof/>
              </w:rPr>
              <w:t>DC_41A_n257A</w:t>
            </w:r>
          </w:p>
          <w:p w14:paraId="5E90C125" w14:textId="77777777" w:rsidR="00831B06" w:rsidRPr="00EF5447" w:rsidRDefault="00831B06" w:rsidP="00831B06">
            <w:pPr>
              <w:pStyle w:val="TAC"/>
              <w:rPr>
                <w:noProof/>
              </w:rPr>
            </w:pPr>
            <w:r w:rsidRPr="00EF5447">
              <w:rPr>
                <w:noProof/>
              </w:rPr>
              <w:t>DC_41A_n257G</w:t>
            </w:r>
          </w:p>
          <w:p w14:paraId="724E85B9" w14:textId="77777777" w:rsidR="00831B06" w:rsidRPr="00EF5447" w:rsidRDefault="00831B06" w:rsidP="00831B06">
            <w:pPr>
              <w:pStyle w:val="TAC"/>
              <w:rPr>
                <w:noProof/>
              </w:rPr>
            </w:pPr>
            <w:r w:rsidRPr="00EF5447">
              <w:rPr>
                <w:noProof/>
              </w:rPr>
              <w:t>DC_41A_n257H</w:t>
            </w:r>
          </w:p>
          <w:p w14:paraId="496D0FE1" w14:textId="77777777" w:rsidR="00831B06" w:rsidRPr="00EF5447" w:rsidRDefault="00831B06" w:rsidP="00831B06">
            <w:pPr>
              <w:pStyle w:val="TAC"/>
              <w:rPr>
                <w:noProof/>
              </w:rPr>
            </w:pPr>
            <w:r w:rsidRPr="00EF5447">
              <w:rPr>
                <w:noProof/>
              </w:rPr>
              <w:t>DC_41A_n257I</w:t>
            </w:r>
          </w:p>
          <w:p w14:paraId="7807065F" w14:textId="77777777" w:rsidR="00831B06" w:rsidRPr="00EF5447" w:rsidRDefault="00831B06" w:rsidP="00831B06">
            <w:pPr>
              <w:pStyle w:val="TAC"/>
              <w:rPr>
                <w:noProof/>
              </w:rPr>
            </w:pPr>
            <w:r w:rsidRPr="00EF5447">
              <w:rPr>
                <w:noProof/>
              </w:rPr>
              <w:t>DC_41C_n257A</w:t>
            </w:r>
          </w:p>
          <w:p w14:paraId="408C7055" w14:textId="77777777" w:rsidR="00831B06" w:rsidRPr="006E2D1D" w:rsidRDefault="00831B06" w:rsidP="00831B06">
            <w:pPr>
              <w:pStyle w:val="TAC"/>
              <w:rPr>
                <w:noProof/>
                <w:lang w:val="sv-FI"/>
              </w:rPr>
            </w:pPr>
            <w:r w:rsidRPr="006E2D1D">
              <w:rPr>
                <w:noProof/>
                <w:lang w:val="sv-FI"/>
              </w:rPr>
              <w:t>DC_41C_n257G</w:t>
            </w:r>
          </w:p>
          <w:p w14:paraId="66BE569A" w14:textId="77777777" w:rsidR="00831B06" w:rsidRPr="006E2D1D" w:rsidRDefault="00831B06" w:rsidP="00831B06">
            <w:pPr>
              <w:pStyle w:val="TAC"/>
              <w:rPr>
                <w:noProof/>
                <w:lang w:val="sv-FI"/>
              </w:rPr>
            </w:pPr>
            <w:r w:rsidRPr="006E2D1D">
              <w:rPr>
                <w:noProof/>
                <w:lang w:val="sv-FI"/>
              </w:rPr>
              <w:t>DC_41C_n257H</w:t>
            </w:r>
          </w:p>
          <w:p w14:paraId="2F0D371A" w14:textId="77777777" w:rsidR="00831B06" w:rsidRPr="006E2D1D" w:rsidRDefault="00831B06" w:rsidP="00831B06">
            <w:pPr>
              <w:pStyle w:val="TAC"/>
              <w:rPr>
                <w:lang w:val="sv-FI" w:eastAsia="ja-JP"/>
              </w:rPr>
            </w:pPr>
            <w:r w:rsidRPr="006E2D1D">
              <w:rPr>
                <w:noProof/>
                <w:lang w:val="sv-FI"/>
              </w:rPr>
              <w:t>DC_41C_n257I</w:t>
            </w:r>
          </w:p>
        </w:tc>
      </w:tr>
      <w:tr w:rsidR="00831B06" w:rsidRPr="00F51302" w14:paraId="4F24134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EC82F"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00526D26"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7531F583"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18A490F7"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7C5A04A8"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24719253" w14:textId="77777777" w:rsidR="00831B06" w:rsidRPr="00EF5447" w:rsidRDefault="00831B06" w:rsidP="00831B06">
            <w:pPr>
              <w:pStyle w:val="TAC"/>
              <w:rPr>
                <w:noProof/>
                <w:vertAlign w:val="superscript"/>
                <w:lang w:eastAsia="zh-CN"/>
              </w:rPr>
            </w:pPr>
            <w:r w:rsidRPr="00EF5447">
              <w:t>DC_28A-42C_n257A</w:t>
            </w:r>
            <w:r w:rsidRPr="00EF5447">
              <w:rPr>
                <w:noProof/>
                <w:vertAlign w:val="superscript"/>
                <w:lang w:eastAsia="zh-CN"/>
              </w:rPr>
              <w:t>2</w:t>
            </w:r>
          </w:p>
          <w:p w14:paraId="34074635" w14:textId="77777777" w:rsidR="00831B06" w:rsidRPr="00EF5447" w:rsidRDefault="00831B06" w:rsidP="00831B06">
            <w:pPr>
              <w:pStyle w:val="TAC"/>
              <w:rPr>
                <w:noProof/>
                <w:vertAlign w:val="superscript"/>
                <w:lang w:eastAsia="zh-CN"/>
              </w:rPr>
            </w:pPr>
            <w:r w:rsidRPr="00EF5447">
              <w:t>DC_28A-42C_n257D</w:t>
            </w:r>
            <w:r w:rsidRPr="00EF5447">
              <w:rPr>
                <w:noProof/>
                <w:vertAlign w:val="superscript"/>
                <w:lang w:eastAsia="zh-CN"/>
              </w:rPr>
              <w:t>2</w:t>
            </w:r>
          </w:p>
          <w:p w14:paraId="161D20BE"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767DE96B"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5770AA40" w14:textId="77777777" w:rsidR="00831B06" w:rsidRPr="00EF5447" w:rsidRDefault="00831B06" w:rsidP="00831B06">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0472C" w14:textId="77777777" w:rsidR="00831B06" w:rsidRPr="00EF5447" w:rsidRDefault="00831B06" w:rsidP="00831B06">
            <w:pPr>
              <w:pStyle w:val="TAC"/>
            </w:pPr>
            <w:r w:rsidRPr="00EF5447">
              <w:t>DC_28A_n257A</w:t>
            </w:r>
          </w:p>
          <w:p w14:paraId="74F7285D" w14:textId="77777777" w:rsidR="00831B06" w:rsidRPr="00EF5447" w:rsidRDefault="00831B06" w:rsidP="00831B06">
            <w:pPr>
              <w:pStyle w:val="TAC"/>
              <w:rPr>
                <w:lang w:eastAsia="fr-FR"/>
              </w:rPr>
            </w:pPr>
            <w:r w:rsidRPr="00EF5447">
              <w:t>DC_28A_n257G</w:t>
            </w:r>
          </w:p>
          <w:p w14:paraId="48D47FA1" w14:textId="77777777" w:rsidR="00831B06" w:rsidRPr="00EF5447" w:rsidRDefault="00831B06" w:rsidP="00831B06">
            <w:pPr>
              <w:pStyle w:val="TAC"/>
            </w:pPr>
            <w:r w:rsidRPr="00EF5447">
              <w:t>DC_28A_n257H</w:t>
            </w:r>
          </w:p>
          <w:p w14:paraId="1B312978" w14:textId="77777777" w:rsidR="00831B06" w:rsidRPr="00EF5447" w:rsidRDefault="00831B06" w:rsidP="00831B06">
            <w:pPr>
              <w:pStyle w:val="TAC"/>
            </w:pPr>
            <w:r w:rsidRPr="00EF5447">
              <w:t>DC_28A_n257I</w:t>
            </w:r>
          </w:p>
          <w:p w14:paraId="48109C3D" w14:textId="77777777" w:rsidR="00831B06" w:rsidRPr="00EF5447" w:rsidRDefault="00831B06" w:rsidP="00831B06">
            <w:pPr>
              <w:pStyle w:val="TAC"/>
            </w:pPr>
            <w:r w:rsidRPr="00EF5447">
              <w:t>DC_42A_n257A</w:t>
            </w:r>
          </w:p>
          <w:p w14:paraId="40469A1D" w14:textId="77777777" w:rsidR="00831B06" w:rsidRPr="00EF5447" w:rsidRDefault="00831B06" w:rsidP="00831B06">
            <w:pPr>
              <w:pStyle w:val="TAC"/>
            </w:pPr>
            <w:r w:rsidRPr="00EF5447">
              <w:t>DC_42A_n257G</w:t>
            </w:r>
          </w:p>
          <w:p w14:paraId="6F932F16" w14:textId="77777777" w:rsidR="00831B06" w:rsidRPr="00EF5447" w:rsidRDefault="00831B06" w:rsidP="00831B06">
            <w:pPr>
              <w:pStyle w:val="TAC"/>
            </w:pPr>
            <w:r w:rsidRPr="00EF5447">
              <w:t>DC_42A_n257H</w:t>
            </w:r>
          </w:p>
          <w:p w14:paraId="7C82560D" w14:textId="77777777" w:rsidR="00831B06" w:rsidRPr="00EF5447" w:rsidRDefault="00831B06" w:rsidP="00831B06">
            <w:pPr>
              <w:pStyle w:val="TAC"/>
            </w:pPr>
            <w:r w:rsidRPr="00EF5447">
              <w:t>DC_42A_n257I</w:t>
            </w:r>
          </w:p>
          <w:p w14:paraId="2F2C22B1" w14:textId="77777777" w:rsidR="00831B06" w:rsidRPr="00EF5447" w:rsidRDefault="00831B06" w:rsidP="00831B06">
            <w:pPr>
              <w:pStyle w:val="TAC"/>
            </w:pPr>
            <w:r w:rsidRPr="00EF5447">
              <w:t>DC_42C_n257A</w:t>
            </w:r>
          </w:p>
          <w:p w14:paraId="4B3B9E6A" w14:textId="77777777" w:rsidR="00831B06" w:rsidRPr="006E2D1D" w:rsidRDefault="00831B06" w:rsidP="00831B06">
            <w:pPr>
              <w:pStyle w:val="TAC"/>
              <w:rPr>
                <w:lang w:val="sv-FI"/>
              </w:rPr>
            </w:pPr>
            <w:r w:rsidRPr="006E2D1D">
              <w:rPr>
                <w:lang w:val="sv-FI"/>
              </w:rPr>
              <w:t>DC_42C_n257G</w:t>
            </w:r>
          </w:p>
          <w:p w14:paraId="4939389A" w14:textId="77777777" w:rsidR="00831B06" w:rsidRPr="006E2D1D" w:rsidRDefault="00831B06" w:rsidP="00831B06">
            <w:pPr>
              <w:pStyle w:val="TAC"/>
              <w:rPr>
                <w:lang w:val="sv-FI"/>
              </w:rPr>
            </w:pPr>
            <w:r w:rsidRPr="006E2D1D">
              <w:rPr>
                <w:lang w:val="sv-FI"/>
              </w:rPr>
              <w:t>DC_42C_n257H</w:t>
            </w:r>
          </w:p>
          <w:p w14:paraId="333D3B98" w14:textId="77777777" w:rsidR="00831B06" w:rsidRPr="006E2D1D" w:rsidRDefault="00831B06" w:rsidP="00831B06">
            <w:pPr>
              <w:pStyle w:val="TAC"/>
              <w:rPr>
                <w:lang w:val="sv-FI"/>
              </w:rPr>
            </w:pPr>
            <w:r w:rsidRPr="006E2D1D">
              <w:rPr>
                <w:lang w:val="sv-FI"/>
              </w:rPr>
              <w:t>DC_42C_n257I</w:t>
            </w:r>
          </w:p>
        </w:tc>
      </w:tr>
      <w:tr w:rsidR="00831B06" w:rsidRPr="00EF5447" w14:paraId="653428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047B90" w14:textId="77777777" w:rsidR="00831B06" w:rsidRPr="00EF5447" w:rsidRDefault="00831B06" w:rsidP="00831B06">
            <w:pPr>
              <w:pStyle w:val="TAC"/>
            </w:pPr>
            <w:r w:rsidRPr="00EF5447">
              <w:t>DC_29A-30A_n260A</w:t>
            </w:r>
          </w:p>
          <w:p w14:paraId="650504F3" w14:textId="77777777" w:rsidR="00831B06" w:rsidRPr="00EF5447" w:rsidRDefault="00831B06" w:rsidP="00831B06">
            <w:pPr>
              <w:pStyle w:val="TAC"/>
              <w:rPr>
                <w:rFonts w:cs="Arial"/>
                <w:lang w:eastAsia="ja-JP"/>
              </w:rPr>
            </w:pPr>
            <w:r w:rsidRPr="00EF5447">
              <w:rPr>
                <w:rFonts w:cs="Arial"/>
                <w:lang w:eastAsia="ja-JP"/>
              </w:rPr>
              <w:t>DC_29A-30A_n260G</w:t>
            </w:r>
          </w:p>
          <w:p w14:paraId="0C9BBC9E" w14:textId="77777777" w:rsidR="00831B06" w:rsidRPr="00EF5447" w:rsidRDefault="00831B06" w:rsidP="00831B06">
            <w:pPr>
              <w:pStyle w:val="TAC"/>
              <w:rPr>
                <w:rFonts w:cs="Arial"/>
                <w:lang w:eastAsia="ja-JP"/>
              </w:rPr>
            </w:pPr>
            <w:r w:rsidRPr="00EF5447">
              <w:rPr>
                <w:rFonts w:cs="Arial"/>
                <w:lang w:eastAsia="ja-JP"/>
              </w:rPr>
              <w:t>DC_29A-30A_n260H</w:t>
            </w:r>
          </w:p>
          <w:p w14:paraId="4D9FA0CF" w14:textId="77777777" w:rsidR="00831B06" w:rsidRPr="00EF5447" w:rsidRDefault="00831B06" w:rsidP="00831B06">
            <w:pPr>
              <w:pStyle w:val="TAC"/>
              <w:rPr>
                <w:rFonts w:cs="Arial"/>
                <w:lang w:eastAsia="ja-JP"/>
              </w:rPr>
            </w:pPr>
            <w:r w:rsidRPr="00EF5447">
              <w:rPr>
                <w:rFonts w:cs="Arial"/>
                <w:lang w:eastAsia="ja-JP"/>
              </w:rPr>
              <w:t>DC_29A-30A_n260I</w:t>
            </w:r>
          </w:p>
          <w:p w14:paraId="7FE913DD" w14:textId="77777777" w:rsidR="00831B06" w:rsidRPr="00EF5447" w:rsidRDefault="00831B06" w:rsidP="00831B06">
            <w:pPr>
              <w:pStyle w:val="TAC"/>
              <w:rPr>
                <w:rFonts w:cs="Arial"/>
                <w:lang w:eastAsia="ja-JP"/>
              </w:rPr>
            </w:pPr>
            <w:r w:rsidRPr="00EF5447">
              <w:rPr>
                <w:rFonts w:cs="Arial"/>
                <w:lang w:eastAsia="ja-JP"/>
              </w:rPr>
              <w:t>DC_29A-30A_n260J</w:t>
            </w:r>
          </w:p>
          <w:p w14:paraId="2BAC105B" w14:textId="77777777" w:rsidR="00831B06" w:rsidRPr="00EF5447" w:rsidRDefault="00831B06" w:rsidP="00831B06">
            <w:pPr>
              <w:pStyle w:val="TAC"/>
              <w:rPr>
                <w:rFonts w:cs="Arial"/>
                <w:lang w:eastAsia="ja-JP"/>
              </w:rPr>
            </w:pPr>
            <w:r w:rsidRPr="00EF5447">
              <w:rPr>
                <w:rFonts w:cs="Arial"/>
                <w:lang w:eastAsia="ja-JP"/>
              </w:rPr>
              <w:t>DC_29A-30A_n260K</w:t>
            </w:r>
          </w:p>
          <w:p w14:paraId="02FC2B55" w14:textId="77777777" w:rsidR="00831B06" w:rsidRPr="00EF5447" w:rsidRDefault="00831B06" w:rsidP="00831B06">
            <w:pPr>
              <w:pStyle w:val="TAC"/>
              <w:rPr>
                <w:rFonts w:cs="Arial"/>
                <w:lang w:eastAsia="ja-JP"/>
              </w:rPr>
            </w:pPr>
            <w:r w:rsidRPr="00EF5447">
              <w:rPr>
                <w:rFonts w:cs="Arial"/>
                <w:lang w:eastAsia="ja-JP"/>
              </w:rPr>
              <w:t>DC_29A-30A_n260L</w:t>
            </w:r>
          </w:p>
          <w:p w14:paraId="1F171F2B" w14:textId="77777777" w:rsidR="00831B06" w:rsidRPr="00EF5447" w:rsidRDefault="00831B06" w:rsidP="00831B06">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136C72" w14:textId="77777777" w:rsidR="00831B06" w:rsidRPr="00EF5447" w:rsidRDefault="00831B06" w:rsidP="00831B06">
            <w:pPr>
              <w:pStyle w:val="TAC"/>
              <w:rPr>
                <w:lang w:eastAsia="fr-FR"/>
              </w:rPr>
            </w:pPr>
            <w:r w:rsidRPr="00EF5447">
              <w:t>DC_30A_n260A</w:t>
            </w:r>
          </w:p>
        </w:tc>
      </w:tr>
      <w:tr w:rsidR="00831B06" w:rsidRPr="00EF5447" w14:paraId="3D0749A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93376" w14:textId="77777777" w:rsidR="00831B06" w:rsidRPr="00EF5447" w:rsidRDefault="00831B06" w:rsidP="00831B06">
            <w:pPr>
              <w:pStyle w:val="TAC"/>
              <w:rPr>
                <w:noProof/>
                <w:lang w:eastAsia="zh-CN"/>
              </w:rPr>
            </w:pPr>
            <w:r w:rsidRPr="00EF5447">
              <w:rPr>
                <w:noProof/>
                <w:lang w:eastAsia="zh-CN"/>
              </w:rPr>
              <w:t>DC_30A-66A_n260A</w:t>
            </w:r>
          </w:p>
          <w:p w14:paraId="1F37F449" w14:textId="77777777" w:rsidR="00831B06" w:rsidRPr="00EF5447" w:rsidRDefault="00831B06" w:rsidP="00831B06">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0A353C2"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54D11F01"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59F47EB"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7A970B69"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0F9DC3E4"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3270C856" w14:textId="77777777" w:rsidR="00831B06" w:rsidRPr="00EF5447" w:rsidRDefault="00831B06" w:rsidP="00831B06">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26229" w14:textId="77777777" w:rsidR="00831B06" w:rsidRPr="00EF5447" w:rsidRDefault="00831B06" w:rsidP="00831B06">
            <w:pPr>
              <w:pStyle w:val="TAC"/>
              <w:rPr>
                <w:noProof/>
                <w:lang w:eastAsia="zh-CN"/>
              </w:rPr>
            </w:pPr>
            <w:r w:rsidRPr="00EF5447">
              <w:rPr>
                <w:noProof/>
                <w:lang w:eastAsia="zh-CN"/>
              </w:rPr>
              <w:t>DC_30A_n260A</w:t>
            </w:r>
          </w:p>
          <w:p w14:paraId="5B3C8D58" w14:textId="77777777" w:rsidR="00831B06" w:rsidRPr="00EF5447" w:rsidRDefault="00831B06" w:rsidP="00831B06">
            <w:pPr>
              <w:pStyle w:val="TAC"/>
            </w:pPr>
            <w:r w:rsidRPr="00EF5447">
              <w:rPr>
                <w:noProof/>
                <w:lang w:eastAsia="zh-CN"/>
              </w:rPr>
              <w:t>DC_66A_n260A</w:t>
            </w:r>
          </w:p>
        </w:tc>
      </w:tr>
      <w:tr w:rsidR="00831B06" w:rsidRPr="00EF5447" w14:paraId="5B4CE05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0651A" w14:textId="77777777" w:rsidR="00831B06" w:rsidRPr="00EF5447" w:rsidRDefault="00831B06" w:rsidP="00831B06">
            <w:pPr>
              <w:pStyle w:val="TAC"/>
              <w:rPr>
                <w:noProof/>
                <w:lang w:eastAsia="zh-CN"/>
              </w:rPr>
            </w:pPr>
            <w:r w:rsidRPr="00EF5447">
              <w:rPr>
                <w:noProof/>
                <w:lang w:eastAsia="zh-CN"/>
              </w:rPr>
              <w:lastRenderedPageBreak/>
              <w:t>DC_30A-66A-66A_n260A</w:t>
            </w:r>
          </w:p>
          <w:p w14:paraId="33537874" w14:textId="77777777" w:rsidR="00831B06" w:rsidRPr="00EF5447" w:rsidRDefault="00831B06" w:rsidP="00831B06">
            <w:pPr>
              <w:pStyle w:val="TAC"/>
            </w:pPr>
            <w:r w:rsidRPr="00EF5447">
              <w:t>DC_30A-66A-66A_n260G</w:t>
            </w:r>
          </w:p>
          <w:p w14:paraId="2440C419" w14:textId="77777777" w:rsidR="00831B06" w:rsidRPr="00EF5447" w:rsidRDefault="00831B06" w:rsidP="00831B06">
            <w:pPr>
              <w:pStyle w:val="TAC"/>
              <w:rPr>
                <w:lang w:eastAsia="fr-FR"/>
              </w:rPr>
            </w:pPr>
            <w:r w:rsidRPr="00EF5447">
              <w:t>DC_30A-66A-66A_n260H</w:t>
            </w:r>
          </w:p>
          <w:p w14:paraId="63AFB145" w14:textId="77777777" w:rsidR="00831B06" w:rsidRPr="00EF5447" w:rsidRDefault="00831B06" w:rsidP="00831B06">
            <w:pPr>
              <w:pStyle w:val="TAC"/>
              <w:rPr>
                <w:noProof/>
                <w:lang w:eastAsia="zh-CN"/>
              </w:rPr>
            </w:pPr>
            <w:r w:rsidRPr="00EF5447">
              <w:t>DC_30A-66A-66A_n260I</w:t>
            </w:r>
          </w:p>
          <w:p w14:paraId="66309B20" w14:textId="77777777" w:rsidR="00831B06" w:rsidRPr="00EF5447" w:rsidRDefault="00831B06" w:rsidP="00831B06">
            <w:pPr>
              <w:pStyle w:val="TAC"/>
              <w:rPr>
                <w:noProof/>
                <w:lang w:eastAsia="zh-CN"/>
              </w:rPr>
            </w:pPr>
            <w:r w:rsidRPr="00EF5447">
              <w:t>DC_30A-66A-66A_n260J</w:t>
            </w:r>
          </w:p>
          <w:p w14:paraId="71BC0C83" w14:textId="77777777" w:rsidR="00831B06" w:rsidRPr="00EF5447" w:rsidRDefault="00831B06" w:rsidP="00831B06">
            <w:pPr>
              <w:pStyle w:val="TAC"/>
              <w:rPr>
                <w:noProof/>
                <w:lang w:eastAsia="zh-CN"/>
              </w:rPr>
            </w:pPr>
            <w:r w:rsidRPr="00EF5447">
              <w:t>DC_30A-66A-66A_n260K</w:t>
            </w:r>
          </w:p>
          <w:p w14:paraId="56390163" w14:textId="77777777" w:rsidR="00831B06" w:rsidRPr="00EF5447" w:rsidRDefault="00831B06" w:rsidP="00831B06">
            <w:pPr>
              <w:pStyle w:val="TAC"/>
              <w:rPr>
                <w:noProof/>
                <w:lang w:eastAsia="zh-CN"/>
              </w:rPr>
            </w:pPr>
            <w:r w:rsidRPr="00EF5447">
              <w:t>DC_30A-66A-66A_n260L</w:t>
            </w:r>
          </w:p>
          <w:p w14:paraId="63F72049" w14:textId="77777777" w:rsidR="00831B06" w:rsidRPr="00EF5447" w:rsidRDefault="00831B06" w:rsidP="00831B06">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9E6AE3" w14:textId="77777777" w:rsidR="00831B06" w:rsidRPr="00EF5447" w:rsidRDefault="00831B06" w:rsidP="00831B06">
            <w:pPr>
              <w:pStyle w:val="TAC"/>
              <w:rPr>
                <w:noProof/>
                <w:lang w:eastAsia="zh-CN"/>
              </w:rPr>
            </w:pPr>
            <w:r w:rsidRPr="00EF5447">
              <w:rPr>
                <w:noProof/>
                <w:lang w:eastAsia="zh-CN"/>
              </w:rPr>
              <w:t>DC_30A_n260A</w:t>
            </w:r>
          </w:p>
          <w:p w14:paraId="4A773C30" w14:textId="77777777" w:rsidR="00831B06" w:rsidRPr="00EF5447" w:rsidRDefault="00831B06" w:rsidP="00831B06">
            <w:pPr>
              <w:pStyle w:val="TAC"/>
              <w:rPr>
                <w:noProof/>
                <w:lang w:eastAsia="zh-CN"/>
              </w:rPr>
            </w:pPr>
            <w:r w:rsidRPr="00EF5447">
              <w:rPr>
                <w:noProof/>
                <w:lang w:eastAsia="zh-CN"/>
              </w:rPr>
              <w:t>DC_66A_n260A</w:t>
            </w:r>
          </w:p>
        </w:tc>
      </w:tr>
      <w:tr w:rsidR="00831B06" w:rsidRPr="00EF5447" w14:paraId="43D38EB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760D1" w14:textId="77777777" w:rsidR="00831B06" w:rsidRPr="00EF5447" w:rsidRDefault="00831B06" w:rsidP="00831B06">
            <w:pPr>
              <w:pStyle w:val="TAC"/>
              <w:rPr>
                <w:noProof/>
                <w:lang w:eastAsia="zh-CN"/>
              </w:rPr>
            </w:pPr>
            <w:r w:rsidRPr="00EF5447">
              <w:rPr>
                <w:noProof/>
                <w:lang w:eastAsia="zh-CN"/>
              </w:rPr>
              <w:lastRenderedPageBreak/>
              <w:t>DC_41A-42A_n257A</w:t>
            </w:r>
          </w:p>
          <w:p w14:paraId="605A0B63" w14:textId="77777777" w:rsidR="00831B06" w:rsidRPr="00EF5447" w:rsidRDefault="00831B06" w:rsidP="00831B06">
            <w:pPr>
              <w:pStyle w:val="TAC"/>
              <w:rPr>
                <w:rFonts w:cs="Arial"/>
                <w:lang w:eastAsia="ja-JP"/>
              </w:rPr>
            </w:pPr>
            <w:r w:rsidRPr="00EF5447">
              <w:rPr>
                <w:rFonts w:cs="Arial"/>
                <w:lang w:eastAsia="ja-JP"/>
              </w:rPr>
              <w:t>DC_41A-42A_n257D</w:t>
            </w:r>
          </w:p>
          <w:p w14:paraId="7973D085" w14:textId="77777777" w:rsidR="00831B06" w:rsidRPr="00EF5447" w:rsidRDefault="00831B06" w:rsidP="00831B06">
            <w:pPr>
              <w:pStyle w:val="TAC"/>
              <w:rPr>
                <w:rFonts w:cs="Arial"/>
                <w:lang w:eastAsia="ja-JP"/>
              </w:rPr>
            </w:pPr>
            <w:r w:rsidRPr="00EF5447">
              <w:rPr>
                <w:rFonts w:cs="Arial"/>
                <w:lang w:eastAsia="ja-JP"/>
              </w:rPr>
              <w:t>DC_41A-42A_n257E</w:t>
            </w:r>
          </w:p>
          <w:p w14:paraId="6B136C4F" w14:textId="77777777" w:rsidR="00831B06" w:rsidRPr="00EF5447" w:rsidRDefault="00831B06" w:rsidP="00831B06">
            <w:pPr>
              <w:pStyle w:val="TAC"/>
              <w:rPr>
                <w:rFonts w:cs="Arial"/>
                <w:lang w:eastAsia="ja-JP"/>
              </w:rPr>
            </w:pPr>
            <w:r w:rsidRPr="00EF5447">
              <w:rPr>
                <w:rFonts w:cs="Arial"/>
                <w:lang w:eastAsia="ja-JP"/>
              </w:rPr>
              <w:t>DC_41A-42A_n257F</w:t>
            </w:r>
          </w:p>
          <w:p w14:paraId="632F056A" w14:textId="77777777" w:rsidR="00831B06" w:rsidRPr="00EF5447" w:rsidRDefault="00831B06" w:rsidP="00831B06">
            <w:pPr>
              <w:pStyle w:val="TAC"/>
              <w:rPr>
                <w:rFonts w:cs="Arial"/>
                <w:lang w:eastAsia="ja-JP"/>
              </w:rPr>
            </w:pPr>
            <w:r w:rsidRPr="00EF5447">
              <w:rPr>
                <w:rFonts w:cs="Arial"/>
                <w:lang w:eastAsia="ja-JP"/>
              </w:rPr>
              <w:t>DC_41A-42A_n257G</w:t>
            </w:r>
          </w:p>
          <w:p w14:paraId="1DEF90F2" w14:textId="77777777" w:rsidR="00831B06" w:rsidRPr="00EF5447" w:rsidRDefault="00831B06" w:rsidP="00831B06">
            <w:pPr>
              <w:pStyle w:val="TAC"/>
              <w:rPr>
                <w:rFonts w:cs="Arial"/>
                <w:lang w:eastAsia="ja-JP"/>
              </w:rPr>
            </w:pPr>
            <w:r w:rsidRPr="00EF5447">
              <w:rPr>
                <w:rFonts w:cs="Arial"/>
                <w:lang w:eastAsia="ja-JP"/>
              </w:rPr>
              <w:t>DC_41A-42A_n257H</w:t>
            </w:r>
          </w:p>
          <w:p w14:paraId="0A985ACD" w14:textId="77777777" w:rsidR="00831B06" w:rsidRPr="00EF5447" w:rsidRDefault="00831B06" w:rsidP="00831B06">
            <w:pPr>
              <w:pStyle w:val="TAC"/>
              <w:rPr>
                <w:rFonts w:cs="Arial"/>
                <w:lang w:eastAsia="ja-JP"/>
              </w:rPr>
            </w:pPr>
            <w:r w:rsidRPr="00EF5447">
              <w:rPr>
                <w:rFonts w:cs="Arial"/>
                <w:lang w:eastAsia="ja-JP"/>
              </w:rPr>
              <w:t>DC_41A-42A_n257I</w:t>
            </w:r>
          </w:p>
          <w:p w14:paraId="11E01782" w14:textId="77777777" w:rsidR="00831B06" w:rsidRPr="00EF5447" w:rsidRDefault="00831B06" w:rsidP="00831B06">
            <w:pPr>
              <w:pStyle w:val="TAC"/>
              <w:rPr>
                <w:rFonts w:cs="Arial"/>
                <w:lang w:eastAsia="ja-JP"/>
              </w:rPr>
            </w:pPr>
            <w:r w:rsidRPr="00EF5447">
              <w:rPr>
                <w:rFonts w:cs="Arial"/>
                <w:lang w:eastAsia="ja-JP"/>
              </w:rPr>
              <w:t>DC_41A-42A_n257J</w:t>
            </w:r>
          </w:p>
          <w:p w14:paraId="5CF29012" w14:textId="77777777" w:rsidR="00831B06" w:rsidRPr="00EF5447" w:rsidRDefault="00831B06" w:rsidP="00831B06">
            <w:pPr>
              <w:pStyle w:val="TAC"/>
              <w:rPr>
                <w:rFonts w:cs="Arial"/>
                <w:lang w:eastAsia="ja-JP"/>
              </w:rPr>
            </w:pPr>
            <w:r w:rsidRPr="00EF5447">
              <w:rPr>
                <w:rFonts w:cs="Arial"/>
                <w:lang w:eastAsia="ja-JP"/>
              </w:rPr>
              <w:t>DC_41A-42A_n257K</w:t>
            </w:r>
          </w:p>
          <w:p w14:paraId="608DE511" w14:textId="77777777" w:rsidR="00831B06" w:rsidRPr="00EF5447" w:rsidRDefault="00831B06" w:rsidP="00831B06">
            <w:pPr>
              <w:pStyle w:val="TAC"/>
              <w:rPr>
                <w:rFonts w:cs="Arial"/>
                <w:lang w:eastAsia="ja-JP"/>
              </w:rPr>
            </w:pPr>
            <w:r w:rsidRPr="00EF5447">
              <w:rPr>
                <w:rFonts w:cs="Arial"/>
                <w:lang w:eastAsia="ja-JP"/>
              </w:rPr>
              <w:t>DC_41A-42A_n257L</w:t>
            </w:r>
          </w:p>
          <w:p w14:paraId="3E99B7E9" w14:textId="77777777" w:rsidR="00831B06" w:rsidRPr="00EF5447" w:rsidRDefault="00831B06" w:rsidP="00831B06">
            <w:pPr>
              <w:pStyle w:val="TAC"/>
              <w:rPr>
                <w:noProof/>
                <w:lang w:eastAsia="zh-CN"/>
              </w:rPr>
            </w:pPr>
            <w:r w:rsidRPr="00EF5447">
              <w:rPr>
                <w:rFonts w:cs="Arial"/>
                <w:lang w:eastAsia="ja-JP"/>
              </w:rPr>
              <w:t>DC_41A-42A_n257M</w:t>
            </w:r>
          </w:p>
          <w:p w14:paraId="2A312D5A" w14:textId="77777777" w:rsidR="00831B06" w:rsidRPr="00EF5447" w:rsidRDefault="00831B06" w:rsidP="00831B06">
            <w:pPr>
              <w:pStyle w:val="TAC"/>
              <w:rPr>
                <w:noProof/>
                <w:lang w:eastAsia="zh-CN"/>
              </w:rPr>
            </w:pPr>
            <w:r w:rsidRPr="00EF5447">
              <w:rPr>
                <w:noProof/>
                <w:lang w:eastAsia="zh-CN"/>
              </w:rPr>
              <w:t>DC_41A-42C_n257A</w:t>
            </w:r>
          </w:p>
          <w:p w14:paraId="3BA5A904" w14:textId="77777777" w:rsidR="00831B06" w:rsidRPr="00EF5447" w:rsidRDefault="00831B06" w:rsidP="00831B06">
            <w:pPr>
              <w:pStyle w:val="TAC"/>
              <w:rPr>
                <w:lang w:eastAsia="ja-JP"/>
              </w:rPr>
            </w:pPr>
            <w:r w:rsidRPr="00EF5447">
              <w:rPr>
                <w:lang w:eastAsia="ja-JP"/>
              </w:rPr>
              <w:t>DC_41A-42C_n257D</w:t>
            </w:r>
          </w:p>
          <w:p w14:paraId="5D51D7B1" w14:textId="77777777" w:rsidR="00831B06" w:rsidRPr="00EF5447" w:rsidRDefault="00831B06" w:rsidP="00831B06">
            <w:pPr>
              <w:pStyle w:val="TAC"/>
              <w:rPr>
                <w:lang w:eastAsia="ja-JP"/>
              </w:rPr>
            </w:pPr>
            <w:r w:rsidRPr="00EF5447">
              <w:rPr>
                <w:lang w:eastAsia="ja-JP"/>
              </w:rPr>
              <w:t>DC_41A-42C_n257E</w:t>
            </w:r>
          </w:p>
          <w:p w14:paraId="27CC87F4" w14:textId="77777777" w:rsidR="00831B06" w:rsidRPr="00EF5447" w:rsidRDefault="00831B06" w:rsidP="00831B06">
            <w:pPr>
              <w:pStyle w:val="TAC"/>
              <w:rPr>
                <w:lang w:eastAsia="ja-JP"/>
              </w:rPr>
            </w:pPr>
            <w:r w:rsidRPr="00EF5447">
              <w:rPr>
                <w:lang w:eastAsia="ja-JP"/>
              </w:rPr>
              <w:t>DC_41A-42C_n257F</w:t>
            </w:r>
          </w:p>
          <w:p w14:paraId="6C886FA2" w14:textId="77777777" w:rsidR="00831B06" w:rsidRPr="00EF5447" w:rsidRDefault="00831B06" w:rsidP="00831B06">
            <w:pPr>
              <w:pStyle w:val="TAC"/>
              <w:rPr>
                <w:lang w:eastAsia="ja-JP"/>
              </w:rPr>
            </w:pPr>
            <w:r w:rsidRPr="00EF5447">
              <w:rPr>
                <w:lang w:eastAsia="ja-JP"/>
              </w:rPr>
              <w:t>DC_41A-42C_n257G</w:t>
            </w:r>
          </w:p>
          <w:p w14:paraId="492F8B71" w14:textId="77777777" w:rsidR="00831B06" w:rsidRPr="00EF5447" w:rsidRDefault="00831B06" w:rsidP="00831B06">
            <w:pPr>
              <w:pStyle w:val="TAC"/>
              <w:rPr>
                <w:lang w:eastAsia="ja-JP"/>
              </w:rPr>
            </w:pPr>
            <w:r w:rsidRPr="00EF5447">
              <w:rPr>
                <w:lang w:eastAsia="ja-JP"/>
              </w:rPr>
              <w:t>DC_41A-42C_n257H</w:t>
            </w:r>
          </w:p>
          <w:p w14:paraId="400555FA" w14:textId="77777777" w:rsidR="00831B06" w:rsidRPr="00EF5447" w:rsidRDefault="00831B06" w:rsidP="00831B06">
            <w:pPr>
              <w:pStyle w:val="TAC"/>
              <w:rPr>
                <w:lang w:eastAsia="ja-JP"/>
              </w:rPr>
            </w:pPr>
            <w:r w:rsidRPr="00EF5447">
              <w:rPr>
                <w:lang w:eastAsia="ja-JP"/>
              </w:rPr>
              <w:t>DC_41A-42C_n257I</w:t>
            </w:r>
          </w:p>
          <w:p w14:paraId="27C02F30" w14:textId="77777777" w:rsidR="00831B06" w:rsidRPr="00EF5447" w:rsidRDefault="00831B06" w:rsidP="00831B06">
            <w:pPr>
              <w:pStyle w:val="TAC"/>
              <w:rPr>
                <w:lang w:eastAsia="ja-JP"/>
              </w:rPr>
            </w:pPr>
            <w:r w:rsidRPr="00EF5447">
              <w:rPr>
                <w:lang w:eastAsia="ja-JP"/>
              </w:rPr>
              <w:t>DC_41A-42C_n257J</w:t>
            </w:r>
          </w:p>
          <w:p w14:paraId="12DF1656" w14:textId="77777777" w:rsidR="00831B06" w:rsidRPr="00EF5447" w:rsidRDefault="00831B06" w:rsidP="00831B06">
            <w:pPr>
              <w:pStyle w:val="TAC"/>
              <w:rPr>
                <w:lang w:eastAsia="ja-JP"/>
              </w:rPr>
            </w:pPr>
            <w:r w:rsidRPr="00EF5447">
              <w:rPr>
                <w:lang w:eastAsia="ja-JP"/>
              </w:rPr>
              <w:t>DC_41A-42C_n257K</w:t>
            </w:r>
          </w:p>
          <w:p w14:paraId="1368A92D" w14:textId="77777777" w:rsidR="00831B06" w:rsidRPr="00EF5447" w:rsidRDefault="00831B06" w:rsidP="00831B06">
            <w:pPr>
              <w:pStyle w:val="TAC"/>
              <w:rPr>
                <w:lang w:eastAsia="ja-JP"/>
              </w:rPr>
            </w:pPr>
            <w:r w:rsidRPr="00EF5447">
              <w:rPr>
                <w:lang w:eastAsia="ja-JP"/>
              </w:rPr>
              <w:t>DC_41A-42C_n257L</w:t>
            </w:r>
          </w:p>
          <w:p w14:paraId="312EE536" w14:textId="77777777" w:rsidR="00831B06" w:rsidRPr="00EF5447" w:rsidRDefault="00831B06" w:rsidP="00831B06">
            <w:pPr>
              <w:pStyle w:val="TAC"/>
              <w:rPr>
                <w:noProof/>
                <w:lang w:eastAsia="zh-CN"/>
              </w:rPr>
            </w:pPr>
            <w:r w:rsidRPr="00EF5447">
              <w:rPr>
                <w:lang w:eastAsia="ja-JP"/>
              </w:rPr>
              <w:t>DC_41A-42C_n257M</w:t>
            </w:r>
          </w:p>
          <w:p w14:paraId="6F1C157E" w14:textId="77777777" w:rsidR="00831B06" w:rsidRPr="00EF5447" w:rsidRDefault="00831B06" w:rsidP="00831B06">
            <w:pPr>
              <w:pStyle w:val="TAC"/>
              <w:rPr>
                <w:noProof/>
                <w:lang w:eastAsia="zh-CN"/>
              </w:rPr>
            </w:pPr>
            <w:r w:rsidRPr="00EF5447">
              <w:rPr>
                <w:noProof/>
                <w:lang w:eastAsia="zh-CN"/>
              </w:rPr>
              <w:t>DC_41C-42A_n257A</w:t>
            </w:r>
          </w:p>
          <w:p w14:paraId="23716A8D" w14:textId="77777777" w:rsidR="00831B06" w:rsidRPr="00EF5447" w:rsidRDefault="00831B06" w:rsidP="00831B06">
            <w:pPr>
              <w:pStyle w:val="TAC"/>
              <w:rPr>
                <w:lang w:eastAsia="ja-JP"/>
              </w:rPr>
            </w:pPr>
            <w:r w:rsidRPr="00EF5447">
              <w:rPr>
                <w:lang w:eastAsia="ja-JP"/>
              </w:rPr>
              <w:t>DC_41C-42A_n257D</w:t>
            </w:r>
          </w:p>
          <w:p w14:paraId="51116CBA" w14:textId="77777777" w:rsidR="00831B06" w:rsidRPr="00EF5447" w:rsidRDefault="00831B06" w:rsidP="00831B06">
            <w:pPr>
              <w:pStyle w:val="TAC"/>
              <w:rPr>
                <w:lang w:eastAsia="ja-JP"/>
              </w:rPr>
            </w:pPr>
            <w:r w:rsidRPr="00EF5447">
              <w:rPr>
                <w:lang w:eastAsia="ja-JP"/>
              </w:rPr>
              <w:t>DC_41C-42A_n257E</w:t>
            </w:r>
          </w:p>
          <w:p w14:paraId="2484FCAE" w14:textId="77777777" w:rsidR="00831B06" w:rsidRPr="00EF5447" w:rsidRDefault="00831B06" w:rsidP="00831B06">
            <w:pPr>
              <w:pStyle w:val="TAC"/>
              <w:rPr>
                <w:lang w:eastAsia="ja-JP"/>
              </w:rPr>
            </w:pPr>
            <w:r w:rsidRPr="00EF5447">
              <w:rPr>
                <w:lang w:eastAsia="ja-JP"/>
              </w:rPr>
              <w:t>DC_41C-42A_n257F</w:t>
            </w:r>
          </w:p>
          <w:p w14:paraId="1CDE6246" w14:textId="77777777" w:rsidR="00831B06" w:rsidRPr="00EF5447" w:rsidRDefault="00831B06" w:rsidP="00831B06">
            <w:pPr>
              <w:pStyle w:val="TAC"/>
              <w:rPr>
                <w:lang w:eastAsia="ja-JP"/>
              </w:rPr>
            </w:pPr>
            <w:r w:rsidRPr="00EF5447">
              <w:rPr>
                <w:lang w:eastAsia="ja-JP"/>
              </w:rPr>
              <w:t>DC_41C-42A_n257G</w:t>
            </w:r>
          </w:p>
          <w:p w14:paraId="1A6CE0B6" w14:textId="77777777" w:rsidR="00831B06" w:rsidRPr="00EF5447" w:rsidRDefault="00831B06" w:rsidP="00831B06">
            <w:pPr>
              <w:pStyle w:val="TAC"/>
              <w:rPr>
                <w:lang w:eastAsia="ja-JP"/>
              </w:rPr>
            </w:pPr>
            <w:r w:rsidRPr="00EF5447">
              <w:rPr>
                <w:lang w:eastAsia="ja-JP"/>
              </w:rPr>
              <w:t>DC_41C-42A_n257H</w:t>
            </w:r>
          </w:p>
          <w:p w14:paraId="5DF57251" w14:textId="77777777" w:rsidR="00831B06" w:rsidRPr="00EF5447" w:rsidRDefault="00831B06" w:rsidP="00831B06">
            <w:pPr>
              <w:pStyle w:val="TAC"/>
              <w:rPr>
                <w:lang w:eastAsia="ja-JP"/>
              </w:rPr>
            </w:pPr>
            <w:r w:rsidRPr="00EF5447">
              <w:rPr>
                <w:lang w:eastAsia="ja-JP"/>
              </w:rPr>
              <w:t>DC_41C-42A_n257I</w:t>
            </w:r>
          </w:p>
          <w:p w14:paraId="2C2F8337" w14:textId="77777777" w:rsidR="00831B06" w:rsidRPr="00EF5447" w:rsidRDefault="00831B06" w:rsidP="00831B06">
            <w:pPr>
              <w:pStyle w:val="TAC"/>
              <w:rPr>
                <w:lang w:eastAsia="ja-JP"/>
              </w:rPr>
            </w:pPr>
            <w:r w:rsidRPr="00EF5447">
              <w:rPr>
                <w:lang w:eastAsia="ja-JP"/>
              </w:rPr>
              <w:t>DC_41C-42A_n257J</w:t>
            </w:r>
          </w:p>
          <w:p w14:paraId="35C99D23" w14:textId="77777777" w:rsidR="00831B06" w:rsidRPr="00EF5447" w:rsidRDefault="00831B06" w:rsidP="00831B06">
            <w:pPr>
              <w:pStyle w:val="TAC"/>
              <w:rPr>
                <w:lang w:eastAsia="ja-JP"/>
              </w:rPr>
            </w:pPr>
            <w:r w:rsidRPr="00EF5447">
              <w:rPr>
                <w:lang w:eastAsia="ja-JP"/>
              </w:rPr>
              <w:t>DC_41C-42A_n257K</w:t>
            </w:r>
          </w:p>
          <w:p w14:paraId="129E1E7C" w14:textId="77777777" w:rsidR="00831B06" w:rsidRPr="00EF5447" w:rsidRDefault="00831B06" w:rsidP="00831B06">
            <w:pPr>
              <w:pStyle w:val="TAC"/>
              <w:rPr>
                <w:lang w:eastAsia="ja-JP"/>
              </w:rPr>
            </w:pPr>
            <w:r w:rsidRPr="00EF5447">
              <w:rPr>
                <w:lang w:eastAsia="ja-JP"/>
              </w:rPr>
              <w:t>DC_41C-42A_n257L</w:t>
            </w:r>
          </w:p>
          <w:p w14:paraId="57043B8F" w14:textId="77777777" w:rsidR="00831B06" w:rsidRPr="00EF5447" w:rsidRDefault="00831B06" w:rsidP="00831B06">
            <w:pPr>
              <w:pStyle w:val="TAC"/>
              <w:rPr>
                <w:noProof/>
                <w:lang w:eastAsia="zh-CN"/>
              </w:rPr>
            </w:pPr>
            <w:r w:rsidRPr="00EF5447">
              <w:rPr>
                <w:lang w:eastAsia="ja-JP"/>
              </w:rPr>
              <w:t>DC_41C-42A_n257M</w:t>
            </w:r>
          </w:p>
          <w:p w14:paraId="586DC5D9" w14:textId="77777777" w:rsidR="00831B06" w:rsidRPr="00EF5447" w:rsidRDefault="00831B06" w:rsidP="00831B06">
            <w:pPr>
              <w:pStyle w:val="TAC"/>
              <w:rPr>
                <w:rFonts w:cs="Arial"/>
              </w:rPr>
            </w:pPr>
            <w:r w:rsidRPr="00EF5447">
              <w:rPr>
                <w:rFonts w:cs="Arial"/>
              </w:rPr>
              <w:t>DC_41C-42C_n257A</w:t>
            </w:r>
          </w:p>
          <w:p w14:paraId="064BFB10" w14:textId="77777777" w:rsidR="00831B06" w:rsidRPr="006E2D1D" w:rsidRDefault="00831B06" w:rsidP="00831B06">
            <w:pPr>
              <w:pStyle w:val="TAC"/>
              <w:rPr>
                <w:lang w:val="sv-FI" w:eastAsia="ja-JP"/>
              </w:rPr>
            </w:pPr>
            <w:r w:rsidRPr="006E2D1D">
              <w:rPr>
                <w:lang w:val="sv-FI" w:eastAsia="ja-JP"/>
              </w:rPr>
              <w:t>DC_41C-42C_n257D</w:t>
            </w:r>
          </w:p>
          <w:p w14:paraId="2BEB5780" w14:textId="77777777" w:rsidR="00831B06" w:rsidRPr="006E2D1D" w:rsidRDefault="00831B06" w:rsidP="00831B06">
            <w:pPr>
              <w:pStyle w:val="TAC"/>
              <w:rPr>
                <w:lang w:val="sv-FI" w:eastAsia="ja-JP"/>
              </w:rPr>
            </w:pPr>
            <w:r w:rsidRPr="006E2D1D">
              <w:rPr>
                <w:lang w:val="sv-FI" w:eastAsia="ja-JP"/>
              </w:rPr>
              <w:t>DC_41C-42C_n257E</w:t>
            </w:r>
          </w:p>
          <w:p w14:paraId="7E88964C" w14:textId="77777777" w:rsidR="00831B06" w:rsidRPr="006E2D1D" w:rsidRDefault="00831B06" w:rsidP="00831B06">
            <w:pPr>
              <w:pStyle w:val="TAC"/>
              <w:rPr>
                <w:lang w:val="sv-FI" w:eastAsia="ja-JP"/>
              </w:rPr>
            </w:pPr>
            <w:r w:rsidRPr="006E2D1D">
              <w:rPr>
                <w:lang w:val="sv-FI" w:eastAsia="ja-JP"/>
              </w:rPr>
              <w:t>DC_41C-42C_n257F</w:t>
            </w:r>
          </w:p>
          <w:p w14:paraId="58FAE8C7" w14:textId="77777777" w:rsidR="00831B06" w:rsidRPr="006E2D1D" w:rsidRDefault="00831B06" w:rsidP="00831B06">
            <w:pPr>
              <w:pStyle w:val="TAC"/>
              <w:rPr>
                <w:lang w:val="sv-FI" w:eastAsia="ja-JP"/>
              </w:rPr>
            </w:pPr>
            <w:r w:rsidRPr="006E2D1D">
              <w:rPr>
                <w:lang w:val="sv-FI" w:eastAsia="ja-JP"/>
              </w:rPr>
              <w:t>DC_41C-42C_n257G</w:t>
            </w:r>
          </w:p>
          <w:p w14:paraId="2CC10E35" w14:textId="77777777" w:rsidR="00831B06" w:rsidRPr="006E2D1D" w:rsidRDefault="00831B06" w:rsidP="00831B06">
            <w:pPr>
              <w:pStyle w:val="TAC"/>
              <w:rPr>
                <w:lang w:val="sv-FI" w:eastAsia="ja-JP"/>
              </w:rPr>
            </w:pPr>
            <w:r w:rsidRPr="006E2D1D">
              <w:rPr>
                <w:lang w:val="sv-FI" w:eastAsia="ja-JP"/>
              </w:rPr>
              <w:t>DC_41C-42C_n257H</w:t>
            </w:r>
          </w:p>
          <w:p w14:paraId="054AE106" w14:textId="77777777" w:rsidR="00831B06" w:rsidRPr="006E2D1D" w:rsidRDefault="00831B06" w:rsidP="00831B06">
            <w:pPr>
              <w:pStyle w:val="TAC"/>
              <w:rPr>
                <w:lang w:val="sv-FI" w:eastAsia="ja-JP"/>
              </w:rPr>
            </w:pPr>
            <w:r w:rsidRPr="006E2D1D">
              <w:rPr>
                <w:lang w:val="sv-FI" w:eastAsia="ja-JP"/>
              </w:rPr>
              <w:t>DC_41C-42C_n257I</w:t>
            </w:r>
          </w:p>
          <w:p w14:paraId="24A74786" w14:textId="77777777" w:rsidR="00831B06" w:rsidRPr="006E2D1D" w:rsidRDefault="00831B06" w:rsidP="00831B06">
            <w:pPr>
              <w:pStyle w:val="TAC"/>
              <w:rPr>
                <w:lang w:val="sv-FI" w:eastAsia="ja-JP"/>
              </w:rPr>
            </w:pPr>
            <w:r w:rsidRPr="006E2D1D">
              <w:rPr>
                <w:lang w:val="sv-FI" w:eastAsia="ja-JP"/>
              </w:rPr>
              <w:t>DC_41C-42C_n257J</w:t>
            </w:r>
          </w:p>
          <w:p w14:paraId="406F96D4" w14:textId="77777777" w:rsidR="00831B06" w:rsidRPr="006E2D1D" w:rsidRDefault="00831B06" w:rsidP="00831B06">
            <w:pPr>
              <w:pStyle w:val="TAC"/>
              <w:rPr>
                <w:lang w:val="sv-FI" w:eastAsia="ja-JP"/>
              </w:rPr>
            </w:pPr>
            <w:r w:rsidRPr="006E2D1D">
              <w:rPr>
                <w:lang w:val="sv-FI" w:eastAsia="ja-JP"/>
              </w:rPr>
              <w:t>DC_41C-42C_n257K</w:t>
            </w:r>
          </w:p>
          <w:p w14:paraId="13FA10DE" w14:textId="77777777" w:rsidR="00831B06" w:rsidRPr="00AB141C" w:rsidRDefault="00831B06" w:rsidP="00831B06">
            <w:pPr>
              <w:pStyle w:val="TAC"/>
              <w:rPr>
                <w:lang w:val="de-DE" w:eastAsia="ja-JP"/>
              </w:rPr>
            </w:pPr>
            <w:r w:rsidRPr="00AB141C">
              <w:rPr>
                <w:lang w:val="de-DE" w:eastAsia="ja-JP"/>
              </w:rPr>
              <w:t>DC_41C-42C_n257L</w:t>
            </w:r>
          </w:p>
          <w:p w14:paraId="7B65E3EB" w14:textId="77777777" w:rsidR="00831B06" w:rsidRPr="00AB141C" w:rsidRDefault="00831B06" w:rsidP="00831B06">
            <w:pPr>
              <w:pStyle w:val="TAC"/>
              <w:rPr>
                <w:noProof/>
                <w:lang w:val="de-DE" w:eastAsia="zh-CN"/>
              </w:rPr>
            </w:pPr>
            <w:r w:rsidRPr="00AB141C">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E5B552" w14:textId="77777777" w:rsidR="00831B06" w:rsidRPr="00EF5447" w:rsidRDefault="00831B06" w:rsidP="00831B06">
            <w:pPr>
              <w:pStyle w:val="TAC"/>
              <w:rPr>
                <w:noProof/>
                <w:lang w:eastAsia="zh-CN"/>
              </w:rPr>
            </w:pPr>
            <w:r w:rsidRPr="00EF5447">
              <w:rPr>
                <w:noProof/>
                <w:lang w:eastAsia="zh-CN"/>
              </w:rPr>
              <w:t>DC_41A_n257A</w:t>
            </w:r>
          </w:p>
          <w:p w14:paraId="1D69C383" w14:textId="77777777" w:rsidR="00831B06" w:rsidRPr="00EF5447" w:rsidRDefault="00831B06" w:rsidP="00831B06">
            <w:pPr>
              <w:pStyle w:val="TAC"/>
              <w:rPr>
                <w:noProof/>
                <w:lang w:eastAsia="zh-CN"/>
              </w:rPr>
            </w:pPr>
            <w:r w:rsidRPr="00EF5447">
              <w:rPr>
                <w:noProof/>
                <w:lang w:eastAsia="zh-CN"/>
              </w:rPr>
              <w:t>DC_41A_n257G</w:t>
            </w:r>
          </w:p>
          <w:p w14:paraId="7D7E3F52" w14:textId="77777777" w:rsidR="00831B06" w:rsidRPr="00EF5447" w:rsidRDefault="00831B06" w:rsidP="00831B06">
            <w:pPr>
              <w:pStyle w:val="TAC"/>
              <w:rPr>
                <w:noProof/>
                <w:lang w:eastAsia="zh-CN"/>
              </w:rPr>
            </w:pPr>
            <w:r w:rsidRPr="00EF5447">
              <w:rPr>
                <w:noProof/>
                <w:lang w:eastAsia="zh-CN"/>
              </w:rPr>
              <w:t>DC_41A_n257H</w:t>
            </w:r>
          </w:p>
          <w:p w14:paraId="6F50189C" w14:textId="77777777" w:rsidR="00831B06" w:rsidRPr="00EF5447" w:rsidRDefault="00831B06" w:rsidP="00831B06">
            <w:pPr>
              <w:pStyle w:val="TAC"/>
              <w:rPr>
                <w:noProof/>
                <w:lang w:eastAsia="zh-CN"/>
              </w:rPr>
            </w:pPr>
            <w:r w:rsidRPr="00EF5447">
              <w:rPr>
                <w:noProof/>
                <w:lang w:eastAsia="zh-CN"/>
              </w:rPr>
              <w:t>DC_41A_n257I</w:t>
            </w:r>
          </w:p>
          <w:p w14:paraId="6ECD0132" w14:textId="77777777" w:rsidR="00831B06" w:rsidRPr="00EF5447" w:rsidRDefault="00831B06" w:rsidP="00831B06">
            <w:pPr>
              <w:pStyle w:val="TAC"/>
              <w:rPr>
                <w:noProof/>
                <w:lang w:eastAsia="zh-CN"/>
              </w:rPr>
            </w:pPr>
            <w:r w:rsidRPr="00EF5447">
              <w:rPr>
                <w:noProof/>
                <w:lang w:eastAsia="zh-CN"/>
              </w:rPr>
              <w:t>DC_41C_n257A</w:t>
            </w:r>
          </w:p>
          <w:p w14:paraId="49B3C3FD" w14:textId="77777777" w:rsidR="00831B06" w:rsidRPr="00EF5447" w:rsidRDefault="00831B06" w:rsidP="00831B06">
            <w:pPr>
              <w:pStyle w:val="TAC"/>
              <w:rPr>
                <w:noProof/>
                <w:lang w:eastAsia="zh-CN"/>
              </w:rPr>
            </w:pPr>
            <w:r w:rsidRPr="00EF5447">
              <w:rPr>
                <w:noProof/>
                <w:lang w:eastAsia="zh-CN"/>
              </w:rPr>
              <w:t>DC_41C_n257G</w:t>
            </w:r>
          </w:p>
          <w:p w14:paraId="10729F40" w14:textId="77777777" w:rsidR="00831B06" w:rsidRPr="00EF5447" w:rsidRDefault="00831B06" w:rsidP="00831B06">
            <w:pPr>
              <w:pStyle w:val="TAC"/>
              <w:rPr>
                <w:noProof/>
                <w:lang w:eastAsia="zh-CN"/>
              </w:rPr>
            </w:pPr>
            <w:r w:rsidRPr="00EF5447">
              <w:rPr>
                <w:noProof/>
                <w:lang w:eastAsia="zh-CN"/>
              </w:rPr>
              <w:t>DC_41C_n257H</w:t>
            </w:r>
          </w:p>
          <w:p w14:paraId="185401AA" w14:textId="77777777" w:rsidR="00831B06" w:rsidRPr="00EF5447" w:rsidRDefault="00831B06" w:rsidP="00831B06">
            <w:pPr>
              <w:pStyle w:val="TAC"/>
              <w:rPr>
                <w:noProof/>
                <w:lang w:eastAsia="zh-CN"/>
              </w:rPr>
            </w:pPr>
            <w:r w:rsidRPr="00EF5447">
              <w:rPr>
                <w:noProof/>
                <w:lang w:eastAsia="zh-CN"/>
              </w:rPr>
              <w:t>DC_41C_n257I</w:t>
            </w:r>
          </w:p>
          <w:p w14:paraId="69D09F10" w14:textId="77777777" w:rsidR="00831B06" w:rsidRPr="00EF5447" w:rsidRDefault="00831B06" w:rsidP="00831B06">
            <w:pPr>
              <w:pStyle w:val="TAC"/>
              <w:rPr>
                <w:noProof/>
                <w:lang w:eastAsia="zh-CN"/>
              </w:rPr>
            </w:pPr>
            <w:r w:rsidRPr="00EF5447">
              <w:rPr>
                <w:noProof/>
                <w:lang w:eastAsia="zh-CN"/>
              </w:rPr>
              <w:t>DC_42A_n257A</w:t>
            </w:r>
          </w:p>
          <w:p w14:paraId="03730D85" w14:textId="77777777" w:rsidR="00831B06" w:rsidRPr="00EF5447" w:rsidRDefault="00831B06" w:rsidP="00831B06">
            <w:pPr>
              <w:pStyle w:val="TAC"/>
              <w:rPr>
                <w:noProof/>
                <w:lang w:eastAsia="zh-CN"/>
              </w:rPr>
            </w:pPr>
            <w:r w:rsidRPr="00EF5447">
              <w:rPr>
                <w:noProof/>
                <w:lang w:eastAsia="zh-CN"/>
              </w:rPr>
              <w:t>DC_42A_n257G</w:t>
            </w:r>
          </w:p>
          <w:p w14:paraId="6FDA5F96" w14:textId="77777777" w:rsidR="00831B06" w:rsidRPr="00EF5447" w:rsidRDefault="00831B06" w:rsidP="00831B06">
            <w:pPr>
              <w:pStyle w:val="TAC"/>
              <w:rPr>
                <w:noProof/>
                <w:lang w:eastAsia="zh-CN"/>
              </w:rPr>
            </w:pPr>
            <w:r w:rsidRPr="00EF5447">
              <w:rPr>
                <w:noProof/>
                <w:lang w:eastAsia="zh-CN"/>
              </w:rPr>
              <w:t>DC_42A_n257H</w:t>
            </w:r>
          </w:p>
          <w:p w14:paraId="2791E725" w14:textId="77777777" w:rsidR="00831B06" w:rsidRPr="00EF5447" w:rsidRDefault="00831B06" w:rsidP="00831B06">
            <w:pPr>
              <w:pStyle w:val="TAC"/>
              <w:rPr>
                <w:noProof/>
                <w:lang w:eastAsia="zh-CN"/>
              </w:rPr>
            </w:pPr>
            <w:r w:rsidRPr="00EF5447">
              <w:rPr>
                <w:noProof/>
                <w:lang w:eastAsia="zh-CN"/>
              </w:rPr>
              <w:t>DC_42A_n257I</w:t>
            </w:r>
          </w:p>
          <w:p w14:paraId="235D2E6A" w14:textId="77777777" w:rsidR="00831B06" w:rsidRPr="00EF5447" w:rsidRDefault="00831B06" w:rsidP="00831B06">
            <w:pPr>
              <w:pStyle w:val="TAC"/>
              <w:rPr>
                <w:noProof/>
                <w:lang w:eastAsia="zh-CN"/>
              </w:rPr>
            </w:pPr>
            <w:r w:rsidRPr="00EF5447">
              <w:rPr>
                <w:noProof/>
                <w:lang w:eastAsia="zh-CN"/>
              </w:rPr>
              <w:t>DC_42C_n257A</w:t>
            </w:r>
          </w:p>
          <w:p w14:paraId="48CA6648" w14:textId="77777777" w:rsidR="00831B06" w:rsidRPr="00EF5447" w:rsidRDefault="00831B06" w:rsidP="00831B06">
            <w:pPr>
              <w:pStyle w:val="TAC"/>
              <w:rPr>
                <w:noProof/>
                <w:lang w:eastAsia="zh-CN"/>
              </w:rPr>
            </w:pPr>
            <w:r w:rsidRPr="00EF5447">
              <w:rPr>
                <w:noProof/>
                <w:lang w:eastAsia="zh-CN"/>
              </w:rPr>
              <w:t>DC_42C_n257G</w:t>
            </w:r>
          </w:p>
          <w:p w14:paraId="17C2C6D4" w14:textId="77777777" w:rsidR="00831B06" w:rsidRPr="00EF5447" w:rsidRDefault="00831B06" w:rsidP="00831B06">
            <w:pPr>
              <w:pStyle w:val="TAC"/>
              <w:rPr>
                <w:noProof/>
                <w:lang w:eastAsia="zh-CN"/>
              </w:rPr>
            </w:pPr>
            <w:r w:rsidRPr="00EF5447">
              <w:rPr>
                <w:noProof/>
                <w:lang w:eastAsia="zh-CN"/>
              </w:rPr>
              <w:t>DC_42C_n257H</w:t>
            </w:r>
          </w:p>
          <w:p w14:paraId="2652715C" w14:textId="77777777" w:rsidR="00831B06" w:rsidRPr="00EF5447" w:rsidRDefault="00831B06" w:rsidP="00831B06">
            <w:pPr>
              <w:pStyle w:val="TAC"/>
              <w:rPr>
                <w:noProof/>
                <w:lang w:eastAsia="zh-CN"/>
              </w:rPr>
            </w:pPr>
            <w:r w:rsidRPr="00EF5447">
              <w:rPr>
                <w:noProof/>
                <w:lang w:eastAsia="zh-CN"/>
              </w:rPr>
              <w:t>DC_42C_n257I</w:t>
            </w:r>
          </w:p>
        </w:tc>
      </w:tr>
      <w:tr w:rsidR="00831B06" w:rsidRPr="00EF5447" w14:paraId="41309F6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605F4" w14:textId="77777777" w:rsidR="00831B06" w:rsidRPr="00EF5447" w:rsidRDefault="00831B06" w:rsidP="00831B06">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35EF1977" w14:textId="77777777" w:rsidR="00831B06" w:rsidRPr="00EF5447" w:rsidRDefault="00831B06" w:rsidP="00831B06">
            <w:pPr>
              <w:pStyle w:val="TAC"/>
              <w:rPr>
                <w:rFonts w:eastAsia="PMingLiU"/>
                <w:lang w:eastAsia="zh-TW"/>
              </w:rPr>
            </w:pPr>
            <w:r w:rsidRPr="00EF5447">
              <w:rPr>
                <w:rFonts w:eastAsia="PMingLiU"/>
                <w:lang w:eastAsia="zh-TW"/>
              </w:rPr>
              <w:t>DC_46C-48A_n260A</w:t>
            </w:r>
          </w:p>
          <w:p w14:paraId="30B0AA12" w14:textId="77777777" w:rsidR="00831B06" w:rsidRPr="00EF5447" w:rsidRDefault="00831B06" w:rsidP="00831B06">
            <w:pPr>
              <w:pStyle w:val="TAC"/>
              <w:rPr>
                <w:rFonts w:eastAsia="PMingLiU"/>
                <w:lang w:eastAsia="zh-TW"/>
              </w:rPr>
            </w:pPr>
            <w:r w:rsidRPr="00EF5447">
              <w:rPr>
                <w:rFonts w:eastAsia="PMingLiU"/>
                <w:lang w:eastAsia="zh-TW"/>
              </w:rPr>
              <w:t>DC_46D-48A_n260A</w:t>
            </w:r>
          </w:p>
          <w:p w14:paraId="04794517" w14:textId="77777777" w:rsidR="00831B06" w:rsidRPr="00EF5447" w:rsidRDefault="00831B06" w:rsidP="00831B06">
            <w:pPr>
              <w:pStyle w:val="TAC"/>
              <w:rPr>
                <w:rFonts w:eastAsia="PMingLiU"/>
                <w:lang w:eastAsia="zh-TW"/>
              </w:rPr>
            </w:pPr>
            <w:r w:rsidRPr="00EF5447">
              <w:rPr>
                <w:rFonts w:eastAsia="PMingLiU"/>
                <w:lang w:eastAsia="zh-TW"/>
              </w:rPr>
              <w:t>DC_46A-48C_n260A</w:t>
            </w:r>
          </w:p>
          <w:p w14:paraId="3B5C40F2" w14:textId="77777777" w:rsidR="00831B06" w:rsidRPr="00EF5447" w:rsidRDefault="00831B06" w:rsidP="00831B06">
            <w:pPr>
              <w:pStyle w:val="TAC"/>
              <w:rPr>
                <w:rFonts w:eastAsia="PMingLiU"/>
                <w:lang w:eastAsia="zh-TW"/>
              </w:rPr>
            </w:pPr>
            <w:r w:rsidRPr="00EF5447">
              <w:rPr>
                <w:rFonts w:eastAsia="PMingLiU"/>
                <w:lang w:eastAsia="zh-TW"/>
              </w:rPr>
              <w:t>DC_46A-48D_n260A</w:t>
            </w:r>
          </w:p>
          <w:p w14:paraId="5D346997" w14:textId="77777777" w:rsidR="00831B06" w:rsidRPr="00EF5447" w:rsidRDefault="00831B06" w:rsidP="00831B06">
            <w:pPr>
              <w:pStyle w:val="TAC"/>
              <w:rPr>
                <w:rFonts w:eastAsia="PMingLiU"/>
                <w:lang w:eastAsia="zh-TW"/>
              </w:rPr>
            </w:pPr>
            <w:r w:rsidRPr="00EF5447">
              <w:rPr>
                <w:rFonts w:eastAsia="PMingLiU"/>
                <w:lang w:eastAsia="zh-TW"/>
              </w:rPr>
              <w:t>DC_46C-48C_n260A</w:t>
            </w:r>
          </w:p>
          <w:p w14:paraId="3EC3B25A" w14:textId="77777777" w:rsidR="00831B06" w:rsidRPr="00EF5447" w:rsidRDefault="00831B06" w:rsidP="00831B06">
            <w:pPr>
              <w:pStyle w:val="TAC"/>
              <w:rPr>
                <w:rFonts w:eastAsia="PMingLiU"/>
                <w:lang w:eastAsia="zh-TW"/>
              </w:rPr>
            </w:pPr>
            <w:r w:rsidRPr="00EF5447">
              <w:rPr>
                <w:rFonts w:eastAsia="PMingLiU"/>
                <w:lang w:eastAsia="zh-TW"/>
              </w:rPr>
              <w:t>DC_46C-48D_n260A</w:t>
            </w:r>
          </w:p>
          <w:p w14:paraId="749E0122" w14:textId="77777777" w:rsidR="00831B06" w:rsidRPr="00EF5447" w:rsidRDefault="00831B06" w:rsidP="00831B06">
            <w:pPr>
              <w:pStyle w:val="TAC"/>
              <w:rPr>
                <w:rFonts w:eastAsia="PMingLiU"/>
                <w:lang w:eastAsia="zh-TW"/>
              </w:rPr>
            </w:pPr>
            <w:r w:rsidRPr="00EF5447">
              <w:rPr>
                <w:rFonts w:eastAsia="PMingLiU"/>
                <w:lang w:eastAsia="zh-TW"/>
              </w:rPr>
              <w:t>DC_46D-48C_n260A</w:t>
            </w:r>
          </w:p>
          <w:p w14:paraId="6C9E5868" w14:textId="77777777" w:rsidR="00831B06" w:rsidRPr="00EF5447" w:rsidRDefault="00831B06" w:rsidP="00831B06">
            <w:pPr>
              <w:pStyle w:val="TAC"/>
              <w:rPr>
                <w:rFonts w:eastAsia="PMingLiU"/>
                <w:lang w:eastAsia="zh-TW"/>
              </w:rPr>
            </w:pPr>
            <w:r w:rsidRPr="00EF5447">
              <w:rPr>
                <w:rFonts w:eastAsia="PMingLiU"/>
                <w:lang w:eastAsia="zh-TW"/>
              </w:rPr>
              <w:t>DC_46D-48D_n260A</w:t>
            </w:r>
          </w:p>
          <w:p w14:paraId="11B26CB8"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_46A-48A_n260(2A)</w:t>
            </w:r>
          </w:p>
          <w:p w14:paraId="050187B8" w14:textId="77777777" w:rsidR="00831B06" w:rsidRPr="00EF5447" w:rsidRDefault="00831B06" w:rsidP="00831B06">
            <w:pPr>
              <w:pStyle w:val="TAC"/>
              <w:rPr>
                <w:rFonts w:eastAsia="PMingLiU"/>
                <w:lang w:eastAsia="zh-TW"/>
              </w:rPr>
            </w:pPr>
            <w:r w:rsidRPr="00EF5447">
              <w:rPr>
                <w:rFonts w:eastAsia="PMingLiU"/>
                <w:lang w:eastAsia="zh-TW"/>
              </w:rPr>
              <w:t>DC_46C-48A_n260(2A)</w:t>
            </w:r>
          </w:p>
          <w:p w14:paraId="26C04C27" w14:textId="77777777" w:rsidR="00831B06" w:rsidRPr="00EF5447" w:rsidRDefault="00831B06" w:rsidP="00831B06">
            <w:pPr>
              <w:pStyle w:val="TAC"/>
              <w:rPr>
                <w:rFonts w:eastAsia="PMingLiU"/>
                <w:lang w:eastAsia="zh-TW"/>
              </w:rPr>
            </w:pPr>
            <w:r w:rsidRPr="00EF5447">
              <w:rPr>
                <w:rFonts w:eastAsia="PMingLiU"/>
                <w:lang w:eastAsia="zh-TW"/>
              </w:rPr>
              <w:t>DC_46D-48A_n260(2A)</w:t>
            </w:r>
          </w:p>
          <w:p w14:paraId="3A363163" w14:textId="77777777" w:rsidR="00831B06" w:rsidRPr="00EF5447" w:rsidRDefault="00831B06" w:rsidP="00831B06">
            <w:pPr>
              <w:pStyle w:val="TAC"/>
              <w:rPr>
                <w:rFonts w:eastAsia="PMingLiU"/>
                <w:lang w:eastAsia="zh-TW"/>
              </w:rPr>
            </w:pPr>
            <w:r w:rsidRPr="00EF5447">
              <w:rPr>
                <w:rFonts w:eastAsia="PMingLiU"/>
                <w:lang w:eastAsia="zh-TW"/>
              </w:rPr>
              <w:t>DC_46A-48C_n260(2A)</w:t>
            </w:r>
          </w:p>
          <w:p w14:paraId="4C1165CD" w14:textId="77777777" w:rsidR="00831B06" w:rsidRPr="00EF5447" w:rsidRDefault="00831B06" w:rsidP="00831B06">
            <w:pPr>
              <w:pStyle w:val="TAC"/>
              <w:rPr>
                <w:rFonts w:eastAsia="PMingLiU"/>
                <w:lang w:eastAsia="zh-TW"/>
              </w:rPr>
            </w:pPr>
            <w:r w:rsidRPr="00EF5447">
              <w:rPr>
                <w:rFonts w:eastAsia="PMingLiU"/>
                <w:lang w:eastAsia="zh-TW"/>
              </w:rPr>
              <w:t>DC_46A-48D_n260(2A)</w:t>
            </w:r>
          </w:p>
          <w:p w14:paraId="527B4436" w14:textId="77777777" w:rsidR="00831B06" w:rsidRPr="00EF5447" w:rsidRDefault="00831B06" w:rsidP="00831B06">
            <w:pPr>
              <w:pStyle w:val="TAC"/>
              <w:rPr>
                <w:rFonts w:eastAsia="PMingLiU"/>
                <w:lang w:eastAsia="zh-TW"/>
              </w:rPr>
            </w:pPr>
            <w:r w:rsidRPr="00EF5447">
              <w:rPr>
                <w:rFonts w:eastAsia="PMingLiU"/>
                <w:lang w:eastAsia="zh-TW"/>
              </w:rPr>
              <w:t>DC_46C-48C_n260(2A)</w:t>
            </w:r>
          </w:p>
          <w:p w14:paraId="5DF4A42E" w14:textId="77777777" w:rsidR="00831B06" w:rsidRPr="00EF5447" w:rsidRDefault="00831B06" w:rsidP="00831B06">
            <w:pPr>
              <w:pStyle w:val="TAC"/>
              <w:rPr>
                <w:rFonts w:eastAsia="PMingLiU"/>
                <w:lang w:eastAsia="zh-TW"/>
              </w:rPr>
            </w:pPr>
            <w:r w:rsidRPr="00EF5447">
              <w:rPr>
                <w:rFonts w:eastAsia="PMingLiU"/>
                <w:lang w:eastAsia="zh-TW"/>
              </w:rPr>
              <w:t>DC_46C-48D_n260(2A)</w:t>
            </w:r>
          </w:p>
          <w:p w14:paraId="0D4B6D61" w14:textId="77777777" w:rsidR="00831B06" w:rsidRPr="00EF5447" w:rsidRDefault="00831B06" w:rsidP="00831B06">
            <w:pPr>
              <w:pStyle w:val="TAC"/>
              <w:rPr>
                <w:rFonts w:eastAsia="PMingLiU"/>
                <w:lang w:eastAsia="zh-TW"/>
              </w:rPr>
            </w:pPr>
            <w:r w:rsidRPr="00EF5447">
              <w:rPr>
                <w:rFonts w:eastAsia="PMingLiU"/>
                <w:lang w:eastAsia="zh-TW"/>
              </w:rPr>
              <w:t>DC_46D-48C_n260(2A)</w:t>
            </w:r>
          </w:p>
          <w:p w14:paraId="21AFCE99" w14:textId="77777777" w:rsidR="00831B06" w:rsidRPr="00EF5447" w:rsidRDefault="00831B06" w:rsidP="00831B06">
            <w:pPr>
              <w:pStyle w:val="TAC"/>
              <w:rPr>
                <w:rFonts w:eastAsia="PMingLiU"/>
                <w:lang w:eastAsia="zh-TW"/>
              </w:rPr>
            </w:pPr>
            <w:r w:rsidRPr="00EF5447">
              <w:rPr>
                <w:rFonts w:eastAsia="PMingLiU"/>
                <w:lang w:eastAsia="zh-TW"/>
              </w:rPr>
              <w:t>DC_46D-48D_n260(2A)</w:t>
            </w:r>
          </w:p>
          <w:p w14:paraId="70958B70"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_46A-48A_n260(3A)</w:t>
            </w:r>
          </w:p>
          <w:p w14:paraId="341328F2" w14:textId="77777777" w:rsidR="00831B06" w:rsidRPr="00EF5447" w:rsidRDefault="00831B06" w:rsidP="00831B06">
            <w:pPr>
              <w:pStyle w:val="TAC"/>
              <w:rPr>
                <w:rFonts w:eastAsia="PMingLiU"/>
                <w:lang w:eastAsia="zh-TW"/>
              </w:rPr>
            </w:pPr>
            <w:r w:rsidRPr="00EF5447">
              <w:rPr>
                <w:rFonts w:eastAsia="PMingLiU"/>
                <w:lang w:eastAsia="zh-TW"/>
              </w:rPr>
              <w:t>DC_46C-48A_n260(3A)</w:t>
            </w:r>
          </w:p>
          <w:p w14:paraId="5E169D0F" w14:textId="77777777" w:rsidR="00831B06" w:rsidRPr="00EF5447" w:rsidRDefault="00831B06" w:rsidP="00831B06">
            <w:pPr>
              <w:pStyle w:val="TAC"/>
              <w:rPr>
                <w:rFonts w:eastAsia="PMingLiU"/>
                <w:lang w:eastAsia="zh-TW"/>
              </w:rPr>
            </w:pPr>
            <w:r w:rsidRPr="00EF5447">
              <w:rPr>
                <w:rFonts w:eastAsia="PMingLiU"/>
                <w:lang w:eastAsia="zh-TW"/>
              </w:rPr>
              <w:t>DC_46D-48A_n260(3A)</w:t>
            </w:r>
          </w:p>
          <w:p w14:paraId="24943DCA" w14:textId="77777777" w:rsidR="00831B06" w:rsidRPr="00EF5447" w:rsidRDefault="00831B06" w:rsidP="00831B06">
            <w:pPr>
              <w:pStyle w:val="TAC"/>
              <w:rPr>
                <w:rFonts w:eastAsia="PMingLiU"/>
                <w:lang w:eastAsia="zh-TW"/>
              </w:rPr>
            </w:pPr>
            <w:r w:rsidRPr="00EF5447">
              <w:rPr>
                <w:rFonts w:eastAsia="PMingLiU"/>
                <w:lang w:eastAsia="zh-TW"/>
              </w:rPr>
              <w:t>DC_46A-48C_n260(3A)</w:t>
            </w:r>
          </w:p>
          <w:p w14:paraId="66133317" w14:textId="77777777" w:rsidR="00831B06" w:rsidRPr="00EF5447" w:rsidRDefault="00831B06" w:rsidP="00831B06">
            <w:pPr>
              <w:pStyle w:val="TAC"/>
              <w:rPr>
                <w:rFonts w:eastAsia="PMingLiU"/>
                <w:lang w:eastAsia="zh-TW"/>
              </w:rPr>
            </w:pPr>
            <w:r w:rsidRPr="00EF5447">
              <w:rPr>
                <w:rFonts w:eastAsia="PMingLiU"/>
                <w:lang w:eastAsia="zh-TW"/>
              </w:rPr>
              <w:t>DC_46A-48D_n260(3A)</w:t>
            </w:r>
          </w:p>
          <w:p w14:paraId="099BE8DA" w14:textId="77777777" w:rsidR="00831B06" w:rsidRPr="00EF5447" w:rsidRDefault="00831B06" w:rsidP="00831B06">
            <w:pPr>
              <w:pStyle w:val="TAC"/>
              <w:rPr>
                <w:rFonts w:eastAsia="PMingLiU"/>
                <w:lang w:eastAsia="zh-TW"/>
              </w:rPr>
            </w:pPr>
            <w:r w:rsidRPr="00EF5447">
              <w:rPr>
                <w:rFonts w:eastAsia="PMingLiU"/>
                <w:lang w:eastAsia="zh-TW"/>
              </w:rPr>
              <w:t>DC_46C-48C_n260(3A)</w:t>
            </w:r>
          </w:p>
          <w:p w14:paraId="3D40B176" w14:textId="77777777" w:rsidR="00831B06" w:rsidRPr="00EF5447" w:rsidRDefault="00831B06" w:rsidP="00831B06">
            <w:pPr>
              <w:pStyle w:val="TAC"/>
              <w:rPr>
                <w:rFonts w:eastAsia="PMingLiU"/>
                <w:lang w:eastAsia="zh-TW"/>
              </w:rPr>
            </w:pPr>
            <w:r w:rsidRPr="00EF5447">
              <w:rPr>
                <w:rFonts w:eastAsia="PMingLiU"/>
                <w:lang w:eastAsia="zh-TW"/>
              </w:rPr>
              <w:t>DC_46C-48D_n260(3A)</w:t>
            </w:r>
          </w:p>
          <w:p w14:paraId="75E4D388" w14:textId="77777777" w:rsidR="00831B06" w:rsidRPr="00EF5447" w:rsidRDefault="00831B06" w:rsidP="00831B06">
            <w:pPr>
              <w:pStyle w:val="TAC"/>
              <w:rPr>
                <w:rFonts w:eastAsia="PMingLiU"/>
                <w:lang w:eastAsia="zh-TW"/>
              </w:rPr>
            </w:pPr>
            <w:r w:rsidRPr="00EF5447">
              <w:rPr>
                <w:rFonts w:eastAsia="PMingLiU"/>
                <w:lang w:eastAsia="zh-TW"/>
              </w:rPr>
              <w:t>DC_46D-48C_n260(3A)</w:t>
            </w:r>
          </w:p>
          <w:p w14:paraId="6693F62D" w14:textId="77777777" w:rsidR="00831B06" w:rsidRPr="00EF5447" w:rsidRDefault="00831B06" w:rsidP="00831B06">
            <w:pPr>
              <w:pStyle w:val="TAC"/>
              <w:rPr>
                <w:rFonts w:eastAsia="PMingLiU"/>
                <w:lang w:eastAsia="zh-TW"/>
              </w:rPr>
            </w:pPr>
            <w:r w:rsidRPr="00EF5447">
              <w:rPr>
                <w:rFonts w:eastAsia="PMingLiU"/>
                <w:lang w:eastAsia="zh-TW"/>
              </w:rPr>
              <w:t>DC_46D-48D_n260(3A)</w:t>
            </w:r>
          </w:p>
          <w:p w14:paraId="5557FA3B"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_46A-48A_n260(4A)</w:t>
            </w:r>
          </w:p>
          <w:p w14:paraId="2B279A21" w14:textId="77777777" w:rsidR="00831B06" w:rsidRPr="00EF5447" w:rsidRDefault="00831B06" w:rsidP="00831B06">
            <w:pPr>
              <w:pStyle w:val="TAC"/>
              <w:rPr>
                <w:rFonts w:eastAsia="PMingLiU"/>
                <w:lang w:eastAsia="zh-TW"/>
              </w:rPr>
            </w:pPr>
            <w:r w:rsidRPr="00EF5447">
              <w:rPr>
                <w:rFonts w:eastAsia="PMingLiU"/>
                <w:lang w:eastAsia="zh-TW"/>
              </w:rPr>
              <w:t>DC_46C-48A_n260(4A)</w:t>
            </w:r>
          </w:p>
          <w:p w14:paraId="29509EA9" w14:textId="77777777" w:rsidR="00831B06" w:rsidRPr="00EF5447" w:rsidRDefault="00831B06" w:rsidP="00831B06">
            <w:pPr>
              <w:pStyle w:val="TAC"/>
              <w:rPr>
                <w:rFonts w:eastAsia="PMingLiU"/>
                <w:lang w:eastAsia="zh-TW"/>
              </w:rPr>
            </w:pPr>
            <w:r w:rsidRPr="00EF5447">
              <w:rPr>
                <w:rFonts w:eastAsia="PMingLiU"/>
                <w:lang w:eastAsia="zh-TW"/>
              </w:rPr>
              <w:t>DC_46D-48A_n260(4A)</w:t>
            </w:r>
          </w:p>
          <w:p w14:paraId="14E3757D" w14:textId="77777777" w:rsidR="00831B06" w:rsidRPr="00EF5447" w:rsidRDefault="00831B06" w:rsidP="00831B06">
            <w:pPr>
              <w:pStyle w:val="TAC"/>
              <w:rPr>
                <w:rFonts w:eastAsia="PMingLiU"/>
                <w:lang w:eastAsia="zh-TW"/>
              </w:rPr>
            </w:pPr>
            <w:r w:rsidRPr="00EF5447">
              <w:rPr>
                <w:rFonts w:eastAsia="PMingLiU"/>
                <w:lang w:eastAsia="zh-TW"/>
              </w:rPr>
              <w:t>DC_46A-48C_n260(4A)</w:t>
            </w:r>
          </w:p>
          <w:p w14:paraId="751F09CF" w14:textId="77777777" w:rsidR="00831B06" w:rsidRPr="00EF5447" w:rsidRDefault="00831B06" w:rsidP="00831B06">
            <w:pPr>
              <w:pStyle w:val="TAC"/>
              <w:rPr>
                <w:rFonts w:eastAsia="PMingLiU"/>
                <w:lang w:eastAsia="zh-TW"/>
              </w:rPr>
            </w:pPr>
            <w:r w:rsidRPr="00EF5447">
              <w:rPr>
                <w:rFonts w:eastAsia="PMingLiU"/>
                <w:lang w:eastAsia="zh-TW"/>
              </w:rPr>
              <w:t>DC_46A-48D_n260(4A)</w:t>
            </w:r>
          </w:p>
          <w:p w14:paraId="42C83C64" w14:textId="77777777" w:rsidR="00831B06" w:rsidRPr="00EF5447" w:rsidRDefault="00831B06" w:rsidP="00831B06">
            <w:pPr>
              <w:pStyle w:val="TAC"/>
              <w:rPr>
                <w:rFonts w:eastAsia="PMingLiU"/>
                <w:lang w:eastAsia="zh-TW"/>
              </w:rPr>
            </w:pPr>
            <w:r w:rsidRPr="00EF5447">
              <w:rPr>
                <w:rFonts w:eastAsia="PMingLiU"/>
                <w:lang w:eastAsia="zh-TW"/>
              </w:rPr>
              <w:t>DC_46C-48C_n260(4A)</w:t>
            </w:r>
          </w:p>
          <w:p w14:paraId="16C19B47" w14:textId="77777777" w:rsidR="00831B06" w:rsidRPr="00EF5447" w:rsidRDefault="00831B06" w:rsidP="00831B06">
            <w:pPr>
              <w:pStyle w:val="TAC"/>
              <w:rPr>
                <w:rFonts w:eastAsia="PMingLiU"/>
                <w:lang w:eastAsia="zh-TW"/>
              </w:rPr>
            </w:pPr>
            <w:r w:rsidRPr="00EF5447">
              <w:rPr>
                <w:rFonts w:eastAsia="PMingLiU"/>
                <w:lang w:eastAsia="zh-TW"/>
              </w:rPr>
              <w:t>DC_46C-48D_n260(4A)</w:t>
            </w:r>
          </w:p>
          <w:p w14:paraId="1C6EA932" w14:textId="77777777" w:rsidR="00831B06" w:rsidRPr="00EF5447" w:rsidRDefault="00831B06" w:rsidP="00831B06">
            <w:pPr>
              <w:pStyle w:val="TAC"/>
              <w:rPr>
                <w:rFonts w:eastAsia="PMingLiU"/>
                <w:lang w:eastAsia="zh-TW"/>
              </w:rPr>
            </w:pPr>
            <w:r w:rsidRPr="00EF5447">
              <w:rPr>
                <w:rFonts w:eastAsia="PMingLiU"/>
                <w:lang w:eastAsia="zh-TW"/>
              </w:rPr>
              <w:t>DC_46D-48C_n260(4A)</w:t>
            </w:r>
          </w:p>
          <w:p w14:paraId="5C5D91B1" w14:textId="77777777" w:rsidR="00831B06" w:rsidRPr="00EF5447" w:rsidRDefault="00831B06" w:rsidP="00831B06">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AB2BCA" w14:textId="77777777" w:rsidR="00831B06" w:rsidRPr="00EF5447" w:rsidRDefault="00831B06" w:rsidP="00831B06">
            <w:pPr>
              <w:pStyle w:val="TAC"/>
              <w:rPr>
                <w:rFonts w:eastAsia="PMingLiU"/>
                <w:lang w:eastAsia="zh-TW"/>
              </w:rPr>
            </w:pPr>
            <w:r w:rsidRPr="00EF5447">
              <w:rPr>
                <w:rFonts w:eastAsia="PMingLiU"/>
                <w:lang w:eastAsia="zh-TW"/>
              </w:rPr>
              <w:t>DC_48A_n260A</w:t>
            </w:r>
          </w:p>
          <w:p w14:paraId="1DBB9ADC" w14:textId="77777777" w:rsidR="00831B06" w:rsidRPr="00EF5447" w:rsidRDefault="00831B06" w:rsidP="00831B06">
            <w:pPr>
              <w:pStyle w:val="TAC"/>
              <w:rPr>
                <w:noProof/>
              </w:rPr>
            </w:pPr>
            <w:r w:rsidRPr="00EF5447">
              <w:rPr>
                <w:rFonts w:eastAsia="PMingLiU"/>
                <w:lang w:eastAsia="zh-TW"/>
              </w:rPr>
              <w:t>DC_48C_n260A</w:t>
            </w:r>
          </w:p>
        </w:tc>
      </w:tr>
      <w:tr w:rsidR="00831B06" w:rsidRPr="00EF5447" w14:paraId="5205ADE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0C03D" w14:textId="77777777" w:rsidR="00831B06" w:rsidRPr="00EF5447" w:rsidRDefault="00831B06" w:rsidP="00831B06">
            <w:pPr>
              <w:pStyle w:val="TAC"/>
              <w:rPr>
                <w:rFonts w:cs="Arial"/>
                <w:lang w:eastAsia="ja-JP"/>
              </w:rPr>
            </w:pPr>
            <w:r w:rsidRPr="00EF5447">
              <w:rPr>
                <w:rFonts w:cs="Arial"/>
                <w:lang w:eastAsia="ja-JP"/>
              </w:rPr>
              <w:lastRenderedPageBreak/>
              <w:t>DC_46A-48A_n261A</w:t>
            </w:r>
          </w:p>
          <w:p w14:paraId="77BB9B01" w14:textId="77777777" w:rsidR="00831B06" w:rsidRPr="00EF5447" w:rsidRDefault="00831B06" w:rsidP="00831B06">
            <w:pPr>
              <w:pStyle w:val="TAC"/>
              <w:rPr>
                <w:rFonts w:cs="Arial"/>
                <w:lang w:eastAsia="ja-JP"/>
              </w:rPr>
            </w:pPr>
            <w:r w:rsidRPr="00EF5447">
              <w:rPr>
                <w:rFonts w:cs="Arial"/>
                <w:lang w:eastAsia="ja-JP"/>
              </w:rPr>
              <w:t>DC_46C-48A_n261A</w:t>
            </w:r>
          </w:p>
          <w:p w14:paraId="73367411" w14:textId="77777777" w:rsidR="00831B06" w:rsidRPr="00EF5447" w:rsidRDefault="00831B06" w:rsidP="00831B06">
            <w:pPr>
              <w:pStyle w:val="TAC"/>
              <w:rPr>
                <w:rFonts w:cs="Arial"/>
                <w:lang w:eastAsia="ja-JP"/>
              </w:rPr>
            </w:pPr>
            <w:r w:rsidRPr="00EF5447">
              <w:rPr>
                <w:rFonts w:cs="Arial"/>
                <w:lang w:eastAsia="ja-JP"/>
              </w:rPr>
              <w:t>DC_46D-48A_n261A</w:t>
            </w:r>
          </w:p>
          <w:p w14:paraId="0B0F9B8D" w14:textId="77777777" w:rsidR="00831B06" w:rsidRPr="00EF5447" w:rsidRDefault="00831B06" w:rsidP="00831B06">
            <w:pPr>
              <w:pStyle w:val="TAC"/>
              <w:rPr>
                <w:rFonts w:cs="Arial"/>
                <w:lang w:eastAsia="ja-JP"/>
              </w:rPr>
            </w:pPr>
            <w:r w:rsidRPr="00EF5447">
              <w:rPr>
                <w:rFonts w:cs="Arial"/>
                <w:lang w:eastAsia="ja-JP"/>
              </w:rPr>
              <w:t>DC_46A-48C_n261A</w:t>
            </w:r>
          </w:p>
          <w:p w14:paraId="70CF2EEF" w14:textId="77777777" w:rsidR="00831B06" w:rsidRPr="00EF5447" w:rsidRDefault="00831B06" w:rsidP="00831B06">
            <w:pPr>
              <w:pStyle w:val="TAC"/>
              <w:rPr>
                <w:rFonts w:cs="Arial"/>
                <w:lang w:eastAsia="ja-JP"/>
              </w:rPr>
            </w:pPr>
            <w:r w:rsidRPr="00EF5447">
              <w:rPr>
                <w:rFonts w:cs="Arial"/>
                <w:lang w:eastAsia="ja-JP"/>
              </w:rPr>
              <w:t>DC_46A-48D_n261A</w:t>
            </w:r>
          </w:p>
          <w:p w14:paraId="5748884D" w14:textId="77777777" w:rsidR="00831B06" w:rsidRPr="00EF5447" w:rsidRDefault="00831B06" w:rsidP="00831B06">
            <w:pPr>
              <w:pStyle w:val="TAC"/>
              <w:rPr>
                <w:rFonts w:cs="Arial"/>
                <w:lang w:eastAsia="ja-JP"/>
              </w:rPr>
            </w:pPr>
            <w:r w:rsidRPr="00EF5447">
              <w:rPr>
                <w:rFonts w:cs="Arial"/>
                <w:lang w:eastAsia="ja-JP"/>
              </w:rPr>
              <w:t>DC_46C-48C_n261A</w:t>
            </w:r>
          </w:p>
          <w:p w14:paraId="14A1C705" w14:textId="77777777" w:rsidR="00831B06" w:rsidRPr="00EF5447" w:rsidRDefault="00831B06" w:rsidP="00831B06">
            <w:pPr>
              <w:pStyle w:val="TAC"/>
              <w:rPr>
                <w:rFonts w:cs="Arial"/>
                <w:lang w:eastAsia="ja-JP"/>
              </w:rPr>
            </w:pPr>
            <w:r w:rsidRPr="00EF5447">
              <w:rPr>
                <w:rFonts w:cs="Arial"/>
                <w:lang w:eastAsia="ja-JP"/>
              </w:rPr>
              <w:t>DC_46C-48D_n261A</w:t>
            </w:r>
          </w:p>
          <w:p w14:paraId="1D5CC483" w14:textId="77777777" w:rsidR="00831B06" w:rsidRPr="00EF5447" w:rsidRDefault="00831B06" w:rsidP="00831B06">
            <w:pPr>
              <w:pStyle w:val="TAC"/>
              <w:rPr>
                <w:rFonts w:cs="Arial"/>
                <w:lang w:eastAsia="ja-JP"/>
              </w:rPr>
            </w:pPr>
            <w:r w:rsidRPr="00EF5447">
              <w:rPr>
                <w:rFonts w:cs="Arial"/>
                <w:lang w:eastAsia="ja-JP"/>
              </w:rPr>
              <w:t>DC_46D-48C_n261A</w:t>
            </w:r>
          </w:p>
          <w:p w14:paraId="0AEBAA30" w14:textId="77777777" w:rsidR="00831B06" w:rsidRPr="00EF5447" w:rsidRDefault="00831B06" w:rsidP="00831B06">
            <w:pPr>
              <w:pStyle w:val="TAC"/>
              <w:rPr>
                <w:rFonts w:cs="Arial"/>
                <w:lang w:eastAsia="ja-JP"/>
              </w:rPr>
            </w:pPr>
            <w:r w:rsidRPr="00EF5447">
              <w:rPr>
                <w:rFonts w:cs="Arial"/>
                <w:lang w:eastAsia="ja-JP"/>
              </w:rPr>
              <w:t>DC_46D-48D_n261A</w:t>
            </w:r>
          </w:p>
          <w:p w14:paraId="0DECA9B0" w14:textId="77777777" w:rsidR="00831B06" w:rsidRPr="00EF5447" w:rsidRDefault="00831B06" w:rsidP="00831B06">
            <w:pPr>
              <w:pStyle w:val="TAC"/>
              <w:rPr>
                <w:rFonts w:cs="Arial"/>
                <w:lang w:eastAsia="ja-JP"/>
              </w:rPr>
            </w:pPr>
            <w:r w:rsidRPr="00EF5447">
              <w:rPr>
                <w:rFonts w:cs="Arial"/>
                <w:lang w:eastAsia="ja-JP"/>
              </w:rPr>
              <w:t>DC_46A-48A_n261(2A)</w:t>
            </w:r>
          </w:p>
          <w:p w14:paraId="4B368BE5" w14:textId="77777777" w:rsidR="00831B06" w:rsidRPr="00EF5447" w:rsidRDefault="00831B06" w:rsidP="00831B06">
            <w:pPr>
              <w:pStyle w:val="TAC"/>
              <w:rPr>
                <w:rFonts w:cs="Arial"/>
                <w:lang w:eastAsia="ja-JP"/>
              </w:rPr>
            </w:pPr>
            <w:r w:rsidRPr="00EF5447">
              <w:rPr>
                <w:rFonts w:cs="Arial"/>
                <w:lang w:eastAsia="ja-JP"/>
              </w:rPr>
              <w:t>DC_46C-48A_n261(2A)</w:t>
            </w:r>
          </w:p>
          <w:p w14:paraId="06A1AA8F" w14:textId="77777777" w:rsidR="00831B06" w:rsidRPr="00EF5447" w:rsidRDefault="00831B06" w:rsidP="00831B06">
            <w:pPr>
              <w:pStyle w:val="TAC"/>
              <w:rPr>
                <w:rFonts w:cs="Arial"/>
                <w:lang w:eastAsia="ja-JP"/>
              </w:rPr>
            </w:pPr>
            <w:r w:rsidRPr="00EF5447">
              <w:rPr>
                <w:rFonts w:cs="Arial"/>
                <w:lang w:eastAsia="ja-JP"/>
              </w:rPr>
              <w:t>DC_46D-48A_n261(2A)</w:t>
            </w:r>
          </w:p>
          <w:p w14:paraId="0318E5AD" w14:textId="77777777" w:rsidR="00831B06" w:rsidRPr="00EF5447" w:rsidRDefault="00831B06" w:rsidP="00831B06">
            <w:pPr>
              <w:pStyle w:val="TAC"/>
              <w:rPr>
                <w:rFonts w:cs="Arial"/>
                <w:lang w:eastAsia="ja-JP"/>
              </w:rPr>
            </w:pPr>
            <w:r w:rsidRPr="00EF5447">
              <w:rPr>
                <w:rFonts w:cs="Arial"/>
                <w:lang w:eastAsia="ja-JP"/>
              </w:rPr>
              <w:t>DC_46A-48C_n261(2A)</w:t>
            </w:r>
          </w:p>
          <w:p w14:paraId="6D2FDA63" w14:textId="77777777" w:rsidR="00831B06" w:rsidRPr="00EF5447" w:rsidRDefault="00831B06" w:rsidP="00831B06">
            <w:pPr>
              <w:pStyle w:val="TAC"/>
              <w:rPr>
                <w:rFonts w:cs="Arial"/>
                <w:lang w:eastAsia="ja-JP"/>
              </w:rPr>
            </w:pPr>
            <w:r w:rsidRPr="00EF5447">
              <w:rPr>
                <w:rFonts w:cs="Arial"/>
                <w:lang w:eastAsia="ja-JP"/>
              </w:rPr>
              <w:t>DC_46A-48D_n261(2A)</w:t>
            </w:r>
          </w:p>
          <w:p w14:paraId="5FD9FF2D" w14:textId="77777777" w:rsidR="00831B06" w:rsidRPr="00EF5447" w:rsidRDefault="00831B06" w:rsidP="00831B06">
            <w:pPr>
              <w:pStyle w:val="TAC"/>
              <w:rPr>
                <w:rFonts w:cs="Arial"/>
                <w:lang w:eastAsia="ja-JP"/>
              </w:rPr>
            </w:pPr>
            <w:r w:rsidRPr="00EF5447">
              <w:rPr>
                <w:rFonts w:cs="Arial"/>
                <w:lang w:eastAsia="ja-JP"/>
              </w:rPr>
              <w:t>DC_46C-48C_n261(2A)</w:t>
            </w:r>
          </w:p>
          <w:p w14:paraId="491F51D1" w14:textId="77777777" w:rsidR="00831B06" w:rsidRPr="00EF5447" w:rsidRDefault="00831B06" w:rsidP="00831B06">
            <w:pPr>
              <w:pStyle w:val="TAC"/>
              <w:rPr>
                <w:rFonts w:cs="Arial"/>
                <w:lang w:eastAsia="ja-JP"/>
              </w:rPr>
            </w:pPr>
            <w:r w:rsidRPr="00EF5447">
              <w:rPr>
                <w:rFonts w:cs="Arial"/>
                <w:lang w:eastAsia="ja-JP"/>
              </w:rPr>
              <w:t>DC_46C-48D_n261(2A)</w:t>
            </w:r>
          </w:p>
          <w:p w14:paraId="51928B0D" w14:textId="77777777" w:rsidR="00831B06" w:rsidRPr="00EF5447" w:rsidRDefault="00831B06" w:rsidP="00831B06">
            <w:pPr>
              <w:pStyle w:val="TAC"/>
              <w:rPr>
                <w:rFonts w:cs="Arial"/>
                <w:lang w:eastAsia="ja-JP"/>
              </w:rPr>
            </w:pPr>
            <w:r w:rsidRPr="00EF5447">
              <w:rPr>
                <w:rFonts w:cs="Arial"/>
                <w:lang w:eastAsia="ja-JP"/>
              </w:rPr>
              <w:t>DC_46D-48C_n261(2A)</w:t>
            </w:r>
          </w:p>
          <w:p w14:paraId="7DED608A" w14:textId="77777777" w:rsidR="00831B06" w:rsidRPr="00EF5447" w:rsidRDefault="00831B06" w:rsidP="00831B06">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D80C7" w14:textId="77777777" w:rsidR="00831B06" w:rsidRPr="00EF5447" w:rsidRDefault="00831B06" w:rsidP="00831B06">
            <w:pPr>
              <w:pStyle w:val="TAC"/>
              <w:rPr>
                <w:rFonts w:eastAsia="PMingLiU"/>
                <w:lang w:eastAsia="zh-TW"/>
              </w:rPr>
            </w:pPr>
            <w:r w:rsidRPr="00EF5447">
              <w:rPr>
                <w:rFonts w:eastAsia="PMingLiU"/>
                <w:lang w:eastAsia="zh-TW"/>
              </w:rPr>
              <w:t>DC_48A_n261A</w:t>
            </w:r>
          </w:p>
          <w:p w14:paraId="33620279" w14:textId="77777777" w:rsidR="00831B06" w:rsidRPr="00EF5447" w:rsidRDefault="00831B06" w:rsidP="00831B06">
            <w:pPr>
              <w:pStyle w:val="TAC"/>
              <w:rPr>
                <w:noProof/>
              </w:rPr>
            </w:pPr>
            <w:r w:rsidRPr="00EF5447">
              <w:rPr>
                <w:rFonts w:eastAsia="PMingLiU"/>
                <w:lang w:eastAsia="zh-TW"/>
              </w:rPr>
              <w:t>DC_48C_n261A</w:t>
            </w:r>
          </w:p>
        </w:tc>
      </w:tr>
      <w:tr w:rsidR="00831B06" w:rsidRPr="00EF5447" w14:paraId="28DDA1D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EE525C" w14:textId="77777777" w:rsidR="00831B06" w:rsidRPr="00EF5447" w:rsidRDefault="00831B06" w:rsidP="00831B06">
            <w:pPr>
              <w:pStyle w:val="TAC"/>
              <w:rPr>
                <w:lang w:eastAsia="fr-FR"/>
              </w:rPr>
            </w:pPr>
            <w:r w:rsidRPr="00EF5447">
              <w:t>DC_46A-66A_n258A</w:t>
            </w:r>
          </w:p>
          <w:p w14:paraId="57DA7786" w14:textId="77777777" w:rsidR="00831B06" w:rsidRPr="00EF5447" w:rsidRDefault="00831B06" w:rsidP="00831B06">
            <w:pPr>
              <w:pStyle w:val="TAC"/>
            </w:pPr>
            <w:r w:rsidRPr="00EF5447">
              <w:t>DC_46C-66A_n258A</w:t>
            </w:r>
          </w:p>
          <w:p w14:paraId="7328434B" w14:textId="77777777" w:rsidR="00831B06" w:rsidRPr="00EF5447" w:rsidRDefault="00831B06" w:rsidP="00831B06">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AA787F" w14:textId="77777777" w:rsidR="00831B06" w:rsidRPr="00EF5447" w:rsidRDefault="00831B06" w:rsidP="00831B06">
            <w:pPr>
              <w:pStyle w:val="TAC"/>
              <w:rPr>
                <w:rFonts w:eastAsia="PMingLiU"/>
                <w:lang w:eastAsia="zh-TW"/>
              </w:rPr>
            </w:pPr>
            <w:r w:rsidRPr="00EF5447">
              <w:t>DC_66A_n258A</w:t>
            </w:r>
          </w:p>
        </w:tc>
      </w:tr>
      <w:tr w:rsidR="00831B06" w:rsidRPr="00EF5447" w14:paraId="01D3CB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9678B1" w14:textId="77777777" w:rsidR="00831B06" w:rsidRPr="00EF5447" w:rsidRDefault="00831B06" w:rsidP="00831B06">
            <w:pPr>
              <w:pStyle w:val="TAC"/>
            </w:pPr>
            <w:r w:rsidRPr="00EF5447">
              <w:t>DC_46A-66A_n258(2A)</w:t>
            </w:r>
          </w:p>
          <w:p w14:paraId="7CA0F1FE" w14:textId="77777777" w:rsidR="00831B06" w:rsidRPr="00EF5447" w:rsidRDefault="00831B06" w:rsidP="00831B06">
            <w:pPr>
              <w:pStyle w:val="TAC"/>
              <w:rPr>
                <w:lang w:eastAsia="fr-FR"/>
              </w:rPr>
            </w:pPr>
            <w:r w:rsidRPr="00EF5447">
              <w:t>DC_46A-66A_n258(3A)</w:t>
            </w:r>
          </w:p>
          <w:p w14:paraId="4570995B" w14:textId="77777777" w:rsidR="00831B06" w:rsidRPr="00EF5447" w:rsidRDefault="00831B06" w:rsidP="00831B06">
            <w:pPr>
              <w:pStyle w:val="TAC"/>
            </w:pPr>
            <w:r w:rsidRPr="00EF5447">
              <w:t>DC_46A-66A_n258(4A)</w:t>
            </w:r>
          </w:p>
          <w:p w14:paraId="0BB80A1C" w14:textId="77777777" w:rsidR="00831B06" w:rsidRPr="00EF5447" w:rsidRDefault="00831B06" w:rsidP="00831B06">
            <w:pPr>
              <w:pStyle w:val="TAC"/>
            </w:pPr>
            <w:r w:rsidRPr="00EF5447">
              <w:t>DC_46A-66A_n258(5A)</w:t>
            </w:r>
          </w:p>
          <w:p w14:paraId="2E6883AE" w14:textId="77777777" w:rsidR="00831B06" w:rsidRPr="00EF5447" w:rsidRDefault="00831B06" w:rsidP="00831B06">
            <w:pPr>
              <w:pStyle w:val="TAC"/>
            </w:pPr>
            <w:r w:rsidRPr="00EF5447">
              <w:t>DC_46C-66A_n258(2A)</w:t>
            </w:r>
          </w:p>
          <w:p w14:paraId="7A9063D4" w14:textId="77777777" w:rsidR="00831B06" w:rsidRPr="00EF5447" w:rsidRDefault="00831B06" w:rsidP="00831B06">
            <w:pPr>
              <w:pStyle w:val="TAC"/>
            </w:pPr>
            <w:r w:rsidRPr="00EF5447">
              <w:t>DC_46C-66A_n258(3A)</w:t>
            </w:r>
          </w:p>
          <w:p w14:paraId="1052B002" w14:textId="77777777" w:rsidR="00831B06" w:rsidRPr="00EF5447" w:rsidRDefault="00831B06" w:rsidP="00831B06">
            <w:pPr>
              <w:pStyle w:val="TAC"/>
            </w:pPr>
            <w:r w:rsidRPr="00EF5447">
              <w:t>DC_46C-66A_n258(4A)</w:t>
            </w:r>
          </w:p>
          <w:p w14:paraId="4F36F718" w14:textId="77777777" w:rsidR="00831B06" w:rsidRPr="00EF5447" w:rsidRDefault="00831B06" w:rsidP="00831B06">
            <w:pPr>
              <w:pStyle w:val="TAC"/>
            </w:pPr>
            <w:r w:rsidRPr="00EF5447">
              <w:t>DC_46C-66A_n258(5A)</w:t>
            </w:r>
          </w:p>
          <w:p w14:paraId="0AB240AB" w14:textId="77777777" w:rsidR="00831B06" w:rsidRPr="00EF5447" w:rsidRDefault="00831B06" w:rsidP="00831B06">
            <w:pPr>
              <w:pStyle w:val="TAC"/>
            </w:pPr>
            <w:r w:rsidRPr="00EF5447">
              <w:t>DC_46D-66A_n258(2A)</w:t>
            </w:r>
          </w:p>
          <w:p w14:paraId="736797A4" w14:textId="77777777" w:rsidR="00831B06" w:rsidRPr="00EF5447" w:rsidRDefault="00831B06" w:rsidP="00831B06">
            <w:pPr>
              <w:pStyle w:val="TAC"/>
            </w:pPr>
            <w:r w:rsidRPr="00EF5447">
              <w:t>DC_46D-66A_n258(3A)</w:t>
            </w:r>
          </w:p>
          <w:p w14:paraId="68315F45" w14:textId="77777777" w:rsidR="00831B06" w:rsidRPr="00EF5447" w:rsidRDefault="00831B06" w:rsidP="00831B06">
            <w:pPr>
              <w:pStyle w:val="TAC"/>
            </w:pPr>
            <w:r w:rsidRPr="00EF5447">
              <w:t>DC_46D-66A_n258(4A)</w:t>
            </w:r>
          </w:p>
          <w:p w14:paraId="4920BB19" w14:textId="77777777" w:rsidR="00831B06" w:rsidRPr="00EF5447" w:rsidRDefault="00831B06" w:rsidP="00831B06">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B6908B" w14:textId="77777777" w:rsidR="00831B06" w:rsidRPr="00EF5447" w:rsidRDefault="00831B06" w:rsidP="00831B06">
            <w:pPr>
              <w:pStyle w:val="TAC"/>
              <w:rPr>
                <w:rFonts w:eastAsia="PMingLiU"/>
                <w:lang w:eastAsia="zh-TW"/>
              </w:rPr>
            </w:pPr>
            <w:r w:rsidRPr="00EF5447">
              <w:t>DC_66A_n258A</w:t>
            </w:r>
          </w:p>
        </w:tc>
      </w:tr>
      <w:tr w:rsidR="00831B06" w:rsidRPr="00EF5447" w14:paraId="3B7AE49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341299" w14:textId="77777777" w:rsidR="00831B06" w:rsidRPr="00EF5447" w:rsidRDefault="00831B06" w:rsidP="00831B06">
            <w:pPr>
              <w:pStyle w:val="TAC"/>
              <w:rPr>
                <w:lang w:eastAsia="ja-JP"/>
              </w:rPr>
            </w:pPr>
            <w:r w:rsidRPr="00EF5447">
              <w:rPr>
                <w:lang w:eastAsia="ja-JP"/>
              </w:rPr>
              <w:lastRenderedPageBreak/>
              <w:t>DC_46A-66A_n260A</w:t>
            </w:r>
          </w:p>
          <w:p w14:paraId="29BA4A88" w14:textId="77777777" w:rsidR="00831B06" w:rsidRPr="00EF5447" w:rsidRDefault="00831B06" w:rsidP="00831B06">
            <w:pPr>
              <w:pStyle w:val="TAC"/>
              <w:rPr>
                <w:lang w:eastAsia="ja-JP"/>
              </w:rPr>
            </w:pPr>
            <w:r w:rsidRPr="00EF5447">
              <w:rPr>
                <w:lang w:eastAsia="ja-JP"/>
              </w:rPr>
              <w:t>DC_46C-66A_n260A</w:t>
            </w:r>
          </w:p>
          <w:p w14:paraId="6ACA10CE" w14:textId="77777777" w:rsidR="00831B06" w:rsidRPr="00EF5447" w:rsidRDefault="00831B06" w:rsidP="00831B06">
            <w:pPr>
              <w:pStyle w:val="TAC"/>
              <w:rPr>
                <w:lang w:eastAsia="ja-JP"/>
              </w:rPr>
            </w:pPr>
            <w:r w:rsidRPr="00EF5447">
              <w:rPr>
                <w:lang w:eastAsia="ja-JP"/>
              </w:rPr>
              <w:t>DC_46D-66A_n260A</w:t>
            </w:r>
          </w:p>
          <w:p w14:paraId="64F3A106" w14:textId="77777777" w:rsidR="00831B06" w:rsidRPr="00EF5447" w:rsidRDefault="00831B06" w:rsidP="00831B06">
            <w:pPr>
              <w:pStyle w:val="TAC"/>
              <w:rPr>
                <w:rFonts w:eastAsia="MS Mincho" w:cs="Arial"/>
                <w:lang w:eastAsia="ja-JP"/>
              </w:rPr>
            </w:pPr>
            <w:r w:rsidRPr="00EF5447">
              <w:rPr>
                <w:rFonts w:cs="Arial"/>
                <w:lang w:eastAsia="ja-JP"/>
              </w:rPr>
              <w:t>DC_46E-66A_n260A</w:t>
            </w:r>
          </w:p>
          <w:p w14:paraId="71755C7C" w14:textId="77777777" w:rsidR="00831B06" w:rsidRPr="00EF5447" w:rsidRDefault="00831B06" w:rsidP="00831B06">
            <w:pPr>
              <w:pStyle w:val="TAC"/>
              <w:rPr>
                <w:rFonts w:cs="Arial"/>
                <w:lang w:eastAsia="ja-JP"/>
              </w:rPr>
            </w:pPr>
            <w:r w:rsidRPr="00EF5447">
              <w:rPr>
                <w:rFonts w:cs="Arial"/>
                <w:lang w:eastAsia="ja-JP"/>
              </w:rPr>
              <w:t>DC_46A-66A_n260G</w:t>
            </w:r>
          </w:p>
          <w:p w14:paraId="3E6A042C" w14:textId="77777777" w:rsidR="00831B06" w:rsidRPr="00EF5447" w:rsidRDefault="00831B06" w:rsidP="00831B06">
            <w:pPr>
              <w:pStyle w:val="TAC"/>
              <w:rPr>
                <w:rFonts w:cs="Arial"/>
                <w:lang w:eastAsia="ja-JP"/>
              </w:rPr>
            </w:pPr>
            <w:r w:rsidRPr="00EF5447">
              <w:rPr>
                <w:rFonts w:cs="Arial"/>
                <w:lang w:eastAsia="ja-JP"/>
              </w:rPr>
              <w:t>DC_46C-66A_n260G</w:t>
            </w:r>
          </w:p>
          <w:p w14:paraId="042EE108" w14:textId="77777777" w:rsidR="00831B06" w:rsidRPr="00EF5447" w:rsidRDefault="00831B06" w:rsidP="00831B06">
            <w:pPr>
              <w:pStyle w:val="TAC"/>
              <w:rPr>
                <w:rFonts w:cs="Arial"/>
                <w:lang w:eastAsia="ja-JP"/>
              </w:rPr>
            </w:pPr>
            <w:r w:rsidRPr="00EF5447">
              <w:rPr>
                <w:rFonts w:cs="Arial"/>
                <w:lang w:eastAsia="ja-JP"/>
              </w:rPr>
              <w:t>DC_46D-66A_n260G</w:t>
            </w:r>
          </w:p>
          <w:p w14:paraId="157BA99B" w14:textId="77777777" w:rsidR="00831B06" w:rsidRPr="00EF5447" w:rsidRDefault="00831B06" w:rsidP="00831B06">
            <w:pPr>
              <w:pStyle w:val="TAC"/>
              <w:rPr>
                <w:rFonts w:cs="Arial"/>
                <w:lang w:eastAsia="ja-JP"/>
              </w:rPr>
            </w:pPr>
            <w:r w:rsidRPr="00EF5447">
              <w:rPr>
                <w:rFonts w:cs="Arial"/>
                <w:lang w:eastAsia="ja-JP"/>
              </w:rPr>
              <w:t>DC_46E-66A_n260G</w:t>
            </w:r>
          </w:p>
          <w:p w14:paraId="44264D8A" w14:textId="77777777" w:rsidR="00831B06" w:rsidRPr="00EF5447" w:rsidRDefault="00831B06" w:rsidP="00831B06">
            <w:pPr>
              <w:pStyle w:val="TAC"/>
              <w:rPr>
                <w:rFonts w:cs="Arial"/>
                <w:lang w:eastAsia="ja-JP"/>
              </w:rPr>
            </w:pPr>
            <w:r w:rsidRPr="00EF5447">
              <w:rPr>
                <w:rFonts w:cs="Arial"/>
                <w:lang w:eastAsia="ja-JP"/>
              </w:rPr>
              <w:t>DC_46A-66A_n260H</w:t>
            </w:r>
          </w:p>
          <w:p w14:paraId="0C7983BF" w14:textId="77777777" w:rsidR="00831B06" w:rsidRPr="00EF5447" w:rsidRDefault="00831B06" w:rsidP="00831B06">
            <w:pPr>
              <w:pStyle w:val="TAC"/>
              <w:rPr>
                <w:rFonts w:cs="Arial"/>
                <w:lang w:eastAsia="ja-JP"/>
              </w:rPr>
            </w:pPr>
            <w:r w:rsidRPr="00EF5447">
              <w:rPr>
                <w:rFonts w:cs="Arial"/>
                <w:lang w:eastAsia="ja-JP"/>
              </w:rPr>
              <w:t>DC_46C-66A_n260H</w:t>
            </w:r>
          </w:p>
          <w:p w14:paraId="2CBFFD58" w14:textId="77777777" w:rsidR="00831B06" w:rsidRPr="00EF5447" w:rsidRDefault="00831B06" w:rsidP="00831B06">
            <w:pPr>
              <w:pStyle w:val="TAC"/>
              <w:rPr>
                <w:rFonts w:cs="Arial"/>
                <w:lang w:eastAsia="ja-JP"/>
              </w:rPr>
            </w:pPr>
            <w:r w:rsidRPr="00EF5447">
              <w:rPr>
                <w:rFonts w:cs="Arial"/>
                <w:lang w:eastAsia="ja-JP"/>
              </w:rPr>
              <w:t>DC_46D-66A_n260H</w:t>
            </w:r>
          </w:p>
          <w:p w14:paraId="5C66F355" w14:textId="77777777" w:rsidR="00831B06" w:rsidRPr="00EF5447" w:rsidRDefault="00831B06" w:rsidP="00831B06">
            <w:pPr>
              <w:pStyle w:val="TAC"/>
              <w:rPr>
                <w:rFonts w:cs="Arial"/>
                <w:lang w:eastAsia="ja-JP"/>
              </w:rPr>
            </w:pPr>
            <w:r w:rsidRPr="00EF5447">
              <w:rPr>
                <w:rFonts w:cs="Arial"/>
                <w:lang w:eastAsia="ja-JP"/>
              </w:rPr>
              <w:t>DC_46E-66A_n260H</w:t>
            </w:r>
          </w:p>
          <w:p w14:paraId="7491DFF7" w14:textId="77777777" w:rsidR="00831B06" w:rsidRPr="00EF5447" w:rsidRDefault="00831B06" w:rsidP="00831B06">
            <w:pPr>
              <w:pStyle w:val="TAC"/>
              <w:rPr>
                <w:rFonts w:cs="Arial"/>
                <w:lang w:eastAsia="ja-JP"/>
              </w:rPr>
            </w:pPr>
            <w:r w:rsidRPr="00EF5447">
              <w:rPr>
                <w:rFonts w:cs="Arial"/>
                <w:lang w:eastAsia="ja-JP"/>
              </w:rPr>
              <w:t>DC_46A-66A_n260I</w:t>
            </w:r>
          </w:p>
          <w:p w14:paraId="1B49E9A3" w14:textId="77777777" w:rsidR="00831B06" w:rsidRPr="00EF5447" w:rsidRDefault="00831B06" w:rsidP="00831B06">
            <w:pPr>
              <w:pStyle w:val="TAC"/>
              <w:rPr>
                <w:rFonts w:cs="Arial"/>
                <w:lang w:eastAsia="ja-JP"/>
              </w:rPr>
            </w:pPr>
            <w:r w:rsidRPr="00EF5447">
              <w:rPr>
                <w:rFonts w:cs="Arial"/>
                <w:lang w:eastAsia="ja-JP"/>
              </w:rPr>
              <w:t>DC_46C-66A_n260I</w:t>
            </w:r>
          </w:p>
          <w:p w14:paraId="7D94E30F" w14:textId="77777777" w:rsidR="00831B06" w:rsidRPr="00EF5447" w:rsidRDefault="00831B06" w:rsidP="00831B06">
            <w:pPr>
              <w:pStyle w:val="TAC"/>
              <w:rPr>
                <w:rFonts w:cs="Arial"/>
                <w:lang w:eastAsia="ja-JP"/>
              </w:rPr>
            </w:pPr>
            <w:r w:rsidRPr="00EF5447">
              <w:rPr>
                <w:rFonts w:cs="Arial"/>
                <w:lang w:eastAsia="ja-JP"/>
              </w:rPr>
              <w:t>DC_46D-66A_n260I</w:t>
            </w:r>
          </w:p>
          <w:p w14:paraId="53D7B647" w14:textId="77777777" w:rsidR="00831B06" w:rsidRPr="00EF5447" w:rsidRDefault="00831B06" w:rsidP="00831B06">
            <w:pPr>
              <w:pStyle w:val="TAC"/>
              <w:rPr>
                <w:rFonts w:cs="Arial"/>
                <w:lang w:eastAsia="ja-JP"/>
              </w:rPr>
            </w:pPr>
            <w:r w:rsidRPr="00EF5447">
              <w:rPr>
                <w:rFonts w:cs="Arial"/>
                <w:lang w:eastAsia="ja-JP"/>
              </w:rPr>
              <w:t>DC_46E-66A_n260I</w:t>
            </w:r>
          </w:p>
          <w:p w14:paraId="15789724" w14:textId="77777777" w:rsidR="00831B06" w:rsidRPr="00EF5447" w:rsidRDefault="00831B06" w:rsidP="00831B06">
            <w:pPr>
              <w:pStyle w:val="TAC"/>
              <w:rPr>
                <w:rFonts w:cs="Arial"/>
                <w:lang w:eastAsia="ja-JP"/>
              </w:rPr>
            </w:pPr>
            <w:r w:rsidRPr="00EF5447">
              <w:rPr>
                <w:rFonts w:cs="Arial"/>
                <w:lang w:eastAsia="ja-JP"/>
              </w:rPr>
              <w:t>DC_46A-66A_n260J</w:t>
            </w:r>
          </w:p>
          <w:p w14:paraId="4E4AEF48" w14:textId="77777777" w:rsidR="00831B06" w:rsidRPr="00EF5447" w:rsidRDefault="00831B06" w:rsidP="00831B06">
            <w:pPr>
              <w:pStyle w:val="TAC"/>
              <w:rPr>
                <w:rFonts w:cs="Arial"/>
                <w:lang w:eastAsia="ja-JP"/>
              </w:rPr>
            </w:pPr>
            <w:r w:rsidRPr="00EF5447">
              <w:rPr>
                <w:rFonts w:cs="Arial"/>
                <w:lang w:eastAsia="ja-JP"/>
              </w:rPr>
              <w:t>DC_46C-66A_n260J</w:t>
            </w:r>
          </w:p>
          <w:p w14:paraId="2BCA87A2" w14:textId="77777777" w:rsidR="00831B06" w:rsidRPr="00EF5447" w:rsidRDefault="00831B06" w:rsidP="00831B06">
            <w:pPr>
              <w:pStyle w:val="TAC"/>
              <w:rPr>
                <w:rFonts w:cs="Arial"/>
                <w:lang w:eastAsia="ja-JP"/>
              </w:rPr>
            </w:pPr>
            <w:r w:rsidRPr="00EF5447">
              <w:rPr>
                <w:rFonts w:cs="Arial"/>
                <w:lang w:eastAsia="ja-JP"/>
              </w:rPr>
              <w:t>DC_46D-66A_n260J</w:t>
            </w:r>
          </w:p>
          <w:p w14:paraId="13C2099A" w14:textId="77777777" w:rsidR="00831B06" w:rsidRPr="00EF5447" w:rsidRDefault="00831B06" w:rsidP="00831B06">
            <w:pPr>
              <w:pStyle w:val="TAC"/>
              <w:rPr>
                <w:rFonts w:cs="Arial"/>
                <w:lang w:eastAsia="ja-JP"/>
              </w:rPr>
            </w:pPr>
            <w:r w:rsidRPr="00EF5447">
              <w:rPr>
                <w:rFonts w:cs="Arial"/>
                <w:lang w:eastAsia="ja-JP"/>
              </w:rPr>
              <w:t>DC_46E-66A_n260J</w:t>
            </w:r>
          </w:p>
          <w:p w14:paraId="15F711D2" w14:textId="77777777" w:rsidR="00831B06" w:rsidRPr="00EF5447" w:rsidRDefault="00831B06" w:rsidP="00831B06">
            <w:pPr>
              <w:pStyle w:val="TAC"/>
              <w:rPr>
                <w:rFonts w:cs="Arial"/>
                <w:lang w:eastAsia="ja-JP"/>
              </w:rPr>
            </w:pPr>
            <w:r w:rsidRPr="00EF5447">
              <w:rPr>
                <w:rFonts w:cs="Arial"/>
                <w:lang w:eastAsia="ja-JP"/>
              </w:rPr>
              <w:t>DC_46A-66A_n260K</w:t>
            </w:r>
          </w:p>
          <w:p w14:paraId="42735398" w14:textId="77777777" w:rsidR="00831B06" w:rsidRPr="00EF5447" w:rsidRDefault="00831B06" w:rsidP="00831B06">
            <w:pPr>
              <w:pStyle w:val="TAC"/>
              <w:rPr>
                <w:rFonts w:cs="Arial"/>
                <w:lang w:eastAsia="ja-JP"/>
              </w:rPr>
            </w:pPr>
            <w:r w:rsidRPr="00EF5447">
              <w:rPr>
                <w:rFonts w:cs="Arial"/>
                <w:lang w:eastAsia="ja-JP"/>
              </w:rPr>
              <w:t>DC_46C-66A_n260K</w:t>
            </w:r>
          </w:p>
          <w:p w14:paraId="5D5AD1CC" w14:textId="77777777" w:rsidR="00831B06" w:rsidRPr="00EF5447" w:rsidRDefault="00831B06" w:rsidP="00831B06">
            <w:pPr>
              <w:pStyle w:val="TAC"/>
              <w:rPr>
                <w:rFonts w:cs="Arial"/>
                <w:lang w:eastAsia="ja-JP"/>
              </w:rPr>
            </w:pPr>
            <w:r w:rsidRPr="00EF5447">
              <w:rPr>
                <w:rFonts w:cs="Arial"/>
                <w:lang w:eastAsia="ja-JP"/>
              </w:rPr>
              <w:t>DC_46D-66A_n260K</w:t>
            </w:r>
          </w:p>
          <w:p w14:paraId="002F6850" w14:textId="77777777" w:rsidR="00831B06" w:rsidRPr="00EF5447" w:rsidRDefault="00831B06" w:rsidP="00831B06">
            <w:pPr>
              <w:pStyle w:val="TAC"/>
              <w:rPr>
                <w:rFonts w:cs="Arial"/>
                <w:lang w:eastAsia="ja-JP"/>
              </w:rPr>
            </w:pPr>
            <w:r w:rsidRPr="00EF5447">
              <w:rPr>
                <w:rFonts w:cs="Arial"/>
                <w:lang w:eastAsia="ja-JP"/>
              </w:rPr>
              <w:t>DC_46E-66A_n260K</w:t>
            </w:r>
          </w:p>
          <w:p w14:paraId="35C17970" w14:textId="77777777" w:rsidR="00831B06" w:rsidRPr="00EF5447" w:rsidRDefault="00831B06" w:rsidP="00831B06">
            <w:pPr>
              <w:pStyle w:val="TAC"/>
              <w:rPr>
                <w:rFonts w:cs="Arial"/>
                <w:lang w:eastAsia="ja-JP"/>
              </w:rPr>
            </w:pPr>
            <w:r w:rsidRPr="00EF5447">
              <w:rPr>
                <w:rFonts w:cs="Arial"/>
                <w:lang w:eastAsia="ja-JP"/>
              </w:rPr>
              <w:t>DC_46A-66A_n260L</w:t>
            </w:r>
          </w:p>
          <w:p w14:paraId="5A5C9641" w14:textId="77777777" w:rsidR="00831B06" w:rsidRPr="00EF5447" w:rsidRDefault="00831B06" w:rsidP="00831B06">
            <w:pPr>
              <w:pStyle w:val="TAC"/>
              <w:rPr>
                <w:rFonts w:cs="Arial"/>
                <w:lang w:eastAsia="ja-JP"/>
              </w:rPr>
            </w:pPr>
            <w:r w:rsidRPr="00EF5447">
              <w:rPr>
                <w:rFonts w:cs="Arial"/>
                <w:lang w:eastAsia="ja-JP"/>
              </w:rPr>
              <w:t>DC_46C-66A_n260L</w:t>
            </w:r>
          </w:p>
          <w:p w14:paraId="2CFD184D" w14:textId="77777777" w:rsidR="00831B06" w:rsidRPr="00EF5447" w:rsidRDefault="00831B06" w:rsidP="00831B06">
            <w:pPr>
              <w:pStyle w:val="TAC"/>
              <w:rPr>
                <w:rFonts w:cs="Arial"/>
                <w:lang w:eastAsia="ja-JP"/>
              </w:rPr>
            </w:pPr>
            <w:r w:rsidRPr="00EF5447">
              <w:rPr>
                <w:rFonts w:cs="Arial"/>
                <w:lang w:eastAsia="ja-JP"/>
              </w:rPr>
              <w:t>DC_46D-66A_n260L</w:t>
            </w:r>
          </w:p>
          <w:p w14:paraId="049A0FE7" w14:textId="77777777" w:rsidR="00831B06" w:rsidRPr="00EF5447" w:rsidRDefault="00831B06" w:rsidP="00831B06">
            <w:pPr>
              <w:pStyle w:val="TAC"/>
              <w:rPr>
                <w:rFonts w:cs="Arial"/>
                <w:lang w:eastAsia="ja-JP"/>
              </w:rPr>
            </w:pPr>
            <w:r w:rsidRPr="00EF5447">
              <w:rPr>
                <w:rFonts w:cs="Arial"/>
                <w:lang w:eastAsia="ja-JP"/>
              </w:rPr>
              <w:t>DC_46E-66A_n260L</w:t>
            </w:r>
          </w:p>
          <w:p w14:paraId="2560C0CD" w14:textId="77777777" w:rsidR="00831B06" w:rsidRPr="00EF5447" w:rsidRDefault="00831B06" w:rsidP="00831B06">
            <w:pPr>
              <w:pStyle w:val="TAC"/>
              <w:rPr>
                <w:rFonts w:cs="Arial"/>
                <w:lang w:eastAsia="ja-JP"/>
              </w:rPr>
            </w:pPr>
            <w:r w:rsidRPr="00EF5447">
              <w:rPr>
                <w:rFonts w:cs="Arial"/>
                <w:lang w:eastAsia="ja-JP"/>
              </w:rPr>
              <w:t>DC_46A-66A_n260M</w:t>
            </w:r>
          </w:p>
          <w:p w14:paraId="0BD12E93" w14:textId="77777777" w:rsidR="00831B06" w:rsidRPr="00EF5447" w:rsidRDefault="00831B06" w:rsidP="00831B06">
            <w:pPr>
              <w:pStyle w:val="TAC"/>
              <w:rPr>
                <w:rFonts w:cs="Arial"/>
                <w:lang w:eastAsia="ja-JP"/>
              </w:rPr>
            </w:pPr>
            <w:r w:rsidRPr="00EF5447">
              <w:rPr>
                <w:rFonts w:cs="Arial"/>
                <w:lang w:eastAsia="ja-JP"/>
              </w:rPr>
              <w:t>DC_46C-66A_n260M</w:t>
            </w:r>
          </w:p>
          <w:p w14:paraId="72F4766C" w14:textId="77777777" w:rsidR="00831B06" w:rsidRPr="00EF5447" w:rsidRDefault="00831B06" w:rsidP="00831B06">
            <w:pPr>
              <w:pStyle w:val="TAC"/>
              <w:rPr>
                <w:rFonts w:cs="Arial"/>
                <w:lang w:eastAsia="ja-JP"/>
              </w:rPr>
            </w:pPr>
            <w:r w:rsidRPr="00EF5447">
              <w:rPr>
                <w:rFonts w:cs="Arial"/>
                <w:lang w:eastAsia="ja-JP"/>
              </w:rPr>
              <w:t>DC_46D-66A_n260M</w:t>
            </w:r>
          </w:p>
          <w:p w14:paraId="276FEFD8" w14:textId="77777777" w:rsidR="00831B06" w:rsidRPr="00EF5447" w:rsidRDefault="00831B06" w:rsidP="00831B06">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0E672" w14:textId="77777777" w:rsidR="00831B06" w:rsidRPr="00EF5447" w:rsidRDefault="00831B06" w:rsidP="00831B06">
            <w:pPr>
              <w:pStyle w:val="TAC"/>
              <w:rPr>
                <w:lang w:eastAsia="ja-JP"/>
              </w:rPr>
            </w:pPr>
            <w:r w:rsidRPr="00EF5447">
              <w:rPr>
                <w:lang w:eastAsia="ja-JP"/>
              </w:rPr>
              <w:t>DC_66A_n260A</w:t>
            </w:r>
          </w:p>
          <w:p w14:paraId="16A56701" w14:textId="77777777" w:rsidR="00831B06" w:rsidRPr="00EF5447" w:rsidRDefault="00831B06" w:rsidP="00831B06">
            <w:pPr>
              <w:pStyle w:val="TAC"/>
              <w:rPr>
                <w:rFonts w:eastAsia="MS Mincho" w:cs="Arial"/>
                <w:lang w:eastAsia="ja-JP"/>
              </w:rPr>
            </w:pPr>
            <w:r w:rsidRPr="00EF5447">
              <w:rPr>
                <w:rFonts w:cs="Arial"/>
                <w:lang w:eastAsia="ja-JP"/>
              </w:rPr>
              <w:t>DC_66A_n260G</w:t>
            </w:r>
          </w:p>
          <w:p w14:paraId="626D3EB1" w14:textId="77777777" w:rsidR="00831B06" w:rsidRPr="00EF5447" w:rsidRDefault="00831B06" w:rsidP="00831B06">
            <w:pPr>
              <w:pStyle w:val="TAC"/>
              <w:rPr>
                <w:rFonts w:cs="Arial"/>
                <w:lang w:eastAsia="ja-JP"/>
              </w:rPr>
            </w:pPr>
            <w:r w:rsidRPr="00EF5447">
              <w:rPr>
                <w:rFonts w:cs="Arial"/>
                <w:lang w:eastAsia="ja-JP"/>
              </w:rPr>
              <w:t>DC_66A_n260H</w:t>
            </w:r>
          </w:p>
          <w:p w14:paraId="140B0863" w14:textId="77777777" w:rsidR="00831B06" w:rsidRPr="00EF5447" w:rsidRDefault="00831B06" w:rsidP="00831B06">
            <w:pPr>
              <w:pStyle w:val="TAC"/>
              <w:rPr>
                <w:rFonts w:cs="Arial"/>
                <w:lang w:eastAsia="ja-JP"/>
              </w:rPr>
            </w:pPr>
            <w:r w:rsidRPr="00EF5447">
              <w:rPr>
                <w:rFonts w:cs="Arial"/>
                <w:lang w:eastAsia="ja-JP"/>
              </w:rPr>
              <w:t>DC_66A_n260I</w:t>
            </w:r>
          </w:p>
          <w:p w14:paraId="064D69A7" w14:textId="77777777" w:rsidR="00831B06" w:rsidRPr="00EF5447" w:rsidRDefault="00831B06" w:rsidP="00831B06">
            <w:pPr>
              <w:pStyle w:val="TAC"/>
              <w:rPr>
                <w:rFonts w:cs="Arial"/>
                <w:lang w:eastAsia="ja-JP"/>
              </w:rPr>
            </w:pPr>
            <w:r w:rsidRPr="00EF5447">
              <w:rPr>
                <w:rFonts w:cs="Arial"/>
                <w:lang w:eastAsia="ja-JP"/>
              </w:rPr>
              <w:t>DC_66A_n260J</w:t>
            </w:r>
          </w:p>
          <w:p w14:paraId="62DADB2C" w14:textId="77777777" w:rsidR="00831B06" w:rsidRPr="00EF5447" w:rsidRDefault="00831B06" w:rsidP="00831B06">
            <w:pPr>
              <w:pStyle w:val="TAC"/>
              <w:rPr>
                <w:rFonts w:cs="Arial"/>
                <w:lang w:eastAsia="ja-JP"/>
              </w:rPr>
            </w:pPr>
            <w:r w:rsidRPr="00EF5447">
              <w:rPr>
                <w:rFonts w:cs="Arial"/>
                <w:lang w:eastAsia="ja-JP"/>
              </w:rPr>
              <w:t>DC_66A_n260K</w:t>
            </w:r>
          </w:p>
          <w:p w14:paraId="011706F9" w14:textId="77777777" w:rsidR="00831B06" w:rsidRPr="00EF5447" w:rsidRDefault="00831B06" w:rsidP="00831B06">
            <w:pPr>
              <w:pStyle w:val="TAC"/>
              <w:rPr>
                <w:rFonts w:cs="Arial"/>
                <w:lang w:eastAsia="ja-JP"/>
              </w:rPr>
            </w:pPr>
            <w:r w:rsidRPr="00EF5447">
              <w:rPr>
                <w:rFonts w:cs="Arial"/>
                <w:lang w:eastAsia="ja-JP"/>
              </w:rPr>
              <w:t>DC_66A_n260L</w:t>
            </w:r>
          </w:p>
          <w:p w14:paraId="6B7325B8" w14:textId="77777777" w:rsidR="00831B06" w:rsidRPr="00EF5447" w:rsidRDefault="00831B06" w:rsidP="00831B06">
            <w:pPr>
              <w:pStyle w:val="TAC"/>
              <w:rPr>
                <w:noProof/>
              </w:rPr>
            </w:pPr>
            <w:r w:rsidRPr="00EF5447">
              <w:rPr>
                <w:rFonts w:cs="Arial"/>
                <w:lang w:eastAsia="ja-JP"/>
              </w:rPr>
              <w:t>DC_66A_n260M</w:t>
            </w:r>
          </w:p>
        </w:tc>
      </w:tr>
      <w:tr w:rsidR="00831B06" w:rsidRPr="00EF5447" w14:paraId="4CFC259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FD3F6" w14:textId="77777777" w:rsidR="00831B06" w:rsidRPr="00EF5447" w:rsidRDefault="00831B06" w:rsidP="00831B06">
            <w:pPr>
              <w:pStyle w:val="TAC"/>
              <w:rPr>
                <w:rFonts w:eastAsia="MS Mincho" w:cs="Arial"/>
                <w:lang w:eastAsia="ja-JP"/>
              </w:rPr>
            </w:pPr>
            <w:r w:rsidRPr="00EF5447">
              <w:rPr>
                <w:rFonts w:cs="Arial"/>
                <w:lang w:eastAsia="ja-JP"/>
              </w:rPr>
              <w:t>DC_46A-66A_n260(2A)</w:t>
            </w:r>
          </w:p>
          <w:p w14:paraId="3293682C" w14:textId="77777777" w:rsidR="00831B06" w:rsidRPr="00EF5447" w:rsidRDefault="00831B06" w:rsidP="00831B06">
            <w:pPr>
              <w:pStyle w:val="TAC"/>
              <w:rPr>
                <w:rFonts w:cs="Arial"/>
                <w:lang w:eastAsia="ja-JP"/>
              </w:rPr>
            </w:pPr>
            <w:r w:rsidRPr="00EF5447">
              <w:rPr>
                <w:rFonts w:cs="Arial"/>
                <w:lang w:eastAsia="ja-JP"/>
              </w:rPr>
              <w:t>DC_46C-66A_n260(2A)</w:t>
            </w:r>
          </w:p>
          <w:p w14:paraId="5C1037B9" w14:textId="77777777" w:rsidR="00831B06" w:rsidRPr="00EF5447" w:rsidRDefault="00831B06" w:rsidP="00831B06">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36A8F1" w14:textId="77777777" w:rsidR="00831B06" w:rsidRPr="00EF5447" w:rsidRDefault="00831B06" w:rsidP="00831B06">
            <w:pPr>
              <w:pStyle w:val="TAC"/>
              <w:rPr>
                <w:lang w:eastAsia="ja-JP"/>
              </w:rPr>
            </w:pPr>
            <w:r w:rsidRPr="00EF5447">
              <w:rPr>
                <w:lang w:eastAsia="fi-FI"/>
              </w:rPr>
              <w:t>DC_66A_n260A</w:t>
            </w:r>
          </w:p>
        </w:tc>
      </w:tr>
      <w:tr w:rsidR="00AB141C" w:rsidRPr="00EF5447" w14:paraId="60D18DE8" w14:textId="77777777" w:rsidTr="00C620E0">
        <w:trPr>
          <w:trHeight w:val="187"/>
          <w:jc w:val="center"/>
          <w:ins w:id="2432" w:author="Apple" w:date="2021-01-15T14: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22C4C8" w14:textId="77777777" w:rsidR="00AB141C" w:rsidRPr="00EF5447" w:rsidRDefault="00AB141C" w:rsidP="00AB141C">
            <w:pPr>
              <w:pStyle w:val="TAC"/>
              <w:rPr>
                <w:ins w:id="2433" w:author="Apple" w:date="2021-01-15T14:20:00Z"/>
                <w:lang w:eastAsia="zh-CN"/>
              </w:rPr>
            </w:pPr>
            <w:ins w:id="2434" w:author="Apple" w:date="2021-01-15T14:20:00Z">
              <w:r w:rsidRPr="00EF5447">
                <w:rPr>
                  <w:lang w:eastAsia="fi-FI"/>
                </w:rPr>
                <w:lastRenderedPageBreak/>
                <w:t>DC_46A-66A_n261A</w:t>
              </w:r>
            </w:ins>
          </w:p>
          <w:p w14:paraId="096C4D99" w14:textId="3A5AC596" w:rsidR="00AB141C" w:rsidRPr="00EF5447" w:rsidRDefault="00AB141C" w:rsidP="00AB141C">
            <w:pPr>
              <w:pStyle w:val="TAC"/>
              <w:rPr>
                <w:ins w:id="2435" w:author="Apple" w:date="2021-01-15T14:20:00Z"/>
                <w:lang w:eastAsia="zh-CN"/>
              </w:rPr>
            </w:pPr>
            <w:ins w:id="2436" w:author="Apple" w:date="2021-01-15T14:20:00Z">
              <w:r w:rsidRPr="00EF5447">
                <w:rPr>
                  <w:lang w:eastAsia="fi-FI"/>
                </w:rPr>
                <w:t>DC_46A-66A_n261</w:t>
              </w:r>
              <w:r>
                <w:rPr>
                  <w:lang w:eastAsia="fi-FI"/>
                </w:rPr>
                <w:t>G</w:t>
              </w:r>
            </w:ins>
          </w:p>
          <w:p w14:paraId="0E0A4BA9" w14:textId="018D888D" w:rsidR="00AB141C" w:rsidRPr="00EF5447" w:rsidRDefault="00AB141C" w:rsidP="00AB141C">
            <w:pPr>
              <w:pStyle w:val="TAC"/>
              <w:rPr>
                <w:ins w:id="2437" w:author="Apple" w:date="2021-01-15T14:20:00Z"/>
                <w:lang w:eastAsia="zh-CN"/>
              </w:rPr>
            </w:pPr>
            <w:ins w:id="2438" w:author="Apple" w:date="2021-01-15T14:20:00Z">
              <w:r w:rsidRPr="00EF5447">
                <w:rPr>
                  <w:lang w:eastAsia="fi-FI"/>
                </w:rPr>
                <w:t>DC_46A-66A_n261</w:t>
              </w:r>
              <w:r>
                <w:rPr>
                  <w:lang w:eastAsia="fi-FI"/>
                </w:rPr>
                <w:t>H</w:t>
              </w:r>
            </w:ins>
          </w:p>
          <w:p w14:paraId="06E40A2C" w14:textId="77777777" w:rsidR="00AB141C" w:rsidRPr="00EF5447" w:rsidRDefault="00AB141C" w:rsidP="00AB141C">
            <w:pPr>
              <w:pStyle w:val="TAC"/>
              <w:rPr>
                <w:ins w:id="2439" w:author="Apple" w:date="2021-01-15T14:20:00Z"/>
                <w:lang w:eastAsia="zh-CN"/>
              </w:rPr>
            </w:pPr>
            <w:ins w:id="2440" w:author="Apple" w:date="2021-01-15T14:20:00Z">
              <w:r w:rsidRPr="00EF5447">
                <w:rPr>
                  <w:lang w:eastAsia="fi-FI"/>
                </w:rPr>
                <w:t>DC_46A-66A_n261</w:t>
              </w:r>
              <w:r w:rsidRPr="00EF5447">
                <w:rPr>
                  <w:lang w:eastAsia="zh-CN"/>
                </w:rPr>
                <w:t>I</w:t>
              </w:r>
            </w:ins>
          </w:p>
          <w:p w14:paraId="31C94883" w14:textId="29ADCDFC" w:rsidR="00AB141C" w:rsidRPr="00EF5447" w:rsidRDefault="00AB141C" w:rsidP="00AB141C">
            <w:pPr>
              <w:pStyle w:val="TAC"/>
              <w:rPr>
                <w:ins w:id="2441" w:author="Apple" w:date="2021-01-15T14:20:00Z"/>
                <w:lang w:eastAsia="zh-CN"/>
              </w:rPr>
            </w:pPr>
            <w:ins w:id="2442" w:author="Apple" w:date="2021-01-15T14:20:00Z">
              <w:r w:rsidRPr="00EF5447">
                <w:rPr>
                  <w:lang w:eastAsia="fi-FI"/>
                </w:rPr>
                <w:t>DC_46A-66A_n261</w:t>
              </w:r>
              <w:r>
                <w:rPr>
                  <w:lang w:eastAsia="fi-FI"/>
                </w:rPr>
                <w:t>J</w:t>
              </w:r>
            </w:ins>
          </w:p>
          <w:p w14:paraId="2F975911" w14:textId="7CCB1380" w:rsidR="00AB141C" w:rsidRPr="00EF5447" w:rsidRDefault="00AB141C" w:rsidP="00AB141C">
            <w:pPr>
              <w:pStyle w:val="TAC"/>
              <w:rPr>
                <w:ins w:id="2443" w:author="Apple" w:date="2021-01-15T14:20:00Z"/>
                <w:lang w:eastAsia="zh-CN"/>
              </w:rPr>
            </w:pPr>
            <w:ins w:id="2444" w:author="Apple" w:date="2021-01-15T14:20:00Z">
              <w:r w:rsidRPr="00EF5447">
                <w:rPr>
                  <w:lang w:eastAsia="fi-FI"/>
                </w:rPr>
                <w:t>DC_46A-66A_n261</w:t>
              </w:r>
            </w:ins>
            <w:ins w:id="2445" w:author="Apple" w:date="2021-01-15T14:21:00Z">
              <w:r>
                <w:rPr>
                  <w:lang w:eastAsia="fi-FI"/>
                </w:rPr>
                <w:t>K</w:t>
              </w:r>
            </w:ins>
          </w:p>
          <w:p w14:paraId="3A19DCB6" w14:textId="50832EEB" w:rsidR="00AB141C" w:rsidRPr="00EF5447" w:rsidRDefault="00AB141C" w:rsidP="00AB141C">
            <w:pPr>
              <w:pStyle w:val="TAC"/>
              <w:rPr>
                <w:ins w:id="2446" w:author="Apple" w:date="2021-01-15T14:20:00Z"/>
                <w:lang w:eastAsia="zh-CN"/>
              </w:rPr>
            </w:pPr>
            <w:ins w:id="2447" w:author="Apple" w:date="2021-01-15T14:20:00Z">
              <w:r w:rsidRPr="00EF5447">
                <w:rPr>
                  <w:lang w:eastAsia="fi-FI"/>
                </w:rPr>
                <w:t>DC_46A-66A_n261</w:t>
              </w:r>
            </w:ins>
            <w:ins w:id="2448" w:author="Apple" w:date="2021-01-15T14:21:00Z">
              <w:r>
                <w:rPr>
                  <w:lang w:eastAsia="fi-FI"/>
                </w:rPr>
                <w:t>L</w:t>
              </w:r>
            </w:ins>
          </w:p>
          <w:p w14:paraId="7566E178" w14:textId="7E59E78E" w:rsidR="00AB141C" w:rsidRPr="00EF5447" w:rsidRDefault="00AB141C" w:rsidP="00AB141C">
            <w:pPr>
              <w:pStyle w:val="TAC"/>
              <w:rPr>
                <w:ins w:id="2449" w:author="Apple" w:date="2021-01-15T14:20:00Z"/>
                <w:lang w:eastAsia="zh-CN"/>
              </w:rPr>
            </w:pPr>
            <w:ins w:id="2450" w:author="Apple" w:date="2021-01-15T14:20:00Z">
              <w:r w:rsidRPr="00EF5447">
                <w:rPr>
                  <w:lang w:eastAsia="fi-FI"/>
                </w:rPr>
                <w:t>DC_46A-66A_n261</w:t>
              </w:r>
            </w:ins>
            <w:ins w:id="2451" w:author="Apple" w:date="2021-01-15T14:21:00Z">
              <w:r>
                <w:rPr>
                  <w:lang w:eastAsia="fi-FI"/>
                </w:rPr>
                <w:t>M</w:t>
              </w:r>
            </w:ins>
          </w:p>
          <w:p w14:paraId="4D75453F" w14:textId="77777777" w:rsidR="00AB141C" w:rsidRPr="00EF5447" w:rsidRDefault="00AB141C" w:rsidP="00AB141C">
            <w:pPr>
              <w:pStyle w:val="TAC"/>
              <w:rPr>
                <w:ins w:id="2452" w:author="Apple" w:date="2021-01-15T14:21:00Z"/>
                <w:lang w:eastAsia="fi-FI"/>
              </w:rPr>
            </w:pPr>
            <w:ins w:id="2453" w:author="Apple" w:date="2021-01-15T14:21:00Z">
              <w:r w:rsidRPr="00EF5447">
                <w:rPr>
                  <w:lang w:eastAsia="fi-FI"/>
                </w:rPr>
                <w:t>DC_46C-66A_n261A</w:t>
              </w:r>
            </w:ins>
          </w:p>
          <w:p w14:paraId="160C6F0E" w14:textId="77777777" w:rsidR="00AB141C" w:rsidRDefault="00AB141C" w:rsidP="00AB141C">
            <w:pPr>
              <w:pStyle w:val="TAC"/>
              <w:rPr>
                <w:ins w:id="2454" w:author="Apple" w:date="2021-01-15T14:22:00Z"/>
                <w:lang w:eastAsia="fi-FI"/>
              </w:rPr>
            </w:pPr>
            <w:ins w:id="2455" w:author="Apple" w:date="2021-01-15T14:21:00Z">
              <w:r w:rsidRPr="00EF5447">
                <w:rPr>
                  <w:lang w:eastAsia="fi-FI"/>
                </w:rPr>
                <w:t>DC_46D-66A_n261A</w:t>
              </w:r>
            </w:ins>
          </w:p>
          <w:p w14:paraId="760D2255" w14:textId="77777777" w:rsidR="00AB141C" w:rsidRPr="00EF5447" w:rsidRDefault="00AB141C" w:rsidP="00AB141C">
            <w:pPr>
              <w:pStyle w:val="TAC"/>
              <w:rPr>
                <w:ins w:id="2456" w:author="Apple" w:date="2021-01-15T14:22:00Z"/>
                <w:lang w:eastAsia="zh-CN"/>
              </w:rPr>
            </w:pPr>
            <w:ins w:id="2457" w:author="Apple" w:date="2021-01-15T14:22:00Z">
              <w:r w:rsidRPr="00EF5447">
                <w:rPr>
                  <w:lang w:eastAsia="zh-CN"/>
                </w:rPr>
                <w:t>DC_46A-46A-66A_n261A</w:t>
              </w:r>
            </w:ins>
          </w:p>
          <w:p w14:paraId="656985D1" w14:textId="21E7A3E7" w:rsidR="00AB141C" w:rsidRPr="00EF5447" w:rsidRDefault="00AB141C" w:rsidP="00AB141C">
            <w:pPr>
              <w:pStyle w:val="TAC"/>
              <w:rPr>
                <w:ins w:id="2458" w:author="Apple" w:date="2021-01-15T14:22:00Z"/>
                <w:lang w:eastAsia="zh-CN"/>
              </w:rPr>
            </w:pPr>
            <w:ins w:id="2459" w:author="Apple" w:date="2021-01-15T14:22:00Z">
              <w:r w:rsidRPr="00EF5447">
                <w:rPr>
                  <w:lang w:eastAsia="zh-CN"/>
                </w:rPr>
                <w:t>DC_46A-46A-66A_n261</w:t>
              </w:r>
              <w:r>
                <w:rPr>
                  <w:lang w:eastAsia="zh-CN"/>
                </w:rPr>
                <w:t>G</w:t>
              </w:r>
            </w:ins>
          </w:p>
          <w:p w14:paraId="4AF59920" w14:textId="4593024C" w:rsidR="00AB141C" w:rsidRPr="00EF5447" w:rsidRDefault="00AB141C" w:rsidP="00AB141C">
            <w:pPr>
              <w:pStyle w:val="TAC"/>
              <w:rPr>
                <w:ins w:id="2460" w:author="Apple" w:date="2021-01-15T14:22:00Z"/>
                <w:lang w:eastAsia="zh-CN"/>
              </w:rPr>
            </w:pPr>
            <w:ins w:id="2461" w:author="Apple" w:date="2021-01-15T14:22:00Z">
              <w:r w:rsidRPr="00EF5447">
                <w:rPr>
                  <w:lang w:eastAsia="zh-CN"/>
                </w:rPr>
                <w:t>DC_46A-46A-66A_n261</w:t>
              </w:r>
              <w:r>
                <w:rPr>
                  <w:lang w:eastAsia="zh-CN"/>
                </w:rPr>
                <w:t>H</w:t>
              </w:r>
            </w:ins>
          </w:p>
          <w:p w14:paraId="70EB0432" w14:textId="77777777" w:rsidR="00AB141C" w:rsidRPr="00EF5447" w:rsidRDefault="00AB141C" w:rsidP="00AB141C">
            <w:pPr>
              <w:pStyle w:val="TAC"/>
              <w:rPr>
                <w:ins w:id="2462" w:author="Apple" w:date="2021-01-15T14:22:00Z"/>
                <w:lang w:eastAsia="zh-CN"/>
              </w:rPr>
            </w:pPr>
            <w:ins w:id="2463" w:author="Apple" w:date="2021-01-15T14:22:00Z">
              <w:r w:rsidRPr="00EF5447">
                <w:rPr>
                  <w:lang w:eastAsia="zh-CN"/>
                </w:rPr>
                <w:t>DC_46A-46A-66A_n261I</w:t>
              </w:r>
            </w:ins>
          </w:p>
          <w:p w14:paraId="6214E14F" w14:textId="3179789E" w:rsidR="00AB141C" w:rsidRPr="00EF5447" w:rsidRDefault="00AB141C" w:rsidP="00AB141C">
            <w:pPr>
              <w:pStyle w:val="TAC"/>
              <w:rPr>
                <w:ins w:id="2464" w:author="Apple" w:date="2021-01-15T14:22:00Z"/>
                <w:lang w:eastAsia="zh-CN"/>
              </w:rPr>
            </w:pPr>
            <w:ins w:id="2465" w:author="Apple" w:date="2021-01-15T14:22:00Z">
              <w:r w:rsidRPr="00EF5447">
                <w:rPr>
                  <w:lang w:eastAsia="zh-CN"/>
                </w:rPr>
                <w:t>DC_46A-46A-66A_n261</w:t>
              </w:r>
              <w:r>
                <w:rPr>
                  <w:lang w:eastAsia="zh-CN"/>
                </w:rPr>
                <w:t>J</w:t>
              </w:r>
            </w:ins>
          </w:p>
          <w:p w14:paraId="688FFABE" w14:textId="6E00BF7F" w:rsidR="00AB141C" w:rsidRPr="00EF5447" w:rsidRDefault="00AB141C" w:rsidP="00AB141C">
            <w:pPr>
              <w:pStyle w:val="TAC"/>
              <w:rPr>
                <w:ins w:id="2466" w:author="Apple" w:date="2021-01-15T14:22:00Z"/>
                <w:lang w:eastAsia="zh-CN"/>
              </w:rPr>
            </w:pPr>
            <w:ins w:id="2467" w:author="Apple" w:date="2021-01-15T14:22:00Z">
              <w:r w:rsidRPr="00EF5447">
                <w:rPr>
                  <w:lang w:eastAsia="zh-CN"/>
                </w:rPr>
                <w:t>DC_46A-46A-66A_n261</w:t>
              </w:r>
              <w:r>
                <w:rPr>
                  <w:lang w:eastAsia="zh-CN"/>
                </w:rPr>
                <w:t>K</w:t>
              </w:r>
            </w:ins>
          </w:p>
          <w:p w14:paraId="030CF2F8" w14:textId="77777777" w:rsidR="00AB141C" w:rsidRPr="00EF5447" w:rsidRDefault="00AB141C" w:rsidP="00AB141C">
            <w:pPr>
              <w:pStyle w:val="TAC"/>
              <w:rPr>
                <w:ins w:id="2468" w:author="Apple" w:date="2021-01-15T14:22:00Z"/>
                <w:lang w:eastAsia="zh-CN"/>
              </w:rPr>
            </w:pPr>
            <w:ins w:id="2469" w:author="Apple" w:date="2021-01-15T14:22:00Z">
              <w:r w:rsidRPr="00EF5447">
                <w:rPr>
                  <w:lang w:eastAsia="zh-CN"/>
                </w:rPr>
                <w:t>DC_46A-46A-66A_n261L</w:t>
              </w:r>
            </w:ins>
          </w:p>
          <w:p w14:paraId="22D1D0DD" w14:textId="77777777" w:rsidR="00AB141C" w:rsidRPr="00EF5447" w:rsidRDefault="00AB141C" w:rsidP="00AB141C">
            <w:pPr>
              <w:pStyle w:val="TAC"/>
              <w:rPr>
                <w:ins w:id="2470" w:author="Apple" w:date="2021-01-15T14:22:00Z"/>
                <w:lang w:eastAsia="zh-CN"/>
              </w:rPr>
            </w:pPr>
            <w:ins w:id="2471" w:author="Apple" w:date="2021-01-15T14:22:00Z">
              <w:r w:rsidRPr="00EF5447">
                <w:rPr>
                  <w:lang w:eastAsia="zh-CN"/>
                </w:rPr>
                <w:t>DC_46A-46A-66A_n261M</w:t>
              </w:r>
            </w:ins>
          </w:p>
          <w:p w14:paraId="19F83C11" w14:textId="77777777" w:rsidR="00AB141C" w:rsidRPr="00EF5447" w:rsidRDefault="00AB141C" w:rsidP="00AB141C">
            <w:pPr>
              <w:pStyle w:val="TAC"/>
              <w:rPr>
                <w:ins w:id="2472" w:author="Apple" w:date="2021-01-15T14:23:00Z"/>
                <w:lang w:eastAsia="zh-CN"/>
              </w:rPr>
            </w:pPr>
            <w:ins w:id="2473" w:author="Apple" w:date="2021-01-15T14:23:00Z">
              <w:r w:rsidRPr="00EF5447">
                <w:rPr>
                  <w:lang w:eastAsia="zh-CN"/>
                </w:rPr>
                <w:t>DC_46A-46A-46A-66A_n261A</w:t>
              </w:r>
            </w:ins>
          </w:p>
          <w:p w14:paraId="6867CCA8" w14:textId="0E0281AA" w:rsidR="00AB141C" w:rsidRPr="00EF5447" w:rsidRDefault="00AB141C" w:rsidP="00AB141C">
            <w:pPr>
              <w:pStyle w:val="TAC"/>
              <w:rPr>
                <w:ins w:id="2474" w:author="Apple" w:date="2021-01-15T14:23:00Z"/>
                <w:lang w:eastAsia="zh-CN"/>
              </w:rPr>
            </w:pPr>
            <w:ins w:id="2475" w:author="Apple" w:date="2021-01-15T14:23:00Z">
              <w:r w:rsidRPr="00EF5447">
                <w:rPr>
                  <w:lang w:eastAsia="zh-CN"/>
                </w:rPr>
                <w:t>DC_46A-46A-46A-66A_n261</w:t>
              </w:r>
              <w:r>
                <w:rPr>
                  <w:lang w:eastAsia="zh-CN"/>
                </w:rPr>
                <w:t>G</w:t>
              </w:r>
            </w:ins>
          </w:p>
          <w:p w14:paraId="71C31435" w14:textId="3BB6A762" w:rsidR="00AB141C" w:rsidRPr="00EF5447" w:rsidRDefault="00AB141C" w:rsidP="00AB141C">
            <w:pPr>
              <w:pStyle w:val="TAC"/>
              <w:rPr>
                <w:ins w:id="2476" w:author="Apple" w:date="2021-01-15T14:23:00Z"/>
                <w:lang w:eastAsia="zh-CN"/>
              </w:rPr>
            </w:pPr>
            <w:ins w:id="2477" w:author="Apple" w:date="2021-01-15T14:23:00Z">
              <w:r w:rsidRPr="00EF5447">
                <w:rPr>
                  <w:lang w:eastAsia="zh-CN"/>
                </w:rPr>
                <w:t>DC_46A-46A-46A-66A_n261</w:t>
              </w:r>
              <w:r>
                <w:rPr>
                  <w:lang w:eastAsia="zh-CN"/>
                </w:rPr>
                <w:t>H</w:t>
              </w:r>
            </w:ins>
          </w:p>
          <w:p w14:paraId="632515FD" w14:textId="77777777" w:rsidR="00AB141C" w:rsidRPr="00EF5447" w:rsidRDefault="00AB141C" w:rsidP="00AB141C">
            <w:pPr>
              <w:pStyle w:val="TAC"/>
              <w:rPr>
                <w:ins w:id="2478" w:author="Apple" w:date="2021-01-15T14:23:00Z"/>
                <w:lang w:eastAsia="zh-CN"/>
              </w:rPr>
            </w:pPr>
            <w:ins w:id="2479" w:author="Apple" w:date="2021-01-15T14:23:00Z">
              <w:r w:rsidRPr="00EF5447">
                <w:rPr>
                  <w:lang w:eastAsia="zh-CN"/>
                </w:rPr>
                <w:t>DC_46A-46A-46A-66A_n261I</w:t>
              </w:r>
            </w:ins>
          </w:p>
          <w:p w14:paraId="50212A40" w14:textId="5CE9BE96" w:rsidR="00AB141C" w:rsidRPr="00EF5447" w:rsidRDefault="00AB141C" w:rsidP="00AB141C">
            <w:pPr>
              <w:pStyle w:val="TAC"/>
              <w:rPr>
                <w:ins w:id="2480" w:author="Apple" w:date="2021-01-15T14:23:00Z"/>
                <w:lang w:eastAsia="zh-CN"/>
              </w:rPr>
            </w:pPr>
            <w:ins w:id="2481" w:author="Apple" w:date="2021-01-15T14:23:00Z">
              <w:r w:rsidRPr="00EF5447">
                <w:rPr>
                  <w:lang w:eastAsia="zh-CN"/>
                </w:rPr>
                <w:t>DC_46A-46A-46A-66A_n261</w:t>
              </w:r>
              <w:r>
                <w:rPr>
                  <w:lang w:eastAsia="zh-CN"/>
                </w:rPr>
                <w:t>J</w:t>
              </w:r>
            </w:ins>
          </w:p>
          <w:p w14:paraId="06A9C142" w14:textId="7EEAE140" w:rsidR="00AB141C" w:rsidRPr="00EF5447" w:rsidRDefault="00AB141C" w:rsidP="00AB141C">
            <w:pPr>
              <w:pStyle w:val="TAC"/>
              <w:rPr>
                <w:ins w:id="2482" w:author="Apple" w:date="2021-01-15T14:23:00Z"/>
                <w:lang w:eastAsia="zh-CN"/>
              </w:rPr>
            </w:pPr>
            <w:ins w:id="2483" w:author="Apple" w:date="2021-01-15T14:23:00Z">
              <w:r w:rsidRPr="00EF5447">
                <w:rPr>
                  <w:lang w:eastAsia="zh-CN"/>
                </w:rPr>
                <w:t>DC_46A-46A-46A-66A_n261</w:t>
              </w:r>
              <w:r>
                <w:rPr>
                  <w:lang w:eastAsia="zh-CN"/>
                </w:rPr>
                <w:t>K</w:t>
              </w:r>
            </w:ins>
          </w:p>
          <w:p w14:paraId="20C9857F" w14:textId="77777777" w:rsidR="00AB141C" w:rsidRPr="00EF5447" w:rsidRDefault="00AB141C" w:rsidP="00AB141C">
            <w:pPr>
              <w:pStyle w:val="TAC"/>
              <w:rPr>
                <w:ins w:id="2484" w:author="Apple" w:date="2021-01-15T14:23:00Z"/>
                <w:lang w:eastAsia="zh-CN"/>
              </w:rPr>
            </w:pPr>
            <w:ins w:id="2485" w:author="Apple" w:date="2021-01-15T14:23:00Z">
              <w:r w:rsidRPr="00EF5447">
                <w:rPr>
                  <w:lang w:eastAsia="zh-CN"/>
                </w:rPr>
                <w:t>DC_46A-46A-46A-66A_n261L</w:t>
              </w:r>
            </w:ins>
          </w:p>
          <w:p w14:paraId="54D86872" w14:textId="13D05428" w:rsidR="00AB141C" w:rsidRPr="00EF5447" w:rsidRDefault="00AB141C" w:rsidP="00AB141C">
            <w:pPr>
              <w:pStyle w:val="TAC"/>
              <w:rPr>
                <w:ins w:id="2486" w:author="Apple" w:date="2021-01-15T14:19:00Z"/>
                <w:lang w:eastAsia="fi-FI"/>
              </w:rPr>
            </w:pPr>
            <w:ins w:id="2487" w:author="Apple" w:date="2021-01-15T14:23:00Z">
              <w:r w:rsidRPr="00EF5447">
                <w:rPr>
                  <w:lang w:eastAsia="zh-CN"/>
                </w:rPr>
                <w:t>DC_46A-46A-46A-66A_n261M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2DFCE1" w14:textId="77777777" w:rsidR="00AB141C" w:rsidRDefault="00AB141C" w:rsidP="00831B06">
            <w:pPr>
              <w:pStyle w:val="TAC"/>
              <w:rPr>
                <w:ins w:id="2488" w:author="Apple" w:date="2021-01-15T14:24:00Z"/>
                <w:lang w:eastAsia="fi-FI"/>
              </w:rPr>
            </w:pPr>
            <w:ins w:id="2489" w:author="Apple" w:date="2021-01-15T14:20:00Z">
              <w:r w:rsidRPr="00EF5447">
                <w:rPr>
                  <w:lang w:eastAsia="fi-FI"/>
                </w:rPr>
                <w:t>DC_66A_n261A</w:t>
              </w:r>
            </w:ins>
          </w:p>
          <w:p w14:paraId="7369669C" w14:textId="77777777" w:rsidR="00AB141C" w:rsidRDefault="00AB141C" w:rsidP="00831B06">
            <w:pPr>
              <w:pStyle w:val="TAC"/>
              <w:rPr>
                <w:ins w:id="2490" w:author="Apple" w:date="2021-01-15T14:24:00Z"/>
                <w:noProof/>
                <w:lang w:eastAsia="zh-CN"/>
              </w:rPr>
            </w:pPr>
            <w:ins w:id="2491" w:author="Apple" w:date="2021-01-15T14:24:00Z">
              <w:r w:rsidRPr="00EF5447">
                <w:rPr>
                  <w:noProof/>
                  <w:lang w:eastAsia="zh-CN"/>
                </w:rPr>
                <w:t>DC_66A_n261G</w:t>
              </w:r>
            </w:ins>
          </w:p>
          <w:p w14:paraId="099BBF46" w14:textId="77777777" w:rsidR="00AB141C" w:rsidRDefault="00AB141C" w:rsidP="00831B06">
            <w:pPr>
              <w:pStyle w:val="TAC"/>
              <w:rPr>
                <w:ins w:id="2492" w:author="Apple" w:date="2021-01-15T14:25:00Z"/>
                <w:noProof/>
                <w:lang w:eastAsia="zh-CN"/>
              </w:rPr>
            </w:pPr>
            <w:ins w:id="2493" w:author="Apple" w:date="2021-01-15T14:24:00Z">
              <w:r w:rsidRPr="00EF5447">
                <w:rPr>
                  <w:noProof/>
                  <w:lang w:eastAsia="zh-CN"/>
                </w:rPr>
                <w:t>DC_66A_n261H</w:t>
              </w:r>
            </w:ins>
          </w:p>
          <w:p w14:paraId="0D2BB529" w14:textId="370596AE" w:rsidR="002B3B6B" w:rsidRPr="00EF5447" w:rsidRDefault="002B3B6B" w:rsidP="00831B06">
            <w:pPr>
              <w:pStyle w:val="TAC"/>
              <w:rPr>
                <w:ins w:id="2494" w:author="Apple" w:date="2021-01-15T14:19:00Z"/>
                <w:lang w:eastAsia="fi-FI"/>
              </w:rPr>
            </w:pPr>
            <w:ins w:id="2495" w:author="Apple" w:date="2021-01-15T14:25:00Z">
              <w:r w:rsidRPr="00EF5447">
                <w:rPr>
                  <w:noProof/>
                  <w:lang w:eastAsia="zh-CN"/>
                </w:rPr>
                <w:t>DC_66A_n261I</w:t>
              </w:r>
            </w:ins>
          </w:p>
        </w:tc>
      </w:tr>
      <w:tr w:rsidR="00831B06" w:rsidRPr="00EF5447" w14:paraId="6BD0103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3B6F1F" w14:textId="18A5DAEF" w:rsidR="00831B06" w:rsidRPr="00EF5447" w:rsidDel="00AB141C" w:rsidRDefault="00831B06" w:rsidP="00831B06">
            <w:pPr>
              <w:pStyle w:val="TAC"/>
              <w:rPr>
                <w:del w:id="2496" w:author="Apple" w:date="2021-01-15T14:22:00Z"/>
                <w:lang w:eastAsia="zh-CN"/>
              </w:rPr>
            </w:pPr>
            <w:del w:id="2497" w:author="Apple" w:date="2021-01-15T14:22:00Z">
              <w:r w:rsidRPr="00EF5447" w:rsidDel="00AB141C">
                <w:rPr>
                  <w:lang w:eastAsia="fi-FI"/>
                </w:rPr>
                <w:lastRenderedPageBreak/>
                <w:delText>DC_46A-66A_n261A</w:delText>
              </w:r>
            </w:del>
          </w:p>
          <w:p w14:paraId="0322BA81" w14:textId="1E059C21" w:rsidR="00831B06" w:rsidRPr="00EF5447" w:rsidDel="00AB141C" w:rsidRDefault="00831B06" w:rsidP="00831B06">
            <w:pPr>
              <w:pStyle w:val="TAC"/>
              <w:rPr>
                <w:del w:id="2498" w:author="Apple" w:date="2021-01-15T14:22:00Z"/>
                <w:lang w:eastAsia="zh-CN"/>
              </w:rPr>
            </w:pPr>
            <w:del w:id="2499" w:author="Apple" w:date="2021-01-15T14:22:00Z">
              <w:r w:rsidRPr="00EF5447" w:rsidDel="00AB141C">
                <w:rPr>
                  <w:lang w:eastAsia="fi-FI"/>
                </w:rPr>
                <w:delText>DC_46A-66A_n261</w:delText>
              </w:r>
              <w:r w:rsidRPr="00EF5447" w:rsidDel="00AB141C">
                <w:rPr>
                  <w:lang w:eastAsia="zh-CN"/>
                </w:rPr>
                <w:delText>I</w:delText>
              </w:r>
            </w:del>
          </w:p>
          <w:p w14:paraId="665989DB" w14:textId="2AA18802" w:rsidR="00831B06" w:rsidRPr="00EF5447" w:rsidDel="00AB141C" w:rsidRDefault="00831B06" w:rsidP="00831B06">
            <w:pPr>
              <w:pStyle w:val="TAC"/>
              <w:rPr>
                <w:del w:id="2500" w:author="Apple" w:date="2021-01-15T14:22:00Z"/>
                <w:lang w:eastAsia="zh-CN"/>
              </w:rPr>
            </w:pPr>
            <w:del w:id="2501" w:author="Apple" w:date="2021-01-15T14:22:00Z">
              <w:r w:rsidRPr="00EF5447" w:rsidDel="00AB141C">
                <w:rPr>
                  <w:lang w:eastAsia="fi-FI"/>
                </w:rPr>
                <w:delText>DC_46A-66A_n261L</w:delText>
              </w:r>
            </w:del>
          </w:p>
          <w:p w14:paraId="140A781B" w14:textId="0FA49D95" w:rsidR="00831B06" w:rsidRPr="00EF5447" w:rsidDel="00AB141C" w:rsidRDefault="00831B06" w:rsidP="00831B06">
            <w:pPr>
              <w:pStyle w:val="TAC"/>
              <w:rPr>
                <w:del w:id="2502" w:author="Apple" w:date="2021-01-15T14:22:00Z"/>
                <w:lang w:eastAsia="fi-FI"/>
              </w:rPr>
            </w:pPr>
            <w:del w:id="2503" w:author="Apple" w:date="2021-01-15T14:22:00Z">
              <w:r w:rsidRPr="00EF5447" w:rsidDel="00AB141C">
                <w:rPr>
                  <w:lang w:eastAsia="fi-FI"/>
                </w:rPr>
                <w:delText>DC_46A-66A_n261M</w:delText>
              </w:r>
            </w:del>
          </w:p>
          <w:p w14:paraId="70AE6A63" w14:textId="1E23CF91" w:rsidR="00831B06" w:rsidRPr="00EF5447" w:rsidDel="00AB141C" w:rsidRDefault="00831B06" w:rsidP="00831B06">
            <w:pPr>
              <w:pStyle w:val="TAC"/>
              <w:rPr>
                <w:del w:id="2504" w:author="Apple" w:date="2021-01-15T14:22:00Z"/>
                <w:lang w:eastAsia="fi-FI"/>
              </w:rPr>
            </w:pPr>
            <w:del w:id="2505" w:author="Apple" w:date="2021-01-15T14:22:00Z">
              <w:r w:rsidRPr="00EF5447" w:rsidDel="00AB141C">
                <w:rPr>
                  <w:lang w:eastAsia="fi-FI"/>
                </w:rPr>
                <w:delText>DC_46C-66A_n261A</w:delText>
              </w:r>
            </w:del>
          </w:p>
          <w:p w14:paraId="6E345C36" w14:textId="39DEFDAA" w:rsidR="00831B06" w:rsidRPr="00EF5447" w:rsidDel="00AB141C" w:rsidRDefault="00831B06" w:rsidP="00831B06">
            <w:pPr>
              <w:pStyle w:val="TAC"/>
              <w:rPr>
                <w:del w:id="2506" w:author="Apple" w:date="2021-01-15T14:22:00Z"/>
                <w:lang w:eastAsia="fi-FI"/>
              </w:rPr>
            </w:pPr>
            <w:del w:id="2507" w:author="Apple" w:date="2021-01-15T14:22:00Z">
              <w:r w:rsidRPr="00EF5447" w:rsidDel="00AB141C">
                <w:rPr>
                  <w:lang w:eastAsia="fi-FI"/>
                </w:rPr>
                <w:delText>DC_46D-66A_n261A</w:delText>
              </w:r>
            </w:del>
          </w:p>
          <w:p w14:paraId="69C27462" w14:textId="77777777" w:rsidR="00831B06" w:rsidRPr="00EF5447" w:rsidRDefault="00831B06" w:rsidP="00831B06">
            <w:pPr>
              <w:pStyle w:val="TAC"/>
              <w:rPr>
                <w:lang w:eastAsia="fi-FI"/>
              </w:rPr>
            </w:pPr>
            <w:r w:rsidRPr="00EF5447">
              <w:rPr>
                <w:lang w:eastAsia="fi-FI"/>
              </w:rPr>
              <w:t>DC_46A-66A_n261(2A)</w:t>
            </w:r>
          </w:p>
          <w:p w14:paraId="63F7BBAD" w14:textId="77777777" w:rsidR="00831B06" w:rsidRPr="00EF5447" w:rsidRDefault="00831B06" w:rsidP="00831B06">
            <w:pPr>
              <w:pStyle w:val="TAC"/>
              <w:rPr>
                <w:lang w:eastAsia="fi-FI"/>
              </w:rPr>
            </w:pPr>
            <w:r w:rsidRPr="00EF5447">
              <w:rPr>
                <w:lang w:eastAsia="fi-FI"/>
              </w:rPr>
              <w:t>DC_46C-66A_n261(2A)</w:t>
            </w:r>
          </w:p>
          <w:p w14:paraId="31E7C127" w14:textId="77777777" w:rsidR="00831B06" w:rsidRPr="00EF5447" w:rsidRDefault="00831B06" w:rsidP="00831B06">
            <w:pPr>
              <w:pStyle w:val="TAC"/>
              <w:rPr>
                <w:lang w:eastAsia="zh-CN"/>
              </w:rPr>
            </w:pPr>
            <w:r w:rsidRPr="00EF5447">
              <w:rPr>
                <w:lang w:eastAsia="fi-FI"/>
              </w:rPr>
              <w:t>DC_46D-66A_n261(2A)</w:t>
            </w:r>
          </w:p>
          <w:p w14:paraId="22E9BED3" w14:textId="77777777" w:rsidR="00831B06" w:rsidRPr="00EF5447" w:rsidRDefault="00831B06" w:rsidP="00831B06">
            <w:pPr>
              <w:pStyle w:val="TAC"/>
              <w:rPr>
                <w:lang w:eastAsia="zh-CN"/>
              </w:rPr>
            </w:pPr>
            <w:r w:rsidRPr="00EF5447">
              <w:rPr>
                <w:lang w:eastAsia="zh-CN"/>
              </w:rPr>
              <w:t>DC_46A-66A_n261(A-H)</w:t>
            </w:r>
          </w:p>
          <w:p w14:paraId="7C4A6D54" w14:textId="77777777" w:rsidR="00831B06" w:rsidRPr="00EF5447" w:rsidRDefault="00831B06" w:rsidP="00831B06">
            <w:pPr>
              <w:pStyle w:val="TAC"/>
              <w:rPr>
                <w:lang w:eastAsia="zh-CN"/>
              </w:rPr>
            </w:pPr>
            <w:r w:rsidRPr="00EF5447">
              <w:rPr>
                <w:lang w:eastAsia="zh-CN"/>
              </w:rPr>
              <w:t>DC_46A-66A_n261(A-L)</w:t>
            </w:r>
          </w:p>
          <w:p w14:paraId="4E51370F" w14:textId="77777777" w:rsidR="00831B06" w:rsidRPr="00EF5447" w:rsidRDefault="00831B06" w:rsidP="00831B06">
            <w:pPr>
              <w:pStyle w:val="TAC"/>
              <w:rPr>
                <w:lang w:eastAsia="zh-CN"/>
              </w:rPr>
            </w:pPr>
            <w:r w:rsidRPr="00EF5447">
              <w:rPr>
                <w:lang w:eastAsia="zh-CN"/>
              </w:rPr>
              <w:t>DC_46A-66A_n261(G-H)</w:t>
            </w:r>
          </w:p>
          <w:p w14:paraId="1CBA2AEB" w14:textId="77777777" w:rsidR="00831B06" w:rsidRPr="00EF5447" w:rsidRDefault="00831B06" w:rsidP="00831B06">
            <w:pPr>
              <w:pStyle w:val="TAC"/>
              <w:rPr>
                <w:lang w:eastAsia="zh-CN"/>
              </w:rPr>
            </w:pPr>
            <w:r w:rsidRPr="00EF5447">
              <w:rPr>
                <w:lang w:eastAsia="zh-CN"/>
              </w:rPr>
              <w:t>DC_46A-66A_n261(2H)</w:t>
            </w:r>
          </w:p>
          <w:p w14:paraId="2D0D4580" w14:textId="77777777" w:rsidR="00831B06" w:rsidRPr="00EF5447" w:rsidRDefault="00831B06" w:rsidP="00831B06">
            <w:pPr>
              <w:pStyle w:val="TAC"/>
              <w:rPr>
                <w:lang w:eastAsia="zh-CN"/>
              </w:rPr>
            </w:pPr>
            <w:r w:rsidRPr="00EF5447">
              <w:rPr>
                <w:lang w:eastAsia="zh-CN"/>
              </w:rPr>
              <w:t>DC_46A-66A_n261(2A-H)</w:t>
            </w:r>
          </w:p>
          <w:p w14:paraId="713007F4" w14:textId="2423D351" w:rsidR="00831B06" w:rsidRPr="00EF5447" w:rsidDel="00AB141C" w:rsidRDefault="00831B06" w:rsidP="00831B06">
            <w:pPr>
              <w:pStyle w:val="TAC"/>
              <w:rPr>
                <w:del w:id="2508" w:author="Apple" w:date="2021-01-15T14:22:00Z"/>
                <w:lang w:eastAsia="zh-CN"/>
              </w:rPr>
            </w:pPr>
            <w:del w:id="2509" w:author="Apple" w:date="2021-01-15T14:22:00Z">
              <w:r w:rsidRPr="00EF5447" w:rsidDel="00AB141C">
                <w:rPr>
                  <w:lang w:eastAsia="zh-CN"/>
                </w:rPr>
                <w:delText>DC_46A-46A-66A_n261A</w:delText>
              </w:r>
            </w:del>
          </w:p>
          <w:p w14:paraId="5AAE0E48" w14:textId="656D5B3B" w:rsidR="00831B06" w:rsidRPr="00EF5447" w:rsidDel="00AB141C" w:rsidRDefault="00831B06" w:rsidP="00831B06">
            <w:pPr>
              <w:pStyle w:val="TAC"/>
              <w:rPr>
                <w:del w:id="2510" w:author="Apple" w:date="2021-01-15T14:22:00Z"/>
                <w:lang w:eastAsia="zh-CN"/>
              </w:rPr>
            </w:pPr>
            <w:del w:id="2511" w:author="Apple" w:date="2021-01-15T14:22:00Z">
              <w:r w:rsidRPr="00EF5447" w:rsidDel="00AB141C">
                <w:rPr>
                  <w:lang w:eastAsia="zh-CN"/>
                </w:rPr>
                <w:delText>DC_46A-46A-66A_n261I</w:delText>
              </w:r>
            </w:del>
          </w:p>
          <w:p w14:paraId="6266B6B2" w14:textId="71C24723" w:rsidR="00831B06" w:rsidRPr="00EF5447" w:rsidDel="00AB141C" w:rsidRDefault="00831B06" w:rsidP="00831B06">
            <w:pPr>
              <w:pStyle w:val="TAC"/>
              <w:rPr>
                <w:del w:id="2512" w:author="Apple" w:date="2021-01-15T14:22:00Z"/>
                <w:lang w:eastAsia="zh-CN"/>
              </w:rPr>
            </w:pPr>
            <w:del w:id="2513" w:author="Apple" w:date="2021-01-15T14:22:00Z">
              <w:r w:rsidRPr="00EF5447" w:rsidDel="00AB141C">
                <w:rPr>
                  <w:lang w:eastAsia="zh-CN"/>
                </w:rPr>
                <w:delText>DC_46A-46A-66A_n261L</w:delText>
              </w:r>
            </w:del>
          </w:p>
          <w:p w14:paraId="197BC300" w14:textId="6258269B" w:rsidR="00831B06" w:rsidRPr="00EF5447" w:rsidDel="00AB141C" w:rsidRDefault="00831B06" w:rsidP="00831B06">
            <w:pPr>
              <w:pStyle w:val="TAC"/>
              <w:rPr>
                <w:del w:id="2514" w:author="Apple" w:date="2021-01-15T14:22:00Z"/>
                <w:lang w:eastAsia="zh-CN"/>
              </w:rPr>
            </w:pPr>
            <w:del w:id="2515" w:author="Apple" w:date="2021-01-15T14:22:00Z">
              <w:r w:rsidRPr="00EF5447" w:rsidDel="00AB141C">
                <w:rPr>
                  <w:lang w:eastAsia="zh-CN"/>
                </w:rPr>
                <w:delText>DC_46A-46A-66A_n261M</w:delText>
              </w:r>
            </w:del>
          </w:p>
          <w:p w14:paraId="3BF4A5E6" w14:textId="77777777" w:rsidR="00831B06" w:rsidRPr="00EF5447" w:rsidRDefault="00831B06" w:rsidP="00831B06">
            <w:pPr>
              <w:pStyle w:val="TAC"/>
              <w:rPr>
                <w:lang w:eastAsia="zh-CN"/>
              </w:rPr>
            </w:pPr>
            <w:r w:rsidRPr="00EF5447">
              <w:rPr>
                <w:lang w:eastAsia="zh-CN"/>
              </w:rPr>
              <w:t>DC_46A-46A-66A_n261(A-H)</w:t>
            </w:r>
          </w:p>
          <w:p w14:paraId="338D4CA9" w14:textId="77777777" w:rsidR="00831B06" w:rsidRPr="00EF5447" w:rsidRDefault="00831B06" w:rsidP="00831B06">
            <w:pPr>
              <w:pStyle w:val="TAC"/>
              <w:rPr>
                <w:lang w:eastAsia="zh-CN"/>
              </w:rPr>
            </w:pPr>
            <w:r w:rsidRPr="00EF5447">
              <w:rPr>
                <w:lang w:eastAsia="zh-CN"/>
              </w:rPr>
              <w:t>DC_46A-46A-66A_n261(A-L)</w:t>
            </w:r>
          </w:p>
          <w:p w14:paraId="4EC2BCA5" w14:textId="77777777" w:rsidR="00831B06" w:rsidRPr="00EF5447" w:rsidRDefault="00831B06" w:rsidP="00831B06">
            <w:pPr>
              <w:pStyle w:val="TAC"/>
              <w:rPr>
                <w:lang w:eastAsia="zh-CN"/>
              </w:rPr>
            </w:pPr>
            <w:r w:rsidRPr="00EF5447">
              <w:rPr>
                <w:lang w:eastAsia="zh-CN"/>
              </w:rPr>
              <w:t>DC_46A-46A-66A_n261(G-H)</w:t>
            </w:r>
          </w:p>
          <w:p w14:paraId="1FCBEA33" w14:textId="77777777" w:rsidR="00831B06" w:rsidRPr="00EF5447" w:rsidRDefault="00831B06" w:rsidP="00831B06">
            <w:pPr>
              <w:pStyle w:val="TAC"/>
              <w:rPr>
                <w:lang w:eastAsia="zh-CN"/>
              </w:rPr>
            </w:pPr>
            <w:r w:rsidRPr="00EF5447">
              <w:rPr>
                <w:lang w:eastAsia="zh-CN"/>
              </w:rPr>
              <w:t>DC_46A-46A-66A_n261(2H)</w:t>
            </w:r>
          </w:p>
          <w:p w14:paraId="6CE45B59" w14:textId="77777777" w:rsidR="00831B06" w:rsidRPr="00EF5447" w:rsidRDefault="00831B06" w:rsidP="00831B06">
            <w:pPr>
              <w:pStyle w:val="TAC"/>
              <w:rPr>
                <w:lang w:eastAsia="zh-CN"/>
              </w:rPr>
            </w:pPr>
            <w:r w:rsidRPr="00EF5447">
              <w:rPr>
                <w:lang w:eastAsia="zh-CN"/>
              </w:rPr>
              <w:t>DC_46A-46A-66A_n261(2A-H)</w:t>
            </w:r>
          </w:p>
          <w:p w14:paraId="0F9167B6" w14:textId="4035B843" w:rsidR="00831B06" w:rsidRPr="00EF5447" w:rsidDel="00AB141C" w:rsidRDefault="00831B06" w:rsidP="00831B06">
            <w:pPr>
              <w:pStyle w:val="TAC"/>
              <w:rPr>
                <w:del w:id="2516" w:author="Apple" w:date="2021-01-15T14:23:00Z"/>
                <w:lang w:eastAsia="zh-CN"/>
              </w:rPr>
            </w:pPr>
            <w:del w:id="2517" w:author="Apple" w:date="2021-01-15T14:23:00Z">
              <w:r w:rsidRPr="00EF5447" w:rsidDel="00AB141C">
                <w:rPr>
                  <w:lang w:eastAsia="zh-CN"/>
                </w:rPr>
                <w:delText>DC_46A-46A-46A-66A_n261A</w:delText>
              </w:r>
            </w:del>
          </w:p>
          <w:p w14:paraId="584466B1" w14:textId="30ACE021" w:rsidR="00831B06" w:rsidRPr="00EF5447" w:rsidDel="00AB141C" w:rsidRDefault="00831B06" w:rsidP="00831B06">
            <w:pPr>
              <w:pStyle w:val="TAC"/>
              <w:rPr>
                <w:del w:id="2518" w:author="Apple" w:date="2021-01-15T14:23:00Z"/>
                <w:lang w:eastAsia="zh-CN"/>
              </w:rPr>
            </w:pPr>
            <w:del w:id="2519" w:author="Apple" w:date="2021-01-15T14:23:00Z">
              <w:r w:rsidRPr="00EF5447" w:rsidDel="00AB141C">
                <w:rPr>
                  <w:lang w:eastAsia="zh-CN"/>
                </w:rPr>
                <w:delText>DC_46A-46A-46A-66A_n261I</w:delText>
              </w:r>
            </w:del>
          </w:p>
          <w:p w14:paraId="53246945" w14:textId="0C20C9DE" w:rsidR="00831B06" w:rsidRPr="00EF5447" w:rsidDel="00AB141C" w:rsidRDefault="00831B06" w:rsidP="00831B06">
            <w:pPr>
              <w:pStyle w:val="TAC"/>
              <w:rPr>
                <w:del w:id="2520" w:author="Apple" w:date="2021-01-15T14:23:00Z"/>
                <w:lang w:eastAsia="zh-CN"/>
              </w:rPr>
            </w:pPr>
            <w:del w:id="2521" w:author="Apple" w:date="2021-01-15T14:23:00Z">
              <w:r w:rsidRPr="00EF5447" w:rsidDel="00AB141C">
                <w:rPr>
                  <w:lang w:eastAsia="zh-CN"/>
                </w:rPr>
                <w:delText>DC_46A-46A-46A-66A_n261L</w:delText>
              </w:r>
            </w:del>
          </w:p>
          <w:p w14:paraId="36E75528" w14:textId="7D4796D9" w:rsidR="00831B06" w:rsidRPr="00EF5447" w:rsidDel="00AB141C" w:rsidRDefault="00831B06" w:rsidP="00831B06">
            <w:pPr>
              <w:pStyle w:val="TAC"/>
              <w:rPr>
                <w:del w:id="2522" w:author="Apple" w:date="2021-01-15T14:23:00Z"/>
                <w:lang w:eastAsia="zh-CN"/>
              </w:rPr>
            </w:pPr>
            <w:del w:id="2523" w:author="Apple" w:date="2021-01-15T14:23:00Z">
              <w:r w:rsidRPr="00EF5447" w:rsidDel="00AB141C">
                <w:rPr>
                  <w:lang w:eastAsia="zh-CN"/>
                </w:rPr>
                <w:delText>DC_46A-46A-46A-66A_n261M</w:delText>
              </w:r>
            </w:del>
          </w:p>
          <w:p w14:paraId="63BAB83F" w14:textId="77777777" w:rsidR="00831B06" w:rsidRPr="00EF5447" w:rsidRDefault="00831B06" w:rsidP="00831B06">
            <w:pPr>
              <w:pStyle w:val="TAC"/>
              <w:rPr>
                <w:lang w:eastAsia="zh-CN"/>
              </w:rPr>
            </w:pPr>
            <w:r w:rsidRPr="00EF5447">
              <w:rPr>
                <w:lang w:eastAsia="zh-CN"/>
              </w:rPr>
              <w:t>DC_46A-46A-46A-66A_n261(A-H)</w:t>
            </w:r>
          </w:p>
          <w:p w14:paraId="0D3B2520" w14:textId="77777777" w:rsidR="00831B06" w:rsidRPr="00EF5447" w:rsidRDefault="00831B06" w:rsidP="00831B06">
            <w:pPr>
              <w:pStyle w:val="TAC"/>
              <w:rPr>
                <w:lang w:eastAsia="zh-CN"/>
              </w:rPr>
            </w:pPr>
            <w:r w:rsidRPr="00EF5447">
              <w:rPr>
                <w:lang w:eastAsia="zh-CN"/>
              </w:rPr>
              <w:t>DC_46A-46A-46A-66A_n261(A-L)</w:t>
            </w:r>
          </w:p>
          <w:p w14:paraId="310C071B" w14:textId="77777777" w:rsidR="00831B06" w:rsidRPr="00EF5447" w:rsidRDefault="00831B06" w:rsidP="00831B06">
            <w:pPr>
              <w:pStyle w:val="TAC"/>
              <w:rPr>
                <w:lang w:eastAsia="zh-CN"/>
              </w:rPr>
            </w:pPr>
            <w:r w:rsidRPr="00EF5447">
              <w:rPr>
                <w:lang w:eastAsia="zh-CN"/>
              </w:rPr>
              <w:t>DC_46A-46A-46A-66A_n261(G-H)</w:t>
            </w:r>
          </w:p>
          <w:p w14:paraId="35795F6A" w14:textId="77777777" w:rsidR="00831B06" w:rsidRPr="00EF5447" w:rsidRDefault="00831B06" w:rsidP="00831B06">
            <w:pPr>
              <w:pStyle w:val="TAC"/>
              <w:rPr>
                <w:lang w:eastAsia="zh-CN"/>
              </w:rPr>
            </w:pPr>
            <w:r w:rsidRPr="00EF5447">
              <w:rPr>
                <w:lang w:eastAsia="zh-CN"/>
              </w:rPr>
              <w:t>DC_46A-46A-46A-66A_n261(2H)</w:t>
            </w:r>
          </w:p>
          <w:p w14:paraId="0C4E3FBA" w14:textId="77777777" w:rsidR="00831B06" w:rsidRPr="00EF5447" w:rsidRDefault="00831B06" w:rsidP="00831B06">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BB5B0" w14:textId="77777777" w:rsidR="002B3B6B" w:rsidRDefault="00831B06" w:rsidP="002B3B6B">
            <w:pPr>
              <w:pStyle w:val="TAC"/>
              <w:rPr>
                <w:ins w:id="2524" w:author="Apple" w:date="2021-01-15T14:26:00Z"/>
                <w:lang w:eastAsia="fi-FI"/>
              </w:rPr>
            </w:pPr>
            <w:r w:rsidRPr="00EF5447">
              <w:rPr>
                <w:lang w:eastAsia="fi-FI"/>
              </w:rPr>
              <w:t>DC_66A_n261A</w:t>
            </w:r>
          </w:p>
          <w:p w14:paraId="5766154D" w14:textId="77777777" w:rsidR="002B3B6B" w:rsidRDefault="002B3B6B" w:rsidP="002B3B6B">
            <w:pPr>
              <w:pStyle w:val="TAC"/>
              <w:rPr>
                <w:ins w:id="2525" w:author="Apple" w:date="2021-01-15T14:26:00Z"/>
                <w:noProof/>
                <w:lang w:eastAsia="zh-CN"/>
              </w:rPr>
            </w:pPr>
            <w:ins w:id="2526" w:author="Apple" w:date="2021-01-15T14:26:00Z">
              <w:r w:rsidRPr="00EF5447">
                <w:rPr>
                  <w:noProof/>
                  <w:lang w:eastAsia="zh-CN"/>
                </w:rPr>
                <w:t>DC_66A_n261G</w:t>
              </w:r>
            </w:ins>
          </w:p>
          <w:p w14:paraId="024C0843" w14:textId="77777777" w:rsidR="002B3B6B" w:rsidRDefault="002B3B6B" w:rsidP="002B3B6B">
            <w:pPr>
              <w:pStyle w:val="TAC"/>
              <w:rPr>
                <w:ins w:id="2527" w:author="Apple" w:date="2021-01-15T14:26:00Z"/>
                <w:noProof/>
                <w:lang w:eastAsia="zh-CN"/>
              </w:rPr>
            </w:pPr>
            <w:ins w:id="2528" w:author="Apple" w:date="2021-01-15T14:26:00Z">
              <w:r w:rsidRPr="00EF5447">
                <w:rPr>
                  <w:noProof/>
                  <w:lang w:eastAsia="zh-CN"/>
                </w:rPr>
                <w:t>DC_66A_n261H</w:t>
              </w:r>
            </w:ins>
          </w:p>
          <w:p w14:paraId="30EF6A5C" w14:textId="39E5AB49" w:rsidR="00831B06" w:rsidRPr="00EF5447" w:rsidRDefault="002B3B6B" w:rsidP="002B3B6B">
            <w:pPr>
              <w:pStyle w:val="TAC"/>
              <w:rPr>
                <w:noProof/>
              </w:rPr>
            </w:pPr>
            <w:ins w:id="2529" w:author="Apple" w:date="2021-01-15T14:26:00Z">
              <w:r w:rsidRPr="00EF5447">
                <w:rPr>
                  <w:noProof/>
                  <w:lang w:eastAsia="zh-CN"/>
                </w:rPr>
                <w:t>DC_66A_n261I</w:t>
              </w:r>
            </w:ins>
          </w:p>
        </w:tc>
      </w:tr>
      <w:tr w:rsidR="00831B06" w:rsidRPr="00EF5447" w:rsidDel="002B3B6B" w14:paraId="28FF784A" w14:textId="33FA0154" w:rsidTr="00C620E0">
        <w:trPr>
          <w:trHeight w:val="187"/>
          <w:jc w:val="center"/>
          <w:del w:id="2530"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0A915B" w14:textId="7AED4911" w:rsidR="00831B06" w:rsidRPr="00EF5447" w:rsidDel="00AB141C" w:rsidRDefault="00831B06" w:rsidP="00831B06">
            <w:pPr>
              <w:pStyle w:val="TAC"/>
              <w:rPr>
                <w:del w:id="2531" w:author="Apple" w:date="2021-01-15T14:24:00Z"/>
                <w:lang w:eastAsia="zh-CN"/>
              </w:rPr>
            </w:pPr>
            <w:del w:id="2532" w:author="Apple" w:date="2021-01-15T14:24:00Z">
              <w:r w:rsidRPr="00EF5447" w:rsidDel="00AB141C">
                <w:rPr>
                  <w:lang w:eastAsia="fi-FI"/>
                </w:rPr>
                <w:lastRenderedPageBreak/>
                <w:delText>DC_46A-66A_n261</w:delText>
              </w:r>
              <w:r w:rsidRPr="00EF5447" w:rsidDel="00AB141C">
                <w:rPr>
                  <w:lang w:eastAsia="zh-CN"/>
                </w:rPr>
                <w:delText>I</w:delText>
              </w:r>
            </w:del>
          </w:p>
          <w:p w14:paraId="38770A47" w14:textId="67B413E2" w:rsidR="00831B06" w:rsidRPr="00EF5447" w:rsidDel="00AB141C" w:rsidRDefault="00831B06" w:rsidP="00831B06">
            <w:pPr>
              <w:pStyle w:val="TAC"/>
              <w:rPr>
                <w:del w:id="2533" w:author="Apple" w:date="2021-01-15T14:24:00Z"/>
                <w:lang w:eastAsia="zh-CN"/>
              </w:rPr>
            </w:pPr>
            <w:del w:id="2534" w:author="Apple" w:date="2021-01-15T14:24:00Z">
              <w:r w:rsidRPr="00EF5447" w:rsidDel="00AB141C">
                <w:rPr>
                  <w:lang w:eastAsia="fi-FI"/>
                </w:rPr>
                <w:delText>DC_46A-66A_n261L</w:delText>
              </w:r>
            </w:del>
          </w:p>
          <w:p w14:paraId="49D224CD" w14:textId="760DD199" w:rsidR="00831B06" w:rsidRPr="00EF5447" w:rsidDel="00AB141C" w:rsidRDefault="00831B06" w:rsidP="00831B06">
            <w:pPr>
              <w:pStyle w:val="TAC"/>
              <w:rPr>
                <w:del w:id="2535" w:author="Apple" w:date="2021-01-15T14:24:00Z"/>
                <w:lang w:eastAsia="zh-CN"/>
              </w:rPr>
            </w:pPr>
            <w:del w:id="2536" w:author="Apple" w:date="2021-01-15T14:24:00Z">
              <w:r w:rsidRPr="00EF5447" w:rsidDel="00AB141C">
                <w:rPr>
                  <w:lang w:eastAsia="fi-FI"/>
                </w:rPr>
                <w:delText>DC_46A-66A_n261M</w:delText>
              </w:r>
            </w:del>
          </w:p>
          <w:p w14:paraId="1DDAB29A" w14:textId="4CAD17C8" w:rsidR="00831B06" w:rsidRPr="00EF5447" w:rsidDel="002B3B6B" w:rsidRDefault="00831B06" w:rsidP="00831B06">
            <w:pPr>
              <w:pStyle w:val="TAC"/>
              <w:rPr>
                <w:del w:id="2537" w:author="Apple" w:date="2021-01-15T14:26:00Z"/>
                <w:lang w:eastAsia="zh-CN"/>
              </w:rPr>
            </w:pPr>
            <w:del w:id="2538" w:author="Apple" w:date="2021-01-15T14:26:00Z">
              <w:r w:rsidRPr="00EF5447" w:rsidDel="002B3B6B">
                <w:rPr>
                  <w:lang w:eastAsia="zh-CN"/>
                </w:rPr>
                <w:delText>DC_46A-66A_n261(A-H)</w:delText>
              </w:r>
            </w:del>
          </w:p>
          <w:p w14:paraId="6A028786" w14:textId="7B7735E9" w:rsidR="00831B06" w:rsidRPr="00EF5447" w:rsidDel="002B3B6B" w:rsidRDefault="00831B06" w:rsidP="00831B06">
            <w:pPr>
              <w:pStyle w:val="TAC"/>
              <w:rPr>
                <w:del w:id="2539" w:author="Apple" w:date="2021-01-15T14:26:00Z"/>
                <w:lang w:eastAsia="zh-CN"/>
              </w:rPr>
            </w:pPr>
            <w:del w:id="2540" w:author="Apple" w:date="2021-01-15T14:26:00Z">
              <w:r w:rsidRPr="00EF5447" w:rsidDel="002B3B6B">
                <w:rPr>
                  <w:lang w:eastAsia="zh-CN"/>
                </w:rPr>
                <w:delText>DC_46A-66A_n261(A-L)</w:delText>
              </w:r>
            </w:del>
          </w:p>
          <w:p w14:paraId="7E1607C0" w14:textId="138CD24B" w:rsidR="00831B06" w:rsidRPr="00EF5447" w:rsidDel="002B3B6B" w:rsidRDefault="00831B06" w:rsidP="00831B06">
            <w:pPr>
              <w:pStyle w:val="TAC"/>
              <w:rPr>
                <w:del w:id="2541" w:author="Apple" w:date="2021-01-15T14:26:00Z"/>
                <w:lang w:eastAsia="zh-CN"/>
              </w:rPr>
            </w:pPr>
            <w:del w:id="2542" w:author="Apple" w:date="2021-01-15T14:26:00Z">
              <w:r w:rsidRPr="00EF5447" w:rsidDel="002B3B6B">
                <w:rPr>
                  <w:lang w:eastAsia="zh-CN"/>
                </w:rPr>
                <w:delText>DC_46A-66A_n261(G-H)</w:delText>
              </w:r>
            </w:del>
          </w:p>
          <w:p w14:paraId="2E345C6B" w14:textId="5BA9F624" w:rsidR="00831B06" w:rsidRPr="00EF5447" w:rsidDel="002B3B6B" w:rsidRDefault="00831B06" w:rsidP="00831B06">
            <w:pPr>
              <w:pStyle w:val="TAC"/>
              <w:rPr>
                <w:del w:id="2543" w:author="Apple" w:date="2021-01-15T14:26:00Z"/>
                <w:lang w:eastAsia="zh-CN"/>
              </w:rPr>
            </w:pPr>
            <w:del w:id="2544" w:author="Apple" w:date="2021-01-15T14:26:00Z">
              <w:r w:rsidRPr="00EF5447" w:rsidDel="002B3B6B">
                <w:rPr>
                  <w:lang w:eastAsia="zh-CN"/>
                </w:rPr>
                <w:delText>DC_46A-66A_n261(2H)</w:delText>
              </w:r>
            </w:del>
          </w:p>
          <w:p w14:paraId="29CA3E87" w14:textId="279E00CC" w:rsidR="00831B06" w:rsidRPr="00EF5447" w:rsidDel="002B3B6B" w:rsidRDefault="00831B06" w:rsidP="00831B06">
            <w:pPr>
              <w:pStyle w:val="TAC"/>
              <w:rPr>
                <w:del w:id="2545" w:author="Apple" w:date="2021-01-15T14:26:00Z"/>
                <w:lang w:eastAsia="zh-CN"/>
              </w:rPr>
            </w:pPr>
            <w:del w:id="2546" w:author="Apple" w:date="2021-01-15T14:26:00Z">
              <w:r w:rsidRPr="00EF5447" w:rsidDel="002B3B6B">
                <w:rPr>
                  <w:lang w:eastAsia="zh-CN"/>
                </w:rPr>
                <w:delText>DC_46A-66A_n261(2A-H)</w:delText>
              </w:r>
            </w:del>
          </w:p>
          <w:p w14:paraId="4ECD89B9" w14:textId="1F6F7AFD" w:rsidR="00831B06" w:rsidRPr="00EF5447" w:rsidDel="00AB141C" w:rsidRDefault="00831B06" w:rsidP="00831B06">
            <w:pPr>
              <w:pStyle w:val="TAC"/>
              <w:rPr>
                <w:del w:id="2547" w:author="Apple" w:date="2021-01-15T14:24:00Z"/>
                <w:lang w:eastAsia="zh-CN"/>
              </w:rPr>
            </w:pPr>
            <w:del w:id="2548" w:author="Apple" w:date="2021-01-15T14:24:00Z">
              <w:r w:rsidRPr="00EF5447" w:rsidDel="00AB141C">
                <w:rPr>
                  <w:lang w:eastAsia="zh-CN"/>
                </w:rPr>
                <w:delText>DC_46A-46A-66A_n261I</w:delText>
              </w:r>
            </w:del>
          </w:p>
          <w:p w14:paraId="3E295F64" w14:textId="062563F0" w:rsidR="00831B06" w:rsidRPr="00EF5447" w:rsidDel="00AB141C" w:rsidRDefault="00831B06" w:rsidP="00831B06">
            <w:pPr>
              <w:pStyle w:val="TAC"/>
              <w:rPr>
                <w:del w:id="2549" w:author="Apple" w:date="2021-01-15T14:24:00Z"/>
                <w:lang w:eastAsia="zh-CN"/>
              </w:rPr>
            </w:pPr>
            <w:del w:id="2550" w:author="Apple" w:date="2021-01-15T14:24:00Z">
              <w:r w:rsidRPr="00EF5447" w:rsidDel="00AB141C">
                <w:rPr>
                  <w:lang w:eastAsia="zh-CN"/>
                </w:rPr>
                <w:delText>DC_46A-46A-66A_n261L</w:delText>
              </w:r>
            </w:del>
          </w:p>
          <w:p w14:paraId="543D495B" w14:textId="7CE9C64D" w:rsidR="00831B06" w:rsidRPr="00EF5447" w:rsidDel="00AB141C" w:rsidRDefault="00831B06" w:rsidP="00831B06">
            <w:pPr>
              <w:pStyle w:val="TAC"/>
              <w:rPr>
                <w:del w:id="2551" w:author="Apple" w:date="2021-01-15T14:24:00Z"/>
                <w:lang w:eastAsia="zh-CN"/>
              </w:rPr>
            </w:pPr>
            <w:del w:id="2552" w:author="Apple" w:date="2021-01-15T14:24:00Z">
              <w:r w:rsidRPr="00EF5447" w:rsidDel="00AB141C">
                <w:rPr>
                  <w:lang w:eastAsia="zh-CN"/>
                </w:rPr>
                <w:delText>DC_46A-46A-66A_n261M</w:delText>
              </w:r>
            </w:del>
          </w:p>
          <w:p w14:paraId="4E341395" w14:textId="2A8B761C" w:rsidR="00831B06" w:rsidRPr="00EF5447" w:rsidDel="002B3B6B" w:rsidRDefault="00831B06" w:rsidP="00831B06">
            <w:pPr>
              <w:pStyle w:val="TAC"/>
              <w:rPr>
                <w:del w:id="2553" w:author="Apple" w:date="2021-01-15T14:27:00Z"/>
                <w:lang w:eastAsia="zh-CN"/>
              </w:rPr>
            </w:pPr>
            <w:del w:id="2554" w:author="Apple" w:date="2021-01-15T14:27:00Z">
              <w:r w:rsidRPr="00EF5447" w:rsidDel="002B3B6B">
                <w:rPr>
                  <w:lang w:eastAsia="zh-CN"/>
                </w:rPr>
                <w:delText>DC_46A-46A-66A_n261(A-H)</w:delText>
              </w:r>
            </w:del>
          </w:p>
          <w:p w14:paraId="3EE007B5" w14:textId="5D0964C4" w:rsidR="00831B06" w:rsidRPr="00EF5447" w:rsidDel="002B3B6B" w:rsidRDefault="00831B06" w:rsidP="00831B06">
            <w:pPr>
              <w:pStyle w:val="TAC"/>
              <w:rPr>
                <w:del w:id="2555" w:author="Apple" w:date="2021-01-15T14:27:00Z"/>
                <w:lang w:eastAsia="zh-CN"/>
              </w:rPr>
            </w:pPr>
            <w:del w:id="2556" w:author="Apple" w:date="2021-01-15T14:27:00Z">
              <w:r w:rsidRPr="00EF5447" w:rsidDel="002B3B6B">
                <w:rPr>
                  <w:lang w:eastAsia="zh-CN"/>
                </w:rPr>
                <w:delText>DC_46A-46A-66A_n261(A-L)</w:delText>
              </w:r>
            </w:del>
          </w:p>
          <w:p w14:paraId="339476A8" w14:textId="548A769E" w:rsidR="00831B06" w:rsidRPr="00EF5447" w:rsidDel="002B3B6B" w:rsidRDefault="00831B06" w:rsidP="00831B06">
            <w:pPr>
              <w:pStyle w:val="TAC"/>
              <w:rPr>
                <w:del w:id="2557" w:author="Apple" w:date="2021-01-15T14:27:00Z"/>
                <w:lang w:eastAsia="zh-CN"/>
              </w:rPr>
            </w:pPr>
            <w:del w:id="2558" w:author="Apple" w:date="2021-01-15T14:27:00Z">
              <w:r w:rsidRPr="00EF5447" w:rsidDel="002B3B6B">
                <w:rPr>
                  <w:lang w:eastAsia="zh-CN"/>
                </w:rPr>
                <w:delText>DC_46A-46A-66A_n261(G-H)</w:delText>
              </w:r>
            </w:del>
          </w:p>
          <w:p w14:paraId="6198E4F2" w14:textId="06D22B7E" w:rsidR="00831B06" w:rsidRPr="00EF5447" w:rsidDel="002B3B6B" w:rsidRDefault="00831B06" w:rsidP="00831B06">
            <w:pPr>
              <w:pStyle w:val="TAC"/>
              <w:rPr>
                <w:del w:id="2559" w:author="Apple" w:date="2021-01-15T14:27:00Z"/>
                <w:lang w:eastAsia="zh-CN"/>
              </w:rPr>
            </w:pPr>
            <w:del w:id="2560" w:author="Apple" w:date="2021-01-15T14:27:00Z">
              <w:r w:rsidRPr="00EF5447" w:rsidDel="002B3B6B">
                <w:rPr>
                  <w:lang w:eastAsia="zh-CN"/>
                </w:rPr>
                <w:delText>DC_46A-46A-66A_n261(2H)</w:delText>
              </w:r>
            </w:del>
          </w:p>
          <w:p w14:paraId="4193F08E" w14:textId="3E9B967E" w:rsidR="00831B06" w:rsidRPr="00EF5447" w:rsidDel="002B3B6B" w:rsidRDefault="00831B06" w:rsidP="00831B06">
            <w:pPr>
              <w:pStyle w:val="TAC"/>
              <w:rPr>
                <w:del w:id="2561" w:author="Apple" w:date="2021-01-15T14:27:00Z"/>
                <w:lang w:eastAsia="zh-CN"/>
              </w:rPr>
            </w:pPr>
            <w:del w:id="2562" w:author="Apple" w:date="2021-01-15T14:27:00Z">
              <w:r w:rsidRPr="00EF5447" w:rsidDel="002B3B6B">
                <w:rPr>
                  <w:lang w:eastAsia="zh-CN"/>
                </w:rPr>
                <w:delText>DC_46A-46A-66A_n261(2A-H)</w:delText>
              </w:r>
            </w:del>
          </w:p>
          <w:p w14:paraId="63804CDA" w14:textId="7B11D53A" w:rsidR="00831B06" w:rsidRPr="00EF5447" w:rsidDel="00AB141C" w:rsidRDefault="00831B06" w:rsidP="00831B06">
            <w:pPr>
              <w:pStyle w:val="TAC"/>
              <w:rPr>
                <w:del w:id="2563" w:author="Apple" w:date="2021-01-15T14:24:00Z"/>
                <w:lang w:eastAsia="zh-CN"/>
              </w:rPr>
            </w:pPr>
            <w:del w:id="2564" w:author="Apple" w:date="2021-01-15T14:24:00Z">
              <w:r w:rsidRPr="00EF5447" w:rsidDel="00AB141C">
                <w:rPr>
                  <w:lang w:eastAsia="zh-CN"/>
                </w:rPr>
                <w:delText>DC_46A-46A-46A-66A_n261I</w:delText>
              </w:r>
            </w:del>
          </w:p>
          <w:p w14:paraId="4C113C28" w14:textId="0212EE65" w:rsidR="00831B06" w:rsidRPr="00EF5447" w:rsidDel="00AB141C" w:rsidRDefault="00831B06" w:rsidP="00831B06">
            <w:pPr>
              <w:pStyle w:val="TAC"/>
              <w:rPr>
                <w:del w:id="2565" w:author="Apple" w:date="2021-01-15T14:24:00Z"/>
                <w:lang w:eastAsia="zh-CN"/>
              </w:rPr>
            </w:pPr>
            <w:del w:id="2566" w:author="Apple" w:date="2021-01-15T14:24:00Z">
              <w:r w:rsidRPr="00EF5447" w:rsidDel="00AB141C">
                <w:rPr>
                  <w:lang w:eastAsia="zh-CN"/>
                </w:rPr>
                <w:delText>DC_46A-46A-46A-66A_n261L</w:delText>
              </w:r>
            </w:del>
          </w:p>
          <w:p w14:paraId="4C3DB920" w14:textId="40A11527" w:rsidR="00831B06" w:rsidRPr="00EF5447" w:rsidDel="00AB141C" w:rsidRDefault="00831B06" w:rsidP="00831B06">
            <w:pPr>
              <w:pStyle w:val="TAC"/>
              <w:rPr>
                <w:del w:id="2567" w:author="Apple" w:date="2021-01-15T14:24:00Z"/>
                <w:lang w:eastAsia="zh-CN"/>
              </w:rPr>
            </w:pPr>
            <w:del w:id="2568" w:author="Apple" w:date="2021-01-15T14:24:00Z">
              <w:r w:rsidRPr="00EF5447" w:rsidDel="00AB141C">
                <w:rPr>
                  <w:lang w:eastAsia="zh-CN"/>
                </w:rPr>
                <w:delText>DC_46A-46A-46A-66A_n261M</w:delText>
              </w:r>
            </w:del>
          </w:p>
          <w:p w14:paraId="76F3DE5B" w14:textId="1AF811D9" w:rsidR="00831B06" w:rsidRPr="00EF5447" w:rsidDel="002B3B6B" w:rsidRDefault="00831B06" w:rsidP="00831B06">
            <w:pPr>
              <w:pStyle w:val="TAC"/>
              <w:rPr>
                <w:del w:id="2569" w:author="Apple" w:date="2021-01-15T14:27:00Z"/>
                <w:lang w:eastAsia="zh-CN"/>
              </w:rPr>
            </w:pPr>
            <w:del w:id="2570" w:author="Apple" w:date="2021-01-15T14:27:00Z">
              <w:r w:rsidRPr="00EF5447" w:rsidDel="002B3B6B">
                <w:rPr>
                  <w:lang w:eastAsia="zh-CN"/>
                </w:rPr>
                <w:delText>DC_46A-46A-46A-66A_n261(A-H)</w:delText>
              </w:r>
            </w:del>
          </w:p>
          <w:p w14:paraId="04A6522E" w14:textId="33A0BCEC" w:rsidR="00831B06" w:rsidRPr="00EF5447" w:rsidDel="002B3B6B" w:rsidRDefault="00831B06" w:rsidP="00831B06">
            <w:pPr>
              <w:pStyle w:val="TAC"/>
              <w:rPr>
                <w:del w:id="2571" w:author="Apple" w:date="2021-01-15T14:27:00Z"/>
                <w:lang w:eastAsia="zh-CN"/>
              </w:rPr>
            </w:pPr>
            <w:del w:id="2572" w:author="Apple" w:date="2021-01-15T14:27:00Z">
              <w:r w:rsidRPr="00EF5447" w:rsidDel="002B3B6B">
                <w:rPr>
                  <w:lang w:eastAsia="zh-CN"/>
                </w:rPr>
                <w:delText>DC_46A-46A-46A-66A_n261(A-L)</w:delText>
              </w:r>
            </w:del>
          </w:p>
          <w:p w14:paraId="7BAB71C5" w14:textId="181BDAC1" w:rsidR="00831B06" w:rsidRPr="00EF5447" w:rsidDel="002B3B6B" w:rsidRDefault="00831B06" w:rsidP="00831B06">
            <w:pPr>
              <w:pStyle w:val="TAC"/>
              <w:rPr>
                <w:del w:id="2573" w:author="Apple" w:date="2021-01-15T14:27:00Z"/>
                <w:lang w:eastAsia="zh-CN"/>
              </w:rPr>
            </w:pPr>
            <w:del w:id="2574" w:author="Apple" w:date="2021-01-15T14:27:00Z">
              <w:r w:rsidRPr="00EF5447" w:rsidDel="002B3B6B">
                <w:rPr>
                  <w:lang w:eastAsia="zh-CN"/>
                </w:rPr>
                <w:delText>DC_46A-46A-46A-66A_n261(G-H)</w:delText>
              </w:r>
            </w:del>
          </w:p>
          <w:p w14:paraId="7B388235" w14:textId="4D30428F" w:rsidR="00831B06" w:rsidRPr="00EF5447" w:rsidDel="002B3B6B" w:rsidRDefault="00831B06" w:rsidP="00831B06">
            <w:pPr>
              <w:pStyle w:val="TAC"/>
              <w:rPr>
                <w:del w:id="2575" w:author="Apple" w:date="2021-01-15T14:27:00Z"/>
                <w:lang w:eastAsia="zh-CN"/>
              </w:rPr>
            </w:pPr>
            <w:del w:id="2576" w:author="Apple" w:date="2021-01-15T14:27:00Z">
              <w:r w:rsidRPr="00EF5447" w:rsidDel="002B3B6B">
                <w:rPr>
                  <w:lang w:eastAsia="zh-CN"/>
                </w:rPr>
                <w:delText>DC_46A-46A-46A-66A_n261(2H)</w:delText>
              </w:r>
            </w:del>
          </w:p>
          <w:p w14:paraId="41E81DF8" w14:textId="065F38B7" w:rsidR="00831B06" w:rsidRPr="00EF5447" w:rsidDel="002B3B6B" w:rsidRDefault="00831B06" w:rsidP="00831B06">
            <w:pPr>
              <w:pStyle w:val="TAC"/>
              <w:rPr>
                <w:del w:id="2577" w:author="Apple" w:date="2021-01-15T14:27:00Z"/>
                <w:lang w:eastAsia="fi-FI"/>
              </w:rPr>
            </w:pPr>
            <w:del w:id="2578" w:author="Apple" w:date="2021-01-15T14:27:00Z">
              <w:r w:rsidRPr="00EF5447" w:rsidDel="002B3B6B">
                <w:rPr>
                  <w:lang w:eastAsia="zh-CN"/>
                </w:rPr>
                <w:delText>DC_46A-46A-46A-66A_n261(2A-H)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D29089" w14:textId="01A50D40" w:rsidR="00831B06" w:rsidRPr="00EF5447" w:rsidDel="002B3B6B" w:rsidRDefault="00831B06" w:rsidP="00831B06">
            <w:pPr>
              <w:pStyle w:val="TAC"/>
              <w:rPr>
                <w:del w:id="2579" w:author="Apple" w:date="2021-01-15T14:27:00Z"/>
                <w:lang w:eastAsia="fi-FI"/>
              </w:rPr>
            </w:pPr>
            <w:del w:id="2580" w:author="Apple" w:date="2021-01-15T14:27:00Z">
              <w:r w:rsidRPr="00EF5447" w:rsidDel="002B3B6B">
                <w:rPr>
                  <w:noProof/>
                  <w:lang w:eastAsia="zh-CN"/>
                </w:rPr>
                <w:delText>DC_66A_n261G</w:delText>
              </w:r>
            </w:del>
          </w:p>
        </w:tc>
      </w:tr>
      <w:tr w:rsidR="00831B06" w:rsidRPr="00EF5447" w:rsidDel="002B3B6B" w14:paraId="493B77C1" w14:textId="39CE7D29" w:rsidTr="00C620E0">
        <w:trPr>
          <w:trHeight w:val="187"/>
          <w:jc w:val="center"/>
          <w:del w:id="2581"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B68247" w14:textId="278973A5" w:rsidR="00831B06" w:rsidRPr="00EF5447" w:rsidDel="00AB141C" w:rsidRDefault="00831B06" w:rsidP="00831B06">
            <w:pPr>
              <w:pStyle w:val="TAC"/>
              <w:rPr>
                <w:del w:id="2582" w:author="Apple" w:date="2021-01-15T14:24:00Z"/>
                <w:lang w:eastAsia="zh-CN"/>
              </w:rPr>
            </w:pPr>
            <w:del w:id="2583" w:author="Apple" w:date="2021-01-15T14:24:00Z">
              <w:r w:rsidRPr="00EF5447" w:rsidDel="00AB141C">
                <w:rPr>
                  <w:lang w:eastAsia="fi-FI"/>
                </w:rPr>
                <w:lastRenderedPageBreak/>
                <w:delText>DC_46A-66A_n261</w:delText>
              </w:r>
              <w:r w:rsidRPr="00EF5447" w:rsidDel="00AB141C">
                <w:rPr>
                  <w:lang w:eastAsia="zh-CN"/>
                </w:rPr>
                <w:delText>I</w:delText>
              </w:r>
            </w:del>
          </w:p>
          <w:p w14:paraId="53B0C980" w14:textId="5D810750" w:rsidR="00831B06" w:rsidRPr="00EF5447" w:rsidDel="00AB141C" w:rsidRDefault="00831B06" w:rsidP="00831B06">
            <w:pPr>
              <w:pStyle w:val="TAC"/>
              <w:rPr>
                <w:del w:id="2584" w:author="Apple" w:date="2021-01-15T14:24:00Z"/>
                <w:lang w:eastAsia="zh-CN"/>
              </w:rPr>
            </w:pPr>
            <w:del w:id="2585" w:author="Apple" w:date="2021-01-15T14:24:00Z">
              <w:r w:rsidRPr="00EF5447" w:rsidDel="00AB141C">
                <w:rPr>
                  <w:lang w:eastAsia="fi-FI"/>
                </w:rPr>
                <w:delText>DC_46A-66A_n261L</w:delText>
              </w:r>
            </w:del>
          </w:p>
          <w:p w14:paraId="402F24B8" w14:textId="0819909A" w:rsidR="00831B06" w:rsidRPr="00EF5447" w:rsidDel="00AB141C" w:rsidRDefault="00831B06" w:rsidP="00831B06">
            <w:pPr>
              <w:pStyle w:val="TAC"/>
              <w:rPr>
                <w:del w:id="2586" w:author="Apple" w:date="2021-01-15T14:24:00Z"/>
                <w:lang w:eastAsia="zh-CN"/>
              </w:rPr>
            </w:pPr>
            <w:del w:id="2587" w:author="Apple" w:date="2021-01-15T14:24:00Z">
              <w:r w:rsidRPr="00EF5447" w:rsidDel="00AB141C">
                <w:rPr>
                  <w:lang w:eastAsia="fi-FI"/>
                </w:rPr>
                <w:delText>DC_46A-66A_n261M</w:delText>
              </w:r>
            </w:del>
          </w:p>
          <w:p w14:paraId="6BA06BED" w14:textId="0F75D3E5" w:rsidR="00831B06" w:rsidRPr="00EF5447" w:rsidDel="002B3B6B" w:rsidRDefault="00831B06" w:rsidP="00831B06">
            <w:pPr>
              <w:pStyle w:val="TAC"/>
              <w:rPr>
                <w:del w:id="2588" w:author="Apple" w:date="2021-01-15T14:27:00Z"/>
                <w:lang w:eastAsia="zh-CN"/>
              </w:rPr>
            </w:pPr>
            <w:del w:id="2589" w:author="Apple" w:date="2021-01-15T14:27:00Z">
              <w:r w:rsidRPr="00EF5447" w:rsidDel="002B3B6B">
                <w:rPr>
                  <w:lang w:eastAsia="zh-CN"/>
                </w:rPr>
                <w:delText>DC_46A-66A_n261(A-H)</w:delText>
              </w:r>
            </w:del>
          </w:p>
          <w:p w14:paraId="04594F13" w14:textId="06724A63" w:rsidR="00831B06" w:rsidRPr="00EF5447" w:rsidDel="002B3B6B" w:rsidRDefault="00831B06" w:rsidP="00831B06">
            <w:pPr>
              <w:pStyle w:val="TAC"/>
              <w:rPr>
                <w:del w:id="2590" w:author="Apple" w:date="2021-01-15T14:27:00Z"/>
                <w:lang w:eastAsia="zh-CN"/>
              </w:rPr>
            </w:pPr>
            <w:del w:id="2591" w:author="Apple" w:date="2021-01-15T14:27:00Z">
              <w:r w:rsidRPr="00EF5447" w:rsidDel="002B3B6B">
                <w:rPr>
                  <w:lang w:eastAsia="zh-CN"/>
                </w:rPr>
                <w:delText>DC_46A-66A_n261(A-L)</w:delText>
              </w:r>
            </w:del>
          </w:p>
          <w:p w14:paraId="713B35A2" w14:textId="314E3A2A" w:rsidR="00831B06" w:rsidRPr="00EF5447" w:rsidDel="002B3B6B" w:rsidRDefault="00831B06" w:rsidP="00831B06">
            <w:pPr>
              <w:pStyle w:val="TAC"/>
              <w:rPr>
                <w:del w:id="2592" w:author="Apple" w:date="2021-01-15T14:27:00Z"/>
                <w:lang w:eastAsia="zh-CN"/>
              </w:rPr>
            </w:pPr>
            <w:del w:id="2593" w:author="Apple" w:date="2021-01-15T14:27:00Z">
              <w:r w:rsidRPr="00EF5447" w:rsidDel="002B3B6B">
                <w:rPr>
                  <w:lang w:eastAsia="zh-CN"/>
                </w:rPr>
                <w:delText>DC_46A-66A_n261(G-H)</w:delText>
              </w:r>
            </w:del>
          </w:p>
          <w:p w14:paraId="07858EBA" w14:textId="02201588" w:rsidR="00831B06" w:rsidRPr="00EF5447" w:rsidDel="002B3B6B" w:rsidRDefault="00831B06" w:rsidP="00831B06">
            <w:pPr>
              <w:pStyle w:val="TAC"/>
              <w:rPr>
                <w:del w:id="2594" w:author="Apple" w:date="2021-01-15T14:27:00Z"/>
                <w:lang w:eastAsia="zh-CN"/>
              </w:rPr>
            </w:pPr>
            <w:del w:id="2595" w:author="Apple" w:date="2021-01-15T14:27:00Z">
              <w:r w:rsidRPr="00EF5447" w:rsidDel="002B3B6B">
                <w:rPr>
                  <w:lang w:eastAsia="zh-CN"/>
                </w:rPr>
                <w:delText>DC_46A-66A_n261(2H)</w:delText>
              </w:r>
            </w:del>
          </w:p>
          <w:p w14:paraId="29C12740" w14:textId="630DA598" w:rsidR="00831B06" w:rsidRPr="00EF5447" w:rsidDel="002B3B6B" w:rsidRDefault="00831B06" w:rsidP="00831B06">
            <w:pPr>
              <w:pStyle w:val="TAC"/>
              <w:rPr>
                <w:del w:id="2596" w:author="Apple" w:date="2021-01-15T14:27:00Z"/>
                <w:lang w:eastAsia="zh-CN"/>
              </w:rPr>
            </w:pPr>
            <w:del w:id="2597" w:author="Apple" w:date="2021-01-15T14:27:00Z">
              <w:r w:rsidRPr="00EF5447" w:rsidDel="002B3B6B">
                <w:rPr>
                  <w:lang w:eastAsia="zh-CN"/>
                </w:rPr>
                <w:delText>DC_46A-66A_n261(2A-H)</w:delText>
              </w:r>
            </w:del>
          </w:p>
          <w:p w14:paraId="720B8622" w14:textId="73DCE6D3" w:rsidR="00831B06" w:rsidRPr="00EF5447" w:rsidDel="00AB141C" w:rsidRDefault="00831B06" w:rsidP="00831B06">
            <w:pPr>
              <w:pStyle w:val="TAC"/>
              <w:rPr>
                <w:del w:id="2598" w:author="Apple" w:date="2021-01-15T14:24:00Z"/>
                <w:lang w:eastAsia="zh-CN"/>
              </w:rPr>
            </w:pPr>
            <w:del w:id="2599" w:author="Apple" w:date="2021-01-15T14:24:00Z">
              <w:r w:rsidRPr="00EF5447" w:rsidDel="00AB141C">
                <w:rPr>
                  <w:lang w:eastAsia="zh-CN"/>
                </w:rPr>
                <w:delText>DC_46A-46A-66A_n261I</w:delText>
              </w:r>
            </w:del>
          </w:p>
          <w:p w14:paraId="3F25B5EC" w14:textId="3F1621C3" w:rsidR="00831B06" w:rsidRPr="00EF5447" w:rsidDel="00AB141C" w:rsidRDefault="00831B06" w:rsidP="00831B06">
            <w:pPr>
              <w:pStyle w:val="TAC"/>
              <w:rPr>
                <w:del w:id="2600" w:author="Apple" w:date="2021-01-15T14:24:00Z"/>
                <w:lang w:eastAsia="zh-CN"/>
              </w:rPr>
            </w:pPr>
            <w:del w:id="2601" w:author="Apple" w:date="2021-01-15T14:24:00Z">
              <w:r w:rsidRPr="00EF5447" w:rsidDel="00AB141C">
                <w:rPr>
                  <w:lang w:eastAsia="zh-CN"/>
                </w:rPr>
                <w:delText>DC_46A-46A-66A_n261L</w:delText>
              </w:r>
            </w:del>
          </w:p>
          <w:p w14:paraId="24C0E40C" w14:textId="33F56D9C" w:rsidR="00831B06" w:rsidRPr="00EF5447" w:rsidDel="00AB141C" w:rsidRDefault="00831B06" w:rsidP="00831B06">
            <w:pPr>
              <w:pStyle w:val="TAC"/>
              <w:rPr>
                <w:del w:id="2602" w:author="Apple" w:date="2021-01-15T14:24:00Z"/>
                <w:lang w:eastAsia="zh-CN"/>
              </w:rPr>
            </w:pPr>
            <w:del w:id="2603" w:author="Apple" w:date="2021-01-15T14:24:00Z">
              <w:r w:rsidRPr="00EF5447" w:rsidDel="00AB141C">
                <w:rPr>
                  <w:lang w:eastAsia="zh-CN"/>
                </w:rPr>
                <w:delText>DC_46A-46A-66A_n261M</w:delText>
              </w:r>
            </w:del>
          </w:p>
          <w:p w14:paraId="16F95483" w14:textId="398160AB" w:rsidR="00831B06" w:rsidRPr="00EF5447" w:rsidDel="002B3B6B" w:rsidRDefault="00831B06" w:rsidP="00831B06">
            <w:pPr>
              <w:pStyle w:val="TAC"/>
              <w:rPr>
                <w:del w:id="2604" w:author="Apple" w:date="2021-01-15T14:27:00Z"/>
                <w:lang w:eastAsia="zh-CN"/>
              </w:rPr>
            </w:pPr>
            <w:del w:id="2605" w:author="Apple" w:date="2021-01-15T14:27:00Z">
              <w:r w:rsidRPr="00EF5447" w:rsidDel="002B3B6B">
                <w:rPr>
                  <w:lang w:eastAsia="zh-CN"/>
                </w:rPr>
                <w:delText>DC_46A-46A-66A_n261(A-H)</w:delText>
              </w:r>
            </w:del>
          </w:p>
          <w:p w14:paraId="762BE93F" w14:textId="7554698A" w:rsidR="00831B06" w:rsidRPr="00EF5447" w:rsidDel="002B3B6B" w:rsidRDefault="00831B06" w:rsidP="00831B06">
            <w:pPr>
              <w:pStyle w:val="TAC"/>
              <w:rPr>
                <w:del w:id="2606" w:author="Apple" w:date="2021-01-15T14:27:00Z"/>
                <w:lang w:eastAsia="zh-CN"/>
              </w:rPr>
            </w:pPr>
            <w:del w:id="2607" w:author="Apple" w:date="2021-01-15T14:27:00Z">
              <w:r w:rsidRPr="00EF5447" w:rsidDel="002B3B6B">
                <w:rPr>
                  <w:lang w:eastAsia="zh-CN"/>
                </w:rPr>
                <w:delText>DC_46A-46A-66A_n261(A-L)</w:delText>
              </w:r>
            </w:del>
          </w:p>
          <w:p w14:paraId="0DA016EB" w14:textId="3EC452AE" w:rsidR="00831B06" w:rsidRPr="00EF5447" w:rsidDel="002B3B6B" w:rsidRDefault="00831B06" w:rsidP="00831B06">
            <w:pPr>
              <w:pStyle w:val="TAC"/>
              <w:rPr>
                <w:del w:id="2608" w:author="Apple" w:date="2021-01-15T14:27:00Z"/>
                <w:lang w:eastAsia="zh-CN"/>
              </w:rPr>
            </w:pPr>
            <w:del w:id="2609" w:author="Apple" w:date="2021-01-15T14:27:00Z">
              <w:r w:rsidRPr="00EF5447" w:rsidDel="002B3B6B">
                <w:rPr>
                  <w:lang w:eastAsia="zh-CN"/>
                </w:rPr>
                <w:delText>DC_46A-46A-66A_n261(G-H)</w:delText>
              </w:r>
            </w:del>
          </w:p>
          <w:p w14:paraId="519BE0C1" w14:textId="348254AE" w:rsidR="00831B06" w:rsidRPr="00EF5447" w:rsidDel="002B3B6B" w:rsidRDefault="00831B06" w:rsidP="00831B06">
            <w:pPr>
              <w:pStyle w:val="TAC"/>
              <w:rPr>
                <w:del w:id="2610" w:author="Apple" w:date="2021-01-15T14:27:00Z"/>
                <w:lang w:eastAsia="zh-CN"/>
              </w:rPr>
            </w:pPr>
            <w:del w:id="2611" w:author="Apple" w:date="2021-01-15T14:27:00Z">
              <w:r w:rsidRPr="00EF5447" w:rsidDel="002B3B6B">
                <w:rPr>
                  <w:lang w:eastAsia="zh-CN"/>
                </w:rPr>
                <w:delText>DC_46A-46A-66A_n261(2H)</w:delText>
              </w:r>
            </w:del>
          </w:p>
          <w:p w14:paraId="640A2C78" w14:textId="5D00D9AB" w:rsidR="00831B06" w:rsidRPr="00EF5447" w:rsidDel="002B3B6B" w:rsidRDefault="00831B06" w:rsidP="00831B06">
            <w:pPr>
              <w:pStyle w:val="TAC"/>
              <w:rPr>
                <w:del w:id="2612" w:author="Apple" w:date="2021-01-15T14:27:00Z"/>
                <w:lang w:eastAsia="zh-CN"/>
              </w:rPr>
            </w:pPr>
            <w:del w:id="2613" w:author="Apple" w:date="2021-01-15T14:27:00Z">
              <w:r w:rsidRPr="00EF5447" w:rsidDel="002B3B6B">
                <w:rPr>
                  <w:lang w:eastAsia="zh-CN"/>
                </w:rPr>
                <w:delText>DC_46A-46A-66A_n261(2A-H)</w:delText>
              </w:r>
            </w:del>
          </w:p>
          <w:p w14:paraId="7558E80F" w14:textId="52A501ED" w:rsidR="00831B06" w:rsidRPr="00EF5447" w:rsidDel="002B3B6B" w:rsidRDefault="00831B06" w:rsidP="00831B06">
            <w:pPr>
              <w:pStyle w:val="TAC"/>
              <w:rPr>
                <w:del w:id="2614" w:author="Apple" w:date="2021-01-15T14:25:00Z"/>
                <w:lang w:eastAsia="zh-CN"/>
              </w:rPr>
            </w:pPr>
            <w:del w:id="2615" w:author="Apple" w:date="2021-01-15T14:25:00Z">
              <w:r w:rsidRPr="00EF5447" w:rsidDel="002B3B6B">
                <w:rPr>
                  <w:lang w:eastAsia="zh-CN"/>
                </w:rPr>
                <w:delText>DC_46A-46A-46A-66A_n261I</w:delText>
              </w:r>
            </w:del>
          </w:p>
          <w:p w14:paraId="6ECB79F0" w14:textId="1CA7C8B3" w:rsidR="00831B06" w:rsidRPr="00EF5447" w:rsidDel="002B3B6B" w:rsidRDefault="00831B06" w:rsidP="00831B06">
            <w:pPr>
              <w:pStyle w:val="TAC"/>
              <w:rPr>
                <w:del w:id="2616" w:author="Apple" w:date="2021-01-15T14:25:00Z"/>
                <w:lang w:eastAsia="zh-CN"/>
              </w:rPr>
            </w:pPr>
            <w:del w:id="2617" w:author="Apple" w:date="2021-01-15T14:25:00Z">
              <w:r w:rsidRPr="00EF5447" w:rsidDel="002B3B6B">
                <w:rPr>
                  <w:lang w:eastAsia="zh-CN"/>
                </w:rPr>
                <w:delText>DC_46A-46A-46A-66A_n261L</w:delText>
              </w:r>
            </w:del>
          </w:p>
          <w:p w14:paraId="0F11DB02" w14:textId="6F89DC97" w:rsidR="00831B06" w:rsidRPr="00EF5447" w:rsidDel="002B3B6B" w:rsidRDefault="00831B06" w:rsidP="00831B06">
            <w:pPr>
              <w:pStyle w:val="TAC"/>
              <w:rPr>
                <w:del w:id="2618" w:author="Apple" w:date="2021-01-15T14:25:00Z"/>
                <w:lang w:eastAsia="zh-CN"/>
              </w:rPr>
            </w:pPr>
            <w:del w:id="2619" w:author="Apple" w:date="2021-01-15T14:25:00Z">
              <w:r w:rsidRPr="00EF5447" w:rsidDel="002B3B6B">
                <w:rPr>
                  <w:lang w:eastAsia="zh-CN"/>
                </w:rPr>
                <w:delText>DC_46A-46A-46A-66A_n261M</w:delText>
              </w:r>
            </w:del>
          </w:p>
          <w:p w14:paraId="3B0BA814" w14:textId="3FF78BE1" w:rsidR="00831B06" w:rsidRPr="00EF5447" w:rsidDel="002B3B6B" w:rsidRDefault="00831B06" w:rsidP="00831B06">
            <w:pPr>
              <w:pStyle w:val="TAC"/>
              <w:rPr>
                <w:del w:id="2620" w:author="Apple" w:date="2021-01-15T14:27:00Z"/>
                <w:lang w:eastAsia="zh-CN"/>
              </w:rPr>
            </w:pPr>
            <w:del w:id="2621" w:author="Apple" w:date="2021-01-15T14:27:00Z">
              <w:r w:rsidRPr="00EF5447" w:rsidDel="002B3B6B">
                <w:rPr>
                  <w:lang w:eastAsia="fi-FI"/>
                </w:rPr>
                <w:delText>DC_46A-46A-46A-66A_n261(A-H)</w:delText>
              </w:r>
            </w:del>
          </w:p>
          <w:p w14:paraId="493BE4A0" w14:textId="11BA7008" w:rsidR="00831B06" w:rsidRPr="00EF5447" w:rsidDel="002B3B6B" w:rsidRDefault="00831B06" w:rsidP="00831B06">
            <w:pPr>
              <w:pStyle w:val="TAC"/>
              <w:rPr>
                <w:del w:id="2622" w:author="Apple" w:date="2021-01-15T14:27:00Z"/>
                <w:lang w:eastAsia="zh-CN"/>
              </w:rPr>
            </w:pPr>
            <w:del w:id="2623" w:author="Apple" w:date="2021-01-15T14:27:00Z">
              <w:r w:rsidRPr="00EF5447" w:rsidDel="002B3B6B">
                <w:rPr>
                  <w:lang w:eastAsia="zh-CN"/>
                </w:rPr>
                <w:delText>DC_46A-46A-46A-66A_n261(A-L)</w:delText>
              </w:r>
            </w:del>
          </w:p>
          <w:p w14:paraId="19BEB468" w14:textId="6057628A" w:rsidR="00831B06" w:rsidRPr="00EF5447" w:rsidDel="002B3B6B" w:rsidRDefault="00831B06" w:rsidP="00831B06">
            <w:pPr>
              <w:pStyle w:val="TAC"/>
              <w:rPr>
                <w:del w:id="2624" w:author="Apple" w:date="2021-01-15T14:27:00Z"/>
                <w:lang w:eastAsia="zh-CN"/>
              </w:rPr>
            </w:pPr>
            <w:del w:id="2625" w:author="Apple" w:date="2021-01-15T14:27:00Z">
              <w:r w:rsidRPr="00EF5447" w:rsidDel="002B3B6B">
                <w:rPr>
                  <w:lang w:eastAsia="zh-CN"/>
                </w:rPr>
                <w:delText>DC_46A-46A-46A-66A_n261(G-H)</w:delText>
              </w:r>
            </w:del>
          </w:p>
          <w:p w14:paraId="441BAAEF" w14:textId="3651BFC7" w:rsidR="00831B06" w:rsidRPr="00EF5447" w:rsidDel="002B3B6B" w:rsidRDefault="00831B06" w:rsidP="00831B06">
            <w:pPr>
              <w:pStyle w:val="TAC"/>
              <w:rPr>
                <w:del w:id="2626" w:author="Apple" w:date="2021-01-15T14:27:00Z"/>
                <w:lang w:eastAsia="zh-CN"/>
              </w:rPr>
            </w:pPr>
            <w:del w:id="2627" w:author="Apple" w:date="2021-01-15T14:27:00Z">
              <w:r w:rsidRPr="00EF5447" w:rsidDel="002B3B6B">
                <w:rPr>
                  <w:lang w:eastAsia="zh-CN"/>
                </w:rPr>
                <w:delText>DC_46A-46A-46A-66A_n261(2H)</w:delText>
              </w:r>
            </w:del>
          </w:p>
          <w:p w14:paraId="747972A8" w14:textId="4D91DC73" w:rsidR="00831B06" w:rsidRPr="00EF5447" w:rsidDel="002B3B6B" w:rsidRDefault="00831B06" w:rsidP="00831B06">
            <w:pPr>
              <w:pStyle w:val="TAC"/>
              <w:rPr>
                <w:del w:id="2628" w:author="Apple" w:date="2021-01-15T14:27:00Z"/>
                <w:lang w:eastAsia="fi-FI"/>
              </w:rPr>
            </w:pPr>
            <w:del w:id="2629" w:author="Apple" w:date="2021-01-15T14:27:00Z">
              <w:r w:rsidRPr="00EF5447" w:rsidDel="002B3B6B">
                <w:rPr>
                  <w:lang w:eastAsia="zh-CN"/>
                </w:rPr>
                <w:delText>DC_46A-46A-46A-66A_n261(2A-H)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307D15" w14:textId="063852D6" w:rsidR="00831B06" w:rsidRPr="00EF5447" w:rsidDel="002B3B6B" w:rsidRDefault="00831B06" w:rsidP="00831B06">
            <w:pPr>
              <w:pStyle w:val="TAC"/>
              <w:rPr>
                <w:del w:id="2630" w:author="Apple" w:date="2021-01-15T14:27:00Z"/>
                <w:lang w:eastAsia="fi-FI"/>
              </w:rPr>
            </w:pPr>
            <w:del w:id="2631" w:author="Apple" w:date="2021-01-15T14:27:00Z">
              <w:r w:rsidRPr="00EF5447" w:rsidDel="002B3B6B">
                <w:rPr>
                  <w:noProof/>
                  <w:lang w:eastAsia="zh-CN"/>
                </w:rPr>
                <w:delText>DC_66A_n261H</w:delText>
              </w:r>
            </w:del>
          </w:p>
        </w:tc>
      </w:tr>
      <w:tr w:rsidR="00831B06" w:rsidRPr="00EF5447" w:rsidDel="002B3B6B" w14:paraId="47E3EF00" w14:textId="0D647B43" w:rsidTr="00C620E0">
        <w:trPr>
          <w:trHeight w:val="187"/>
          <w:jc w:val="center"/>
          <w:del w:id="2632"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6DFAF6" w14:textId="70A94792" w:rsidR="00831B06" w:rsidRPr="00EF5447" w:rsidDel="002B3B6B" w:rsidRDefault="00831B06" w:rsidP="00831B06">
            <w:pPr>
              <w:pStyle w:val="TAC"/>
              <w:rPr>
                <w:del w:id="2633" w:author="Apple" w:date="2021-01-15T14:25:00Z"/>
                <w:lang w:eastAsia="zh-CN"/>
              </w:rPr>
            </w:pPr>
            <w:del w:id="2634" w:author="Apple" w:date="2021-01-15T14:25:00Z">
              <w:r w:rsidRPr="00EF5447" w:rsidDel="002B3B6B">
                <w:rPr>
                  <w:lang w:eastAsia="fi-FI"/>
                </w:rPr>
                <w:delText>DC_46A-66A_n261</w:delText>
              </w:r>
              <w:r w:rsidRPr="00EF5447" w:rsidDel="002B3B6B">
                <w:rPr>
                  <w:lang w:eastAsia="zh-CN"/>
                </w:rPr>
                <w:delText>I</w:delText>
              </w:r>
            </w:del>
          </w:p>
          <w:p w14:paraId="5B416CA8" w14:textId="09F1CA11" w:rsidR="00831B06" w:rsidRPr="00EF5447" w:rsidDel="002B3B6B" w:rsidRDefault="00831B06" w:rsidP="00831B06">
            <w:pPr>
              <w:pStyle w:val="TAC"/>
              <w:rPr>
                <w:del w:id="2635" w:author="Apple" w:date="2021-01-15T14:25:00Z"/>
                <w:lang w:eastAsia="zh-CN"/>
              </w:rPr>
            </w:pPr>
            <w:del w:id="2636" w:author="Apple" w:date="2021-01-15T14:25:00Z">
              <w:r w:rsidRPr="00EF5447" w:rsidDel="002B3B6B">
                <w:rPr>
                  <w:lang w:eastAsia="fi-FI"/>
                </w:rPr>
                <w:delText>DC_46A-66A_n261L</w:delText>
              </w:r>
            </w:del>
          </w:p>
          <w:p w14:paraId="77F25932" w14:textId="3A67F0D0" w:rsidR="00831B06" w:rsidRPr="00EF5447" w:rsidDel="002B3B6B" w:rsidRDefault="00831B06" w:rsidP="00831B06">
            <w:pPr>
              <w:pStyle w:val="TAC"/>
              <w:rPr>
                <w:del w:id="2637" w:author="Apple" w:date="2021-01-15T14:25:00Z"/>
                <w:lang w:eastAsia="zh-CN"/>
              </w:rPr>
            </w:pPr>
            <w:del w:id="2638" w:author="Apple" w:date="2021-01-15T14:25:00Z">
              <w:r w:rsidRPr="00EF5447" w:rsidDel="002B3B6B">
                <w:rPr>
                  <w:lang w:eastAsia="fi-FI"/>
                </w:rPr>
                <w:delText>DC_46A-66A_n261M</w:delText>
              </w:r>
            </w:del>
          </w:p>
          <w:p w14:paraId="2754D025" w14:textId="5B3DA831" w:rsidR="00831B06" w:rsidRPr="00EF5447" w:rsidDel="002B3B6B" w:rsidRDefault="00831B06" w:rsidP="00831B06">
            <w:pPr>
              <w:pStyle w:val="TAC"/>
              <w:rPr>
                <w:del w:id="2639" w:author="Apple" w:date="2021-01-15T14:27:00Z"/>
                <w:lang w:eastAsia="zh-CN"/>
              </w:rPr>
            </w:pPr>
            <w:del w:id="2640" w:author="Apple" w:date="2021-01-15T14:27:00Z">
              <w:r w:rsidRPr="00EF5447" w:rsidDel="002B3B6B">
                <w:rPr>
                  <w:lang w:eastAsia="zh-CN"/>
                </w:rPr>
                <w:delText>DC_46A-66A_n261(A-L)</w:delText>
              </w:r>
            </w:del>
          </w:p>
          <w:p w14:paraId="7BC1F461" w14:textId="2BF3D2F6" w:rsidR="00831B06" w:rsidRPr="00EF5447" w:rsidDel="002B3B6B" w:rsidRDefault="00831B06" w:rsidP="00831B06">
            <w:pPr>
              <w:pStyle w:val="TAC"/>
              <w:rPr>
                <w:del w:id="2641" w:author="Apple" w:date="2021-01-15T14:25:00Z"/>
                <w:lang w:eastAsia="zh-CN"/>
              </w:rPr>
            </w:pPr>
            <w:del w:id="2642" w:author="Apple" w:date="2021-01-15T14:25:00Z">
              <w:r w:rsidRPr="00EF5447" w:rsidDel="002B3B6B">
                <w:rPr>
                  <w:lang w:eastAsia="zh-CN"/>
                </w:rPr>
                <w:delText>DC_46A-46A-66A_n261I</w:delText>
              </w:r>
            </w:del>
          </w:p>
          <w:p w14:paraId="5AC91E61" w14:textId="0C726657" w:rsidR="00831B06" w:rsidRPr="00EF5447" w:rsidDel="002B3B6B" w:rsidRDefault="00831B06" w:rsidP="00831B06">
            <w:pPr>
              <w:pStyle w:val="TAC"/>
              <w:rPr>
                <w:del w:id="2643" w:author="Apple" w:date="2021-01-15T14:25:00Z"/>
                <w:lang w:eastAsia="zh-CN"/>
              </w:rPr>
            </w:pPr>
            <w:del w:id="2644" w:author="Apple" w:date="2021-01-15T14:25:00Z">
              <w:r w:rsidRPr="00EF5447" w:rsidDel="002B3B6B">
                <w:rPr>
                  <w:lang w:eastAsia="zh-CN"/>
                </w:rPr>
                <w:delText>DC_46A-46A-66A_n261L</w:delText>
              </w:r>
            </w:del>
          </w:p>
          <w:p w14:paraId="709F53DD" w14:textId="19F99D6B" w:rsidR="00831B06" w:rsidRPr="00EF5447" w:rsidDel="002B3B6B" w:rsidRDefault="00831B06" w:rsidP="00831B06">
            <w:pPr>
              <w:pStyle w:val="TAC"/>
              <w:rPr>
                <w:del w:id="2645" w:author="Apple" w:date="2021-01-15T14:25:00Z"/>
                <w:lang w:eastAsia="zh-CN"/>
              </w:rPr>
            </w:pPr>
            <w:del w:id="2646" w:author="Apple" w:date="2021-01-15T14:25:00Z">
              <w:r w:rsidRPr="00EF5447" w:rsidDel="002B3B6B">
                <w:rPr>
                  <w:lang w:eastAsia="zh-CN"/>
                </w:rPr>
                <w:delText>DC_46A-46A-66A_n261M</w:delText>
              </w:r>
            </w:del>
          </w:p>
          <w:p w14:paraId="2B614351" w14:textId="732C037C" w:rsidR="00831B06" w:rsidRPr="00EF5447" w:rsidDel="002B3B6B" w:rsidRDefault="00831B06" w:rsidP="00831B06">
            <w:pPr>
              <w:pStyle w:val="TAC"/>
              <w:rPr>
                <w:del w:id="2647" w:author="Apple" w:date="2021-01-15T14:27:00Z"/>
                <w:lang w:eastAsia="zh-CN"/>
              </w:rPr>
            </w:pPr>
            <w:del w:id="2648" w:author="Apple" w:date="2021-01-15T14:27:00Z">
              <w:r w:rsidRPr="00EF5447" w:rsidDel="002B3B6B">
                <w:rPr>
                  <w:lang w:eastAsia="zh-CN"/>
                </w:rPr>
                <w:delText>DC_46A-46A-66A_n261(A-L)</w:delText>
              </w:r>
            </w:del>
          </w:p>
          <w:p w14:paraId="4D6041FB" w14:textId="08BF5FDD" w:rsidR="00831B06" w:rsidRPr="00EF5447" w:rsidDel="002B3B6B" w:rsidRDefault="00831B06" w:rsidP="00831B06">
            <w:pPr>
              <w:pStyle w:val="TAC"/>
              <w:rPr>
                <w:del w:id="2649" w:author="Apple" w:date="2021-01-15T14:25:00Z"/>
                <w:lang w:eastAsia="zh-CN"/>
              </w:rPr>
            </w:pPr>
            <w:del w:id="2650" w:author="Apple" w:date="2021-01-15T14:25:00Z">
              <w:r w:rsidRPr="00EF5447" w:rsidDel="002B3B6B">
                <w:rPr>
                  <w:lang w:eastAsia="zh-CN"/>
                </w:rPr>
                <w:delText>DC_46A-46A-46A-66A_n261I</w:delText>
              </w:r>
            </w:del>
          </w:p>
          <w:p w14:paraId="00D025EF" w14:textId="4E650397" w:rsidR="00831B06" w:rsidRPr="00EF5447" w:rsidDel="002B3B6B" w:rsidRDefault="00831B06" w:rsidP="00831B06">
            <w:pPr>
              <w:pStyle w:val="TAC"/>
              <w:rPr>
                <w:del w:id="2651" w:author="Apple" w:date="2021-01-15T14:25:00Z"/>
                <w:lang w:eastAsia="zh-CN"/>
              </w:rPr>
            </w:pPr>
            <w:del w:id="2652" w:author="Apple" w:date="2021-01-15T14:25:00Z">
              <w:r w:rsidRPr="00EF5447" w:rsidDel="002B3B6B">
                <w:rPr>
                  <w:lang w:eastAsia="zh-CN"/>
                </w:rPr>
                <w:delText>DC_46A-46A-46A-66A_n261L</w:delText>
              </w:r>
            </w:del>
          </w:p>
          <w:p w14:paraId="4C4BFCF1" w14:textId="1B8A2A5C" w:rsidR="00831B06" w:rsidRPr="00EF5447" w:rsidDel="002B3B6B" w:rsidRDefault="00831B06" w:rsidP="00831B06">
            <w:pPr>
              <w:pStyle w:val="TAC"/>
              <w:rPr>
                <w:del w:id="2653" w:author="Apple" w:date="2021-01-15T14:25:00Z"/>
                <w:lang w:eastAsia="zh-CN"/>
              </w:rPr>
            </w:pPr>
            <w:del w:id="2654" w:author="Apple" w:date="2021-01-15T14:25:00Z">
              <w:r w:rsidRPr="00EF5447" w:rsidDel="002B3B6B">
                <w:rPr>
                  <w:lang w:eastAsia="zh-CN"/>
                </w:rPr>
                <w:delText>DC_46A-46A-46A-66A_n261M</w:delText>
              </w:r>
            </w:del>
          </w:p>
          <w:p w14:paraId="1A338F75" w14:textId="23170B21" w:rsidR="00831B06" w:rsidRPr="00EF5447" w:rsidDel="002B3B6B" w:rsidRDefault="00831B06" w:rsidP="00831B06">
            <w:pPr>
              <w:pStyle w:val="TAC"/>
              <w:rPr>
                <w:del w:id="2655" w:author="Apple" w:date="2021-01-15T14:27:00Z"/>
                <w:lang w:eastAsia="fi-FI"/>
              </w:rPr>
            </w:pPr>
            <w:del w:id="2656" w:author="Apple" w:date="2021-01-15T14:27:00Z">
              <w:r w:rsidRPr="00EF5447" w:rsidDel="002B3B6B">
                <w:rPr>
                  <w:lang w:eastAsia="fi-FI"/>
                </w:rPr>
                <w:delText>DC_46A-46A-46A-66A_n261(A-L)</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133BA4" w14:textId="58248DE5" w:rsidR="00831B06" w:rsidRPr="00EF5447" w:rsidDel="002B3B6B" w:rsidRDefault="00831B06" w:rsidP="00831B06">
            <w:pPr>
              <w:pStyle w:val="TAC"/>
              <w:rPr>
                <w:del w:id="2657" w:author="Apple" w:date="2021-01-15T14:27:00Z"/>
                <w:lang w:eastAsia="fi-FI"/>
              </w:rPr>
            </w:pPr>
            <w:del w:id="2658" w:author="Apple" w:date="2021-01-15T14:27:00Z">
              <w:r w:rsidRPr="00EF5447" w:rsidDel="002B3B6B">
                <w:rPr>
                  <w:noProof/>
                  <w:lang w:eastAsia="zh-CN"/>
                </w:rPr>
                <w:delText>DC_66A_n261I</w:delText>
              </w:r>
            </w:del>
          </w:p>
        </w:tc>
      </w:tr>
      <w:tr w:rsidR="00831B06" w:rsidRPr="00EF5447" w14:paraId="23F2D3FA" w14:textId="77777777" w:rsidTr="00C620E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54A679" w14:textId="77777777" w:rsidR="00831B06" w:rsidRPr="00EF5447" w:rsidRDefault="00831B06" w:rsidP="00831B06">
            <w:pPr>
              <w:pStyle w:val="TAN"/>
              <w:rPr>
                <w:lang w:eastAsia="zh-CN"/>
              </w:rPr>
            </w:pPr>
            <w:r w:rsidRPr="00EF5447">
              <w:t>NOTE 1:</w:t>
            </w:r>
            <w:r w:rsidRPr="00EF5447">
              <w:tab/>
              <w:t>Uplink EN-DC configurations are the configurations supported by the present release of specifications.</w:t>
            </w:r>
          </w:p>
          <w:p w14:paraId="608330C5" w14:textId="77777777" w:rsidR="00831B06" w:rsidRPr="00EF5447" w:rsidRDefault="00831B06" w:rsidP="00831B06">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35BAF291" w14:textId="77777777" w:rsidR="008D1E4A" w:rsidRPr="00EF5447" w:rsidRDefault="008D1E4A" w:rsidP="008D1E4A"/>
    <w:p w14:paraId="5FF868DC" w14:textId="77777777" w:rsidR="008D1E4A" w:rsidRPr="00EF5447" w:rsidRDefault="008D1E4A" w:rsidP="008D1E4A">
      <w:pPr>
        <w:pStyle w:val="Heading4"/>
      </w:pPr>
      <w:bookmarkStart w:id="2659" w:name="_Toc61378113"/>
      <w:bookmarkStart w:id="2660" w:name="_Toc61378588"/>
      <w:bookmarkStart w:id="2661" w:name="_Toc21351532"/>
      <w:bookmarkStart w:id="2662" w:name="_Toc29807114"/>
      <w:bookmarkStart w:id="2663" w:name="_Toc36648828"/>
      <w:bookmarkStart w:id="2664" w:name="_Toc36651553"/>
      <w:bookmarkStart w:id="2665" w:name="_Toc37256487"/>
      <w:bookmarkStart w:id="2666" w:name="_Toc37256828"/>
      <w:bookmarkStart w:id="2667" w:name="_Toc45890525"/>
      <w:bookmarkStart w:id="2668" w:name="_Toc45891749"/>
      <w:bookmarkStart w:id="2669" w:name="_Toc45892159"/>
      <w:bookmarkStart w:id="2670" w:name="_Toc45892569"/>
      <w:bookmarkStart w:id="2671" w:name="_Toc52352982"/>
      <w:bookmarkStart w:id="2672" w:name="_Toc53174805"/>
      <w:r w:rsidRPr="00EF5447">
        <w:lastRenderedPageBreak/>
        <w:t>5.5B.5a.2</w:t>
      </w:r>
      <w:r w:rsidRPr="00EF5447">
        <w:tab/>
        <w:t>Inter-band NE-DC configurations including FR2 (three bands)</w:t>
      </w:r>
      <w:bookmarkEnd w:id="2659"/>
      <w:bookmarkEnd w:id="2660"/>
    </w:p>
    <w:p w14:paraId="57DBA500" w14:textId="77777777" w:rsidR="008D1E4A" w:rsidRPr="00EF5447" w:rsidRDefault="008D1E4A" w:rsidP="008D1E4A">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8D1E4A" w:rsidRPr="00EF5447" w14:paraId="6C0792D2" w14:textId="77777777" w:rsidTr="00C620E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5CC1D" w14:textId="77777777" w:rsidR="008D1E4A" w:rsidRPr="00EF5447" w:rsidRDefault="008D1E4A" w:rsidP="00C620E0">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44995" w14:textId="77777777" w:rsidR="008D1E4A" w:rsidRPr="00EF5447" w:rsidRDefault="008D1E4A" w:rsidP="00C620E0">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3B7BB59"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987D3E"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_1A-3A</w:t>
            </w:r>
          </w:p>
          <w:p w14:paraId="6A09B692" w14:textId="77777777" w:rsidR="008D1E4A" w:rsidRPr="00EF5447" w:rsidRDefault="008D1E4A" w:rsidP="00C620E0">
            <w:pPr>
              <w:pStyle w:val="TAC"/>
              <w:rPr>
                <w:lang w:eastAsia="ja-JP"/>
              </w:rPr>
            </w:pPr>
            <w:r w:rsidRPr="00EF5447">
              <w:rPr>
                <w:lang w:eastAsia="ja-JP"/>
              </w:rPr>
              <w:t>DC_n257G</w:t>
            </w:r>
            <w:r w:rsidRPr="00EF5447">
              <w:t>_1A-3A</w:t>
            </w:r>
          </w:p>
          <w:p w14:paraId="11ADF368" w14:textId="77777777" w:rsidR="008D1E4A" w:rsidRPr="00EF5447" w:rsidRDefault="008D1E4A" w:rsidP="00C620E0">
            <w:pPr>
              <w:pStyle w:val="TAC"/>
              <w:rPr>
                <w:lang w:eastAsia="ja-JP"/>
              </w:rPr>
            </w:pPr>
            <w:r w:rsidRPr="00EF5447">
              <w:rPr>
                <w:lang w:eastAsia="ja-JP"/>
              </w:rPr>
              <w:t>DC_n257H</w:t>
            </w:r>
            <w:r w:rsidRPr="00EF5447">
              <w:t>_1A-3A</w:t>
            </w:r>
          </w:p>
          <w:p w14:paraId="595F93A1" w14:textId="77777777" w:rsidR="008D1E4A" w:rsidRPr="00EF5447" w:rsidRDefault="008D1E4A" w:rsidP="00C620E0">
            <w:pPr>
              <w:pStyle w:val="TAC"/>
              <w:rPr>
                <w:lang w:eastAsia="ja-JP"/>
              </w:rPr>
            </w:pPr>
            <w:r w:rsidRPr="00EF5447">
              <w:rPr>
                <w:lang w:eastAsia="ja-JP"/>
              </w:rPr>
              <w:t>DC_n257I</w:t>
            </w:r>
            <w:r w:rsidRPr="00EF5447">
              <w:t>_1A-3A</w:t>
            </w:r>
          </w:p>
          <w:p w14:paraId="42AF5FD4" w14:textId="77777777" w:rsidR="008D1E4A" w:rsidRPr="00EF5447" w:rsidRDefault="008D1E4A" w:rsidP="00C620E0">
            <w:pPr>
              <w:pStyle w:val="TAC"/>
              <w:rPr>
                <w:lang w:eastAsia="ja-JP"/>
              </w:rPr>
            </w:pPr>
            <w:r w:rsidRPr="00EF5447">
              <w:rPr>
                <w:lang w:eastAsia="ja-JP"/>
              </w:rPr>
              <w:t>DC_n257J</w:t>
            </w:r>
            <w:r w:rsidRPr="00EF5447">
              <w:t>_1A-3A</w:t>
            </w:r>
          </w:p>
          <w:p w14:paraId="5CFC27C6" w14:textId="77777777" w:rsidR="008D1E4A" w:rsidRPr="00EF5447" w:rsidRDefault="008D1E4A" w:rsidP="00C620E0">
            <w:pPr>
              <w:pStyle w:val="TAC"/>
              <w:rPr>
                <w:lang w:eastAsia="ja-JP"/>
              </w:rPr>
            </w:pPr>
            <w:r w:rsidRPr="00EF5447">
              <w:rPr>
                <w:lang w:eastAsia="ja-JP"/>
              </w:rPr>
              <w:t>DC_n257K</w:t>
            </w:r>
            <w:r w:rsidRPr="00EF5447">
              <w:t>_1A-3A</w:t>
            </w:r>
          </w:p>
          <w:p w14:paraId="508EB603" w14:textId="77777777" w:rsidR="008D1E4A" w:rsidRPr="00EF5447" w:rsidRDefault="008D1E4A" w:rsidP="00C620E0">
            <w:pPr>
              <w:pStyle w:val="TAC"/>
              <w:rPr>
                <w:lang w:eastAsia="ja-JP"/>
              </w:rPr>
            </w:pPr>
            <w:r w:rsidRPr="00EF5447">
              <w:rPr>
                <w:lang w:eastAsia="ja-JP"/>
              </w:rPr>
              <w:t>DC_n257L</w:t>
            </w:r>
            <w:r w:rsidRPr="00EF5447">
              <w:t>_1A-3A</w:t>
            </w:r>
          </w:p>
          <w:p w14:paraId="0DE97E30" w14:textId="77777777" w:rsidR="008D1E4A" w:rsidRPr="00EF5447" w:rsidRDefault="008D1E4A" w:rsidP="00C620E0">
            <w:pPr>
              <w:pStyle w:val="TAC"/>
              <w:rPr>
                <w:lang w:eastAsia="zh-CN"/>
              </w:rPr>
            </w:pPr>
            <w:r w:rsidRPr="00EF5447">
              <w:rPr>
                <w:lang w:eastAsia="ja-JP"/>
              </w:rPr>
              <w:t>DC_n257M</w:t>
            </w:r>
            <w:r w:rsidRPr="00EF5447">
              <w:t>_1A-3A</w:t>
            </w:r>
          </w:p>
          <w:p w14:paraId="519ABCE5"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_1A-3C</w:t>
            </w:r>
          </w:p>
          <w:p w14:paraId="384D85A4" w14:textId="77777777" w:rsidR="008D1E4A" w:rsidRPr="00EF5447" w:rsidRDefault="008D1E4A" w:rsidP="00C620E0">
            <w:pPr>
              <w:pStyle w:val="TAC"/>
              <w:rPr>
                <w:lang w:eastAsia="zh-CN"/>
              </w:rPr>
            </w:pPr>
            <w:r w:rsidRPr="00EF5447">
              <w:rPr>
                <w:lang w:eastAsia="ja-JP"/>
              </w:rPr>
              <w:t>DC_n257G</w:t>
            </w:r>
            <w:r w:rsidRPr="00EF5447">
              <w:t>_1A-3</w:t>
            </w:r>
            <w:r w:rsidRPr="00EF5447">
              <w:rPr>
                <w:lang w:eastAsia="zh-CN"/>
              </w:rPr>
              <w:t>C</w:t>
            </w:r>
          </w:p>
          <w:p w14:paraId="110CC65D" w14:textId="77777777" w:rsidR="008D1E4A" w:rsidRPr="00EF5447" w:rsidRDefault="008D1E4A" w:rsidP="00C620E0">
            <w:pPr>
              <w:pStyle w:val="TAC"/>
              <w:rPr>
                <w:lang w:eastAsia="zh-CN"/>
              </w:rPr>
            </w:pPr>
            <w:r w:rsidRPr="00EF5447">
              <w:rPr>
                <w:lang w:eastAsia="ja-JP"/>
              </w:rPr>
              <w:t>DC_n257H</w:t>
            </w:r>
            <w:r w:rsidRPr="00EF5447">
              <w:t>_1A-3</w:t>
            </w:r>
            <w:r w:rsidRPr="00EF5447">
              <w:rPr>
                <w:lang w:eastAsia="zh-CN"/>
              </w:rPr>
              <w:t>C</w:t>
            </w:r>
          </w:p>
          <w:p w14:paraId="322292D6" w14:textId="77777777" w:rsidR="008D1E4A" w:rsidRPr="00EF5447" w:rsidRDefault="008D1E4A" w:rsidP="00C620E0">
            <w:pPr>
              <w:pStyle w:val="TAC"/>
              <w:rPr>
                <w:lang w:eastAsia="zh-CN"/>
              </w:rPr>
            </w:pPr>
            <w:r w:rsidRPr="00EF5447">
              <w:rPr>
                <w:lang w:eastAsia="ja-JP"/>
              </w:rPr>
              <w:t>DC_n257I</w:t>
            </w:r>
            <w:r w:rsidRPr="00EF5447">
              <w:t>_1A-3</w:t>
            </w:r>
            <w:r w:rsidRPr="00EF5447">
              <w:rPr>
                <w:lang w:eastAsia="zh-CN"/>
              </w:rPr>
              <w:t>C</w:t>
            </w:r>
          </w:p>
          <w:p w14:paraId="7367E64B" w14:textId="77777777" w:rsidR="008D1E4A" w:rsidRPr="00EF5447" w:rsidRDefault="008D1E4A" w:rsidP="00C620E0">
            <w:pPr>
              <w:pStyle w:val="TAC"/>
              <w:rPr>
                <w:lang w:eastAsia="zh-CN"/>
              </w:rPr>
            </w:pPr>
            <w:r w:rsidRPr="00EF5447">
              <w:rPr>
                <w:lang w:eastAsia="ja-JP"/>
              </w:rPr>
              <w:t>DC_n257J</w:t>
            </w:r>
            <w:r w:rsidRPr="00EF5447">
              <w:t>_1A-3</w:t>
            </w:r>
            <w:r w:rsidRPr="00EF5447">
              <w:rPr>
                <w:lang w:eastAsia="zh-CN"/>
              </w:rPr>
              <w:t>C</w:t>
            </w:r>
          </w:p>
          <w:p w14:paraId="73FAC12E" w14:textId="77777777" w:rsidR="008D1E4A" w:rsidRPr="00EF5447" w:rsidRDefault="008D1E4A" w:rsidP="00C620E0">
            <w:pPr>
              <w:pStyle w:val="TAC"/>
              <w:rPr>
                <w:lang w:eastAsia="zh-CN"/>
              </w:rPr>
            </w:pPr>
            <w:r w:rsidRPr="00EF5447">
              <w:rPr>
                <w:lang w:eastAsia="ja-JP"/>
              </w:rPr>
              <w:t>DC_n257K</w:t>
            </w:r>
            <w:r w:rsidRPr="00EF5447">
              <w:t>_1A-3</w:t>
            </w:r>
            <w:r w:rsidRPr="00EF5447">
              <w:rPr>
                <w:lang w:eastAsia="zh-CN"/>
              </w:rPr>
              <w:t>C</w:t>
            </w:r>
          </w:p>
          <w:p w14:paraId="75D1FE50" w14:textId="77777777" w:rsidR="008D1E4A" w:rsidRPr="00EF5447" w:rsidRDefault="008D1E4A" w:rsidP="00C620E0">
            <w:pPr>
              <w:pStyle w:val="TAC"/>
              <w:rPr>
                <w:lang w:eastAsia="zh-CN"/>
              </w:rPr>
            </w:pPr>
            <w:r w:rsidRPr="00EF5447">
              <w:rPr>
                <w:lang w:eastAsia="ja-JP"/>
              </w:rPr>
              <w:t>DC_n257L</w:t>
            </w:r>
            <w:r w:rsidRPr="00EF5447">
              <w:t>_1A-3</w:t>
            </w:r>
            <w:r w:rsidRPr="00EF5447">
              <w:rPr>
                <w:lang w:eastAsia="zh-CN"/>
              </w:rPr>
              <w:t>C</w:t>
            </w:r>
          </w:p>
          <w:p w14:paraId="141645F7" w14:textId="77777777" w:rsidR="008D1E4A" w:rsidRPr="00EF5447" w:rsidRDefault="008D1E4A" w:rsidP="00C620E0">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6D4CC"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109E5534"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5375D1F" w14:textId="77777777" w:rsidR="008D1E4A" w:rsidRPr="00EF5447" w:rsidRDefault="008D1E4A" w:rsidP="00C620E0">
            <w:pPr>
              <w:pStyle w:val="TAC"/>
              <w:rPr>
                <w:lang w:eastAsia="ja-JP"/>
              </w:rPr>
            </w:pPr>
            <w:r w:rsidRPr="00EF5447">
              <w:rPr>
                <w:lang w:eastAsia="ja-JP"/>
              </w:rPr>
              <w:t>DC_n257G</w:t>
            </w:r>
            <w:r w:rsidRPr="00EF5447">
              <w:t>_3A</w:t>
            </w:r>
          </w:p>
          <w:p w14:paraId="57FC2EB3" w14:textId="77777777" w:rsidR="008D1E4A" w:rsidRPr="00EF5447" w:rsidRDefault="008D1E4A" w:rsidP="00C620E0">
            <w:pPr>
              <w:pStyle w:val="TAC"/>
              <w:rPr>
                <w:lang w:eastAsia="ja-JP"/>
              </w:rPr>
            </w:pPr>
            <w:r w:rsidRPr="00EF5447">
              <w:rPr>
                <w:lang w:eastAsia="ja-JP"/>
              </w:rPr>
              <w:t>DC_n257H</w:t>
            </w:r>
            <w:r w:rsidRPr="00EF5447">
              <w:t>_3A</w:t>
            </w:r>
          </w:p>
          <w:p w14:paraId="00986AF6" w14:textId="77777777" w:rsidR="008D1E4A" w:rsidRPr="00EF5447" w:rsidRDefault="008D1E4A" w:rsidP="00C620E0">
            <w:pPr>
              <w:pStyle w:val="TAC"/>
              <w:rPr>
                <w:lang w:eastAsia="ja-JP"/>
              </w:rPr>
            </w:pPr>
            <w:r w:rsidRPr="00EF5447">
              <w:rPr>
                <w:lang w:eastAsia="ja-JP"/>
              </w:rPr>
              <w:t>DC_n257I</w:t>
            </w:r>
            <w:r w:rsidRPr="00EF5447">
              <w:t>_3A</w:t>
            </w:r>
          </w:p>
          <w:p w14:paraId="724C225A" w14:textId="77777777" w:rsidR="008D1E4A" w:rsidRPr="00EF5447" w:rsidRDefault="008D1E4A" w:rsidP="00C620E0">
            <w:pPr>
              <w:pStyle w:val="TAC"/>
              <w:rPr>
                <w:lang w:eastAsia="ja-JP"/>
              </w:rPr>
            </w:pPr>
            <w:r w:rsidRPr="00EF5447">
              <w:rPr>
                <w:lang w:eastAsia="ja-JP"/>
              </w:rPr>
              <w:t>DC_n257J</w:t>
            </w:r>
            <w:r w:rsidRPr="00EF5447">
              <w:t>_3A</w:t>
            </w:r>
          </w:p>
          <w:p w14:paraId="6DCEBF5E" w14:textId="77777777" w:rsidR="008D1E4A" w:rsidRPr="00EF5447" w:rsidRDefault="008D1E4A" w:rsidP="00C620E0">
            <w:pPr>
              <w:pStyle w:val="TAC"/>
              <w:rPr>
                <w:lang w:eastAsia="ja-JP"/>
              </w:rPr>
            </w:pPr>
            <w:r w:rsidRPr="00EF5447">
              <w:rPr>
                <w:lang w:eastAsia="ja-JP"/>
              </w:rPr>
              <w:t>DC_n257K</w:t>
            </w:r>
            <w:r w:rsidRPr="00EF5447">
              <w:t>_3A</w:t>
            </w:r>
          </w:p>
          <w:p w14:paraId="2F907B73" w14:textId="77777777" w:rsidR="008D1E4A" w:rsidRPr="00EF5447" w:rsidRDefault="008D1E4A" w:rsidP="00C620E0">
            <w:pPr>
              <w:pStyle w:val="TAC"/>
              <w:rPr>
                <w:lang w:eastAsia="ja-JP"/>
              </w:rPr>
            </w:pPr>
            <w:r w:rsidRPr="00EF5447">
              <w:rPr>
                <w:lang w:eastAsia="ja-JP"/>
              </w:rPr>
              <w:t>DC_n257L</w:t>
            </w:r>
            <w:r w:rsidRPr="00EF5447">
              <w:t>_3A</w:t>
            </w:r>
          </w:p>
          <w:p w14:paraId="54DCBFD2" w14:textId="77777777" w:rsidR="008D1E4A" w:rsidRPr="00EF5447" w:rsidRDefault="008D1E4A" w:rsidP="00C620E0">
            <w:pPr>
              <w:pStyle w:val="TAC"/>
              <w:rPr>
                <w:lang w:eastAsia="fi-FI"/>
              </w:rPr>
            </w:pPr>
            <w:r w:rsidRPr="00EF5447">
              <w:rPr>
                <w:lang w:eastAsia="ja-JP"/>
              </w:rPr>
              <w:t>DC_n257M</w:t>
            </w:r>
            <w:r w:rsidRPr="00EF5447">
              <w:t>_3A</w:t>
            </w:r>
          </w:p>
        </w:tc>
      </w:tr>
      <w:tr w:rsidR="008D1E4A" w:rsidRPr="00EF5447" w14:paraId="2F7C553C"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B19ED" w14:textId="77777777" w:rsidR="008D1E4A" w:rsidRPr="00EF5447" w:rsidRDefault="008D1E4A" w:rsidP="00C620E0">
            <w:pPr>
              <w:pStyle w:val="TAC"/>
              <w:rPr>
                <w:lang w:eastAsia="zh-CN"/>
              </w:rPr>
            </w:pPr>
            <w:r w:rsidRPr="00EF5447">
              <w:rPr>
                <w:lang w:eastAsia="fi-FI"/>
              </w:rPr>
              <w:t>DC_n257A</w:t>
            </w:r>
            <w:r w:rsidRPr="00EF5447">
              <w:rPr>
                <w:lang w:eastAsia="zh-CN"/>
              </w:rPr>
              <w:t>_1A-5A</w:t>
            </w:r>
          </w:p>
          <w:p w14:paraId="1B3E75B6" w14:textId="77777777" w:rsidR="008D1E4A" w:rsidRPr="00EF5447" w:rsidRDefault="008D1E4A" w:rsidP="00C620E0">
            <w:pPr>
              <w:pStyle w:val="TAC"/>
              <w:rPr>
                <w:lang w:eastAsia="ja-JP"/>
              </w:rPr>
            </w:pPr>
            <w:r w:rsidRPr="00EF5447">
              <w:rPr>
                <w:lang w:eastAsia="ja-JP"/>
              </w:rPr>
              <w:t>DC_n257G</w:t>
            </w:r>
            <w:r w:rsidRPr="00EF5447">
              <w:t>_1A-5A</w:t>
            </w:r>
          </w:p>
          <w:p w14:paraId="46368E13" w14:textId="77777777" w:rsidR="008D1E4A" w:rsidRPr="00EF5447" w:rsidRDefault="008D1E4A" w:rsidP="00C620E0">
            <w:pPr>
              <w:pStyle w:val="TAC"/>
              <w:rPr>
                <w:lang w:eastAsia="ja-JP"/>
              </w:rPr>
            </w:pPr>
            <w:r w:rsidRPr="00EF5447">
              <w:rPr>
                <w:lang w:eastAsia="ja-JP"/>
              </w:rPr>
              <w:t>DC_n257H</w:t>
            </w:r>
            <w:r w:rsidRPr="00EF5447">
              <w:t>_1A-5A</w:t>
            </w:r>
          </w:p>
          <w:p w14:paraId="35F54944" w14:textId="77777777" w:rsidR="008D1E4A" w:rsidRPr="00EF5447" w:rsidRDefault="008D1E4A" w:rsidP="00C620E0">
            <w:pPr>
              <w:pStyle w:val="TAC"/>
              <w:rPr>
                <w:lang w:eastAsia="ja-JP"/>
              </w:rPr>
            </w:pPr>
            <w:r w:rsidRPr="00EF5447">
              <w:rPr>
                <w:lang w:eastAsia="ja-JP"/>
              </w:rPr>
              <w:t>DC_n257I</w:t>
            </w:r>
            <w:r w:rsidRPr="00EF5447">
              <w:t>_1A-5A</w:t>
            </w:r>
          </w:p>
          <w:p w14:paraId="1E0891CB" w14:textId="77777777" w:rsidR="008D1E4A" w:rsidRPr="00EF5447" w:rsidRDefault="008D1E4A" w:rsidP="00C620E0">
            <w:pPr>
              <w:pStyle w:val="TAC"/>
              <w:rPr>
                <w:lang w:eastAsia="ja-JP"/>
              </w:rPr>
            </w:pPr>
            <w:r w:rsidRPr="00EF5447">
              <w:rPr>
                <w:lang w:eastAsia="ja-JP"/>
              </w:rPr>
              <w:t>DC_n257J</w:t>
            </w:r>
            <w:r w:rsidRPr="00EF5447">
              <w:t>_1A-5A</w:t>
            </w:r>
          </w:p>
          <w:p w14:paraId="49CDD54A" w14:textId="77777777" w:rsidR="008D1E4A" w:rsidRPr="00EF5447" w:rsidRDefault="008D1E4A" w:rsidP="00C620E0">
            <w:pPr>
              <w:pStyle w:val="TAC"/>
              <w:rPr>
                <w:lang w:eastAsia="ja-JP"/>
              </w:rPr>
            </w:pPr>
            <w:r w:rsidRPr="00EF5447">
              <w:rPr>
                <w:lang w:eastAsia="ja-JP"/>
              </w:rPr>
              <w:t>DC_n257K</w:t>
            </w:r>
            <w:r w:rsidRPr="00EF5447">
              <w:t>_1A-5A</w:t>
            </w:r>
          </w:p>
          <w:p w14:paraId="787C48BA" w14:textId="77777777" w:rsidR="008D1E4A" w:rsidRPr="00EF5447" w:rsidRDefault="008D1E4A" w:rsidP="00C620E0">
            <w:pPr>
              <w:pStyle w:val="TAC"/>
              <w:rPr>
                <w:lang w:eastAsia="ja-JP"/>
              </w:rPr>
            </w:pPr>
            <w:r w:rsidRPr="00EF5447">
              <w:rPr>
                <w:lang w:eastAsia="ja-JP"/>
              </w:rPr>
              <w:t>DC_n257L</w:t>
            </w:r>
            <w:r w:rsidRPr="00EF5447">
              <w:t>_1A-5A</w:t>
            </w:r>
          </w:p>
          <w:p w14:paraId="52FF0766" w14:textId="77777777" w:rsidR="008D1E4A" w:rsidRPr="00EF5447" w:rsidRDefault="008D1E4A" w:rsidP="00C620E0">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BA967"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4C2E839F"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2BF1932E"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DEBCE8" w14:textId="77777777" w:rsidR="008D1E4A" w:rsidRPr="00EF5447" w:rsidRDefault="008D1E4A" w:rsidP="00C620E0">
            <w:pPr>
              <w:pStyle w:val="TAC"/>
              <w:rPr>
                <w:lang w:eastAsia="zh-CN"/>
              </w:rPr>
            </w:pPr>
            <w:r w:rsidRPr="00EF5447">
              <w:rPr>
                <w:lang w:eastAsia="fi-FI"/>
              </w:rPr>
              <w:t>DC_n257A</w:t>
            </w:r>
            <w:r w:rsidRPr="00EF5447">
              <w:rPr>
                <w:lang w:eastAsia="zh-CN"/>
              </w:rPr>
              <w:t>_1A-7A</w:t>
            </w:r>
          </w:p>
          <w:p w14:paraId="2F01EF84" w14:textId="77777777" w:rsidR="008D1E4A" w:rsidRPr="00EF5447" w:rsidRDefault="008D1E4A" w:rsidP="00C620E0">
            <w:pPr>
              <w:pStyle w:val="TAC"/>
              <w:rPr>
                <w:lang w:eastAsia="ja-JP"/>
              </w:rPr>
            </w:pPr>
            <w:r w:rsidRPr="00EF5447">
              <w:rPr>
                <w:lang w:eastAsia="ja-JP"/>
              </w:rPr>
              <w:t>DC_n257G</w:t>
            </w:r>
            <w:r w:rsidRPr="00EF5447">
              <w:t>_1A-7A</w:t>
            </w:r>
          </w:p>
          <w:p w14:paraId="784E6F9E" w14:textId="77777777" w:rsidR="008D1E4A" w:rsidRPr="00EF5447" w:rsidRDefault="008D1E4A" w:rsidP="00C620E0">
            <w:pPr>
              <w:pStyle w:val="TAC"/>
              <w:rPr>
                <w:lang w:eastAsia="ja-JP"/>
              </w:rPr>
            </w:pPr>
            <w:r w:rsidRPr="00EF5447">
              <w:rPr>
                <w:lang w:eastAsia="ja-JP"/>
              </w:rPr>
              <w:t>DC_n257H</w:t>
            </w:r>
            <w:r w:rsidRPr="00EF5447">
              <w:t>_1A-7A</w:t>
            </w:r>
          </w:p>
          <w:p w14:paraId="741D0A57" w14:textId="77777777" w:rsidR="008D1E4A" w:rsidRPr="00EF5447" w:rsidRDefault="008D1E4A" w:rsidP="00C620E0">
            <w:pPr>
              <w:pStyle w:val="TAC"/>
              <w:rPr>
                <w:lang w:eastAsia="ja-JP"/>
              </w:rPr>
            </w:pPr>
            <w:r w:rsidRPr="00EF5447">
              <w:rPr>
                <w:lang w:eastAsia="ja-JP"/>
              </w:rPr>
              <w:t>DC_n257I</w:t>
            </w:r>
            <w:r w:rsidRPr="00EF5447">
              <w:t>_1A-7A</w:t>
            </w:r>
          </w:p>
          <w:p w14:paraId="192294E2" w14:textId="77777777" w:rsidR="008D1E4A" w:rsidRPr="00EF5447" w:rsidRDefault="008D1E4A" w:rsidP="00C620E0">
            <w:pPr>
              <w:pStyle w:val="TAC"/>
              <w:rPr>
                <w:lang w:eastAsia="ja-JP"/>
              </w:rPr>
            </w:pPr>
            <w:r w:rsidRPr="00EF5447">
              <w:rPr>
                <w:lang w:eastAsia="ja-JP"/>
              </w:rPr>
              <w:t>DC_n257J</w:t>
            </w:r>
            <w:r w:rsidRPr="00EF5447">
              <w:t>_1A-7A</w:t>
            </w:r>
          </w:p>
          <w:p w14:paraId="5EB65D85" w14:textId="77777777" w:rsidR="008D1E4A" w:rsidRPr="00EF5447" w:rsidRDefault="008D1E4A" w:rsidP="00C620E0">
            <w:pPr>
              <w:pStyle w:val="TAC"/>
              <w:rPr>
                <w:lang w:eastAsia="ja-JP"/>
              </w:rPr>
            </w:pPr>
            <w:r w:rsidRPr="00EF5447">
              <w:rPr>
                <w:lang w:eastAsia="ja-JP"/>
              </w:rPr>
              <w:t>DC_n257K</w:t>
            </w:r>
            <w:r w:rsidRPr="00EF5447">
              <w:t>_1A-7A</w:t>
            </w:r>
          </w:p>
          <w:p w14:paraId="152E92BB" w14:textId="77777777" w:rsidR="008D1E4A" w:rsidRPr="00EF5447" w:rsidRDefault="008D1E4A" w:rsidP="00C620E0">
            <w:pPr>
              <w:pStyle w:val="TAC"/>
              <w:rPr>
                <w:lang w:eastAsia="ja-JP"/>
              </w:rPr>
            </w:pPr>
            <w:r w:rsidRPr="00EF5447">
              <w:rPr>
                <w:lang w:eastAsia="ja-JP"/>
              </w:rPr>
              <w:t>DC_n257L</w:t>
            </w:r>
            <w:r w:rsidRPr="00EF5447">
              <w:t>_1A-7A</w:t>
            </w:r>
          </w:p>
          <w:p w14:paraId="36BFDA7D" w14:textId="77777777" w:rsidR="008D1E4A" w:rsidRPr="00EF5447" w:rsidRDefault="008D1E4A" w:rsidP="00C620E0">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DBCFB"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6AB7E5A3"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53499E6"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A813F0" w14:textId="77777777" w:rsidR="008D1E4A" w:rsidRPr="00EF5447" w:rsidRDefault="008D1E4A" w:rsidP="00C620E0">
            <w:pPr>
              <w:pStyle w:val="TAC"/>
              <w:rPr>
                <w:lang w:eastAsia="zh-CN"/>
              </w:rPr>
            </w:pPr>
            <w:r w:rsidRPr="00EF5447">
              <w:rPr>
                <w:lang w:eastAsia="fi-FI"/>
              </w:rPr>
              <w:t>DC_n257A</w:t>
            </w:r>
            <w:r w:rsidRPr="00EF5447">
              <w:rPr>
                <w:lang w:eastAsia="zh-CN"/>
              </w:rPr>
              <w:t>_1A-7A-7A</w:t>
            </w:r>
          </w:p>
          <w:p w14:paraId="6411E249" w14:textId="77777777" w:rsidR="008D1E4A" w:rsidRPr="00EF5447" w:rsidRDefault="008D1E4A" w:rsidP="00C620E0">
            <w:pPr>
              <w:pStyle w:val="TAC"/>
              <w:rPr>
                <w:lang w:eastAsia="ja-JP"/>
              </w:rPr>
            </w:pPr>
            <w:r w:rsidRPr="00EF5447">
              <w:rPr>
                <w:lang w:eastAsia="ja-JP"/>
              </w:rPr>
              <w:t>DC_n257G</w:t>
            </w:r>
            <w:r w:rsidRPr="00EF5447">
              <w:t>_1A-7A-7A</w:t>
            </w:r>
          </w:p>
          <w:p w14:paraId="1D22ED5A" w14:textId="77777777" w:rsidR="008D1E4A" w:rsidRPr="00EF5447" w:rsidRDefault="008D1E4A" w:rsidP="00C620E0">
            <w:pPr>
              <w:pStyle w:val="TAC"/>
              <w:rPr>
                <w:lang w:eastAsia="ja-JP"/>
              </w:rPr>
            </w:pPr>
            <w:r w:rsidRPr="00EF5447">
              <w:rPr>
                <w:lang w:eastAsia="ja-JP"/>
              </w:rPr>
              <w:t>DC_n257H</w:t>
            </w:r>
            <w:r w:rsidRPr="00EF5447">
              <w:t>_1A-7A-7A</w:t>
            </w:r>
          </w:p>
          <w:p w14:paraId="5FF85F93" w14:textId="77777777" w:rsidR="008D1E4A" w:rsidRPr="00EF5447" w:rsidRDefault="008D1E4A" w:rsidP="00C620E0">
            <w:pPr>
              <w:pStyle w:val="TAC"/>
              <w:rPr>
                <w:lang w:eastAsia="ja-JP"/>
              </w:rPr>
            </w:pPr>
            <w:r w:rsidRPr="00EF5447">
              <w:rPr>
                <w:lang w:eastAsia="ja-JP"/>
              </w:rPr>
              <w:t>DC_n257I</w:t>
            </w:r>
            <w:r w:rsidRPr="00EF5447">
              <w:t>_1A-7A-7A</w:t>
            </w:r>
          </w:p>
          <w:p w14:paraId="567767FD" w14:textId="77777777" w:rsidR="008D1E4A" w:rsidRPr="00EF5447" w:rsidRDefault="008D1E4A" w:rsidP="00C620E0">
            <w:pPr>
              <w:pStyle w:val="TAC"/>
              <w:rPr>
                <w:lang w:eastAsia="ja-JP"/>
              </w:rPr>
            </w:pPr>
            <w:r w:rsidRPr="00EF5447">
              <w:rPr>
                <w:lang w:eastAsia="ja-JP"/>
              </w:rPr>
              <w:t>DC_n257J</w:t>
            </w:r>
            <w:r w:rsidRPr="00EF5447">
              <w:t>_1A-7A-7A</w:t>
            </w:r>
          </w:p>
          <w:p w14:paraId="3DDD29BB" w14:textId="77777777" w:rsidR="008D1E4A" w:rsidRPr="00EF5447" w:rsidRDefault="008D1E4A" w:rsidP="00C620E0">
            <w:pPr>
              <w:pStyle w:val="TAC"/>
              <w:rPr>
                <w:lang w:eastAsia="ja-JP"/>
              </w:rPr>
            </w:pPr>
            <w:r w:rsidRPr="00EF5447">
              <w:rPr>
                <w:lang w:eastAsia="ja-JP"/>
              </w:rPr>
              <w:t>DC_n257K</w:t>
            </w:r>
            <w:r w:rsidRPr="00EF5447">
              <w:t>_1A-7A-7A</w:t>
            </w:r>
          </w:p>
          <w:p w14:paraId="6896B616" w14:textId="77777777" w:rsidR="008D1E4A" w:rsidRPr="00EF5447" w:rsidRDefault="008D1E4A" w:rsidP="00C620E0">
            <w:pPr>
              <w:pStyle w:val="TAC"/>
              <w:rPr>
                <w:lang w:eastAsia="ja-JP"/>
              </w:rPr>
            </w:pPr>
            <w:r w:rsidRPr="00EF5447">
              <w:rPr>
                <w:lang w:eastAsia="ja-JP"/>
              </w:rPr>
              <w:t>DC_n257L</w:t>
            </w:r>
            <w:r w:rsidRPr="00EF5447">
              <w:t>_1A-7A-7A</w:t>
            </w:r>
          </w:p>
          <w:p w14:paraId="78D44AF2" w14:textId="77777777" w:rsidR="008D1E4A" w:rsidRPr="00EF5447" w:rsidRDefault="008D1E4A" w:rsidP="00C620E0">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4C27C5"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1B9E5BCD"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38DB8430"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00CF8A"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_1A-8A</w:t>
            </w:r>
          </w:p>
          <w:p w14:paraId="3026C9CF" w14:textId="77777777" w:rsidR="008D1E4A" w:rsidRPr="00EF5447" w:rsidRDefault="008D1E4A" w:rsidP="00C620E0">
            <w:pPr>
              <w:pStyle w:val="TAC"/>
              <w:rPr>
                <w:lang w:eastAsia="ja-JP"/>
              </w:rPr>
            </w:pPr>
            <w:r w:rsidRPr="00EF5447">
              <w:rPr>
                <w:lang w:eastAsia="ja-JP"/>
              </w:rPr>
              <w:t>DC_n257G</w:t>
            </w:r>
            <w:r w:rsidRPr="00EF5447">
              <w:t>_1A-</w:t>
            </w:r>
            <w:r w:rsidRPr="00EF5447">
              <w:rPr>
                <w:lang w:eastAsia="zh-CN"/>
              </w:rPr>
              <w:t>8</w:t>
            </w:r>
            <w:r w:rsidRPr="00EF5447">
              <w:t>A</w:t>
            </w:r>
          </w:p>
          <w:p w14:paraId="5B18DA99" w14:textId="77777777" w:rsidR="008D1E4A" w:rsidRPr="00EF5447" w:rsidRDefault="008D1E4A" w:rsidP="00C620E0">
            <w:pPr>
              <w:pStyle w:val="TAC"/>
              <w:rPr>
                <w:lang w:eastAsia="ja-JP"/>
              </w:rPr>
            </w:pPr>
            <w:r w:rsidRPr="00EF5447">
              <w:rPr>
                <w:lang w:eastAsia="ja-JP"/>
              </w:rPr>
              <w:t>DC_n257H</w:t>
            </w:r>
            <w:r w:rsidRPr="00EF5447">
              <w:t>_1A-</w:t>
            </w:r>
            <w:r w:rsidRPr="00EF5447">
              <w:rPr>
                <w:lang w:eastAsia="zh-CN"/>
              </w:rPr>
              <w:t>8</w:t>
            </w:r>
            <w:r w:rsidRPr="00EF5447">
              <w:t>A</w:t>
            </w:r>
          </w:p>
          <w:p w14:paraId="6386F599" w14:textId="77777777" w:rsidR="008D1E4A" w:rsidRPr="00EF5447" w:rsidRDefault="008D1E4A" w:rsidP="00C620E0">
            <w:pPr>
              <w:pStyle w:val="TAC"/>
              <w:rPr>
                <w:lang w:eastAsia="ja-JP"/>
              </w:rPr>
            </w:pPr>
            <w:r w:rsidRPr="00EF5447">
              <w:rPr>
                <w:lang w:eastAsia="ja-JP"/>
              </w:rPr>
              <w:t>DC_n257I</w:t>
            </w:r>
            <w:r w:rsidRPr="00EF5447">
              <w:t>_1A-</w:t>
            </w:r>
            <w:r w:rsidRPr="00EF5447">
              <w:rPr>
                <w:lang w:eastAsia="zh-CN"/>
              </w:rPr>
              <w:t>8</w:t>
            </w:r>
            <w:r w:rsidRPr="00EF5447">
              <w:t>A</w:t>
            </w:r>
          </w:p>
          <w:p w14:paraId="4B88DC80" w14:textId="77777777" w:rsidR="008D1E4A" w:rsidRPr="00EF5447" w:rsidRDefault="008D1E4A" w:rsidP="00C620E0">
            <w:pPr>
              <w:pStyle w:val="TAC"/>
              <w:rPr>
                <w:lang w:eastAsia="ja-JP"/>
              </w:rPr>
            </w:pPr>
            <w:r w:rsidRPr="00EF5447">
              <w:rPr>
                <w:lang w:eastAsia="ja-JP"/>
              </w:rPr>
              <w:t>DC_n257J</w:t>
            </w:r>
            <w:r w:rsidRPr="00EF5447">
              <w:t>_1A-</w:t>
            </w:r>
            <w:r w:rsidRPr="00EF5447">
              <w:rPr>
                <w:lang w:eastAsia="zh-CN"/>
              </w:rPr>
              <w:t>8</w:t>
            </w:r>
            <w:r w:rsidRPr="00EF5447">
              <w:t>A</w:t>
            </w:r>
          </w:p>
          <w:p w14:paraId="5C80063F" w14:textId="77777777" w:rsidR="008D1E4A" w:rsidRPr="00EF5447" w:rsidRDefault="008D1E4A" w:rsidP="00C620E0">
            <w:pPr>
              <w:pStyle w:val="TAC"/>
              <w:rPr>
                <w:lang w:eastAsia="ja-JP"/>
              </w:rPr>
            </w:pPr>
            <w:r w:rsidRPr="00EF5447">
              <w:rPr>
                <w:lang w:eastAsia="ja-JP"/>
              </w:rPr>
              <w:t>DC_n257K</w:t>
            </w:r>
            <w:r w:rsidRPr="00EF5447">
              <w:t>_1A-</w:t>
            </w:r>
            <w:r w:rsidRPr="00EF5447">
              <w:rPr>
                <w:lang w:eastAsia="zh-CN"/>
              </w:rPr>
              <w:t>8</w:t>
            </w:r>
            <w:r w:rsidRPr="00EF5447">
              <w:t>A</w:t>
            </w:r>
          </w:p>
          <w:p w14:paraId="367C805F" w14:textId="77777777" w:rsidR="008D1E4A" w:rsidRPr="00EF5447" w:rsidRDefault="008D1E4A" w:rsidP="00C620E0">
            <w:pPr>
              <w:pStyle w:val="TAC"/>
              <w:rPr>
                <w:lang w:eastAsia="ja-JP"/>
              </w:rPr>
            </w:pPr>
            <w:r w:rsidRPr="00EF5447">
              <w:rPr>
                <w:lang w:eastAsia="ja-JP"/>
              </w:rPr>
              <w:t>DC_n257L</w:t>
            </w:r>
            <w:r w:rsidRPr="00EF5447">
              <w:t>_1A-</w:t>
            </w:r>
            <w:r w:rsidRPr="00EF5447">
              <w:rPr>
                <w:lang w:eastAsia="zh-CN"/>
              </w:rPr>
              <w:t>8</w:t>
            </w:r>
            <w:r w:rsidRPr="00EF5447">
              <w:t>A</w:t>
            </w:r>
          </w:p>
          <w:p w14:paraId="61557C0D" w14:textId="77777777" w:rsidR="008D1E4A" w:rsidRPr="00EF5447" w:rsidRDefault="008D1E4A" w:rsidP="00C620E0">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84D9C3"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2EA2DBEB"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07F35080"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6AF9A8" w14:textId="77777777" w:rsidR="008D1E4A" w:rsidRPr="00EF5447" w:rsidRDefault="008D1E4A" w:rsidP="00C620E0">
            <w:pPr>
              <w:pStyle w:val="TAC"/>
              <w:rPr>
                <w:lang w:eastAsia="zh-CN"/>
              </w:rPr>
            </w:pPr>
            <w:r w:rsidRPr="00EF5447">
              <w:rPr>
                <w:lang w:eastAsia="fi-FI"/>
              </w:rPr>
              <w:t>DC_n257A</w:t>
            </w:r>
            <w:r w:rsidRPr="00EF5447">
              <w:rPr>
                <w:lang w:eastAsia="zh-CN"/>
              </w:rPr>
              <w:t>_3A-5A</w:t>
            </w:r>
          </w:p>
          <w:p w14:paraId="1AF8822B" w14:textId="77777777" w:rsidR="008D1E4A" w:rsidRPr="00EF5447" w:rsidRDefault="008D1E4A" w:rsidP="00C620E0">
            <w:pPr>
              <w:pStyle w:val="TAC"/>
              <w:rPr>
                <w:lang w:eastAsia="ja-JP"/>
              </w:rPr>
            </w:pPr>
            <w:r w:rsidRPr="00EF5447">
              <w:rPr>
                <w:lang w:eastAsia="ja-JP"/>
              </w:rPr>
              <w:t>DC_n257G</w:t>
            </w:r>
            <w:r w:rsidRPr="00EF5447">
              <w:t>_3A-5A</w:t>
            </w:r>
          </w:p>
          <w:p w14:paraId="4AA660D2" w14:textId="77777777" w:rsidR="008D1E4A" w:rsidRPr="00EF5447" w:rsidRDefault="008D1E4A" w:rsidP="00C620E0">
            <w:pPr>
              <w:pStyle w:val="TAC"/>
              <w:rPr>
                <w:lang w:eastAsia="ja-JP"/>
              </w:rPr>
            </w:pPr>
            <w:r w:rsidRPr="00EF5447">
              <w:rPr>
                <w:lang w:eastAsia="ja-JP"/>
              </w:rPr>
              <w:t>DC_n257H</w:t>
            </w:r>
            <w:r w:rsidRPr="00EF5447">
              <w:t>_3A-5A</w:t>
            </w:r>
          </w:p>
          <w:p w14:paraId="6BDD30C7" w14:textId="77777777" w:rsidR="008D1E4A" w:rsidRPr="00EF5447" w:rsidRDefault="008D1E4A" w:rsidP="00C620E0">
            <w:pPr>
              <w:pStyle w:val="TAC"/>
              <w:rPr>
                <w:lang w:eastAsia="ja-JP"/>
              </w:rPr>
            </w:pPr>
            <w:r w:rsidRPr="00EF5447">
              <w:rPr>
                <w:lang w:eastAsia="ja-JP"/>
              </w:rPr>
              <w:t>DC_n257I</w:t>
            </w:r>
            <w:r w:rsidRPr="00EF5447">
              <w:t>_3A-5A</w:t>
            </w:r>
          </w:p>
          <w:p w14:paraId="1FA52FFE" w14:textId="77777777" w:rsidR="008D1E4A" w:rsidRPr="00EF5447" w:rsidRDefault="008D1E4A" w:rsidP="00C620E0">
            <w:pPr>
              <w:pStyle w:val="TAC"/>
              <w:rPr>
                <w:lang w:eastAsia="ja-JP"/>
              </w:rPr>
            </w:pPr>
            <w:r w:rsidRPr="00EF5447">
              <w:rPr>
                <w:lang w:eastAsia="ja-JP"/>
              </w:rPr>
              <w:t>DC_n257J</w:t>
            </w:r>
            <w:r w:rsidRPr="00EF5447">
              <w:t>_3A-5A</w:t>
            </w:r>
          </w:p>
          <w:p w14:paraId="1F2ED3C1" w14:textId="77777777" w:rsidR="008D1E4A" w:rsidRPr="00EF5447" w:rsidRDefault="008D1E4A" w:rsidP="00C620E0">
            <w:pPr>
              <w:pStyle w:val="TAC"/>
              <w:rPr>
                <w:lang w:eastAsia="ja-JP"/>
              </w:rPr>
            </w:pPr>
            <w:r w:rsidRPr="00EF5447">
              <w:rPr>
                <w:lang w:eastAsia="ja-JP"/>
              </w:rPr>
              <w:t>DC_n257K</w:t>
            </w:r>
            <w:r w:rsidRPr="00EF5447">
              <w:t>_3A-5A</w:t>
            </w:r>
          </w:p>
          <w:p w14:paraId="627E5A98" w14:textId="77777777" w:rsidR="008D1E4A" w:rsidRPr="00EF5447" w:rsidRDefault="008D1E4A" w:rsidP="00C620E0">
            <w:pPr>
              <w:pStyle w:val="TAC"/>
              <w:rPr>
                <w:lang w:eastAsia="ja-JP"/>
              </w:rPr>
            </w:pPr>
            <w:r w:rsidRPr="00EF5447">
              <w:rPr>
                <w:lang w:eastAsia="ja-JP"/>
              </w:rPr>
              <w:t>DC_n257L</w:t>
            </w:r>
            <w:r w:rsidRPr="00EF5447">
              <w:t>_3A-5A</w:t>
            </w:r>
          </w:p>
          <w:p w14:paraId="24665E00" w14:textId="77777777" w:rsidR="008D1E4A" w:rsidRPr="00EF5447" w:rsidRDefault="008D1E4A" w:rsidP="00C620E0">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0E53E"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1CD73AB1"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546CDF19"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3FAD2" w14:textId="77777777" w:rsidR="008D1E4A" w:rsidRPr="00EF5447" w:rsidRDefault="008D1E4A" w:rsidP="00C620E0">
            <w:pPr>
              <w:pStyle w:val="TAC"/>
              <w:rPr>
                <w:lang w:eastAsia="zh-CN"/>
              </w:rPr>
            </w:pPr>
            <w:r w:rsidRPr="00EF5447">
              <w:rPr>
                <w:lang w:eastAsia="fi-FI"/>
              </w:rPr>
              <w:t>DC_n257A</w:t>
            </w:r>
            <w:r w:rsidRPr="00EF5447">
              <w:rPr>
                <w:lang w:eastAsia="zh-CN"/>
              </w:rPr>
              <w:t>_3A-7A</w:t>
            </w:r>
          </w:p>
          <w:p w14:paraId="429A063B" w14:textId="77777777" w:rsidR="008D1E4A" w:rsidRPr="00EF5447" w:rsidRDefault="008D1E4A" w:rsidP="00C620E0">
            <w:pPr>
              <w:pStyle w:val="TAC"/>
              <w:rPr>
                <w:lang w:eastAsia="ja-JP"/>
              </w:rPr>
            </w:pPr>
            <w:r w:rsidRPr="00EF5447">
              <w:rPr>
                <w:lang w:eastAsia="ja-JP"/>
              </w:rPr>
              <w:t>DC_n257G</w:t>
            </w:r>
            <w:r w:rsidRPr="00EF5447">
              <w:t>_3A-7A</w:t>
            </w:r>
          </w:p>
          <w:p w14:paraId="29EDEB43" w14:textId="77777777" w:rsidR="008D1E4A" w:rsidRPr="00EF5447" w:rsidRDefault="008D1E4A" w:rsidP="00C620E0">
            <w:pPr>
              <w:pStyle w:val="TAC"/>
              <w:rPr>
                <w:lang w:eastAsia="ja-JP"/>
              </w:rPr>
            </w:pPr>
            <w:r w:rsidRPr="00EF5447">
              <w:rPr>
                <w:lang w:eastAsia="ja-JP"/>
              </w:rPr>
              <w:t>DC_n257H</w:t>
            </w:r>
            <w:r w:rsidRPr="00EF5447">
              <w:t>_3A-7A</w:t>
            </w:r>
          </w:p>
          <w:p w14:paraId="27673D69" w14:textId="77777777" w:rsidR="008D1E4A" w:rsidRPr="00EF5447" w:rsidRDefault="008D1E4A" w:rsidP="00C620E0">
            <w:pPr>
              <w:pStyle w:val="TAC"/>
              <w:rPr>
                <w:lang w:eastAsia="ja-JP"/>
              </w:rPr>
            </w:pPr>
            <w:r w:rsidRPr="00EF5447">
              <w:rPr>
                <w:lang w:eastAsia="ja-JP"/>
              </w:rPr>
              <w:t>DC_n257I</w:t>
            </w:r>
            <w:r w:rsidRPr="00EF5447">
              <w:t>_3A-7A</w:t>
            </w:r>
          </w:p>
          <w:p w14:paraId="3EABB757" w14:textId="77777777" w:rsidR="008D1E4A" w:rsidRPr="00EF5447" w:rsidRDefault="008D1E4A" w:rsidP="00C620E0">
            <w:pPr>
              <w:pStyle w:val="TAC"/>
              <w:rPr>
                <w:lang w:eastAsia="ja-JP"/>
              </w:rPr>
            </w:pPr>
            <w:r w:rsidRPr="00EF5447">
              <w:rPr>
                <w:lang w:eastAsia="ja-JP"/>
              </w:rPr>
              <w:t>DC_n257J</w:t>
            </w:r>
            <w:r w:rsidRPr="00EF5447">
              <w:t>_3A-7A</w:t>
            </w:r>
          </w:p>
          <w:p w14:paraId="5CA56869" w14:textId="77777777" w:rsidR="008D1E4A" w:rsidRPr="00EF5447" w:rsidRDefault="008D1E4A" w:rsidP="00C620E0">
            <w:pPr>
              <w:pStyle w:val="TAC"/>
              <w:rPr>
                <w:lang w:eastAsia="ja-JP"/>
              </w:rPr>
            </w:pPr>
            <w:r w:rsidRPr="00EF5447">
              <w:rPr>
                <w:lang w:eastAsia="ja-JP"/>
              </w:rPr>
              <w:t>DC_n257K</w:t>
            </w:r>
            <w:r w:rsidRPr="00EF5447">
              <w:t>_3A-7A</w:t>
            </w:r>
          </w:p>
          <w:p w14:paraId="50A35BE3" w14:textId="77777777" w:rsidR="008D1E4A" w:rsidRPr="00EF5447" w:rsidRDefault="008D1E4A" w:rsidP="00C620E0">
            <w:pPr>
              <w:pStyle w:val="TAC"/>
              <w:rPr>
                <w:lang w:eastAsia="ja-JP"/>
              </w:rPr>
            </w:pPr>
            <w:r w:rsidRPr="00EF5447">
              <w:rPr>
                <w:lang w:eastAsia="ja-JP"/>
              </w:rPr>
              <w:t>DC_n257L</w:t>
            </w:r>
            <w:r w:rsidRPr="00EF5447">
              <w:t>_3A-7A</w:t>
            </w:r>
          </w:p>
          <w:p w14:paraId="2608E1D7" w14:textId="77777777" w:rsidR="008D1E4A" w:rsidRPr="00EF5447" w:rsidRDefault="008D1E4A" w:rsidP="00C620E0">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CCCECC"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75262BD7"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00BE7973"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B7B5FE" w14:textId="77777777" w:rsidR="008D1E4A" w:rsidRPr="00EF5447" w:rsidRDefault="008D1E4A" w:rsidP="00C620E0">
            <w:pPr>
              <w:pStyle w:val="TAC"/>
              <w:rPr>
                <w:lang w:eastAsia="zh-CN"/>
              </w:rPr>
            </w:pPr>
            <w:r w:rsidRPr="00EF5447">
              <w:rPr>
                <w:lang w:eastAsia="fi-FI"/>
              </w:rPr>
              <w:t>DC_n257A</w:t>
            </w:r>
            <w:r w:rsidRPr="00EF5447">
              <w:rPr>
                <w:lang w:eastAsia="zh-CN"/>
              </w:rPr>
              <w:t>_3A-7A-7A</w:t>
            </w:r>
          </w:p>
          <w:p w14:paraId="75CDD166" w14:textId="77777777" w:rsidR="008D1E4A" w:rsidRPr="00EF5447" w:rsidRDefault="008D1E4A" w:rsidP="00C620E0">
            <w:pPr>
              <w:pStyle w:val="TAC"/>
              <w:rPr>
                <w:lang w:eastAsia="ja-JP"/>
              </w:rPr>
            </w:pPr>
            <w:r w:rsidRPr="00EF5447">
              <w:rPr>
                <w:lang w:eastAsia="ja-JP"/>
              </w:rPr>
              <w:t>DC_n257G</w:t>
            </w:r>
            <w:r w:rsidRPr="00EF5447">
              <w:t>_3A-7A-7A</w:t>
            </w:r>
          </w:p>
          <w:p w14:paraId="73E72745" w14:textId="77777777" w:rsidR="008D1E4A" w:rsidRPr="00EF5447" w:rsidRDefault="008D1E4A" w:rsidP="00C620E0">
            <w:pPr>
              <w:pStyle w:val="TAC"/>
              <w:rPr>
                <w:lang w:eastAsia="ja-JP"/>
              </w:rPr>
            </w:pPr>
            <w:r w:rsidRPr="00EF5447">
              <w:rPr>
                <w:lang w:eastAsia="ja-JP"/>
              </w:rPr>
              <w:t>DC_n257H</w:t>
            </w:r>
            <w:r w:rsidRPr="00EF5447">
              <w:t>_3A-7A-7A</w:t>
            </w:r>
          </w:p>
          <w:p w14:paraId="05DA6D98" w14:textId="77777777" w:rsidR="008D1E4A" w:rsidRPr="00EF5447" w:rsidRDefault="008D1E4A" w:rsidP="00C620E0">
            <w:pPr>
              <w:pStyle w:val="TAC"/>
              <w:rPr>
                <w:lang w:eastAsia="ja-JP"/>
              </w:rPr>
            </w:pPr>
            <w:r w:rsidRPr="00EF5447">
              <w:rPr>
                <w:lang w:eastAsia="ja-JP"/>
              </w:rPr>
              <w:t>DC_n257I</w:t>
            </w:r>
            <w:r w:rsidRPr="00EF5447">
              <w:t>_3A-7A-7A</w:t>
            </w:r>
          </w:p>
          <w:p w14:paraId="27AB0682" w14:textId="77777777" w:rsidR="008D1E4A" w:rsidRPr="00EF5447" w:rsidRDefault="008D1E4A" w:rsidP="00C620E0">
            <w:pPr>
              <w:pStyle w:val="TAC"/>
              <w:rPr>
                <w:lang w:eastAsia="ja-JP"/>
              </w:rPr>
            </w:pPr>
            <w:r w:rsidRPr="00EF5447">
              <w:rPr>
                <w:lang w:eastAsia="ja-JP"/>
              </w:rPr>
              <w:t>DC_n257J</w:t>
            </w:r>
            <w:r w:rsidRPr="00EF5447">
              <w:t>_3A-7A-7A</w:t>
            </w:r>
          </w:p>
          <w:p w14:paraId="67257C18" w14:textId="77777777" w:rsidR="008D1E4A" w:rsidRPr="00EF5447" w:rsidRDefault="008D1E4A" w:rsidP="00C620E0">
            <w:pPr>
              <w:pStyle w:val="TAC"/>
              <w:rPr>
                <w:lang w:eastAsia="ja-JP"/>
              </w:rPr>
            </w:pPr>
            <w:r w:rsidRPr="00EF5447">
              <w:rPr>
                <w:lang w:eastAsia="ja-JP"/>
              </w:rPr>
              <w:t>DC_n257K</w:t>
            </w:r>
            <w:r w:rsidRPr="00EF5447">
              <w:t>_3A-7A-7A</w:t>
            </w:r>
          </w:p>
          <w:p w14:paraId="2416A0E1" w14:textId="77777777" w:rsidR="008D1E4A" w:rsidRPr="00EF5447" w:rsidRDefault="008D1E4A" w:rsidP="00C620E0">
            <w:pPr>
              <w:pStyle w:val="TAC"/>
              <w:rPr>
                <w:lang w:eastAsia="ja-JP"/>
              </w:rPr>
            </w:pPr>
            <w:r w:rsidRPr="00EF5447">
              <w:rPr>
                <w:lang w:eastAsia="ja-JP"/>
              </w:rPr>
              <w:t>DC_n257L</w:t>
            </w:r>
            <w:r w:rsidRPr="00EF5447">
              <w:t>_3A-7A-7A</w:t>
            </w:r>
          </w:p>
          <w:p w14:paraId="13268A65" w14:textId="77777777" w:rsidR="008D1E4A" w:rsidRPr="00EF5447" w:rsidRDefault="008D1E4A" w:rsidP="00C620E0">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97F013"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07E1E944"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66B3B86B"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5D68B"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_3A-8A</w:t>
            </w:r>
          </w:p>
          <w:p w14:paraId="60445AF4" w14:textId="77777777" w:rsidR="008D1E4A" w:rsidRPr="00EF5447" w:rsidRDefault="008D1E4A" w:rsidP="00C620E0">
            <w:pPr>
              <w:pStyle w:val="TAC"/>
              <w:rPr>
                <w:lang w:eastAsia="ja-JP"/>
              </w:rPr>
            </w:pPr>
            <w:r w:rsidRPr="00EF5447">
              <w:rPr>
                <w:lang w:eastAsia="ja-JP"/>
              </w:rPr>
              <w:t>DC_n257G</w:t>
            </w:r>
            <w:r w:rsidRPr="00EF5447">
              <w:t>_3A-</w:t>
            </w:r>
            <w:r w:rsidRPr="00EF5447">
              <w:rPr>
                <w:lang w:eastAsia="zh-CN"/>
              </w:rPr>
              <w:t>8</w:t>
            </w:r>
            <w:r w:rsidRPr="00EF5447">
              <w:t>A</w:t>
            </w:r>
          </w:p>
          <w:p w14:paraId="39621A6B" w14:textId="77777777" w:rsidR="008D1E4A" w:rsidRPr="00EF5447" w:rsidRDefault="008D1E4A" w:rsidP="00C620E0">
            <w:pPr>
              <w:pStyle w:val="TAC"/>
              <w:rPr>
                <w:lang w:eastAsia="ja-JP"/>
              </w:rPr>
            </w:pPr>
            <w:r w:rsidRPr="00EF5447">
              <w:rPr>
                <w:lang w:eastAsia="ja-JP"/>
              </w:rPr>
              <w:t>DC_n257H</w:t>
            </w:r>
            <w:r w:rsidRPr="00EF5447">
              <w:t>_3A-</w:t>
            </w:r>
            <w:r w:rsidRPr="00EF5447">
              <w:rPr>
                <w:lang w:eastAsia="zh-CN"/>
              </w:rPr>
              <w:t>8</w:t>
            </w:r>
            <w:r w:rsidRPr="00EF5447">
              <w:t>A</w:t>
            </w:r>
          </w:p>
          <w:p w14:paraId="039C5FE1" w14:textId="77777777" w:rsidR="008D1E4A" w:rsidRPr="00EF5447" w:rsidRDefault="008D1E4A" w:rsidP="00C620E0">
            <w:pPr>
              <w:pStyle w:val="TAC"/>
              <w:rPr>
                <w:lang w:eastAsia="ja-JP"/>
              </w:rPr>
            </w:pPr>
            <w:r w:rsidRPr="00EF5447">
              <w:rPr>
                <w:lang w:eastAsia="ja-JP"/>
              </w:rPr>
              <w:t>DC_n257I</w:t>
            </w:r>
            <w:r w:rsidRPr="00EF5447">
              <w:t>_3A-</w:t>
            </w:r>
            <w:r w:rsidRPr="00EF5447">
              <w:rPr>
                <w:lang w:eastAsia="zh-CN"/>
              </w:rPr>
              <w:t>8</w:t>
            </w:r>
            <w:r w:rsidRPr="00EF5447">
              <w:t>A</w:t>
            </w:r>
          </w:p>
          <w:p w14:paraId="2116E886" w14:textId="77777777" w:rsidR="008D1E4A" w:rsidRPr="00EF5447" w:rsidRDefault="008D1E4A" w:rsidP="00C620E0">
            <w:pPr>
              <w:pStyle w:val="TAC"/>
              <w:rPr>
                <w:lang w:eastAsia="ja-JP"/>
              </w:rPr>
            </w:pPr>
            <w:r w:rsidRPr="00EF5447">
              <w:rPr>
                <w:lang w:eastAsia="ja-JP"/>
              </w:rPr>
              <w:t>DC_n257J</w:t>
            </w:r>
            <w:r w:rsidRPr="00EF5447">
              <w:t>_3A-</w:t>
            </w:r>
            <w:r w:rsidRPr="00EF5447">
              <w:rPr>
                <w:lang w:eastAsia="zh-CN"/>
              </w:rPr>
              <w:t>8</w:t>
            </w:r>
            <w:r w:rsidRPr="00EF5447">
              <w:t>A</w:t>
            </w:r>
          </w:p>
          <w:p w14:paraId="06E30F7C" w14:textId="77777777" w:rsidR="008D1E4A" w:rsidRPr="00EF5447" w:rsidRDefault="008D1E4A" w:rsidP="00C620E0">
            <w:pPr>
              <w:pStyle w:val="TAC"/>
              <w:rPr>
                <w:lang w:eastAsia="ja-JP"/>
              </w:rPr>
            </w:pPr>
            <w:r w:rsidRPr="00EF5447">
              <w:rPr>
                <w:lang w:eastAsia="ja-JP"/>
              </w:rPr>
              <w:t>DC_n257K</w:t>
            </w:r>
            <w:r w:rsidRPr="00EF5447">
              <w:t>_3A-</w:t>
            </w:r>
            <w:r w:rsidRPr="00EF5447">
              <w:rPr>
                <w:lang w:eastAsia="zh-CN"/>
              </w:rPr>
              <w:t>8</w:t>
            </w:r>
            <w:r w:rsidRPr="00EF5447">
              <w:t>A</w:t>
            </w:r>
          </w:p>
          <w:p w14:paraId="4FD5C15E" w14:textId="77777777" w:rsidR="008D1E4A" w:rsidRPr="00EF5447" w:rsidRDefault="008D1E4A" w:rsidP="00C620E0">
            <w:pPr>
              <w:pStyle w:val="TAC"/>
              <w:rPr>
                <w:lang w:eastAsia="ja-JP"/>
              </w:rPr>
            </w:pPr>
            <w:r w:rsidRPr="00EF5447">
              <w:rPr>
                <w:lang w:eastAsia="ja-JP"/>
              </w:rPr>
              <w:t>DC_n257L</w:t>
            </w:r>
            <w:r w:rsidRPr="00EF5447">
              <w:t>_3A-</w:t>
            </w:r>
            <w:r w:rsidRPr="00EF5447">
              <w:rPr>
                <w:lang w:eastAsia="zh-CN"/>
              </w:rPr>
              <w:t>8</w:t>
            </w:r>
            <w:r w:rsidRPr="00EF5447">
              <w:t>A</w:t>
            </w:r>
          </w:p>
          <w:p w14:paraId="56680B43" w14:textId="77777777" w:rsidR="008D1E4A" w:rsidRPr="00EF5447" w:rsidRDefault="008D1E4A" w:rsidP="00C620E0">
            <w:pPr>
              <w:pStyle w:val="TAC"/>
              <w:rPr>
                <w:lang w:eastAsia="zh-CN"/>
              </w:rPr>
            </w:pPr>
            <w:r w:rsidRPr="00EF5447">
              <w:rPr>
                <w:lang w:eastAsia="ja-JP"/>
              </w:rPr>
              <w:t>DC_n257M</w:t>
            </w:r>
            <w:r w:rsidRPr="00EF5447">
              <w:t>_3A-</w:t>
            </w:r>
            <w:r w:rsidRPr="00EF5447">
              <w:rPr>
                <w:lang w:eastAsia="zh-CN"/>
              </w:rPr>
              <w:t>8</w:t>
            </w:r>
            <w:r w:rsidRPr="00EF5447">
              <w:t>A</w:t>
            </w:r>
          </w:p>
          <w:p w14:paraId="7084FA8E" w14:textId="77777777" w:rsidR="008D1E4A" w:rsidRPr="00EF5447" w:rsidRDefault="008D1E4A" w:rsidP="00C620E0">
            <w:pPr>
              <w:pStyle w:val="TAC"/>
              <w:rPr>
                <w:lang w:eastAsia="zh-CN"/>
              </w:rPr>
            </w:pPr>
            <w:r w:rsidRPr="00EF5447">
              <w:rPr>
                <w:lang w:eastAsia="fi-FI"/>
              </w:rPr>
              <w:t>DC_n257A</w:t>
            </w:r>
            <w:r w:rsidRPr="00EF5447">
              <w:rPr>
                <w:lang w:eastAsia="zh-CN"/>
              </w:rPr>
              <w:t>_3C-8A</w:t>
            </w:r>
          </w:p>
          <w:p w14:paraId="388D0509" w14:textId="77777777" w:rsidR="008D1E4A" w:rsidRPr="00EF5447" w:rsidRDefault="008D1E4A" w:rsidP="00C620E0">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1506F008" w14:textId="77777777" w:rsidR="008D1E4A" w:rsidRPr="00EF5447" w:rsidRDefault="008D1E4A" w:rsidP="00C620E0">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46331A81" w14:textId="77777777" w:rsidR="008D1E4A" w:rsidRPr="00EF5447" w:rsidRDefault="008D1E4A" w:rsidP="00C620E0">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318C9829" w14:textId="77777777" w:rsidR="008D1E4A" w:rsidRPr="00EF5447" w:rsidRDefault="008D1E4A" w:rsidP="00C620E0">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79B639CD" w14:textId="77777777" w:rsidR="008D1E4A" w:rsidRPr="00EF5447" w:rsidRDefault="008D1E4A" w:rsidP="00C620E0">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5ED476AA" w14:textId="77777777" w:rsidR="008D1E4A" w:rsidRPr="00EF5447" w:rsidRDefault="008D1E4A" w:rsidP="00C620E0">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17D94814"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EE576"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1A58A34"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13C4D8D8"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6BE4F" w14:textId="77777777" w:rsidR="008D1E4A" w:rsidRPr="00EF5447" w:rsidRDefault="008D1E4A" w:rsidP="00C620E0">
            <w:pPr>
              <w:pStyle w:val="TAC"/>
              <w:rPr>
                <w:lang w:eastAsia="zh-CN"/>
              </w:rPr>
            </w:pPr>
            <w:r w:rsidRPr="00EF5447">
              <w:rPr>
                <w:lang w:eastAsia="fi-FI"/>
              </w:rPr>
              <w:t>DC_n257A</w:t>
            </w:r>
            <w:r w:rsidRPr="00EF5447">
              <w:rPr>
                <w:lang w:eastAsia="zh-CN"/>
              </w:rPr>
              <w:t>_5A-7A</w:t>
            </w:r>
          </w:p>
          <w:p w14:paraId="58AFA395" w14:textId="77777777" w:rsidR="008D1E4A" w:rsidRPr="00EF5447" w:rsidRDefault="008D1E4A" w:rsidP="00C620E0">
            <w:pPr>
              <w:pStyle w:val="TAC"/>
              <w:rPr>
                <w:lang w:eastAsia="ja-JP"/>
              </w:rPr>
            </w:pPr>
            <w:r w:rsidRPr="00EF5447">
              <w:rPr>
                <w:lang w:eastAsia="ja-JP"/>
              </w:rPr>
              <w:t>DC_n257G</w:t>
            </w:r>
            <w:r w:rsidRPr="00EF5447">
              <w:t>_5A-7A</w:t>
            </w:r>
          </w:p>
          <w:p w14:paraId="65235E86" w14:textId="77777777" w:rsidR="008D1E4A" w:rsidRPr="00EF5447" w:rsidRDefault="008D1E4A" w:rsidP="00C620E0">
            <w:pPr>
              <w:pStyle w:val="TAC"/>
              <w:rPr>
                <w:lang w:eastAsia="ja-JP"/>
              </w:rPr>
            </w:pPr>
            <w:r w:rsidRPr="00EF5447">
              <w:rPr>
                <w:lang w:eastAsia="ja-JP"/>
              </w:rPr>
              <w:t>DC_n257H</w:t>
            </w:r>
            <w:r w:rsidRPr="00EF5447">
              <w:t>_5A-7A</w:t>
            </w:r>
          </w:p>
          <w:p w14:paraId="18EE1AE4" w14:textId="77777777" w:rsidR="008D1E4A" w:rsidRPr="00EF5447" w:rsidRDefault="008D1E4A" w:rsidP="00C620E0">
            <w:pPr>
              <w:pStyle w:val="TAC"/>
              <w:rPr>
                <w:lang w:eastAsia="ja-JP"/>
              </w:rPr>
            </w:pPr>
            <w:r w:rsidRPr="00EF5447">
              <w:rPr>
                <w:lang w:eastAsia="ja-JP"/>
              </w:rPr>
              <w:t>DC_n257I</w:t>
            </w:r>
            <w:r w:rsidRPr="00EF5447">
              <w:t>_5A-7A</w:t>
            </w:r>
          </w:p>
          <w:p w14:paraId="018A5900" w14:textId="77777777" w:rsidR="008D1E4A" w:rsidRPr="00EF5447" w:rsidRDefault="008D1E4A" w:rsidP="00C620E0">
            <w:pPr>
              <w:pStyle w:val="TAC"/>
              <w:rPr>
                <w:lang w:eastAsia="ja-JP"/>
              </w:rPr>
            </w:pPr>
            <w:r w:rsidRPr="00EF5447">
              <w:rPr>
                <w:lang w:eastAsia="ja-JP"/>
              </w:rPr>
              <w:t>DC_n257J</w:t>
            </w:r>
            <w:r w:rsidRPr="00EF5447">
              <w:t>_5A-7A</w:t>
            </w:r>
          </w:p>
          <w:p w14:paraId="33850302" w14:textId="77777777" w:rsidR="008D1E4A" w:rsidRPr="00EF5447" w:rsidRDefault="008D1E4A" w:rsidP="00C620E0">
            <w:pPr>
              <w:pStyle w:val="TAC"/>
              <w:rPr>
                <w:lang w:eastAsia="ja-JP"/>
              </w:rPr>
            </w:pPr>
            <w:r w:rsidRPr="00EF5447">
              <w:rPr>
                <w:lang w:eastAsia="ja-JP"/>
              </w:rPr>
              <w:t>DC_n257K</w:t>
            </w:r>
            <w:r w:rsidRPr="00EF5447">
              <w:t>_5A-7A</w:t>
            </w:r>
          </w:p>
          <w:p w14:paraId="10D12B70" w14:textId="77777777" w:rsidR="008D1E4A" w:rsidRPr="00EF5447" w:rsidRDefault="008D1E4A" w:rsidP="00C620E0">
            <w:pPr>
              <w:pStyle w:val="TAC"/>
              <w:rPr>
                <w:lang w:eastAsia="ja-JP"/>
              </w:rPr>
            </w:pPr>
            <w:r w:rsidRPr="00EF5447">
              <w:rPr>
                <w:lang w:eastAsia="ja-JP"/>
              </w:rPr>
              <w:t>DC_n257L</w:t>
            </w:r>
            <w:r w:rsidRPr="00EF5447">
              <w:t>_5A-7A</w:t>
            </w:r>
          </w:p>
          <w:p w14:paraId="437C2025" w14:textId="77777777" w:rsidR="008D1E4A" w:rsidRPr="00EF5447" w:rsidRDefault="008D1E4A" w:rsidP="00C620E0">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EA1355"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2DF4649E"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50074F5A"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F88F9" w14:textId="77777777" w:rsidR="008D1E4A" w:rsidRPr="00EF5447" w:rsidRDefault="008D1E4A" w:rsidP="00C620E0">
            <w:pPr>
              <w:pStyle w:val="TAC"/>
              <w:rPr>
                <w:lang w:eastAsia="zh-CN"/>
              </w:rPr>
            </w:pPr>
            <w:r w:rsidRPr="00EF5447">
              <w:rPr>
                <w:lang w:eastAsia="fi-FI"/>
              </w:rPr>
              <w:t>DC_n257A</w:t>
            </w:r>
            <w:r w:rsidRPr="00EF5447">
              <w:rPr>
                <w:lang w:eastAsia="zh-CN"/>
              </w:rPr>
              <w:t>_5A-7A-7A</w:t>
            </w:r>
          </w:p>
          <w:p w14:paraId="2BF67C45" w14:textId="77777777" w:rsidR="008D1E4A" w:rsidRPr="00EF5447" w:rsidRDefault="008D1E4A" w:rsidP="00C620E0">
            <w:pPr>
              <w:pStyle w:val="TAC"/>
              <w:rPr>
                <w:lang w:eastAsia="ja-JP"/>
              </w:rPr>
            </w:pPr>
            <w:r w:rsidRPr="00EF5447">
              <w:rPr>
                <w:lang w:eastAsia="ja-JP"/>
              </w:rPr>
              <w:t>DC_n257G</w:t>
            </w:r>
            <w:r w:rsidRPr="00EF5447">
              <w:t>_5A-7A-7A</w:t>
            </w:r>
          </w:p>
          <w:p w14:paraId="2A0A254F" w14:textId="77777777" w:rsidR="008D1E4A" w:rsidRPr="00EF5447" w:rsidRDefault="008D1E4A" w:rsidP="00C620E0">
            <w:pPr>
              <w:pStyle w:val="TAC"/>
              <w:rPr>
                <w:lang w:eastAsia="ja-JP"/>
              </w:rPr>
            </w:pPr>
            <w:r w:rsidRPr="00EF5447">
              <w:rPr>
                <w:lang w:eastAsia="ja-JP"/>
              </w:rPr>
              <w:t>DC_n257H</w:t>
            </w:r>
            <w:r w:rsidRPr="00EF5447">
              <w:t>_5A-7A-7A</w:t>
            </w:r>
          </w:p>
          <w:p w14:paraId="624601B1" w14:textId="77777777" w:rsidR="008D1E4A" w:rsidRPr="00EF5447" w:rsidRDefault="008D1E4A" w:rsidP="00C620E0">
            <w:pPr>
              <w:pStyle w:val="TAC"/>
              <w:rPr>
                <w:lang w:eastAsia="ja-JP"/>
              </w:rPr>
            </w:pPr>
            <w:r w:rsidRPr="00EF5447">
              <w:rPr>
                <w:lang w:eastAsia="ja-JP"/>
              </w:rPr>
              <w:t>DC_n257I</w:t>
            </w:r>
            <w:r w:rsidRPr="00EF5447">
              <w:t>_5A-7A-7A</w:t>
            </w:r>
          </w:p>
          <w:p w14:paraId="32BBD3C5" w14:textId="77777777" w:rsidR="008D1E4A" w:rsidRPr="00EF5447" w:rsidRDefault="008D1E4A" w:rsidP="00C620E0">
            <w:pPr>
              <w:pStyle w:val="TAC"/>
              <w:rPr>
                <w:lang w:eastAsia="ja-JP"/>
              </w:rPr>
            </w:pPr>
            <w:r w:rsidRPr="00EF5447">
              <w:rPr>
                <w:lang w:eastAsia="ja-JP"/>
              </w:rPr>
              <w:t>DC_n257J</w:t>
            </w:r>
            <w:r w:rsidRPr="00EF5447">
              <w:t>_5A-7A-7A</w:t>
            </w:r>
          </w:p>
          <w:p w14:paraId="6AB7F8B1" w14:textId="77777777" w:rsidR="008D1E4A" w:rsidRPr="00EF5447" w:rsidRDefault="008D1E4A" w:rsidP="00C620E0">
            <w:pPr>
              <w:pStyle w:val="TAC"/>
              <w:rPr>
                <w:lang w:eastAsia="ja-JP"/>
              </w:rPr>
            </w:pPr>
            <w:r w:rsidRPr="00EF5447">
              <w:rPr>
                <w:lang w:eastAsia="ja-JP"/>
              </w:rPr>
              <w:t>DC_n257K</w:t>
            </w:r>
            <w:r w:rsidRPr="00EF5447">
              <w:t>_5A-7A-7A</w:t>
            </w:r>
          </w:p>
          <w:p w14:paraId="2ECC8D1F" w14:textId="77777777" w:rsidR="008D1E4A" w:rsidRPr="00EF5447" w:rsidRDefault="008D1E4A" w:rsidP="00C620E0">
            <w:pPr>
              <w:pStyle w:val="TAC"/>
              <w:rPr>
                <w:lang w:eastAsia="ja-JP"/>
              </w:rPr>
            </w:pPr>
            <w:r w:rsidRPr="00EF5447">
              <w:rPr>
                <w:lang w:eastAsia="ja-JP"/>
              </w:rPr>
              <w:t>DC_n257L</w:t>
            </w:r>
            <w:r w:rsidRPr="00EF5447">
              <w:t>_5A-7A-7A</w:t>
            </w:r>
          </w:p>
          <w:p w14:paraId="784EAA89" w14:textId="77777777" w:rsidR="008D1E4A" w:rsidRPr="00EF5447" w:rsidRDefault="008D1E4A" w:rsidP="00C620E0">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F14686"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4F2B6D27"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42DB6E66" w14:textId="77777777" w:rsidTr="00C620E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7C15E6" w14:textId="77777777" w:rsidR="008D1E4A" w:rsidRPr="00EF5447" w:rsidRDefault="008D1E4A" w:rsidP="00C620E0">
            <w:pPr>
              <w:pStyle w:val="TAN"/>
              <w:rPr>
                <w:lang w:eastAsia="zh-CN"/>
              </w:rPr>
            </w:pPr>
            <w:r w:rsidRPr="00EF5447">
              <w:t>NOTE 1:</w:t>
            </w:r>
            <w:r w:rsidRPr="00EF5447">
              <w:tab/>
              <w:t xml:space="preserve">Uplink NE-DC configurations are the configurations supported by the </w:t>
            </w:r>
            <w:proofErr w:type="spellStart"/>
            <w:r w:rsidRPr="00EF5447">
              <w:t>presNEt</w:t>
            </w:r>
            <w:proofErr w:type="spellEnd"/>
            <w:r w:rsidRPr="00EF5447">
              <w:t xml:space="preserve"> release of specifications.</w:t>
            </w:r>
          </w:p>
          <w:p w14:paraId="0A60E91B"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72724BB" w14:textId="77777777" w:rsidR="008D1E4A" w:rsidRPr="00EF5447" w:rsidRDefault="008D1E4A" w:rsidP="008D1E4A"/>
    <w:p w14:paraId="33B9066E" w14:textId="77777777" w:rsidR="008D1E4A" w:rsidRPr="00EF5447" w:rsidRDefault="008D1E4A" w:rsidP="008D1E4A">
      <w:pPr>
        <w:pStyle w:val="Heading4"/>
      </w:pPr>
      <w:bookmarkStart w:id="2673" w:name="_Toc61378114"/>
      <w:bookmarkStart w:id="2674" w:name="_Toc61378589"/>
      <w:r w:rsidRPr="00EF5447">
        <w:lastRenderedPageBreak/>
        <w:t>5.5B.5.3</w:t>
      </w:r>
      <w:r w:rsidRPr="00EF5447">
        <w:tab/>
        <w:t>Inter-band EN-DC configurations including FR2 (four bands)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388466" w14:textId="77777777" w:rsidR="008D1E4A" w:rsidRPr="00EF5447" w:rsidRDefault="008D1E4A" w:rsidP="008D1E4A">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D1E4A" w:rsidRPr="00EF5447" w14:paraId="2299784E" w14:textId="77777777" w:rsidTr="00C620E0">
        <w:trPr>
          <w:trHeight w:val="187"/>
          <w:tblHeader/>
          <w:jc w:val="center"/>
        </w:trPr>
        <w:tc>
          <w:tcPr>
            <w:tcW w:w="4814" w:type="dxa"/>
            <w:shd w:val="clear" w:color="auto" w:fill="auto"/>
            <w:tcMar>
              <w:top w:w="28" w:type="dxa"/>
              <w:left w:w="28" w:type="dxa"/>
              <w:bottom w:w="28" w:type="dxa"/>
              <w:right w:w="28" w:type="dxa"/>
            </w:tcMar>
            <w:hideMark/>
          </w:tcPr>
          <w:p w14:paraId="7F3C201B"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40A8B0F5"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6027C4D1" w14:textId="77777777" w:rsidTr="00C620E0">
        <w:trPr>
          <w:trHeight w:val="187"/>
          <w:jc w:val="center"/>
        </w:trPr>
        <w:tc>
          <w:tcPr>
            <w:tcW w:w="4814" w:type="dxa"/>
            <w:shd w:val="clear" w:color="auto" w:fill="auto"/>
            <w:noWrap/>
            <w:tcMar>
              <w:top w:w="28" w:type="dxa"/>
              <w:left w:w="28" w:type="dxa"/>
              <w:bottom w:w="28" w:type="dxa"/>
              <w:right w:w="28" w:type="dxa"/>
            </w:tcMar>
          </w:tcPr>
          <w:p w14:paraId="74A8FEE1" w14:textId="77777777" w:rsidR="008D1E4A" w:rsidRPr="00EF5447" w:rsidRDefault="008D1E4A" w:rsidP="00C620E0">
            <w:pPr>
              <w:pStyle w:val="TAC"/>
              <w:rPr>
                <w:lang w:eastAsia="fi-FI"/>
              </w:rPr>
            </w:pPr>
            <w:r w:rsidRPr="00EF5447">
              <w:rPr>
                <w:lang w:eastAsia="fi-FI"/>
              </w:rPr>
              <w:t>DC_1A-3A-5A_n257A</w:t>
            </w:r>
            <w:r w:rsidRPr="00EF5447">
              <w:rPr>
                <w:vertAlign w:val="superscript"/>
                <w:lang w:eastAsia="zh-CN"/>
              </w:rPr>
              <w:t>2</w:t>
            </w:r>
          </w:p>
          <w:p w14:paraId="124706EF"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D</w:t>
            </w:r>
          </w:p>
          <w:p w14:paraId="49E1C8C7"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E</w:t>
            </w:r>
          </w:p>
          <w:p w14:paraId="75E05ED8" w14:textId="77777777" w:rsidR="008D1E4A" w:rsidRPr="00EF5447" w:rsidRDefault="008D1E4A" w:rsidP="00C620E0">
            <w:pPr>
              <w:pStyle w:val="TAC"/>
              <w:rPr>
                <w:rFonts w:eastAsia="Malgun Gothic"/>
                <w:lang w:eastAsia="ko-KR"/>
              </w:rPr>
            </w:pPr>
            <w:r w:rsidRPr="00EF5447">
              <w:t>DC_1A-3A-5A_n257F</w:t>
            </w:r>
          </w:p>
          <w:p w14:paraId="3BA37B88"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G</w:t>
            </w:r>
          </w:p>
          <w:p w14:paraId="09C6DC03"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H</w:t>
            </w:r>
          </w:p>
          <w:p w14:paraId="2CF31D22"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I</w:t>
            </w:r>
          </w:p>
          <w:p w14:paraId="05B1641E"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J</w:t>
            </w:r>
          </w:p>
          <w:p w14:paraId="015A804F"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K</w:t>
            </w:r>
          </w:p>
          <w:p w14:paraId="07F90D07"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L</w:t>
            </w:r>
          </w:p>
          <w:p w14:paraId="78756D1A" w14:textId="77777777" w:rsidR="008D1E4A" w:rsidRPr="00EF5447" w:rsidRDefault="008D1E4A" w:rsidP="00C620E0">
            <w:pPr>
              <w:pStyle w:val="TAC"/>
              <w:rPr>
                <w:noProof/>
                <w:lang w:eastAsia="zh-CN"/>
              </w:rPr>
            </w:pPr>
            <w:r w:rsidRPr="00EF5447">
              <w:t>DC_1A-3A-5A_n257M</w:t>
            </w:r>
          </w:p>
        </w:tc>
        <w:tc>
          <w:tcPr>
            <w:tcW w:w="4815" w:type="dxa"/>
            <w:tcMar>
              <w:top w:w="28" w:type="dxa"/>
              <w:left w:w="28" w:type="dxa"/>
              <w:bottom w:w="28" w:type="dxa"/>
              <w:right w:w="28" w:type="dxa"/>
            </w:tcMar>
          </w:tcPr>
          <w:p w14:paraId="4BE7868D" w14:textId="77777777" w:rsidR="008D1E4A" w:rsidRPr="00B677E8" w:rsidRDefault="008D1E4A" w:rsidP="00C620E0">
            <w:pPr>
              <w:pStyle w:val="TAC"/>
              <w:rPr>
                <w:lang w:val="en-US" w:eastAsia="fi-FI"/>
              </w:rPr>
            </w:pPr>
            <w:r w:rsidRPr="00B677E8">
              <w:rPr>
                <w:lang w:val="en-US" w:eastAsia="fi-FI"/>
              </w:rPr>
              <w:t>DC_1A_n257A</w:t>
            </w:r>
            <w:del w:id="2675" w:author="Apple" w:date="2021-01-15T14:28:00Z">
              <w:r w:rsidRPr="00B677E8" w:rsidDel="002B3B6B">
                <w:rPr>
                  <w:lang w:val="en-US" w:eastAsia="fi-FI"/>
                </w:rPr>
                <w:delText xml:space="preserve"> </w:delText>
              </w:r>
            </w:del>
          </w:p>
          <w:p w14:paraId="0C21BA73" w14:textId="77777777" w:rsidR="008D1E4A" w:rsidRPr="00B677E8" w:rsidRDefault="008D1E4A" w:rsidP="00C620E0">
            <w:pPr>
              <w:pStyle w:val="TAC"/>
              <w:rPr>
                <w:lang w:val="en-US" w:eastAsia="fi-FI"/>
              </w:rPr>
            </w:pPr>
            <w:r w:rsidRPr="00B677E8">
              <w:rPr>
                <w:lang w:val="en-US" w:eastAsia="fi-FI"/>
              </w:rPr>
              <w:t>DC_1A_n257D</w:t>
            </w:r>
          </w:p>
          <w:p w14:paraId="04FA7E7C" w14:textId="77777777" w:rsidR="008D1E4A" w:rsidRPr="00B677E8" w:rsidRDefault="008D1E4A" w:rsidP="00C620E0">
            <w:pPr>
              <w:pStyle w:val="TAC"/>
              <w:rPr>
                <w:lang w:val="en-US" w:eastAsia="fi-FI"/>
              </w:rPr>
            </w:pPr>
            <w:r w:rsidRPr="00B677E8">
              <w:rPr>
                <w:lang w:val="en-US" w:eastAsia="fi-FI"/>
              </w:rPr>
              <w:t>DC_1A_n257G</w:t>
            </w:r>
          </w:p>
          <w:p w14:paraId="18D31113" w14:textId="77777777" w:rsidR="008D1E4A" w:rsidRPr="00B677E8" w:rsidRDefault="008D1E4A" w:rsidP="00C620E0">
            <w:pPr>
              <w:pStyle w:val="TAC"/>
              <w:rPr>
                <w:lang w:val="en-US" w:eastAsia="fi-FI"/>
              </w:rPr>
            </w:pPr>
            <w:r w:rsidRPr="00B677E8">
              <w:rPr>
                <w:lang w:val="en-US" w:eastAsia="fi-FI"/>
              </w:rPr>
              <w:t>DC_1A_n257H</w:t>
            </w:r>
          </w:p>
          <w:p w14:paraId="7442B7F4" w14:textId="77777777" w:rsidR="008D1E4A" w:rsidRPr="00B677E8" w:rsidRDefault="008D1E4A" w:rsidP="00C620E0">
            <w:pPr>
              <w:pStyle w:val="TAC"/>
              <w:rPr>
                <w:u w:val="single"/>
                <w:lang w:val="en-US" w:eastAsia="fi-FI"/>
              </w:rPr>
            </w:pPr>
            <w:r w:rsidRPr="00B677E8">
              <w:rPr>
                <w:lang w:val="en-US" w:eastAsia="fi-FI"/>
              </w:rPr>
              <w:t>DC_1A_n257I</w:t>
            </w:r>
          </w:p>
          <w:p w14:paraId="3E97F25E" w14:textId="77777777" w:rsidR="008D1E4A" w:rsidRPr="00B677E8" w:rsidRDefault="008D1E4A" w:rsidP="00C620E0">
            <w:pPr>
              <w:pStyle w:val="TAC"/>
              <w:rPr>
                <w:lang w:val="en-US" w:eastAsia="fi-FI"/>
              </w:rPr>
            </w:pPr>
            <w:r w:rsidRPr="00B677E8">
              <w:rPr>
                <w:lang w:val="en-US" w:eastAsia="fi-FI"/>
              </w:rPr>
              <w:t>DC_3A_n257A</w:t>
            </w:r>
          </w:p>
          <w:p w14:paraId="6639DB2F" w14:textId="77777777" w:rsidR="008D1E4A" w:rsidRPr="00B677E8" w:rsidRDefault="008D1E4A" w:rsidP="00C620E0">
            <w:pPr>
              <w:pStyle w:val="TAC"/>
              <w:rPr>
                <w:lang w:val="en-US" w:eastAsia="fi-FI"/>
              </w:rPr>
            </w:pPr>
            <w:r w:rsidRPr="00B677E8">
              <w:rPr>
                <w:lang w:val="en-US" w:eastAsia="fi-FI"/>
              </w:rPr>
              <w:t>DC_3A_n257D</w:t>
            </w:r>
          </w:p>
          <w:p w14:paraId="549A8E83" w14:textId="77777777" w:rsidR="008D1E4A" w:rsidRPr="00B677E8" w:rsidRDefault="008D1E4A" w:rsidP="00C620E0">
            <w:pPr>
              <w:pStyle w:val="TAC"/>
              <w:rPr>
                <w:lang w:val="en-US" w:eastAsia="fi-FI"/>
              </w:rPr>
            </w:pPr>
            <w:r w:rsidRPr="00B677E8">
              <w:rPr>
                <w:lang w:val="en-US" w:eastAsia="fi-FI"/>
              </w:rPr>
              <w:t>DC_3A_n257G</w:t>
            </w:r>
          </w:p>
          <w:p w14:paraId="485A1BC5" w14:textId="77777777" w:rsidR="008D1E4A" w:rsidRPr="00B677E8" w:rsidRDefault="008D1E4A" w:rsidP="00C620E0">
            <w:pPr>
              <w:pStyle w:val="TAC"/>
              <w:rPr>
                <w:lang w:val="en-US" w:eastAsia="fi-FI"/>
              </w:rPr>
            </w:pPr>
            <w:r w:rsidRPr="00B677E8">
              <w:rPr>
                <w:lang w:val="en-US" w:eastAsia="fi-FI"/>
              </w:rPr>
              <w:t>DC_3A_n257H</w:t>
            </w:r>
          </w:p>
          <w:p w14:paraId="43E828C9" w14:textId="77777777" w:rsidR="008D1E4A" w:rsidRPr="00B677E8" w:rsidRDefault="008D1E4A" w:rsidP="00C620E0">
            <w:pPr>
              <w:pStyle w:val="TAC"/>
              <w:rPr>
                <w:u w:val="single"/>
                <w:lang w:val="en-US" w:eastAsia="fi-FI"/>
              </w:rPr>
            </w:pPr>
            <w:r w:rsidRPr="00B677E8">
              <w:rPr>
                <w:lang w:val="en-US" w:eastAsia="fi-FI"/>
              </w:rPr>
              <w:t>DC_3A_n257I</w:t>
            </w:r>
          </w:p>
          <w:p w14:paraId="3C718727" w14:textId="77777777" w:rsidR="008D1E4A" w:rsidRPr="00B677E8" w:rsidRDefault="008D1E4A" w:rsidP="00C620E0">
            <w:pPr>
              <w:pStyle w:val="TAC"/>
              <w:rPr>
                <w:lang w:val="en-US" w:eastAsia="fi-FI"/>
              </w:rPr>
            </w:pPr>
            <w:r w:rsidRPr="00B677E8">
              <w:rPr>
                <w:lang w:val="en-US" w:eastAsia="fi-FI"/>
              </w:rPr>
              <w:t>DC_5A_n257A</w:t>
            </w:r>
            <w:del w:id="2676" w:author="Apple" w:date="2021-01-15T14:28:00Z">
              <w:r w:rsidRPr="00B677E8" w:rsidDel="002B3B6B">
                <w:rPr>
                  <w:lang w:val="en-US" w:eastAsia="fi-FI"/>
                </w:rPr>
                <w:delText xml:space="preserve"> </w:delText>
              </w:r>
            </w:del>
          </w:p>
          <w:p w14:paraId="6A5ABEBA"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3653E46D"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4B6EF0EE"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7A1DB14D" w14:textId="77777777" w:rsidR="008D1E4A" w:rsidRPr="00EF5447" w:rsidRDefault="008D1E4A" w:rsidP="00C620E0">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8D1E4A" w:rsidRPr="00EF5447" w14:paraId="2093CCFC" w14:textId="77777777" w:rsidTr="00C620E0">
        <w:trPr>
          <w:trHeight w:val="187"/>
          <w:jc w:val="center"/>
        </w:trPr>
        <w:tc>
          <w:tcPr>
            <w:tcW w:w="4814" w:type="dxa"/>
            <w:shd w:val="clear" w:color="auto" w:fill="auto"/>
            <w:noWrap/>
            <w:tcMar>
              <w:top w:w="28" w:type="dxa"/>
              <w:left w:w="28" w:type="dxa"/>
              <w:bottom w:w="28" w:type="dxa"/>
              <w:right w:w="28" w:type="dxa"/>
            </w:tcMar>
          </w:tcPr>
          <w:p w14:paraId="70B66ADA" w14:textId="77777777" w:rsidR="008D1E4A" w:rsidRPr="00EF5447" w:rsidRDefault="008D1E4A" w:rsidP="00C620E0">
            <w:pPr>
              <w:pStyle w:val="TAC"/>
              <w:rPr>
                <w:lang w:eastAsia="fi-FI"/>
              </w:rPr>
            </w:pPr>
            <w:r w:rsidRPr="00EF5447">
              <w:rPr>
                <w:lang w:eastAsia="fi-FI"/>
              </w:rPr>
              <w:t>DC_1A-3A-7A_n257A</w:t>
            </w:r>
            <w:r w:rsidRPr="00EF5447">
              <w:rPr>
                <w:vertAlign w:val="superscript"/>
                <w:lang w:eastAsia="zh-CN"/>
              </w:rPr>
              <w:t>2</w:t>
            </w:r>
          </w:p>
          <w:p w14:paraId="212E20BD"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D</w:t>
            </w:r>
          </w:p>
          <w:p w14:paraId="01AAA9BD"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E</w:t>
            </w:r>
          </w:p>
          <w:p w14:paraId="0B3E582F" w14:textId="77777777" w:rsidR="008D1E4A" w:rsidRPr="00EF5447" w:rsidRDefault="008D1E4A" w:rsidP="00C620E0">
            <w:pPr>
              <w:pStyle w:val="TAC"/>
              <w:rPr>
                <w:rFonts w:eastAsia="Malgun Gothic"/>
                <w:lang w:eastAsia="ko-KR"/>
              </w:rPr>
            </w:pPr>
            <w:r w:rsidRPr="00EF5447">
              <w:t>DC_1A-3A-7A_n257F</w:t>
            </w:r>
          </w:p>
          <w:p w14:paraId="71C9B01B"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G</w:t>
            </w:r>
          </w:p>
          <w:p w14:paraId="6175F302"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H</w:t>
            </w:r>
          </w:p>
          <w:p w14:paraId="04F88459"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I</w:t>
            </w:r>
          </w:p>
          <w:p w14:paraId="4CF9FE08"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J</w:t>
            </w:r>
          </w:p>
          <w:p w14:paraId="2D935F7C"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K</w:t>
            </w:r>
          </w:p>
          <w:p w14:paraId="09C2E514"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L</w:t>
            </w:r>
          </w:p>
          <w:p w14:paraId="14DAD941" w14:textId="77777777" w:rsidR="008D1E4A" w:rsidRPr="00EF5447" w:rsidRDefault="008D1E4A" w:rsidP="00C620E0">
            <w:pPr>
              <w:pStyle w:val="TAC"/>
              <w:rPr>
                <w:noProof/>
                <w:lang w:eastAsia="zh-CN"/>
              </w:rPr>
            </w:pPr>
            <w:r w:rsidRPr="00EF5447">
              <w:t>DC_1A-3A-7A_n257M</w:t>
            </w:r>
          </w:p>
        </w:tc>
        <w:tc>
          <w:tcPr>
            <w:tcW w:w="4815" w:type="dxa"/>
            <w:tcMar>
              <w:top w:w="28" w:type="dxa"/>
              <w:left w:w="28" w:type="dxa"/>
              <w:bottom w:w="28" w:type="dxa"/>
              <w:right w:w="28" w:type="dxa"/>
            </w:tcMar>
          </w:tcPr>
          <w:p w14:paraId="2ACD53CD" w14:textId="77777777" w:rsidR="008D1E4A" w:rsidRPr="00B677E8" w:rsidRDefault="008D1E4A" w:rsidP="00C620E0">
            <w:pPr>
              <w:pStyle w:val="TAC"/>
              <w:rPr>
                <w:lang w:val="en-US" w:eastAsia="fi-FI"/>
              </w:rPr>
            </w:pPr>
            <w:r w:rsidRPr="00B677E8">
              <w:rPr>
                <w:lang w:val="en-US" w:eastAsia="fi-FI"/>
              </w:rPr>
              <w:t>DC_1A_n257A</w:t>
            </w:r>
          </w:p>
          <w:p w14:paraId="2214BA5D" w14:textId="77777777" w:rsidR="008D1E4A" w:rsidRPr="00B677E8" w:rsidRDefault="008D1E4A" w:rsidP="00C620E0">
            <w:pPr>
              <w:pStyle w:val="TAC"/>
              <w:rPr>
                <w:lang w:val="en-US" w:eastAsia="fi-FI"/>
              </w:rPr>
            </w:pPr>
            <w:r w:rsidRPr="00B677E8">
              <w:rPr>
                <w:lang w:val="en-US" w:eastAsia="fi-FI"/>
              </w:rPr>
              <w:t>DC_1A_n257D</w:t>
            </w:r>
          </w:p>
          <w:p w14:paraId="103E41ED" w14:textId="77777777" w:rsidR="008D1E4A" w:rsidRPr="00B677E8" w:rsidRDefault="008D1E4A" w:rsidP="00C620E0">
            <w:pPr>
              <w:pStyle w:val="TAC"/>
              <w:rPr>
                <w:lang w:val="en-US" w:eastAsia="fi-FI"/>
              </w:rPr>
            </w:pPr>
            <w:r w:rsidRPr="00B677E8">
              <w:rPr>
                <w:lang w:val="en-US" w:eastAsia="fi-FI"/>
              </w:rPr>
              <w:t>DC_1A_n257G</w:t>
            </w:r>
          </w:p>
          <w:p w14:paraId="3F73E728" w14:textId="77777777" w:rsidR="008D1E4A" w:rsidRPr="00B677E8" w:rsidRDefault="008D1E4A" w:rsidP="00C620E0">
            <w:pPr>
              <w:pStyle w:val="TAC"/>
              <w:rPr>
                <w:lang w:val="en-US" w:eastAsia="fi-FI"/>
              </w:rPr>
            </w:pPr>
            <w:r w:rsidRPr="00B677E8">
              <w:rPr>
                <w:lang w:val="en-US" w:eastAsia="fi-FI"/>
              </w:rPr>
              <w:t>DC_1A_n257H</w:t>
            </w:r>
          </w:p>
          <w:p w14:paraId="5C77BD00" w14:textId="77777777" w:rsidR="008D1E4A" w:rsidRPr="00B677E8" w:rsidRDefault="008D1E4A" w:rsidP="00C620E0">
            <w:pPr>
              <w:pStyle w:val="TAC"/>
              <w:rPr>
                <w:u w:val="single"/>
                <w:lang w:val="en-US" w:eastAsia="fi-FI"/>
              </w:rPr>
            </w:pPr>
            <w:r w:rsidRPr="00B677E8">
              <w:rPr>
                <w:lang w:val="en-US" w:eastAsia="fi-FI"/>
              </w:rPr>
              <w:t>DC_1A_n257I</w:t>
            </w:r>
          </w:p>
          <w:p w14:paraId="789A902C" w14:textId="77777777" w:rsidR="008D1E4A" w:rsidRPr="00B677E8" w:rsidRDefault="008D1E4A" w:rsidP="00C620E0">
            <w:pPr>
              <w:pStyle w:val="TAC"/>
              <w:rPr>
                <w:lang w:val="en-US" w:eastAsia="fi-FI"/>
              </w:rPr>
            </w:pPr>
            <w:r w:rsidRPr="00B677E8">
              <w:rPr>
                <w:lang w:val="en-US" w:eastAsia="fi-FI"/>
              </w:rPr>
              <w:t>DC_3A_n257A</w:t>
            </w:r>
          </w:p>
          <w:p w14:paraId="5C99ECC2" w14:textId="77777777" w:rsidR="008D1E4A" w:rsidRPr="00B677E8" w:rsidRDefault="008D1E4A" w:rsidP="00C620E0">
            <w:pPr>
              <w:pStyle w:val="TAC"/>
              <w:rPr>
                <w:lang w:val="en-US" w:eastAsia="fi-FI"/>
              </w:rPr>
            </w:pPr>
            <w:r w:rsidRPr="00B677E8">
              <w:rPr>
                <w:lang w:val="en-US" w:eastAsia="fi-FI"/>
              </w:rPr>
              <w:t>DC_3A_n257D</w:t>
            </w:r>
          </w:p>
          <w:p w14:paraId="181CA339" w14:textId="77777777" w:rsidR="008D1E4A" w:rsidRPr="00B677E8" w:rsidRDefault="008D1E4A" w:rsidP="00C620E0">
            <w:pPr>
              <w:pStyle w:val="TAC"/>
              <w:rPr>
                <w:lang w:val="en-US" w:eastAsia="fi-FI"/>
              </w:rPr>
            </w:pPr>
            <w:r w:rsidRPr="00B677E8">
              <w:rPr>
                <w:lang w:val="en-US" w:eastAsia="fi-FI"/>
              </w:rPr>
              <w:t>DC_3A_n257G</w:t>
            </w:r>
          </w:p>
          <w:p w14:paraId="1DAE85E5" w14:textId="77777777" w:rsidR="008D1E4A" w:rsidRPr="00B677E8" w:rsidRDefault="008D1E4A" w:rsidP="00C620E0">
            <w:pPr>
              <w:pStyle w:val="TAC"/>
              <w:rPr>
                <w:lang w:val="en-US" w:eastAsia="fi-FI"/>
              </w:rPr>
            </w:pPr>
            <w:r w:rsidRPr="00B677E8">
              <w:rPr>
                <w:lang w:val="en-US" w:eastAsia="fi-FI"/>
              </w:rPr>
              <w:t>DC_3A_n257H</w:t>
            </w:r>
          </w:p>
          <w:p w14:paraId="4B5360E8" w14:textId="77777777" w:rsidR="008D1E4A" w:rsidRPr="00B677E8" w:rsidRDefault="008D1E4A" w:rsidP="00C620E0">
            <w:pPr>
              <w:pStyle w:val="TAC"/>
              <w:rPr>
                <w:u w:val="single"/>
                <w:lang w:val="en-US" w:eastAsia="fi-FI"/>
              </w:rPr>
            </w:pPr>
            <w:r w:rsidRPr="00B677E8">
              <w:rPr>
                <w:lang w:val="en-US" w:eastAsia="fi-FI"/>
              </w:rPr>
              <w:t>DC_3A_n257I</w:t>
            </w:r>
          </w:p>
          <w:p w14:paraId="58B97F65" w14:textId="77777777" w:rsidR="008D1E4A" w:rsidRPr="00B677E8" w:rsidRDefault="008D1E4A" w:rsidP="00C620E0">
            <w:pPr>
              <w:pStyle w:val="TAC"/>
              <w:rPr>
                <w:lang w:val="en-US" w:eastAsia="fi-FI"/>
              </w:rPr>
            </w:pPr>
            <w:r w:rsidRPr="00B677E8">
              <w:rPr>
                <w:lang w:val="en-US" w:eastAsia="fi-FI"/>
              </w:rPr>
              <w:t>DC_7A_n257A</w:t>
            </w:r>
            <w:del w:id="2677" w:author="Apple" w:date="2021-01-15T14:29:00Z">
              <w:r w:rsidRPr="00B677E8" w:rsidDel="002B3B6B">
                <w:rPr>
                  <w:lang w:val="en-US" w:eastAsia="fi-FI"/>
                </w:rPr>
                <w:delText xml:space="preserve"> </w:delText>
              </w:r>
            </w:del>
          </w:p>
          <w:p w14:paraId="5F591ABC" w14:textId="77777777" w:rsidR="008D1E4A" w:rsidRPr="00B677E8" w:rsidRDefault="008D1E4A" w:rsidP="00C620E0">
            <w:pPr>
              <w:pStyle w:val="TAC"/>
              <w:rPr>
                <w:lang w:val="en-US" w:eastAsia="fi-FI"/>
              </w:rPr>
            </w:pPr>
            <w:r w:rsidRPr="00B677E8">
              <w:rPr>
                <w:lang w:val="en-US" w:eastAsia="fi-FI"/>
              </w:rPr>
              <w:t>DC_7A_n257D</w:t>
            </w:r>
          </w:p>
          <w:p w14:paraId="78637E5A" w14:textId="77777777" w:rsidR="008D1E4A" w:rsidRPr="00B677E8" w:rsidRDefault="008D1E4A" w:rsidP="00C620E0">
            <w:pPr>
              <w:pStyle w:val="TAC"/>
              <w:rPr>
                <w:lang w:val="en-US" w:eastAsia="fi-FI"/>
              </w:rPr>
            </w:pPr>
            <w:r w:rsidRPr="00B677E8">
              <w:rPr>
                <w:lang w:val="en-US" w:eastAsia="fi-FI"/>
              </w:rPr>
              <w:t>DC_7A_n257G</w:t>
            </w:r>
          </w:p>
          <w:p w14:paraId="1BF33DA8" w14:textId="77777777" w:rsidR="008D1E4A" w:rsidRPr="00B677E8" w:rsidRDefault="008D1E4A" w:rsidP="00C620E0">
            <w:pPr>
              <w:pStyle w:val="TAC"/>
              <w:rPr>
                <w:lang w:val="en-US" w:eastAsia="fi-FI"/>
              </w:rPr>
            </w:pPr>
            <w:r w:rsidRPr="00B677E8">
              <w:rPr>
                <w:lang w:val="en-US" w:eastAsia="fi-FI"/>
              </w:rPr>
              <w:t>DC_7A_n257H</w:t>
            </w:r>
          </w:p>
          <w:p w14:paraId="5D910C5A" w14:textId="77777777" w:rsidR="008D1E4A" w:rsidRPr="00B677E8" w:rsidRDefault="008D1E4A" w:rsidP="00C620E0">
            <w:pPr>
              <w:pStyle w:val="TAC"/>
              <w:rPr>
                <w:noProof/>
                <w:lang w:eastAsia="zh-CN"/>
              </w:rPr>
            </w:pPr>
            <w:r w:rsidRPr="00B677E8">
              <w:rPr>
                <w:lang w:val="en-US" w:eastAsia="fi-FI"/>
              </w:rPr>
              <w:t>DC_7A_n257I</w:t>
            </w:r>
          </w:p>
        </w:tc>
      </w:tr>
      <w:tr w:rsidR="008D1E4A" w:rsidRPr="00EF5447" w14:paraId="1736C455" w14:textId="77777777" w:rsidTr="00C620E0">
        <w:trPr>
          <w:trHeight w:val="187"/>
          <w:jc w:val="center"/>
        </w:trPr>
        <w:tc>
          <w:tcPr>
            <w:tcW w:w="4814" w:type="dxa"/>
            <w:shd w:val="clear" w:color="auto" w:fill="auto"/>
            <w:noWrap/>
            <w:tcMar>
              <w:top w:w="28" w:type="dxa"/>
              <w:left w:w="28" w:type="dxa"/>
              <w:bottom w:w="28" w:type="dxa"/>
              <w:right w:w="28" w:type="dxa"/>
            </w:tcMar>
          </w:tcPr>
          <w:p w14:paraId="612BB5CA" w14:textId="77777777" w:rsidR="008D1E4A" w:rsidRDefault="008D1E4A" w:rsidP="00C620E0">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64E9E2D8"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7BB057D9"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372728CD"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74551BCF" w14:textId="77777777" w:rsidR="008D1E4A" w:rsidRPr="00EF5447" w:rsidRDefault="008D1E4A" w:rsidP="00C620E0">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0018BE27" w14:textId="77777777" w:rsidR="008D1E4A" w:rsidRPr="00B677E8" w:rsidRDefault="008D1E4A" w:rsidP="00C620E0">
            <w:pPr>
              <w:pStyle w:val="TAC"/>
              <w:rPr>
                <w:lang w:val="en-US" w:eastAsia="fi-FI"/>
              </w:rPr>
            </w:pPr>
            <w:r w:rsidRPr="00B677E8">
              <w:rPr>
                <w:lang w:val="en-US" w:eastAsia="fi-FI"/>
              </w:rPr>
              <w:t>DC_1A_n257A</w:t>
            </w:r>
          </w:p>
          <w:p w14:paraId="50438BA6" w14:textId="77777777" w:rsidR="008D1E4A" w:rsidRPr="00B677E8" w:rsidRDefault="008D1E4A" w:rsidP="00C620E0">
            <w:pPr>
              <w:pStyle w:val="TAC"/>
              <w:rPr>
                <w:lang w:val="en-US" w:eastAsia="fi-FI"/>
              </w:rPr>
            </w:pPr>
            <w:r w:rsidRPr="00B677E8">
              <w:rPr>
                <w:lang w:val="en-US" w:eastAsia="fi-FI"/>
              </w:rPr>
              <w:t>DC_1A_n257D</w:t>
            </w:r>
          </w:p>
          <w:p w14:paraId="4A5142F6" w14:textId="77777777" w:rsidR="008D1E4A" w:rsidRPr="00B677E8" w:rsidRDefault="008D1E4A" w:rsidP="00C620E0">
            <w:pPr>
              <w:pStyle w:val="TAC"/>
              <w:rPr>
                <w:lang w:val="en-US" w:eastAsia="fi-FI"/>
              </w:rPr>
            </w:pPr>
            <w:r w:rsidRPr="00B677E8">
              <w:rPr>
                <w:lang w:val="en-US" w:eastAsia="fi-FI"/>
              </w:rPr>
              <w:t>DC_1A_n257G</w:t>
            </w:r>
          </w:p>
          <w:p w14:paraId="2A82AECF" w14:textId="77777777" w:rsidR="008D1E4A" w:rsidRPr="00B677E8" w:rsidRDefault="008D1E4A" w:rsidP="00C620E0">
            <w:pPr>
              <w:pStyle w:val="TAC"/>
              <w:rPr>
                <w:lang w:val="en-US" w:eastAsia="fi-FI"/>
              </w:rPr>
            </w:pPr>
            <w:r w:rsidRPr="00B677E8">
              <w:rPr>
                <w:lang w:val="en-US" w:eastAsia="fi-FI"/>
              </w:rPr>
              <w:t>DC_1A_n257H</w:t>
            </w:r>
          </w:p>
          <w:p w14:paraId="72791410" w14:textId="77777777" w:rsidR="008D1E4A" w:rsidRPr="00B677E8" w:rsidRDefault="008D1E4A" w:rsidP="00C620E0">
            <w:pPr>
              <w:pStyle w:val="TAC"/>
              <w:rPr>
                <w:u w:val="single"/>
                <w:lang w:val="en-US" w:eastAsia="fi-FI"/>
              </w:rPr>
            </w:pPr>
            <w:r w:rsidRPr="00B677E8">
              <w:rPr>
                <w:lang w:val="en-US" w:eastAsia="fi-FI"/>
              </w:rPr>
              <w:t>DC_1A_n257I</w:t>
            </w:r>
          </w:p>
          <w:p w14:paraId="2A0393FD" w14:textId="77777777" w:rsidR="008D1E4A" w:rsidRPr="00B677E8" w:rsidRDefault="008D1E4A" w:rsidP="00C620E0">
            <w:pPr>
              <w:pStyle w:val="TAC"/>
              <w:rPr>
                <w:lang w:val="en-US" w:eastAsia="fi-FI"/>
              </w:rPr>
            </w:pPr>
            <w:r w:rsidRPr="00B677E8">
              <w:rPr>
                <w:lang w:val="en-US" w:eastAsia="fi-FI"/>
              </w:rPr>
              <w:t>DC_3A_n257A</w:t>
            </w:r>
          </w:p>
          <w:p w14:paraId="66511338" w14:textId="77777777" w:rsidR="008D1E4A" w:rsidRPr="00B677E8" w:rsidRDefault="008D1E4A" w:rsidP="00C620E0">
            <w:pPr>
              <w:pStyle w:val="TAC"/>
              <w:rPr>
                <w:lang w:val="en-US" w:eastAsia="fi-FI"/>
              </w:rPr>
            </w:pPr>
            <w:r w:rsidRPr="00B677E8">
              <w:rPr>
                <w:lang w:val="en-US" w:eastAsia="fi-FI"/>
              </w:rPr>
              <w:t>DC_3A_n257D</w:t>
            </w:r>
          </w:p>
          <w:p w14:paraId="4F5B4208" w14:textId="77777777" w:rsidR="008D1E4A" w:rsidRPr="00B677E8" w:rsidRDefault="008D1E4A" w:rsidP="00C620E0">
            <w:pPr>
              <w:pStyle w:val="TAC"/>
              <w:rPr>
                <w:lang w:val="en-US" w:eastAsia="fi-FI"/>
              </w:rPr>
            </w:pPr>
            <w:r w:rsidRPr="00B677E8">
              <w:rPr>
                <w:lang w:val="en-US" w:eastAsia="fi-FI"/>
              </w:rPr>
              <w:t>DC_3A_n257G</w:t>
            </w:r>
          </w:p>
          <w:p w14:paraId="7B00FBF4" w14:textId="77777777" w:rsidR="008D1E4A" w:rsidRPr="00B677E8" w:rsidRDefault="008D1E4A" w:rsidP="00C620E0">
            <w:pPr>
              <w:pStyle w:val="TAC"/>
              <w:rPr>
                <w:lang w:val="en-US" w:eastAsia="fi-FI"/>
              </w:rPr>
            </w:pPr>
            <w:r w:rsidRPr="00B677E8">
              <w:rPr>
                <w:lang w:val="en-US" w:eastAsia="fi-FI"/>
              </w:rPr>
              <w:t>DC_3A_n257H</w:t>
            </w:r>
          </w:p>
          <w:p w14:paraId="6FCEB1AE" w14:textId="77777777" w:rsidR="008D1E4A" w:rsidRPr="00B677E8" w:rsidRDefault="008D1E4A" w:rsidP="00C620E0">
            <w:pPr>
              <w:pStyle w:val="TAC"/>
              <w:rPr>
                <w:u w:val="single"/>
                <w:lang w:val="en-US" w:eastAsia="fi-FI"/>
              </w:rPr>
            </w:pPr>
            <w:r w:rsidRPr="00B677E8">
              <w:rPr>
                <w:lang w:val="en-US" w:eastAsia="fi-FI"/>
              </w:rPr>
              <w:t>DC_3A_n257I</w:t>
            </w:r>
          </w:p>
          <w:p w14:paraId="67834BBB" w14:textId="77777777" w:rsidR="008D1E4A" w:rsidRPr="00B677E8" w:rsidRDefault="008D1E4A" w:rsidP="00C620E0">
            <w:pPr>
              <w:pStyle w:val="TAC"/>
              <w:rPr>
                <w:lang w:val="en-US" w:eastAsia="fi-FI"/>
              </w:rPr>
            </w:pPr>
            <w:r w:rsidRPr="00B677E8">
              <w:rPr>
                <w:lang w:val="en-US" w:eastAsia="fi-FI"/>
              </w:rPr>
              <w:t>DC_7A_n257A</w:t>
            </w:r>
          </w:p>
          <w:p w14:paraId="32FD37F3" w14:textId="77777777" w:rsidR="008D1E4A" w:rsidRPr="00B677E8" w:rsidRDefault="008D1E4A" w:rsidP="00C620E0">
            <w:pPr>
              <w:pStyle w:val="TAC"/>
              <w:rPr>
                <w:lang w:val="en-US" w:eastAsia="fi-FI"/>
              </w:rPr>
            </w:pPr>
            <w:r w:rsidRPr="00B677E8">
              <w:rPr>
                <w:lang w:val="en-US" w:eastAsia="fi-FI"/>
              </w:rPr>
              <w:t>DC_7A_n257D</w:t>
            </w:r>
          </w:p>
          <w:p w14:paraId="37583826" w14:textId="77777777" w:rsidR="008D1E4A" w:rsidRPr="00B677E8" w:rsidRDefault="008D1E4A" w:rsidP="00C620E0">
            <w:pPr>
              <w:pStyle w:val="TAC"/>
              <w:rPr>
                <w:lang w:val="en-US" w:eastAsia="fi-FI"/>
              </w:rPr>
            </w:pPr>
            <w:r w:rsidRPr="00B677E8">
              <w:rPr>
                <w:lang w:val="en-US" w:eastAsia="fi-FI"/>
              </w:rPr>
              <w:t>DC_7A_n257G</w:t>
            </w:r>
          </w:p>
          <w:p w14:paraId="4E6EDF99" w14:textId="77777777" w:rsidR="008D1E4A" w:rsidRPr="00B677E8" w:rsidRDefault="008D1E4A" w:rsidP="00C620E0">
            <w:pPr>
              <w:pStyle w:val="TAC"/>
              <w:rPr>
                <w:lang w:val="en-US" w:eastAsia="fi-FI"/>
              </w:rPr>
            </w:pPr>
            <w:r w:rsidRPr="00B677E8">
              <w:rPr>
                <w:lang w:val="en-US" w:eastAsia="fi-FI"/>
              </w:rPr>
              <w:t>DC_7A_n257H</w:t>
            </w:r>
          </w:p>
          <w:p w14:paraId="0E84C99A" w14:textId="77777777" w:rsidR="008D1E4A" w:rsidRPr="00B677E8" w:rsidRDefault="008D1E4A" w:rsidP="00C620E0">
            <w:pPr>
              <w:pStyle w:val="TAC"/>
              <w:rPr>
                <w:lang w:eastAsia="fi-FI"/>
              </w:rPr>
            </w:pPr>
            <w:r w:rsidRPr="00B677E8">
              <w:rPr>
                <w:lang w:val="en-US" w:eastAsia="fi-FI"/>
              </w:rPr>
              <w:t>DC_7A_n257I</w:t>
            </w:r>
          </w:p>
        </w:tc>
      </w:tr>
      <w:tr w:rsidR="008D1E4A" w:rsidRPr="00EF5447" w14:paraId="486DDEB8" w14:textId="77777777" w:rsidTr="00C620E0">
        <w:trPr>
          <w:trHeight w:val="187"/>
          <w:jc w:val="center"/>
        </w:trPr>
        <w:tc>
          <w:tcPr>
            <w:tcW w:w="4814" w:type="dxa"/>
            <w:shd w:val="clear" w:color="auto" w:fill="auto"/>
            <w:noWrap/>
            <w:tcMar>
              <w:top w:w="28" w:type="dxa"/>
              <w:left w:w="28" w:type="dxa"/>
              <w:bottom w:w="28" w:type="dxa"/>
              <w:right w:w="28" w:type="dxa"/>
            </w:tcMar>
          </w:tcPr>
          <w:p w14:paraId="2B16AAE0" w14:textId="77777777" w:rsidR="008D1E4A" w:rsidRPr="00EF5447" w:rsidRDefault="008D1E4A" w:rsidP="00C620E0">
            <w:pPr>
              <w:pStyle w:val="TAC"/>
              <w:rPr>
                <w:lang w:eastAsia="fi-FI"/>
              </w:rPr>
            </w:pPr>
            <w:r w:rsidRPr="00EF5447">
              <w:rPr>
                <w:lang w:eastAsia="fi-FI"/>
              </w:rPr>
              <w:t>DC_1A-3A-8A_n257A</w:t>
            </w:r>
          </w:p>
          <w:p w14:paraId="1FA61D7B"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D</w:t>
            </w:r>
          </w:p>
          <w:p w14:paraId="42C5C3D0"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E</w:t>
            </w:r>
          </w:p>
          <w:p w14:paraId="37F5CB05" w14:textId="77777777" w:rsidR="008D1E4A" w:rsidRPr="00EF5447" w:rsidRDefault="008D1E4A" w:rsidP="00C620E0">
            <w:pPr>
              <w:pStyle w:val="TAC"/>
              <w:rPr>
                <w:rFonts w:eastAsia="Malgun Gothic"/>
                <w:lang w:eastAsia="ko-KR"/>
              </w:rPr>
            </w:pPr>
            <w:r w:rsidRPr="00EF5447">
              <w:t>DC_1A-3A-8A_n257F</w:t>
            </w:r>
          </w:p>
          <w:p w14:paraId="6B7A4B17"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G</w:t>
            </w:r>
          </w:p>
          <w:p w14:paraId="4D9FAE1C"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H</w:t>
            </w:r>
          </w:p>
          <w:p w14:paraId="01E752A6"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I</w:t>
            </w:r>
          </w:p>
          <w:p w14:paraId="225A620E"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J</w:t>
            </w:r>
          </w:p>
          <w:p w14:paraId="00706BF7"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K</w:t>
            </w:r>
          </w:p>
          <w:p w14:paraId="73EA81AC"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L</w:t>
            </w:r>
          </w:p>
          <w:p w14:paraId="067DA45E" w14:textId="77777777" w:rsidR="008D1E4A" w:rsidRPr="00EF5447" w:rsidRDefault="008D1E4A" w:rsidP="00C620E0">
            <w:pPr>
              <w:pStyle w:val="TAC"/>
            </w:pPr>
            <w:r w:rsidRPr="00EF5447">
              <w:t>DC_1A-3A-8A_n257M</w:t>
            </w:r>
          </w:p>
          <w:p w14:paraId="1D1752FD" w14:textId="77777777" w:rsidR="008D1E4A" w:rsidRPr="00EF5447" w:rsidRDefault="008D1E4A" w:rsidP="00C620E0">
            <w:pPr>
              <w:pStyle w:val="TAC"/>
              <w:rPr>
                <w:lang w:eastAsia="fi-FI"/>
              </w:rPr>
            </w:pPr>
            <w:r w:rsidRPr="00EF5447">
              <w:rPr>
                <w:lang w:eastAsia="fi-FI"/>
              </w:rPr>
              <w:t>DC_1A-3C-8A_n257A</w:t>
            </w:r>
          </w:p>
          <w:p w14:paraId="22D7672A"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D</w:t>
            </w:r>
          </w:p>
          <w:p w14:paraId="3C9D7306"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E</w:t>
            </w:r>
          </w:p>
          <w:p w14:paraId="7F5292EE" w14:textId="77777777" w:rsidR="008D1E4A" w:rsidRPr="00EF5447" w:rsidRDefault="008D1E4A" w:rsidP="00C620E0">
            <w:pPr>
              <w:pStyle w:val="TAC"/>
              <w:rPr>
                <w:rFonts w:eastAsia="Malgun Gothic"/>
                <w:lang w:eastAsia="ko-KR"/>
              </w:rPr>
            </w:pPr>
            <w:r w:rsidRPr="00EF5447">
              <w:t>DC_1A-3C-8A_n257F</w:t>
            </w:r>
          </w:p>
          <w:p w14:paraId="1DDBA7EE"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G</w:t>
            </w:r>
          </w:p>
          <w:p w14:paraId="0EC6057E"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H</w:t>
            </w:r>
          </w:p>
          <w:p w14:paraId="5DCD76CF"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I</w:t>
            </w:r>
          </w:p>
          <w:p w14:paraId="2E53BA58" w14:textId="77777777" w:rsidR="008D1E4A" w:rsidRPr="00EF5447" w:rsidRDefault="008D1E4A" w:rsidP="00C620E0">
            <w:pPr>
              <w:pStyle w:val="TAC"/>
            </w:pPr>
            <w:r w:rsidRPr="00EF5447">
              <w:t>DC_1A-3C-8A_n257</w:t>
            </w:r>
            <w:r w:rsidRPr="00EF5447">
              <w:rPr>
                <w:rFonts w:eastAsia="Malgun Gothic"/>
                <w:lang w:eastAsia="ko-KR"/>
              </w:rPr>
              <w:t>J</w:t>
            </w:r>
          </w:p>
          <w:p w14:paraId="5D207EF5"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K</w:t>
            </w:r>
          </w:p>
          <w:p w14:paraId="42B377A9"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L</w:t>
            </w:r>
          </w:p>
          <w:p w14:paraId="7A02757E" w14:textId="77777777" w:rsidR="008D1E4A" w:rsidRPr="00EF5447" w:rsidRDefault="008D1E4A" w:rsidP="00C620E0">
            <w:pPr>
              <w:pStyle w:val="TAC"/>
              <w:rPr>
                <w:lang w:eastAsia="fi-FI"/>
              </w:rPr>
            </w:pPr>
            <w:r w:rsidRPr="00EF5447">
              <w:t>DC_1A-3C-8A_n257M</w:t>
            </w:r>
          </w:p>
        </w:tc>
        <w:tc>
          <w:tcPr>
            <w:tcW w:w="4815" w:type="dxa"/>
            <w:tcMar>
              <w:top w:w="28" w:type="dxa"/>
              <w:left w:w="28" w:type="dxa"/>
              <w:bottom w:w="28" w:type="dxa"/>
              <w:right w:w="28" w:type="dxa"/>
            </w:tcMar>
          </w:tcPr>
          <w:p w14:paraId="4B626094" w14:textId="77777777" w:rsidR="008D1E4A" w:rsidRDefault="008D1E4A" w:rsidP="00C620E0">
            <w:pPr>
              <w:pStyle w:val="TAC"/>
              <w:rPr>
                <w:lang w:val="en-US" w:eastAsia="fi-FI"/>
              </w:rPr>
            </w:pPr>
            <w:r>
              <w:rPr>
                <w:lang w:val="en-US" w:eastAsia="fi-FI"/>
              </w:rPr>
              <w:t>DC_1A_n257A</w:t>
            </w:r>
          </w:p>
          <w:p w14:paraId="181FE6B5" w14:textId="77777777" w:rsidR="008D1E4A" w:rsidRDefault="008D1E4A" w:rsidP="00C620E0">
            <w:pPr>
              <w:pStyle w:val="TAC"/>
              <w:rPr>
                <w:lang w:val="en-US" w:eastAsia="fi-FI"/>
              </w:rPr>
            </w:pPr>
            <w:r>
              <w:rPr>
                <w:lang w:val="en-US" w:eastAsia="fi-FI"/>
              </w:rPr>
              <w:t>DC_1A_n257D</w:t>
            </w:r>
          </w:p>
          <w:p w14:paraId="1AE27889" w14:textId="77777777" w:rsidR="008D1E4A" w:rsidRDefault="008D1E4A" w:rsidP="00C620E0">
            <w:pPr>
              <w:pStyle w:val="TAC"/>
              <w:rPr>
                <w:lang w:val="en-US" w:eastAsia="fi-FI"/>
              </w:rPr>
            </w:pPr>
            <w:r>
              <w:rPr>
                <w:lang w:val="en-US" w:eastAsia="fi-FI"/>
              </w:rPr>
              <w:t>DC_1A_n257G</w:t>
            </w:r>
          </w:p>
          <w:p w14:paraId="7D36DDE2" w14:textId="77777777" w:rsidR="008D1E4A" w:rsidRDefault="008D1E4A" w:rsidP="00C620E0">
            <w:pPr>
              <w:pStyle w:val="TAC"/>
              <w:rPr>
                <w:lang w:val="en-US" w:eastAsia="fi-FI"/>
              </w:rPr>
            </w:pPr>
            <w:r>
              <w:rPr>
                <w:lang w:val="en-US" w:eastAsia="fi-FI"/>
              </w:rPr>
              <w:t>DC_1A_n257H</w:t>
            </w:r>
          </w:p>
          <w:p w14:paraId="3CEB1732" w14:textId="77777777" w:rsidR="008D1E4A" w:rsidRDefault="008D1E4A" w:rsidP="00C620E0">
            <w:pPr>
              <w:pStyle w:val="TAC"/>
              <w:rPr>
                <w:lang w:val="en-US" w:eastAsia="fi-FI"/>
              </w:rPr>
            </w:pPr>
            <w:r>
              <w:rPr>
                <w:lang w:val="en-US" w:eastAsia="fi-FI"/>
              </w:rPr>
              <w:t>DC_1A_n257I</w:t>
            </w:r>
          </w:p>
          <w:p w14:paraId="21E5A8D1" w14:textId="77777777" w:rsidR="008D1E4A" w:rsidRDefault="008D1E4A" w:rsidP="00C620E0">
            <w:pPr>
              <w:pStyle w:val="TAC"/>
              <w:rPr>
                <w:lang w:val="en-US" w:eastAsia="fi-FI"/>
              </w:rPr>
            </w:pPr>
            <w:r>
              <w:rPr>
                <w:lang w:val="en-US" w:eastAsia="fi-FI"/>
              </w:rPr>
              <w:t>DC_3A_n257A</w:t>
            </w:r>
          </w:p>
          <w:p w14:paraId="028A10A1" w14:textId="77777777" w:rsidR="008D1E4A" w:rsidRDefault="008D1E4A" w:rsidP="00C620E0">
            <w:pPr>
              <w:pStyle w:val="TAC"/>
              <w:rPr>
                <w:lang w:val="en-US" w:eastAsia="fi-FI"/>
              </w:rPr>
            </w:pPr>
            <w:r>
              <w:rPr>
                <w:lang w:val="en-US" w:eastAsia="fi-FI"/>
              </w:rPr>
              <w:t>DC_3A_n257D</w:t>
            </w:r>
          </w:p>
          <w:p w14:paraId="05AC9488" w14:textId="77777777" w:rsidR="008D1E4A" w:rsidRDefault="008D1E4A" w:rsidP="00C620E0">
            <w:pPr>
              <w:pStyle w:val="TAC"/>
              <w:rPr>
                <w:lang w:val="en-US" w:eastAsia="fi-FI"/>
              </w:rPr>
            </w:pPr>
            <w:r>
              <w:rPr>
                <w:lang w:val="en-US" w:eastAsia="fi-FI"/>
              </w:rPr>
              <w:t>DC_3A_n257G</w:t>
            </w:r>
          </w:p>
          <w:p w14:paraId="48CAE70C" w14:textId="77777777" w:rsidR="008D1E4A" w:rsidRDefault="008D1E4A" w:rsidP="00C620E0">
            <w:pPr>
              <w:pStyle w:val="TAC"/>
              <w:rPr>
                <w:lang w:val="en-US" w:eastAsia="fi-FI"/>
              </w:rPr>
            </w:pPr>
            <w:r>
              <w:rPr>
                <w:lang w:val="en-US" w:eastAsia="fi-FI"/>
              </w:rPr>
              <w:t>DC_3A_n257H</w:t>
            </w:r>
          </w:p>
          <w:p w14:paraId="2B0E8653" w14:textId="77777777" w:rsidR="008D1E4A" w:rsidRDefault="008D1E4A" w:rsidP="00C620E0">
            <w:pPr>
              <w:pStyle w:val="TAC"/>
              <w:rPr>
                <w:lang w:val="en-US" w:eastAsia="fi-FI"/>
              </w:rPr>
            </w:pPr>
            <w:r>
              <w:rPr>
                <w:lang w:val="en-US" w:eastAsia="fi-FI"/>
              </w:rPr>
              <w:t>DC_3A_n257I</w:t>
            </w:r>
          </w:p>
          <w:p w14:paraId="6743F9F0" w14:textId="77777777" w:rsidR="008D1E4A" w:rsidRDefault="008D1E4A" w:rsidP="00C620E0">
            <w:pPr>
              <w:pStyle w:val="TAC"/>
              <w:rPr>
                <w:lang w:val="en-US" w:eastAsia="fi-FI"/>
              </w:rPr>
            </w:pPr>
            <w:r>
              <w:rPr>
                <w:lang w:val="en-US" w:eastAsia="fi-FI"/>
              </w:rPr>
              <w:t>DC_8A_n257A</w:t>
            </w:r>
          </w:p>
          <w:p w14:paraId="35D85995" w14:textId="77777777" w:rsidR="008D1E4A" w:rsidRDefault="008D1E4A" w:rsidP="00C620E0">
            <w:pPr>
              <w:pStyle w:val="TAC"/>
              <w:rPr>
                <w:lang w:val="en-US" w:eastAsia="fi-FI"/>
              </w:rPr>
            </w:pPr>
            <w:r>
              <w:rPr>
                <w:lang w:val="en-US" w:eastAsia="fi-FI"/>
              </w:rPr>
              <w:t>DC_8A_n257D</w:t>
            </w:r>
          </w:p>
          <w:p w14:paraId="47F18A76" w14:textId="77777777" w:rsidR="008D1E4A" w:rsidRDefault="008D1E4A" w:rsidP="00C620E0">
            <w:pPr>
              <w:pStyle w:val="TAC"/>
              <w:rPr>
                <w:lang w:val="en-US" w:eastAsia="fi-FI"/>
              </w:rPr>
            </w:pPr>
            <w:r>
              <w:rPr>
                <w:lang w:val="en-US" w:eastAsia="fi-FI"/>
              </w:rPr>
              <w:t>DC_8A_n257G</w:t>
            </w:r>
          </w:p>
          <w:p w14:paraId="1859A8D6" w14:textId="77777777" w:rsidR="008D1E4A" w:rsidRDefault="008D1E4A" w:rsidP="00C620E0">
            <w:pPr>
              <w:pStyle w:val="TAC"/>
              <w:rPr>
                <w:lang w:val="en-US" w:eastAsia="fi-FI"/>
              </w:rPr>
            </w:pPr>
            <w:r>
              <w:rPr>
                <w:lang w:val="en-US" w:eastAsia="fi-FI"/>
              </w:rPr>
              <w:t>DC_8A_n257H</w:t>
            </w:r>
          </w:p>
          <w:p w14:paraId="42AED6A9" w14:textId="77777777" w:rsidR="008D1E4A" w:rsidRPr="00EF5447" w:rsidRDefault="008D1E4A" w:rsidP="00C620E0">
            <w:pPr>
              <w:pStyle w:val="TAC"/>
              <w:rPr>
                <w:lang w:eastAsia="fi-FI"/>
              </w:rPr>
            </w:pPr>
            <w:r>
              <w:rPr>
                <w:lang w:val="en-US" w:eastAsia="fi-FI"/>
              </w:rPr>
              <w:t>DC_8A_n257I</w:t>
            </w:r>
          </w:p>
        </w:tc>
      </w:tr>
      <w:tr w:rsidR="008D1E4A" w:rsidRPr="00EF5447" w14:paraId="7F4B7EEA" w14:textId="77777777" w:rsidTr="00C620E0">
        <w:trPr>
          <w:trHeight w:val="187"/>
          <w:jc w:val="center"/>
        </w:trPr>
        <w:tc>
          <w:tcPr>
            <w:tcW w:w="4814" w:type="dxa"/>
            <w:shd w:val="clear" w:color="auto" w:fill="auto"/>
            <w:noWrap/>
            <w:tcMar>
              <w:top w:w="28" w:type="dxa"/>
              <w:left w:w="28" w:type="dxa"/>
              <w:bottom w:w="28" w:type="dxa"/>
              <w:right w:w="28" w:type="dxa"/>
            </w:tcMar>
          </w:tcPr>
          <w:p w14:paraId="3A062411" w14:textId="77777777" w:rsidR="008D1E4A" w:rsidRPr="00EF5447" w:rsidRDefault="008D1E4A" w:rsidP="00C620E0">
            <w:pPr>
              <w:pStyle w:val="TAC"/>
              <w:rPr>
                <w:lang w:eastAsia="fi-FI"/>
              </w:rPr>
            </w:pPr>
            <w:r w:rsidRPr="00EF5447">
              <w:rPr>
                <w:lang w:eastAsia="fi-FI"/>
              </w:rPr>
              <w:lastRenderedPageBreak/>
              <w:t>DC_1A-3A-18A_n257A</w:t>
            </w:r>
          </w:p>
          <w:p w14:paraId="18A2773F" w14:textId="77777777" w:rsidR="008D1E4A" w:rsidRPr="00EF5447" w:rsidRDefault="008D1E4A" w:rsidP="00C620E0">
            <w:pPr>
              <w:pStyle w:val="TAC"/>
              <w:rPr>
                <w:lang w:eastAsia="fi-FI"/>
              </w:rPr>
            </w:pPr>
            <w:r w:rsidRPr="00EF5447">
              <w:rPr>
                <w:lang w:eastAsia="fi-FI"/>
              </w:rPr>
              <w:t>DC_1A-3A-18A_n257D</w:t>
            </w:r>
          </w:p>
          <w:p w14:paraId="2BC561E9" w14:textId="77777777" w:rsidR="008D1E4A" w:rsidRPr="00EF5447" w:rsidRDefault="008D1E4A" w:rsidP="00C620E0">
            <w:pPr>
              <w:pStyle w:val="TAC"/>
              <w:rPr>
                <w:lang w:eastAsia="fi-FI"/>
              </w:rPr>
            </w:pPr>
            <w:r w:rsidRPr="00EF5447">
              <w:rPr>
                <w:lang w:eastAsia="fi-FI"/>
              </w:rPr>
              <w:t>DC_1A-3A-18A_n257E</w:t>
            </w:r>
          </w:p>
          <w:p w14:paraId="4E4A000F" w14:textId="77777777" w:rsidR="008D1E4A" w:rsidRPr="00EF5447" w:rsidRDefault="008D1E4A" w:rsidP="00C620E0">
            <w:pPr>
              <w:pStyle w:val="TAC"/>
              <w:rPr>
                <w:lang w:eastAsia="fi-FI"/>
              </w:rPr>
            </w:pPr>
            <w:r w:rsidRPr="00EF5447">
              <w:rPr>
                <w:lang w:eastAsia="fi-FI"/>
              </w:rPr>
              <w:t>DC_1A-3A-18A_n257F</w:t>
            </w:r>
          </w:p>
          <w:p w14:paraId="07F1262E" w14:textId="77777777" w:rsidR="008D1E4A" w:rsidRPr="00EF5447" w:rsidRDefault="008D1E4A" w:rsidP="00C620E0">
            <w:pPr>
              <w:pStyle w:val="TAC"/>
              <w:rPr>
                <w:lang w:eastAsia="fi-FI"/>
              </w:rPr>
            </w:pPr>
            <w:r w:rsidRPr="00EF5447">
              <w:rPr>
                <w:lang w:eastAsia="fi-FI"/>
              </w:rPr>
              <w:t>DC_1A-3A-18A_n257G</w:t>
            </w:r>
          </w:p>
          <w:p w14:paraId="4952674F" w14:textId="77777777" w:rsidR="008D1E4A" w:rsidRPr="00EF5447" w:rsidRDefault="008D1E4A" w:rsidP="00C620E0">
            <w:pPr>
              <w:pStyle w:val="TAC"/>
              <w:rPr>
                <w:lang w:eastAsia="fi-FI"/>
              </w:rPr>
            </w:pPr>
            <w:r w:rsidRPr="00EF5447">
              <w:rPr>
                <w:lang w:eastAsia="fi-FI"/>
              </w:rPr>
              <w:t>DC_1A-3A-18A_n257H</w:t>
            </w:r>
          </w:p>
          <w:p w14:paraId="79522F2B" w14:textId="77777777" w:rsidR="008D1E4A" w:rsidRPr="00EF5447" w:rsidRDefault="008D1E4A" w:rsidP="00C620E0">
            <w:pPr>
              <w:pStyle w:val="TAC"/>
              <w:rPr>
                <w:lang w:eastAsia="fi-FI"/>
              </w:rPr>
            </w:pPr>
            <w:r w:rsidRPr="00EF5447">
              <w:rPr>
                <w:lang w:eastAsia="fi-FI"/>
              </w:rPr>
              <w:t>DC_1A-3A-18A_n257I</w:t>
            </w:r>
          </w:p>
          <w:p w14:paraId="60E86CEB" w14:textId="77777777" w:rsidR="008D1E4A" w:rsidRPr="00EF5447" w:rsidRDefault="008D1E4A" w:rsidP="00C620E0">
            <w:pPr>
              <w:pStyle w:val="TAC"/>
              <w:rPr>
                <w:lang w:eastAsia="fi-FI"/>
              </w:rPr>
            </w:pPr>
            <w:r w:rsidRPr="00EF5447">
              <w:rPr>
                <w:lang w:eastAsia="fi-FI"/>
              </w:rPr>
              <w:t>DC_1A-3A-18A_n257J</w:t>
            </w:r>
          </w:p>
          <w:p w14:paraId="4FA76D94" w14:textId="77777777" w:rsidR="008D1E4A" w:rsidRPr="00EF5447" w:rsidRDefault="008D1E4A" w:rsidP="00C620E0">
            <w:pPr>
              <w:pStyle w:val="TAC"/>
              <w:rPr>
                <w:lang w:eastAsia="fi-FI"/>
              </w:rPr>
            </w:pPr>
            <w:r w:rsidRPr="00EF5447">
              <w:rPr>
                <w:lang w:eastAsia="fi-FI"/>
              </w:rPr>
              <w:t>DC_1A-3A-18A_n257K</w:t>
            </w:r>
          </w:p>
          <w:p w14:paraId="6523AA6B" w14:textId="77777777" w:rsidR="008D1E4A" w:rsidRPr="00EF5447" w:rsidRDefault="008D1E4A" w:rsidP="00C620E0">
            <w:pPr>
              <w:pStyle w:val="TAC"/>
              <w:rPr>
                <w:lang w:eastAsia="fi-FI"/>
              </w:rPr>
            </w:pPr>
            <w:r w:rsidRPr="00EF5447">
              <w:rPr>
                <w:lang w:eastAsia="fi-FI"/>
              </w:rPr>
              <w:t>DC_1A-3A-18A_n257L</w:t>
            </w:r>
          </w:p>
          <w:p w14:paraId="244DBB0A" w14:textId="77777777" w:rsidR="008D1E4A" w:rsidRPr="00EF5447" w:rsidRDefault="008D1E4A" w:rsidP="00C620E0">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550D4540" w14:textId="77777777" w:rsidR="008D1E4A" w:rsidRPr="00EF5447" w:rsidRDefault="008D1E4A" w:rsidP="00C620E0">
            <w:pPr>
              <w:pStyle w:val="TAC"/>
              <w:rPr>
                <w:lang w:eastAsia="fi-FI"/>
              </w:rPr>
            </w:pPr>
            <w:r w:rsidRPr="00EF5447">
              <w:rPr>
                <w:lang w:eastAsia="fi-FI"/>
              </w:rPr>
              <w:t>DC_1A_n257A</w:t>
            </w:r>
          </w:p>
          <w:p w14:paraId="79268130" w14:textId="77777777" w:rsidR="008D1E4A" w:rsidRPr="00EF5447" w:rsidRDefault="008D1E4A" w:rsidP="00C620E0">
            <w:pPr>
              <w:pStyle w:val="TAC"/>
              <w:rPr>
                <w:lang w:eastAsia="fi-FI"/>
              </w:rPr>
            </w:pPr>
            <w:r w:rsidRPr="00EF5447">
              <w:rPr>
                <w:lang w:eastAsia="fi-FI"/>
              </w:rPr>
              <w:t>DC_1A_n257G</w:t>
            </w:r>
          </w:p>
          <w:p w14:paraId="5536FF94" w14:textId="77777777" w:rsidR="008D1E4A" w:rsidRPr="00EF5447" w:rsidRDefault="008D1E4A" w:rsidP="00C620E0">
            <w:pPr>
              <w:pStyle w:val="TAC"/>
              <w:rPr>
                <w:lang w:eastAsia="fi-FI"/>
              </w:rPr>
            </w:pPr>
            <w:r w:rsidRPr="00EF5447">
              <w:rPr>
                <w:lang w:eastAsia="fi-FI"/>
              </w:rPr>
              <w:t>DC_1A_n257H</w:t>
            </w:r>
          </w:p>
          <w:p w14:paraId="39F7B565" w14:textId="77777777" w:rsidR="008D1E4A" w:rsidRPr="00EF5447" w:rsidRDefault="008D1E4A" w:rsidP="00C620E0">
            <w:pPr>
              <w:pStyle w:val="TAC"/>
              <w:rPr>
                <w:lang w:eastAsia="fi-FI"/>
              </w:rPr>
            </w:pPr>
            <w:r w:rsidRPr="00EF5447">
              <w:rPr>
                <w:lang w:eastAsia="fi-FI"/>
              </w:rPr>
              <w:t>DC_1A_n257I</w:t>
            </w:r>
          </w:p>
          <w:p w14:paraId="6EF6BB5B" w14:textId="77777777" w:rsidR="008D1E4A" w:rsidRPr="00EF5447" w:rsidRDefault="008D1E4A" w:rsidP="00C620E0">
            <w:pPr>
              <w:pStyle w:val="TAC"/>
              <w:rPr>
                <w:lang w:eastAsia="fi-FI"/>
              </w:rPr>
            </w:pPr>
            <w:r w:rsidRPr="00EF5447">
              <w:rPr>
                <w:lang w:eastAsia="fi-FI"/>
              </w:rPr>
              <w:t>DC_3A_n257A</w:t>
            </w:r>
          </w:p>
          <w:p w14:paraId="0A7E7FD5" w14:textId="77777777" w:rsidR="008D1E4A" w:rsidRPr="00EF5447" w:rsidRDefault="008D1E4A" w:rsidP="00C620E0">
            <w:pPr>
              <w:pStyle w:val="TAC"/>
              <w:rPr>
                <w:lang w:eastAsia="fi-FI"/>
              </w:rPr>
            </w:pPr>
            <w:r w:rsidRPr="00EF5447">
              <w:rPr>
                <w:lang w:eastAsia="fi-FI"/>
              </w:rPr>
              <w:t>DC_3A_n257G</w:t>
            </w:r>
          </w:p>
          <w:p w14:paraId="31FAC5E7" w14:textId="77777777" w:rsidR="008D1E4A" w:rsidRPr="00EF5447" w:rsidRDefault="008D1E4A" w:rsidP="00C620E0">
            <w:pPr>
              <w:pStyle w:val="TAC"/>
              <w:rPr>
                <w:lang w:eastAsia="fi-FI"/>
              </w:rPr>
            </w:pPr>
            <w:r w:rsidRPr="00EF5447">
              <w:rPr>
                <w:lang w:eastAsia="fi-FI"/>
              </w:rPr>
              <w:t>DC_3A_n257H</w:t>
            </w:r>
          </w:p>
          <w:p w14:paraId="7C86F93E" w14:textId="77777777" w:rsidR="008D1E4A" w:rsidRPr="00EF5447" w:rsidRDefault="008D1E4A" w:rsidP="00C620E0">
            <w:pPr>
              <w:pStyle w:val="TAC"/>
              <w:rPr>
                <w:lang w:eastAsia="fi-FI"/>
              </w:rPr>
            </w:pPr>
            <w:r w:rsidRPr="00EF5447">
              <w:rPr>
                <w:lang w:eastAsia="fi-FI"/>
              </w:rPr>
              <w:t>DC_3A_n257I</w:t>
            </w:r>
          </w:p>
          <w:p w14:paraId="6114C6EB" w14:textId="77777777" w:rsidR="008D1E4A" w:rsidRPr="00EF5447" w:rsidRDefault="008D1E4A" w:rsidP="00C620E0">
            <w:pPr>
              <w:pStyle w:val="TAC"/>
              <w:rPr>
                <w:lang w:eastAsia="fi-FI"/>
              </w:rPr>
            </w:pPr>
            <w:r w:rsidRPr="00EF5447">
              <w:rPr>
                <w:lang w:eastAsia="fi-FI"/>
              </w:rPr>
              <w:t>DC_18A_n257A</w:t>
            </w:r>
          </w:p>
          <w:p w14:paraId="752007E6" w14:textId="77777777" w:rsidR="008D1E4A" w:rsidRPr="00EF5447" w:rsidRDefault="008D1E4A" w:rsidP="00C620E0">
            <w:pPr>
              <w:pStyle w:val="TAC"/>
              <w:rPr>
                <w:lang w:eastAsia="fi-FI"/>
              </w:rPr>
            </w:pPr>
            <w:r w:rsidRPr="00EF5447">
              <w:rPr>
                <w:lang w:eastAsia="fi-FI"/>
              </w:rPr>
              <w:t>DC_18A_n257G</w:t>
            </w:r>
          </w:p>
          <w:p w14:paraId="68DBFD49" w14:textId="77777777" w:rsidR="008D1E4A" w:rsidRPr="00EF5447" w:rsidRDefault="008D1E4A" w:rsidP="00C620E0">
            <w:pPr>
              <w:pStyle w:val="TAC"/>
              <w:rPr>
                <w:lang w:eastAsia="fi-FI"/>
              </w:rPr>
            </w:pPr>
            <w:r w:rsidRPr="00EF5447">
              <w:rPr>
                <w:lang w:eastAsia="fi-FI"/>
              </w:rPr>
              <w:t>DC_18A_n257H</w:t>
            </w:r>
          </w:p>
          <w:p w14:paraId="5A90C7BD" w14:textId="77777777" w:rsidR="008D1E4A" w:rsidRPr="00EF5447" w:rsidRDefault="008D1E4A" w:rsidP="00C620E0">
            <w:pPr>
              <w:pStyle w:val="TAC"/>
              <w:rPr>
                <w:lang w:eastAsia="fi-FI"/>
              </w:rPr>
            </w:pPr>
            <w:r w:rsidRPr="00EF5447">
              <w:rPr>
                <w:lang w:eastAsia="fi-FI"/>
              </w:rPr>
              <w:t>DC_18A_n257I</w:t>
            </w:r>
          </w:p>
        </w:tc>
      </w:tr>
      <w:tr w:rsidR="008D1E4A" w:rsidRPr="00EF5447" w14:paraId="2CCDD561" w14:textId="77777777" w:rsidTr="00C620E0">
        <w:trPr>
          <w:trHeight w:val="187"/>
          <w:jc w:val="center"/>
        </w:trPr>
        <w:tc>
          <w:tcPr>
            <w:tcW w:w="4814" w:type="dxa"/>
            <w:shd w:val="clear" w:color="auto" w:fill="auto"/>
            <w:noWrap/>
            <w:tcMar>
              <w:top w:w="28" w:type="dxa"/>
              <w:left w:w="28" w:type="dxa"/>
              <w:bottom w:w="28" w:type="dxa"/>
              <w:right w:w="28" w:type="dxa"/>
            </w:tcMar>
          </w:tcPr>
          <w:p w14:paraId="0E50CE5F" w14:textId="77777777" w:rsidR="008D1E4A" w:rsidRPr="00EF5447" w:rsidRDefault="008D1E4A" w:rsidP="00C620E0">
            <w:pPr>
              <w:pStyle w:val="TAC"/>
              <w:rPr>
                <w:vertAlign w:val="superscript"/>
                <w:lang w:eastAsia="zh-CN"/>
              </w:rPr>
            </w:pPr>
            <w:r w:rsidRPr="00EF5447">
              <w:rPr>
                <w:lang w:eastAsia="fi-FI"/>
              </w:rPr>
              <w:t>DC_1A-3A-19A_n257A</w:t>
            </w:r>
            <w:r w:rsidRPr="00EF5447">
              <w:rPr>
                <w:vertAlign w:val="superscript"/>
                <w:lang w:eastAsia="zh-CN"/>
              </w:rPr>
              <w:t>2</w:t>
            </w:r>
          </w:p>
          <w:p w14:paraId="4D09D3A0" w14:textId="77777777" w:rsidR="008D1E4A" w:rsidRPr="00EF5447" w:rsidRDefault="008D1E4A" w:rsidP="00C620E0">
            <w:pPr>
              <w:pStyle w:val="TAC"/>
              <w:rPr>
                <w:lang w:eastAsia="fi-FI"/>
              </w:rPr>
            </w:pPr>
            <w:r w:rsidRPr="00EF5447">
              <w:rPr>
                <w:lang w:eastAsia="fi-FI"/>
              </w:rPr>
              <w:t>DC_1A-3A-19A_n257G</w:t>
            </w:r>
          </w:p>
          <w:p w14:paraId="0D08750C" w14:textId="77777777" w:rsidR="008D1E4A" w:rsidRPr="00EF5447" w:rsidRDefault="008D1E4A" w:rsidP="00C620E0">
            <w:pPr>
              <w:pStyle w:val="TAC"/>
              <w:rPr>
                <w:lang w:eastAsia="fi-FI"/>
              </w:rPr>
            </w:pPr>
            <w:r w:rsidRPr="00EF5447">
              <w:rPr>
                <w:lang w:eastAsia="fi-FI"/>
              </w:rPr>
              <w:t>DC_1A-3A-19A_n257H</w:t>
            </w:r>
          </w:p>
          <w:p w14:paraId="187F119F" w14:textId="77777777" w:rsidR="008D1E4A" w:rsidRPr="00EF5447" w:rsidRDefault="008D1E4A" w:rsidP="00C620E0">
            <w:pPr>
              <w:pStyle w:val="TAC"/>
              <w:rPr>
                <w:lang w:eastAsia="fi-FI"/>
              </w:rPr>
            </w:pPr>
            <w:r w:rsidRPr="00EF5447">
              <w:rPr>
                <w:lang w:eastAsia="fi-FI"/>
              </w:rPr>
              <w:t>DC_1A-3A-19A_n257I</w:t>
            </w:r>
          </w:p>
          <w:p w14:paraId="5DD3C672" w14:textId="77777777" w:rsidR="008D1E4A" w:rsidRPr="00EF5447" w:rsidRDefault="008D1E4A" w:rsidP="00C620E0">
            <w:pPr>
              <w:pStyle w:val="TAC"/>
              <w:rPr>
                <w:lang w:eastAsia="fi-FI"/>
              </w:rPr>
            </w:pPr>
            <w:r w:rsidRPr="00EF5447">
              <w:rPr>
                <w:lang w:eastAsia="fi-FI"/>
              </w:rPr>
              <w:t>DC_1A-3A-19A_n257J</w:t>
            </w:r>
          </w:p>
          <w:p w14:paraId="2070DA68" w14:textId="77777777" w:rsidR="008D1E4A" w:rsidRPr="00EF5447" w:rsidRDefault="008D1E4A" w:rsidP="00C620E0">
            <w:pPr>
              <w:pStyle w:val="TAC"/>
              <w:rPr>
                <w:lang w:eastAsia="fi-FI"/>
              </w:rPr>
            </w:pPr>
            <w:r w:rsidRPr="00EF5447">
              <w:rPr>
                <w:lang w:eastAsia="fi-FI"/>
              </w:rPr>
              <w:t>DC_1A-3A-19A_n257K</w:t>
            </w:r>
          </w:p>
          <w:p w14:paraId="24779D34" w14:textId="77777777" w:rsidR="008D1E4A" w:rsidRPr="00EF5447" w:rsidRDefault="008D1E4A" w:rsidP="00C620E0">
            <w:pPr>
              <w:pStyle w:val="TAC"/>
              <w:rPr>
                <w:lang w:eastAsia="fi-FI"/>
              </w:rPr>
            </w:pPr>
            <w:r w:rsidRPr="00EF5447">
              <w:rPr>
                <w:lang w:eastAsia="fi-FI"/>
              </w:rPr>
              <w:t>DC_1A-3A-19A_n257L</w:t>
            </w:r>
          </w:p>
          <w:p w14:paraId="1BD68A11" w14:textId="77777777" w:rsidR="008D1E4A" w:rsidRPr="00EF5447" w:rsidRDefault="008D1E4A" w:rsidP="00C620E0">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107B6E2B" w14:textId="77777777" w:rsidR="008D1E4A" w:rsidRPr="00EF5447" w:rsidRDefault="008D1E4A" w:rsidP="00C620E0">
            <w:pPr>
              <w:pStyle w:val="TAC"/>
              <w:rPr>
                <w:lang w:eastAsia="fi-FI"/>
              </w:rPr>
            </w:pPr>
            <w:r w:rsidRPr="00EF5447">
              <w:rPr>
                <w:lang w:eastAsia="fi-FI"/>
              </w:rPr>
              <w:t>DC_1A_n257A</w:t>
            </w:r>
          </w:p>
          <w:p w14:paraId="6A3E1FBD" w14:textId="77777777" w:rsidR="008D1E4A" w:rsidRPr="00EF5447" w:rsidRDefault="008D1E4A" w:rsidP="00C620E0">
            <w:pPr>
              <w:pStyle w:val="TAC"/>
              <w:rPr>
                <w:lang w:eastAsia="ja-JP"/>
              </w:rPr>
            </w:pPr>
            <w:r w:rsidRPr="00EF5447">
              <w:rPr>
                <w:lang w:eastAsia="ja-JP"/>
              </w:rPr>
              <w:t>DC_1A_n257G</w:t>
            </w:r>
          </w:p>
          <w:p w14:paraId="6C5497BC" w14:textId="77777777" w:rsidR="008D1E4A" w:rsidRPr="00EF5447" w:rsidRDefault="008D1E4A" w:rsidP="00C620E0">
            <w:pPr>
              <w:pStyle w:val="TAC"/>
              <w:rPr>
                <w:lang w:eastAsia="ja-JP"/>
              </w:rPr>
            </w:pPr>
            <w:r w:rsidRPr="00EF5447">
              <w:rPr>
                <w:lang w:eastAsia="ja-JP"/>
              </w:rPr>
              <w:t>DC_1A_n257H</w:t>
            </w:r>
          </w:p>
          <w:p w14:paraId="044DEDBA" w14:textId="77777777" w:rsidR="008D1E4A" w:rsidRPr="00EF5447" w:rsidRDefault="008D1E4A" w:rsidP="00C620E0">
            <w:pPr>
              <w:pStyle w:val="TAC"/>
              <w:rPr>
                <w:rFonts w:eastAsia="Yu Mincho"/>
                <w:lang w:eastAsia="ja-JP"/>
              </w:rPr>
            </w:pPr>
            <w:r w:rsidRPr="00EF5447">
              <w:rPr>
                <w:lang w:eastAsia="ja-JP"/>
              </w:rPr>
              <w:t>DC_1A_n257I</w:t>
            </w:r>
          </w:p>
          <w:p w14:paraId="3CA5B7BC" w14:textId="77777777" w:rsidR="008D1E4A" w:rsidRPr="00EF5447" w:rsidRDefault="008D1E4A" w:rsidP="00C620E0">
            <w:pPr>
              <w:pStyle w:val="TAC"/>
              <w:rPr>
                <w:lang w:eastAsia="fi-FI"/>
              </w:rPr>
            </w:pPr>
            <w:r w:rsidRPr="00EF5447">
              <w:rPr>
                <w:lang w:eastAsia="fi-FI"/>
              </w:rPr>
              <w:t>DC_3A_n257A</w:t>
            </w:r>
          </w:p>
          <w:p w14:paraId="3C8685DB" w14:textId="77777777" w:rsidR="008D1E4A" w:rsidRPr="00EF5447" w:rsidRDefault="008D1E4A" w:rsidP="00C620E0">
            <w:pPr>
              <w:pStyle w:val="TAC"/>
              <w:rPr>
                <w:lang w:eastAsia="ja-JP"/>
              </w:rPr>
            </w:pPr>
            <w:r w:rsidRPr="00EF5447">
              <w:rPr>
                <w:lang w:eastAsia="ja-JP"/>
              </w:rPr>
              <w:t>DC_3A_n257A</w:t>
            </w:r>
          </w:p>
          <w:p w14:paraId="0FCA053E" w14:textId="77777777" w:rsidR="008D1E4A" w:rsidRPr="00EF5447" w:rsidRDefault="008D1E4A" w:rsidP="00C620E0">
            <w:pPr>
              <w:pStyle w:val="TAC"/>
              <w:rPr>
                <w:lang w:eastAsia="ja-JP"/>
              </w:rPr>
            </w:pPr>
            <w:r w:rsidRPr="00EF5447">
              <w:rPr>
                <w:lang w:eastAsia="ja-JP"/>
              </w:rPr>
              <w:t>DC_3A_n257G</w:t>
            </w:r>
          </w:p>
          <w:p w14:paraId="5437D777" w14:textId="77777777" w:rsidR="008D1E4A" w:rsidRPr="00EF5447" w:rsidRDefault="008D1E4A" w:rsidP="00C620E0">
            <w:pPr>
              <w:pStyle w:val="TAC"/>
              <w:rPr>
                <w:lang w:eastAsia="ja-JP"/>
              </w:rPr>
            </w:pPr>
            <w:r w:rsidRPr="00EF5447">
              <w:rPr>
                <w:lang w:eastAsia="ja-JP"/>
              </w:rPr>
              <w:t>DC_3A_n257H</w:t>
            </w:r>
          </w:p>
          <w:p w14:paraId="7D51D60E" w14:textId="77777777" w:rsidR="008D1E4A" w:rsidRPr="00EF5447" w:rsidRDefault="008D1E4A" w:rsidP="00C620E0">
            <w:pPr>
              <w:pStyle w:val="TAC"/>
              <w:rPr>
                <w:lang w:eastAsia="ja-JP"/>
              </w:rPr>
            </w:pPr>
            <w:r w:rsidRPr="00EF5447">
              <w:rPr>
                <w:lang w:eastAsia="ja-JP"/>
              </w:rPr>
              <w:t>DC_3A_n257I</w:t>
            </w:r>
          </w:p>
          <w:p w14:paraId="478DD185" w14:textId="77777777" w:rsidR="008D1E4A" w:rsidRPr="00EF5447" w:rsidRDefault="008D1E4A" w:rsidP="00C620E0">
            <w:pPr>
              <w:pStyle w:val="TAC"/>
              <w:rPr>
                <w:lang w:eastAsia="ja-JP"/>
              </w:rPr>
            </w:pPr>
            <w:r w:rsidRPr="00EF5447">
              <w:rPr>
                <w:lang w:eastAsia="ja-JP"/>
              </w:rPr>
              <w:t>DC_3A_n257J</w:t>
            </w:r>
          </w:p>
          <w:p w14:paraId="26ABADAA" w14:textId="77777777" w:rsidR="008D1E4A" w:rsidRPr="00EF5447" w:rsidRDefault="008D1E4A" w:rsidP="00C620E0">
            <w:pPr>
              <w:pStyle w:val="TAC"/>
              <w:rPr>
                <w:lang w:eastAsia="ja-JP"/>
              </w:rPr>
            </w:pPr>
            <w:r w:rsidRPr="00EF5447">
              <w:rPr>
                <w:lang w:eastAsia="ja-JP"/>
              </w:rPr>
              <w:t>DC_3A_n257K</w:t>
            </w:r>
          </w:p>
          <w:p w14:paraId="23321E23" w14:textId="77777777" w:rsidR="008D1E4A" w:rsidRPr="00EF5447" w:rsidRDefault="008D1E4A" w:rsidP="00C620E0">
            <w:pPr>
              <w:pStyle w:val="TAC"/>
              <w:rPr>
                <w:lang w:eastAsia="ja-JP"/>
              </w:rPr>
            </w:pPr>
            <w:r w:rsidRPr="00EF5447">
              <w:rPr>
                <w:lang w:eastAsia="ja-JP"/>
              </w:rPr>
              <w:t>DC_3A_n257L</w:t>
            </w:r>
          </w:p>
          <w:p w14:paraId="54BAF436" w14:textId="77777777" w:rsidR="008D1E4A" w:rsidRPr="00EF5447" w:rsidRDefault="008D1E4A" w:rsidP="00C620E0">
            <w:pPr>
              <w:pStyle w:val="TAC"/>
              <w:rPr>
                <w:lang w:eastAsia="fi-FI"/>
              </w:rPr>
            </w:pPr>
            <w:r w:rsidRPr="00EF5447">
              <w:rPr>
                <w:lang w:eastAsia="ja-JP"/>
              </w:rPr>
              <w:t>DC_3A_n257M</w:t>
            </w:r>
          </w:p>
          <w:p w14:paraId="2337B11B" w14:textId="77777777" w:rsidR="008D1E4A" w:rsidRPr="00EF5447" w:rsidRDefault="008D1E4A" w:rsidP="00C620E0">
            <w:pPr>
              <w:pStyle w:val="TAC"/>
              <w:rPr>
                <w:lang w:eastAsia="fi-FI"/>
              </w:rPr>
            </w:pPr>
            <w:r w:rsidRPr="00EF5447">
              <w:rPr>
                <w:lang w:eastAsia="fi-FI"/>
              </w:rPr>
              <w:t>DC_19A_n257A</w:t>
            </w:r>
          </w:p>
          <w:p w14:paraId="2A922B75" w14:textId="77777777" w:rsidR="008D1E4A" w:rsidRPr="00EF5447" w:rsidRDefault="008D1E4A" w:rsidP="00C620E0">
            <w:pPr>
              <w:pStyle w:val="TAC"/>
              <w:rPr>
                <w:lang w:eastAsia="ja-JP"/>
              </w:rPr>
            </w:pPr>
            <w:r w:rsidRPr="00EF5447">
              <w:rPr>
                <w:lang w:eastAsia="ja-JP"/>
              </w:rPr>
              <w:t>DC_19A_n257G</w:t>
            </w:r>
          </w:p>
          <w:p w14:paraId="4499E864" w14:textId="77777777" w:rsidR="008D1E4A" w:rsidRPr="00EF5447" w:rsidRDefault="008D1E4A" w:rsidP="00C620E0">
            <w:pPr>
              <w:pStyle w:val="TAC"/>
              <w:rPr>
                <w:lang w:eastAsia="ja-JP"/>
              </w:rPr>
            </w:pPr>
            <w:r w:rsidRPr="00EF5447">
              <w:rPr>
                <w:lang w:eastAsia="ja-JP"/>
              </w:rPr>
              <w:t>DC_19A_n257H</w:t>
            </w:r>
          </w:p>
          <w:p w14:paraId="5F7529B4" w14:textId="77777777" w:rsidR="008D1E4A" w:rsidRPr="00EF5447" w:rsidRDefault="008D1E4A" w:rsidP="00C620E0">
            <w:pPr>
              <w:pStyle w:val="TAC"/>
              <w:rPr>
                <w:noProof/>
                <w:lang w:eastAsia="zh-CN"/>
              </w:rPr>
            </w:pPr>
            <w:r w:rsidRPr="00EF5447">
              <w:rPr>
                <w:lang w:eastAsia="ja-JP"/>
              </w:rPr>
              <w:t>DC_19A_n257I</w:t>
            </w:r>
          </w:p>
        </w:tc>
      </w:tr>
      <w:tr w:rsidR="008D1E4A" w:rsidRPr="00EF5447" w14:paraId="62AE18F3" w14:textId="77777777" w:rsidTr="00C620E0">
        <w:trPr>
          <w:trHeight w:val="187"/>
          <w:jc w:val="center"/>
        </w:trPr>
        <w:tc>
          <w:tcPr>
            <w:tcW w:w="4814" w:type="dxa"/>
            <w:shd w:val="clear" w:color="auto" w:fill="auto"/>
            <w:noWrap/>
            <w:tcMar>
              <w:top w:w="28" w:type="dxa"/>
              <w:left w:w="28" w:type="dxa"/>
              <w:bottom w:w="28" w:type="dxa"/>
              <w:right w:w="28" w:type="dxa"/>
            </w:tcMar>
          </w:tcPr>
          <w:p w14:paraId="6F7FAECC" w14:textId="77777777" w:rsidR="008D1E4A" w:rsidRPr="00EF5447" w:rsidRDefault="008D1E4A" w:rsidP="00C620E0">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061A9AB" w14:textId="77777777" w:rsidR="008D1E4A" w:rsidRPr="00EF5447" w:rsidRDefault="008D1E4A" w:rsidP="00C620E0">
            <w:pPr>
              <w:pStyle w:val="TAC"/>
              <w:rPr>
                <w:lang w:eastAsia="fi-FI"/>
              </w:rPr>
            </w:pPr>
            <w:r w:rsidRPr="00EF5447">
              <w:rPr>
                <w:lang w:eastAsia="fi-FI"/>
              </w:rPr>
              <w:t>DC_1A-3A-21A_n257G</w:t>
            </w:r>
          </w:p>
          <w:p w14:paraId="0DB6CBC8" w14:textId="77777777" w:rsidR="008D1E4A" w:rsidRPr="00EF5447" w:rsidRDefault="008D1E4A" w:rsidP="00C620E0">
            <w:pPr>
              <w:pStyle w:val="TAC"/>
              <w:rPr>
                <w:lang w:eastAsia="fi-FI"/>
              </w:rPr>
            </w:pPr>
            <w:r w:rsidRPr="00EF5447">
              <w:rPr>
                <w:lang w:eastAsia="fi-FI"/>
              </w:rPr>
              <w:t>DC_1A-3A-21A_n257H</w:t>
            </w:r>
          </w:p>
          <w:p w14:paraId="38B47626" w14:textId="77777777" w:rsidR="008D1E4A" w:rsidRPr="00EF5447" w:rsidRDefault="008D1E4A" w:rsidP="00C620E0">
            <w:pPr>
              <w:pStyle w:val="TAC"/>
              <w:rPr>
                <w:lang w:eastAsia="fi-FI"/>
              </w:rPr>
            </w:pPr>
            <w:r w:rsidRPr="00EF5447">
              <w:rPr>
                <w:lang w:eastAsia="fi-FI"/>
              </w:rPr>
              <w:t>DC_1A-3A-21A_n257I</w:t>
            </w:r>
          </w:p>
          <w:p w14:paraId="7E255602" w14:textId="77777777" w:rsidR="008D1E4A" w:rsidRPr="00EF5447" w:rsidRDefault="008D1E4A" w:rsidP="00C620E0">
            <w:pPr>
              <w:pStyle w:val="TAC"/>
              <w:rPr>
                <w:lang w:eastAsia="fi-FI"/>
              </w:rPr>
            </w:pPr>
            <w:r w:rsidRPr="00EF5447">
              <w:rPr>
                <w:lang w:eastAsia="fi-FI"/>
              </w:rPr>
              <w:t>DC_1A-3A-21A_n257J</w:t>
            </w:r>
          </w:p>
          <w:p w14:paraId="7961927E" w14:textId="77777777" w:rsidR="008D1E4A" w:rsidRPr="00EF5447" w:rsidRDefault="008D1E4A" w:rsidP="00C620E0">
            <w:pPr>
              <w:pStyle w:val="TAC"/>
              <w:rPr>
                <w:lang w:eastAsia="fi-FI"/>
              </w:rPr>
            </w:pPr>
            <w:r w:rsidRPr="00EF5447">
              <w:rPr>
                <w:lang w:eastAsia="fi-FI"/>
              </w:rPr>
              <w:t>DC_1A-3A-21A_n257K</w:t>
            </w:r>
          </w:p>
          <w:p w14:paraId="2F3DF112" w14:textId="77777777" w:rsidR="008D1E4A" w:rsidRPr="00EF5447" w:rsidRDefault="008D1E4A" w:rsidP="00C620E0">
            <w:pPr>
              <w:pStyle w:val="TAC"/>
              <w:rPr>
                <w:lang w:eastAsia="fi-FI"/>
              </w:rPr>
            </w:pPr>
            <w:r w:rsidRPr="00EF5447">
              <w:rPr>
                <w:lang w:eastAsia="fi-FI"/>
              </w:rPr>
              <w:t>DC_1A-3A-21A_n257L</w:t>
            </w:r>
          </w:p>
          <w:p w14:paraId="76561EC5" w14:textId="77777777" w:rsidR="008D1E4A" w:rsidRPr="00EF5447" w:rsidRDefault="008D1E4A" w:rsidP="00C620E0">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60E76699" w14:textId="77777777" w:rsidR="008D1E4A" w:rsidRPr="00EF5447" w:rsidRDefault="008D1E4A" w:rsidP="00C620E0">
            <w:pPr>
              <w:pStyle w:val="TAC"/>
              <w:rPr>
                <w:lang w:eastAsia="fi-FI"/>
              </w:rPr>
            </w:pPr>
            <w:r w:rsidRPr="00EF5447">
              <w:rPr>
                <w:lang w:eastAsia="fi-FI"/>
              </w:rPr>
              <w:t>DC_1A_n257A</w:t>
            </w:r>
          </w:p>
          <w:p w14:paraId="2857DF50" w14:textId="77777777" w:rsidR="008D1E4A" w:rsidRPr="00EF5447" w:rsidRDefault="008D1E4A" w:rsidP="00C620E0">
            <w:pPr>
              <w:pStyle w:val="TAC"/>
              <w:rPr>
                <w:lang w:eastAsia="ja-JP"/>
              </w:rPr>
            </w:pPr>
            <w:r w:rsidRPr="00EF5447">
              <w:rPr>
                <w:lang w:eastAsia="ja-JP"/>
              </w:rPr>
              <w:t>DC_1A_n257G</w:t>
            </w:r>
          </w:p>
          <w:p w14:paraId="4E1ED0D6" w14:textId="77777777" w:rsidR="008D1E4A" w:rsidRPr="00EF5447" w:rsidRDefault="008D1E4A" w:rsidP="00C620E0">
            <w:pPr>
              <w:pStyle w:val="TAC"/>
              <w:rPr>
                <w:lang w:eastAsia="ja-JP"/>
              </w:rPr>
            </w:pPr>
            <w:r w:rsidRPr="00EF5447">
              <w:rPr>
                <w:lang w:eastAsia="ja-JP"/>
              </w:rPr>
              <w:t>DC_1A_n257H</w:t>
            </w:r>
          </w:p>
          <w:p w14:paraId="0F3E743E" w14:textId="77777777" w:rsidR="008D1E4A" w:rsidRPr="00EF5447" w:rsidRDefault="008D1E4A" w:rsidP="00C620E0">
            <w:pPr>
              <w:pStyle w:val="TAC"/>
              <w:rPr>
                <w:rFonts w:eastAsia="Yu Mincho"/>
                <w:lang w:eastAsia="ja-JP"/>
              </w:rPr>
            </w:pPr>
            <w:r w:rsidRPr="00EF5447">
              <w:rPr>
                <w:lang w:eastAsia="ja-JP"/>
              </w:rPr>
              <w:t>DC_1A_n257I</w:t>
            </w:r>
          </w:p>
          <w:p w14:paraId="69FE2179" w14:textId="77777777" w:rsidR="008D1E4A" w:rsidRPr="00EF5447" w:rsidRDefault="008D1E4A" w:rsidP="00C620E0">
            <w:pPr>
              <w:pStyle w:val="TAC"/>
              <w:rPr>
                <w:lang w:eastAsia="fi-FI"/>
              </w:rPr>
            </w:pPr>
            <w:r w:rsidRPr="00EF5447">
              <w:rPr>
                <w:lang w:eastAsia="fi-FI"/>
              </w:rPr>
              <w:t>DC_3A_n257A</w:t>
            </w:r>
          </w:p>
          <w:p w14:paraId="55570C93" w14:textId="77777777" w:rsidR="008D1E4A" w:rsidRPr="00EF5447" w:rsidRDefault="008D1E4A" w:rsidP="00C620E0">
            <w:pPr>
              <w:pStyle w:val="TAC"/>
              <w:rPr>
                <w:lang w:eastAsia="fi-FI"/>
              </w:rPr>
            </w:pPr>
            <w:r w:rsidRPr="00EF5447">
              <w:rPr>
                <w:lang w:eastAsia="fi-FI"/>
              </w:rPr>
              <w:t>DC_3A_n257G</w:t>
            </w:r>
          </w:p>
          <w:p w14:paraId="078A59A5" w14:textId="77777777" w:rsidR="008D1E4A" w:rsidRPr="00EF5447" w:rsidRDefault="008D1E4A" w:rsidP="00C620E0">
            <w:pPr>
              <w:pStyle w:val="TAC"/>
              <w:rPr>
                <w:lang w:eastAsia="fi-FI"/>
              </w:rPr>
            </w:pPr>
            <w:r w:rsidRPr="00EF5447">
              <w:rPr>
                <w:lang w:eastAsia="fi-FI"/>
              </w:rPr>
              <w:t>DC_3A_n257H</w:t>
            </w:r>
          </w:p>
          <w:p w14:paraId="619DB42E" w14:textId="77777777" w:rsidR="008D1E4A" w:rsidRPr="00EF5447" w:rsidRDefault="008D1E4A" w:rsidP="00C620E0">
            <w:pPr>
              <w:pStyle w:val="TAC"/>
              <w:rPr>
                <w:lang w:eastAsia="fi-FI"/>
              </w:rPr>
            </w:pPr>
            <w:r w:rsidRPr="00EF5447">
              <w:rPr>
                <w:lang w:eastAsia="fi-FI"/>
              </w:rPr>
              <w:t>DC_3A_n257I</w:t>
            </w:r>
          </w:p>
          <w:p w14:paraId="7A162D1D" w14:textId="77777777" w:rsidR="008D1E4A" w:rsidRPr="00EF5447" w:rsidRDefault="008D1E4A" w:rsidP="00C620E0">
            <w:pPr>
              <w:pStyle w:val="TAC"/>
              <w:rPr>
                <w:lang w:eastAsia="fi-FI"/>
              </w:rPr>
            </w:pPr>
            <w:r w:rsidRPr="00EF5447">
              <w:rPr>
                <w:lang w:eastAsia="fi-FI"/>
              </w:rPr>
              <w:t>DC_3A_n257J</w:t>
            </w:r>
          </w:p>
          <w:p w14:paraId="3FCD9AA9" w14:textId="77777777" w:rsidR="008D1E4A" w:rsidRPr="00EF5447" w:rsidRDefault="008D1E4A" w:rsidP="00C620E0">
            <w:pPr>
              <w:pStyle w:val="TAC"/>
              <w:rPr>
                <w:lang w:eastAsia="fi-FI"/>
              </w:rPr>
            </w:pPr>
            <w:r w:rsidRPr="00EF5447">
              <w:rPr>
                <w:lang w:eastAsia="fi-FI"/>
              </w:rPr>
              <w:t>DC_3A_n257K</w:t>
            </w:r>
          </w:p>
          <w:p w14:paraId="4DB3193D" w14:textId="77777777" w:rsidR="008D1E4A" w:rsidRPr="00EF5447" w:rsidRDefault="008D1E4A" w:rsidP="00C620E0">
            <w:pPr>
              <w:pStyle w:val="TAC"/>
              <w:rPr>
                <w:lang w:eastAsia="fi-FI"/>
              </w:rPr>
            </w:pPr>
            <w:r w:rsidRPr="00EF5447">
              <w:rPr>
                <w:lang w:eastAsia="fi-FI"/>
              </w:rPr>
              <w:t>DC_3A_n257L</w:t>
            </w:r>
          </w:p>
          <w:p w14:paraId="6ADC1CD0" w14:textId="77777777" w:rsidR="008D1E4A" w:rsidRPr="00EF5447" w:rsidRDefault="008D1E4A" w:rsidP="00C620E0">
            <w:pPr>
              <w:pStyle w:val="TAC"/>
              <w:rPr>
                <w:lang w:eastAsia="fi-FI"/>
              </w:rPr>
            </w:pPr>
            <w:r w:rsidRPr="00EF5447">
              <w:rPr>
                <w:lang w:eastAsia="fi-FI"/>
              </w:rPr>
              <w:t>DC_3A_n257M</w:t>
            </w:r>
          </w:p>
          <w:p w14:paraId="194A47BC" w14:textId="77777777" w:rsidR="008D1E4A" w:rsidRPr="00EF5447" w:rsidRDefault="008D1E4A" w:rsidP="00C620E0">
            <w:pPr>
              <w:pStyle w:val="TAC"/>
              <w:rPr>
                <w:lang w:eastAsia="fi-FI"/>
              </w:rPr>
            </w:pPr>
            <w:r w:rsidRPr="00EF5447">
              <w:rPr>
                <w:lang w:eastAsia="fi-FI"/>
              </w:rPr>
              <w:t>DC_21A_n257A</w:t>
            </w:r>
          </w:p>
          <w:p w14:paraId="51AEA7A0" w14:textId="77777777" w:rsidR="008D1E4A" w:rsidRPr="00EF5447" w:rsidRDefault="008D1E4A" w:rsidP="00C620E0">
            <w:pPr>
              <w:pStyle w:val="TAC"/>
              <w:rPr>
                <w:lang w:eastAsia="ja-JP"/>
              </w:rPr>
            </w:pPr>
            <w:r w:rsidRPr="00EF5447">
              <w:rPr>
                <w:lang w:eastAsia="ja-JP"/>
              </w:rPr>
              <w:t>DC_21A_n257G</w:t>
            </w:r>
          </w:p>
          <w:p w14:paraId="34618509" w14:textId="77777777" w:rsidR="008D1E4A" w:rsidRPr="00EF5447" w:rsidRDefault="008D1E4A" w:rsidP="00C620E0">
            <w:pPr>
              <w:pStyle w:val="TAC"/>
              <w:rPr>
                <w:lang w:eastAsia="ja-JP"/>
              </w:rPr>
            </w:pPr>
            <w:r w:rsidRPr="00EF5447">
              <w:rPr>
                <w:lang w:eastAsia="ja-JP"/>
              </w:rPr>
              <w:t>DC_21A_n257H</w:t>
            </w:r>
          </w:p>
          <w:p w14:paraId="1C3970EE" w14:textId="77777777" w:rsidR="008D1E4A" w:rsidRPr="00EF5447" w:rsidRDefault="008D1E4A" w:rsidP="00C620E0">
            <w:pPr>
              <w:pStyle w:val="TAC"/>
              <w:rPr>
                <w:noProof/>
                <w:lang w:eastAsia="zh-CN"/>
              </w:rPr>
            </w:pPr>
            <w:r w:rsidRPr="00EF5447">
              <w:rPr>
                <w:lang w:eastAsia="ja-JP"/>
              </w:rPr>
              <w:t>DC_21A_n257I</w:t>
            </w:r>
          </w:p>
        </w:tc>
      </w:tr>
      <w:tr w:rsidR="008D1E4A" w:rsidRPr="00EF5447" w14:paraId="69EECAD7" w14:textId="77777777" w:rsidTr="00C620E0">
        <w:trPr>
          <w:trHeight w:val="187"/>
          <w:jc w:val="center"/>
        </w:trPr>
        <w:tc>
          <w:tcPr>
            <w:tcW w:w="4814" w:type="dxa"/>
            <w:shd w:val="clear" w:color="auto" w:fill="auto"/>
            <w:noWrap/>
            <w:tcMar>
              <w:top w:w="28" w:type="dxa"/>
              <w:left w:w="28" w:type="dxa"/>
              <w:bottom w:w="28" w:type="dxa"/>
              <w:right w:w="28" w:type="dxa"/>
            </w:tcMar>
          </w:tcPr>
          <w:p w14:paraId="4C000ED9" w14:textId="77777777" w:rsidR="008D1E4A" w:rsidRPr="00EF5447" w:rsidRDefault="008D1E4A" w:rsidP="00C620E0">
            <w:pPr>
              <w:pStyle w:val="TAC"/>
              <w:rPr>
                <w:vertAlign w:val="superscript"/>
                <w:lang w:eastAsia="zh-CN"/>
              </w:rPr>
            </w:pPr>
            <w:r w:rsidRPr="00EF5447">
              <w:rPr>
                <w:lang w:eastAsia="fi-FI"/>
              </w:rPr>
              <w:t>DC_1A-3A-28A_n257A</w:t>
            </w:r>
            <w:r w:rsidRPr="00EF5447">
              <w:rPr>
                <w:vertAlign w:val="superscript"/>
                <w:lang w:eastAsia="zh-CN"/>
              </w:rPr>
              <w:t>2</w:t>
            </w:r>
          </w:p>
          <w:p w14:paraId="39467C3D" w14:textId="77777777" w:rsidR="008D1E4A" w:rsidRPr="00EF5447" w:rsidRDefault="008D1E4A" w:rsidP="00C620E0">
            <w:pPr>
              <w:pStyle w:val="TAC"/>
              <w:rPr>
                <w:lang w:eastAsia="fi-FI"/>
              </w:rPr>
            </w:pPr>
            <w:r w:rsidRPr="00EF5447">
              <w:rPr>
                <w:lang w:eastAsia="fi-FI"/>
              </w:rPr>
              <w:t>DC_1A-3A-28A_n257G</w:t>
            </w:r>
          </w:p>
          <w:p w14:paraId="60190F18" w14:textId="77777777" w:rsidR="008D1E4A" w:rsidRPr="00EF5447" w:rsidRDefault="008D1E4A" w:rsidP="00C620E0">
            <w:pPr>
              <w:pStyle w:val="TAC"/>
              <w:rPr>
                <w:lang w:eastAsia="fi-FI"/>
              </w:rPr>
            </w:pPr>
            <w:r w:rsidRPr="00EF5447">
              <w:rPr>
                <w:lang w:eastAsia="fi-FI"/>
              </w:rPr>
              <w:t>DC_1A-3A-28A_n257H</w:t>
            </w:r>
          </w:p>
          <w:p w14:paraId="3C64EAE1" w14:textId="77777777" w:rsidR="008D1E4A" w:rsidRPr="00EF5447" w:rsidRDefault="008D1E4A" w:rsidP="00C620E0">
            <w:pPr>
              <w:pStyle w:val="TAC"/>
              <w:rPr>
                <w:lang w:eastAsia="fi-FI"/>
              </w:rPr>
            </w:pPr>
            <w:r w:rsidRPr="00EF5447">
              <w:rPr>
                <w:lang w:eastAsia="fi-FI"/>
              </w:rPr>
              <w:t>DC_1A-3A-28A_n257I</w:t>
            </w:r>
          </w:p>
          <w:p w14:paraId="06938771" w14:textId="77777777" w:rsidR="008D1E4A" w:rsidRPr="00EF5447" w:rsidRDefault="008D1E4A" w:rsidP="00C620E0">
            <w:pPr>
              <w:pStyle w:val="TAC"/>
              <w:rPr>
                <w:lang w:eastAsia="fi-FI"/>
              </w:rPr>
            </w:pPr>
            <w:r w:rsidRPr="00EF5447">
              <w:rPr>
                <w:lang w:eastAsia="fi-FI"/>
              </w:rPr>
              <w:t>DC_1A-3A-28A_n257J</w:t>
            </w:r>
          </w:p>
          <w:p w14:paraId="64BFBB63" w14:textId="77777777" w:rsidR="008D1E4A" w:rsidRPr="00EF5447" w:rsidRDefault="008D1E4A" w:rsidP="00C620E0">
            <w:pPr>
              <w:pStyle w:val="TAC"/>
              <w:rPr>
                <w:lang w:eastAsia="fi-FI"/>
              </w:rPr>
            </w:pPr>
            <w:r w:rsidRPr="00EF5447">
              <w:rPr>
                <w:lang w:eastAsia="fi-FI"/>
              </w:rPr>
              <w:t>DC_1A-3A-28A_n257K</w:t>
            </w:r>
          </w:p>
          <w:p w14:paraId="2A84ADCB" w14:textId="77777777" w:rsidR="008D1E4A" w:rsidRPr="00EF5447" w:rsidRDefault="008D1E4A" w:rsidP="00C620E0">
            <w:pPr>
              <w:pStyle w:val="TAC"/>
              <w:rPr>
                <w:lang w:eastAsia="fi-FI"/>
              </w:rPr>
            </w:pPr>
            <w:r w:rsidRPr="00EF5447">
              <w:rPr>
                <w:lang w:eastAsia="fi-FI"/>
              </w:rPr>
              <w:t>DC_1A-3A-28A_n257L</w:t>
            </w:r>
          </w:p>
          <w:p w14:paraId="3F0BFCA5" w14:textId="77777777" w:rsidR="008D1E4A" w:rsidRPr="00EF5447" w:rsidRDefault="008D1E4A" w:rsidP="00C620E0">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49E80CC0" w14:textId="77777777" w:rsidR="008D1E4A" w:rsidRPr="00EF5447" w:rsidRDefault="008D1E4A" w:rsidP="00C620E0">
            <w:pPr>
              <w:pStyle w:val="TAC"/>
              <w:rPr>
                <w:lang w:eastAsia="fi-FI"/>
              </w:rPr>
            </w:pPr>
            <w:r w:rsidRPr="00EF5447">
              <w:rPr>
                <w:lang w:eastAsia="fi-FI"/>
              </w:rPr>
              <w:t>DC_1A_n257A</w:t>
            </w:r>
          </w:p>
          <w:p w14:paraId="663DEE2D" w14:textId="77777777" w:rsidR="008D1E4A" w:rsidRPr="00EF5447" w:rsidRDefault="008D1E4A" w:rsidP="00C620E0">
            <w:pPr>
              <w:pStyle w:val="TAC"/>
              <w:rPr>
                <w:lang w:eastAsia="fi-FI"/>
              </w:rPr>
            </w:pPr>
            <w:r w:rsidRPr="00EF5447">
              <w:rPr>
                <w:lang w:eastAsia="fi-FI"/>
              </w:rPr>
              <w:t>DC_1A_n257G</w:t>
            </w:r>
          </w:p>
          <w:p w14:paraId="70E718AD" w14:textId="77777777" w:rsidR="008D1E4A" w:rsidRPr="00EF5447" w:rsidRDefault="008D1E4A" w:rsidP="00C620E0">
            <w:pPr>
              <w:pStyle w:val="TAC"/>
              <w:rPr>
                <w:lang w:eastAsia="fi-FI"/>
              </w:rPr>
            </w:pPr>
            <w:r w:rsidRPr="00EF5447">
              <w:rPr>
                <w:lang w:eastAsia="fi-FI"/>
              </w:rPr>
              <w:t>DC_1A_n257H</w:t>
            </w:r>
          </w:p>
          <w:p w14:paraId="6CAA8700" w14:textId="77777777" w:rsidR="008D1E4A" w:rsidRPr="00EF5447" w:rsidRDefault="008D1E4A" w:rsidP="00C620E0">
            <w:pPr>
              <w:pStyle w:val="TAC"/>
              <w:rPr>
                <w:lang w:eastAsia="fi-FI"/>
              </w:rPr>
            </w:pPr>
            <w:r w:rsidRPr="00EF5447">
              <w:rPr>
                <w:lang w:eastAsia="fi-FI"/>
              </w:rPr>
              <w:t>DC_1A_n257I</w:t>
            </w:r>
          </w:p>
          <w:p w14:paraId="650A0967" w14:textId="77777777" w:rsidR="008D1E4A" w:rsidRPr="00EF5447" w:rsidRDefault="008D1E4A" w:rsidP="00C620E0">
            <w:pPr>
              <w:pStyle w:val="TAC"/>
              <w:rPr>
                <w:lang w:eastAsia="fi-FI"/>
              </w:rPr>
            </w:pPr>
            <w:r w:rsidRPr="00EF5447">
              <w:rPr>
                <w:lang w:eastAsia="fi-FI"/>
              </w:rPr>
              <w:t>DC_3A_n257A</w:t>
            </w:r>
          </w:p>
          <w:p w14:paraId="4D179EBE" w14:textId="77777777" w:rsidR="008D1E4A" w:rsidRPr="00EF5447" w:rsidRDefault="008D1E4A" w:rsidP="00C620E0">
            <w:pPr>
              <w:pStyle w:val="TAC"/>
              <w:rPr>
                <w:lang w:eastAsia="ja-JP"/>
              </w:rPr>
            </w:pPr>
            <w:r w:rsidRPr="00EF5447">
              <w:rPr>
                <w:lang w:eastAsia="ja-JP"/>
              </w:rPr>
              <w:t>DC_3A_n257G</w:t>
            </w:r>
          </w:p>
          <w:p w14:paraId="1E31AF33" w14:textId="77777777" w:rsidR="008D1E4A" w:rsidRPr="00EF5447" w:rsidRDefault="008D1E4A" w:rsidP="00C620E0">
            <w:pPr>
              <w:pStyle w:val="TAC"/>
              <w:rPr>
                <w:lang w:eastAsia="ja-JP"/>
              </w:rPr>
            </w:pPr>
            <w:r w:rsidRPr="00EF5447">
              <w:rPr>
                <w:lang w:eastAsia="ja-JP"/>
              </w:rPr>
              <w:t>DC_3A_n257H</w:t>
            </w:r>
          </w:p>
          <w:p w14:paraId="731AF8A3" w14:textId="77777777" w:rsidR="008D1E4A" w:rsidRPr="00EF5447" w:rsidRDefault="008D1E4A" w:rsidP="00C620E0">
            <w:pPr>
              <w:pStyle w:val="TAC"/>
              <w:rPr>
                <w:lang w:eastAsia="ja-JP"/>
              </w:rPr>
            </w:pPr>
            <w:r w:rsidRPr="00EF5447">
              <w:rPr>
                <w:lang w:eastAsia="ja-JP"/>
              </w:rPr>
              <w:t>DC_3A_n257I</w:t>
            </w:r>
          </w:p>
          <w:p w14:paraId="6CC17F7F" w14:textId="77777777" w:rsidR="008D1E4A" w:rsidRPr="00EF5447" w:rsidRDefault="008D1E4A" w:rsidP="00C620E0">
            <w:pPr>
              <w:pStyle w:val="TAC"/>
              <w:rPr>
                <w:lang w:eastAsia="ja-JP"/>
              </w:rPr>
            </w:pPr>
            <w:r w:rsidRPr="00EF5447">
              <w:rPr>
                <w:lang w:eastAsia="ja-JP"/>
              </w:rPr>
              <w:t>DC_3A_n257J</w:t>
            </w:r>
          </w:p>
          <w:p w14:paraId="564515C2" w14:textId="77777777" w:rsidR="008D1E4A" w:rsidRPr="00EF5447" w:rsidRDefault="008D1E4A" w:rsidP="00C620E0">
            <w:pPr>
              <w:pStyle w:val="TAC"/>
              <w:rPr>
                <w:lang w:eastAsia="ja-JP"/>
              </w:rPr>
            </w:pPr>
            <w:r w:rsidRPr="00EF5447">
              <w:rPr>
                <w:lang w:eastAsia="ja-JP"/>
              </w:rPr>
              <w:t>DC_3A_n257K</w:t>
            </w:r>
          </w:p>
          <w:p w14:paraId="33609F99" w14:textId="77777777" w:rsidR="008D1E4A" w:rsidRPr="00EF5447" w:rsidRDefault="008D1E4A" w:rsidP="00C620E0">
            <w:pPr>
              <w:pStyle w:val="TAC"/>
              <w:rPr>
                <w:lang w:eastAsia="ja-JP"/>
              </w:rPr>
            </w:pPr>
            <w:r w:rsidRPr="00EF5447">
              <w:rPr>
                <w:lang w:eastAsia="ja-JP"/>
              </w:rPr>
              <w:t>DC_3A_n257L</w:t>
            </w:r>
          </w:p>
          <w:p w14:paraId="1CD78E8B" w14:textId="77777777" w:rsidR="008D1E4A" w:rsidRPr="00EF5447" w:rsidRDefault="008D1E4A" w:rsidP="00C620E0">
            <w:pPr>
              <w:pStyle w:val="TAC"/>
              <w:rPr>
                <w:lang w:eastAsia="fi-FI"/>
              </w:rPr>
            </w:pPr>
            <w:r w:rsidRPr="00EF5447">
              <w:rPr>
                <w:lang w:eastAsia="ja-JP"/>
              </w:rPr>
              <w:t>DC_3A_n257M</w:t>
            </w:r>
          </w:p>
          <w:p w14:paraId="14843BCC" w14:textId="77777777" w:rsidR="008D1E4A" w:rsidRPr="00EF5447" w:rsidRDefault="008D1E4A" w:rsidP="00C620E0">
            <w:pPr>
              <w:pStyle w:val="TAC"/>
              <w:rPr>
                <w:lang w:eastAsia="fi-FI"/>
              </w:rPr>
            </w:pPr>
            <w:r w:rsidRPr="00EF5447">
              <w:rPr>
                <w:lang w:eastAsia="fi-FI"/>
              </w:rPr>
              <w:t>DC_28A_n257A</w:t>
            </w:r>
          </w:p>
          <w:p w14:paraId="2FF6B7A9" w14:textId="77777777" w:rsidR="008D1E4A" w:rsidRPr="00EF5447" w:rsidRDefault="008D1E4A" w:rsidP="00C620E0">
            <w:pPr>
              <w:pStyle w:val="TAC"/>
              <w:rPr>
                <w:lang w:eastAsia="fi-FI"/>
              </w:rPr>
            </w:pPr>
            <w:r w:rsidRPr="00EF5447">
              <w:rPr>
                <w:lang w:eastAsia="fi-FI"/>
              </w:rPr>
              <w:t>DC_28A_n257G</w:t>
            </w:r>
          </w:p>
          <w:p w14:paraId="26F08ADD" w14:textId="77777777" w:rsidR="008D1E4A" w:rsidRPr="00EF5447" w:rsidRDefault="008D1E4A" w:rsidP="00C620E0">
            <w:pPr>
              <w:pStyle w:val="TAC"/>
              <w:rPr>
                <w:lang w:eastAsia="fi-FI"/>
              </w:rPr>
            </w:pPr>
            <w:r w:rsidRPr="00EF5447">
              <w:rPr>
                <w:lang w:eastAsia="fi-FI"/>
              </w:rPr>
              <w:t>DC_28A_n257H</w:t>
            </w:r>
          </w:p>
          <w:p w14:paraId="750C0A29" w14:textId="77777777" w:rsidR="008D1E4A" w:rsidRPr="00EF5447" w:rsidRDefault="008D1E4A" w:rsidP="00C620E0">
            <w:pPr>
              <w:pStyle w:val="TAC"/>
              <w:rPr>
                <w:noProof/>
                <w:lang w:eastAsia="zh-CN"/>
              </w:rPr>
            </w:pPr>
            <w:r w:rsidRPr="00EF5447">
              <w:rPr>
                <w:lang w:eastAsia="fi-FI"/>
              </w:rPr>
              <w:t>DC_28A_n257I</w:t>
            </w:r>
          </w:p>
        </w:tc>
      </w:tr>
      <w:tr w:rsidR="008D1E4A" w:rsidRPr="00EF5447" w14:paraId="021B663C" w14:textId="77777777" w:rsidTr="00C620E0">
        <w:trPr>
          <w:trHeight w:val="187"/>
          <w:jc w:val="center"/>
        </w:trPr>
        <w:tc>
          <w:tcPr>
            <w:tcW w:w="4814" w:type="dxa"/>
            <w:shd w:val="clear" w:color="auto" w:fill="auto"/>
            <w:noWrap/>
            <w:tcMar>
              <w:top w:w="28" w:type="dxa"/>
              <w:left w:w="28" w:type="dxa"/>
              <w:bottom w:w="28" w:type="dxa"/>
              <w:right w:w="28" w:type="dxa"/>
            </w:tcMar>
          </w:tcPr>
          <w:p w14:paraId="08E8955E" w14:textId="77777777" w:rsidR="008D1E4A" w:rsidRPr="00EF5447" w:rsidRDefault="008D1E4A" w:rsidP="00C620E0">
            <w:pPr>
              <w:pStyle w:val="TAC"/>
              <w:rPr>
                <w:lang w:eastAsia="fi-FI"/>
              </w:rPr>
            </w:pPr>
            <w:r w:rsidRPr="00EF5447">
              <w:rPr>
                <w:lang w:eastAsia="ja-JP"/>
              </w:rPr>
              <w:lastRenderedPageBreak/>
              <w:t>DC</w:t>
            </w:r>
            <w:r w:rsidRPr="00EF5447">
              <w:t>_</w:t>
            </w:r>
            <w:r w:rsidRPr="00EF5447">
              <w:rPr>
                <w:lang w:eastAsia="ja-JP"/>
              </w:rPr>
              <w:t>1A-3A-41A_n257A</w:t>
            </w:r>
          </w:p>
          <w:p w14:paraId="5DB6E2E8"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DC_1A-3A-41A_n257D</w:t>
            </w:r>
          </w:p>
          <w:p w14:paraId="4C2BBB1E"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DC_1A-3A-41A_n257E</w:t>
            </w:r>
          </w:p>
          <w:p w14:paraId="44B649C3" w14:textId="77777777" w:rsidR="008D1E4A" w:rsidRPr="00EF5447" w:rsidRDefault="008D1E4A" w:rsidP="00C620E0">
            <w:pPr>
              <w:pStyle w:val="TAC"/>
              <w:rPr>
                <w:lang w:eastAsia="ja-JP"/>
              </w:rPr>
            </w:pPr>
            <w:r w:rsidRPr="00EF5447">
              <w:rPr>
                <w:rFonts w:cs="Arial"/>
                <w:lang w:eastAsia="ja-JP"/>
              </w:rPr>
              <w:t>DC_1A-3A-41A_n257F</w:t>
            </w:r>
          </w:p>
          <w:p w14:paraId="20388BD8"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DC_1A-3A-41A_n257G</w:t>
            </w:r>
          </w:p>
          <w:p w14:paraId="34599451"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DC_1A-3A-41A_n257H</w:t>
            </w:r>
          </w:p>
          <w:p w14:paraId="6B9BBFC4"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DC_1A-3A-41A_n257I</w:t>
            </w:r>
          </w:p>
          <w:p w14:paraId="5118A1F6"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DC_1A-3A-41A_n257J</w:t>
            </w:r>
          </w:p>
          <w:p w14:paraId="390A399A"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DC_1A-3A-41A_n257K</w:t>
            </w:r>
          </w:p>
          <w:p w14:paraId="58509D9D"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DC_1A-3A-41A_n257L</w:t>
            </w:r>
          </w:p>
          <w:p w14:paraId="27BB739E" w14:textId="77777777" w:rsidR="008D1E4A" w:rsidRPr="00EF5447" w:rsidRDefault="008D1E4A" w:rsidP="00C620E0">
            <w:pPr>
              <w:pStyle w:val="TAC"/>
              <w:rPr>
                <w:rFonts w:cs="Arial"/>
                <w:lang w:eastAsia="ja-JP"/>
              </w:rPr>
            </w:pPr>
            <w:r w:rsidRPr="00EF5447">
              <w:rPr>
                <w:rFonts w:cs="Arial"/>
                <w:lang w:eastAsia="ja-JP"/>
              </w:rPr>
              <w:t>DC_1A-3A-41A_n257M</w:t>
            </w:r>
          </w:p>
          <w:p w14:paraId="5D4F373C"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1A-3A-41C_n257A</w:t>
            </w:r>
          </w:p>
          <w:p w14:paraId="4306D389"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DC_1A-3A-41C_n257D</w:t>
            </w:r>
          </w:p>
          <w:p w14:paraId="77EE0755"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DC_1A-3A-41C_n257E</w:t>
            </w:r>
          </w:p>
          <w:p w14:paraId="019C3C8C" w14:textId="77777777" w:rsidR="008D1E4A" w:rsidRPr="00EF5447" w:rsidRDefault="008D1E4A" w:rsidP="00C620E0">
            <w:pPr>
              <w:pStyle w:val="TAC"/>
              <w:rPr>
                <w:lang w:eastAsia="ja-JP"/>
              </w:rPr>
            </w:pPr>
            <w:r w:rsidRPr="00EF5447">
              <w:rPr>
                <w:rFonts w:cs="Arial"/>
                <w:lang w:eastAsia="ja-JP"/>
              </w:rPr>
              <w:t>DC_1A-3A-41C_n257F</w:t>
            </w:r>
          </w:p>
          <w:p w14:paraId="61CB734A"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DC_1A-3A-41C_n257G</w:t>
            </w:r>
          </w:p>
          <w:p w14:paraId="5512D312"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DC_1A-3A-41C_n257H</w:t>
            </w:r>
          </w:p>
          <w:p w14:paraId="4E384223"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DC_1A-3A-41C_n257I</w:t>
            </w:r>
          </w:p>
          <w:p w14:paraId="5F4E286E"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DC_1A-3A-41C_n257J</w:t>
            </w:r>
          </w:p>
          <w:p w14:paraId="5471FD7E"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DC_1A-3A-41C_n257K</w:t>
            </w:r>
          </w:p>
          <w:p w14:paraId="3416BC71"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DC_1A-3A-41C_n257L</w:t>
            </w:r>
          </w:p>
          <w:p w14:paraId="67480394" w14:textId="77777777" w:rsidR="008D1E4A" w:rsidRPr="00EF5447" w:rsidRDefault="008D1E4A" w:rsidP="00C620E0">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50BE3E6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1A_n257A</w:t>
            </w:r>
          </w:p>
          <w:p w14:paraId="2D6BBB2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1A_n257G</w:t>
            </w:r>
          </w:p>
          <w:p w14:paraId="18F7653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1A_n257H</w:t>
            </w:r>
          </w:p>
          <w:p w14:paraId="65F2C299"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1A_n257I</w:t>
            </w:r>
          </w:p>
          <w:p w14:paraId="2D205CB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3A_n257A</w:t>
            </w:r>
          </w:p>
          <w:p w14:paraId="4D90EED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3A_n257G</w:t>
            </w:r>
          </w:p>
          <w:p w14:paraId="4C2736D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3A_n257H</w:t>
            </w:r>
          </w:p>
          <w:p w14:paraId="1770EC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3A_n257I</w:t>
            </w:r>
          </w:p>
          <w:p w14:paraId="622E662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41A_n257A</w:t>
            </w:r>
          </w:p>
          <w:p w14:paraId="2912F7E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41A_n257G</w:t>
            </w:r>
          </w:p>
          <w:p w14:paraId="57BE6404"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41A_n257H</w:t>
            </w:r>
          </w:p>
          <w:p w14:paraId="3E0FBF4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41A_n257I</w:t>
            </w:r>
          </w:p>
          <w:p w14:paraId="7D29C7C1"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41C_n257A</w:t>
            </w:r>
          </w:p>
          <w:p w14:paraId="46E1237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41C_n257G</w:t>
            </w:r>
          </w:p>
          <w:p w14:paraId="461A32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41C_n257H</w:t>
            </w:r>
          </w:p>
          <w:p w14:paraId="7610EB2F"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41C_n257I</w:t>
            </w:r>
          </w:p>
        </w:tc>
      </w:tr>
      <w:tr w:rsidR="008D1E4A" w:rsidRPr="00F51302" w14:paraId="34EDC388" w14:textId="77777777" w:rsidTr="00C620E0">
        <w:trPr>
          <w:trHeight w:val="187"/>
          <w:jc w:val="center"/>
        </w:trPr>
        <w:tc>
          <w:tcPr>
            <w:tcW w:w="4814" w:type="dxa"/>
            <w:shd w:val="clear" w:color="auto" w:fill="auto"/>
            <w:noWrap/>
            <w:tcMar>
              <w:top w:w="28" w:type="dxa"/>
              <w:left w:w="28" w:type="dxa"/>
              <w:bottom w:w="28" w:type="dxa"/>
              <w:right w:w="28" w:type="dxa"/>
            </w:tcMar>
          </w:tcPr>
          <w:p w14:paraId="702DBE85" w14:textId="77777777" w:rsidR="008D1E4A" w:rsidRPr="00EF5447" w:rsidRDefault="008D1E4A" w:rsidP="00C620E0">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25F2F366"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G</w:t>
            </w:r>
          </w:p>
          <w:p w14:paraId="74705D01"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H</w:t>
            </w:r>
          </w:p>
          <w:p w14:paraId="15ACDE1C"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I</w:t>
            </w:r>
          </w:p>
          <w:p w14:paraId="23D19DA2"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J</w:t>
            </w:r>
          </w:p>
          <w:p w14:paraId="3B9911F0"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K</w:t>
            </w:r>
          </w:p>
          <w:p w14:paraId="7A5205F7"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L</w:t>
            </w:r>
          </w:p>
          <w:p w14:paraId="37BBD682" w14:textId="77777777" w:rsidR="008D1E4A" w:rsidRPr="00EF5447" w:rsidRDefault="008D1E4A" w:rsidP="00C620E0">
            <w:pPr>
              <w:pStyle w:val="TAC"/>
              <w:rPr>
                <w:lang w:eastAsia="zh-CN"/>
              </w:rPr>
            </w:pPr>
            <w:r w:rsidRPr="00EF5447">
              <w:t>DC_1A-3A-42A_n257</w:t>
            </w:r>
            <w:r w:rsidRPr="00EF5447">
              <w:rPr>
                <w:rFonts w:eastAsia="Malgun Gothic"/>
                <w:lang w:eastAsia="ko-KR"/>
              </w:rPr>
              <w:t>M</w:t>
            </w:r>
          </w:p>
          <w:p w14:paraId="3C2103C8" w14:textId="77777777" w:rsidR="008D1E4A" w:rsidRPr="00EF5447" w:rsidRDefault="008D1E4A" w:rsidP="00C620E0">
            <w:pPr>
              <w:pStyle w:val="TAC"/>
              <w:rPr>
                <w:lang w:eastAsia="zh-CN"/>
              </w:rPr>
            </w:pPr>
            <w:r w:rsidRPr="00EF5447">
              <w:rPr>
                <w:lang w:eastAsia="ja-JP"/>
              </w:rPr>
              <w:t>DC</w:t>
            </w:r>
            <w:r w:rsidRPr="00EF5447">
              <w:t>_</w:t>
            </w:r>
            <w:r w:rsidRPr="00EF5447">
              <w:rPr>
                <w:lang w:eastAsia="ja-JP"/>
              </w:rPr>
              <w:t>1A-3A-42C_n257A</w:t>
            </w:r>
          </w:p>
          <w:p w14:paraId="599ADF3B"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2572B08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3BEAF99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4075174D"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G</w:t>
            </w:r>
          </w:p>
          <w:p w14:paraId="670BC6D4"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H</w:t>
            </w:r>
          </w:p>
          <w:p w14:paraId="49D79565"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I</w:t>
            </w:r>
          </w:p>
          <w:p w14:paraId="6E8B307C"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J</w:t>
            </w:r>
          </w:p>
          <w:p w14:paraId="6CCFFB5B"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K</w:t>
            </w:r>
          </w:p>
          <w:p w14:paraId="01EACB12"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L</w:t>
            </w:r>
          </w:p>
          <w:p w14:paraId="277D3281"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M</w:t>
            </w:r>
          </w:p>
          <w:p w14:paraId="090744DA"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A</w:t>
            </w:r>
          </w:p>
          <w:p w14:paraId="76E91C55"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G</w:t>
            </w:r>
          </w:p>
          <w:p w14:paraId="67F0F179"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H</w:t>
            </w:r>
          </w:p>
          <w:p w14:paraId="216C8DE5"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I</w:t>
            </w:r>
          </w:p>
          <w:p w14:paraId="5C8C42FC"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J</w:t>
            </w:r>
          </w:p>
          <w:p w14:paraId="0BF2B19D"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K</w:t>
            </w:r>
          </w:p>
          <w:p w14:paraId="7894955F"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L</w:t>
            </w:r>
          </w:p>
          <w:p w14:paraId="77334655" w14:textId="77777777" w:rsidR="008D1E4A" w:rsidRPr="00EF5447" w:rsidRDefault="008D1E4A" w:rsidP="00C620E0">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051E2F95" w14:textId="77777777" w:rsidR="008D1E4A" w:rsidRPr="00EF5447" w:rsidRDefault="008D1E4A" w:rsidP="00C620E0">
            <w:pPr>
              <w:pStyle w:val="TAC"/>
              <w:rPr>
                <w:lang w:eastAsia="fi-FI"/>
              </w:rPr>
            </w:pPr>
            <w:r w:rsidRPr="00EF5447">
              <w:rPr>
                <w:lang w:eastAsia="fi-FI"/>
              </w:rPr>
              <w:t>DC_1A_n257A</w:t>
            </w:r>
          </w:p>
          <w:p w14:paraId="72140E9D" w14:textId="77777777" w:rsidR="008D1E4A" w:rsidRPr="00EF5447" w:rsidRDefault="008D1E4A" w:rsidP="00C620E0">
            <w:pPr>
              <w:pStyle w:val="TAC"/>
              <w:rPr>
                <w:lang w:eastAsia="fi-FI"/>
              </w:rPr>
            </w:pPr>
            <w:r w:rsidRPr="00EF5447">
              <w:rPr>
                <w:lang w:eastAsia="fi-FI"/>
              </w:rPr>
              <w:t>DC_1A_n257G</w:t>
            </w:r>
          </w:p>
          <w:p w14:paraId="068192AD" w14:textId="77777777" w:rsidR="008D1E4A" w:rsidRPr="00EF5447" w:rsidRDefault="008D1E4A" w:rsidP="00C620E0">
            <w:pPr>
              <w:pStyle w:val="TAC"/>
              <w:rPr>
                <w:lang w:eastAsia="fi-FI"/>
              </w:rPr>
            </w:pPr>
            <w:r w:rsidRPr="00EF5447">
              <w:rPr>
                <w:lang w:eastAsia="fi-FI"/>
              </w:rPr>
              <w:t>DC_1A_n257H</w:t>
            </w:r>
          </w:p>
          <w:p w14:paraId="33E4B138" w14:textId="77777777" w:rsidR="008D1E4A" w:rsidRPr="00EF5447" w:rsidRDefault="008D1E4A" w:rsidP="00C620E0">
            <w:pPr>
              <w:pStyle w:val="TAC"/>
              <w:rPr>
                <w:lang w:eastAsia="fi-FI"/>
              </w:rPr>
            </w:pPr>
            <w:r w:rsidRPr="00EF5447">
              <w:rPr>
                <w:lang w:eastAsia="fi-FI"/>
              </w:rPr>
              <w:t>DC_1A_n257I</w:t>
            </w:r>
          </w:p>
          <w:p w14:paraId="676F77ED" w14:textId="77777777" w:rsidR="008D1E4A" w:rsidRPr="00EF5447" w:rsidRDefault="008D1E4A" w:rsidP="00C620E0">
            <w:pPr>
              <w:pStyle w:val="TAC"/>
              <w:rPr>
                <w:lang w:eastAsia="fi-FI"/>
              </w:rPr>
            </w:pPr>
            <w:r w:rsidRPr="00EF5447">
              <w:rPr>
                <w:lang w:eastAsia="fi-FI"/>
              </w:rPr>
              <w:t>DC_1A_n257J</w:t>
            </w:r>
          </w:p>
          <w:p w14:paraId="3A589CFC" w14:textId="77777777" w:rsidR="008D1E4A" w:rsidRPr="00EF5447" w:rsidRDefault="008D1E4A" w:rsidP="00C620E0">
            <w:pPr>
              <w:pStyle w:val="TAC"/>
              <w:rPr>
                <w:lang w:eastAsia="fi-FI"/>
              </w:rPr>
            </w:pPr>
            <w:r w:rsidRPr="00EF5447">
              <w:rPr>
                <w:lang w:eastAsia="fi-FI"/>
              </w:rPr>
              <w:t>DC_1A_n257K</w:t>
            </w:r>
          </w:p>
          <w:p w14:paraId="748B39DF" w14:textId="77777777" w:rsidR="008D1E4A" w:rsidRPr="00EF5447" w:rsidRDefault="008D1E4A" w:rsidP="00C620E0">
            <w:pPr>
              <w:pStyle w:val="TAC"/>
              <w:rPr>
                <w:lang w:eastAsia="fi-FI"/>
              </w:rPr>
            </w:pPr>
            <w:r w:rsidRPr="00EF5447">
              <w:rPr>
                <w:lang w:eastAsia="fi-FI"/>
              </w:rPr>
              <w:t>DC_1A_n257L</w:t>
            </w:r>
          </w:p>
          <w:p w14:paraId="1C382769" w14:textId="77777777" w:rsidR="008D1E4A" w:rsidRPr="00EF5447" w:rsidRDefault="008D1E4A" w:rsidP="00C620E0">
            <w:pPr>
              <w:pStyle w:val="TAC"/>
              <w:rPr>
                <w:lang w:eastAsia="fi-FI"/>
              </w:rPr>
            </w:pPr>
            <w:r w:rsidRPr="00EF5447">
              <w:rPr>
                <w:lang w:eastAsia="fi-FI"/>
              </w:rPr>
              <w:t>DC_1A_n257M</w:t>
            </w:r>
          </w:p>
          <w:p w14:paraId="314CA350" w14:textId="77777777" w:rsidR="008D1E4A" w:rsidRPr="00EF5447" w:rsidRDefault="008D1E4A" w:rsidP="00C620E0">
            <w:pPr>
              <w:pStyle w:val="TAC"/>
              <w:rPr>
                <w:lang w:eastAsia="fi-FI"/>
              </w:rPr>
            </w:pPr>
            <w:r w:rsidRPr="00EF5447">
              <w:rPr>
                <w:lang w:eastAsia="fi-FI"/>
              </w:rPr>
              <w:t>DC_3A_n257A</w:t>
            </w:r>
          </w:p>
          <w:p w14:paraId="6422086E" w14:textId="77777777" w:rsidR="008D1E4A" w:rsidRPr="00EF5447" w:rsidRDefault="008D1E4A" w:rsidP="00C620E0">
            <w:pPr>
              <w:pStyle w:val="TAC"/>
              <w:rPr>
                <w:lang w:eastAsia="fi-FI"/>
              </w:rPr>
            </w:pPr>
            <w:r w:rsidRPr="00EF5447">
              <w:rPr>
                <w:lang w:eastAsia="fi-FI"/>
              </w:rPr>
              <w:t>DC_3A_n257G</w:t>
            </w:r>
          </w:p>
          <w:p w14:paraId="08AA5209" w14:textId="77777777" w:rsidR="008D1E4A" w:rsidRPr="00EF5447" w:rsidRDefault="008D1E4A" w:rsidP="00C620E0">
            <w:pPr>
              <w:pStyle w:val="TAC"/>
              <w:rPr>
                <w:lang w:eastAsia="fi-FI"/>
              </w:rPr>
            </w:pPr>
            <w:r w:rsidRPr="00EF5447">
              <w:rPr>
                <w:lang w:eastAsia="fi-FI"/>
              </w:rPr>
              <w:t>DC_3A_n257H</w:t>
            </w:r>
          </w:p>
          <w:p w14:paraId="0919D03B" w14:textId="77777777" w:rsidR="008D1E4A" w:rsidRPr="00EF5447" w:rsidRDefault="008D1E4A" w:rsidP="00C620E0">
            <w:pPr>
              <w:pStyle w:val="TAC"/>
              <w:rPr>
                <w:lang w:eastAsia="fi-FI"/>
              </w:rPr>
            </w:pPr>
            <w:r w:rsidRPr="00EF5447">
              <w:rPr>
                <w:lang w:eastAsia="fi-FI"/>
              </w:rPr>
              <w:t>DC_3A_n257I</w:t>
            </w:r>
          </w:p>
          <w:p w14:paraId="3E561A4F" w14:textId="77777777" w:rsidR="008D1E4A" w:rsidRPr="00EF5447" w:rsidRDefault="008D1E4A" w:rsidP="00C620E0">
            <w:pPr>
              <w:pStyle w:val="TAC"/>
              <w:rPr>
                <w:lang w:eastAsia="fi-FI"/>
              </w:rPr>
            </w:pPr>
            <w:r w:rsidRPr="00EF5447">
              <w:rPr>
                <w:lang w:eastAsia="fi-FI"/>
              </w:rPr>
              <w:t>DC_3A_n257J</w:t>
            </w:r>
          </w:p>
          <w:p w14:paraId="083C2F5B" w14:textId="77777777" w:rsidR="008D1E4A" w:rsidRPr="00EF5447" w:rsidRDefault="008D1E4A" w:rsidP="00C620E0">
            <w:pPr>
              <w:pStyle w:val="TAC"/>
              <w:rPr>
                <w:lang w:eastAsia="fi-FI"/>
              </w:rPr>
            </w:pPr>
            <w:r w:rsidRPr="00EF5447">
              <w:rPr>
                <w:lang w:eastAsia="fi-FI"/>
              </w:rPr>
              <w:t>DC_3A_n257K</w:t>
            </w:r>
          </w:p>
          <w:p w14:paraId="07F163B2" w14:textId="77777777" w:rsidR="008D1E4A" w:rsidRPr="00EF5447" w:rsidRDefault="008D1E4A" w:rsidP="00C620E0">
            <w:pPr>
              <w:pStyle w:val="TAC"/>
              <w:rPr>
                <w:lang w:eastAsia="fi-FI"/>
              </w:rPr>
            </w:pPr>
            <w:r w:rsidRPr="00EF5447">
              <w:rPr>
                <w:lang w:eastAsia="fi-FI"/>
              </w:rPr>
              <w:t>DC_3A_n257L</w:t>
            </w:r>
          </w:p>
          <w:p w14:paraId="528A4887" w14:textId="77777777" w:rsidR="008D1E4A" w:rsidRPr="00EF5447" w:rsidRDefault="008D1E4A" w:rsidP="00C620E0">
            <w:pPr>
              <w:pStyle w:val="TAC"/>
              <w:rPr>
                <w:lang w:eastAsia="fi-FI"/>
              </w:rPr>
            </w:pPr>
            <w:r w:rsidRPr="00EF5447">
              <w:rPr>
                <w:lang w:eastAsia="fi-FI"/>
              </w:rPr>
              <w:t>DC_3A_n257M</w:t>
            </w:r>
          </w:p>
          <w:p w14:paraId="1E0D4AF9" w14:textId="77777777" w:rsidR="008D1E4A" w:rsidRPr="00EF5447" w:rsidRDefault="008D1E4A" w:rsidP="00C620E0">
            <w:pPr>
              <w:pStyle w:val="TAC"/>
              <w:rPr>
                <w:b/>
                <w:lang w:eastAsia="fi-FI"/>
              </w:rPr>
            </w:pPr>
            <w:r w:rsidRPr="00EF5447">
              <w:rPr>
                <w:lang w:eastAsia="fi-FI"/>
              </w:rPr>
              <w:t>DC_42A_n257A</w:t>
            </w:r>
          </w:p>
          <w:p w14:paraId="7F01E375" w14:textId="77777777" w:rsidR="008D1E4A" w:rsidRPr="00EF5447" w:rsidRDefault="008D1E4A" w:rsidP="00C620E0">
            <w:pPr>
              <w:pStyle w:val="TAC"/>
              <w:rPr>
                <w:b/>
                <w:lang w:eastAsia="fi-FI"/>
              </w:rPr>
            </w:pPr>
            <w:r w:rsidRPr="00EF5447">
              <w:rPr>
                <w:lang w:eastAsia="fi-FI"/>
              </w:rPr>
              <w:t>DC_42A_n257G</w:t>
            </w:r>
          </w:p>
          <w:p w14:paraId="067FF7C5" w14:textId="77777777" w:rsidR="008D1E4A" w:rsidRPr="00EF5447" w:rsidRDefault="008D1E4A" w:rsidP="00C620E0">
            <w:pPr>
              <w:pStyle w:val="TAC"/>
              <w:rPr>
                <w:b/>
                <w:lang w:eastAsia="fi-FI"/>
              </w:rPr>
            </w:pPr>
            <w:r w:rsidRPr="00EF5447">
              <w:rPr>
                <w:lang w:eastAsia="fi-FI"/>
              </w:rPr>
              <w:t>DC_42A_n257H</w:t>
            </w:r>
          </w:p>
          <w:p w14:paraId="7650E235" w14:textId="77777777" w:rsidR="008D1E4A" w:rsidRPr="00EF5447" w:rsidRDefault="008D1E4A" w:rsidP="00C620E0">
            <w:pPr>
              <w:pStyle w:val="TAC"/>
              <w:rPr>
                <w:b/>
                <w:lang w:eastAsia="fi-FI"/>
              </w:rPr>
            </w:pPr>
            <w:r w:rsidRPr="00EF5447">
              <w:rPr>
                <w:lang w:eastAsia="fi-FI"/>
              </w:rPr>
              <w:t>DC_42A_n257I</w:t>
            </w:r>
          </w:p>
          <w:p w14:paraId="1802FA73" w14:textId="77777777" w:rsidR="008D1E4A" w:rsidRPr="00EF5447" w:rsidRDefault="008D1E4A" w:rsidP="00C620E0">
            <w:pPr>
              <w:pStyle w:val="TAC"/>
              <w:rPr>
                <w:b/>
                <w:lang w:eastAsia="fi-FI"/>
              </w:rPr>
            </w:pPr>
            <w:r w:rsidRPr="00EF5447">
              <w:rPr>
                <w:lang w:eastAsia="fi-FI"/>
              </w:rPr>
              <w:t>DC_42C_n257A</w:t>
            </w:r>
          </w:p>
          <w:p w14:paraId="454ED688" w14:textId="77777777" w:rsidR="008D1E4A" w:rsidRPr="006E2D1D" w:rsidRDefault="008D1E4A" w:rsidP="00C620E0">
            <w:pPr>
              <w:pStyle w:val="TAC"/>
              <w:rPr>
                <w:b/>
                <w:lang w:val="sv-FI" w:eastAsia="fi-FI"/>
              </w:rPr>
            </w:pPr>
            <w:r w:rsidRPr="006E2D1D">
              <w:rPr>
                <w:lang w:val="sv-FI" w:eastAsia="fi-FI"/>
              </w:rPr>
              <w:t>DC_42C_n257G</w:t>
            </w:r>
          </w:p>
          <w:p w14:paraId="7C89078E" w14:textId="77777777" w:rsidR="008D1E4A" w:rsidRPr="006E2D1D" w:rsidRDefault="008D1E4A" w:rsidP="00C620E0">
            <w:pPr>
              <w:pStyle w:val="TAC"/>
              <w:rPr>
                <w:b/>
                <w:lang w:val="sv-FI" w:eastAsia="fi-FI"/>
              </w:rPr>
            </w:pPr>
            <w:r w:rsidRPr="006E2D1D">
              <w:rPr>
                <w:lang w:val="sv-FI" w:eastAsia="fi-FI"/>
              </w:rPr>
              <w:t>DC_42C_n257H</w:t>
            </w:r>
          </w:p>
          <w:p w14:paraId="2FF3BEDC" w14:textId="77777777" w:rsidR="008D1E4A" w:rsidRPr="006E2D1D" w:rsidRDefault="008D1E4A" w:rsidP="00C620E0">
            <w:pPr>
              <w:pStyle w:val="TAC"/>
              <w:rPr>
                <w:noProof/>
                <w:lang w:val="sv-FI" w:eastAsia="zh-CN"/>
              </w:rPr>
            </w:pPr>
            <w:r w:rsidRPr="006E2D1D">
              <w:rPr>
                <w:lang w:val="sv-FI" w:eastAsia="fi-FI"/>
              </w:rPr>
              <w:t>DC_42C_n257I</w:t>
            </w:r>
          </w:p>
        </w:tc>
      </w:tr>
      <w:tr w:rsidR="008D1E4A" w:rsidRPr="00EF5447" w14:paraId="093B9EBB" w14:textId="77777777" w:rsidTr="00C620E0">
        <w:trPr>
          <w:trHeight w:val="187"/>
          <w:jc w:val="center"/>
        </w:trPr>
        <w:tc>
          <w:tcPr>
            <w:tcW w:w="4814" w:type="dxa"/>
            <w:shd w:val="clear" w:color="auto" w:fill="auto"/>
            <w:noWrap/>
            <w:tcMar>
              <w:top w:w="28" w:type="dxa"/>
              <w:left w:w="28" w:type="dxa"/>
              <w:bottom w:w="28" w:type="dxa"/>
              <w:right w:w="28" w:type="dxa"/>
            </w:tcMar>
          </w:tcPr>
          <w:p w14:paraId="2073086F" w14:textId="77777777" w:rsidR="008D1E4A" w:rsidRPr="00EF5447" w:rsidRDefault="008D1E4A" w:rsidP="00C620E0">
            <w:pPr>
              <w:pStyle w:val="TAC"/>
              <w:rPr>
                <w:lang w:eastAsia="fi-FI"/>
              </w:rPr>
            </w:pPr>
            <w:r w:rsidRPr="00EF5447">
              <w:rPr>
                <w:lang w:eastAsia="fi-FI"/>
              </w:rPr>
              <w:t>DC_1A-5A-7A_n257A</w:t>
            </w:r>
            <w:r w:rsidRPr="00EF5447">
              <w:rPr>
                <w:vertAlign w:val="superscript"/>
                <w:lang w:eastAsia="zh-CN"/>
              </w:rPr>
              <w:t>2</w:t>
            </w:r>
          </w:p>
          <w:p w14:paraId="78173D7F"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D</w:t>
            </w:r>
          </w:p>
          <w:p w14:paraId="2E9F33AA"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E</w:t>
            </w:r>
          </w:p>
          <w:p w14:paraId="2C8DC46B" w14:textId="77777777" w:rsidR="008D1E4A" w:rsidRPr="00EF5447" w:rsidRDefault="008D1E4A" w:rsidP="00C620E0">
            <w:pPr>
              <w:pStyle w:val="TAC"/>
              <w:rPr>
                <w:rFonts w:eastAsia="Malgun Gothic"/>
                <w:lang w:eastAsia="ko-KR"/>
              </w:rPr>
            </w:pPr>
            <w:r w:rsidRPr="00EF5447">
              <w:t>DC_1A-5A-7A_n257F</w:t>
            </w:r>
          </w:p>
          <w:p w14:paraId="55B51789"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G</w:t>
            </w:r>
          </w:p>
          <w:p w14:paraId="1F54B45E"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H</w:t>
            </w:r>
          </w:p>
          <w:p w14:paraId="0F984C93"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I</w:t>
            </w:r>
          </w:p>
          <w:p w14:paraId="60BE4F62" w14:textId="77777777" w:rsidR="008D1E4A" w:rsidRPr="00EF5447" w:rsidRDefault="008D1E4A" w:rsidP="00C620E0">
            <w:pPr>
              <w:pStyle w:val="TAC"/>
            </w:pPr>
            <w:r w:rsidRPr="00EF5447">
              <w:t>DC_1A-5A-7A_n257J</w:t>
            </w:r>
          </w:p>
          <w:p w14:paraId="7FF85457"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K</w:t>
            </w:r>
          </w:p>
          <w:p w14:paraId="74C88377"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L</w:t>
            </w:r>
          </w:p>
          <w:p w14:paraId="4B6861CB" w14:textId="77777777" w:rsidR="008D1E4A" w:rsidRPr="00EF5447" w:rsidRDefault="008D1E4A" w:rsidP="00C620E0">
            <w:pPr>
              <w:pStyle w:val="TAC"/>
              <w:rPr>
                <w:noProof/>
                <w:lang w:eastAsia="zh-CN"/>
              </w:rPr>
            </w:pPr>
            <w:r w:rsidRPr="00EF5447">
              <w:t>DC_1A-5A-7A_n257M</w:t>
            </w:r>
          </w:p>
        </w:tc>
        <w:tc>
          <w:tcPr>
            <w:tcW w:w="4815" w:type="dxa"/>
            <w:tcMar>
              <w:top w:w="28" w:type="dxa"/>
              <w:left w:w="28" w:type="dxa"/>
              <w:bottom w:w="28" w:type="dxa"/>
              <w:right w:w="28" w:type="dxa"/>
            </w:tcMar>
          </w:tcPr>
          <w:p w14:paraId="7E7C826F" w14:textId="77777777" w:rsidR="008D1E4A" w:rsidRDefault="008D1E4A" w:rsidP="00C620E0">
            <w:pPr>
              <w:pStyle w:val="TAC"/>
              <w:rPr>
                <w:lang w:val="en-US" w:eastAsia="fi-FI"/>
              </w:rPr>
            </w:pPr>
            <w:r>
              <w:rPr>
                <w:lang w:val="en-US" w:eastAsia="fi-FI"/>
              </w:rPr>
              <w:t>DC_1A_n257A</w:t>
            </w:r>
          </w:p>
          <w:p w14:paraId="09A4C66D"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A_n257D</w:t>
            </w:r>
          </w:p>
          <w:p w14:paraId="115CFEDE"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A_n257G</w:t>
            </w:r>
          </w:p>
          <w:p w14:paraId="37AA5820"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A_n257H</w:t>
            </w:r>
          </w:p>
          <w:p w14:paraId="1D03966C" w14:textId="77777777" w:rsidR="008D1E4A" w:rsidRPr="001F078B"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A_n257I</w:t>
            </w:r>
          </w:p>
          <w:p w14:paraId="2DAE7C0F" w14:textId="77777777" w:rsidR="008D1E4A" w:rsidRDefault="008D1E4A" w:rsidP="00C620E0">
            <w:pPr>
              <w:pStyle w:val="TAC"/>
              <w:rPr>
                <w:lang w:val="en-US" w:eastAsia="fi-FI"/>
              </w:rPr>
            </w:pPr>
            <w:r>
              <w:rPr>
                <w:lang w:val="en-US" w:eastAsia="fi-FI"/>
              </w:rPr>
              <w:t>DC_5A_n257A</w:t>
            </w:r>
          </w:p>
          <w:p w14:paraId="19DA2896"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6153D3DD"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67F3A92A"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09AD8EF9" w14:textId="77777777" w:rsidR="008D1E4A" w:rsidRPr="001F078B"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A_n257I</w:t>
            </w:r>
          </w:p>
          <w:p w14:paraId="62528A59" w14:textId="77777777" w:rsidR="008D1E4A" w:rsidRDefault="008D1E4A" w:rsidP="00C620E0">
            <w:pPr>
              <w:pStyle w:val="TAC"/>
              <w:rPr>
                <w:lang w:val="en-US" w:eastAsia="fi-FI"/>
              </w:rPr>
            </w:pPr>
            <w:r>
              <w:rPr>
                <w:lang w:val="en-US" w:eastAsia="fi-FI"/>
              </w:rPr>
              <w:t>DC_7A_n257A</w:t>
            </w:r>
            <w:del w:id="2678" w:author="Apple" w:date="2021-01-15T14:29:00Z">
              <w:r w:rsidDel="002B3B6B">
                <w:rPr>
                  <w:lang w:val="en-US" w:eastAsia="fi-FI"/>
                </w:rPr>
                <w:delText xml:space="preserve"> </w:delText>
              </w:r>
            </w:del>
          </w:p>
          <w:p w14:paraId="13925266" w14:textId="77777777" w:rsidR="008D1E4A" w:rsidRPr="004A5276" w:rsidRDefault="008D1E4A" w:rsidP="00C620E0">
            <w:pPr>
              <w:pStyle w:val="TAC"/>
              <w:rPr>
                <w:lang w:val="en-US" w:eastAsia="fi-FI"/>
              </w:rPr>
            </w:pPr>
            <w:r w:rsidRPr="004A5276">
              <w:rPr>
                <w:lang w:val="en-US" w:eastAsia="fi-FI"/>
              </w:rPr>
              <w:t>DC_7A_n257D</w:t>
            </w:r>
          </w:p>
          <w:p w14:paraId="6F6FD344" w14:textId="77777777" w:rsidR="008D1E4A" w:rsidRPr="004A5276" w:rsidRDefault="008D1E4A" w:rsidP="00C620E0">
            <w:pPr>
              <w:pStyle w:val="TAC"/>
              <w:rPr>
                <w:lang w:val="en-US" w:eastAsia="fi-FI"/>
              </w:rPr>
            </w:pPr>
            <w:r w:rsidRPr="004A5276">
              <w:rPr>
                <w:lang w:val="en-US" w:eastAsia="fi-FI"/>
              </w:rPr>
              <w:t>DC_7A_n257G</w:t>
            </w:r>
          </w:p>
          <w:p w14:paraId="3008CB18" w14:textId="77777777" w:rsidR="008D1E4A" w:rsidRPr="004A5276" w:rsidRDefault="008D1E4A" w:rsidP="00C620E0">
            <w:pPr>
              <w:pStyle w:val="TAC"/>
              <w:rPr>
                <w:lang w:val="en-US" w:eastAsia="fi-FI"/>
              </w:rPr>
            </w:pPr>
            <w:r w:rsidRPr="004A5276">
              <w:rPr>
                <w:lang w:val="en-US" w:eastAsia="fi-FI"/>
              </w:rPr>
              <w:t>DC_7A_n257H</w:t>
            </w:r>
          </w:p>
          <w:p w14:paraId="5C642711" w14:textId="77777777" w:rsidR="008D1E4A" w:rsidRPr="00EF5447" w:rsidRDefault="008D1E4A" w:rsidP="00C620E0">
            <w:pPr>
              <w:pStyle w:val="TAC"/>
              <w:rPr>
                <w:noProof/>
                <w:lang w:eastAsia="zh-CN"/>
              </w:rPr>
            </w:pPr>
            <w:r w:rsidRPr="004A5276">
              <w:rPr>
                <w:lang w:val="en-US" w:eastAsia="fi-FI"/>
              </w:rPr>
              <w:t>DC_7A_n257I</w:t>
            </w:r>
          </w:p>
        </w:tc>
      </w:tr>
      <w:tr w:rsidR="008D1E4A" w:rsidRPr="00EF5447" w14:paraId="1C262818" w14:textId="77777777" w:rsidTr="00C620E0">
        <w:trPr>
          <w:trHeight w:val="187"/>
          <w:jc w:val="center"/>
        </w:trPr>
        <w:tc>
          <w:tcPr>
            <w:tcW w:w="4814" w:type="dxa"/>
            <w:shd w:val="clear" w:color="auto" w:fill="auto"/>
            <w:noWrap/>
            <w:tcMar>
              <w:top w:w="28" w:type="dxa"/>
              <w:left w:w="28" w:type="dxa"/>
              <w:bottom w:w="28" w:type="dxa"/>
              <w:right w:w="28" w:type="dxa"/>
            </w:tcMar>
          </w:tcPr>
          <w:p w14:paraId="4F452075" w14:textId="77777777" w:rsidR="008D1E4A" w:rsidRPr="00EF5447" w:rsidRDefault="008D1E4A" w:rsidP="00C620E0">
            <w:pPr>
              <w:pStyle w:val="TAC"/>
              <w:rPr>
                <w:lang w:eastAsia="ja-JP"/>
              </w:rPr>
            </w:pPr>
            <w:r w:rsidRPr="00EF5447">
              <w:rPr>
                <w:lang w:eastAsia="ja-JP"/>
              </w:rPr>
              <w:lastRenderedPageBreak/>
              <w:t>DC_1A-5A-7A-7A_n257A</w:t>
            </w:r>
          </w:p>
          <w:p w14:paraId="29FB0F02"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D</w:t>
            </w:r>
          </w:p>
          <w:p w14:paraId="1F7B85C9"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E</w:t>
            </w:r>
          </w:p>
          <w:p w14:paraId="60C8437D" w14:textId="77777777" w:rsidR="008D1E4A" w:rsidRPr="00EF5447" w:rsidRDefault="008D1E4A" w:rsidP="00C620E0">
            <w:pPr>
              <w:pStyle w:val="TAC"/>
              <w:rPr>
                <w:rFonts w:eastAsia="Malgun Gothic"/>
                <w:lang w:eastAsia="ko-KR"/>
              </w:rPr>
            </w:pPr>
            <w:r w:rsidRPr="00EF5447">
              <w:t>DC_1A-5A-7A-7A_n257F</w:t>
            </w:r>
          </w:p>
          <w:p w14:paraId="7DD1F995"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G</w:t>
            </w:r>
          </w:p>
          <w:p w14:paraId="7B60CDE6"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H</w:t>
            </w:r>
          </w:p>
          <w:p w14:paraId="4BC7EBA9"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I</w:t>
            </w:r>
          </w:p>
          <w:p w14:paraId="4FA89D04"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J</w:t>
            </w:r>
          </w:p>
          <w:p w14:paraId="129C8E81"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K</w:t>
            </w:r>
          </w:p>
          <w:p w14:paraId="1B139B7F"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L</w:t>
            </w:r>
          </w:p>
          <w:p w14:paraId="5A410631" w14:textId="77777777" w:rsidR="008D1E4A" w:rsidRPr="00EF5447" w:rsidRDefault="008D1E4A" w:rsidP="00C620E0">
            <w:pPr>
              <w:pStyle w:val="TAC"/>
              <w:rPr>
                <w:lang w:eastAsia="fi-FI"/>
              </w:rPr>
            </w:pPr>
            <w:r w:rsidRPr="00EF5447">
              <w:t>DC_1A-5A-7A-7A_n257M</w:t>
            </w:r>
          </w:p>
        </w:tc>
        <w:tc>
          <w:tcPr>
            <w:tcW w:w="4815" w:type="dxa"/>
            <w:tcMar>
              <w:top w:w="28" w:type="dxa"/>
              <w:left w:w="28" w:type="dxa"/>
              <w:bottom w:w="28" w:type="dxa"/>
              <w:right w:w="28" w:type="dxa"/>
            </w:tcMar>
          </w:tcPr>
          <w:p w14:paraId="0B976257" w14:textId="77777777" w:rsidR="008D1E4A" w:rsidRDefault="008D1E4A" w:rsidP="00C620E0">
            <w:pPr>
              <w:pStyle w:val="TAC"/>
              <w:rPr>
                <w:lang w:val="en-US" w:eastAsia="fi-FI"/>
              </w:rPr>
            </w:pPr>
            <w:r>
              <w:rPr>
                <w:lang w:val="en-US" w:eastAsia="fi-FI"/>
              </w:rPr>
              <w:t>DC_1A_n257A</w:t>
            </w:r>
          </w:p>
          <w:p w14:paraId="49A46398"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A_n257D</w:t>
            </w:r>
          </w:p>
          <w:p w14:paraId="428D9CB4"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A_n257G</w:t>
            </w:r>
          </w:p>
          <w:p w14:paraId="4DC1811A"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A_n257H</w:t>
            </w:r>
          </w:p>
          <w:p w14:paraId="1382A8E0" w14:textId="77777777" w:rsidR="008D1E4A" w:rsidRPr="001F078B"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A_n257I</w:t>
            </w:r>
          </w:p>
          <w:p w14:paraId="16955878" w14:textId="77777777" w:rsidR="008D1E4A" w:rsidRDefault="008D1E4A" w:rsidP="00C620E0">
            <w:pPr>
              <w:pStyle w:val="TAC"/>
              <w:rPr>
                <w:lang w:val="en-US" w:eastAsia="fi-FI"/>
              </w:rPr>
            </w:pPr>
            <w:r>
              <w:rPr>
                <w:lang w:val="en-US" w:eastAsia="fi-FI"/>
              </w:rPr>
              <w:t>DC_5A_n257A</w:t>
            </w:r>
          </w:p>
          <w:p w14:paraId="7A6FA4D2"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2812F318"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7A049B49"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1DC628DF" w14:textId="77777777" w:rsidR="008D1E4A" w:rsidRPr="001F078B"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A_n257I</w:t>
            </w:r>
          </w:p>
          <w:p w14:paraId="561AB579" w14:textId="77777777" w:rsidR="008D1E4A" w:rsidRDefault="008D1E4A" w:rsidP="00C620E0">
            <w:pPr>
              <w:pStyle w:val="TAC"/>
              <w:rPr>
                <w:lang w:val="en-US" w:eastAsia="fi-FI"/>
              </w:rPr>
            </w:pPr>
            <w:r>
              <w:rPr>
                <w:lang w:val="en-US" w:eastAsia="fi-FI"/>
              </w:rPr>
              <w:t>DC_7A_n257A</w:t>
            </w:r>
            <w:del w:id="2679" w:author="Apple" w:date="2021-01-15T14:29:00Z">
              <w:r w:rsidDel="002B3B6B">
                <w:rPr>
                  <w:lang w:val="en-US" w:eastAsia="fi-FI"/>
                </w:rPr>
                <w:delText xml:space="preserve"> </w:delText>
              </w:r>
            </w:del>
          </w:p>
          <w:p w14:paraId="59B0C137" w14:textId="77777777" w:rsidR="008D1E4A" w:rsidRPr="004A5276" w:rsidRDefault="008D1E4A" w:rsidP="00C620E0">
            <w:pPr>
              <w:pStyle w:val="TAC"/>
              <w:rPr>
                <w:lang w:val="en-US" w:eastAsia="fi-FI"/>
              </w:rPr>
            </w:pPr>
            <w:r w:rsidRPr="004A5276">
              <w:rPr>
                <w:lang w:val="en-US" w:eastAsia="fi-FI"/>
              </w:rPr>
              <w:t>DC_7A_n257D</w:t>
            </w:r>
          </w:p>
          <w:p w14:paraId="6CF14826" w14:textId="77777777" w:rsidR="008D1E4A" w:rsidRPr="004A5276" w:rsidRDefault="008D1E4A" w:rsidP="00C620E0">
            <w:pPr>
              <w:pStyle w:val="TAC"/>
              <w:rPr>
                <w:lang w:val="en-US" w:eastAsia="fi-FI"/>
              </w:rPr>
            </w:pPr>
            <w:r w:rsidRPr="004A5276">
              <w:rPr>
                <w:lang w:val="en-US" w:eastAsia="fi-FI"/>
              </w:rPr>
              <w:t>DC_7A_n257G</w:t>
            </w:r>
          </w:p>
          <w:p w14:paraId="7F69CC97" w14:textId="77777777" w:rsidR="008D1E4A" w:rsidRPr="004A5276" w:rsidRDefault="008D1E4A" w:rsidP="00C620E0">
            <w:pPr>
              <w:pStyle w:val="TAC"/>
              <w:rPr>
                <w:lang w:val="en-US" w:eastAsia="fi-FI"/>
              </w:rPr>
            </w:pPr>
            <w:r w:rsidRPr="004A5276">
              <w:rPr>
                <w:lang w:val="en-US" w:eastAsia="fi-FI"/>
              </w:rPr>
              <w:t>DC_7A_n257H</w:t>
            </w:r>
          </w:p>
          <w:p w14:paraId="18DAC78D" w14:textId="77777777" w:rsidR="008D1E4A" w:rsidRPr="00EF5447" w:rsidRDefault="008D1E4A" w:rsidP="00C620E0">
            <w:pPr>
              <w:pStyle w:val="TAC"/>
              <w:rPr>
                <w:lang w:eastAsia="fi-FI"/>
              </w:rPr>
            </w:pPr>
            <w:r w:rsidRPr="004A5276">
              <w:rPr>
                <w:lang w:val="en-US" w:eastAsia="fi-FI"/>
              </w:rPr>
              <w:t>DC_7A_n257I</w:t>
            </w:r>
          </w:p>
        </w:tc>
      </w:tr>
      <w:tr w:rsidR="008D1E4A" w:rsidRPr="00EF5447" w:rsidDel="00682F3C" w14:paraId="7A08ADF7" w14:textId="77777777" w:rsidTr="00C620E0">
        <w:trPr>
          <w:trHeight w:val="187"/>
          <w:jc w:val="center"/>
        </w:trPr>
        <w:tc>
          <w:tcPr>
            <w:tcW w:w="4814" w:type="dxa"/>
            <w:shd w:val="clear" w:color="auto" w:fill="auto"/>
            <w:noWrap/>
            <w:tcMar>
              <w:top w:w="28" w:type="dxa"/>
              <w:left w:w="28" w:type="dxa"/>
              <w:bottom w:w="28" w:type="dxa"/>
              <w:right w:w="28" w:type="dxa"/>
            </w:tcMar>
          </w:tcPr>
          <w:p w14:paraId="7EDCD936"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7985EB2B"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19BC8E2"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257G</w:t>
            </w:r>
          </w:p>
          <w:p w14:paraId="70764E1B"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257H</w:t>
            </w:r>
          </w:p>
          <w:p w14:paraId="059F5102" w14:textId="77777777" w:rsidR="008D1E4A" w:rsidRPr="00EF5447" w:rsidDel="00682F3C" w:rsidRDefault="008D1E4A" w:rsidP="00C620E0">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4BF35C1E" w14:textId="77777777" w:rsidR="008D1E4A" w:rsidRDefault="008D1E4A" w:rsidP="00C620E0">
            <w:pPr>
              <w:pStyle w:val="TAC"/>
            </w:pPr>
            <w:r>
              <w:t>DC_1A_n257A</w:t>
            </w:r>
          </w:p>
          <w:p w14:paraId="5221D30C" w14:textId="77777777" w:rsidR="008D1E4A" w:rsidRDefault="008D1E4A" w:rsidP="00C620E0">
            <w:pPr>
              <w:pStyle w:val="TAC"/>
            </w:pPr>
            <w:r>
              <w:t>DC_1A_n257D</w:t>
            </w:r>
          </w:p>
          <w:p w14:paraId="76AA5FA1" w14:textId="77777777" w:rsidR="008D1E4A" w:rsidRDefault="008D1E4A" w:rsidP="00C620E0">
            <w:pPr>
              <w:pStyle w:val="TAC"/>
            </w:pPr>
            <w:r>
              <w:t>DC_1A_n257G</w:t>
            </w:r>
          </w:p>
          <w:p w14:paraId="01238F64" w14:textId="77777777" w:rsidR="008D1E4A" w:rsidRDefault="008D1E4A" w:rsidP="00C620E0">
            <w:pPr>
              <w:pStyle w:val="TAC"/>
            </w:pPr>
            <w:r>
              <w:t>DC_1A_n257H</w:t>
            </w:r>
          </w:p>
          <w:p w14:paraId="4C409205" w14:textId="77777777" w:rsidR="008D1E4A" w:rsidRDefault="008D1E4A" w:rsidP="00C620E0">
            <w:pPr>
              <w:pStyle w:val="TAC"/>
            </w:pPr>
            <w:r>
              <w:t>DC_1A_n257I</w:t>
            </w:r>
          </w:p>
          <w:p w14:paraId="642EA77A" w14:textId="77777777" w:rsidR="008D1E4A" w:rsidRDefault="008D1E4A" w:rsidP="00C620E0">
            <w:pPr>
              <w:pStyle w:val="TAC"/>
            </w:pPr>
            <w:r>
              <w:t>DC_8A_n257A</w:t>
            </w:r>
          </w:p>
          <w:p w14:paraId="6CDBDA92" w14:textId="77777777" w:rsidR="008D1E4A" w:rsidRDefault="008D1E4A" w:rsidP="00C620E0">
            <w:pPr>
              <w:pStyle w:val="TAC"/>
            </w:pPr>
            <w:r>
              <w:t>DC_8A_n257D</w:t>
            </w:r>
          </w:p>
          <w:p w14:paraId="495CF86B" w14:textId="77777777" w:rsidR="008D1E4A" w:rsidRDefault="008D1E4A" w:rsidP="00C620E0">
            <w:pPr>
              <w:pStyle w:val="TAC"/>
            </w:pPr>
            <w:r>
              <w:t>DC_8A_n257G</w:t>
            </w:r>
          </w:p>
          <w:p w14:paraId="0EB2F192" w14:textId="77777777" w:rsidR="008D1E4A" w:rsidRDefault="008D1E4A" w:rsidP="00C620E0">
            <w:pPr>
              <w:pStyle w:val="TAC"/>
            </w:pPr>
            <w:r>
              <w:t>DC_8A_n257H</w:t>
            </w:r>
          </w:p>
          <w:p w14:paraId="01EA3992" w14:textId="77777777" w:rsidR="008D1E4A" w:rsidRDefault="008D1E4A" w:rsidP="00C620E0">
            <w:pPr>
              <w:pStyle w:val="TAC"/>
            </w:pPr>
            <w:r>
              <w:t>DC_8A_n257I</w:t>
            </w:r>
          </w:p>
          <w:p w14:paraId="11AF4D1D" w14:textId="77777777" w:rsidR="008D1E4A" w:rsidRDefault="008D1E4A" w:rsidP="00C620E0">
            <w:pPr>
              <w:pStyle w:val="TAC"/>
            </w:pPr>
            <w:r>
              <w:t>DC_11A_n257A</w:t>
            </w:r>
            <w:del w:id="2680" w:author="Apple" w:date="2021-01-15T14:30:00Z">
              <w:r w:rsidDel="002B3B6B">
                <w:delText xml:space="preserve"> </w:delText>
              </w:r>
            </w:del>
          </w:p>
          <w:p w14:paraId="0D2E186C" w14:textId="77777777" w:rsidR="008D1E4A" w:rsidRDefault="008D1E4A" w:rsidP="00C620E0">
            <w:pPr>
              <w:pStyle w:val="TAC"/>
            </w:pPr>
            <w:r>
              <w:t>DC_11A_n257D</w:t>
            </w:r>
          </w:p>
          <w:p w14:paraId="3C6BAB45" w14:textId="77777777" w:rsidR="008D1E4A" w:rsidRDefault="008D1E4A" w:rsidP="00C620E0">
            <w:pPr>
              <w:pStyle w:val="TAC"/>
            </w:pPr>
            <w:r>
              <w:t>DC_11A_n257G</w:t>
            </w:r>
          </w:p>
          <w:p w14:paraId="09964D36" w14:textId="77777777" w:rsidR="008D1E4A" w:rsidRDefault="008D1E4A" w:rsidP="00C620E0">
            <w:pPr>
              <w:pStyle w:val="TAC"/>
            </w:pPr>
            <w:r>
              <w:t>DC_11A_n257H</w:t>
            </w:r>
          </w:p>
          <w:p w14:paraId="661CCD9B" w14:textId="77777777" w:rsidR="008D1E4A" w:rsidRPr="00EF5447" w:rsidDel="00682F3C" w:rsidRDefault="008D1E4A" w:rsidP="00C620E0">
            <w:pPr>
              <w:pStyle w:val="TAC"/>
              <w:rPr>
                <w:lang w:eastAsia="fi-FI"/>
              </w:rPr>
            </w:pPr>
            <w:r>
              <w:t>DC_11A_n257I</w:t>
            </w:r>
          </w:p>
        </w:tc>
      </w:tr>
      <w:tr w:rsidR="008D1E4A" w:rsidRPr="00EF5447" w:rsidDel="00682F3C" w14:paraId="2C127606" w14:textId="77777777" w:rsidTr="00C620E0">
        <w:trPr>
          <w:trHeight w:val="187"/>
          <w:jc w:val="center"/>
        </w:trPr>
        <w:tc>
          <w:tcPr>
            <w:tcW w:w="4814" w:type="dxa"/>
            <w:shd w:val="clear" w:color="auto" w:fill="auto"/>
            <w:noWrap/>
            <w:tcMar>
              <w:top w:w="28" w:type="dxa"/>
              <w:left w:w="28" w:type="dxa"/>
              <w:bottom w:w="28" w:type="dxa"/>
              <w:right w:w="28" w:type="dxa"/>
            </w:tcMar>
          </w:tcPr>
          <w:p w14:paraId="3A06C3D5" w14:textId="77777777" w:rsidR="008D1E4A" w:rsidRPr="00EF5447" w:rsidRDefault="008D1E4A" w:rsidP="00C620E0">
            <w:pPr>
              <w:pStyle w:val="TAC"/>
              <w:rPr>
                <w:lang w:eastAsia="zh-CN"/>
              </w:rPr>
            </w:pPr>
            <w:r w:rsidRPr="00EF5447">
              <w:rPr>
                <w:rFonts w:cs="Arial"/>
                <w:lang w:eastAsia="ja-JP"/>
              </w:rPr>
              <w:t>DC_1A-11A-18A_n257</w:t>
            </w:r>
            <w:r w:rsidRPr="00EF5447">
              <w:rPr>
                <w:rFonts w:cs="Arial"/>
                <w:lang w:eastAsia="zh-CN"/>
              </w:rPr>
              <w:t>A</w:t>
            </w:r>
          </w:p>
          <w:p w14:paraId="309399D2" w14:textId="77777777" w:rsidR="008D1E4A" w:rsidRPr="00EF5447" w:rsidRDefault="008D1E4A" w:rsidP="00C620E0">
            <w:pPr>
              <w:pStyle w:val="TAC"/>
              <w:rPr>
                <w:rFonts w:cs="Arial"/>
                <w:lang w:eastAsia="zh-CN"/>
              </w:rPr>
            </w:pPr>
            <w:r w:rsidRPr="00EF5447">
              <w:rPr>
                <w:rFonts w:cs="Arial"/>
                <w:lang w:eastAsia="ja-JP"/>
              </w:rPr>
              <w:t>DC_1A-11A-18A_n257</w:t>
            </w:r>
            <w:r w:rsidRPr="00EF5447">
              <w:rPr>
                <w:rFonts w:cs="Arial"/>
                <w:lang w:eastAsia="zh-CN"/>
              </w:rPr>
              <w:t>G</w:t>
            </w:r>
          </w:p>
          <w:p w14:paraId="2980E628" w14:textId="77777777" w:rsidR="008D1E4A" w:rsidRPr="00EF5447" w:rsidRDefault="008D1E4A" w:rsidP="00C620E0">
            <w:pPr>
              <w:pStyle w:val="TAC"/>
              <w:rPr>
                <w:rFonts w:cs="Arial"/>
                <w:lang w:eastAsia="zh-CN"/>
              </w:rPr>
            </w:pPr>
            <w:r w:rsidRPr="00EF5447">
              <w:rPr>
                <w:rFonts w:cs="Arial"/>
                <w:lang w:eastAsia="ja-JP"/>
              </w:rPr>
              <w:t>DC_1A-11A-18A_n257</w:t>
            </w:r>
            <w:r w:rsidRPr="00EF5447">
              <w:rPr>
                <w:rFonts w:cs="Arial"/>
                <w:lang w:eastAsia="zh-CN"/>
              </w:rPr>
              <w:t>H</w:t>
            </w:r>
          </w:p>
          <w:p w14:paraId="510A5057" w14:textId="77777777" w:rsidR="008D1E4A" w:rsidRPr="00EF5447" w:rsidRDefault="008D1E4A" w:rsidP="00C620E0">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3B90235"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A_n257A</w:t>
            </w:r>
          </w:p>
          <w:p w14:paraId="3B96749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60457D8"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3FAAC4C6"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154BA877"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A_n257A</w:t>
            </w:r>
          </w:p>
          <w:p w14:paraId="128A8A1E"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67E14CCE"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494C659C"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2E2E54C"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A_n257A</w:t>
            </w:r>
          </w:p>
          <w:p w14:paraId="25833CFF"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36C7D8CE"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BD52C55"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8D1E4A" w:rsidRPr="00EF5447" w14:paraId="6E5ED02E" w14:textId="77777777" w:rsidTr="00C620E0">
        <w:trPr>
          <w:trHeight w:val="187"/>
          <w:jc w:val="center"/>
        </w:trPr>
        <w:tc>
          <w:tcPr>
            <w:tcW w:w="4814" w:type="dxa"/>
            <w:shd w:val="clear" w:color="auto" w:fill="auto"/>
            <w:noWrap/>
            <w:tcMar>
              <w:top w:w="28" w:type="dxa"/>
              <w:left w:w="28" w:type="dxa"/>
              <w:bottom w:w="28" w:type="dxa"/>
              <w:right w:w="28" w:type="dxa"/>
            </w:tcMar>
          </w:tcPr>
          <w:p w14:paraId="5B46800C" w14:textId="77777777" w:rsidR="008D1E4A" w:rsidRPr="00EF5447" w:rsidRDefault="008D1E4A" w:rsidP="00C620E0">
            <w:pPr>
              <w:pStyle w:val="TAC"/>
              <w:rPr>
                <w:noProof/>
                <w:lang w:eastAsia="zh-CN"/>
              </w:rPr>
            </w:pPr>
            <w:r w:rsidRPr="00EF5447">
              <w:rPr>
                <w:lang w:eastAsia="ja-JP"/>
              </w:rPr>
              <w:lastRenderedPageBreak/>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3AAB2B3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1A_n257A</w:t>
            </w:r>
          </w:p>
          <w:p w14:paraId="53A5DB89"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A_n257A</w:t>
            </w:r>
          </w:p>
          <w:p w14:paraId="1CE3E898" w14:textId="77777777" w:rsidR="008D1E4A" w:rsidRPr="00EF5447" w:rsidRDefault="008D1E4A" w:rsidP="00C620E0">
            <w:pPr>
              <w:pStyle w:val="TAC"/>
              <w:rPr>
                <w:noProof/>
                <w:lang w:eastAsia="zh-CN"/>
              </w:rPr>
            </w:pPr>
            <w:r w:rsidRPr="00EF5447">
              <w:rPr>
                <w:lang w:eastAsia="ja-JP"/>
              </w:rPr>
              <w:t>DC</w:t>
            </w:r>
            <w:r w:rsidRPr="00EF5447">
              <w:t>_28</w:t>
            </w:r>
            <w:r w:rsidRPr="00EF5447">
              <w:rPr>
                <w:lang w:eastAsia="ja-JP"/>
              </w:rPr>
              <w:t>A_n257A</w:t>
            </w:r>
          </w:p>
        </w:tc>
      </w:tr>
      <w:tr w:rsidR="008D1E4A" w:rsidRPr="00EF5447" w14:paraId="0E9D014B" w14:textId="77777777" w:rsidTr="00C620E0">
        <w:trPr>
          <w:trHeight w:val="187"/>
          <w:jc w:val="center"/>
        </w:trPr>
        <w:tc>
          <w:tcPr>
            <w:tcW w:w="4814" w:type="dxa"/>
            <w:shd w:val="clear" w:color="auto" w:fill="auto"/>
            <w:noWrap/>
            <w:tcMar>
              <w:top w:w="28" w:type="dxa"/>
              <w:left w:w="28" w:type="dxa"/>
              <w:bottom w:w="28" w:type="dxa"/>
              <w:right w:w="28" w:type="dxa"/>
            </w:tcMar>
          </w:tcPr>
          <w:p w14:paraId="4665610F" w14:textId="77777777" w:rsidR="008D1E4A" w:rsidRPr="00EF5447" w:rsidRDefault="008D1E4A" w:rsidP="00C620E0">
            <w:pPr>
              <w:pStyle w:val="TAC"/>
              <w:rPr>
                <w:lang w:eastAsia="zh-CN"/>
              </w:rPr>
            </w:pPr>
            <w:r w:rsidRPr="00EF5447">
              <w:rPr>
                <w:rFonts w:cs="Arial"/>
                <w:lang w:eastAsia="ja-JP"/>
              </w:rPr>
              <w:t>DC_1A-18A-41A_n257</w:t>
            </w:r>
            <w:r w:rsidRPr="00EF5447">
              <w:rPr>
                <w:rFonts w:cs="Arial"/>
                <w:lang w:eastAsia="zh-CN"/>
              </w:rPr>
              <w:t>A</w:t>
            </w:r>
          </w:p>
          <w:p w14:paraId="3A49491A"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G</w:t>
            </w:r>
          </w:p>
          <w:p w14:paraId="28863D51"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H</w:t>
            </w:r>
          </w:p>
          <w:p w14:paraId="40EB2238"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I</w:t>
            </w:r>
          </w:p>
          <w:p w14:paraId="178C975D" w14:textId="77777777" w:rsidR="008D1E4A" w:rsidRPr="00EF5447" w:rsidRDefault="008D1E4A" w:rsidP="00C620E0">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0797762C" w14:textId="77777777" w:rsidR="008D1E4A" w:rsidRPr="00EF5447" w:rsidRDefault="008D1E4A" w:rsidP="00C620E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589D2FFA" w14:textId="77777777" w:rsidR="008D1E4A" w:rsidRPr="00EF5447" w:rsidRDefault="008D1E4A" w:rsidP="00C620E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21467A4A" w14:textId="77777777" w:rsidR="008D1E4A" w:rsidRPr="00EF5447" w:rsidRDefault="008D1E4A" w:rsidP="00C620E0">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27CE3503"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A_n257A</w:t>
            </w:r>
          </w:p>
          <w:p w14:paraId="2CD47C8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6EBAD322"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042BC1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B374248"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A_n257A</w:t>
            </w:r>
          </w:p>
          <w:p w14:paraId="41F6A244"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DBBE9F0"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D0A70DC" w14:textId="77777777" w:rsidR="008D1E4A" w:rsidRPr="00EF5447" w:rsidRDefault="008D1E4A" w:rsidP="00C620E0">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34986524"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A_n257A</w:t>
            </w:r>
          </w:p>
          <w:p w14:paraId="556CD8EA"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4BCA63BF"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E616EF4"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AEA54F0"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_n257A</w:t>
            </w:r>
          </w:p>
          <w:p w14:paraId="3AC97446"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5D7E6949"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599F6C7" w14:textId="77777777" w:rsidR="008D1E4A" w:rsidRPr="00EF5447" w:rsidRDefault="008D1E4A" w:rsidP="00C620E0">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8D1E4A" w:rsidRPr="00EF5447" w14:paraId="35FB5A85" w14:textId="77777777" w:rsidTr="00C620E0">
        <w:trPr>
          <w:trHeight w:val="187"/>
          <w:jc w:val="center"/>
        </w:trPr>
        <w:tc>
          <w:tcPr>
            <w:tcW w:w="4814" w:type="dxa"/>
            <w:shd w:val="clear" w:color="auto" w:fill="auto"/>
            <w:noWrap/>
            <w:tcMar>
              <w:top w:w="28" w:type="dxa"/>
              <w:left w:w="28" w:type="dxa"/>
              <w:bottom w:w="28" w:type="dxa"/>
              <w:right w:w="28" w:type="dxa"/>
            </w:tcMar>
          </w:tcPr>
          <w:p w14:paraId="38475B49" w14:textId="77777777" w:rsidR="008D1E4A" w:rsidRPr="00EF5447" w:rsidRDefault="008D1E4A" w:rsidP="00C620E0">
            <w:pPr>
              <w:pStyle w:val="TAC"/>
              <w:rPr>
                <w:lang w:eastAsia="ja-JP"/>
              </w:rPr>
            </w:pPr>
            <w:r w:rsidRPr="00EF5447">
              <w:rPr>
                <w:rFonts w:cs="Arial"/>
                <w:lang w:eastAsia="ja-JP"/>
              </w:rPr>
              <w:t>DC_1A-18A-42A_n257A</w:t>
            </w:r>
          </w:p>
          <w:p w14:paraId="2485CC79"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DC_1A-18A-42A_n257D</w:t>
            </w:r>
          </w:p>
          <w:p w14:paraId="3C020657"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DC_1A-18A-42A_n257E</w:t>
            </w:r>
          </w:p>
          <w:p w14:paraId="34B9FCEA" w14:textId="77777777" w:rsidR="008D1E4A" w:rsidRPr="00EF5447" w:rsidRDefault="008D1E4A" w:rsidP="00C620E0">
            <w:pPr>
              <w:pStyle w:val="TAC"/>
              <w:rPr>
                <w:lang w:eastAsia="ja-JP"/>
              </w:rPr>
            </w:pPr>
            <w:r w:rsidRPr="00EF5447">
              <w:rPr>
                <w:rFonts w:cs="Arial"/>
                <w:lang w:eastAsia="ja-JP"/>
              </w:rPr>
              <w:t>DC_1A-18A-42A_n257F</w:t>
            </w:r>
          </w:p>
          <w:p w14:paraId="5E287785"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DC_1A-18A-42A_n257G</w:t>
            </w:r>
          </w:p>
          <w:p w14:paraId="517E1357"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DC_1A-18A-42A_n257H</w:t>
            </w:r>
          </w:p>
          <w:p w14:paraId="6CB8CB44"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DC_1A-18A-42A_n257I</w:t>
            </w:r>
          </w:p>
          <w:p w14:paraId="085AE7AB"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DC_1A-18A-42A_n257J</w:t>
            </w:r>
          </w:p>
          <w:p w14:paraId="22763742"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DC_1A-18A-42A_n257K</w:t>
            </w:r>
          </w:p>
          <w:p w14:paraId="2C3291EE"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DC_1A-18A-42A_n257L</w:t>
            </w:r>
          </w:p>
          <w:p w14:paraId="2B151EB8" w14:textId="77777777" w:rsidR="008D1E4A" w:rsidRPr="00EF5447" w:rsidRDefault="008D1E4A" w:rsidP="00C620E0">
            <w:pPr>
              <w:pStyle w:val="TAC"/>
              <w:rPr>
                <w:rFonts w:cs="Arial"/>
                <w:lang w:eastAsia="ja-JP"/>
              </w:rPr>
            </w:pPr>
            <w:r w:rsidRPr="00EF5447">
              <w:rPr>
                <w:rFonts w:cs="Arial"/>
                <w:lang w:eastAsia="ja-JP"/>
              </w:rPr>
              <w:t>DC_1A-18A-42A_n257M</w:t>
            </w:r>
          </w:p>
          <w:p w14:paraId="644848B7" w14:textId="77777777" w:rsidR="008D1E4A" w:rsidRPr="00EF5447" w:rsidRDefault="008D1E4A" w:rsidP="00C620E0">
            <w:pPr>
              <w:pStyle w:val="TAC"/>
              <w:rPr>
                <w:lang w:eastAsia="ja-JP"/>
              </w:rPr>
            </w:pPr>
            <w:r w:rsidRPr="00EF5447">
              <w:rPr>
                <w:rFonts w:cs="Arial"/>
                <w:lang w:eastAsia="ja-JP"/>
              </w:rPr>
              <w:t>DC_1A-18A-42C_n257A</w:t>
            </w:r>
          </w:p>
          <w:p w14:paraId="441A8672"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DC_1A-18A-42C_n257D</w:t>
            </w:r>
          </w:p>
          <w:p w14:paraId="48A4A7D1"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DC_1A-18A-42C_n257E</w:t>
            </w:r>
          </w:p>
          <w:p w14:paraId="6FC6E60C" w14:textId="77777777" w:rsidR="008D1E4A" w:rsidRPr="00EF5447" w:rsidRDefault="008D1E4A" w:rsidP="00C620E0">
            <w:pPr>
              <w:pStyle w:val="TAC"/>
              <w:rPr>
                <w:rFonts w:cs="Arial"/>
                <w:lang w:eastAsia="ja-JP"/>
              </w:rPr>
            </w:pPr>
            <w:r w:rsidRPr="00EF5447">
              <w:rPr>
                <w:rFonts w:cs="Arial"/>
                <w:lang w:eastAsia="ja-JP"/>
              </w:rPr>
              <w:t>DC_1A-18A-42C_n257F</w:t>
            </w:r>
          </w:p>
          <w:p w14:paraId="3C74547E"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DC_1A-18A-42C_n257G</w:t>
            </w:r>
          </w:p>
          <w:p w14:paraId="55DA429C"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DC_1A-18A-42C_n257H</w:t>
            </w:r>
          </w:p>
          <w:p w14:paraId="313A3689"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DC_1A-18A-42C_n257I</w:t>
            </w:r>
          </w:p>
          <w:p w14:paraId="214AF3C6"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DC_1A-18A-42C_n257J</w:t>
            </w:r>
          </w:p>
          <w:p w14:paraId="5376A9C7"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DC_1A-18A-42C_n257K</w:t>
            </w:r>
          </w:p>
          <w:p w14:paraId="0A5C0FA3"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DC_1A-18A-42C_n257L</w:t>
            </w:r>
          </w:p>
          <w:p w14:paraId="08D0999D" w14:textId="77777777" w:rsidR="008D1E4A" w:rsidRPr="00EF5447" w:rsidRDefault="008D1E4A" w:rsidP="00C620E0">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5A1D4C1" w14:textId="77777777" w:rsidR="008D1E4A" w:rsidRPr="00EF5447" w:rsidRDefault="008D1E4A" w:rsidP="00C620E0">
            <w:pPr>
              <w:pStyle w:val="TAC"/>
              <w:rPr>
                <w:lang w:eastAsia="fi-FI"/>
              </w:rPr>
            </w:pPr>
            <w:r w:rsidRPr="00EF5447">
              <w:rPr>
                <w:lang w:eastAsia="fi-FI"/>
              </w:rPr>
              <w:t>DC_1A_</w:t>
            </w:r>
            <w:r w:rsidRPr="00EF5447">
              <w:rPr>
                <w:lang w:eastAsia="ja-JP"/>
              </w:rPr>
              <w:t>n257A</w:t>
            </w:r>
          </w:p>
          <w:p w14:paraId="6C6BDD35" w14:textId="77777777" w:rsidR="008D1E4A" w:rsidRPr="00EF5447" w:rsidRDefault="008D1E4A" w:rsidP="00C620E0">
            <w:pPr>
              <w:pStyle w:val="TAC"/>
              <w:rPr>
                <w:lang w:eastAsia="ja-JP"/>
              </w:rPr>
            </w:pPr>
            <w:r w:rsidRPr="00EF5447">
              <w:rPr>
                <w:lang w:eastAsia="fi-FI"/>
              </w:rPr>
              <w:t>DC_1A_</w:t>
            </w:r>
            <w:r w:rsidRPr="00EF5447">
              <w:rPr>
                <w:lang w:eastAsia="ja-JP"/>
              </w:rPr>
              <w:t>n257G</w:t>
            </w:r>
          </w:p>
          <w:p w14:paraId="01122614" w14:textId="77777777" w:rsidR="008D1E4A" w:rsidRPr="00EF5447" w:rsidRDefault="008D1E4A" w:rsidP="00C620E0">
            <w:pPr>
              <w:pStyle w:val="TAC"/>
              <w:rPr>
                <w:lang w:eastAsia="ja-JP"/>
              </w:rPr>
            </w:pPr>
            <w:r w:rsidRPr="00EF5447">
              <w:rPr>
                <w:lang w:eastAsia="fi-FI"/>
              </w:rPr>
              <w:t>DC_1A_</w:t>
            </w:r>
            <w:r w:rsidRPr="00EF5447">
              <w:rPr>
                <w:lang w:eastAsia="ja-JP"/>
              </w:rPr>
              <w:t>n257H</w:t>
            </w:r>
          </w:p>
          <w:p w14:paraId="304B8F6E" w14:textId="77777777" w:rsidR="008D1E4A" w:rsidRPr="00EF5447" w:rsidRDefault="008D1E4A" w:rsidP="00C620E0">
            <w:pPr>
              <w:pStyle w:val="TAC"/>
              <w:rPr>
                <w:lang w:eastAsia="ja-JP"/>
              </w:rPr>
            </w:pPr>
            <w:r w:rsidRPr="00EF5447">
              <w:rPr>
                <w:lang w:eastAsia="fi-FI"/>
              </w:rPr>
              <w:t>DC_1A_</w:t>
            </w:r>
            <w:r w:rsidRPr="00EF5447">
              <w:rPr>
                <w:lang w:eastAsia="ja-JP"/>
              </w:rPr>
              <w:t>n257I</w:t>
            </w:r>
          </w:p>
          <w:p w14:paraId="5DCA3159"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30D40620"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50FBD33D"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7E3AE4A"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4A232A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D7D6450"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E7E4DBE"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E795574"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FD01E67"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E2B3867"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B1F78F1"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16FB83B" w14:textId="77777777" w:rsidR="008D1E4A" w:rsidRPr="00EF5447" w:rsidRDefault="008D1E4A" w:rsidP="00C620E0">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D1E4A" w:rsidRPr="00EF5447" w14:paraId="4EAB3B80" w14:textId="77777777" w:rsidTr="00C620E0">
        <w:trPr>
          <w:trHeight w:val="187"/>
          <w:jc w:val="center"/>
        </w:trPr>
        <w:tc>
          <w:tcPr>
            <w:tcW w:w="4814" w:type="dxa"/>
            <w:shd w:val="clear" w:color="auto" w:fill="auto"/>
            <w:noWrap/>
            <w:tcMar>
              <w:top w:w="28" w:type="dxa"/>
              <w:left w:w="28" w:type="dxa"/>
              <w:bottom w:w="28" w:type="dxa"/>
              <w:right w:w="28" w:type="dxa"/>
            </w:tcMar>
          </w:tcPr>
          <w:p w14:paraId="06CC64CE" w14:textId="77777777" w:rsidR="008D1E4A" w:rsidRPr="00EF5447" w:rsidRDefault="008D1E4A" w:rsidP="00C620E0">
            <w:pPr>
              <w:pStyle w:val="TAC"/>
              <w:rPr>
                <w:lang w:eastAsia="ja-JP"/>
              </w:rPr>
            </w:pPr>
            <w:r w:rsidRPr="00EF5447">
              <w:rPr>
                <w:lang w:eastAsia="ja-JP"/>
              </w:rPr>
              <w:lastRenderedPageBreak/>
              <w:t>DC_1A-19A-21A_n257A</w:t>
            </w:r>
          </w:p>
          <w:p w14:paraId="6A43F286" w14:textId="77777777" w:rsidR="008D1E4A" w:rsidRPr="00EF5447" w:rsidRDefault="008D1E4A" w:rsidP="00C620E0">
            <w:pPr>
              <w:pStyle w:val="TAC"/>
              <w:rPr>
                <w:lang w:eastAsia="ja-JP"/>
              </w:rPr>
            </w:pPr>
            <w:r w:rsidRPr="00EF5447">
              <w:rPr>
                <w:lang w:eastAsia="ja-JP"/>
              </w:rPr>
              <w:t>DC_1A-19A-21A_n257D</w:t>
            </w:r>
          </w:p>
          <w:p w14:paraId="4BBBE7A7" w14:textId="77777777" w:rsidR="008D1E4A" w:rsidRPr="00EF5447" w:rsidRDefault="008D1E4A" w:rsidP="00C620E0">
            <w:pPr>
              <w:pStyle w:val="TAC"/>
              <w:rPr>
                <w:lang w:eastAsia="ja-JP"/>
              </w:rPr>
            </w:pPr>
            <w:r w:rsidRPr="00EF5447">
              <w:rPr>
                <w:lang w:eastAsia="ja-JP"/>
              </w:rPr>
              <w:t>DC_1A-19A-21A_n257E</w:t>
            </w:r>
          </w:p>
          <w:p w14:paraId="02B2DDDE" w14:textId="77777777" w:rsidR="008D1E4A" w:rsidRPr="00EF5447" w:rsidRDefault="008D1E4A" w:rsidP="00C620E0">
            <w:pPr>
              <w:pStyle w:val="TAC"/>
              <w:rPr>
                <w:lang w:eastAsia="ja-JP"/>
              </w:rPr>
            </w:pPr>
            <w:r w:rsidRPr="00EF5447">
              <w:rPr>
                <w:lang w:eastAsia="ja-JP"/>
              </w:rPr>
              <w:t>DC_1A-19A-21A_n257F</w:t>
            </w:r>
          </w:p>
          <w:p w14:paraId="22F64C37" w14:textId="77777777" w:rsidR="008D1E4A" w:rsidRPr="00EF5447" w:rsidRDefault="008D1E4A" w:rsidP="00C620E0">
            <w:pPr>
              <w:pStyle w:val="TAC"/>
              <w:rPr>
                <w:lang w:eastAsia="fi-FI"/>
              </w:rPr>
            </w:pPr>
            <w:r w:rsidRPr="00EF5447">
              <w:rPr>
                <w:lang w:eastAsia="fi-FI"/>
              </w:rPr>
              <w:t>DC_1A-19A-21A_n257G</w:t>
            </w:r>
          </w:p>
          <w:p w14:paraId="5DD6A728" w14:textId="77777777" w:rsidR="008D1E4A" w:rsidRPr="00EF5447" w:rsidRDefault="008D1E4A" w:rsidP="00C620E0">
            <w:pPr>
              <w:pStyle w:val="TAC"/>
              <w:rPr>
                <w:lang w:eastAsia="fi-FI"/>
              </w:rPr>
            </w:pPr>
            <w:r w:rsidRPr="00EF5447">
              <w:rPr>
                <w:lang w:eastAsia="fi-FI"/>
              </w:rPr>
              <w:t>DC_1A-19A-21A_n257H</w:t>
            </w:r>
          </w:p>
          <w:p w14:paraId="0ED79DD3" w14:textId="77777777" w:rsidR="008D1E4A" w:rsidRPr="00EF5447" w:rsidRDefault="008D1E4A" w:rsidP="00C620E0">
            <w:pPr>
              <w:pStyle w:val="TAC"/>
              <w:rPr>
                <w:lang w:eastAsia="fi-FI"/>
              </w:rPr>
            </w:pPr>
            <w:r w:rsidRPr="00EF5447">
              <w:rPr>
                <w:lang w:eastAsia="fi-FI"/>
              </w:rPr>
              <w:t>DC_1A-19A-21A_n257I</w:t>
            </w:r>
          </w:p>
          <w:p w14:paraId="00CE5789" w14:textId="77777777" w:rsidR="008D1E4A" w:rsidRPr="00EF5447" w:rsidRDefault="008D1E4A" w:rsidP="00C620E0">
            <w:pPr>
              <w:pStyle w:val="TAC"/>
              <w:rPr>
                <w:lang w:eastAsia="fi-FI"/>
              </w:rPr>
            </w:pPr>
            <w:r w:rsidRPr="00EF5447">
              <w:rPr>
                <w:lang w:eastAsia="fi-FI"/>
              </w:rPr>
              <w:t>DC_1A-19A-21A_n257J</w:t>
            </w:r>
          </w:p>
          <w:p w14:paraId="0700D8DF" w14:textId="77777777" w:rsidR="008D1E4A" w:rsidRPr="00EF5447" w:rsidRDefault="008D1E4A" w:rsidP="00C620E0">
            <w:pPr>
              <w:pStyle w:val="TAC"/>
              <w:rPr>
                <w:lang w:eastAsia="fi-FI"/>
              </w:rPr>
            </w:pPr>
            <w:r w:rsidRPr="00EF5447">
              <w:rPr>
                <w:lang w:eastAsia="fi-FI"/>
              </w:rPr>
              <w:t>DC_1A-19A-21A_n257K</w:t>
            </w:r>
          </w:p>
          <w:p w14:paraId="468C9C09" w14:textId="77777777" w:rsidR="008D1E4A" w:rsidRPr="00EF5447" w:rsidRDefault="008D1E4A" w:rsidP="00C620E0">
            <w:pPr>
              <w:pStyle w:val="TAC"/>
              <w:rPr>
                <w:lang w:eastAsia="fi-FI"/>
              </w:rPr>
            </w:pPr>
            <w:r w:rsidRPr="00EF5447">
              <w:rPr>
                <w:lang w:eastAsia="fi-FI"/>
              </w:rPr>
              <w:t>DC_1A-19A-21A_n257L</w:t>
            </w:r>
          </w:p>
          <w:p w14:paraId="1B4ACD04" w14:textId="77777777" w:rsidR="008D1E4A" w:rsidRPr="00EF5447" w:rsidRDefault="008D1E4A" w:rsidP="00C620E0">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1FA7D60A" w14:textId="77777777" w:rsidR="008D1E4A" w:rsidRPr="00EF5447" w:rsidRDefault="008D1E4A" w:rsidP="00C620E0">
            <w:pPr>
              <w:pStyle w:val="TAC"/>
              <w:rPr>
                <w:lang w:eastAsia="ja-JP"/>
              </w:rPr>
            </w:pPr>
            <w:r w:rsidRPr="00EF5447">
              <w:rPr>
                <w:lang w:eastAsia="ja-JP"/>
              </w:rPr>
              <w:t>DC_1A_n257A</w:t>
            </w:r>
          </w:p>
          <w:p w14:paraId="04CB1155" w14:textId="77777777" w:rsidR="008D1E4A" w:rsidRPr="00EF5447" w:rsidRDefault="008D1E4A" w:rsidP="00C620E0">
            <w:pPr>
              <w:pStyle w:val="TAC"/>
              <w:rPr>
                <w:lang w:eastAsia="ja-JP"/>
              </w:rPr>
            </w:pPr>
            <w:r w:rsidRPr="00EF5447">
              <w:rPr>
                <w:lang w:eastAsia="ja-JP"/>
              </w:rPr>
              <w:t>DC_1A_n257G</w:t>
            </w:r>
          </w:p>
          <w:p w14:paraId="7D64993B" w14:textId="77777777" w:rsidR="008D1E4A" w:rsidRPr="00EF5447" w:rsidRDefault="008D1E4A" w:rsidP="00C620E0">
            <w:pPr>
              <w:pStyle w:val="TAC"/>
              <w:rPr>
                <w:lang w:eastAsia="ja-JP"/>
              </w:rPr>
            </w:pPr>
            <w:r w:rsidRPr="00EF5447">
              <w:rPr>
                <w:lang w:eastAsia="ja-JP"/>
              </w:rPr>
              <w:t>DC_1A_n257H</w:t>
            </w:r>
          </w:p>
          <w:p w14:paraId="175764D9" w14:textId="77777777" w:rsidR="008D1E4A" w:rsidRPr="00EF5447" w:rsidRDefault="008D1E4A" w:rsidP="00C620E0">
            <w:pPr>
              <w:pStyle w:val="TAC"/>
              <w:rPr>
                <w:lang w:eastAsia="ja-JP"/>
              </w:rPr>
            </w:pPr>
            <w:r w:rsidRPr="00EF5447">
              <w:rPr>
                <w:lang w:eastAsia="ja-JP"/>
              </w:rPr>
              <w:t>DC_1A_n257I</w:t>
            </w:r>
          </w:p>
          <w:p w14:paraId="0EC4886A" w14:textId="77777777" w:rsidR="008D1E4A" w:rsidRPr="00EF5447" w:rsidRDefault="008D1E4A" w:rsidP="00C620E0">
            <w:pPr>
              <w:pStyle w:val="TAC"/>
              <w:rPr>
                <w:lang w:eastAsia="ja-JP"/>
              </w:rPr>
            </w:pPr>
            <w:r w:rsidRPr="00EF5447">
              <w:rPr>
                <w:lang w:eastAsia="ja-JP"/>
              </w:rPr>
              <w:t>DC_1A_n257J</w:t>
            </w:r>
          </w:p>
          <w:p w14:paraId="24B20B19" w14:textId="77777777" w:rsidR="008D1E4A" w:rsidRPr="00EF5447" w:rsidRDefault="008D1E4A" w:rsidP="00C620E0">
            <w:pPr>
              <w:pStyle w:val="TAC"/>
              <w:rPr>
                <w:lang w:eastAsia="ja-JP"/>
              </w:rPr>
            </w:pPr>
            <w:r w:rsidRPr="00EF5447">
              <w:rPr>
                <w:lang w:eastAsia="ja-JP"/>
              </w:rPr>
              <w:t>DC_1A_n257K</w:t>
            </w:r>
          </w:p>
          <w:p w14:paraId="5D608796" w14:textId="77777777" w:rsidR="008D1E4A" w:rsidRPr="00EF5447" w:rsidRDefault="008D1E4A" w:rsidP="00C620E0">
            <w:pPr>
              <w:pStyle w:val="TAC"/>
              <w:rPr>
                <w:lang w:eastAsia="ja-JP"/>
              </w:rPr>
            </w:pPr>
            <w:r w:rsidRPr="00EF5447">
              <w:rPr>
                <w:lang w:eastAsia="ja-JP"/>
              </w:rPr>
              <w:t>DC_1A_n257L</w:t>
            </w:r>
          </w:p>
          <w:p w14:paraId="5B3E6699" w14:textId="77777777" w:rsidR="008D1E4A" w:rsidRPr="00EF5447" w:rsidRDefault="008D1E4A" w:rsidP="00C620E0">
            <w:pPr>
              <w:pStyle w:val="TAC"/>
              <w:rPr>
                <w:lang w:eastAsia="ja-JP"/>
              </w:rPr>
            </w:pPr>
            <w:r w:rsidRPr="00EF5447">
              <w:rPr>
                <w:lang w:eastAsia="ja-JP"/>
              </w:rPr>
              <w:t>DC_1A_n257M</w:t>
            </w:r>
          </w:p>
          <w:p w14:paraId="03F2E503" w14:textId="77777777" w:rsidR="008D1E4A" w:rsidRPr="00EF5447" w:rsidRDefault="008D1E4A" w:rsidP="00C620E0">
            <w:pPr>
              <w:pStyle w:val="TAC"/>
              <w:rPr>
                <w:lang w:eastAsia="ja-JP"/>
              </w:rPr>
            </w:pPr>
            <w:r w:rsidRPr="00EF5447">
              <w:rPr>
                <w:lang w:eastAsia="ja-JP"/>
              </w:rPr>
              <w:t>DC_19A_n257A</w:t>
            </w:r>
          </w:p>
          <w:p w14:paraId="18484702" w14:textId="77777777" w:rsidR="008D1E4A" w:rsidRPr="00EF5447" w:rsidRDefault="008D1E4A" w:rsidP="00C620E0">
            <w:pPr>
              <w:pStyle w:val="TAC"/>
              <w:rPr>
                <w:lang w:eastAsia="ja-JP"/>
              </w:rPr>
            </w:pPr>
            <w:r w:rsidRPr="00EF5447">
              <w:rPr>
                <w:lang w:eastAsia="ja-JP"/>
              </w:rPr>
              <w:t>DC_19A_n257G</w:t>
            </w:r>
          </w:p>
          <w:p w14:paraId="27D8E3EE" w14:textId="77777777" w:rsidR="008D1E4A" w:rsidRPr="00EF5447" w:rsidRDefault="008D1E4A" w:rsidP="00C620E0">
            <w:pPr>
              <w:pStyle w:val="TAC"/>
              <w:rPr>
                <w:lang w:eastAsia="ja-JP"/>
              </w:rPr>
            </w:pPr>
            <w:r w:rsidRPr="00EF5447">
              <w:rPr>
                <w:lang w:eastAsia="ja-JP"/>
              </w:rPr>
              <w:t>DC_19A_n257H</w:t>
            </w:r>
          </w:p>
          <w:p w14:paraId="46ACF0E3" w14:textId="77777777" w:rsidR="008D1E4A" w:rsidRPr="00EF5447" w:rsidRDefault="008D1E4A" w:rsidP="00C620E0">
            <w:pPr>
              <w:pStyle w:val="TAC"/>
              <w:rPr>
                <w:rFonts w:eastAsia="Yu Mincho"/>
                <w:lang w:eastAsia="ja-JP"/>
              </w:rPr>
            </w:pPr>
            <w:r w:rsidRPr="00EF5447">
              <w:rPr>
                <w:lang w:eastAsia="ja-JP"/>
              </w:rPr>
              <w:t>DC_19A_n257I</w:t>
            </w:r>
          </w:p>
          <w:p w14:paraId="73A1FC9E" w14:textId="77777777" w:rsidR="008D1E4A" w:rsidRPr="00EF5447" w:rsidRDefault="008D1E4A" w:rsidP="00C620E0">
            <w:pPr>
              <w:pStyle w:val="TAC"/>
              <w:rPr>
                <w:lang w:eastAsia="ja-JP"/>
              </w:rPr>
            </w:pPr>
            <w:r w:rsidRPr="00EF5447">
              <w:rPr>
                <w:lang w:eastAsia="ja-JP"/>
              </w:rPr>
              <w:t>DC_21A_n257A</w:t>
            </w:r>
          </w:p>
          <w:p w14:paraId="28653688" w14:textId="77777777" w:rsidR="008D1E4A" w:rsidRPr="00EF5447" w:rsidRDefault="008D1E4A" w:rsidP="00C620E0">
            <w:pPr>
              <w:pStyle w:val="TAC"/>
              <w:rPr>
                <w:lang w:eastAsia="ja-JP"/>
              </w:rPr>
            </w:pPr>
            <w:r w:rsidRPr="00EF5447">
              <w:rPr>
                <w:lang w:eastAsia="ja-JP"/>
              </w:rPr>
              <w:t>DC_21A_n257G</w:t>
            </w:r>
          </w:p>
          <w:p w14:paraId="4DE9C012" w14:textId="77777777" w:rsidR="008D1E4A" w:rsidRPr="00EF5447" w:rsidRDefault="008D1E4A" w:rsidP="00C620E0">
            <w:pPr>
              <w:pStyle w:val="TAC"/>
              <w:rPr>
                <w:lang w:eastAsia="ja-JP"/>
              </w:rPr>
            </w:pPr>
            <w:r w:rsidRPr="00EF5447">
              <w:rPr>
                <w:lang w:eastAsia="ja-JP"/>
              </w:rPr>
              <w:t>DC_21A_n257H</w:t>
            </w:r>
          </w:p>
          <w:p w14:paraId="1B7A4304" w14:textId="77777777" w:rsidR="008D1E4A" w:rsidRPr="00EF5447" w:rsidRDefault="008D1E4A" w:rsidP="00C620E0">
            <w:pPr>
              <w:pStyle w:val="TAC"/>
              <w:rPr>
                <w:lang w:eastAsia="ja-JP"/>
              </w:rPr>
            </w:pPr>
            <w:r w:rsidRPr="00EF5447">
              <w:rPr>
                <w:lang w:eastAsia="ja-JP"/>
              </w:rPr>
              <w:t>DC_21A_n257I</w:t>
            </w:r>
          </w:p>
          <w:p w14:paraId="3C69A714" w14:textId="77777777" w:rsidR="008D1E4A" w:rsidRPr="00EF5447" w:rsidRDefault="008D1E4A" w:rsidP="00C620E0">
            <w:pPr>
              <w:pStyle w:val="TAC"/>
              <w:rPr>
                <w:lang w:eastAsia="ja-JP"/>
              </w:rPr>
            </w:pPr>
            <w:r w:rsidRPr="00EF5447">
              <w:rPr>
                <w:lang w:eastAsia="ja-JP"/>
              </w:rPr>
              <w:t>DC_21A_n257J</w:t>
            </w:r>
          </w:p>
          <w:p w14:paraId="3C3B6DB4" w14:textId="77777777" w:rsidR="008D1E4A" w:rsidRPr="00EF5447" w:rsidRDefault="008D1E4A" w:rsidP="00C620E0">
            <w:pPr>
              <w:pStyle w:val="TAC"/>
              <w:rPr>
                <w:lang w:eastAsia="ja-JP"/>
              </w:rPr>
            </w:pPr>
            <w:r w:rsidRPr="00EF5447">
              <w:rPr>
                <w:lang w:eastAsia="ja-JP"/>
              </w:rPr>
              <w:t>DC_21A_n257K</w:t>
            </w:r>
          </w:p>
          <w:p w14:paraId="4EEC5826" w14:textId="77777777" w:rsidR="008D1E4A" w:rsidRPr="00EF5447" w:rsidRDefault="008D1E4A" w:rsidP="00C620E0">
            <w:pPr>
              <w:pStyle w:val="TAC"/>
              <w:rPr>
                <w:lang w:eastAsia="ja-JP"/>
              </w:rPr>
            </w:pPr>
            <w:r w:rsidRPr="00EF5447">
              <w:rPr>
                <w:lang w:eastAsia="ja-JP"/>
              </w:rPr>
              <w:t>DC_21A_n257L</w:t>
            </w:r>
          </w:p>
          <w:p w14:paraId="5BFE87C3" w14:textId="77777777" w:rsidR="008D1E4A" w:rsidRPr="00EF5447" w:rsidRDefault="008D1E4A" w:rsidP="00C620E0">
            <w:pPr>
              <w:pStyle w:val="TAC"/>
            </w:pPr>
            <w:r w:rsidRPr="00EF5447">
              <w:rPr>
                <w:lang w:eastAsia="ja-JP"/>
              </w:rPr>
              <w:t>DC_21A_n257M</w:t>
            </w:r>
          </w:p>
        </w:tc>
      </w:tr>
      <w:tr w:rsidR="008D1E4A" w:rsidRPr="00EF5447" w14:paraId="1E42513C" w14:textId="77777777" w:rsidTr="00C620E0">
        <w:trPr>
          <w:trHeight w:val="187"/>
          <w:jc w:val="center"/>
        </w:trPr>
        <w:tc>
          <w:tcPr>
            <w:tcW w:w="4814" w:type="dxa"/>
            <w:shd w:val="clear" w:color="auto" w:fill="auto"/>
            <w:noWrap/>
            <w:tcMar>
              <w:top w:w="28" w:type="dxa"/>
              <w:left w:w="28" w:type="dxa"/>
              <w:bottom w:w="28" w:type="dxa"/>
              <w:right w:w="28" w:type="dxa"/>
            </w:tcMar>
          </w:tcPr>
          <w:p w14:paraId="1A167A6A" w14:textId="77777777" w:rsidR="008D1E4A" w:rsidRPr="00EF5447" w:rsidRDefault="008D1E4A" w:rsidP="00C620E0">
            <w:pPr>
              <w:pStyle w:val="TAC"/>
              <w:rPr>
                <w:lang w:eastAsia="zh-CN"/>
              </w:rPr>
            </w:pPr>
            <w:r w:rsidRPr="00EF5447">
              <w:t>DC_1A-19A-42A_n257A</w:t>
            </w:r>
          </w:p>
          <w:p w14:paraId="6B62F0F9" w14:textId="77777777" w:rsidR="008D1E4A" w:rsidRPr="00EF5447" w:rsidRDefault="008D1E4A" w:rsidP="00C620E0">
            <w:pPr>
              <w:pStyle w:val="TAC"/>
              <w:rPr>
                <w:lang w:eastAsia="zh-CN"/>
              </w:rPr>
            </w:pPr>
            <w:r w:rsidRPr="00EF5447">
              <w:t>DC_1A-19A-42C_n257A</w:t>
            </w:r>
          </w:p>
          <w:p w14:paraId="4DC370B3" w14:textId="77777777" w:rsidR="008D1E4A" w:rsidRPr="00EF5447" w:rsidRDefault="008D1E4A" w:rsidP="00C620E0">
            <w:pPr>
              <w:pStyle w:val="TAC"/>
              <w:rPr>
                <w:rFonts w:cs="Arial"/>
                <w:lang w:eastAsia="zh-CN"/>
              </w:rPr>
            </w:pPr>
            <w:r w:rsidRPr="00EF5447">
              <w:rPr>
                <w:rFonts w:cs="Arial"/>
                <w:lang w:eastAsia="ja-JP"/>
              </w:rPr>
              <w:t>DC_1A-19A-42C_n257D</w:t>
            </w:r>
          </w:p>
          <w:p w14:paraId="5DC760C3" w14:textId="77777777" w:rsidR="008D1E4A" w:rsidRPr="00EF5447" w:rsidRDefault="008D1E4A" w:rsidP="00C620E0">
            <w:pPr>
              <w:pStyle w:val="TAC"/>
              <w:rPr>
                <w:rFonts w:cs="Arial"/>
                <w:lang w:eastAsia="zh-CN"/>
              </w:rPr>
            </w:pPr>
            <w:r w:rsidRPr="00EF5447">
              <w:rPr>
                <w:rFonts w:cs="Arial"/>
                <w:lang w:eastAsia="ja-JP"/>
              </w:rPr>
              <w:t>DC_1A-19A-42C_n257E</w:t>
            </w:r>
          </w:p>
          <w:p w14:paraId="44D7FB98" w14:textId="77777777" w:rsidR="008D1E4A" w:rsidRPr="00EF5447" w:rsidRDefault="008D1E4A" w:rsidP="00C620E0">
            <w:pPr>
              <w:pStyle w:val="TAC"/>
              <w:rPr>
                <w:rFonts w:cs="Arial"/>
                <w:lang w:eastAsia="ja-JP"/>
              </w:rPr>
            </w:pPr>
            <w:r w:rsidRPr="00EF5447">
              <w:rPr>
                <w:rFonts w:cs="Arial"/>
                <w:lang w:eastAsia="ja-JP"/>
              </w:rPr>
              <w:t>DC_1A-19A-42C_n257F</w:t>
            </w:r>
          </w:p>
          <w:p w14:paraId="2CDBDF7F" w14:textId="77777777" w:rsidR="008D1E4A" w:rsidRPr="00EF5447" w:rsidRDefault="008D1E4A" w:rsidP="00C620E0">
            <w:pPr>
              <w:pStyle w:val="TAC"/>
              <w:rPr>
                <w:lang w:eastAsia="fi-FI"/>
              </w:rPr>
            </w:pPr>
            <w:r w:rsidRPr="00EF5447">
              <w:rPr>
                <w:lang w:eastAsia="fi-FI"/>
              </w:rPr>
              <w:t>DC_1A-19A-42A_n257G</w:t>
            </w:r>
          </w:p>
          <w:p w14:paraId="0A19C67C" w14:textId="77777777" w:rsidR="008D1E4A" w:rsidRPr="00EF5447" w:rsidRDefault="008D1E4A" w:rsidP="00C620E0">
            <w:pPr>
              <w:pStyle w:val="TAC"/>
              <w:rPr>
                <w:lang w:eastAsia="fi-FI"/>
              </w:rPr>
            </w:pPr>
            <w:r w:rsidRPr="00EF5447">
              <w:rPr>
                <w:lang w:eastAsia="fi-FI"/>
              </w:rPr>
              <w:t>DC_1A-19A-42A_n257H</w:t>
            </w:r>
          </w:p>
          <w:p w14:paraId="19E03121" w14:textId="77777777" w:rsidR="008D1E4A" w:rsidRPr="00EF5447" w:rsidRDefault="008D1E4A" w:rsidP="00C620E0">
            <w:pPr>
              <w:pStyle w:val="TAC"/>
              <w:rPr>
                <w:lang w:eastAsia="fi-FI"/>
              </w:rPr>
            </w:pPr>
            <w:r w:rsidRPr="00EF5447">
              <w:rPr>
                <w:lang w:eastAsia="fi-FI"/>
              </w:rPr>
              <w:t>DC_1A-19A-42A_n257I</w:t>
            </w:r>
          </w:p>
          <w:p w14:paraId="48C98DAA" w14:textId="77777777" w:rsidR="008D1E4A" w:rsidRPr="00EF5447" w:rsidRDefault="008D1E4A" w:rsidP="00C620E0">
            <w:pPr>
              <w:pStyle w:val="TAC"/>
              <w:rPr>
                <w:lang w:eastAsia="fi-FI"/>
              </w:rPr>
            </w:pPr>
            <w:r w:rsidRPr="00EF5447">
              <w:rPr>
                <w:lang w:eastAsia="fi-FI"/>
              </w:rPr>
              <w:t>DC_1A-19A-42A_n257J</w:t>
            </w:r>
          </w:p>
          <w:p w14:paraId="774C81F4" w14:textId="77777777" w:rsidR="008D1E4A" w:rsidRPr="00EF5447" w:rsidRDefault="008D1E4A" w:rsidP="00C620E0">
            <w:pPr>
              <w:pStyle w:val="TAC"/>
              <w:rPr>
                <w:lang w:eastAsia="fi-FI"/>
              </w:rPr>
            </w:pPr>
            <w:r w:rsidRPr="00EF5447">
              <w:rPr>
                <w:lang w:eastAsia="fi-FI"/>
              </w:rPr>
              <w:t>DC_1A-19A-42A_n257K</w:t>
            </w:r>
          </w:p>
          <w:p w14:paraId="4D226D9E" w14:textId="77777777" w:rsidR="008D1E4A" w:rsidRPr="00EF5447" w:rsidRDefault="008D1E4A" w:rsidP="00C620E0">
            <w:pPr>
              <w:pStyle w:val="TAC"/>
              <w:rPr>
                <w:lang w:eastAsia="fi-FI"/>
              </w:rPr>
            </w:pPr>
            <w:r w:rsidRPr="00EF5447">
              <w:rPr>
                <w:lang w:eastAsia="fi-FI"/>
              </w:rPr>
              <w:t>DC_1A-19A-42A_n257L</w:t>
            </w:r>
          </w:p>
          <w:p w14:paraId="3CD42987" w14:textId="77777777" w:rsidR="008D1E4A" w:rsidRPr="00EF5447" w:rsidRDefault="008D1E4A" w:rsidP="00C620E0">
            <w:pPr>
              <w:pStyle w:val="TAC"/>
              <w:rPr>
                <w:lang w:eastAsia="fi-FI"/>
              </w:rPr>
            </w:pPr>
            <w:r w:rsidRPr="00EF5447">
              <w:rPr>
                <w:lang w:eastAsia="fi-FI"/>
              </w:rPr>
              <w:t>DC_1A-19A-42A_n257M</w:t>
            </w:r>
          </w:p>
          <w:p w14:paraId="324A05CC" w14:textId="77777777" w:rsidR="008D1E4A" w:rsidRPr="00EF5447" w:rsidRDefault="008D1E4A" w:rsidP="00C620E0">
            <w:pPr>
              <w:pStyle w:val="TAC"/>
              <w:rPr>
                <w:lang w:eastAsia="fi-FI"/>
              </w:rPr>
            </w:pPr>
            <w:r w:rsidRPr="00EF5447">
              <w:rPr>
                <w:lang w:eastAsia="fi-FI"/>
              </w:rPr>
              <w:t>DC_1A-19A-42C_n257G</w:t>
            </w:r>
          </w:p>
          <w:p w14:paraId="5CCD3036" w14:textId="77777777" w:rsidR="008D1E4A" w:rsidRPr="00EF5447" w:rsidRDefault="008D1E4A" w:rsidP="00C620E0">
            <w:pPr>
              <w:pStyle w:val="TAC"/>
              <w:rPr>
                <w:lang w:eastAsia="fi-FI"/>
              </w:rPr>
            </w:pPr>
            <w:r w:rsidRPr="00EF5447">
              <w:rPr>
                <w:lang w:eastAsia="fi-FI"/>
              </w:rPr>
              <w:t>DC_1A-19A-42C_n257H</w:t>
            </w:r>
          </w:p>
          <w:p w14:paraId="46BF5DEF" w14:textId="77777777" w:rsidR="008D1E4A" w:rsidRPr="00EF5447" w:rsidRDefault="008D1E4A" w:rsidP="00C620E0">
            <w:pPr>
              <w:pStyle w:val="TAC"/>
              <w:rPr>
                <w:lang w:eastAsia="fi-FI"/>
              </w:rPr>
            </w:pPr>
            <w:r w:rsidRPr="00EF5447">
              <w:rPr>
                <w:lang w:eastAsia="fi-FI"/>
              </w:rPr>
              <w:t>DC_1A-19A-42C_n257I</w:t>
            </w:r>
          </w:p>
          <w:p w14:paraId="36837D41" w14:textId="77777777" w:rsidR="008D1E4A" w:rsidRPr="00EF5447" w:rsidRDefault="008D1E4A" w:rsidP="00C620E0">
            <w:pPr>
              <w:pStyle w:val="TAC"/>
              <w:rPr>
                <w:lang w:eastAsia="fi-FI"/>
              </w:rPr>
            </w:pPr>
            <w:r w:rsidRPr="00EF5447">
              <w:rPr>
                <w:lang w:eastAsia="fi-FI"/>
              </w:rPr>
              <w:t>DC_1A-19A-42C_n257J</w:t>
            </w:r>
          </w:p>
          <w:p w14:paraId="6D6901E0" w14:textId="77777777" w:rsidR="008D1E4A" w:rsidRPr="00EF5447" w:rsidRDefault="008D1E4A" w:rsidP="00C620E0">
            <w:pPr>
              <w:pStyle w:val="TAC"/>
              <w:rPr>
                <w:lang w:eastAsia="fi-FI"/>
              </w:rPr>
            </w:pPr>
            <w:r w:rsidRPr="00EF5447">
              <w:rPr>
                <w:lang w:eastAsia="fi-FI"/>
              </w:rPr>
              <w:t>DC_1A-19A-42C_n257K</w:t>
            </w:r>
          </w:p>
          <w:p w14:paraId="7079D15A" w14:textId="77777777" w:rsidR="008D1E4A" w:rsidRPr="00EF5447" w:rsidRDefault="008D1E4A" w:rsidP="00C620E0">
            <w:pPr>
              <w:pStyle w:val="TAC"/>
              <w:rPr>
                <w:lang w:eastAsia="fi-FI"/>
              </w:rPr>
            </w:pPr>
            <w:r w:rsidRPr="00EF5447">
              <w:rPr>
                <w:lang w:eastAsia="fi-FI"/>
              </w:rPr>
              <w:t>DC_1A-19A-42C_n257L</w:t>
            </w:r>
          </w:p>
          <w:p w14:paraId="0C6167F4" w14:textId="77777777" w:rsidR="008D1E4A" w:rsidRPr="00EF5447" w:rsidRDefault="008D1E4A" w:rsidP="00C620E0">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0FDDB1AB" w14:textId="77777777" w:rsidR="008D1E4A" w:rsidRPr="00EF5447" w:rsidRDefault="008D1E4A" w:rsidP="00C620E0">
            <w:pPr>
              <w:pStyle w:val="TAC"/>
            </w:pPr>
            <w:r w:rsidRPr="00EF5447">
              <w:t>DC_1A_n257A</w:t>
            </w:r>
          </w:p>
          <w:p w14:paraId="46F59F2C" w14:textId="77777777" w:rsidR="008D1E4A" w:rsidRPr="00EF5447" w:rsidRDefault="008D1E4A" w:rsidP="00C620E0">
            <w:pPr>
              <w:pStyle w:val="TAC"/>
              <w:rPr>
                <w:lang w:eastAsia="ja-JP"/>
              </w:rPr>
            </w:pPr>
            <w:r w:rsidRPr="00EF5447">
              <w:rPr>
                <w:lang w:eastAsia="ja-JP"/>
              </w:rPr>
              <w:t>DC_1A_n257G</w:t>
            </w:r>
          </w:p>
          <w:p w14:paraId="57E841B6" w14:textId="77777777" w:rsidR="008D1E4A" w:rsidRPr="00EF5447" w:rsidRDefault="008D1E4A" w:rsidP="00C620E0">
            <w:pPr>
              <w:pStyle w:val="TAC"/>
              <w:rPr>
                <w:lang w:eastAsia="ja-JP"/>
              </w:rPr>
            </w:pPr>
            <w:r w:rsidRPr="00EF5447">
              <w:rPr>
                <w:lang w:eastAsia="ja-JP"/>
              </w:rPr>
              <w:t>DC_1A_n257H</w:t>
            </w:r>
          </w:p>
          <w:p w14:paraId="042DBE16" w14:textId="77777777" w:rsidR="008D1E4A" w:rsidRPr="00EF5447" w:rsidRDefault="008D1E4A" w:rsidP="00C620E0">
            <w:pPr>
              <w:pStyle w:val="TAC"/>
              <w:rPr>
                <w:lang w:eastAsia="ja-JP"/>
              </w:rPr>
            </w:pPr>
            <w:r w:rsidRPr="00EF5447">
              <w:rPr>
                <w:lang w:eastAsia="ja-JP"/>
              </w:rPr>
              <w:t>DC_1A_n257I</w:t>
            </w:r>
          </w:p>
          <w:p w14:paraId="69E1F2BC" w14:textId="77777777" w:rsidR="008D1E4A" w:rsidRPr="00EF5447" w:rsidRDefault="008D1E4A" w:rsidP="00C620E0">
            <w:pPr>
              <w:pStyle w:val="TAC"/>
              <w:rPr>
                <w:lang w:eastAsia="ja-JP"/>
              </w:rPr>
            </w:pPr>
            <w:r w:rsidRPr="00EF5447">
              <w:rPr>
                <w:lang w:eastAsia="ja-JP"/>
              </w:rPr>
              <w:t>DC_1A_n257J</w:t>
            </w:r>
          </w:p>
          <w:p w14:paraId="1C29FE99" w14:textId="77777777" w:rsidR="008D1E4A" w:rsidRPr="00EF5447" w:rsidRDefault="008D1E4A" w:rsidP="00C620E0">
            <w:pPr>
              <w:pStyle w:val="TAC"/>
              <w:rPr>
                <w:lang w:eastAsia="ja-JP"/>
              </w:rPr>
            </w:pPr>
            <w:r w:rsidRPr="00EF5447">
              <w:rPr>
                <w:lang w:eastAsia="ja-JP"/>
              </w:rPr>
              <w:t>DC_1A_n257K</w:t>
            </w:r>
          </w:p>
          <w:p w14:paraId="1219076E" w14:textId="77777777" w:rsidR="008D1E4A" w:rsidRPr="00EF5447" w:rsidRDefault="008D1E4A" w:rsidP="00C620E0">
            <w:pPr>
              <w:pStyle w:val="TAC"/>
              <w:rPr>
                <w:lang w:eastAsia="ja-JP"/>
              </w:rPr>
            </w:pPr>
            <w:r w:rsidRPr="00EF5447">
              <w:rPr>
                <w:lang w:eastAsia="ja-JP"/>
              </w:rPr>
              <w:t>DC_1A_n257L</w:t>
            </w:r>
          </w:p>
          <w:p w14:paraId="653EC440" w14:textId="77777777" w:rsidR="008D1E4A" w:rsidRPr="00EF5447" w:rsidRDefault="008D1E4A" w:rsidP="00C620E0">
            <w:pPr>
              <w:pStyle w:val="TAC"/>
            </w:pPr>
            <w:r w:rsidRPr="00EF5447">
              <w:rPr>
                <w:lang w:eastAsia="ja-JP"/>
              </w:rPr>
              <w:t>DC_1A_n257M</w:t>
            </w:r>
          </w:p>
          <w:p w14:paraId="33FBBB6B" w14:textId="77777777" w:rsidR="008D1E4A" w:rsidRPr="00EF5447" w:rsidRDefault="008D1E4A" w:rsidP="00C620E0">
            <w:pPr>
              <w:pStyle w:val="TAC"/>
            </w:pPr>
            <w:r w:rsidRPr="00EF5447">
              <w:t>DC_19A_n257A</w:t>
            </w:r>
          </w:p>
          <w:p w14:paraId="5B51CE7D" w14:textId="77777777" w:rsidR="008D1E4A" w:rsidRPr="00EF5447" w:rsidRDefault="008D1E4A" w:rsidP="00C620E0">
            <w:pPr>
              <w:pStyle w:val="TAC"/>
            </w:pPr>
            <w:r w:rsidRPr="00EF5447">
              <w:t>DC_42A_n257A</w:t>
            </w:r>
          </w:p>
          <w:p w14:paraId="6C6B6A59" w14:textId="77777777" w:rsidR="008D1E4A" w:rsidRPr="00EF5447" w:rsidRDefault="008D1E4A" w:rsidP="00C620E0">
            <w:pPr>
              <w:pStyle w:val="TAC"/>
              <w:rPr>
                <w:lang w:eastAsia="ja-JP"/>
              </w:rPr>
            </w:pPr>
            <w:r w:rsidRPr="00EF5447">
              <w:rPr>
                <w:lang w:eastAsia="ja-JP"/>
              </w:rPr>
              <w:t>DC_42A_n257G</w:t>
            </w:r>
          </w:p>
          <w:p w14:paraId="6FDBC979" w14:textId="77777777" w:rsidR="008D1E4A" w:rsidRPr="00EF5447" w:rsidRDefault="008D1E4A" w:rsidP="00C620E0">
            <w:pPr>
              <w:pStyle w:val="TAC"/>
              <w:rPr>
                <w:lang w:eastAsia="ja-JP"/>
              </w:rPr>
            </w:pPr>
            <w:r w:rsidRPr="00EF5447">
              <w:rPr>
                <w:lang w:eastAsia="ja-JP"/>
              </w:rPr>
              <w:t>DC_42A_n257H</w:t>
            </w:r>
          </w:p>
          <w:p w14:paraId="5DCD0B96" w14:textId="77777777" w:rsidR="008D1E4A" w:rsidRPr="00EF5447" w:rsidRDefault="008D1E4A" w:rsidP="00C620E0">
            <w:pPr>
              <w:pStyle w:val="TAC"/>
              <w:rPr>
                <w:noProof/>
                <w:lang w:eastAsia="zh-CN"/>
              </w:rPr>
            </w:pPr>
            <w:r w:rsidRPr="00EF5447">
              <w:rPr>
                <w:lang w:eastAsia="ja-JP"/>
              </w:rPr>
              <w:t>DC_42A_n257I</w:t>
            </w:r>
          </w:p>
        </w:tc>
      </w:tr>
      <w:tr w:rsidR="008D1E4A" w:rsidRPr="00EF5447" w14:paraId="51D29F35" w14:textId="77777777" w:rsidTr="00C620E0">
        <w:trPr>
          <w:trHeight w:val="187"/>
          <w:jc w:val="center"/>
        </w:trPr>
        <w:tc>
          <w:tcPr>
            <w:tcW w:w="4814" w:type="dxa"/>
            <w:shd w:val="clear" w:color="auto" w:fill="auto"/>
            <w:noWrap/>
            <w:tcMar>
              <w:top w:w="28" w:type="dxa"/>
              <w:left w:w="28" w:type="dxa"/>
              <w:bottom w:w="28" w:type="dxa"/>
              <w:right w:w="28" w:type="dxa"/>
            </w:tcMar>
          </w:tcPr>
          <w:p w14:paraId="7133392B" w14:textId="77777777" w:rsidR="008D1E4A" w:rsidRPr="00EF5447" w:rsidRDefault="008D1E4A" w:rsidP="00C620E0">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552526AC" w14:textId="77777777" w:rsidR="008D1E4A" w:rsidRPr="00EF5447" w:rsidRDefault="008D1E4A" w:rsidP="00C620E0">
            <w:pPr>
              <w:pStyle w:val="TAC"/>
            </w:pPr>
            <w:r w:rsidRPr="00EF5447">
              <w:t>DC_1A_n257A</w:t>
            </w:r>
          </w:p>
          <w:p w14:paraId="0D497EA9" w14:textId="77777777" w:rsidR="008D1E4A" w:rsidRPr="00EF5447" w:rsidRDefault="008D1E4A" w:rsidP="00C620E0">
            <w:pPr>
              <w:pStyle w:val="TAC"/>
            </w:pPr>
            <w:r w:rsidRPr="00EF5447">
              <w:t>DC_21A_n257A</w:t>
            </w:r>
          </w:p>
          <w:p w14:paraId="578CDBA1" w14:textId="77777777" w:rsidR="008D1E4A" w:rsidRPr="00EF5447" w:rsidRDefault="008D1E4A" w:rsidP="00C620E0">
            <w:pPr>
              <w:pStyle w:val="TAC"/>
              <w:rPr>
                <w:noProof/>
                <w:lang w:eastAsia="zh-CN"/>
              </w:rPr>
            </w:pPr>
            <w:r w:rsidRPr="00EF5447">
              <w:t>DC_28A_n257A</w:t>
            </w:r>
          </w:p>
        </w:tc>
      </w:tr>
      <w:tr w:rsidR="008D1E4A" w:rsidRPr="00EF5447" w14:paraId="4C8CED7C" w14:textId="77777777" w:rsidTr="00C620E0">
        <w:trPr>
          <w:trHeight w:val="187"/>
          <w:jc w:val="center"/>
        </w:trPr>
        <w:tc>
          <w:tcPr>
            <w:tcW w:w="4814" w:type="dxa"/>
            <w:shd w:val="clear" w:color="auto" w:fill="auto"/>
            <w:noWrap/>
            <w:tcMar>
              <w:top w:w="28" w:type="dxa"/>
              <w:left w:w="28" w:type="dxa"/>
              <w:bottom w:w="28" w:type="dxa"/>
              <w:right w:w="28" w:type="dxa"/>
            </w:tcMar>
          </w:tcPr>
          <w:p w14:paraId="1832876D" w14:textId="77777777" w:rsidR="008D1E4A" w:rsidRPr="00EF5447" w:rsidRDefault="008D1E4A" w:rsidP="00C620E0">
            <w:pPr>
              <w:pStyle w:val="TAC"/>
            </w:pPr>
            <w:r w:rsidRPr="00EF5447">
              <w:lastRenderedPageBreak/>
              <w:t>DC_1A-21A-42A_n257A</w:t>
            </w:r>
          </w:p>
          <w:p w14:paraId="65822BE6" w14:textId="77777777" w:rsidR="008D1E4A" w:rsidRPr="00EF5447" w:rsidRDefault="008D1E4A" w:rsidP="00C620E0">
            <w:pPr>
              <w:pStyle w:val="TAC"/>
              <w:rPr>
                <w:lang w:eastAsia="fi-FI"/>
              </w:rPr>
            </w:pPr>
            <w:r w:rsidRPr="00EF5447">
              <w:rPr>
                <w:lang w:eastAsia="fi-FI"/>
              </w:rPr>
              <w:t>DC_1A-21A-42A_n257G</w:t>
            </w:r>
          </w:p>
          <w:p w14:paraId="4DDB0573" w14:textId="77777777" w:rsidR="008D1E4A" w:rsidRPr="00EF5447" w:rsidRDefault="008D1E4A" w:rsidP="00C620E0">
            <w:pPr>
              <w:pStyle w:val="TAC"/>
              <w:rPr>
                <w:lang w:eastAsia="fi-FI"/>
              </w:rPr>
            </w:pPr>
            <w:r w:rsidRPr="00EF5447">
              <w:rPr>
                <w:lang w:eastAsia="fi-FI"/>
              </w:rPr>
              <w:t>DC_1A-21A-42A_n257H</w:t>
            </w:r>
          </w:p>
          <w:p w14:paraId="666CE005" w14:textId="77777777" w:rsidR="008D1E4A" w:rsidRPr="00EF5447" w:rsidRDefault="008D1E4A" w:rsidP="00C620E0">
            <w:pPr>
              <w:pStyle w:val="TAC"/>
              <w:rPr>
                <w:lang w:eastAsia="fi-FI"/>
              </w:rPr>
            </w:pPr>
            <w:r w:rsidRPr="00EF5447">
              <w:rPr>
                <w:lang w:eastAsia="fi-FI"/>
              </w:rPr>
              <w:t>DC_1A-21A-42A_n257I</w:t>
            </w:r>
          </w:p>
          <w:p w14:paraId="79DB1873" w14:textId="77777777" w:rsidR="008D1E4A" w:rsidRPr="00EF5447" w:rsidRDefault="008D1E4A" w:rsidP="00C620E0">
            <w:pPr>
              <w:pStyle w:val="TAC"/>
              <w:rPr>
                <w:lang w:eastAsia="fi-FI"/>
              </w:rPr>
            </w:pPr>
            <w:r w:rsidRPr="00EF5447">
              <w:rPr>
                <w:lang w:eastAsia="fi-FI"/>
              </w:rPr>
              <w:t>DC_1A-21A-42A_n257J</w:t>
            </w:r>
          </w:p>
          <w:p w14:paraId="6545DE8C" w14:textId="77777777" w:rsidR="008D1E4A" w:rsidRPr="00EF5447" w:rsidRDefault="008D1E4A" w:rsidP="00C620E0">
            <w:pPr>
              <w:pStyle w:val="TAC"/>
              <w:rPr>
                <w:lang w:eastAsia="fi-FI"/>
              </w:rPr>
            </w:pPr>
            <w:r w:rsidRPr="00EF5447">
              <w:rPr>
                <w:lang w:eastAsia="fi-FI"/>
              </w:rPr>
              <w:t>DC_1A-21A-42A_n257K</w:t>
            </w:r>
          </w:p>
          <w:p w14:paraId="44779AEB" w14:textId="77777777" w:rsidR="008D1E4A" w:rsidRPr="00EF5447" w:rsidRDefault="008D1E4A" w:rsidP="00C620E0">
            <w:pPr>
              <w:pStyle w:val="TAC"/>
              <w:rPr>
                <w:lang w:eastAsia="fi-FI"/>
              </w:rPr>
            </w:pPr>
            <w:r w:rsidRPr="00EF5447">
              <w:rPr>
                <w:lang w:eastAsia="fi-FI"/>
              </w:rPr>
              <w:t>DC_1A-21A-42A_n257L</w:t>
            </w:r>
          </w:p>
          <w:p w14:paraId="3B7EFF17" w14:textId="77777777" w:rsidR="008D1E4A" w:rsidRPr="00EF5447" w:rsidRDefault="008D1E4A" w:rsidP="00C620E0">
            <w:pPr>
              <w:pStyle w:val="TAC"/>
              <w:rPr>
                <w:lang w:eastAsia="zh-CN"/>
              </w:rPr>
            </w:pPr>
            <w:r w:rsidRPr="00EF5447">
              <w:rPr>
                <w:lang w:eastAsia="fi-FI"/>
              </w:rPr>
              <w:t>DC_1A-21A-42A_n257M</w:t>
            </w:r>
          </w:p>
          <w:p w14:paraId="120CE768" w14:textId="77777777" w:rsidR="008D1E4A" w:rsidRPr="00EF5447" w:rsidRDefault="008D1E4A" w:rsidP="00C620E0">
            <w:pPr>
              <w:pStyle w:val="TAC"/>
              <w:rPr>
                <w:lang w:eastAsia="zh-CN"/>
              </w:rPr>
            </w:pPr>
            <w:r w:rsidRPr="00EF5447">
              <w:t>DC_1A-21A-42C_n257A</w:t>
            </w:r>
          </w:p>
          <w:p w14:paraId="1416304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3247408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7282627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0F093625" w14:textId="77777777" w:rsidR="008D1E4A" w:rsidRPr="00EF5447" w:rsidRDefault="008D1E4A" w:rsidP="00C620E0">
            <w:pPr>
              <w:pStyle w:val="TAC"/>
              <w:rPr>
                <w:lang w:eastAsia="fi-FI"/>
              </w:rPr>
            </w:pPr>
            <w:r w:rsidRPr="00EF5447">
              <w:rPr>
                <w:lang w:eastAsia="fi-FI"/>
              </w:rPr>
              <w:t>DC_1A-21A-42C_n257G</w:t>
            </w:r>
          </w:p>
          <w:p w14:paraId="6F6EF019" w14:textId="77777777" w:rsidR="008D1E4A" w:rsidRPr="00EF5447" w:rsidRDefault="008D1E4A" w:rsidP="00C620E0">
            <w:pPr>
              <w:pStyle w:val="TAC"/>
              <w:rPr>
                <w:lang w:eastAsia="fi-FI"/>
              </w:rPr>
            </w:pPr>
            <w:r w:rsidRPr="00EF5447">
              <w:rPr>
                <w:lang w:eastAsia="fi-FI"/>
              </w:rPr>
              <w:t>DC_1A-21A-42C_n257H</w:t>
            </w:r>
          </w:p>
          <w:p w14:paraId="0DFDD3F0" w14:textId="77777777" w:rsidR="008D1E4A" w:rsidRPr="00EF5447" w:rsidRDefault="008D1E4A" w:rsidP="00C620E0">
            <w:pPr>
              <w:pStyle w:val="TAC"/>
              <w:rPr>
                <w:lang w:eastAsia="fi-FI"/>
              </w:rPr>
            </w:pPr>
            <w:r w:rsidRPr="00EF5447">
              <w:rPr>
                <w:lang w:eastAsia="fi-FI"/>
              </w:rPr>
              <w:t>DC_1A-21A-42C_n257I</w:t>
            </w:r>
          </w:p>
          <w:p w14:paraId="5DB8648B" w14:textId="77777777" w:rsidR="008D1E4A" w:rsidRPr="00EF5447" w:rsidRDefault="008D1E4A" w:rsidP="00C620E0">
            <w:pPr>
              <w:pStyle w:val="TAC"/>
              <w:rPr>
                <w:lang w:eastAsia="fi-FI"/>
              </w:rPr>
            </w:pPr>
            <w:r w:rsidRPr="00EF5447">
              <w:rPr>
                <w:lang w:eastAsia="fi-FI"/>
              </w:rPr>
              <w:t>DC_1A-21A-42C_n257J</w:t>
            </w:r>
          </w:p>
          <w:p w14:paraId="05F617D8" w14:textId="77777777" w:rsidR="008D1E4A" w:rsidRPr="00EF5447" w:rsidRDefault="008D1E4A" w:rsidP="00C620E0">
            <w:pPr>
              <w:pStyle w:val="TAC"/>
              <w:rPr>
                <w:lang w:eastAsia="fi-FI"/>
              </w:rPr>
            </w:pPr>
            <w:r w:rsidRPr="00EF5447">
              <w:rPr>
                <w:lang w:eastAsia="fi-FI"/>
              </w:rPr>
              <w:t>DC_1A-21A-42C_n257K</w:t>
            </w:r>
          </w:p>
          <w:p w14:paraId="4CFD69CC" w14:textId="77777777" w:rsidR="008D1E4A" w:rsidRPr="00EF5447" w:rsidRDefault="008D1E4A" w:rsidP="00C620E0">
            <w:pPr>
              <w:pStyle w:val="TAC"/>
              <w:rPr>
                <w:lang w:eastAsia="fi-FI"/>
              </w:rPr>
            </w:pPr>
            <w:r w:rsidRPr="00EF5447">
              <w:rPr>
                <w:lang w:eastAsia="fi-FI"/>
              </w:rPr>
              <w:t>DC_1A-21A-42C_n257L</w:t>
            </w:r>
          </w:p>
          <w:p w14:paraId="30D09705" w14:textId="77777777" w:rsidR="008D1E4A" w:rsidRPr="00EF5447" w:rsidRDefault="008D1E4A" w:rsidP="00C620E0">
            <w:pPr>
              <w:pStyle w:val="TAC"/>
              <w:rPr>
                <w:lang w:eastAsia="fi-FI"/>
              </w:rPr>
            </w:pPr>
            <w:r w:rsidRPr="00EF5447">
              <w:rPr>
                <w:lang w:eastAsia="fi-FI"/>
              </w:rPr>
              <w:t>DC_1A-21A-42C_n257M</w:t>
            </w:r>
          </w:p>
          <w:p w14:paraId="4D3E6179" w14:textId="77777777" w:rsidR="008D1E4A" w:rsidRPr="00EF5447" w:rsidRDefault="008D1E4A" w:rsidP="00C620E0">
            <w:pPr>
              <w:pStyle w:val="TAC"/>
            </w:pPr>
            <w:r w:rsidRPr="00EF5447">
              <w:t>DC_1A-21A-42D_n257A</w:t>
            </w:r>
          </w:p>
          <w:p w14:paraId="6D2E43CF" w14:textId="77777777" w:rsidR="008D1E4A" w:rsidRPr="00EF5447" w:rsidRDefault="008D1E4A" w:rsidP="00C620E0">
            <w:pPr>
              <w:pStyle w:val="TAC"/>
            </w:pPr>
            <w:r w:rsidRPr="00EF5447">
              <w:t>DC_1A-21A-42D_n257D</w:t>
            </w:r>
          </w:p>
          <w:p w14:paraId="22EC48C6" w14:textId="77777777" w:rsidR="008D1E4A" w:rsidRPr="00EF5447" w:rsidRDefault="008D1E4A" w:rsidP="00C620E0">
            <w:pPr>
              <w:pStyle w:val="TAC"/>
            </w:pPr>
            <w:r w:rsidRPr="00EF5447">
              <w:t>DC_1A-21A-42D_n257E</w:t>
            </w:r>
          </w:p>
          <w:p w14:paraId="5DB08F0C" w14:textId="77777777" w:rsidR="008D1E4A" w:rsidRPr="00EF5447" w:rsidRDefault="008D1E4A" w:rsidP="00C620E0">
            <w:pPr>
              <w:pStyle w:val="TAC"/>
              <w:rPr>
                <w:noProof/>
                <w:lang w:eastAsia="zh-CN"/>
              </w:rPr>
            </w:pPr>
            <w:r w:rsidRPr="00EF5447">
              <w:t>DC_1A-21A-42D_n257F</w:t>
            </w:r>
          </w:p>
        </w:tc>
        <w:tc>
          <w:tcPr>
            <w:tcW w:w="4815" w:type="dxa"/>
            <w:tcMar>
              <w:top w:w="28" w:type="dxa"/>
              <w:left w:w="28" w:type="dxa"/>
              <w:bottom w:w="28" w:type="dxa"/>
              <w:right w:w="28" w:type="dxa"/>
            </w:tcMar>
          </w:tcPr>
          <w:p w14:paraId="596CA543" w14:textId="77777777" w:rsidR="008D1E4A" w:rsidRPr="00EF5447" w:rsidRDefault="008D1E4A" w:rsidP="00C620E0">
            <w:pPr>
              <w:pStyle w:val="TAC"/>
            </w:pPr>
            <w:r w:rsidRPr="00EF5447">
              <w:t>DC_1A_n257A</w:t>
            </w:r>
          </w:p>
          <w:p w14:paraId="380CD661" w14:textId="77777777" w:rsidR="008D1E4A" w:rsidRPr="00EF5447" w:rsidRDefault="008D1E4A" w:rsidP="00C620E0">
            <w:pPr>
              <w:pStyle w:val="TAC"/>
              <w:rPr>
                <w:lang w:eastAsia="ja-JP"/>
              </w:rPr>
            </w:pPr>
            <w:r w:rsidRPr="00EF5447">
              <w:rPr>
                <w:lang w:eastAsia="ja-JP"/>
              </w:rPr>
              <w:t>DC_1A_n257G</w:t>
            </w:r>
          </w:p>
          <w:p w14:paraId="5F891550" w14:textId="77777777" w:rsidR="008D1E4A" w:rsidRPr="00EF5447" w:rsidRDefault="008D1E4A" w:rsidP="00C620E0">
            <w:pPr>
              <w:pStyle w:val="TAC"/>
              <w:rPr>
                <w:lang w:eastAsia="ja-JP"/>
              </w:rPr>
            </w:pPr>
            <w:r w:rsidRPr="00EF5447">
              <w:rPr>
                <w:lang w:eastAsia="ja-JP"/>
              </w:rPr>
              <w:t>DC_1A_n257H</w:t>
            </w:r>
          </w:p>
          <w:p w14:paraId="2903823E" w14:textId="77777777" w:rsidR="008D1E4A" w:rsidRPr="00EF5447" w:rsidRDefault="008D1E4A" w:rsidP="00C620E0">
            <w:pPr>
              <w:pStyle w:val="TAC"/>
              <w:rPr>
                <w:lang w:eastAsia="ja-JP"/>
              </w:rPr>
            </w:pPr>
            <w:r w:rsidRPr="00EF5447">
              <w:rPr>
                <w:lang w:eastAsia="ja-JP"/>
              </w:rPr>
              <w:t>DC_1A_n257I</w:t>
            </w:r>
          </w:p>
          <w:p w14:paraId="06A858BF" w14:textId="77777777" w:rsidR="008D1E4A" w:rsidRPr="00EF5447" w:rsidRDefault="008D1E4A" w:rsidP="00C620E0">
            <w:pPr>
              <w:pStyle w:val="TAC"/>
              <w:rPr>
                <w:lang w:eastAsia="ja-JP"/>
              </w:rPr>
            </w:pPr>
            <w:r w:rsidRPr="00EF5447">
              <w:rPr>
                <w:lang w:eastAsia="ja-JP"/>
              </w:rPr>
              <w:t>DC_1A_n257J</w:t>
            </w:r>
          </w:p>
          <w:p w14:paraId="03615129" w14:textId="77777777" w:rsidR="008D1E4A" w:rsidRPr="00EF5447" w:rsidRDefault="008D1E4A" w:rsidP="00C620E0">
            <w:pPr>
              <w:pStyle w:val="TAC"/>
              <w:rPr>
                <w:lang w:eastAsia="ja-JP"/>
              </w:rPr>
            </w:pPr>
            <w:r w:rsidRPr="00EF5447">
              <w:rPr>
                <w:lang w:eastAsia="ja-JP"/>
              </w:rPr>
              <w:t>DC_1A_n257K</w:t>
            </w:r>
          </w:p>
          <w:p w14:paraId="47734718" w14:textId="77777777" w:rsidR="008D1E4A" w:rsidRPr="00EF5447" w:rsidRDefault="008D1E4A" w:rsidP="00C620E0">
            <w:pPr>
              <w:pStyle w:val="TAC"/>
              <w:rPr>
                <w:lang w:eastAsia="ja-JP"/>
              </w:rPr>
            </w:pPr>
            <w:r w:rsidRPr="00EF5447">
              <w:rPr>
                <w:lang w:eastAsia="ja-JP"/>
              </w:rPr>
              <w:t>DC_1A_n257L</w:t>
            </w:r>
          </w:p>
          <w:p w14:paraId="2C7B3C36" w14:textId="77777777" w:rsidR="008D1E4A" w:rsidRPr="00EF5447" w:rsidRDefault="008D1E4A" w:rsidP="00C620E0">
            <w:pPr>
              <w:pStyle w:val="TAC"/>
            </w:pPr>
            <w:r w:rsidRPr="00EF5447">
              <w:rPr>
                <w:lang w:eastAsia="ja-JP"/>
              </w:rPr>
              <w:t>DC_1A_n257M</w:t>
            </w:r>
          </w:p>
          <w:p w14:paraId="0EC1AAF4" w14:textId="77777777" w:rsidR="008D1E4A" w:rsidRPr="00EF5447" w:rsidRDefault="008D1E4A" w:rsidP="00C620E0">
            <w:pPr>
              <w:pStyle w:val="TAC"/>
            </w:pPr>
            <w:r w:rsidRPr="00EF5447">
              <w:t>DC_21A_n257A</w:t>
            </w:r>
          </w:p>
          <w:p w14:paraId="36C8031F" w14:textId="77777777" w:rsidR="008D1E4A" w:rsidRPr="00EF5447" w:rsidRDefault="008D1E4A" w:rsidP="00C620E0">
            <w:pPr>
              <w:pStyle w:val="TAC"/>
              <w:rPr>
                <w:lang w:eastAsia="ja-JP"/>
              </w:rPr>
            </w:pPr>
            <w:r w:rsidRPr="00EF5447">
              <w:rPr>
                <w:lang w:eastAsia="ja-JP"/>
              </w:rPr>
              <w:t>DC_21A_n257G</w:t>
            </w:r>
          </w:p>
          <w:p w14:paraId="322C83BF" w14:textId="77777777" w:rsidR="008D1E4A" w:rsidRPr="00EF5447" w:rsidRDefault="008D1E4A" w:rsidP="00C620E0">
            <w:pPr>
              <w:pStyle w:val="TAC"/>
              <w:rPr>
                <w:lang w:eastAsia="ja-JP"/>
              </w:rPr>
            </w:pPr>
            <w:r w:rsidRPr="00EF5447">
              <w:rPr>
                <w:lang w:eastAsia="ja-JP"/>
              </w:rPr>
              <w:t>DC_21A_n257H</w:t>
            </w:r>
          </w:p>
          <w:p w14:paraId="70C6F4CD" w14:textId="77777777" w:rsidR="008D1E4A" w:rsidRPr="00EF5447" w:rsidRDefault="008D1E4A" w:rsidP="00C620E0">
            <w:pPr>
              <w:pStyle w:val="TAC"/>
              <w:rPr>
                <w:lang w:eastAsia="ja-JP"/>
              </w:rPr>
            </w:pPr>
            <w:r w:rsidRPr="00EF5447">
              <w:rPr>
                <w:lang w:eastAsia="ja-JP"/>
              </w:rPr>
              <w:t>DC_21A_n257I</w:t>
            </w:r>
          </w:p>
          <w:p w14:paraId="1BAA4214" w14:textId="77777777" w:rsidR="008D1E4A" w:rsidRPr="00EF5447" w:rsidRDefault="008D1E4A" w:rsidP="00C620E0">
            <w:pPr>
              <w:pStyle w:val="TAC"/>
              <w:rPr>
                <w:lang w:eastAsia="ja-JP"/>
              </w:rPr>
            </w:pPr>
            <w:r w:rsidRPr="00EF5447">
              <w:rPr>
                <w:lang w:eastAsia="ja-JP"/>
              </w:rPr>
              <w:t>DC_21A_n257J</w:t>
            </w:r>
          </w:p>
          <w:p w14:paraId="6DB5B86D" w14:textId="77777777" w:rsidR="008D1E4A" w:rsidRPr="00EF5447" w:rsidRDefault="008D1E4A" w:rsidP="00C620E0">
            <w:pPr>
              <w:pStyle w:val="TAC"/>
              <w:rPr>
                <w:lang w:eastAsia="ja-JP"/>
              </w:rPr>
            </w:pPr>
            <w:r w:rsidRPr="00EF5447">
              <w:rPr>
                <w:lang w:eastAsia="ja-JP"/>
              </w:rPr>
              <w:t>DC_21A_n257K</w:t>
            </w:r>
          </w:p>
          <w:p w14:paraId="6F713285" w14:textId="77777777" w:rsidR="008D1E4A" w:rsidRPr="00EF5447" w:rsidRDefault="008D1E4A" w:rsidP="00C620E0">
            <w:pPr>
              <w:pStyle w:val="TAC"/>
              <w:rPr>
                <w:lang w:eastAsia="ja-JP"/>
              </w:rPr>
            </w:pPr>
            <w:r w:rsidRPr="00EF5447">
              <w:rPr>
                <w:lang w:eastAsia="ja-JP"/>
              </w:rPr>
              <w:t>DC_21A_n257L</w:t>
            </w:r>
          </w:p>
          <w:p w14:paraId="64ABFB25" w14:textId="77777777" w:rsidR="008D1E4A" w:rsidRPr="00EF5447" w:rsidRDefault="008D1E4A" w:rsidP="00C620E0">
            <w:pPr>
              <w:pStyle w:val="TAC"/>
            </w:pPr>
            <w:r w:rsidRPr="00EF5447">
              <w:rPr>
                <w:lang w:eastAsia="ja-JP"/>
              </w:rPr>
              <w:t>DC_21A_n257M</w:t>
            </w:r>
          </w:p>
          <w:p w14:paraId="34CEAAC3" w14:textId="77777777" w:rsidR="008D1E4A" w:rsidRPr="00EF5447" w:rsidRDefault="008D1E4A" w:rsidP="00C620E0">
            <w:pPr>
              <w:pStyle w:val="TAC"/>
            </w:pPr>
            <w:r w:rsidRPr="00EF5447">
              <w:t>DC_42A_n257A</w:t>
            </w:r>
          </w:p>
          <w:p w14:paraId="7779B907" w14:textId="77777777" w:rsidR="008D1E4A" w:rsidRPr="00EF5447" w:rsidRDefault="008D1E4A" w:rsidP="00C620E0">
            <w:pPr>
              <w:pStyle w:val="TAC"/>
            </w:pPr>
            <w:r w:rsidRPr="00EF5447">
              <w:t>DC_42A_n257D</w:t>
            </w:r>
          </w:p>
          <w:p w14:paraId="13BC389B" w14:textId="77777777" w:rsidR="008D1E4A" w:rsidRPr="00EF5447" w:rsidRDefault="008D1E4A" w:rsidP="00C620E0">
            <w:pPr>
              <w:pStyle w:val="TAC"/>
              <w:rPr>
                <w:lang w:eastAsia="ja-JP"/>
              </w:rPr>
            </w:pPr>
            <w:r w:rsidRPr="00EF5447">
              <w:rPr>
                <w:lang w:eastAsia="ja-JP"/>
              </w:rPr>
              <w:t>DC_42A_n257G</w:t>
            </w:r>
          </w:p>
          <w:p w14:paraId="36D45DEA" w14:textId="77777777" w:rsidR="008D1E4A" w:rsidRPr="00EF5447" w:rsidRDefault="008D1E4A" w:rsidP="00C620E0">
            <w:pPr>
              <w:pStyle w:val="TAC"/>
              <w:rPr>
                <w:lang w:eastAsia="ja-JP"/>
              </w:rPr>
            </w:pPr>
            <w:r w:rsidRPr="00EF5447">
              <w:rPr>
                <w:lang w:eastAsia="ja-JP"/>
              </w:rPr>
              <w:t>DC_42A_n257H</w:t>
            </w:r>
          </w:p>
          <w:p w14:paraId="0C23980D" w14:textId="77777777" w:rsidR="008D1E4A" w:rsidRPr="00EF5447" w:rsidRDefault="008D1E4A" w:rsidP="00C620E0">
            <w:pPr>
              <w:pStyle w:val="TAC"/>
              <w:rPr>
                <w:noProof/>
                <w:lang w:eastAsia="zh-CN"/>
              </w:rPr>
            </w:pPr>
            <w:r w:rsidRPr="00EF5447">
              <w:rPr>
                <w:lang w:eastAsia="ja-JP"/>
              </w:rPr>
              <w:t>DC_42A_n257I</w:t>
            </w:r>
          </w:p>
        </w:tc>
      </w:tr>
      <w:tr w:rsidR="008D1E4A" w:rsidRPr="00EF5447" w14:paraId="1671AFCA" w14:textId="77777777" w:rsidTr="00C620E0">
        <w:trPr>
          <w:trHeight w:val="187"/>
          <w:jc w:val="center"/>
        </w:trPr>
        <w:tc>
          <w:tcPr>
            <w:tcW w:w="4814" w:type="dxa"/>
            <w:shd w:val="clear" w:color="auto" w:fill="auto"/>
            <w:noWrap/>
            <w:tcMar>
              <w:top w:w="28" w:type="dxa"/>
              <w:left w:w="28" w:type="dxa"/>
              <w:bottom w:w="28" w:type="dxa"/>
              <w:right w:w="28" w:type="dxa"/>
            </w:tcMar>
          </w:tcPr>
          <w:p w14:paraId="557F81D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17A40B9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0B5E53F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CC7DA9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5A1A6F22"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43264ABC" w14:textId="77777777" w:rsidR="008D1E4A" w:rsidRPr="00EF5447" w:rsidRDefault="008D1E4A" w:rsidP="00C620E0">
            <w:pPr>
              <w:pStyle w:val="TAC"/>
              <w:rPr>
                <w:rFonts w:cs="Arial"/>
                <w:szCs w:val="18"/>
              </w:rPr>
            </w:pPr>
            <w:r w:rsidRPr="00EF5447">
              <w:rPr>
                <w:rFonts w:cs="Arial"/>
                <w:szCs w:val="18"/>
              </w:rPr>
              <w:t>DC_1A-28A-42C_n257A</w:t>
            </w:r>
          </w:p>
          <w:p w14:paraId="2F0DF0E7" w14:textId="77777777" w:rsidR="008D1E4A" w:rsidRPr="00EF5447" w:rsidRDefault="008D1E4A" w:rsidP="00C620E0">
            <w:pPr>
              <w:pStyle w:val="TAC"/>
              <w:rPr>
                <w:rFonts w:cs="Arial"/>
                <w:szCs w:val="18"/>
              </w:rPr>
            </w:pPr>
            <w:r w:rsidRPr="00EF5447">
              <w:rPr>
                <w:rFonts w:cs="Arial"/>
                <w:szCs w:val="18"/>
              </w:rPr>
              <w:t>DC_1A-28A-42C_n257D</w:t>
            </w:r>
          </w:p>
          <w:p w14:paraId="44DFA941" w14:textId="77777777" w:rsidR="008D1E4A" w:rsidRPr="00EF5447" w:rsidRDefault="008D1E4A" w:rsidP="00C620E0">
            <w:pPr>
              <w:pStyle w:val="TAC"/>
              <w:rPr>
                <w:rFonts w:cs="Arial"/>
                <w:szCs w:val="18"/>
              </w:rPr>
            </w:pPr>
            <w:r w:rsidRPr="00EF5447">
              <w:rPr>
                <w:rFonts w:cs="Arial"/>
                <w:szCs w:val="18"/>
              </w:rPr>
              <w:t>DC_1A-28A-42C_n257G</w:t>
            </w:r>
          </w:p>
          <w:p w14:paraId="536D0C90" w14:textId="77777777" w:rsidR="008D1E4A" w:rsidRPr="00EF5447" w:rsidRDefault="008D1E4A" w:rsidP="00C620E0">
            <w:pPr>
              <w:pStyle w:val="TAC"/>
              <w:rPr>
                <w:rFonts w:cs="Arial"/>
                <w:szCs w:val="18"/>
              </w:rPr>
            </w:pPr>
            <w:r w:rsidRPr="00EF5447">
              <w:rPr>
                <w:rFonts w:cs="Arial"/>
                <w:szCs w:val="18"/>
              </w:rPr>
              <w:t>DC_1A-28A-42C_n257H</w:t>
            </w:r>
          </w:p>
          <w:p w14:paraId="1987C403" w14:textId="77777777" w:rsidR="008D1E4A" w:rsidRPr="00EF5447" w:rsidRDefault="008D1E4A" w:rsidP="00C620E0">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87756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653C257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4F75F5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B610D4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554750C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2BF2E96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20F067E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41CF338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44F8B2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13EDB75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219EF3F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6A0264D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78E417B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616FF3B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EE4D08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4B1F9A5D"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8D1E4A" w:rsidRPr="00F51302" w14:paraId="18F151CE" w14:textId="77777777" w:rsidTr="00C620E0">
        <w:trPr>
          <w:trHeight w:val="187"/>
          <w:jc w:val="center"/>
        </w:trPr>
        <w:tc>
          <w:tcPr>
            <w:tcW w:w="4814" w:type="dxa"/>
            <w:shd w:val="clear" w:color="auto" w:fill="auto"/>
            <w:noWrap/>
            <w:tcMar>
              <w:top w:w="28" w:type="dxa"/>
              <w:left w:w="28" w:type="dxa"/>
              <w:bottom w:w="28" w:type="dxa"/>
              <w:right w:w="28" w:type="dxa"/>
            </w:tcMar>
          </w:tcPr>
          <w:p w14:paraId="22718F3C" w14:textId="77777777" w:rsidR="008D1E4A" w:rsidRPr="00EF5447" w:rsidRDefault="008D1E4A" w:rsidP="00C620E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7990A2C5"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DC_1A-41A-42A_n257D</w:t>
            </w:r>
          </w:p>
          <w:p w14:paraId="3CC165B0"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DC_1A-41A-42A_n257E</w:t>
            </w:r>
          </w:p>
          <w:p w14:paraId="6266F02B" w14:textId="77777777" w:rsidR="008D1E4A" w:rsidRPr="00EF5447" w:rsidRDefault="008D1E4A" w:rsidP="00C620E0">
            <w:pPr>
              <w:pStyle w:val="TAC"/>
              <w:rPr>
                <w:rFonts w:cs="Arial"/>
                <w:lang w:eastAsia="ja-JP"/>
              </w:rPr>
            </w:pPr>
            <w:r w:rsidRPr="00EF5447">
              <w:rPr>
                <w:rFonts w:cs="Arial"/>
                <w:lang w:eastAsia="ja-JP"/>
              </w:rPr>
              <w:t>DC_1A-41A-42A_n257F</w:t>
            </w:r>
          </w:p>
          <w:p w14:paraId="22189CA8"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DC_1A-41A-42A_n257G</w:t>
            </w:r>
          </w:p>
          <w:p w14:paraId="253E9640"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DC_1A-41A-42A_n257H</w:t>
            </w:r>
          </w:p>
          <w:p w14:paraId="6D16D815"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DC_1A-41A-42A_n257I</w:t>
            </w:r>
          </w:p>
          <w:p w14:paraId="206C9EBC"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DC_1A-41A-42A_n257J</w:t>
            </w:r>
          </w:p>
          <w:p w14:paraId="02124494"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DC_1A-41A-42A_n257K</w:t>
            </w:r>
          </w:p>
          <w:p w14:paraId="11DD90AD"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DC_1A-41A-42A_n257L</w:t>
            </w:r>
          </w:p>
          <w:p w14:paraId="7C03E515" w14:textId="77777777" w:rsidR="008D1E4A" w:rsidRPr="00EF5447" w:rsidRDefault="008D1E4A" w:rsidP="00C620E0">
            <w:pPr>
              <w:pStyle w:val="TAC"/>
              <w:rPr>
                <w:rFonts w:cs="Arial"/>
                <w:lang w:eastAsia="zh-CN"/>
              </w:rPr>
            </w:pPr>
            <w:r w:rsidRPr="00EF5447">
              <w:rPr>
                <w:rFonts w:cs="Arial"/>
                <w:lang w:eastAsia="ja-JP"/>
              </w:rPr>
              <w:t>DC_1A-41A-42A_n257M</w:t>
            </w:r>
          </w:p>
          <w:p w14:paraId="3C785C3A" w14:textId="77777777" w:rsidR="008D1E4A" w:rsidRPr="00EF5447" w:rsidRDefault="008D1E4A" w:rsidP="00C620E0">
            <w:pPr>
              <w:pStyle w:val="TAC"/>
              <w:rPr>
                <w:rFonts w:cs="Arial"/>
                <w:lang w:eastAsia="ja-JP"/>
              </w:rPr>
            </w:pPr>
            <w:r w:rsidRPr="00EF5447">
              <w:rPr>
                <w:rFonts w:cs="Arial"/>
                <w:lang w:eastAsia="ja-JP"/>
              </w:rPr>
              <w:t>DC_1A-41A-42C_n257A</w:t>
            </w:r>
          </w:p>
          <w:p w14:paraId="7076F1D0"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DC_1A-41A-42C_n257D</w:t>
            </w:r>
          </w:p>
          <w:p w14:paraId="1E27A31D"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DC_1A-41A-42C_n257E</w:t>
            </w:r>
          </w:p>
          <w:p w14:paraId="71A94E66" w14:textId="77777777" w:rsidR="008D1E4A" w:rsidRPr="00EF5447" w:rsidRDefault="008D1E4A" w:rsidP="00C620E0">
            <w:pPr>
              <w:pStyle w:val="TAC"/>
              <w:rPr>
                <w:rFonts w:cs="Arial"/>
                <w:lang w:eastAsia="ja-JP"/>
              </w:rPr>
            </w:pPr>
            <w:r w:rsidRPr="00EF5447">
              <w:rPr>
                <w:rFonts w:cs="Arial"/>
                <w:lang w:eastAsia="ja-JP"/>
              </w:rPr>
              <w:t>DC_1A-41A-42C_n257F</w:t>
            </w:r>
          </w:p>
          <w:p w14:paraId="0731881C"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DC_1A-41A-42C_n257G</w:t>
            </w:r>
          </w:p>
          <w:p w14:paraId="123F40C3"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DC_1A-41A-42C_n257H</w:t>
            </w:r>
          </w:p>
          <w:p w14:paraId="1FA44139"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DC_1A-41A-42C_n257I</w:t>
            </w:r>
          </w:p>
          <w:p w14:paraId="7B66ED03"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DC_1A-41A-42C_n257J</w:t>
            </w:r>
          </w:p>
          <w:p w14:paraId="369F8CF8"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DC_1A-41A-42C_n257K</w:t>
            </w:r>
          </w:p>
          <w:p w14:paraId="21EFC9C2"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DC_1A-41A-42C_n257L</w:t>
            </w:r>
          </w:p>
          <w:p w14:paraId="071BCBC8" w14:textId="77777777" w:rsidR="008D1E4A" w:rsidRPr="00EF5447" w:rsidRDefault="008D1E4A" w:rsidP="00C620E0">
            <w:pPr>
              <w:pStyle w:val="TAC"/>
              <w:rPr>
                <w:rFonts w:cs="Arial"/>
                <w:lang w:eastAsia="zh-CN"/>
              </w:rPr>
            </w:pPr>
            <w:r w:rsidRPr="00EF5447">
              <w:rPr>
                <w:rFonts w:cs="Arial"/>
                <w:lang w:eastAsia="ja-JP"/>
              </w:rPr>
              <w:t>DC_1A-41A-42C_n257M</w:t>
            </w:r>
          </w:p>
          <w:p w14:paraId="506562E4" w14:textId="77777777" w:rsidR="008D1E4A" w:rsidRPr="00EF5447" w:rsidRDefault="008D1E4A" w:rsidP="00C620E0">
            <w:pPr>
              <w:pStyle w:val="TAC"/>
              <w:rPr>
                <w:rFonts w:cs="Arial"/>
                <w:lang w:eastAsia="ja-JP"/>
              </w:rPr>
            </w:pPr>
            <w:r w:rsidRPr="00EF5447">
              <w:rPr>
                <w:rFonts w:cs="Arial"/>
                <w:lang w:eastAsia="ja-JP"/>
              </w:rPr>
              <w:t>DC_1A-41C-42A_n257A</w:t>
            </w:r>
          </w:p>
          <w:p w14:paraId="5C8F973F"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DC_1A-41C-42A_n257D</w:t>
            </w:r>
          </w:p>
          <w:p w14:paraId="0BAA449A"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DC_1A-41C-42A_n257E</w:t>
            </w:r>
          </w:p>
          <w:p w14:paraId="1E166CF6" w14:textId="77777777" w:rsidR="008D1E4A" w:rsidRPr="00EF5447" w:rsidRDefault="008D1E4A" w:rsidP="00C620E0">
            <w:pPr>
              <w:pStyle w:val="TAC"/>
              <w:rPr>
                <w:rFonts w:cs="Arial"/>
                <w:lang w:eastAsia="ja-JP"/>
              </w:rPr>
            </w:pPr>
            <w:r w:rsidRPr="00EF5447">
              <w:rPr>
                <w:rFonts w:cs="Arial"/>
                <w:lang w:eastAsia="ja-JP"/>
              </w:rPr>
              <w:t>DC_1A-41C-42A_n257F</w:t>
            </w:r>
          </w:p>
          <w:p w14:paraId="5D5EE8DD"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DC_1A-41C-42A_n257G</w:t>
            </w:r>
          </w:p>
          <w:p w14:paraId="1D185BC6"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DC_1A-41C-42A_n257H</w:t>
            </w:r>
          </w:p>
          <w:p w14:paraId="4A858D93"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DC_1A-41C-42A_n257I</w:t>
            </w:r>
          </w:p>
          <w:p w14:paraId="009527A8"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DC_1A-41C-42A_n257J</w:t>
            </w:r>
          </w:p>
          <w:p w14:paraId="751F170B"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DC_1A-41C-42A_n257K</w:t>
            </w:r>
          </w:p>
          <w:p w14:paraId="44C3F7FC"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DC_1A-41C-42A_n257L</w:t>
            </w:r>
          </w:p>
          <w:p w14:paraId="2D0D4EA6" w14:textId="77777777" w:rsidR="008D1E4A" w:rsidRPr="00EF5447" w:rsidRDefault="008D1E4A" w:rsidP="00C620E0">
            <w:pPr>
              <w:pStyle w:val="TAC"/>
              <w:rPr>
                <w:rFonts w:cs="Arial"/>
                <w:lang w:eastAsia="zh-CN"/>
              </w:rPr>
            </w:pPr>
            <w:r w:rsidRPr="00EF5447">
              <w:rPr>
                <w:rFonts w:cs="Arial"/>
                <w:lang w:eastAsia="ja-JP"/>
              </w:rPr>
              <w:t>DC_1A-41C-42A_n257M</w:t>
            </w:r>
          </w:p>
          <w:p w14:paraId="728EF072" w14:textId="77777777" w:rsidR="008D1E4A" w:rsidRPr="00EF5447" w:rsidRDefault="008D1E4A" w:rsidP="00C620E0">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70AB43D1"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DC_1A-41C-42C_n257D</w:t>
            </w:r>
          </w:p>
          <w:p w14:paraId="7555933F"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DC_1A-41C-42C_n257E</w:t>
            </w:r>
          </w:p>
          <w:p w14:paraId="6EFECE7F" w14:textId="77777777" w:rsidR="008D1E4A" w:rsidRPr="00EF5447" w:rsidRDefault="008D1E4A" w:rsidP="00C620E0">
            <w:pPr>
              <w:pStyle w:val="TAC"/>
              <w:rPr>
                <w:rFonts w:cs="Arial"/>
                <w:lang w:eastAsia="ja-JP"/>
              </w:rPr>
            </w:pPr>
            <w:r w:rsidRPr="00EF5447">
              <w:rPr>
                <w:rFonts w:cs="Arial"/>
                <w:lang w:eastAsia="ja-JP"/>
              </w:rPr>
              <w:t>DC_1A-41C-42C_n257F</w:t>
            </w:r>
          </w:p>
          <w:p w14:paraId="4044CCA8"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DC_1A-41C-42C_n257G</w:t>
            </w:r>
          </w:p>
          <w:p w14:paraId="2A6C1FE0"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DC_1A-41C-42C_n257H</w:t>
            </w:r>
          </w:p>
          <w:p w14:paraId="110F9BDC"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DC_1A-41C-42C_n257I</w:t>
            </w:r>
          </w:p>
          <w:p w14:paraId="1EDB0557"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DC_1A-41C-42C_n257J</w:t>
            </w:r>
          </w:p>
          <w:p w14:paraId="536899D8"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DC_1A-41C-42C_n257K</w:t>
            </w:r>
          </w:p>
          <w:p w14:paraId="6EE2D8FE"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DC_1A-41C-42C_n257L</w:t>
            </w:r>
          </w:p>
          <w:p w14:paraId="0FAB8D33" w14:textId="77777777" w:rsidR="008D1E4A" w:rsidRPr="00EF5447" w:rsidRDefault="008D1E4A" w:rsidP="00C620E0">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35499F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FA4958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808C68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53B570F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2BB0BC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0CC04BB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4825140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517E300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7104599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4EED339E"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7CE21EB8"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09C16F62"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CDAC3D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F98D72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358262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6080F4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5E3FCCE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A54C4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706D2C9E"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75592E6" w14:textId="77777777" w:rsidR="008D1E4A" w:rsidRPr="006E2D1D" w:rsidRDefault="008D1E4A" w:rsidP="00C620E0">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8D1E4A" w:rsidRPr="00EF5447" w14:paraId="6AC390A3" w14:textId="77777777" w:rsidTr="00C620E0">
        <w:trPr>
          <w:trHeight w:val="187"/>
          <w:jc w:val="center"/>
        </w:trPr>
        <w:tc>
          <w:tcPr>
            <w:tcW w:w="4814" w:type="dxa"/>
            <w:shd w:val="clear" w:color="auto" w:fill="auto"/>
            <w:noWrap/>
            <w:tcMar>
              <w:top w:w="28" w:type="dxa"/>
              <w:left w:w="28" w:type="dxa"/>
              <w:bottom w:w="28" w:type="dxa"/>
              <w:right w:w="28" w:type="dxa"/>
            </w:tcMar>
          </w:tcPr>
          <w:p w14:paraId="7CDC13EA" w14:textId="77777777" w:rsidR="008D1E4A" w:rsidRPr="00EF5447" w:rsidRDefault="008D1E4A" w:rsidP="00C620E0">
            <w:pPr>
              <w:pStyle w:val="TAC"/>
              <w:rPr>
                <w:lang w:eastAsia="ja-JP"/>
              </w:rPr>
            </w:pPr>
            <w:r w:rsidRPr="00EF5447">
              <w:rPr>
                <w:lang w:eastAsia="ja-JP"/>
              </w:rPr>
              <w:lastRenderedPageBreak/>
              <w:t>DC_2A-5A-30A_n260A</w:t>
            </w:r>
          </w:p>
          <w:p w14:paraId="21F4EE2C" w14:textId="77777777" w:rsidR="008D1E4A" w:rsidRPr="00EF5447" w:rsidRDefault="008D1E4A" w:rsidP="00C620E0">
            <w:pPr>
              <w:pStyle w:val="TAC"/>
              <w:rPr>
                <w:lang w:eastAsia="ja-JP"/>
              </w:rPr>
            </w:pPr>
            <w:r w:rsidRPr="00EF5447">
              <w:rPr>
                <w:lang w:eastAsia="ja-JP"/>
              </w:rPr>
              <w:t>DC_2A-5A-30A_n260G</w:t>
            </w:r>
          </w:p>
          <w:p w14:paraId="4C61D2B1" w14:textId="77777777" w:rsidR="008D1E4A" w:rsidRPr="00EF5447" w:rsidRDefault="008D1E4A" w:rsidP="00C620E0">
            <w:pPr>
              <w:pStyle w:val="TAC"/>
              <w:rPr>
                <w:lang w:eastAsia="ja-JP"/>
              </w:rPr>
            </w:pPr>
            <w:r w:rsidRPr="00EF5447">
              <w:rPr>
                <w:lang w:eastAsia="ja-JP"/>
              </w:rPr>
              <w:t>DC_2A-5A-30A_n260H</w:t>
            </w:r>
          </w:p>
          <w:p w14:paraId="5FDCBFCB" w14:textId="77777777" w:rsidR="008D1E4A" w:rsidRPr="00EF5447" w:rsidRDefault="008D1E4A" w:rsidP="00C620E0">
            <w:pPr>
              <w:pStyle w:val="TAC"/>
              <w:rPr>
                <w:lang w:eastAsia="ja-JP"/>
              </w:rPr>
            </w:pPr>
            <w:r w:rsidRPr="00EF5447">
              <w:rPr>
                <w:lang w:eastAsia="ja-JP"/>
              </w:rPr>
              <w:t>DC_2A-5A-30A_n260I</w:t>
            </w:r>
          </w:p>
          <w:p w14:paraId="32B6B360" w14:textId="77777777" w:rsidR="008D1E4A" w:rsidRPr="00EF5447" w:rsidRDefault="008D1E4A" w:rsidP="00C620E0">
            <w:pPr>
              <w:pStyle w:val="TAC"/>
              <w:rPr>
                <w:lang w:eastAsia="ja-JP"/>
              </w:rPr>
            </w:pPr>
            <w:r w:rsidRPr="00EF5447">
              <w:rPr>
                <w:lang w:eastAsia="ja-JP"/>
              </w:rPr>
              <w:t>DC_2A-5A-30A_n260J</w:t>
            </w:r>
          </w:p>
          <w:p w14:paraId="260C418B" w14:textId="77777777" w:rsidR="008D1E4A" w:rsidRPr="00EF5447" w:rsidRDefault="008D1E4A" w:rsidP="00C620E0">
            <w:pPr>
              <w:pStyle w:val="TAC"/>
              <w:rPr>
                <w:lang w:eastAsia="ja-JP"/>
              </w:rPr>
            </w:pPr>
            <w:r w:rsidRPr="00EF5447">
              <w:rPr>
                <w:lang w:eastAsia="ja-JP"/>
              </w:rPr>
              <w:t>DC_2A-5A-30A_n260K</w:t>
            </w:r>
          </w:p>
          <w:p w14:paraId="3F3B38E7" w14:textId="77777777" w:rsidR="008D1E4A" w:rsidRPr="00EF5447" w:rsidRDefault="008D1E4A" w:rsidP="00C620E0">
            <w:pPr>
              <w:pStyle w:val="TAC"/>
              <w:rPr>
                <w:lang w:eastAsia="ja-JP"/>
              </w:rPr>
            </w:pPr>
            <w:r w:rsidRPr="00EF5447">
              <w:rPr>
                <w:lang w:eastAsia="ja-JP"/>
              </w:rPr>
              <w:t>DC_2A-5A-30A_n260L</w:t>
            </w:r>
          </w:p>
          <w:p w14:paraId="5E02D3BA" w14:textId="77777777" w:rsidR="008D1E4A" w:rsidRPr="00EF5447" w:rsidRDefault="008D1E4A" w:rsidP="00C620E0">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2D81704C" w14:textId="77777777" w:rsidR="008D1E4A" w:rsidRPr="00EF5447" w:rsidRDefault="008D1E4A" w:rsidP="00C620E0">
            <w:pPr>
              <w:pStyle w:val="TAC"/>
              <w:rPr>
                <w:lang w:eastAsia="fi-FI"/>
              </w:rPr>
            </w:pPr>
            <w:r w:rsidRPr="00EF5447">
              <w:rPr>
                <w:lang w:eastAsia="fi-FI"/>
              </w:rPr>
              <w:t>DC_2A_n260A</w:t>
            </w:r>
          </w:p>
          <w:p w14:paraId="59BDD266"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623D7522"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7ABD1F87" w14:textId="77777777" w:rsidTr="00C620E0">
        <w:trPr>
          <w:trHeight w:val="187"/>
          <w:jc w:val="center"/>
        </w:trPr>
        <w:tc>
          <w:tcPr>
            <w:tcW w:w="4814" w:type="dxa"/>
            <w:shd w:val="clear" w:color="auto" w:fill="auto"/>
            <w:noWrap/>
            <w:tcMar>
              <w:top w:w="28" w:type="dxa"/>
              <w:left w:w="28" w:type="dxa"/>
              <w:bottom w:w="28" w:type="dxa"/>
              <w:right w:w="28" w:type="dxa"/>
            </w:tcMar>
          </w:tcPr>
          <w:p w14:paraId="6B909DA5" w14:textId="77777777" w:rsidR="008D1E4A" w:rsidRPr="00EF5447" w:rsidRDefault="008D1E4A" w:rsidP="00C620E0">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25FCBA61" w14:textId="77777777" w:rsidR="008D1E4A" w:rsidRPr="00EF5447" w:rsidRDefault="008D1E4A" w:rsidP="00C620E0">
            <w:pPr>
              <w:pStyle w:val="TAC"/>
              <w:rPr>
                <w:lang w:eastAsia="fi-FI"/>
              </w:rPr>
            </w:pPr>
            <w:r w:rsidRPr="00EF5447">
              <w:rPr>
                <w:lang w:eastAsia="fi-FI"/>
              </w:rPr>
              <w:t>DC_2A_n260A</w:t>
            </w:r>
          </w:p>
          <w:p w14:paraId="6B86E364"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30CE7076"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549127F" w14:textId="77777777" w:rsidTr="00C620E0">
        <w:trPr>
          <w:trHeight w:val="187"/>
          <w:jc w:val="center"/>
        </w:trPr>
        <w:tc>
          <w:tcPr>
            <w:tcW w:w="4814" w:type="dxa"/>
            <w:shd w:val="clear" w:color="auto" w:fill="auto"/>
            <w:noWrap/>
            <w:tcMar>
              <w:top w:w="28" w:type="dxa"/>
              <w:left w:w="28" w:type="dxa"/>
              <w:bottom w:w="28" w:type="dxa"/>
              <w:right w:w="28" w:type="dxa"/>
            </w:tcMar>
          </w:tcPr>
          <w:p w14:paraId="446F74E1" w14:textId="77777777" w:rsidR="008D1E4A" w:rsidRPr="00EF5447" w:rsidRDefault="008D1E4A" w:rsidP="00C620E0">
            <w:pPr>
              <w:pStyle w:val="TAC"/>
              <w:rPr>
                <w:lang w:eastAsia="ja-JP"/>
              </w:rPr>
            </w:pPr>
            <w:r w:rsidRPr="00EF5447">
              <w:rPr>
                <w:lang w:eastAsia="ja-JP"/>
              </w:rPr>
              <w:t>DC_2A-5A-66A_n260A</w:t>
            </w:r>
          </w:p>
          <w:p w14:paraId="02E3B8E1" w14:textId="77777777" w:rsidR="008D1E4A" w:rsidRPr="00EF5447" w:rsidRDefault="008D1E4A" w:rsidP="00C620E0">
            <w:pPr>
              <w:pStyle w:val="TAC"/>
              <w:rPr>
                <w:lang w:eastAsia="ja-JP"/>
              </w:rPr>
            </w:pPr>
            <w:r w:rsidRPr="00EF5447">
              <w:rPr>
                <w:lang w:eastAsia="ja-JP"/>
              </w:rPr>
              <w:t>DC_2A-5A-66A_n260G</w:t>
            </w:r>
          </w:p>
          <w:p w14:paraId="75383ABF" w14:textId="77777777" w:rsidR="008D1E4A" w:rsidRPr="00EF5447" w:rsidRDefault="008D1E4A" w:rsidP="00C620E0">
            <w:pPr>
              <w:pStyle w:val="TAC"/>
              <w:rPr>
                <w:lang w:eastAsia="ja-JP"/>
              </w:rPr>
            </w:pPr>
            <w:r w:rsidRPr="00EF5447">
              <w:rPr>
                <w:lang w:eastAsia="ja-JP"/>
              </w:rPr>
              <w:t>DC_2A-5A-66A_n260H</w:t>
            </w:r>
          </w:p>
          <w:p w14:paraId="09329546" w14:textId="77777777" w:rsidR="008D1E4A" w:rsidRPr="00EF5447" w:rsidRDefault="008D1E4A" w:rsidP="00C620E0">
            <w:pPr>
              <w:pStyle w:val="TAC"/>
              <w:rPr>
                <w:lang w:eastAsia="ja-JP"/>
              </w:rPr>
            </w:pPr>
            <w:r w:rsidRPr="00EF5447">
              <w:rPr>
                <w:lang w:eastAsia="ja-JP"/>
              </w:rPr>
              <w:t>DC_2A-5A-66A_n260I</w:t>
            </w:r>
          </w:p>
          <w:p w14:paraId="7495476A" w14:textId="77777777" w:rsidR="008D1E4A" w:rsidRPr="00EF5447" w:rsidRDefault="008D1E4A" w:rsidP="00C620E0">
            <w:pPr>
              <w:pStyle w:val="TAC"/>
              <w:rPr>
                <w:lang w:eastAsia="ja-JP"/>
              </w:rPr>
            </w:pPr>
            <w:r w:rsidRPr="00EF5447">
              <w:rPr>
                <w:lang w:eastAsia="ja-JP"/>
              </w:rPr>
              <w:t>DC_2A-5A-66A_n260J</w:t>
            </w:r>
          </w:p>
          <w:p w14:paraId="1DE19510" w14:textId="77777777" w:rsidR="008D1E4A" w:rsidRPr="00EF5447" w:rsidRDefault="008D1E4A" w:rsidP="00C620E0">
            <w:pPr>
              <w:pStyle w:val="TAC"/>
              <w:rPr>
                <w:lang w:eastAsia="ja-JP"/>
              </w:rPr>
            </w:pPr>
            <w:r w:rsidRPr="00EF5447">
              <w:rPr>
                <w:lang w:eastAsia="ja-JP"/>
              </w:rPr>
              <w:t>DC_2A-5A-66A_n260K</w:t>
            </w:r>
          </w:p>
          <w:p w14:paraId="72203B7C" w14:textId="77777777" w:rsidR="008D1E4A" w:rsidRPr="00EF5447" w:rsidRDefault="008D1E4A" w:rsidP="00C620E0">
            <w:pPr>
              <w:pStyle w:val="TAC"/>
              <w:rPr>
                <w:lang w:eastAsia="ja-JP"/>
              </w:rPr>
            </w:pPr>
            <w:r w:rsidRPr="00EF5447">
              <w:rPr>
                <w:lang w:eastAsia="ja-JP"/>
              </w:rPr>
              <w:t>DC_2A-5A-66A_n260L</w:t>
            </w:r>
          </w:p>
          <w:p w14:paraId="5996F87C" w14:textId="77777777" w:rsidR="008D1E4A" w:rsidRPr="00EF5447" w:rsidRDefault="008D1E4A" w:rsidP="00C620E0">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0FC79161" w14:textId="77777777" w:rsidR="008D1E4A" w:rsidRPr="00EF5447" w:rsidRDefault="008D1E4A" w:rsidP="00C620E0">
            <w:pPr>
              <w:pStyle w:val="TAC"/>
              <w:rPr>
                <w:lang w:eastAsia="fi-FI"/>
              </w:rPr>
            </w:pPr>
            <w:r w:rsidRPr="00EF5447">
              <w:rPr>
                <w:lang w:eastAsia="fi-FI"/>
              </w:rPr>
              <w:t>DC_2A_n260A</w:t>
            </w:r>
          </w:p>
          <w:p w14:paraId="7620F207"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68F1F4CC"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637DC6D" w14:textId="77777777" w:rsidTr="00C620E0">
        <w:trPr>
          <w:trHeight w:val="187"/>
          <w:jc w:val="center"/>
        </w:trPr>
        <w:tc>
          <w:tcPr>
            <w:tcW w:w="4814" w:type="dxa"/>
            <w:shd w:val="clear" w:color="auto" w:fill="auto"/>
            <w:noWrap/>
            <w:tcMar>
              <w:top w:w="28" w:type="dxa"/>
              <w:left w:w="28" w:type="dxa"/>
              <w:bottom w:w="28" w:type="dxa"/>
              <w:right w:w="28" w:type="dxa"/>
            </w:tcMar>
          </w:tcPr>
          <w:p w14:paraId="7F576A8C" w14:textId="77777777" w:rsidR="008D1E4A" w:rsidRPr="00EF5447" w:rsidRDefault="008D1E4A" w:rsidP="00C620E0">
            <w:pPr>
              <w:pStyle w:val="TAC"/>
              <w:rPr>
                <w:lang w:eastAsia="ja-JP"/>
              </w:rPr>
            </w:pPr>
            <w:r w:rsidRPr="00EF5447">
              <w:rPr>
                <w:lang w:eastAsia="ja-JP"/>
              </w:rPr>
              <w:t>DC_2A-2A-5A-66A_n260A</w:t>
            </w:r>
          </w:p>
          <w:p w14:paraId="579F89F3" w14:textId="77777777" w:rsidR="008D1E4A" w:rsidRPr="00EF5447" w:rsidRDefault="008D1E4A" w:rsidP="00C620E0">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1E7C0A51" w14:textId="77777777" w:rsidR="008D1E4A" w:rsidRPr="00EF5447" w:rsidRDefault="008D1E4A" w:rsidP="00C620E0">
            <w:pPr>
              <w:pStyle w:val="TAC"/>
              <w:rPr>
                <w:lang w:eastAsia="fi-FI"/>
              </w:rPr>
            </w:pPr>
            <w:r w:rsidRPr="00EF5447">
              <w:rPr>
                <w:lang w:eastAsia="fi-FI"/>
              </w:rPr>
              <w:t>DC_2A_n260A</w:t>
            </w:r>
          </w:p>
          <w:p w14:paraId="17A49381"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1FBB79AE"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90AC4A2" w14:textId="77777777" w:rsidTr="00C620E0">
        <w:trPr>
          <w:trHeight w:val="187"/>
          <w:jc w:val="center"/>
        </w:trPr>
        <w:tc>
          <w:tcPr>
            <w:tcW w:w="4814" w:type="dxa"/>
            <w:shd w:val="clear" w:color="auto" w:fill="auto"/>
            <w:noWrap/>
            <w:tcMar>
              <w:top w:w="28" w:type="dxa"/>
              <w:left w:w="28" w:type="dxa"/>
              <w:bottom w:w="28" w:type="dxa"/>
              <w:right w:w="28" w:type="dxa"/>
            </w:tcMar>
          </w:tcPr>
          <w:p w14:paraId="58104818" w14:textId="77777777" w:rsidR="008D1E4A" w:rsidRPr="00EF5447" w:rsidRDefault="008D1E4A" w:rsidP="00C620E0">
            <w:pPr>
              <w:pStyle w:val="TAC"/>
              <w:rPr>
                <w:lang w:eastAsia="ja-JP"/>
              </w:rPr>
            </w:pPr>
            <w:r w:rsidRPr="00EF5447">
              <w:rPr>
                <w:lang w:eastAsia="ja-JP"/>
              </w:rPr>
              <w:t>DC_2A-12A-30A_n260A</w:t>
            </w:r>
          </w:p>
          <w:p w14:paraId="03AA9C5C" w14:textId="77777777" w:rsidR="008D1E4A" w:rsidRPr="00EF5447" w:rsidRDefault="008D1E4A" w:rsidP="00C620E0">
            <w:pPr>
              <w:pStyle w:val="TAC"/>
              <w:rPr>
                <w:lang w:eastAsia="ja-JP"/>
              </w:rPr>
            </w:pPr>
            <w:r w:rsidRPr="00EF5447">
              <w:rPr>
                <w:lang w:eastAsia="ja-JP"/>
              </w:rPr>
              <w:t>DC_2A-12A-30A_n260G</w:t>
            </w:r>
          </w:p>
          <w:p w14:paraId="433D2E84" w14:textId="77777777" w:rsidR="008D1E4A" w:rsidRPr="00EF5447" w:rsidRDefault="008D1E4A" w:rsidP="00C620E0">
            <w:pPr>
              <w:pStyle w:val="TAC"/>
              <w:rPr>
                <w:lang w:eastAsia="ja-JP"/>
              </w:rPr>
            </w:pPr>
            <w:r w:rsidRPr="00EF5447">
              <w:rPr>
                <w:lang w:eastAsia="ja-JP"/>
              </w:rPr>
              <w:t>DC_2A-12A-30A_n260H</w:t>
            </w:r>
          </w:p>
          <w:p w14:paraId="1D2E6788" w14:textId="77777777" w:rsidR="008D1E4A" w:rsidRPr="00EF5447" w:rsidRDefault="008D1E4A" w:rsidP="00C620E0">
            <w:pPr>
              <w:pStyle w:val="TAC"/>
              <w:rPr>
                <w:lang w:eastAsia="ja-JP"/>
              </w:rPr>
            </w:pPr>
            <w:r w:rsidRPr="00EF5447">
              <w:rPr>
                <w:lang w:eastAsia="ja-JP"/>
              </w:rPr>
              <w:t>DC_2A-12A-30A_n260I</w:t>
            </w:r>
          </w:p>
          <w:p w14:paraId="18467D43" w14:textId="77777777" w:rsidR="008D1E4A" w:rsidRPr="00EF5447" w:rsidRDefault="008D1E4A" w:rsidP="00C620E0">
            <w:pPr>
              <w:pStyle w:val="TAC"/>
              <w:rPr>
                <w:lang w:eastAsia="ja-JP"/>
              </w:rPr>
            </w:pPr>
            <w:r w:rsidRPr="00EF5447">
              <w:rPr>
                <w:lang w:eastAsia="ja-JP"/>
              </w:rPr>
              <w:t>DC_2A-12A-30A_n260J</w:t>
            </w:r>
          </w:p>
          <w:p w14:paraId="6340374C" w14:textId="77777777" w:rsidR="008D1E4A" w:rsidRPr="00EF5447" w:rsidRDefault="008D1E4A" w:rsidP="00C620E0">
            <w:pPr>
              <w:pStyle w:val="TAC"/>
              <w:rPr>
                <w:lang w:eastAsia="ja-JP"/>
              </w:rPr>
            </w:pPr>
            <w:r w:rsidRPr="00EF5447">
              <w:rPr>
                <w:lang w:eastAsia="ja-JP"/>
              </w:rPr>
              <w:t>DC_2A-12A-30A_n260K</w:t>
            </w:r>
          </w:p>
          <w:p w14:paraId="31965526" w14:textId="77777777" w:rsidR="008D1E4A" w:rsidRPr="00EF5447" w:rsidRDefault="008D1E4A" w:rsidP="00C620E0">
            <w:pPr>
              <w:pStyle w:val="TAC"/>
              <w:rPr>
                <w:lang w:eastAsia="ja-JP"/>
              </w:rPr>
            </w:pPr>
            <w:r w:rsidRPr="00EF5447">
              <w:rPr>
                <w:lang w:eastAsia="ja-JP"/>
              </w:rPr>
              <w:t>DC_2A-12A-30A_n260L</w:t>
            </w:r>
          </w:p>
          <w:p w14:paraId="6F4D53EA" w14:textId="77777777" w:rsidR="008D1E4A" w:rsidRPr="00EF5447" w:rsidRDefault="008D1E4A" w:rsidP="00C620E0">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499324B" w14:textId="77777777" w:rsidR="008D1E4A" w:rsidRPr="00EF5447" w:rsidRDefault="008D1E4A" w:rsidP="00C620E0">
            <w:pPr>
              <w:pStyle w:val="TAC"/>
              <w:rPr>
                <w:lang w:eastAsia="fi-FI"/>
              </w:rPr>
            </w:pPr>
            <w:r w:rsidRPr="00EF5447">
              <w:rPr>
                <w:lang w:eastAsia="fi-FI"/>
              </w:rPr>
              <w:t>DC_2A_n260A</w:t>
            </w:r>
          </w:p>
          <w:p w14:paraId="042B2B82"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0730DFEA"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9EFC45C" w14:textId="77777777" w:rsidTr="00C620E0">
        <w:trPr>
          <w:trHeight w:val="187"/>
          <w:jc w:val="center"/>
        </w:trPr>
        <w:tc>
          <w:tcPr>
            <w:tcW w:w="4814" w:type="dxa"/>
            <w:shd w:val="clear" w:color="auto" w:fill="auto"/>
            <w:noWrap/>
            <w:tcMar>
              <w:top w:w="28" w:type="dxa"/>
              <w:left w:w="28" w:type="dxa"/>
              <w:bottom w:w="28" w:type="dxa"/>
              <w:right w:w="28" w:type="dxa"/>
            </w:tcMar>
          </w:tcPr>
          <w:p w14:paraId="2D2676A2" w14:textId="77777777" w:rsidR="008D1E4A" w:rsidRPr="00EF5447" w:rsidRDefault="008D1E4A" w:rsidP="00C620E0">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37A20164" w14:textId="77777777" w:rsidR="008D1E4A" w:rsidRPr="00EF5447" w:rsidRDefault="008D1E4A" w:rsidP="00C620E0">
            <w:pPr>
              <w:pStyle w:val="TAC"/>
              <w:rPr>
                <w:lang w:eastAsia="fi-FI"/>
              </w:rPr>
            </w:pPr>
            <w:r w:rsidRPr="00EF5447">
              <w:rPr>
                <w:lang w:eastAsia="fi-FI"/>
              </w:rPr>
              <w:t>DC_2A_n260A</w:t>
            </w:r>
          </w:p>
          <w:p w14:paraId="5D1C1951"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1A0416EA"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3A4EE437" w14:textId="77777777" w:rsidTr="00C620E0">
        <w:trPr>
          <w:trHeight w:val="187"/>
          <w:jc w:val="center"/>
        </w:trPr>
        <w:tc>
          <w:tcPr>
            <w:tcW w:w="4814" w:type="dxa"/>
            <w:shd w:val="clear" w:color="auto" w:fill="auto"/>
            <w:noWrap/>
            <w:tcMar>
              <w:top w:w="28" w:type="dxa"/>
              <w:left w:w="28" w:type="dxa"/>
              <w:bottom w:w="28" w:type="dxa"/>
              <w:right w:w="28" w:type="dxa"/>
            </w:tcMar>
          </w:tcPr>
          <w:p w14:paraId="6E4CBD7C" w14:textId="77777777" w:rsidR="008D1E4A" w:rsidRPr="00EF5447" w:rsidRDefault="008D1E4A" w:rsidP="00C620E0">
            <w:pPr>
              <w:pStyle w:val="TAC"/>
              <w:rPr>
                <w:lang w:eastAsia="ja-JP"/>
              </w:rPr>
            </w:pPr>
            <w:r w:rsidRPr="00EF5447">
              <w:rPr>
                <w:lang w:eastAsia="ja-JP"/>
              </w:rPr>
              <w:t>DC_2A-12A-66A_n260A</w:t>
            </w:r>
          </w:p>
          <w:p w14:paraId="110E2381" w14:textId="77777777" w:rsidR="008D1E4A" w:rsidRPr="00EF5447" w:rsidRDefault="008D1E4A" w:rsidP="00C620E0">
            <w:pPr>
              <w:pStyle w:val="TAC"/>
              <w:rPr>
                <w:lang w:eastAsia="ja-JP"/>
              </w:rPr>
            </w:pPr>
            <w:r w:rsidRPr="00EF5447">
              <w:rPr>
                <w:lang w:eastAsia="ja-JP"/>
              </w:rPr>
              <w:t>DC_2A-12A-66A_n260G</w:t>
            </w:r>
          </w:p>
          <w:p w14:paraId="6674BD3D" w14:textId="77777777" w:rsidR="008D1E4A" w:rsidRPr="00EF5447" w:rsidRDefault="008D1E4A" w:rsidP="00C620E0">
            <w:pPr>
              <w:pStyle w:val="TAC"/>
              <w:rPr>
                <w:lang w:eastAsia="ja-JP"/>
              </w:rPr>
            </w:pPr>
            <w:r w:rsidRPr="00EF5447">
              <w:rPr>
                <w:lang w:eastAsia="ja-JP"/>
              </w:rPr>
              <w:t>DC_2A-12A-66A_n260H</w:t>
            </w:r>
          </w:p>
          <w:p w14:paraId="278CC1E6" w14:textId="77777777" w:rsidR="008D1E4A" w:rsidRPr="00EF5447" w:rsidRDefault="008D1E4A" w:rsidP="00C620E0">
            <w:pPr>
              <w:pStyle w:val="TAC"/>
              <w:rPr>
                <w:lang w:eastAsia="ja-JP"/>
              </w:rPr>
            </w:pPr>
            <w:r w:rsidRPr="00EF5447">
              <w:rPr>
                <w:lang w:eastAsia="ja-JP"/>
              </w:rPr>
              <w:t>DC_2A-12A-66A_n260I</w:t>
            </w:r>
          </w:p>
          <w:p w14:paraId="5DF76E3E" w14:textId="77777777" w:rsidR="008D1E4A" w:rsidRPr="00EF5447" w:rsidRDefault="008D1E4A" w:rsidP="00C620E0">
            <w:pPr>
              <w:pStyle w:val="TAC"/>
              <w:rPr>
                <w:lang w:eastAsia="ja-JP"/>
              </w:rPr>
            </w:pPr>
            <w:r w:rsidRPr="00EF5447">
              <w:rPr>
                <w:lang w:eastAsia="ja-JP"/>
              </w:rPr>
              <w:t>DC_2A-12A-66A_n260J</w:t>
            </w:r>
          </w:p>
          <w:p w14:paraId="784D2A9E" w14:textId="77777777" w:rsidR="008D1E4A" w:rsidRPr="00EF5447" w:rsidRDefault="008D1E4A" w:rsidP="00C620E0">
            <w:pPr>
              <w:pStyle w:val="TAC"/>
              <w:rPr>
                <w:lang w:eastAsia="ja-JP"/>
              </w:rPr>
            </w:pPr>
            <w:r w:rsidRPr="00EF5447">
              <w:rPr>
                <w:lang w:eastAsia="ja-JP"/>
              </w:rPr>
              <w:t>DC_2A-12A-66A_n260K</w:t>
            </w:r>
          </w:p>
          <w:p w14:paraId="4368F765" w14:textId="77777777" w:rsidR="008D1E4A" w:rsidRPr="00EF5447" w:rsidRDefault="008D1E4A" w:rsidP="00C620E0">
            <w:pPr>
              <w:pStyle w:val="TAC"/>
              <w:rPr>
                <w:lang w:eastAsia="ja-JP"/>
              </w:rPr>
            </w:pPr>
            <w:r w:rsidRPr="00EF5447">
              <w:rPr>
                <w:lang w:eastAsia="ja-JP"/>
              </w:rPr>
              <w:t>DC_2A-12A-66A_n260L</w:t>
            </w:r>
          </w:p>
          <w:p w14:paraId="2CE7AB3E" w14:textId="77777777" w:rsidR="008D1E4A" w:rsidRPr="00EF5447" w:rsidRDefault="008D1E4A" w:rsidP="00C620E0">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EA14349" w14:textId="77777777" w:rsidR="008D1E4A" w:rsidRPr="00EF5447" w:rsidRDefault="008D1E4A" w:rsidP="00C620E0">
            <w:pPr>
              <w:pStyle w:val="TAC"/>
              <w:rPr>
                <w:lang w:eastAsia="fi-FI"/>
              </w:rPr>
            </w:pPr>
            <w:r w:rsidRPr="00EF5447">
              <w:rPr>
                <w:lang w:eastAsia="fi-FI"/>
              </w:rPr>
              <w:t>DC_2A_n260A</w:t>
            </w:r>
          </w:p>
          <w:p w14:paraId="1B9F3897"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464AB001"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520B0047" w14:textId="77777777" w:rsidTr="00C620E0">
        <w:trPr>
          <w:trHeight w:val="187"/>
          <w:jc w:val="center"/>
        </w:trPr>
        <w:tc>
          <w:tcPr>
            <w:tcW w:w="4814" w:type="dxa"/>
            <w:shd w:val="clear" w:color="auto" w:fill="auto"/>
            <w:noWrap/>
            <w:tcMar>
              <w:top w:w="28" w:type="dxa"/>
              <w:left w:w="28" w:type="dxa"/>
              <w:bottom w:w="28" w:type="dxa"/>
              <w:right w:w="28" w:type="dxa"/>
            </w:tcMar>
          </w:tcPr>
          <w:p w14:paraId="7F95E140" w14:textId="77777777" w:rsidR="008D1E4A" w:rsidRPr="00EF5447" w:rsidRDefault="008D1E4A" w:rsidP="00C620E0">
            <w:pPr>
              <w:pStyle w:val="TAC"/>
              <w:rPr>
                <w:lang w:eastAsia="ja-JP"/>
              </w:rPr>
            </w:pPr>
            <w:r w:rsidRPr="00EF5447">
              <w:rPr>
                <w:lang w:eastAsia="ja-JP"/>
              </w:rPr>
              <w:lastRenderedPageBreak/>
              <w:t>DC_2A-2A-12A-66A_n260A</w:t>
            </w:r>
          </w:p>
          <w:p w14:paraId="33EF5B32" w14:textId="77777777" w:rsidR="008D1E4A" w:rsidRPr="00EF5447" w:rsidRDefault="008D1E4A" w:rsidP="00C620E0">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008A6C41" w14:textId="77777777" w:rsidR="008D1E4A" w:rsidRPr="00EF5447" w:rsidRDefault="008D1E4A" w:rsidP="00C620E0">
            <w:pPr>
              <w:pStyle w:val="TAC"/>
              <w:rPr>
                <w:lang w:eastAsia="fi-FI"/>
              </w:rPr>
            </w:pPr>
            <w:r w:rsidRPr="00EF5447">
              <w:rPr>
                <w:lang w:eastAsia="fi-FI"/>
              </w:rPr>
              <w:t>DC_2A_n260A</w:t>
            </w:r>
          </w:p>
          <w:p w14:paraId="596799FB"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768B1E01"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57CF2C2C" w14:textId="77777777" w:rsidTr="00C620E0">
        <w:trPr>
          <w:trHeight w:val="187"/>
          <w:jc w:val="center"/>
        </w:trPr>
        <w:tc>
          <w:tcPr>
            <w:tcW w:w="4814" w:type="dxa"/>
            <w:shd w:val="clear" w:color="auto" w:fill="auto"/>
            <w:noWrap/>
            <w:tcMar>
              <w:top w:w="28" w:type="dxa"/>
              <w:left w:w="28" w:type="dxa"/>
              <w:bottom w:w="28" w:type="dxa"/>
              <w:right w:w="28" w:type="dxa"/>
            </w:tcMar>
          </w:tcPr>
          <w:p w14:paraId="0B167DA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DC_2A-13A-66A_n260A</w:t>
            </w:r>
          </w:p>
          <w:p w14:paraId="78DE8185"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DC_2A-13A-66A_n260G</w:t>
            </w:r>
          </w:p>
          <w:p w14:paraId="0B1BCB1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DC_2A-13A-66A_n260H</w:t>
            </w:r>
          </w:p>
          <w:p w14:paraId="444A3FD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DC_2A-13A-66A_n260I</w:t>
            </w:r>
          </w:p>
          <w:p w14:paraId="6F7FEDD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DC_2A-13A-66A_n260J</w:t>
            </w:r>
          </w:p>
          <w:p w14:paraId="19D3A5E0"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DC_2A-13A-66A_n260K</w:t>
            </w:r>
          </w:p>
          <w:p w14:paraId="678F3D5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DC_2A-13A-66A_n260L</w:t>
            </w:r>
          </w:p>
          <w:p w14:paraId="7D3130EE" w14:textId="77777777" w:rsidR="008D1E4A" w:rsidRPr="00EF5447" w:rsidRDefault="008D1E4A" w:rsidP="00C620E0">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632F241A"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2288ED36"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7A00FC71"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12E1745D" w14:textId="77777777" w:rsidR="008D1E4A" w:rsidRPr="00EF5447" w:rsidRDefault="008D1E4A" w:rsidP="00C620E0">
            <w:pPr>
              <w:pStyle w:val="TAC"/>
              <w:rPr>
                <w:rFonts w:eastAsia="MS Mincho" w:cs="Arial"/>
                <w:lang w:eastAsia="ja-JP"/>
              </w:rPr>
            </w:pPr>
            <w:r w:rsidRPr="00EF5447">
              <w:rPr>
                <w:rFonts w:eastAsia="MS Mincho" w:cs="Arial"/>
                <w:lang w:eastAsia="ja-JP"/>
              </w:rPr>
              <w:t>DC_2A_n260I</w:t>
            </w:r>
          </w:p>
          <w:p w14:paraId="6E39CA41" w14:textId="77777777" w:rsidR="008D1E4A" w:rsidRPr="00EF5447" w:rsidRDefault="008D1E4A" w:rsidP="00C620E0">
            <w:pPr>
              <w:pStyle w:val="TAC"/>
              <w:rPr>
                <w:rFonts w:eastAsia="MS Mincho" w:cs="Arial"/>
                <w:lang w:eastAsia="ja-JP"/>
              </w:rPr>
            </w:pPr>
            <w:r w:rsidRPr="00EF5447">
              <w:rPr>
                <w:rFonts w:eastAsia="MS Mincho" w:cs="Arial"/>
                <w:lang w:eastAsia="ja-JP"/>
              </w:rPr>
              <w:t>DC_2A_n260J</w:t>
            </w:r>
          </w:p>
          <w:p w14:paraId="3A1121D7" w14:textId="77777777" w:rsidR="008D1E4A" w:rsidRPr="00EF5447" w:rsidRDefault="008D1E4A" w:rsidP="00C620E0">
            <w:pPr>
              <w:pStyle w:val="TAC"/>
              <w:rPr>
                <w:rFonts w:eastAsia="MS Mincho" w:cs="Arial"/>
                <w:lang w:eastAsia="ja-JP"/>
              </w:rPr>
            </w:pPr>
            <w:r w:rsidRPr="00EF5447">
              <w:rPr>
                <w:rFonts w:eastAsia="MS Mincho" w:cs="Arial"/>
                <w:lang w:eastAsia="ja-JP"/>
              </w:rPr>
              <w:t>DC_2A_n260K</w:t>
            </w:r>
          </w:p>
          <w:p w14:paraId="3E4C0342" w14:textId="77777777" w:rsidR="008D1E4A" w:rsidRPr="00EF5447" w:rsidRDefault="008D1E4A" w:rsidP="00C620E0">
            <w:pPr>
              <w:pStyle w:val="TAC"/>
              <w:rPr>
                <w:rFonts w:eastAsia="MS Mincho" w:cs="Arial"/>
                <w:lang w:eastAsia="ja-JP"/>
              </w:rPr>
            </w:pPr>
            <w:r w:rsidRPr="00EF5447">
              <w:rPr>
                <w:rFonts w:eastAsia="MS Mincho" w:cs="Arial"/>
                <w:lang w:eastAsia="ja-JP"/>
              </w:rPr>
              <w:t>DC_2A_n260L</w:t>
            </w:r>
          </w:p>
          <w:p w14:paraId="0525BFC4" w14:textId="77777777" w:rsidR="008D1E4A" w:rsidRPr="00EF5447" w:rsidRDefault="008D1E4A" w:rsidP="00C620E0">
            <w:pPr>
              <w:pStyle w:val="TAC"/>
              <w:rPr>
                <w:lang w:eastAsia="fi-FI"/>
              </w:rPr>
            </w:pPr>
            <w:r w:rsidRPr="00EF5447">
              <w:rPr>
                <w:rFonts w:eastAsia="MS Mincho" w:cs="Arial"/>
                <w:lang w:eastAsia="ja-JP"/>
              </w:rPr>
              <w:t>DC_2A_n260M</w:t>
            </w:r>
          </w:p>
          <w:p w14:paraId="143A6BF1" w14:textId="77777777" w:rsidR="008D1E4A" w:rsidRPr="00EF5447" w:rsidRDefault="008D1E4A" w:rsidP="00C620E0">
            <w:pPr>
              <w:pStyle w:val="TAC"/>
              <w:rPr>
                <w:rFonts w:eastAsia="MS Mincho" w:cs="Arial"/>
                <w:lang w:eastAsia="ja-JP"/>
              </w:rPr>
            </w:pPr>
            <w:r w:rsidRPr="00EF5447">
              <w:rPr>
                <w:rFonts w:eastAsia="MS Mincho" w:cs="Arial"/>
                <w:lang w:eastAsia="ja-JP"/>
              </w:rPr>
              <w:t>DC_13A_n260A</w:t>
            </w:r>
          </w:p>
          <w:p w14:paraId="204BB6B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DC_13A_n260G</w:t>
            </w:r>
          </w:p>
          <w:p w14:paraId="13ACA2B5" w14:textId="77777777" w:rsidR="008D1E4A" w:rsidRPr="00EF5447" w:rsidRDefault="008D1E4A" w:rsidP="00C620E0">
            <w:pPr>
              <w:pStyle w:val="TAC"/>
              <w:rPr>
                <w:rFonts w:eastAsia="MS Mincho" w:cs="Arial"/>
                <w:lang w:eastAsia="ja-JP"/>
              </w:rPr>
            </w:pPr>
            <w:r w:rsidRPr="00EF5447">
              <w:rPr>
                <w:rFonts w:eastAsia="MS Mincho" w:cs="Arial"/>
                <w:lang w:eastAsia="ja-JP"/>
              </w:rPr>
              <w:t>DC_13A_n260H</w:t>
            </w:r>
          </w:p>
          <w:p w14:paraId="60EABDA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DC_13A_n260I</w:t>
            </w:r>
          </w:p>
          <w:p w14:paraId="287A05C9" w14:textId="77777777" w:rsidR="008D1E4A" w:rsidRPr="00EF5447" w:rsidRDefault="008D1E4A" w:rsidP="00C620E0">
            <w:pPr>
              <w:pStyle w:val="TAC"/>
              <w:rPr>
                <w:rFonts w:eastAsia="MS Mincho" w:cs="Arial"/>
                <w:lang w:eastAsia="ja-JP"/>
              </w:rPr>
            </w:pPr>
            <w:r w:rsidRPr="00EF5447">
              <w:rPr>
                <w:rFonts w:eastAsia="MS Mincho" w:cs="Arial"/>
                <w:lang w:eastAsia="ja-JP"/>
              </w:rPr>
              <w:t>DC_13A_n260J</w:t>
            </w:r>
          </w:p>
          <w:p w14:paraId="6C3CB540" w14:textId="77777777" w:rsidR="008D1E4A" w:rsidRPr="00EF5447" w:rsidRDefault="008D1E4A" w:rsidP="00C620E0">
            <w:pPr>
              <w:pStyle w:val="TAC"/>
              <w:rPr>
                <w:rFonts w:eastAsia="MS Mincho" w:cs="Arial"/>
                <w:lang w:eastAsia="ja-JP"/>
              </w:rPr>
            </w:pPr>
            <w:r w:rsidRPr="00EF5447">
              <w:rPr>
                <w:rFonts w:eastAsia="MS Mincho" w:cs="Arial"/>
                <w:lang w:eastAsia="ja-JP"/>
              </w:rPr>
              <w:t>DC_13A_n260K</w:t>
            </w:r>
          </w:p>
          <w:p w14:paraId="70025228" w14:textId="77777777" w:rsidR="008D1E4A" w:rsidRPr="00EF5447" w:rsidRDefault="008D1E4A" w:rsidP="00C620E0">
            <w:pPr>
              <w:pStyle w:val="TAC"/>
              <w:rPr>
                <w:rFonts w:eastAsia="MS Mincho" w:cs="Arial"/>
                <w:lang w:eastAsia="ja-JP"/>
              </w:rPr>
            </w:pPr>
            <w:r w:rsidRPr="00EF5447">
              <w:rPr>
                <w:rFonts w:eastAsia="MS Mincho" w:cs="Arial"/>
                <w:lang w:eastAsia="ja-JP"/>
              </w:rPr>
              <w:t>DC_13A_n260L</w:t>
            </w:r>
          </w:p>
          <w:p w14:paraId="2416B6C1" w14:textId="77777777" w:rsidR="008D1E4A" w:rsidRPr="00EF5447" w:rsidRDefault="008D1E4A" w:rsidP="00C620E0">
            <w:pPr>
              <w:pStyle w:val="TAC"/>
              <w:rPr>
                <w:lang w:eastAsia="fi-FI"/>
              </w:rPr>
            </w:pPr>
            <w:r w:rsidRPr="00EF5447">
              <w:rPr>
                <w:rFonts w:eastAsia="MS Mincho" w:cs="Arial"/>
                <w:lang w:eastAsia="ja-JP"/>
              </w:rPr>
              <w:t>DC_13A_n260M</w:t>
            </w:r>
          </w:p>
          <w:p w14:paraId="166DC516" w14:textId="77777777" w:rsidR="008D1E4A" w:rsidRPr="00EF5447" w:rsidRDefault="008D1E4A" w:rsidP="00C620E0">
            <w:pPr>
              <w:pStyle w:val="TAC"/>
              <w:rPr>
                <w:rFonts w:eastAsia="MS Mincho" w:cs="Arial"/>
                <w:lang w:eastAsia="ja-JP"/>
              </w:rPr>
            </w:pPr>
            <w:r w:rsidRPr="00EF5447">
              <w:rPr>
                <w:rFonts w:eastAsia="MS Mincho" w:cs="Arial"/>
                <w:lang w:eastAsia="ja-JP"/>
              </w:rPr>
              <w:t>DC_66A_n260A</w:t>
            </w:r>
          </w:p>
          <w:p w14:paraId="0C2E8E99" w14:textId="77777777" w:rsidR="008D1E4A" w:rsidRPr="00EF5447" w:rsidRDefault="008D1E4A" w:rsidP="00C620E0">
            <w:pPr>
              <w:pStyle w:val="TAC"/>
              <w:rPr>
                <w:rFonts w:eastAsia="MS Mincho" w:cs="Arial"/>
                <w:lang w:eastAsia="ja-JP"/>
              </w:rPr>
            </w:pPr>
            <w:r w:rsidRPr="00EF5447">
              <w:rPr>
                <w:rFonts w:eastAsia="MS Mincho" w:cs="Arial"/>
                <w:lang w:eastAsia="ja-JP"/>
              </w:rPr>
              <w:t>DC_66A_n260G</w:t>
            </w:r>
          </w:p>
          <w:p w14:paraId="7121407F" w14:textId="77777777" w:rsidR="008D1E4A" w:rsidRPr="00EF5447" w:rsidRDefault="008D1E4A" w:rsidP="00C620E0">
            <w:pPr>
              <w:pStyle w:val="TAC"/>
              <w:rPr>
                <w:rFonts w:eastAsia="MS Mincho" w:cs="Arial"/>
                <w:lang w:eastAsia="ja-JP"/>
              </w:rPr>
            </w:pPr>
            <w:r w:rsidRPr="00EF5447">
              <w:rPr>
                <w:rFonts w:eastAsia="MS Mincho" w:cs="Arial"/>
                <w:lang w:eastAsia="ja-JP"/>
              </w:rPr>
              <w:t>DC_66A_n260H</w:t>
            </w:r>
          </w:p>
          <w:p w14:paraId="23B43BD4" w14:textId="77777777" w:rsidR="008D1E4A" w:rsidRPr="00EF5447" w:rsidRDefault="008D1E4A" w:rsidP="00C620E0">
            <w:pPr>
              <w:pStyle w:val="TAC"/>
              <w:rPr>
                <w:rFonts w:eastAsia="MS Mincho" w:cs="Arial"/>
                <w:lang w:eastAsia="ja-JP"/>
              </w:rPr>
            </w:pPr>
            <w:r w:rsidRPr="00EF5447">
              <w:rPr>
                <w:rFonts w:eastAsia="MS Mincho" w:cs="Arial"/>
                <w:lang w:eastAsia="ja-JP"/>
              </w:rPr>
              <w:t>DC_66A_n260I</w:t>
            </w:r>
          </w:p>
          <w:p w14:paraId="5467F8E0" w14:textId="77777777" w:rsidR="008D1E4A" w:rsidRPr="00EF5447" w:rsidRDefault="008D1E4A" w:rsidP="00C620E0">
            <w:pPr>
              <w:pStyle w:val="TAC"/>
              <w:rPr>
                <w:rFonts w:eastAsia="MS Mincho" w:cs="Arial"/>
                <w:lang w:eastAsia="ja-JP"/>
              </w:rPr>
            </w:pPr>
            <w:r w:rsidRPr="00EF5447">
              <w:rPr>
                <w:rFonts w:eastAsia="MS Mincho" w:cs="Arial"/>
                <w:lang w:eastAsia="ja-JP"/>
              </w:rPr>
              <w:t>DC_66A_n260J</w:t>
            </w:r>
          </w:p>
          <w:p w14:paraId="33C38071" w14:textId="77777777" w:rsidR="008D1E4A" w:rsidRPr="00EF5447" w:rsidRDefault="008D1E4A" w:rsidP="00C620E0">
            <w:pPr>
              <w:pStyle w:val="TAC"/>
              <w:rPr>
                <w:rFonts w:eastAsia="MS Mincho" w:cs="Arial"/>
                <w:lang w:eastAsia="ja-JP"/>
              </w:rPr>
            </w:pPr>
            <w:r w:rsidRPr="00EF5447">
              <w:rPr>
                <w:rFonts w:eastAsia="MS Mincho" w:cs="Arial"/>
                <w:lang w:eastAsia="ja-JP"/>
              </w:rPr>
              <w:t>DC_66A_n260K</w:t>
            </w:r>
          </w:p>
          <w:p w14:paraId="6E234B6F" w14:textId="77777777" w:rsidR="008D1E4A" w:rsidRPr="00EF5447" w:rsidRDefault="008D1E4A" w:rsidP="00C620E0">
            <w:pPr>
              <w:pStyle w:val="TAC"/>
              <w:rPr>
                <w:rFonts w:eastAsia="MS Mincho" w:cs="Arial"/>
                <w:lang w:eastAsia="ja-JP"/>
              </w:rPr>
            </w:pPr>
            <w:r w:rsidRPr="00EF5447">
              <w:rPr>
                <w:rFonts w:eastAsia="MS Mincho" w:cs="Arial"/>
                <w:lang w:eastAsia="ja-JP"/>
              </w:rPr>
              <w:t>DC_66A_n260L</w:t>
            </w:r>
          </w:p>
          <w:p w14:paraId="5B11E01A" w14:textId="77777777" w:rsidR="008D1E4A" w:rsidRPr="00EF5447" w:rsidRDefault="008D1E4A" w:rsidP="00C620E0">
            <w:pPr>
              <w:pStyle w:val="TAC"/>
              <w:rPr>
                <w:lang w:eastAsia="fi-FI"/>
              </w:rPr>
            </w:pPr>
            <w:r w:rsidRPr="00EF5447">
              <w:rPr>
                <w:rFonts w:eastAsia="MS Mincho" w:cs="Arial"/>
                <w:lang w:eastAsia="ja-JP"/>
              </w:rPr>
              <w:t>DC_66A_n260M</w:t>
            </w:r>
          </w:p>
        </w:tc>
      </w:tr>
      <w:tr w:rsidR="008D1E4A" w:rsidRPr="00EF5447" w14:paraId="15634EAF" w14:textId="77777777" w:rsidTr="00C620E0">
        <w:trPr>
          <w:trHeight w:val="187"/>
          <w:jc w:val="center"/>
        </w:trPr>
        <w:tc>
          <w:tcPr>
            <w:tcW w:w="4814" w:type="dxa"/>
            <w:shd w:val="clear" w:color="auto" w:fill="auto"/>
            <w:noWrap/>
            <w:tcMar>
              <w:top w:w="28" w:type="dxa"/>
              <w:left w:w="28" w:type="dxa"/>
              <w:bottom w:w="28" w:type="dxa"/>
              <w:right w:w="28" w:type="dxa"/>
            </w:tcMar>
          </w:tcPr>
          <w:p w14:paraId="41DE6EF3" w14:textId="77777777" w:rsidR="008D1E4A" w:rsidRPr="00EF5447" w:rsidRDefault="008D1E4A" w:rsidP="00C620E0">
            <w:pPr>
              <w:pStyle w:val="TAC"/>
              <w:rPr>
                <w:rFonts w:eastAsia="MS Mincho" w:cs="Arial"/>
                <w:lang w:eastAsia="ja-JP"/>
              </w:rPr>
            </w:pPr>
            <w:r w:rsidRPr="00EF5447">
              <w:rPr>
                <w:lang w:eastAsia="fi-FI"/>
              </w:rPr>
              <w:t>DC_2A-13A-66A_n260(A-G)</w:t>
            </w:r>
          </w:p>
          <w:p w14:paraId="0D532763" w14:textId="77777777" w:rsidR="008D1E4A" w:rsidRPr="00EF5447" w:rsidRDefault="008D1E4A" w:rsidP="00C620E0">
            <w:pPr>
              <w:pStyle w:val="TAC"/>
              <w:rPr>
                <w:rFonts w:eastAsia="MS Mincho" w:cs="Arial"/>
                <w:lang w:eastAsia="ja-JP"/>
              </w:rPr>
            </w:pPr>
            <w:r w:rsidRPr="00EF5447">
              <w:rPr>
                <w:lang w:eastAsia="fi-FI"/>
              </w:rPr>
              <w:t>DC_2A-13A-66A_n260(A-H)</w:t>
            </w:r>
          </w:p>
          <w:p w14:paraId="4A1AC2E7" w14:textId="77777777" w:rsidR="008D1E4A" w:rsidRPr="00EF5447" w:rsidRDefault="008D1E4A" w:rsidP="00C620E0">
            <w:pPr>
              <w:pStyle w:val="TAC"/>
              <w:rPr>
                <w:b/>
                <w:lang w:eastAsia="fi-FI"/>
              </w:rPr>
            </w:pPr>
            <w:r w:rsidRPr="00EF5447">
              <w:rPr>
                <w:lang w:eastAsia="fi-FI"/>
              </w:rPr>
              <w:t>DC_2A-13A-66A_n260(A-2G)</w:t>
            </w:r>
          </w:p>
          <w:p w14:paraId="7FB3EBC2"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DC_2A-13A-66A_n260(2A)</w:t>
            </w:r>
          </w:p>
          <w:p w14:paraId="34687B7F" w14:textId="77777777" w:rsidR="008D1E4A" w:rsidRPr="00EF5447" w:rsidRDefault="008D1E4A" w:rsidP="00C620E0">
            <w:pPr>
              <w:pStyle w:val="TAC"/>
              <w:rPr>
                <w:rFonts w:eastAsia="MS Mincho" w:cs="Arial"/>
                <w:lang w:eastAsia="ja-JP"/>
              </w:rPr>
            </w:pPr>
            <w:r w:rsidRPr="00EF5447">
              <w:rPr>
                <w:lang w:eastAsia="fi-FI"/>
              </w:rPr>
              <w:t>DC_2A-13A-66A_n260(2A-G)</w:t>
            </w:r>
          </w:p>
          <w:p w14:paraId="27568118" w14:textId="77777777" w:rsidR="008D1E4A" w:rsidRPr="00EF5447" w:rsidRDefault="008D1E4A" w:rsidP="00C620E0">
            <w:pPr>
              <w:pStyle w:val="TAC"/>
              <w:rPr>
                <w:rFonts w:eastAsia="MS Mincho" w:cs="Arial"/>
                <w:lang w:eastAsia="ja-JP"/>
              </w:rPr>
            </w:pPr>
            <w:r w:rsidRPr="00EF5447">
              <w:rPr>
                <w:lang w:eastAsia="fi-FI"/>
              </w:rPr>
              <w:t>DC_2A-13A-66A_n260(2A-2G)</w:t>
            </w:r>
          </w:p>
          <w:p w14:paraId="3CA333E9"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DC_2A-13A-66A_n260(3A)</w:t>
            </w:r>
          </w:p>
          <w:p w14:paraId="5C0B4257" w14:textId="77777777" w:rsidR="008D1E4A" w:rsidRPr="00EF5447" w:rsidRDefault="008D1E4A" w:rsidP="00C620E0">
            <w:pPr>
              <w:pStyle w:val="TAC"/>
              <w:rPr>
                <w:rFonts w:eastAsia="MS Mincho" w:cs="Arial"/>
                <w:lang w:eastAsia="ja-JP"/>
              </w:rPr>
            </w:pPr>
            <w:r w:rsidRPr="00EF5447">
              <w:rPr>
                <w:lang w:eastAsia="fi-FI"/>
              </w:rPr>
              <w:t>DC_2A-13A-66A_n260(3A-G)</w:t>
            </w:r>
          </w:p>
          <w:p w14:paraId="36FCF57F"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DC_2A-13A-66A_n260(4A)</w:t>
            </w:r>
          </w:p>
          <w:p w14:paraId="2162E69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DC_2A-13A-66A_n260(5A)</w:t>
            </w:r>
          </w:p>
          <w:p w14:paraId="6A345C4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DC_2A-13A-66A_n260(6A)</w:t>
            </w:r>
          </w:p>
          <w:p w14:paraId="75C52FE9" w14:textId="77777777" w:rsidR="008D1E4A" w:rsidRPr="00EF5447" w:rsidRDefault="008D1E4A" w:rsidP="00C620E0">
            <w:pPr>
              <w:pStyle w:val="TAC"/>
              <w:rPr>
                <w:lang w:eastAsia="sv-SE"/>
              </w:rPr>
            </w:pPr>
            <w:r w:rsidRPr="00EF5447">
              <w:rPr>
                <w:lang w:eastAsia="fi-FI"/>
              </w:rPr>
              <w:t>DC_2A-13A-66A_n260(G-H)</w:t>
            </w:r>
          </w:p>
          <w:p w14:paraId="28CC0438" w14:textId="77777777" w:rsidR="008D1E4A" w:rsidRPr="00EF5447" w:rsidRDefault="008D1E4A" w:rsidP="00C620E0">
            <w:pPr>
              <w:pStyle w:val="TAC"/>
              <w:rPr>
                <w:lang w:eastAsia="fi-FI"/>
              </w:rPr>
            </w:pPr>
            <w:r w:rsidRPr="00EF5447">
              <w:rPr>
                <w:lang w:eastAsia="fi-FI"/>
              </w:rPr>
              <w:t>DC_2A-13A-66A_n260(2G)</w:t>
            </w:r>
          </w:p>
          <w:p w14:paraId="35CA9483" w14:textId="77777777" w:rsidR="008D1E4A" w:rsidRPr="00EF5447" w:rsidRDefault="008D1E4A" w:rsidP="00C620E0">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37B039F6"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7EAC5A12"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35085E39"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1D1389F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DC_13A_n260A</w:t>
            </w:r>
          </w:p>
          <w:p w14:paraId="119FEF92" w14:textId="77777777" w:rsidR="008D1E4A" w:rsidRPr="00EF5447" w:rsidRDefault="008D1E4A" w:rsidP="00C620E0">
            <w:pPr>
              <w:pStyle w:val="TAC"/>
              <w:rPr>
                <w:rFonts w:eastAsia="MS Mincho" w:cs="Arial"/>
                <w:lang w:eastAsia="ja-JP"/>
              </w:rPr>
            </w:pPr>
            <w:r w:rsidRPr="00EF5447">
              <w:rPr>
                <w:rFonts w:eastAsia="MS Mincho" w:cs="Arial"/>
                <w:lang w:eastAsia="ja-JP"/>
              </w:rPr>
              <w:t>DC_13A_n260G</w:t>
            </w:r>
          </w:p>
          <w:p w14:paraId="3FB661AC" w14:textId="77777777" w:rsidR="008D1E4A" w:rsidRPr="00EF5447" w:rsidRDefault="008D1E4A" w:rsidP="00C620E0">
            <w:pPr>
              <w:pStyle w:val="TAC"/>
              <w:rPr>
                <w:rFonts w:eastAsia="MS Mincho" w:cs="Arial"/>
                <w:lang w:eastAsia="ja-JP"/>
              </w:rPr>
            </w:pPr>
            <w:r w:rsidRPr="00EF5447">
              <w:rPr>
                <w:rFonts w:eastAsia="MS Mincho" w:cs="Arial"/>
                <w:lang w:eastAsia="ja-JP"/>
              </w:rPr>
              <w:t>DC_13A_n260H</w:t>
            </w:r>
          </w:p>
          <w:p w14:paraId="52CDCEB6" w14:textId="77777777" w:rsidR="008D1E4A" w:rsidRPr="00EF5447" w:rsidRDefault="008D1E4A" w:rsidP="00C620E0">
            <w:pPr>
              <w:pStyle w:val="TAC"/>
              <w:rPr>
                <w:rFonts w:eastAsia="MS Mincho" w:cs="Arial"/>
                <w:lang w:eastAsia="ja-JP"/>
              </w:rPr>
            </w:pPr>
            <w:r w:rsidRPr="00EF5447">
              <w:rPr>
                <w:rFonts w:eastAsia="MS Mincho" w:cs="Arial"/>
                <w:lang w:eastAsia="ja-JP"/>
              </w:rPr>
              <w:t>DC_66A_n260A</w:t>
            </w:r>
          </w:p>
          <w:p w14:paraId="3C80040B" w14:textId="77777777" w:rsidR="008D1E4A" w:rsidRPr="00EF5447" w:rsidRDefault="008D1E4A" w:rsidP="00C620E0">
            <w:pPr>
              <w:pStyle w:val="TAC"/>
              <w:rPr>
                <w:rFonts w:eastAsia="MS Mincho" w:cs="Arial"/>
                <w:lang w:eastAsia="ja-JP"/>
              </w:rPr>
            </w:pPr>
            <w:r w:rsidRPr="00EF5447">
              <w:rPr>
                <w:rFonts w:eastAsia="MS Mincho" w:cs="Arial"/>
                <w:lang w:eastAsia="ja-JP"/>
              </w:rPr>
              <w:t>DC_66A_n260G</w:t>
            </w:r>
          </w:p>
          <w:p w14:paraId="1627F15E" w14:textId="77777777" w:rsidR="008D1E4A" w:rsidRPr="00EF5447" w:rsidRDefault="008D1E4A" w:rsidP="00C620E0">
            <w:pPr>
              <w:pStyle w:val="TAC"/>
              <w:rPr>
                <w:lang w:eastAsia="fi-FI"/>
              </w:rPr>
            </w:pPr>
            <w:r w:rsidRPr="00EF5447">
              <w:rPr>
                <w:rFonts w:eastAsia="MS Mincho" w:cs="Arial"/>
                <w:lang w:eastAsia="ja-JP"/>
              </w:rPr>
              <w:t>DC_66A_n260H</w:t>
            </w:r>
          </w:p>
        </w:tc>
      </w:tr>
      <w:tr w:rsidR="008D1E4A" w:rsidRPr="00EF5447" w14:paraId="29109962" w14:textId="77777777" w:rsidTr="00C620E0">
        <w:trPr>
          <w:trHeight w:val="187"/>
          <w:jc w:val="center"/>
        </w:trPr>
        <w:tc>
          <w:tcPr>
            <w:tcW w:w="4814" w:type="dxa"/>
            <w:shd w:val="clear" w:color="auto" w:fill="auto"/>
            <w:noWrap/>
            <w:tcMar>
              <w:top w:w="28" w:type="dxa"/>
              <w:left w:w="28" w:type="dxa"/>
              <w:bottom w:w="28" w:type="dxa"/>
              <w:right w:w="28" w:type="dxa"/>
            </w:tcMar>
          </w:tcPr>
          <w:p w14:paraId="1DCE5782"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DC_2A-13A-66A_n261A</w:t>
            </w:r>
          </w:p>
          <w:p w14:paraId="0FFFD81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w:t>
            </w:r>
          </w:p>
          <w:p w14:paraId="6511B73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DC_2A-13A-66A_n261H</w:t>
            </w:r>
          </w:p>
          <w:p w14:paraId="73AF3A35"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DC_2A-13A-66A_n261I</w:t>
            </w:r>
          </w:p>
          <w:p w14:paraId="2458F30D"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DC_2A-13A-66A_n261J</w:t>
            </w:r>
          </w:p>
          <w:p w14:paraId="0370ED81"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DC_2A-13A-66A_n261K</w:t>
            </w:r>
          </w:p>
          <w:p w14:paraId="1E540EAF"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DC_2A-13A-66A_n261L</w:t>
            </w:r>
          </w:p>
          <w:p w14:paraId="19C4187B" w14:textId="77777777" w:rsidR="008D1E4A" w:rsidRPr="00EF5447" w:rsidRDefault="008D1E4A" w:rsidP="00C620E0">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12EBF669" w14:textId="77777777" w:rsidR="008D1E4A" w:rsidRPr="00EF5447" w:rsidRDefault="008D1E4A" w:rsidP="00C620E0">
            <w:pPr>
              <w:pStyle w:val="TAC"/>
              <w:rPr>
                <w:rFonts w:eastAsia="MS Mincho" w:cs="Arial"/>
                <w:lang w:eastAsia="ja-JP"/>
              </w:rPr>
            </w:pPr>
            <w:r w:rsidRPr="00EF5447">
              <w:rPr>
                <w:rFonts w:eastAsia="MS Mincho" w:cs="Arial"/>
                <w:lang w:eastAsia="ja-JP"/>
              </w:rPr>
              <w:t>DC_2A_n261A</w:t>
            </w:r>
          </w:p>
          <w:p w14:paraId="0158D7D1" w14:textId="77777777" w:rsidR="008D1E4A" w:rsidRPr="00EF5447" w:rsidRDefault="008D1E4A" w:rsidP="00C620E0">
            <w:pPr>
              <w:pStyle w:val="TAC"/>
              <w:rPr>
                <w:rFonts w:eastAsia="MS Mincho" w:cs="Arial"/>
                <w:lang w:eastAsia="ja-JP"/>
              </w:rPr>
            </w:pPr>
            <w:r w:rsidRPr="00EF5447">
              <w:rPr>
                <w:rFonts w:eastAsia="MS Mincho" w:cs="Arial"/>
                <w:lang w:eastAsia="ja-JP"/>
              </w:rPr>
              <w:t>DC_2A_n261G</w:t>
            </w:r>
          </w:p>
          <w:p w14:paraId="485C0CD8" w14:textId="77777777" w:rsidR="008D1E4A" w:rsidRPr="00EF5447" w:rsidRDefault="008D1E4A" w:rsidP="00C620E0">
            <w:pPr>
              <w:pStyle w:val="TAC"/>
              <w:rPr>
                <w:rFonts w:eastAsia="MS Mincho" w:cs="Arial"/>
                <w:lang w:eastAsia="ja-JP"/>
              </w:rPr>
            </w:pPr>
            <w:r w:rsidRPr="00EF5447">
              <w:rPr>
                <w:rFonts w:eastAsia="MS Mincho" w:cs="Arial"/>
                <w:lang w:eastAsia="ja-JP"/>
              </w:rPr>
              <w:t>DC_2A_n261H</w:t>
            </w:r>
          </w:p>
          <w:p w14:paraId="0E65A2D9" w14:textId="77777777" w:rsidR="008D1E4A" w:rsidRPr="00EF5447" w:rsidRDefault="008D1E4A" w:rsidP="00C620E0">
            <w:pPr>
              <w:pStyle w:val="TAC"/>
              <w:rPr>
                <w:rFonts w:eastAsia="MS Mincho" w:cs="Arial"/>
                <w:lang w:eastAsia="ja-JP"/>
              </w:rPr>
            </w:pPr>
            <w:r w:rsidRPr="00EF5447">
              <w:rPr>
                <w:rFonts w:eastAsia="MS Mincho" w:cs="Arial"/>
                <w:lang w:eastAsia="ja-JP"/>
              </w:rPr>
              <w:t>DC_2A_n261I</w:t>
            </w:r>
          </w:p>
          <w:p w14:paraId="6C251EBE" w14:textId="77777777" w:rsidR="008D1E4A" w:rsidRPr="00EF5447" w:rsidRDefault="008D1E4A" w:rsidP="00C620E0">
            <w:pPr>
              <w:pStyle w:val="TAC"/>
              <w:rPr>
                <w:rFonts w:eastAsia="MS Mincho" w:cs="Arial"/>
                <w:lang w:eastAsia="ja-JP"/>
              </w:rPr>
            </w:pPr>
            <w:r w:rsidRPr="00EF5447">
              <w:rPr>
                <w:rFonts w:eastAsia="MS Mincho" w:cs="Arial"/>
                <w:lang w:eastAsia="ja-JP"/>
              </w:rPr>
              <w:t>DC_2A_n261J</w:t>
            </w:r>
          </w:p>
          <w:p w14:paraId="67195CE7" w14:textId="77777777" w:rsidR="008D1E4A" w:rsidRPr="00EF5447" w:rsidRDefault="008D1E4A" w:rsidP="00C620E0">
            <w:pPr>
              <w:pStyle w:val="TAC"/>
              <w:rPr>
                <w:rFonts w:eastAsia="MS Mincho" w:cs="Arial"/>
                <w:lang w:eastAsia="ja-JP"/>
              </w:rPr>
            </w:pPr>
            <w:r w:rsidRPr="00EF5447">
              <w:rPr>
                <w:rFonts w:eastAsia="MS Mincho" w:cs="Arial"/>
                <w:lang w:eastAsia="ja-JP"/>
              </w:rPr>
              <w:t>DC_2A_n261K</w:t>
            </w:r>
          </w:p>
          <w:p w14:paraId="530DE9C0" w14:textId="77777777" w:rsidR="008D1E4A" w:rsidRPr="00EF5447" w:rsidRDefault="008D1E4A" w:rsidP="00C620E0">
            <w:pPr>
              <w:pStyle w:val="TAC"/>
              <w:rPr>
                <w:rFonts w:eastAsia="MS Mincho" w:cs="Arial"/>
                <w:lang w:eastAsia="ja-JP"/>
              </w:rPr>
            </w:pPr>
            <w:r w:rsidRPr="00EF5447">
              <w:rPr>
                <w:rFonts w:eastAsia="MS Mincho" w:cs="Arial"/>
                <w:lang w:eastAsia="ja-JP"/>
              </w:rPr>
              <w:t>DC_2A_n261L</w:t>
            </w:r>
          </w:p>
          <w:p w14:paraId="57CD50CD" w14:textId="77777777" w:rsidR="008D1E4A" w:rsidRPr="00EF5447" w:rsidRDefault="008D1E4A" w:rsidP="00C620E0">
            <w:pPr>
              <w:pStyle w:val="TAC"/>
              <w:rPr>
                <w:lang w:eastAsia="fi-FI"/>
              </w:rPr>
            </w:pPr>
            <w:r w:rsidRPr="00EF5447">
              <w:rPr>
                <w:rFonts w:eastAsia="MS Mincho" w:cs="Arial"/>
                <w:lang w:eastAsia="ja-JP"/>
              </w:rPr>
              <w:t>DC_2A_n261M</w:t>
            </w:r>
          </w:p>
          <w:p w14:paraId="7AA1B172" w14:textId="77777777" w:rsidR="008D1E4A" w:rsidRPr="00EF5447" w:rsidRDefault="008D1E4A" w:rsidP="00C620E0">
            <w:pPr>
              <w:pStyle w:val="TAC"/>
              <w:rPr>
                <w:rFonts w:eastAsia="MS Mincho" w:cs="Arial"/>
                <w:lang w:eastAsia="ja-JP"/>
              </w:rPr>
            </w:pPr>
            <w:r w:rsidRPr="00EF5447">
              <w:rPr>
                <w:rFonts w:eastAsia="MS Mincho" w:cs="Arial"/>
                <w:lang w:eastAsia="ja-JP"/>
              </w:rPr>
              <w:t>DC_13A_n261A</w:t>
            </w:r>
          </w:p>
          <w:p w14:paraId="28214E9D" w14:textId="77777777" w:rsidR="008D1E4A" w:rsidRPr="00EF5447" w:rsidRDefault="008D1E4A" w:rsidP="00C620E0">
            <w:pPr>
              <w:pStyle w:val="TAC"/>
              <w:rPr>
                <w:rFonts w:eastAsia="MS Mincho" w:cs="Arial"/>
                <w:lang w:eastAsia="ja-JP"/>
              </w:rPr>
            </w:pPr>
            <w:r w:rsidRPr="00EF5447">
              <w:rPr>
                <w:rFonts w:eastAsia="MS Mincho" w:cs="Arial"/>
                <w:lang w:eastAsia="ja-JP"/>
              </w:rPr>
              <w:t>DC_13A_n261G</w:t>
            </w:r>
          </w:p>
          <w:p w14:paraId="20D19B9A" w14:textId="77777777" w:rsidR="008D1E4A" w:rsidRPr="00EF5447" w:rsidRDefault="008D1E4A" w:rsidP="00C620E0">
            <w:pPr>
              <w:pStyle w:val="TAC"/>
              <w:rPr>
                <w:rFonts w:eastAsia="MS Mincho" w:cs="Arial"/>
                <w:lang w:eastAsia="ja-JP"/>
              </w:rPr>
            </w:pPr>
            <w:r w:rsidRPr="00EF5447">
              <w:rPr>
                <w:rFonts w:eastAsia="MS Mincho" w:cs="Arial"/>
                <w:lang w:eastAsia="ja-JP"/>
              </w:rPr>
              <w:t>DC_13A_n261H</w:t>
            </w:r>
          </w:p>
          <w:p w14:paraId="244B302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DC_13A_n261I</w:t>
            </w:r>
          </w:p>
          <w:p w14:paraId="7381F28B" w14:textId="77777777" w:rsidR="008D1E4A" w:rsidRPr="00EF5447" w:rsidRDefault="008D1E4A" w:rsidP="00C620E0">
            <w:pPr>
              <w:pStyle w:val="TAC"/>
              <w:rPr>
                <w:rFonts w:eastAsia="MS Mincho" w:cs="Arial"/>
                <w:lang w:eastAsia="ja-JP"/>
              </w:rPr>
            </w:pPr>
            <w:r w:rsidRPr="00EF5447">
              <w:rPr>
                <w:rFonts w:eastAsia="MS Mincho" w:cs="Arial"/>
                <w:lang w:eastAsia="ja-JP"/>
              </w:rPr>
              <w:t>DC_13A_n261J</w:t>
            </w:r>
          </w:p>
          <w:p w14:paraId="5B42C42B" w14:textId="77777777" w:rsidR="008D1E4A" w:rsidRPr="00EF5447" w:rsidRDefault="008D1E4A" w:rsidP="00C620E0">
            <w:pPr>
              <w:pStyle w:val="TAC"/>
              <w:rPr>
                <w:rFonts w:eastAsia="MS Mincho" w:cs="Arial"/>
                <w:lang w:eastAsia="ja-JP"/>
              </w:rPr>
            </w:pPr>
            <w:r w:rsidRPr="00EF5447">
              <w:rPr>
                <w:rFonts w:eastAsia="MS Mincho" w:cs="Arial"/>
                <w:lang w:eastAsia="ja-JP"/>
              </w:rPr>
              <w:t>DC_13A_n261K</w:t>
            </w:r>
          </w:p>
          <w:p w14:paraId="2B6C8143" w14:textId="77777777" w:rsidR="008D1E4A" w:rsidRPr="00EF5447" w:rsidRDefault="008D1E4A" w:rsidP="00C620E0">
            <w:pPr>
              <w:pStyle w:val="TAC"/>
              <w:rPr>
                <w:rFonts w:eastAsia="MS Mincho" w:cs="Arial"/>
                <w:lang w:eastAsia="ja-JP"/>
              </w:rPr>
            </w:pPr>
            <w:r w:rsidRPr="00EF5447">
              <w:rPr>
                <w:rFonts w:eastAsia="MS Mincho" w:cs="Arial"/>
                <w:lang w:eastAsia="ja-JP"/>
              </w:rPr>
              <w:t>DC_13A_n261L</w:t>
            </w:r>
          </w:p>
          <w:p w14:paraId="7CA7A06F" w14:textId="77777777" w:rsidR="008D1E4A" w:rsidRPr="00EF5447" w:rsidRDefault="008D1E4A" w:rsidP="00C620E0">
            <w:pPr>
              <w:pStyle w:val="TAC"/>
              <w:rPr>
                <w:lang w:eastAsia="fi-FI"/>
              </w:rPr>
            </w:pPr>
            <w:r w:rsidRPr="00EF5447">
              <w:rPr>
                <w:rFonts w:eastAsia="MS Mincho" w:cs="Arial"/>
                <w:lang w:eastAsia="ja-JP"/>
              </w:rPr>
              <w:t>DC_13A_n261M</w:t>
            </w:r>
          </w:p>
          <w:p w14:paraId="45C2ABE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DC_66A_n261A</w:t>
            </w:r>
          </w:p>
          <w:p w14:paraId="58496DD8" w14:textId="77777777" w:rsidR="008D1E4A" w:rsidRPr="00EF5447" w:rsidRDefault="008D1E4A" w:rsidP="00C620E0">
            <w:pPr>
              <w:pStyle w:val="TAC"/>
              <w:rPr>
                <w:rFonts w:eastAsia="MS Mincho" w:cs="Arial"/>
                <w:lang w:eastAsia="ja-JP"/>
              </w:rPr>
            </w:pPr>
            <w:r w:rsidRPr="00EF5447">
              <w:rPr>
                <w:rFonts w:eastAsia="MS Mincho" w:cs="Arial"/>
                <w:lang w:eastAsia="ja-JP"/>
              </w:rPr>
              <w:t>DC_66A_n261G</w:t>
            </w:r>
          </w:p>
          <w:p w14:paraId="1407E8C3" w14:textId="77777777" w:rsidR="008D1E4A" w:rsidRPr="00EF5447" w:rsidRDefault="008D1E4A" w:rsidP="00C620E0">
            <w:pPr>
              <w:pStyle w:val="TAC"/>
              <w:rPr>
                <w:rFonts w:eastAsia="MS Mincho" w:cs="Arial"/>
                <w:lang w:eastAsia="ja-JP"/>
              </w:rPr>
            </w:pPr>
            <w:r w:rsidRPr="00EF5447">
              <w:rPr>
                <w:rFonts w:eastAsia="MS Mincho" w:cs="Arial"/>
                <w:lang w:eastAsia="ja-JP"/>
              </w:rPr>
              <w:t>DC_66A_n261H</w:t>
            </w:r>
          </w:p>
          <w:p w14:paraId="0E794CE5" w14:textId="77777777" w:rsidR="008D1E4A" w:rsidRPr="00EF5447" w:rsidRDefault="008D1E4A" w:rsidP="00C620E0">
            <w:pPr>
              <w:pStyle w:val="TAC"/>
              <w:rPr>
                <w:rFonts w:eastAsia="MS Mincho" w:cs="Arial"/>
                <w:lang w:eastAsia="ja-JP"/>
              </w:rPr>
            </w:pPr>
            <w:r w:rsidRPr="00EF5447">
              <w:rPr>
                <w:rFonts w:eastAsia="MS Mincho" w:cs="Arial"/>
                <w:lang w:eastAsia="ja-JP"/>
              </w:rPr>
              <w:t>DC_66A_n261I</w:t>
            </w:r>
          </w:p>
          <w:p w14:paraId="5E87AEAD" w14:textId="77777777" w:rsidR="008D1E4A" w:rsidRPr="00EF5447" w:rsidRDefault="008D1E4A" w:rsidP="00C620E0">
            <w:pPr>
              <w:pStyle w:val="TAC"/>
              <w:rPr>
                <w:rFonts w:eastAsia="MS Mincho" w:cs="Arial"/>
                <w:lang w:eastAsia="ja-JP"/>
              </w:rPr>
            </w:pPr>
            <w:r w:rsidRPr="00EF5447">
              <w:rPr>
                <w:rFonts w:eastAsia="MS Mincho" w:cs="Arial"/>
                <w:lang w:eastAsia="ja-JP"/>
              </w:rPr>
              <w:t>DC_66A_n261J</w:t>
            </w:r>
          </w:p>
          <w:p w14:paraId="1645199D" w14:textId="77777777" w:rsidR="008D1E4A" w:rsidRPr="00EF5447" w:rsidRDefault="008D1E4A" w:rsidP="00C620E0">
            <w:pPr>
              <w:pStyle w:val="TAC"/>
              <w:rPr>
                <w:rFonts w:eastAsia="MS Mincho" w:cs="Arial"/>
                <w:lang w:eastAsia="ja-JP"/>
              </w:rPr>
            </w:pPr>
            <w:r w:rsidRPr="00EF5447">
              <w:rPr>
                <w:rFonts w:eastAsia="MS Mincho" w:cs="Arial"/>
                <w:lang w:eastAsia="ja-JP"/>
              </w:rPr>
              <w:t>DC_66A_n261K</w:t>
            </w:r>
          </w:p>
          <w:p w14:paraId="73F44BB0" w14:textId="77777777" w:rsidR="008D1E4A" w:rsidRPr="00EF5447" w:rsidRDefault="008D1E4A" w:rsidP="00C620E0">
            <w:pPr>
              <w:pStyle w:val="TAC"/>
              <w:rPr>
                <w:rFonts w:eastAsia="MS Mincho" w:cs="Arial"/>
                <w:lang w:eastAsia="ja-JP"/>
              </w:rPr>
            </w:pPr>
            <w:r w:rsidRPr="00EF5447">
              <w:rPr>
                <w:rFonts w:eastAsia="MS Mincho" w:cs="Arial"/>
                <w:lang w:eastAsia="ja-JP"/>
              </w:rPr>
              <w:t>DC_66A_n261L</w:t>
            </w:r>
          </w:p>
          <w:p w14:paraId="7E088CDB" w14:textId="77777777" w:rsidR="008D1E4A" w:rsidRPr="00EF5447" w:rsidRDefault="008D1E4A" w:rsidP="00C620E0">
            <w:pPr>
              <w:pStyle w:val="TAC"/>
              <w:rPr>
                <w:lang w:eastAsia="fi-FI"/>
              </w:rPr>
            </w:pPr>
            <w:r w:rsidRPr="00EF5447">
              <w:rPr>
                <w:rFonts w:eastAsia="MS Mincho" w:cs="Arial"/>
                <w:lang w:eastAsia="ja-JP"/>
              </w:rPr>
              <w:t>DC_66A_n261M</w:t>
            </w:r>
          </w:p>
        </w:tc>
      </w:tr>
      <w:tr w:rsidR="008D1E4A" w:rsidRPr="00EF5447" w14:paraId="6495969E" w14:textId="77777777" w:rsidTr="00C620E0">
        <w:trPr>
          <w:trHeight w:val="187"/>
          <w:jc w:val="center"/>
        </w:trPr>
        <w:tc>
          <w:tcPr>
            <w:tcW w:w="4814" w:type="dxa"/>
            <w:shd w:val="clear" w:color="auto" w:fill="auto"/>
            <w:noWrap/>
            <w:tcMar>
              <w:top w:w="28" w:type="dxa"/>
              <w:left w:w="28" w:type="dxa"/>
              <w:bottom w:w="28" w:type="dxa"/>
              <w:right w:w="28" w:type="dxa"/>
            </w:tcMar>
          </w:tcPr>
          <w:p w14:paraId="7CD906C3"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DC_2A-13A-66A_n261(A-G)</w:t>
            </w:r>
          </w:p>
          <w:p w14:paraId="2CE54F9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DC_2A-13A-66A_n261(A-G-H)</w:t>
            </w:r>
          </w:p>
          <w:p w14:paraId="742B2B4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DC_2A-13A-66A_n261(A-G-I)</w:t>
            </w:r>
          </w:p>
          <w:p w14:paraId="3728DB7A"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DC_2A-13A-66A_n261(A-2G)</w:t>
            </w:r>
          </w:p>
          <w:p w14:paraId="35789B4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DC_2A-13A-66A_n261(A-H)</w:t>
            </w:r>
          </w:p>
          <w:p w14:paraId="6EE9E95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DC_2A-13A-66A_n261(A-I)</w:t>
            </w:r>
          </w:p>
          <w:p w14:paraId="1EA922FE"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DC_2A-13A-66A_n261(A-J)</w:t>
            </w:r>
          </w:p>
          <w:p w14:paraId="59B03E4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DC_2A-13A-66A_n261(A-K)</w:t>
            </w:r>
          </w:p>
          <w:p w14:paraId="5951A84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w:t>
            </w:r>
          </w:p>
          <w:p w14:paraId="2CB22D2C" w14:textId="77777777" w:rsidR="008D1E4A" w:rsidRPr="00EF5447" w:rsidRDefault="008D1E4A" w:rsidP="00C620E0">
            <w:pPr>
              <w:pStyle w:val="TAC"/>
              <w:rPr>
                <w:lang w:eastAsia="sv-SE"/>
              </w:rPr>
            </w:pPr>
            <w:r w:rsidRPr="00EF5447">
              <w:rPr>
                <w:rFonts w:eastAsia="MS Mincho" w:cs="Arial"/>
                <w:lang w:eastAsia="ja-JP"/>
              </w:rPr>
              <w:t>DC_2A-13A-66A_n261(2A-G)</w:t>
            </w:r>
          </w:p>
          <w:p w14:paraId="4A7BC85A"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DC_2A-13A-66A_n261(2A-H)</w:t>
            </w:r>
          </w:p>
          <w:p w14:paraId="09C1F69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DC_2A-13A-66A_n261(2A-I)</w:t>
            </w:r>
          </w:p>
          <w:p w14:paraId="711DED26"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DC_2A-13A-66A_n261(3A)</w:t>
            </w:r>
          </w:p>
          <w:p w14:paraId="241FB30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DC_2A-13A-66A_n261(3A-G)</w:t>
            </w:r>
          </w:p>
          <w:p w14:paraId="6F2406D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DC_2A-13A-66A_n261(4A)</w:t>
            </w:r>
          </w:p>
          <w:p w14:paraId="5427EE4D"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DC_2A-13A-66A_n261(G-H)</w:t>
            </w:r>
          </w:p>
          <w:p w14:paraId="1AEDEBCC"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DC_2A-13A-66A_n261(G-I)</w:t>
            </w:r>
          </w:p>
          <w:p w14:paraId="347BB332"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DC_2A-13A-66A_n261(G-J)</w:t>
            </w:r>
          </w:p>
          <w:p w14:paraId="089666F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DC_2A-13A-66A_n261(2G)</w:t>
            </w:r>
          </w:p>
          <w:p w14:paraId="0CF82D5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DC_2A-13A-66A_n261(H-I)</w:t>
            </w:r>
          </w:p>
          <w:p w14:paraId="27EFBA12" w14:textId="77777777" w:rsidR="008D1E4A" w:rsidRPr="00EF5447" w:rsidRDefault="008D1E4A" w:rsidP="00C620E0">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32C2141D" w14:textId="77777777" w:rsidR="008D1E4A" w:rsidRPr="00EF5447" w:rsidRDefault="008D1E4A" w:rsidP="00C620E0">
            <w:pPr>
              <w:pStyle w:val="TAC"/>
              <w:rPr>
                <w:rFonts w:eastAsia="MS Mincho" w:cs="Arial"/>
                <w:lang w:eastAsia="ja-JP"/>
              </w:rPr>
            </w:pPr>
            <w:r w:rsidRPr="00EF5447">
              <w:rPr>
                <w:rFonts w:eastAsia="MS Mincho" w:cs="Arial"/>
                <w:lang w:eastAsia="ja-JP"/>
              </w:rPr>
              <w:t>DC_2A_n261A</w:t>
            </w:r>
          </w:p>
          <w:p w14:paraId="5A8A72A0" w14:textId="77777777" w:rsidR="008D1E4A" w:rsidRPr="00EF5447" w:rsidRDefault="008D1E4A" w:rsidP="00C620E0">
            <w:pPr>
              <w:pStyle w:val="TAC"/>
              <w:rPr>
                <w:rFonts w:eastAsia="MS Mincho" w:cs="Arial"/>
                <w:lang w:eastAsia="ja-JP"/>
              </w:rPr>
            </w:pPr>
            <w:r w:rsidRPr="00EF5447">
              <w:rPr>
                <w:rFonts w:eastAsia="MS Mincho" w:cs="Arial"/>
                <w:lang w:eastAsia="ja-JP"/>
              </w:rPr>
              <w:t>DC_2A_n261G</w:t>
            </w:r>
          </w:p>
          <w:p w14:paraId="0C5C5904" w14:textId="77777777" w:rsidR="008D1E4A" w:rsidRPr="00EF5447" w:rsidRDefault="008D1E4A" w:rsidP="00C620E0">
            <w:pPr>
              <w:pStyle w:val="TAC"/>
              <w:rPr>
                <w:rFonts w:eastAsia="MS Mincho" w:cs="Arial"/>
                <w:lang w:eastAsia="ja-JP"/>
              </w:rPr>
            </w:pPr>
            <w:r w:rsidRPr="00EF5447">
              <w:rPr>
                <w:rFonts w:eastAsia="MS Mincho" w:cs="Arial"/>
                <w:lang w:eastAsia="ja-JP"/>
              </w:rPr>
              <w:t>DC_2A_n261H</w:t>
            </w:r>
          </w:p>
          <w:p w14:paraId="4DCFAFB7" w14:textId="77777777" w:rsidR="008D1E4A" w:rsidRPr="00EF5447" w:rsidRDefault="008D1E4A" w:rsidP="00C620E0">
            <w:pPr>
              <w:pStyle w:val="TAC"/>
              <w:rPr>
                <w:rFonts w:eastAsia="MS Mincho" w:cs="Arial"/>
                <w:lang w:eastAsia="ja-JP"/>
              </w:rPr>
            </w:pPr>
            <w:r w:rsidRPr="00EF5447">
              <w:rPr>
                <w:rFonts w:eastAsia="MS Mincho" w:cs="Arial"/>
                <w:lang w:eastAsia="ja-JP"/>
              </w:rPr>
              <w:t>DC_2A_n261I</w:t>
            </w:r>
          </w:p>
          <w:p w14:paraId="3394E157" w14:textId="77777777" w:rsidR="008D1E4A" w:rsidRPr="00EF5447" w:rsidRDefault="008D1E4A" w:rsidP="00C620E0">
            <w:pPr>
              <w:pStyle w:val="TAC"/>
              <w:rPr>
                <w:rFonts w:eastAsia="MS Mincho" w:cs="Arial"/>
                <w:lang w:eastAsia="ja-JP"/>
              </w:rPr>
            </w:pPr>
            <w:r w:rsidRPr="00EF5447">
              <w:rPr>
                <w:rFonts w:eastAsia="MS Mincho" w:cs="Arial"/>
                <w:lang w:eastAsia="ja-JP"/>
              </w:rPr>
              <w:t>DC_2A_n261J</w:t>
            </w:r>
          </w:p>
          <w:p w14:paraId="7195829F" w14:textId="77777777" w:rsidR="008D1E4A" w:rsidRPr="00EF5447" w:rsidRDefault="008D1E4A" w:rsidP="00C620E0">
            <w:pPr>
              <w:pStyle w:val="TAC"/>
              <w:rPr>
                <w:lang w:eastAsia="fi-FI"/>
              </w:rPr>
            </w:pPr>
            <w:r w:rsidRPr="00EF5447">
              <w:rPr>
                <w:rFonts w:eastAsia="MS Mincho" w:cs="Arial"/>
                <w:lang w:eastAsia="ja-JP"/>
              </w:rPr>
              <w:t>DC_2A_n261K</w:t>
            </w:r>
          </w:p>
          <w:p w14:paraId="0FC0FA9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DC_13A_n261A</w:t>
            </w:r>
          </w:p>
          <w:p w14:paraId="79590FE5" w14:textId="77777777" w:rsidR="008D1E4A" w:rsidRPr="00EF5447" w:rsidRDefault="008D1E4A" w:rsidP="00C620E0">
            <w:pPr>
              <w:pStyle w:val="TAC"/>
              <w:rPr>
                <w:rFonts w:eastAsia="MS Mincho" w:cs="Arial"/>
                <w:lang w:eastAsia="ja-JP"/>
              </w:rPr>
            </w:pPr>
            <w:r w:rsidRPr="00EF5447">
              <w:rPr>
                <w:rFonts w:eastAsia="MS Mincho" w:cs="Arial"/>
                <w:lang w:eastAsia="ja-JP"/>
              </w:rPr>
              <w:t>DC_13A_n261G</w:t>
            </w:r>
          </w:p>
          <w:p w14:paraId="68C3BD2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DC_13A_n261H</w:t>
            </w:r>
          </w:p>
          <w:p w14:paraId="383B550F" w14:textId="77777777" w:rsidR="008D1E4A" w:rsidRPr="00EF5447" w:rsidRDefault="008D1E4A" w:rsidP="00C620E0">
            <w:pPr>
              <w:pStyle w:val="TAC"/>
              <w:rPr>
                <w:rFonts w:eastAsia="MS Mincho" w:cs="Arial"/>
                <w:lang w:eastAsia="ja-JP"/>
              </w:rPr>
            </w:pPr>
            <w:r w:rsidRPr="00EF5447">
              <w:rPr>
                <w:rFonts w:eastAsia="MS Mincho" w:cs="Arial"/>
                <w:lang w:eastAsia="ja-JP"/>
              </w:rPr>
              <w:t>DC_13A_n261I</w:t>
            </w:r>
          </w:p>
          <w:p w14:paraId="573AF185" w14:textId="77777777" w:rsidR="008D1E4A" w:rsidRPr="00EF5447" w:rsidRDefault="008D1E4A" w:rsidP="00C620E0">
            <w:pPr>
              <w:pStyle w:val="TAC"/>
              <w:rPr>
                <w:rFonts w:eastAsia="MS Mincho" w:cs="Arial"/>
                <w:lang w:eastAsia="ja-JP"/>
              </w:rPr>
            </w:pPr>
            <w:r w:rsidRPr="00EF5447">
              <w:rPr>
                <w:rFonts w:eastAsia="MS Mincho" w:cs="Arial"/>
                <w:lang w:eastAsia="ja-JP"/>
              </w:rPr>
              <w:t>DC_13A_n261J</w:t>
            </w:r>
          </w:p>
          <w:p w14:paraId="0B5069B0" w14:textId="77777777" w:rsidR="008D1E4A" w:rsidRPr="00EF5447" w:rsidRDefault="008D1E4A" w:rsidP="00C620E0">
            <w:pPr>
              <w:pStyle w:val="TAC"/>
              <w:rPr>
                <w:lang w:eastAsia="fi-FI"/>
              </w:rPr>
            </w:pPr>
            <w:r w:rsidRPr="00EF5447">
              <w:rPr>
                <w:rFonts w:eastAsia="MS Mincho" w:cs="Arial"/>
                <w:lang w:eastAsia="ja-JP"/>
              </w:rPr>
              <w:t>DC_13A_n261K</w:t>
            </w:r>
          </w:p>
          <w:p w14:paraId="26F34DC5" w14:textId="77777777" w:rsidR="008D1E4A" w:rsidRPr="00EF5447" w:rsidRDefault="008D1E4A" w:rsidP="00C620E0">
            <w:pPr>
              <w:pStyle w:val="TAC"/>
              <w:rPr>
                <w:rFonts w:eastAsia="MS Mincho" w:cs="Arial"/>
                <w:lang w:eastAsia="ja-JP"/>
              </w:rPr>
            </w:pPr>
            <w:r w:rsidRPr="00EF5447">
              <w:rPr>
                <w:rFonts w:eastAsia="MS Mincho" w:cs="Arial"/>
                <w:lang w:eastAsia="ja-JP"/>
              </w:rPr>
              <w:t>DC_66A_n261A</w:t>
            </w:r>
          </w:p>
          <w:p w14:paraId="5EFB4752" w14:textId="77777777" w:rsidR="008D1E4A" w:rsidRPr="00EF5447" w:rsidRDefault="008D1E4A" w:rsidP="00C620E0">
            <w:pPr>
              <w:pStyle w:val="TAC"/>
              <w:rPr>
                <w:rFonts w:eastAsia="MS Mincho" w:cs="Arial"/>
                <w:lang w:eastAsia="ja-JP"/>
              </w:rPr>
            </w:pPr>
            <w:r w:rsidRPr="00EF5447">
              <w:rPr>
                <w:rFonts w:eastAsia="MS Mincho" w:cs="Arial"/>
                <w:lang w:eastAsia="ja-JP"/>
              </w:rPr>
              <w:t>DC_66A_n261G</w:t>
            </w:r>
          </w:p>
          <w:p w14:paraId="68EBFCF0" w14:textId="77777777" w:rsidR="008D1E4A" w:rsidRPr="00EF5447" w:rsidRDefault="008D1E4A" w:rsidP="00C620E0">
            <w:pPr>
              <w:pStyle w:val="TAC"/>
              <w:rPr>
                <w:rFonts w:eastAsia="MS Mincho" w:cs="Arial"/>
                <w:lang w:eastAsia="ja-JP"/>
              </w:rPr>
            </w:pPr>
            <w:r w:rsidRPr="00EF5447">
              <w:rPr>
                <w:rFonts w:eastAsia="MS Mincho" w:cs="Arial"/>
                <w:lang w:eastAsia="ja-JP"/>
              </w:rPr>
              <w:t>DC_66A_n261H</w:t>
            </w:r>
          </w:p>
          <w:p w14:paraId="40536F7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DC_66A_n261I</w:t>
            </w:r>
          </w:p>
          <w:p w14:paraId="5BE7C76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DC_66A_n261J</w:t>
            </w:r>
          </w:p>
          <w:p w14:paraId="65D98379" w14:textId="77777777" w:rsidR="008D1E4A" w:rsidRPr="00EF5447" w:rsidRDefault="008D1E4A" w:rsidP="00C620E0">
            <w:pPr>
              <w:pStyle w:val="TAC"/>
              <w:rPr>
                <w:lang w:eastAsia="fi-FI"/>
              </w:rPr>
            </w:pPr>
            <w:r w:rsidRPr="00EF5447">
              <w:rPr>
                <w:rFonts w:eastAsia="MS Mincho" w:cs="Arial"/>
                <w:lang w:eastAsia="ja-JP"/>
              </w:rPr>
              <w:t>DC_66A_n261K</w:t>
            </w:r>
          </w:p>
        </w:tc>
      </w:tr>
      <w:tr w:rsidR="008D1E4A" w:rsidRPr="00EF5447" w14:paraId="2B71F61E" w14:textId="77777777" w:rsidTr="00C620E0">
        <w:trPr>
          <w:trHeight w:val="187"/>
          <w:jc w:val="center"/>
        </w:trPr>
        <w:tc>
          <w:tcPr>
            <w:tcW w:w="4814" w:type="dxa"/>
            <w:shd w:val="clear" w:color="auto" w:fill="auto"/>
            <w:noWrap/>
            <w:tcMar>
              <w:top w:w="28" w:type="dxa"/>
              <w:left w:w="28" w:type="dxa"/>
              <w:bottom w:w="28" w:type="dxa"/>
              <w:right w:w="28" w:type="dxa"/>
            </w:tcMar>
          </w:tcPr>
          <w:p w14:paraId="59C0072F"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DC_2A-14A-30A_n260A</w:t>
            </w:r>
          </w:p>
          <w:p w14:paraId="36E08378"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DC_2A-14A-30A_n260G</w:t>
            </w:r>
          </w:p>
          <w:p w14:paraId="5E2073ED"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DC_2A-14A-30A_n260H</w:t>
            </w:r>
          </w:p>
          <w:p w14:paraId="1E0C2311"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DC_2A-14A-30A_n260I</w:t>
            </w:r>
          </w:p>
          <w:p w14:paraId="52AA0017"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DC_2A-14A-30A_n260J</w:t>
            </w:r>
          </w:p>
          <w:p w14:paraId="5ED2660B"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DC_2A-14A-30A_n260K</w:t>
            </w:r>
          </w:p>
          <w:p w14:paraId="48A19F38"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DC_2A-14A-30A_n260L</w:t>
            </w:r>
          </w:p>
          <w:p w14:paraId="7B65FE68" w14:textId="77777777" w:rsidR="008D1E4A" w:rsidRPr="00EF5447" w:rsidRDefault="008D1E4A" w:rsidP="00C620E0">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12DDDE89"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64AEDFE5"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23D041E3"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077C784F" w14:textId="77777777" w:rsidR="008D1E4A" w:rsidRPr="00EF5447" w:rsidRDefault="008D1E4A" w:rsidP="00C620E0">
            <w:pPr>
              <w:pStyle w:val="TAC"/>
              <w:rPr>
                <w:rFonts w:eastAsia="MS Mincho" w:cs="Arial"/>
                <w:lang w:eastAsia="ja-JP"/>
              </w:rPr>
            </w:pPr>
            <w:r w:rsidRPr="00EF5447">
              <w:rPr>
                <w:rFonts w:eastAsia="MS Mincho" w:cs="Arial"/>
                <w:lang w:eastAsia="ja-JP"/>
              </w:rPr>
              <w:t>DC_2A_n260I</w:t>
            </w:r>
          </w:p>
          <w:p w14:paraId="4D20362E" w14:textId="77777777" w:rsidR="008D1E4A" w:rsidRPr="00EF5447" w:rsidRDefault="008D1E4A" w:rsidP="00C620E0">
            <w:pPr>
              <w:pStyle w:val="TAC"/>
              <w:rPr>
                <w:rFonts w:eastAsia="MS Mincho" w:cs="Arial"/>
                <w:lang w:eastAsia="ja-JP"/>
              </w:rPr>
            </w:pPr>
            <w:r w:rsidRPr="00EF5447">
              <w:rPr>
                <w:rFonts w:eastAsia="MS Mincho" w:cs="Arial"/>
                <w:lang w:eastAsia="ja-JP"/>
              </w:rPr>
              <w:t>DC_2A_n260J</w:t>
            </w:r>
          </w:p>
          <w:p w14:paraId="67CB677D" w14:textId="77777777" w:rsidR="008D1E4A" w:rsidRPr="00EF5447" w:rsidRDefault="008D1E4A" w:rsidP="00C620E0">
            <w:pPr>
              <w:pStyle w:val="TAC"/>
              <w:rPr>
                <w:rFonts w:eastAsia="MS Mincho" w:cs="Arial"/>
                <w:lang w:eastAsia="ja-JP"/>
              </w:rPr>
            </w:pPr>
            <w:r w:rsidRPr="00EF5447">
              <w:rPr>
                <w:rFonts w:eastAsia="MS Mincho" w:cs="Arial"/>
                <w:lang w:eastAsia="ja-JP"/>
              </w:rPr>
              <w:t>DC_2A_n260K</w:t>
            </w:r>
          </w:p>
          <w:p w14:paraId="014E0C04" w14:textId="77777777" w:rsidR="008D1E4A" w:rsidRPr="00EF5447" w:rsidRDefault="008D1E4A" w:rsidP="00C620E0">
            <w:pPr>
              <w:pStyle w:val="TAC"/>
              <w:rPr>
                <w:rFonts w:eastAsia="MS Mincho" w:cs="Arial"/>
                <w:lang w:eastAsia="ja-JP"/>
              </w:rPr>
            </w:pPr>
            <w:r w:rsidRPr="00EF5447">
              <w:rPr>
                <w:rFonts w:eastAsia="MS Mincho" w:cs="Arial"/>
                <w:lang w:eastAsia="ja-JP"/>
              </w:rPr>
              <w:t>DC_2A_n260L</w:t>
            </w:r>
          </w:p>
          <w:p w14:paraId="2A2FB49F" w14:textId="77777777" w:rsidR="008D1E4A" w:rsidRPr="00EF5447" w:rsidRDefault="008D1E4A" w:rsidP="00C620E0">
            <w:pPr>
              <w:pStyle w:val="TAC"/>
              <w:rPr>
                <w:lang w:eastAsia="fi-FI"/>
              </w:rPr>
            </w:pPr>
            <w:r w:rsidRPr="00EF5447">
              <w:rPr>
                <w:rFonts w:eastAsia="MS Mincho" w:cs="Arial"/>
                <w:lang w:eastAsia="ja-JP"/>
              </w:rPr>
              <w:t>DC_2A_n260M</w:t>
            </w:r>
          </w:p>
          <w:p w14:paraId="0330EFF7" w14:textId="77777777" w:rsidR="008D1E4A" w:rsidRPr="00EF5447" w:rsidRDefault="008D1E4A" w:rsidP="00C620E0">
            <w:pPr>
              <w:pStyle w:val="TAC"/>
              <w:rPr>
                <w:rFonts w:eastAsia="MS Mincho" w:cs="Arial"/>
                <w:lang w:eastAsia="ja-JP"/>
              </w:rPr>
            </w:pPr>
            <w:r w:rsidRPr="00EF5447">
              <w:rPr>
                <w:rFonts w:eastAsia="MS Mincho" w:cs="Arial"/>
                <w:lang w:eastAsia="ja-JP"/>
              </w:rPr>
              <w:t>DC_14A_n260A</w:t>
            </w:r>
          </w:p>
          <w:p w14:paraId="07727831" w14:textId="77777777" w:rsidR="008D1E4A" w:rsidRPr="00EF5447" w:rsidRDefault="008D1E4A" w:rsidP="00C620E0">
            <w:pPr>
              <w:pStyle w:val="TAC"/>
              <w:rPr>
                <w:rFonts w:eastAsia="MS Mincho" w:cs="Arial"/>
                <w:lang w:eastAsia="ja-JP"/>
              </w:rPr>
            </w:pPr>
            <w:r w:rsidRPr="00EF5447">
              <w:rPr>
                <w:rFonts w:eastAsia="MS Mincho" w:cs="Arial"/>
                <w:lang w:eastAsia="ja-JP"/>
              </w:rPr>
              <w:t>DC_14A_n260G</w:t>
            </w:r>
          </w:p>
          <w:p w14:paraId="4D79940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DC_14A_n260H</w:t>
            </w:r>
          </w:p>
          <w:p w14:paraId="4C30CDC7" w14:textId="77777777" w:rsidR="008D1E4A" w:rsidRPr="00EF5447" w:rsidRDefault="008D1E4A" w:rsidP="00C620E0">
            <w:pPr>
              <w:pStyle w:val="TAC"/>
              <w:rPr>
                <w:rFonts w:eastAsia="MS Mincho" w:cs="Arial"/>
                <w:lang w:eastAsia="ja-JP"/>
              </w:rPr>
            </w:pPr>
            <w:r w:rsidRPr="00EF5447">
              <w:rPr>
                <w:rFonts w:eastAsia="MS Mincho" w:cs="Arial"/>
                <w:lang w:eastAsia="ja-JP"/>
              </w:rPr>
              <w:t>DC_14A_n260I</w:t>
            </w:r>
          </w:p>
          <w:p w14:paraId="07531A32" w14:textId="77777777" w:rsidR="008D1E4A" w:rsidRPr="00EF5447" w:rsidRDefault="008D1E4A" w:rsidP="00C620E0">
            <w:pPr>
              <w:pStyle w:val="TAC"/>
              <w:rPr>
                <w:rFonts w:eastAsia="MS Mincho" w:cs="Arial"/>
                <w:lang w:eastAsia="ja-JP"/>
              </w:rPr>
            </w:pPr>
            <w:r w:rsidRPr="00EF5447">
              <w:rPr>
                <w:rFonts w:eastAsia="MS Mincho" w:cs="Arial"/>
                <w:lang w:eastAsia="ja-JP"/>
              </w:rPr>
              <w:t>DC_14A_n260J</w:t>
            </w:r>
          </w:p>
          <w:p w14:paraId="1A20ADE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DC_14A_n260K</w:t>
            </w:r>
          </w:p>
          <w:p w14:paraId="72BC6A8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DC_14A_n260L</w:t>
            </w:r>
          </w:p>
          <w:p w14:paraId="414FC7A9" w14:textId="77777777" w:rsidR="008D1E4A" w:rsidRPr="00EF5447" w:rsidRDefault="008D1E4A" w:rsidP="00C620E0">
            <w:pPr>
              <w:pStyle w:val="TAC"/>
              <w:rPr>
                <w:lang w:eastAsia="fi-FI"/>
              </w:rPr>
            </w:pPr>
            <w:r w:rsidRPr="00EF5447">
              <w:rPr>
                <w:rFonts w:eastAsia="MS Mincho" w:cs="Arial"/>
                <w:lang w:eastAsia="ja-JP"/>
              </w:rPr>
              <w:t>DC_14A_n260M</w:t>
            </w:r>
          </w:p>
          <w:p w14:paraId="2CAB79BC" w14:textId="77777777" w:rsidR="008D1E4A" w:rsidRPr="00EF5447" w:rsidRDefault="008D1E4A" w:rsidP="00C620E0">
            <w:pPr>
              <w:pStyle w:val="TAC"/>
              <w:rPr>
                <w:rFonts w:eastAsia="MS Mincho" w:cs="Arial"/>
                <w:lang w:eastAsia="ja-JP"/>
              </w:rPr>
            </w:pPr>
            <w:r w:rsidRPr="00EF5447">
              <w:rPr>
                <w:rFonts w:eastAsia="MS Mincho" w:cs="Arial"/>
                <w:lang w:eastAsia="ja-JP"/>
              </w:rPr>
              <w:t>DC_30A_n260A</w:t>
            </w:r>
          </w:p>
          <w:p w14:paraId="4969E4E2" w14:textId="77777777" w:rsidR="008D1E4A" w:rsidRPr="00EF5447" w:rsidRDefault="008D1E4A" w:rsidP="00C620E0">
            <w:pPr>
              <w:pStyle w:val="TAC"/>
              <w:rPr>
                <w:rFonts w:eastAsia="MS Mincho" w:cs="Arial"/>
                <w:lang w:eastAsia="ja-JP"/>
              </w:rPr>
            </w:pPr>
            <w:r w:rsidRPr="00EF5447">
              <w:rPr>
                <w:rFonts w:eastAsia="MS Mincho" w:cs="Arial"/>
                <w:lang w:eastAsia="ja-JP"/>
              </w:rPr>
              <w:t>DC_30A_n260G</w:t>
            </w:r>
          </w:p>
          <w:p w14:paraId="7E7E85CB" w14:textId="77777777" w:rsidR="008D1E4A" w:rsidRPr="00EF5447" w:rsidRDefault="008D1E4A" w:rsidP="00C620E0">
            <w:pPr>
              <w:pStyle w:val="TAC"/>
              <w:rPr>
                <w:rFonts w:eastAsia="MS Mincho" w:cs="Arial"/>
                <w:lang w:eastAsia="ja-JP"/>
              </w:rPr>
            </w:pPr>
            <w:r w:rsidRPr="00EF5447">
              <w:rPr>
                <w:rFonts w:eastAsia="MS Mincho" w:cs="Arial"/>
                <w:lang w:eastAsia="ja-JP"/>
              </w:rPr>
              <w:t>DC_30A_n260H</w:t>
            </w:r>
          </w:p>
          <w:p w14:paraId="56DFB8D4" w14:textId="77777777" w:rsidR="008D1E4A" w:rsidRPr="00EF5447" w:rsidRDefault="008D1E4A" w:rsidP="00C620E0">
            <w:pPr>
              <w:pStyle w:val="TAC"/>
              <w:rPr>
                <w:rFonts w:eastAsia="MS Mincho" w:cs="Arial"/>
                <w:lang w:eastAsia="ja-JP"/>
              </w:rPr>
            </w:pPr>
            <w:r w:rsidRPr="00EF5447">
              <w:rPr>
                <w:rFonts w:eastAsia="MS Mincho" w:cs="Arial"/>
                <w:lang w:eastAsia="ja-JP"/>
              </w:rPr>
              <w:t>DC_30A_n260I</w:t>
            </w:r>
          </w:p>
          <w:p w14:paraId="5FC26F0F" w14:textId="77777777" w:rsidR="008D1E4A" w:rsidRPr="00EF5447" w:rsidRDefault="008D1E4A" w:rsidP="00C620E0">
            <w:pPr>
              <w:pStyle w:val="TAC"/>
              <w:rPr>
                <w:rFonts w:eastAsia="MS Mincho" w:cs="Arial"/>
                <w:lang w:eastAsia="ja-JP"/>
              </w:rPr>
            </w:pPr>
            <w:r w:rsidRPr="00EF5447">
              <w:rPr>
                <w:rFonts w:eastAsia="MS Mincho" w:cs="Arial"/>
                <w:lang w:eastAsia="ja-JP"/>
              </w:rPr>
              <w:t>DC_30A_n260J</w:t>
            </w:r>
          </w:p>
          <w:p w14:paraId="412B8EAE" w14:textId="77777777" w:rsidR="008D1E4A" w:rsidRPr="00EF5447" w:rsidRDefault="008D1E4A" w:rsidP="00C620E0">
            <w:pPr>
              <w:pStyle w:val="TAC"/>
              <w:rPr>
                <w:rFonts w:eastAsia="MS Mincho" w:cs="Arial"/>
                <w:lang w:eastAsia="ja-JP"/>
              </w:rPr>
            </w:pPr>
            <w:r w:rsidRPr="00EF5447">
              <w:rPr>
                <w:rFonts w:eastAsia="MS Mincho" w:cs="Arial"/>
                <w:lang w:eastAsia="ja-JP"/>
              </w:rPr>
              <w:t>DC_30A_n260K</w:t>
            </w:r>
          </w:p>
          <w:p w14:paraId="3F0D8932" w14:textId="77777777" w:rsidR="008D1E4A" w:rsidRPr="00EF5447" w:rsidRDefault="008D1E4A" w:rsidP="00C620E0">
            <w:pPr>
              <w:pStyle w:val="TAC"/>
              <w:rPr>
                <w:rFonts w:eastAsia="MS Mincho" w:cs="Arial"/>
                <w:lang w:eastAsia="ja-JP"/>
              </w:rPr>
            </w:pPr>
            <w:r w:rsidRPr="00EF5447">
              <w:rPr>
                <w:rFonts w:eastAsia="MS Mincho" w:cs="Arial"/>
                <w:lang w:eastAsia="ja-JP"/>
              </w:rPr>
              <w:t>DC_30A_n260L</w:t>
            </w:r>
          </w:p>
          <w:p w14:paraId="055510CB" w14:textId="77777777" w:rsidR="008D1E4A" w:rsidRPr="00EF5447" w:rsidRDefault="008D1E4A" w:rsidP="00C620E0">
            <w:pPr>
              <w:pStyle w:val="TAC"/>
              <w:rPr>
                <w:lang w:eastAsia="fi-FI"/>
              </w:rPr>
            </w:pPr>
            <w:r w:rsidRPr="00EF5447">
              <w:rPr>
                <w:rFonts w:eastAsia="MS Mincho" w:cs="Arial"/>
                <w:lang w:eastAsia="ja-JP"/>
              </w:rPr>
              <w:t>DC_30A_n260M</w:t>
            </w:r>
          </w:p>
        </w:tc>
      </w:tr>
      <w:tr w:rsidR="008D1E4A" w:rsidRPr="00EF5447" w14:paraId="7422DA98" w14:textId="77777777" w:rsidTr="00C620E0">
        <w:trPr>
          <w:trHeight w:val="187"/>
          <w:jc w:val="center"/>
        </w:trPr>
        <w:tc>
          <w:tcPr>
            <w:tcW w:w="4814" w:type="dxa"/>
            <w:shd w:val="clear" w:color="auto" w:fill="auto"/>
            <w:noWrap/>
            <w:tcMar>
              <w:top w:w="28" w:type="dxa"/>
              <w:left w:w="28" w:type="dxa"/>
              <w:bottom w:w="28" w:type="dxa"/>
              <w:right w:w="28" w:type="dxa"/>
            </w:tcMar>
          </w:tcPr>
          <w:p w14:paraId="4DFBA37B"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DC_2A-14A-66A_n260A</w:t>
            </w:r>
          </w:p>
          <w:p w14:paraId="49BB839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DC_2A-14A-66A_n260G</w:t>
            </w:r>
          </w:p>
          <w:p w14:paraId="39B3425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DC_2A-14A-66A_n260H</w:t>
            </w:r>
          </w:p>
          <w:p w14:paraId="2D05F12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DC_2A-14A-66A_n260I</w:t>
            </w:r>
          </w:p>
          <w:p w14:paraId="5802542A"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DC_2A-14A-66A_n260J</w:t>
            </w:r>
          </w:p>
          <w:p w14:paraId="6C63C30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DC_2A-14A-66A_n260K</w:t>
            </w:r>
          </w:p>
          <w:p w14:paraId="4A3D890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DC_2A-14A-66A_n260L</w:t>
            </w:r>
          </w:p>
          <w:p w14:paraId="35BDE4AC" w14:textId="77777777" w:rsidR="008D1E4A" w:rsidRPr="00EF5447" w:rsidRDefault="008D1E4A" w:rsidP="00C620E0">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50FA773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33BD80C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08024AC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5AFB912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7FFB7AD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6DA4CB3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66141A7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2C478D2A"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4FFF408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0E5A49D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38CF80B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0B88DA0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1C1FE15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0E15321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5E300BA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743CCBD4"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5B64780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385C9F1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545048A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27007FA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592DA74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4776E31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36F3188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2701338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38CF7ECB" w14:textId="77777777" w:rsidTr="00C620E0">
        <w:trPr>
          <w:trHeight w:val="187"/>
          <w:jc w:val="center"/>
        </w:trPr>
        <w:tc>
          <w:tcPr>
            <w:tcW w:w="4814" w:type="dxa"/>
            <w:shd w:val="clear" w:color="auto" w:fill="auto"/>
            <w:noWrap/>
            <w:tcMar>
              <w:top w:w="28" w:type="dxa"/>
              <w:left w:w="28" w:type="dxa"/>
              <w:bottom w:w="28" w:type="dxa"/>
              <w:right w:w="28" w:type="dxa"/>
            </w:tcMar>
          </w:tcPr>
          <w:p w14:paraId="7828F28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DC_2A-2A-14A-66A_n260A</w:t>
            </w:r>
          </w:p>
          <w:p w14:paraId="55ED01E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DC_2A-2A-14A-66A_n260G</w:t>
            </w:r>
          </w:p>
          <w:p w14:paraId="006DF0A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DC_2A-2A-14A-66A_n260H</w:t>
            </w:r>
          </w:p>
          <w:p w14:paraId="14B6F1D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DC_2A-2A-14A-66A_n260I</w:t>
            </w:r>
          </w:p>
          <w:p w14:paraId="4967B80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DC_2A-2A-14A-66A_n260J</w:t>
            </w:r>
          </w:p>
          <w:p w14:paraId="2B0B55AC"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DC_2A-2A-14A-66A_n260K</w:t>
            </w:r>
          </w:p>
          <w:p w14:paraId="6CE26BF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DC_2A-2A-14A-66A_n260L</w:t>
            </w:r>
          </w:p>
          <w:p w14:paraId="4554E3AF" w14:textId="77777777" w:rsidR="008D1E4A" w:rsidRPr="00EF5447" w:rsidRDefault="008D1E4A" w:rsidP="00C620E0">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4AF7B4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3B19304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505EEE3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64E476B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2BAB04B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5AE0260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64200D6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3CAECBA3"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18C6EDE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22A2826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4F71731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4E5868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30B0FD5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0F2B01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495A4DE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286A7D51"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1856585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4387686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3CBE1C9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645C153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3BA6AD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045DF55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239AA82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7F31E94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40CF9EB6" w14:textId="77777777" w:rsidTr="00C620E0">
        <w:trPr>
          <w:trHeight w:val="187"/>
          <w:jc w:val="center"/>
        </w:trPr>
        <w:tc>
          <w:tcPr>
            <w:tcW w:w="4814" w:type="dxa"/>
            <w:shd w:val="clear" w:color="auto" w:fill="auto"/>
            <w:noWrap/>
            <w:tcMar>
              <w:top w:w="28" w:type="dxa"/>
              <w:left w:w="28" w:type="dxa"/>
              <w:bottom w:w="28" w:type="dxa"/>
              <w:right w:w="28" w:type="dxa"/>
            </w:tcMar>
          </w:tcPr>
          <w:p w14:paraId="0B401388"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DC_2A-14A-66A-66A_n260A</w:t>
            </w:r>
          </w:p>
          <w:p w14:paraId="3439FD7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DC_2A-14A-66A-66A_n260G</w:t>
            </w:r>
          </w:p>
          <w:p w14:paraId="2FBD3C0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DC_2A-14A-66A-66A_n260H</w:t>
            </w:r>
          </w:p>
          <w:p w14:paraId="09B5DB0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DC_2A-14A-66A-66A_n260I</w:t>
            </w:r>
          </w:p>
          <w:p w14:paraId="20A04B4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DC_2A-14A-66A-66A_n260J</w:t>
            </w:r>
          </w:p>
          <w:p w14:paraId="40748AF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DC_2A-14A-66A-66A_n260K</w:t>
            </w:r>
          </w:p>
          <w:p w14:paraId="52039A4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DC_2A-14A-66A-66A_n260L</w:t>
            </w:r>
          </w:p>
          <w:p w14:paraId="6F42048F" w14:textId="77777777" w:rsidR="008D1E4A" w:rsidRPr="00EF5447" w:rsidRDefault="008D1E4A" w:rsidP="00C620E0">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2B5C45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2239B76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1B3D27E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142FD78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0A6D1CE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16F9C9B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07BC537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5EDBAC5D"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2C70505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6BC6EA4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49177DD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254464B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4BD8D41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584D49C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28132AF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0263DB8A"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4BE9EB2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67EE8BC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4575885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48FC682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1634148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67055F8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542DC27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7A8AFB17"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55FBD3B4" w14:textId="77777777" w:rsidTr="00C620E0">
        <w:trPr>
          <w:trHeight w:val="187"/>
          <w:jc w:val="center"/>
        </w:trPr>
        <w:tc>
          <w:tcPr>
            <w:tcW w:w="4814" w:type="dxa"/>
            <w:shd w:val="clear" w:color="auto" w:fill="auto"/>
            <w:noWrap/>
            <w:tcMar>
              <w:top w:w="28" w:type="dxa"/>
              <w:left w:w="28" w:type="dxa"/>
              <w:bottom w:w="28" w:type="dxa"/>
              <w:right w:w="28" w:type="dxa"/>
            </w:tcMar>
          </w:tcPr>
          <w:p w14:paraId="7808819B" w14:textId="77777777" w:rsidR="008D1E4A" w:rsidRPr="00EF5447" w:rsidRDefault="008D1E4A" w:rsidP="00C620E0">
            <w:pPr>
              <w:pStyle w:val="TAC"/>
              <w:rPr>
                <w:lang w:eastAsia="ja-JP"/>
              </w:rPr>
            </w:pPr>
            <w:r w:rsidRPr="00EF5447">
              <w:rPr>
                <w:lang w:eastAsia="ja-JP"/>
              </w:rPr>
              <w:t>DC_2A-29A-30A_n260A</w:t>
            </w:r>
          </w:p>
          <w:p w14:paraId="7961212C" w14:textId="77777777" w:rsidR="008D1E4A" w:rsidRPr="00EF5447" w:rsidRDefault="008D1E4A" w:rsidP="00C620E0">
            <w:pPr>
              <w:pStyle w:val="TAC"/>
              <w:rPr>
                <w:lang w:eastAsia="ja-JP"/>
              </w:rPr>
            </w:pPr>
            <w:r w:rsidRPr="00EF5447">
              <w:rPr>
                <w:lang w:eastAsia="ja-JP"/>
              </w:rPr>
              <w:t>DC_2A-29A-30A_n260G</w:t>
            </w:r>
          </w:p>
          <w:p w14:paraId="1E429D95" w14:textId="77777777" w:rsidR="008D1E4A" w:rsidRPr="00EF5447" w:rsidRDefault="008D1E4A" w:rsidP="00C620E0">
            <w:pPr>
              <w:pStyle w:val="TAC"/>
              <w:rPr>
                <w:lang w:eastAsia="ja-JP"/>
              </w:rPr>
            </w:pPr>
            <w:r w:rsidRPr="00EF5447">
              <w:rPr>
                <w:lang w:eastAsia="ja-JP"/>
              </w:rPr>
              <w:t>DC_2A-29A-30A_n260H</w:t>
            </w:r>
          </w:p>
          <w:p w14:paraId="7CA415B2" w14:textId="77777777" w:rsidR="008D1E4A" w:rsidRPr="00EF5447" w:rsidRDefault="008D1E4A" w:rsidP="00C620E0">
            <w:pPr>
              <w:pStyle w:val="TAC"/>
              <w:rPr>
                <w:lang w:eastAsia="ja-JP"/>
              </w:rPr>
            </w:pPr>
            <w:r w:rsidRPr="00EF5447">
              <w:rPr>
                <w:lang w:eastAsia="ja-JP"/>
              </w:rPr>
              <w:t>DC_2A-29A-30A_n260I</w:t>
            </w:r>
          </w:p>
          <w:p w14:paraId="3DE15330" w14:textId="77777777" w:rsidR="008D1E4A" w:rsidRPr="00EF5447" w:rsidRDefault="008D1E4A" w:rsidP="00C620E0">
            <w:pPr>
              <w:pStyle w:val="TAC"/>
              <w:rPr>
                <w:lang w:eastAsia="ja-JP"/>
              </w:rPr>
            </w:pPr>
            <w:r w:rsidRPr="00EF5447">
              <w:rPr>
                <w:lang w:eastAsia="ja-JP"/>
              </w:rPr>
              <w:t>DC_2A-29A-30A_n260J</w:t>
            </w:r>
          </w:p>
          <w:p w14:paraId="0841264B" w14:textId="77777777" w:rsidR="008D1E4A" w:rsidRPr="00EF5447" w:rsidRDefault="008D1E4A" w:rsidP="00C620E0">
            <w:pPr>
              <w:pStyle w:val="TAC"/>
              <w:rPr>
                <w:lang w:eastAsia="ja-JP"/>
              </w:rPr>
            </w:pPr>
            <w:r w:rsidRPr="00EF5447">
              <w:rPr>
                <w:lang w:eastAsia="ja-JP"/>
              </w:rPr>
              <w:t>DC_2A-29A-30A_n260K</w:t>
            </w:r>
          </w:p>
          <w:p w14:paraId="4666B428" w14:textId="77777777" w:rsidR="008D1E4A" w:rsidRPr="00EF5447" w:rsidRDefault="008D1E4A" w:rsidP="00C620E0">
            <w:pPr>
              <w:pStyle w:val="TAC"/>
              <w:rPr>
                <w:lang w:eastAsia="ja-JP"/>
              </w:rPr>
            </w:pPr>
            <w:r w:rsidRPr="00EF5447">
              <w:rPr>
                <w:lang w:eastAsia="ja-JP"/>
              </w:rPr>
              <w:t>DC_2A-29A-30A_n260L</w:t>
            </w:r>
          </w:p>
          <w:p w14:paraId="6D1A431D" w14:textId="77777777" w:rsidR="008D1E4A" w:rsidRPr="00EF5447" w:rsidRDefault="008D1E4A" w:rsidP="00C620E0">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38D8E8C" w14:textId="77777777" w:rsidR="008D1E4A" w:rsidRPr="00EF5447" w:rsidRDefault="008D1E4A" w:rsidP="00C620E0">
            <w:pPr>
              <w:pStyle w:val="TAC"/>
              <w:rPr>
                <w:lang w:eastAsia="fi-FI"/>
              </w:rPr>
            </w:pPr>
            <w:r w:rsidRPr="00EF5447">
              <w:rPr>
                <w:lang w:eastAsia="fi-FI"/>
              </w:rPr>
              <w:t>DC_2A_n260A</w:t>
            </w:r>
          </w:p>
          <w:p w14:paraId="08A250A1"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FBB3D48" w14:textId="77777777" w:rsidTr="00C620E0">
        <w:trPr>
          <w:trHeight w:val="187"/>
          <w:jc w:val="center"/>
        </w:trPr>
        <w:tc>
          <w:tcPr>
            <w:tcW w:w="4814" w:type="dxa"/>
            <w:shd w:val="clear" w:color="auto" w:fill="auto"/>
            <w:noWrap/>
            <w:tcMar>
              <w:top w:w="28" w:type="dxa"/>
              <w:left w:w="28" w:type="dxa"/>
              <w:bottom w:w="28" w:type="dxa"/>
              <w:right w:w="28" w:type="dxa"/>
            </w:tcMar>
          </w:tcPr>
          <w:p w14:paraId="38F58877" w14:textId="77777777" w:rsidR="008D1E4A" w:rsidRPr="00EF5447" w:rsidRDefault="008D1E4A" w:rsidP="00C620E0">
            <w:pPr>
              <w:pStyle w:val="TAC"/>
              <w:rPr>
                <w:rFonts w:cs="Arial"/>
                <w:lang w:eastAsia="ja-JP"/>
              </w:rPr>
            </w:pPr>
            <w:r w:rsidRPr="00EF5447">
              <w:rPr>
                <w:lang w:eastAsia="ja-JP"/>
              </w:rPr>
              <w:t>DC_2A-2A-29A-30A_n260A</w:t>
            </w:r>
          </w:p>
        </w:tc>
        <w:tc>
          <w:tcPr>
            <w:tcW w:w="4815" w:type="dxa"/>
            <w:tcMar>
              <w:top w:w="28" w:type="dxa"/>
              <w:left w:w="28" w:type="dxa"/>
              <w:bottom w:w="28" w:type="dxa"/>
              <w:right w:w="28" w:type="dxa"/>
            </w:tcMar>
          </w:tcPr>
          <w:p w14:paraId="3E812289" w14:textId="77777777" w:rsidR="008D1E4A" w:rsidRPr="00EF5447" w:rsidRDefault="008D1E4A" w:rsidP="00C620E0">
            <w:pPr>
              <w:pStyle w:val="TAC"/>
              <w:rPr>
                <w:lang w:eastAsia="fi-FI"/>
              </w:rPr>
            </w:pPr>
            <w:r w:rsidRPr="00EF5447">
              <w:rPr>
                <w:lang w:eastAsia="fi-FI"/>
              </w:rPr>
              <w:t>DC_2A_n260A</w:t>
            </w:r>
          </w:p>
          <w:p w14:paraId="7B16AB6C"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0C6D49BC" w14:textId="77777777" w:rsidTr="00C620E0">
        <w:trPr>
          <w:trHeight w:val="187"/>
          <w:jc w:val="center"/>
        </w:trPr>
        <w:tc>
          <w:tcPr>
            <w:tcW w:w="4814" w:type="dxa"/>
            <w:shd w:val="clear" w:color="auto" w:fill="auto"/>
            <w:noWrap/>
            <w:tcMar>
              <w:top w:w="28" w:type="dxa"/>
              <w:left w:w="28" w:type="dxa"/>
              <w:bottom w:w="28" w:type="dxa"/>
              <w:right w:w="28" w:type="dxa"/>
            </w:tcMar>
          </w:tcPr>
          <w:p w14:paraId="3D2AAE20" w14:textId="77777777" w:rsidR="008D1E4A" w:rsidRPr="00EF5447" w:rsidRDefault="008D1E4A" w:rsidP="00C620E0">
            <w:pPr>
              <w:pStyle w:val="TAC"/>
              <w:rPr>
                <w:lang w:eastAsia="ja-JP"/>
              </w:rPr>
            </w:pPr>
            <w:r w:rsidRPr="00EF5447">
              <w:rPr>
                <w:lang w:eastAsia="ja-JP"/>
              </w:rPr>
              <w:t>DC_2A-30A-66A_n260A</w:t>
            </w:r>
          </w:p>
          <w:p w14:paraId="2966D998" w14:textId="77777777" w:rsidR="008D1E4A" w:rsidRPr="00EF5447" w:rsidRDefault="008D1E4A" w:rsidP="00C620E0">
            <w:pPr>
              <w:pStyle w:val="TAC"/>
              <w:rPr>
                <w:lang w:eastAsia="ja-JP"/>
              </w:rPr>
            </w:pPr>
            <w:r w:rsidRPr="00EF5447">
              <w:rPr>
                <w:lang w:eastAsia="ja-JP"/>
              </w:rPr>
              <w:t>DC_2A-30A-66A_n260G</w:t>
            </w:r>
          </w:p>
          <w:p w14:paraId="69B65922" w14:textId="77777777" w:rsidR="008D1E4A" w:rsidRPr="00EF5447" w:rsidRDefault="008D1E4A" w:rsidP="00C620E0">
            <w:pPr>
              <w:pStyle w:val="TAC"/>
              <w:rPr>
                <w:lang w:eastAsia="ja-JP"/>
              </w:rPr>
            </w:pPr>
            <w:r w:rsidRPr="00EF5447">
              <w:rPr>
                <w:lang w:eastAsia="ja-JP"/>
              </w:rPr>
              <w:t>DC_2A-30A-66A_n260H</w:t>
            </w:r>
          </w:p>
          <w:p w14:paraId="1386610B" w14:textId="77777777" w:rsidR="008D1E4A" w:rsidRPr="00EF5447" w:rsidRDefault="008D1E4A" w:rsidP="00C620E0">
            <w:pPr>
              <w:pStyle w:val="TAC"/>
              <w:rPr>
                <w:lang w:eastAsia="ja-JP"/>
              </w:rPr>
            </w:pPr>
            <w:r w:rsidRPr="00EF5447">
              <w:rPr>
                <w:lang w:eastAsia="ja-JP"/>
              </w:rPr>
              <w:t>DC_2A-30A-66A_n260I</w:t>
            </w:r>
          </w:p>
          <w:p w14:paraId="2545A7DB" w14:textId="77777777" w:rsidR="008D1E4A" w:rsidRPr="00EF5447" w:rsidRDefault="008D1E4A" w:rsidP="00C620E0">
            <w:pPr>
              <w:pStyle w:val="TAC"/>
              <w:rPr>
                <w:lang w:eastAsia="ja-JP"/>
              </w:rPr>
            </w:pPr>
            <w:r w:rsidRPr="00EF5447">
              <w:rPr>
                <w:lang w:eastAsia="ja-JP"/>
              </w:rPr>
              <w:t>DC_2A-30A-66A_n260J</w:t>
            </w:r>
          </w:p>
          <w:p w14:paraId="7C45539F" w14:textId="77777777" w:rsidR="008D1E4A" w:rsidRPr="00EF5447" w:rsidRDefault="008D1E4A" w:rsidP="00C620E0">
            <w:pPr>
              <w:pStyle w:val="TAC"/>
              <w:rPr>
                <w:lang w:eastAsia="ja-JP"/>
              </w:rPr>
            </w:pPr>
            <w:r w:rsidRPr="00EF5447">
              <w:rPr>
                <w:lang w:eastAsia="ja-JP"/>
              </w:rPr>
              <w:t>DC_2A-30A-66A_n260K</w:t>
            </w:r>
          </w:p>
          <w:p w14:paraId="0AA5FD84" w14:textId="77777777" w:rsidR="008D1E4A" w:rsidRPr="00EF5447" w:rsidRDefault="008D1E4A" w:rsidP="00C620E0">
            <w:pPr>
              <w:pStyle w:val="TAC"/>
              <w:rPr>
                <w:lang w:eastAsia="ja-JP"/>
              </w:rPr>
            </w:pPr>
            <w:r w:rsidRPr="00EF5447">
              <w:rPr>
                <w:lang w:eastAsia="ja-JP"/>
              </w:rPr>
              <w:t>DC_2A-30A-66A_n260L</w:t>
            </w:r>
          </w:p>
          <w:p w14:paraId="1CFB6315" w14:textId="77777777" w:rsidR="008D1E4A" w:rsidRPr="00EF5447" w:rsidRDefault="008D1E4A" w:rsidP="00C620E0">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7314E3F5" w14:textId="77777777" w:rsidR="008D1E4A" w:rsidRPr="00EF5447" w:rsidRDefault="008D1E4A" w:rsidP="00C620E0">
            <w:pPr>
              <w:pStyle w:val="TAC"/>
              <w:rPr>
                <w:lang w:eastAsia="fi-FI"/>
              </w:rPr>
            </w:pPr>
            <w:r w:rsidRPr="00EF5447">
              <w:rPr>
                <w:lang w:eastAsia="fi-FI"/>
              </w:rPr>
              <w:t>DC_2A_n260A</w:t>
            </w:r>
          </w:p>
          <w:p w14:paraId="037A2B37"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00D87E2E"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327EAFE8" w14:textId="77777777" w:rsidTr="00C620E0">
        <w:trPr>
          <w:trHeight w:val="187"/>
          <w:jc w:val="center"/>
        </w:trPr>
        <w:tc>
          <w:tcPr>
            <w:tcW w:w="4814" w:type="dxa"/>
            <w:shd w:val="clear" w:color="auto" w:fill="auto"/>
            <w:noWrap/>
            <w:tcMar>
              <w:top w:w="28" w:type="dxa"/>
              <w:left w:w="28" w:type="dxa"/>
              <w:bottom w:w="28" w:type="dxa"/>
              <w:right w:w="28" w:type="dxa"/>
            </w:tcMar>
          </w:tcPr>
          <w:p w14:paraId="57B26C6A" w14:textId="77777777" w:rsidR="008D1E4A" w:rsidRPr="00EF5447" w:rsidRDefault="008D1E4A" w:rsidP="00C620E0">
            <w:pPr>
              <w:pStyle w:val="TAC"/>
              <w:rPr>
                <w:rFonts w:cs="Arial"/>
                <w:lang w:eastAsia="ja-JP"/>
              </w:rPr>
            </w:pPr>
            <w:r w:rsidRPr="00EF5447">
              <w:rPr>
                <w:lang w:eastAsia="ja-JP"/>
              </w:rPr>
              <w:lastRenderedPageBreak/>
              <w:t>DC_2A-30A-66A-66A_n260A</w:t>
            </w:r>
          </w:p>
        </w:tc>
        <w:tc>
          <w:tcPr>
            <w:tcW w:w="4815" w:type="dxa"/>
            <w:tcMar>
              <w:top w:w="28" w:type="dxa"/>
              <w:left w:w="28" w:type="dxa"/>
              <w:bottom w:w="28" w:type="dxa"/>
              <w:right w:w="28" w:type="dxa"/>
            </w:tcMar>
          </w:tcPr>
          <w:p w14:paraId="72F60FE9" w14:textId="77777777" w:rsidR="008D1E4A" w:rsidRPr="00EF5447" w:rsidRDefault="008D1E4A" w:rsidP="00C620E0">
            <w:pPr>
              <w:pStyle w:val="TAC"/>
              <w:rPr>
                <w:lang w:eastAsia="fi-FI"/>
              </w:rPr>
            </w:pPr>
            <w:r w:rsidRPr="00EF5447">
              <w:rPr>
                <w:lang w:eastAsia="fi-FI"/>
              </w:rPr>
              <w:t>DC_2A_n260A</w:t>
            </w:r>
          </w:p>
          <w:p w14:paraId="64CD474B"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3234E695"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2B80A98" w14:textId="77777777" w:rsidTr="00C620E0">
        <w:trPr>
          <w:trHeight w:val="187"/>
          <w:jc w:val="center"/>
        </w:trPr>
        <w:tc>
          <w:tcPr>
            <w:tcW w:w="4814" w:type="dxa"/>
            <w:shd w:val="clear" w:color="auto" w:fill="auto"/>
            <w:noWrap/>
            <w:tcMar>
              <w:top w:w="28" w:type="dxa"/>
              <w:left w:w="28" w:type="dxa"/>
              <w:bottom w:w="28" w:type="dxa"/>
              <w:right w:w="28" w:type="dxa"/>
            </w:tcMar>
          </w:tcPr>
          <w:p w14:paraId="412F1F96" w14:textId="77777777" w:rsidR="008D1E4A" w:rsidRPr="00EF5447" w:rsidRDefault="008D1E4A" w:rsidP="00C620E0">
            <w:pPr>
              <w:pStyle w:val="TAC"/>
              <w:rPr>
                <w:rFonts w:cs="Arial"/>
                <w:lang w:eastAsia="zh-CN"/>
              </w:rPr>
            </w:pPr>
            <w:r w:rsidRPr="00EF5447">
              <w:rPr>
                <w:rFonts w:cs="Arial"/>
                <w:lang w:eastAsia="zh-CN"/>
              </w:rPr>
              <w:t>DC_2A-46A-66A_n261A</w:t>
            </w:r>
          </w:p>
          <w:p w14:paraId="47DBA232" w14:textId="77777777" w:rsidR="008D1E4A" w:rsidRPr="00EF5447" w:rsidRDefault="008D1E4A" w:rsidP="00C620E0">
            <w:pPr>
              <w:pStyle w:val="TAC"/>
              <w:rPr>
                <w:rFonts w:cs="Arial"/>
                <w:lang w:eastAsia="zh-CN"/>
              </w:rPr>
            </w:pPr>
            <w:r w:rsidRPr="00EF5447">
              <w:rPr>
                <w:rFonts w:cs="Arial"/>
                <w:lang w:eastAsia="zh-CN"/>
              </w:rPr>
              <w:t>DC_2A-46C-66A_n261A</w:t>
            </w:r>
          </w:p>
          <w:p w14:paraId="4FEA36CC" w14:textId="77777777" w:rsidR="008D1E4A" w:rsidRPr="00EF5447" w:rsidRDefault="008D1E4A" w:rsidP="00C620E0">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674519C2" w14:textId="77777777" w:rsidR="008D1E4A" w:rsidRPr="00EF5447" w:rsidRDefault="008D1E4A" w:rsidP="00C620E0">
            <w:pPr>
              <w:pStyle w:val="TAC"/>
              <w:rPr>
                <w:rFonts w:cs="Arial"/>
                <w:lang w:eastAsia="zh-CN"/>
              </w:rPr>
            </w:pPr>
            <w:r w:rsidRPr="00EF5447">
              <w:rPr>
                <w:rFonts w:cs="Arial"/>
                <w:lang w:eastAsia="zh-CN"/>
              </w:rPr>
              <w:t>DC_2A_n261A</w:t>
            </w:r>
          </w:p>
          <w:p w14:paraId="60FA05A9" w14:textId="77777777" w:rsidR="008D1E4A" w:rsidRPr="00EF5447" w:rsidRDefault="008D1E4A" w:rsidP="00C620E0">
            <w:pPr>
              <w:pStyle w:val="TAC"/>
              <w:rPr>
                <w:lang w:eastAsia="fi-FI"/>
              </w:rPr>
            </w:pPr>
            <w:r w:rsidRPr="00EF5447">
              <w:rPr>
                <w:rFonts w:cs="Arial"/>
                <w:lang w:eastAsia="zh-CN"/>
              </w:rPr>
              <w:t>DC_66A_n261A</w:t>
            </w:r>
          </w:p>
        </w:tc>
      </w:tr>
      <w:tr w:rsidR="008D1E4A" w:rsidRPr="00EF5447" w14:paraId="1E884CF6" w14:textId="77777777" w:rsidTr="00C620E0">
        <w:trPr>
          <w:trHeight w:val="187"/>
          <w:jc w:val="center"/>
        </w:trPr>
        <w:tc>
          <w:tcPr>
            <w:tcW w:w="4814" w:type="dxa"/>
            <w:shd w:val="clear" w:color="auto" w:fill="auto"/>
            <w:noWrap/>
            <w:tcMar>
              <w:top w:w="28" w:type="dxa"/>
              <w:left w:w="28" w:type="dxa"/>
              <w:bottom w:w="28" w:type="dxa"/>
              <w:right w:w="28" w:type="dxa"/>
            </w:tcMar>
          </w:tcPr>
          <w:p w14:paraId="197B6022" w14:textId="77777777" w:rsidR="008D1E4A" w:rsidRPr="00EF5447" w:rsidRDefault="008D1E4A" w:rsidP="00C620E0">
            <w:pPr>
              <w:pStyle w:val="TAC"/>
              <w:rPr>
                <w:rFonts w:cs="Arial"/>
                <w:lang w:eastAsia="zh-CN"/>
              </w:rPr>
            </w:pPr>
            <w:r w:rsidRPr="00EF5447">
              <w:rPr>
                <w:rFonts w:cs="Arial"/>
                <w:lang w:eastAsia="zh-CN"/>
              </w:rPr>
              <w:t>DC_2A-46A-66A_n261(2A)</w:t>
            </w:r>
          </w:p>
          <w:p w14:paraId="2D23B605" w14:textId="77777777" w:rsidR="008D1E4A" w:rsidRPr="00EF5447" w:rsidRDefault="008D1E4A" w:rsidP="00C620E0">
            <w:pPr>
              <w:pStyle w:val="TAC"/>
              <w:rPr>
                <w:rFonts w:cs="Arial"/>
                <w:lang w:eastAsia="zh-CN"/>
              </w:rPr>
            </w:pPr>
            <w:r w:rsidRPr="00EF5447">
              <w:rPr>
                <w:rFonts w:cs="Arial"/>
                <w:lang w:eastAsia="zh-CN"/>
              </w:rPr>
              <w:t>DC_2A-46C-66A_n261(2A)</w:t>
            </w:r>
          </w:p>
          <w:p w14:paraId="4E0AA419" w14:textId="77777777" w:rsidR="008D1E4A" w:rsidRPr="00EF5447" w:rsidRDefault="008D1E4A" w:rsidP="00C620E0">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09463B76" w14:textId="77777777" w:rsidR="008D1E4A" w:rsidRPr="00EF5447" w:rsidRDefault="008D1E4A" w:rsidP="00C620E0">
            <w:pPr>
              <w:pStyle w:val="TAC"/>
              <w:rPr>
                <w:rFonts w:cs="Arial"/>
                <w:lang w:eastAsia="zh-CN"/>
              </w:rPr>
            </w:pPr>
            <w:r w:rsidRPr="00EF5447">
              <w:rPr>
                <w:rFonts w:cs="Arial"/>
                <w:lang w:eastAsia="zh-CN"/>
              </w:rPr>
              <w:t>DC_2A_n261A</w:t>
            </w:r>
          </w:p>
          <w:p w14:paraId="6663D251" w14:textId="77777777" w:rsidR="008D1E4A" w:rsidRPr="00EF5447" w:rsidRDefault="008D1E4A" w:rsidP="00C620E0">
            <w:pPr>
              <w:pStyle w:val="TAC"/>
              <w:rPr>
                <w:lang w:eastAsia="fi-FI"/>
              </w:rPr>
            </w:pPr>
            <w:r w:rsidRPr="00EF5447">
              <w:rPr>
                <w:rFonts w:cs="Arial"/>
                <w:lang w:eastAsia="zh-CN"/>
              </w:rPr>
              <w:t>DC_66A_n261A</w:t>
            </w:r>
          </w:p>
        </w:tc>
      </w:tr>
      <w:tr w:rsidR="008D1E4A" w:rsidRPr="00EF5447" w14:paraId="415DF8F5" w14:textId="77777777" w:rsidTr="00C620E0">
        <w:trPr>
          <w:trHeight w:val="187"/>
          <w:jc w:val="center"/>
        </w:trPr>
        <w:tc>
          <w:tcPr>
            <w:tcW w:w="4814" w:type="dxa"/>
            <w:shd w:val="clear" w:color="auto" w:fill="auto"/>
            <w:noWrap/>
            <w:tcMar>
              <w:top w:w="28" w:type="dxa"/>
              <w:left w:w="28" w:type="dxa"/>
              <w:bottom w:w="28" w:type="dxa"/>
              <w:right w:w="28" w:type="dxa"/>
            </w:tcMar>
          </w:tcPr>
          <w:p w14:paraId="6DFD438B" w14:textId="77777777" w:rsidR="008D1E4A" w:rsidRPr="00EF5447" w:rsidRDefault="008D1E4A" w:rsidP="00C620E0">
            <w:pPr>
              <w:pStyle w:val="TAC"/>
              <w:rPr>
                <w:lang w:eastAsia="fi-FI"/>
              </w:rPr>
            </w:pPr>
            <w:r w:rsidRPr="00EF5447">
              <w:rPr>
                <w:lang w:eastAsia="fi-FI"/>
              </w:rPr>
              <w:t>DC_3A-5A-7A_n257A</w:t>
            </w:r>
            <w:r w:rsidRPr="00EF5447">
              <w:rPr>
                <w:vertAlign w:val="superscript"/>
                <w:lang w:eastAsia="zh-CN"/>
              </w:rPr>
              <w:t>2</w:t>
            </w:r>
          </w:p>
          <w:p w14:paraId="281524F5"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D</w:t>
            </w:r>
          </w:p>
          <w:p w14:paraId="4E378F6A"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E</w:t>
            </w:r>
          </w:p>
          <w:p w14:paraId="4485A921" w14:textId="77777777" w:rsidR="008D1E4A" w:rsidRPr="00EF5447" w:rsidRDefault="008D1E4A" w:rsidP="00C620E0">
            <w:pPr>
              <w:pStyle w:val="TAC"/>
              <w:rPr>
                <w:rFonts w:eastAsia="Malgun Gothic"/>
                <w:lang w:eastAsia="ko-KR"/>
              </w:rPr>
            </w:pPr>
            <w:r w:rsidRPr="00EF5447">
              <w:t>DC_3A-5A-7A_n257F</w:t>
            </w:r>
          </w:p>
          <w:p w14:paraId="56B625BD"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G</w:t>
            </w:r>
          </w:p>
          <w:p w14:paraId="24D299D4"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H</w:t>
            </w:r>
          </w:p>
          <w:p w14:paraId="3E642F82"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I</w:t>
            </w:r>
          </w:p>
          <w:p w14:paraId="247F71BC"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J</w:t>
            </w:r>
          </w:p>
          <w:p w14:paraId="483AF52A"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K</w:t>
            </w:r>
          </w:p>
          <w:p w14:paraId="18DC2B1F"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L</w:t>
            </w:r>
          </w:p>
          <w:p w14:paraId="516EF617" w14:textId="77777777" w:rsidR="008D1E4A" w:rsidRPr="00EF5447" w:rsidRDefault="008D1E4A" w:rsidP="00C620E0">
            <w:pPr>
              <w:pStyle w:val="TAC"/>
              <w:rPr>
                <w:noProof/>
                <w:lang w:eastAsia="zh-CN"/>
              </w:rPr>
            </w:pPr>
            <w:r w:rsidRPr="00EF5447">
              <w:t>DC_3A-5A-7A_n257M</w:t>
            </w:r>
          </w:p>
        </w:tc>
        <w:tc>
          <w:tcPr>
            <w:tcW w:w="4815" w:type="dxa"/>
            <w:tcMar>
              <w:top w:w="28" w:type="dxa"/>
              <w:left w:w="28" w:type="dxa"/>
              <w:bottom w:w="28" w:type="dxa"/>
              <w:right w:w="28" w:type="dxa"/>
            </w:tcMar>
          </w:tcPr>
          <w:p w14:paraId="28E3A22E" w14:textId="77777777" w:rsidR="008D1E4A" w:rsidRDefault="008D1E4A" w:rsidP="00C620E0">
            <w:pPr>
              <w:pStyle w:val="TAC"/>
              <w:rPr>
                <w:lang w:val="en-US" w:eastAsia="fi-FI"/>
              </w:rPr>
            </w:pPr>
            <w:r>
              <w:rPr>
                <w:lang w:val="en-US" w:eastAsia="fi-FI"/>
              </w:rPr>
              <w:t>DC_3A_n257A</w:t>
            </w:r>
          </w:p>
          <w:p w14:paraId="3FD17FAD" w14:textId="77777777" w:rsidR="008D1E4A" w:rsidRPr="004A5276" w:rsidRDefault="008D1E4A" w:rsidP="00C620E0">
            <w:pPr>
              <w:pStyle w:val="TAC"/>
              <w:rPr>
                <w:lang w:val="en-US" w:eastAsia="fi-FI"/>
              </w:rPr>
            </w:pPr>
            <w:r w:rsidRPr="004A5276">
              <w:rPr>
                <w:lang w:val="en-US" w:eastAsia="fi-FI"/>
              </w:rPr>
              <w:t>DC_3A_n257D</w:t>
            </w:r>
          </w:p>
          <w:p w14:paraId="631BD5D4" w14:textId="77777777" w:rsidR="008D1E4A" w:rsidRPr="004A5276" w:rsidRDefault="008D1E4A" w:rsidP="00C620E0">
            <w:pPr>
              <w:pStyle w:val="TAC"/>
              <w:rPr>
                <w:lang w:val="en-US" w:eastAsia="fi-FI"/>
              </w:rPr>
            </w:pPr>
            <w:r w:rsidRPr="004A5276">
              <w:rPr>
                <w:lang w:val="en-US" w:eastAsia="fi-FI"/>
              </w:rPr>
              <w:t>DC_3A_n257G</w:t>
            </w:r>
          </w:p>
          <w:p w14:paraId="3DE718E2" w14:textId="77777777" w:rsidR="008D1E4A" w:rsidRPr="004A5276" w:rsidRDefault="008D1E4A" w:rsidP="00C620E0">
            <w:pPr>
              <w:pStyle w:val="TAC"/>
              <w:rPr>
                <w:lang w:val="en-US" w:eastAsia="fi-FI"/>
              </w:rPr>
            </w:pPr>
            <w:r w:rsidRPr="004A5276">
              <w:rPr>
                <w:lang w:val="en-US" w:eastAsia="fi-FI"/>
              </w:rPr>
              <w:t>DC_3A_n257H</w:t>
            </w:r>
          </w:p>
          <w:p w14:paraId="65B25B09" w14:textId="77777777" w:rsidR="008D1E4A" w:rsidRPr="001F078B" w:rsidRDefault="008D1E4A" w:rsidP="00C620E0">
            <w:pPr>
              <w:pStyle w:val="TAC"/>
              <w:rPr>
                <w:lang w:val="en-US" w:eastAsia="fi-FI"/>
              </w:rPr>
            </w:pPr>
            <w:r w:rsidRPr="004A5276">
              <w:rPr>
                <w:lang w:val="en-US" w:eastAsia="fi-FI"/>
              </w:rPr>
              <w:t>DC_3A_n257I</w:t>
            </w:r>
          </w:p>
          <w:p w14:paraId="065B464F" w14:textId="77777777" w:rsidR="008D1E4A" w:rsidRDefault="008D1E4A" w:rsidP="00C620E0">
            <w:pPr>
              <w:pStyle w:val="TAC"/>
              <w:rPr>
                <w:lang w:val="en-US" w:eastAsia="fi-FI"/>
              </w:rPr>
            </w:pPr>
            <w:r>
              <w:rPr>
                <w:lang w:val="en-US" w:eastAsia="fi-FI"/>
              </w:rPr>
              <w:t>DC_5A_n257A</w:t>
            </w:r>
          </w:p>
          <w:p w14:paraId="76A4F699" w14:textId="77777777" w:rsidR="008D1E4A" w:rsidRPr="004A5276" w:rsidRDefault="008D1E4A" w:rsidP="00C620E0">
            <w:pPr>
              <w:pStyle w:val="TAC"/>
              <w:rPr>
                <w:lang w:val="en-US" w:eastAsia="fi-FI"/>
              </w:rPr>
            </w:pPr>
            <w:r w:rsidRPr="004A5276">
              <w:rPr>
                <w:lang w:val="en-US" w:eastAsia="fi-FI"/>
              </w:rPr>
              <w:t>DC_5A_n257D</w:t>
            </w:r>
          </w:p>
          <w:p w14:paraId="31954ABD" w14:textId="77777777" w:rsidR="008D1E4A" w:rsidRPr="004A5276" w:rsidRDefault="008D1E4A" w:rsidP="00C620E0">
            <w:pPr>
              <w:pStyle w:val="TAC"/>
              <w:rPr>
                <w:lang w:val="en-US" w:eastAsia="fi-FI"/>
              </w:rPr>
            </w:pPr>
            <w:r w:rsidRPr="004A5276">
              <w:rPr>
                <w:lang w:val="en-US" w:eastAsia="fi-FI"/>
              </w:rPr>
              <w:t>DC_5A_n257G</w:t>
            </w:r>
          </w:p>
          <w:p w14:paraId="4760F194" w14:textId="77777777" w:rsidR="008D1E4A" w:rsidRPr="004A5276" w:rsidRDefault="008D1E4A" w:rsidP="00C620E0">
            <w:pPr>
              <w:pStyle w:val="TAC"/>
              <w:rPr>
                <w:lang w:val="en-US" w:eastAsia="fi-FI"/>
              </w:rPr>
            </w:pPr>
            <w:r w:rsidRPr="004A5276">
              <w:rPr>
                <w:lang w:val="en-US" w:eastAsia="fi-FI"/>
              </w:rPr>
              <w:t>DC_5A_n257H</w:t>
            </w:r>
          </w:p>
          <w:p w14:paraId="6D208817" w14:textId="77777777" w:rsidR="008D1E4A" w:rsidRPr="001F078B" w:rsidRDefault="008D1E4A" w:rsidP="00C620E0">
            <w:pPr>
              <w:pStyle w:val="TAC"/>
              <w:rPr>
                <w:lang w:val="en-US" w:eastAsia="fi-FI"/>
              </w:rPr>
            </w:pPr>
            <w:r w:rsidRPr="004A5276">
              <w:rPr>
                <w:lang w:val="en-US" w:eastAsia="fi-FI"/>
              </w:rPr>
              <w:t>DC_5A_n257I</w:t>
            </w:r>
          </w:p>
          <w:p w14:paraId="1411C595" w14:textId="77777777" w:rsidR="008D1E4A" w:rsidRDefault="008D1E4A" w:rsidP="00C620E0">
            <w:pPr>
              <w:pStyle w:val="TAC"/>
              <w:rPr>
                <w:lang w:val="en-US" w:eastAsia="fi-FI"/>
              </w:rPr>
            </w:pPr>
            <w:r>
              <w:rPr>
                <w:lang w:val="en-US" w:eastAsia="fi-FI"/>
              </w:rPr>
              <w:t xml:space="preserve">DC_7A_n257A </w:t>
            </w:r>
          </w:p>
          <w:p w14:paraId="08D595E9" w14:textId="77777777" w:rsidR="008D1E4A" w:rsidRPr="004A5276" w:rsidRDefault="008D1E4A" w:rsidP="00C620E0">
            <w:pPr>
              <w:pStyle w:val="TAC"/>
              <w:rPr>
                <w:lang w:val="en-US" w:eastAsia="fi-FI"/>
              </w:rPr>
            </w:pPr>
            <w:r w:rsidRPr="004A5276">
              <w:rPr>
                <w:lang w:val="en-US" w:eastAsia="fi-FI"/>
              </w:rPr>
              <w:t>DC_7A_n257D</w:t>
            </w:r>
          </w:p>
          <w:p w14:paraId="04E4C8A4" w14:textId="77777777" w:rsidR="008D1E4A" w:rsidRPr="004A5276" w:rsidRDefault="008D1E4A" w:rsidP="00C620E0">
            <w:pPr>
              <w:pStyle w:val="TAC"/>
              <w:rPr>
                <w:lang w:val="en-US" w:eastAsia="fi-FI"/>
              </w:rPr>
            </w:pPr>
            <w:r w:rsidRPr="004A5276">
              <w:rPr>
                <w:lang w:val="en-US" w:eastAsia="fi-FI"/>
              </w:rPr>
              <w:t>DC_7A_n257G</w:t>
            </w:r>
          </w:p>
          <w:p w14:paraId="57F1E982" w14:textId="77777777" w:rsidR="008D1E4A" w:rsidRPr="004A5276" w:rsidRDefault="008D1E4A" w:rsidP="00C620E0">
            <w:pPr>
              <w:pStyle w:val="TAC"/>
              <w:rPr>
                <w:lang w:val="en-US" w:eastAsia="fi-FI"/>
              </w:rPr>
            </w:pPr>
            <w:r w:rsidRPr="004A5276">
              <w:rPr>
                <w:lang w:val="en-US" w:eastAsia="fi-FI"/>
              </w:rPr>
              <w:t>DC_7A_n257H</w:t>
            </w:r>
          </w:p>
          <w:p w14:paraId="76980753" w14:textId="77777777" w:rsidR="008D1E4A" w:rsidRPr="00EF5447" w:rsidRDefault="008D1E4A" w:rsidP="00C620E0">
            <w:pPr>
              <w:pStyle w:val="TAC"/>
              <w:rPr>
                <w:noProof/>
                <w:lang w:eastAsia="zh-CN"/>
              </w:rPr>
            </w:pPr>
            <w:r w:rsidRPr="004A5276">
              <w:rPr>
                <w:lang w:val="en-US" w:eastAsia="fi-FI"/>
              </w:rPr>
              <w:t>DC_7A_n257I</w:t>
            </w:r>
          </w:p>
        </w:tc>
      </w:tr>
      <w:tr w:rsidR="008D1E4A" w:rsidRPr="00EF5447" w14:paraId="249DE0A9" w14:textId="77777777" w:rsidTr="00C620E0">
        <w:trPr>
          <w:trHeight w:val="187"/>
          <w:jc w:val="center"/>
        </w:trPr>
        <w:tc>
          <w:tcPr>
            <w:tcW w:w="4814" w:type="dxa"/>
            <w:shd w:val="clear" w:color="auto" w:fill="auto"/>
            <w:noWrap/>
            <w:tcMar>
              <w:top w:w="28" w:type="dxa"/>
              <w:left w:w="28" w:type="dxa"/>
              <w:bottom w:w="28" w:type="dxa"/>
              <w:right w:w="28" w:type="dxa"/>
            </w:tcMar>
          </w:tcPr>
          <w:p w14:paraId="4D24A7F1" w14:textId="77777777" w:rsidR="008D1E4A" w:rsidRPr="00EF5447" w:rsidRDefault="008D1E4A" w:rsidP="00C620E0">
            <w:pPr>
              <w:pStyle w:val="TAC"/>
              <w:rPr>
                <w:lang w:eastAsia="fi-FI"/>
              </w:rPr>
            </w:pPr>
            <w:r w:rsidRPr="00EF5447">
              <w:rPr>
                <w:lang w:eastAsia="fi-FI"/>
              </w:rPr>
              <w:t>DC_3A-5A-7A-7A_n257A</w:t>
            </w:r>
            <w:r w:rsidRPr="00EF5447">
              <w:rPr>
                <w:vertAlign w:val="superscript"/>
                <w:lang w:eastAsia="zh-CN"/>
              </w:rPr>
              <w:t>2</w:t>
            </w:r>
          </w:p>
          <w:p w14:paraId="124BB9B2"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D</w:t>
            </w:r>
          </w:p>
          <w:p w14:paraId="7E1F9FC7"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E</w:t>
            </w:r>
          </w:p>
          <w:p w14:paraId="1E418563" w14:textId="77777777" w:rsidR="008D1E4A" w:rsidRPr="00EF5447" w:rsidRDefault="008D1E4A" w:rsidP="00C620E0">
            <w:pPr>
              <w:pStyle w:val="TAC"/>
              <w:rPr>
                <w:rFonts w:eastAsia="Malgun Gothic"/>
                <w:lang w:eastAsia="ko-KR"/>
              </w:rPr>
            </w:pPr>
            <w:r w:rsidRPr="00EF5447">
              <w:t>DC_3A-5A-7A-7A_n257F</w:t>
            </w:r>
          </w:p>
          <w:p w14:paraId="52A6F69D"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G</w:t>
            </w:r>
          </w:p>
          <w:p w14:paraId="6A4FC218"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H</w:t>
            </w:r>
          </w:p>
          <w:p w14:paraId="10D6037D"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I</w:t>
            </w:r>
          </w:p>
          <w:p w14:paraId="7D50940B"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J</w:t>
            </w:r>
          </w:p>
          <w:p w14:paraId="174C6EB2"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K</w:t>
            </w:r>
          </w:p>
          <w:p w14:paraId="6A3F7083"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L</w:t>
            </w:r>
          </w:p>
          <w:p w14:paraId="1ECC473B" w14:textId="77777777" w:rsidR="008D1E4A" w:rsidRPr="00EF5447" w:rsidRDefault="008D1E4A" w:rsidP="00C620E0">
            <w:pPr>
              <w:pStyle w:val="TAC"/>
              <w:rPr>
                <w:lang w:eastAsia="fi-FI"/>
              </w:rPr>
            </w:pPr>
            <w:r w:rsidRPr="00EF5447">
              <w:t>DC_3A-5A-7A-7A_n257M</w:t>
            </w:r>
          </w:p>
        </w:tc>
        <w:tc>
          <w:tcPr>
            <w:tcW w:w="4815" w:type="dxa"/>
            <w:tcMar>
              <w:top w:w="28" w:type="dxa"/>
              <w:left w:w="28" w:type="dxa"/>
              <w:bottom w:w="28" w:type="dxa"/>
              <w:right w:w="28" w:type="dxa"/>
            </w:tcMar>
          </w:tcPr>
          <w:p w14:paraId="1DD55CA8" w14:textId="77777777" w:rsidR="008D1E4A" w:rsidRDefault="008D1E4A" w:rsidP="00C620E0">
            <w:pPr>
              <w:pStyle w:val="TAC"/>
              <w:rPr>
                <w:lang w:val="en-US" w:eastAsia="fi-FI"/>
              </w:rPr>
            </w:pPr>
            <w:r>
              <w:rPr>
                <w:lang w:val="en-US" w:eastAsia="fi-FI"/>
              </w:rPr>
              <w:t>DC_3A_n257A</w:t>
            </w:r>
          </w:p>
          <w:p w14:paraId="1D5051AE" w14:textId="77777777" w:rsidR="008D1E4A" w:rsidRPr="004A5276" w:rsidRDefault="008D1E4A" w:rsidP="00C620E0">
            <w:pPr>
              <w:pStyle w:val="TAC"/>
              <w:rPr>
                <w:lang w:val="en-US" w:eastAsia="fi-FI"/>
              </w:rPr>
            </w:pPr>
            <w:r w:rsidRPr="004A5276">
              <w:rPr>
                <w:lang w:val="en-US" w:eastAsia="fi-FI"/>
              </w:rPr>
              <w:t>DC_3A_n257D</w:t>
            </w:r>
          </w:p>
          <w:p w14:paraId="2D5A3FFA" w14:textId="77777777" w:rsidR="008D1E4A" w:rsidRPr="004A5276" w:rsidRDefault="008D1E4A" w:rsidP="00C620E0">
            <w:pPr>
              <w:pStyle w:val="TAC"/>
              <w:rPr>
                <w:lang w:val="en-US" w:eastAsia="fi-FI"/>
              </w:rPr>
            </w:pPr>
            <w:r w:rsidRPr="004A5276">
              <w:rPr>
                <w:lang w:val="en-US" w:eastAsia="fi-FI"/>
              </w:rPr>
              <w:t>DC_3A_n257G</w:t>
            </w:r>
          </w:p>
          <w:p w14:paraId="7A552366" w14:textId="77777777" w:rsidR="008D1E4A" w:rsidRPr="004A5276" w:rsidRDefault="008D1E4A" w:rsidP="00C620E0">
            <w:pPr>
              <w:pStyle w:val="TAC"/>
              <w:rPr>
                <w:lang w:val="en-US" w:eastAsia="fi-FI"/>
              </w:rPr>
            </w:pPr>
            <w:r w:rsidRPr="004A5276">
              <w:rPr>
                <w:lang w:val="en-US" w:eastAsia="fi-FI"/>
              </w:rPr>
              <w:t>DC_3A_n257H</w:t>
            </w:r>
          </w:p>
          <w:p w14:paraId="2F3BE822" w14:textId="77777777" w:rsidR="008D1E4A" w:rsidRPr="001F078B" w:rsidRDefault="008D1E4A" w:rsidP="00C620E0">
            <w:pPr>
              <w:pStyle w:val="TAC"/>
              <w:rPr>
                <w:lang w:val="en-US" w:eastAsia="fi-FI"/>
              </w:rPr>
            </w:pPr>
            <w:r w:rsidRPr="004A5276">
              <w:rPr>
                <w:lang w:val="en-US" w:eastAsia="fi-FI"/>
              </w:rPr>
              <w:t>DC_3A_n257I</w:t>
            </w:r>
          </w:p>
          <w:p w14:paraId="28451F5E" w14:textId="77777777" w:rsidR="008D1E4A" w:rsidRDefault="008D1E4A" w:rsidP="00C620E0">
            <w:pPr>
              <w:pStyle w:val="TAC"/>
              <w:rPr>
                <w:lang w:val="en-US" w:eastAsia="fi-FI"/>
              </w:rPr>
            </w:pPr>
            <w:r>
              <w:rPr>
                <w:lang w:val="en-US" w:eastAsia="fi-FI"/>
              </w:rPr>
              <w:t>DC_5A_n257A</w:t>
            </w:r>
          </w:p>
          <w:p w14:paraId="7ED129C5" w14:textId="77777777" w:rsidR="008D1E4A" w:rsidRPr="004A5276" w:rsidRDefault="008D1E4A" w:rsidP="00C620E0">
            <w:pPr>
              <w:pStyle w:val="TAC"/>
              <w:rPr>
                <w:lang w:val="en-US" w:eastAsia="fi-FI"/>
              </w:rPr>
            </w:pPr>
            <w:r w:rsidRPr="004A5276">
              <w:rPr>
                <w:lang w:val="en-US" w:eastAsia="fi-FI"/>
              </w:rPr>
              <w:t>DC_5A_n257D</w:t>
            </w:r>
          </w:p>
          <w:p w14:paraId="393C557D" w14:textId="77777777" w:rsidR="008D1E4A" w:rsidRPr="004A5276" w:rsidRDefault="008D1E4A" w:rsidP="00C620E0">
            <w:pPr>
              <w:pStyle w:val="TAC"/>
              <w:rPr>
                <w:lang w:val="en-US" w:eastAsia="fi-FI"/>
              </w:rPr>
            </w:pPr>
            <w:r w:rsidRPr="004A5276">
              <w:rPr>
                <w:lang w:val="en-US" w:eastAsia="fi-FI"/>
              </w:rPr>
              <w:t>DC_5A_n257G</w:t>
            </w:r>
          </w:p>
          <w:p w14:paraId="5AA87E0A" w14:textId="77777777" w:rsidR="008D1E4A" w:rsidRPr="004A5276" w:rsidRDefault="008D1E4A" w:rsidP="00C620E0">
            <w:pPr>
              <w:pStyle w:val="TAC"/>
              <w:rPr>
                <w:lang w:val="en-US" w:eastAsia="fi-FI"/>
              </w:rPr>
            </w:pPr>
            <w:r w:rsidRPr="004A5276">
              <w:rPr>
                <w:lang w:val="en-US" w:eastAsia="fi-FI"/>
              </w:rPr>
              <w:t>DC_5A_n257H</w:t>
            </w:r>
          </w:p>
          <w:p w14:paraId="0CF8397A" w14:textId="77777777" w:rsidR="008D1E4A" w:rsidRPr="001F078B" w:rsidRDefault="008D1E4A" w:rsidP="00C620E0">
            <w:pPr>
              <w:pStyle w:val="TAC"/>
              <w:rPr>
                <w:lang w:val="en-US" w:eastAsia="fi-FI"/>
              </w:rPr>
            </w:pPr>
            <w:r w:rsidRPr="004A5276">
              <w:rPr>
                <w:lang w:val="en-US" w:eastAsia="fi-FI"/>
              </w:rPr>
              <w:t>DC_5A_n257I</w:t>
            </w:r>
          </w:p>
          <w:p w14:paraId="29C1A9C1" w14:textId="77777777" w:rsidR="008D1E4A" w:rsidRDefault="008D1E4A" w:rsidP="00C620E0">
            <w:pPr>
              <w:pStyle w:val="TAC"/>
              <w:rPr>
                <w:lang w:val="en-US" w:eastAsia="fi-FI"/>
              </w:rPr>
            </w:pPr>
            <w:r>
              <w:rPr>
                <w:lang w:val="en-US" w:eastAsia="fi-FI"/>
              </w:rPr>
              <w:t xml:space="preserve">DC_7A_n257A </w:t>
            </w:r>
          </w:p>
          <w:p w14:paraId="059A1FF1" w14:textId="77777777" w:rsidR="008D1E4A" w:rsidRPr="004A5276" w:rsidRDefault="008D1E4A" w:rsidP="00C620E0">
            <w:pPr>
              <w:pStyle w:val="TAC"/>
              <w:rPr>
                <w:lang w:val="en-US" w:eastAsia="fi-FI"/>
              </w:rPr>
            </w:pPr>
            <w:r w:rsidRPr="004A5276">
              <w:rPr>
                <w:lang w:val="en-US" w:eastAsia="fi-FI"/>
              </w:rPr>
              <w:t>DC_7A_n257D</w:t>
            </w:r>
          </w:p>
          <w:p w14:paraId="04C81754" w14:textId="77777777" w:rsidR="008D1E4A" w:rsidRPr="004A5276" w:rsidRDefault="008D1E4A" w:rsidP="00C620E0">
            <w:pPr>
              <w:pStyle w:val="TAC"/>
              <w:rPr>
                <w:lang w:val="en-US" w:eastAsia="fi-FI"/>
              </w:rPr>
            </w:pPr>
            <w:r w:rsidRPr="004A5276">
              <w:rPr>
                <w:lang w:val="en-US" w:eastAsia="fi-FI"/>
              </w:rPr>
              <w:t>DC_7A_n257G</w:t>
            </w:r>
          </w:p>
          <w:p w14:paraId="0B339C87" w14:textId="77777777" w:rsidR="008D1E4A" w:rsidRPr="004A5276" w:rsidRDefault="008D1E4A" w:rsidP="00C620E0">
            <w:pPr>
              <w:pStyle w:val="TAC"/>
              <w:rPr>
                <w:lang w:val="en-US" w:eastAsia="fi-FI"/>
              </w:rPr>
            </w:pPr>
            <w:r w:rsidRPr="004A5276">
              <w:rPr>
                <w:lang w:val="en-US" w:eastAsia="fi-FI"/>
              </w:rPr>
              <w:t>DC_7A_n257H</w:t>
            </w:r>
          </w:p>
          <w:p w14:paraId="5608A48F" w14:textId="77777777" w:rsidR="008D1E4A" w:rsidRPr="00EF5447" w:rsidRDefault="008D1E4A" w:rsidP="00C620E0">
            <w:pPr>
              <w:pStyle w:val="TAC"/>
              <w:rPr>
                <w:lang w:eastAsia="fi-FI"/>
              </w:rPr>
            </w:pPr>
            <w:r w:rsidRPr="004A5276">
              <w:rPr>
                <w:lang w:val="en-US" w:eastAsia="fi-FI"/>
              </w:rPr>
              <w:t>DC_7A_n257I</w:t>
            </w:r>
          </w:p>
        </w:tc>
      </w:tr>
      <w:tr w:rsidR="008D1E4A" w:rsidRPr="00EF5447" w14:paraId="17A8DF09" w14:textId="77777777" w:rsidTr="00C620E0">
        <w:trPr>
          <w:trHeight w:val="187"/>
          <w:jc w:val="center"/>
        </w:trPr>
        <w:tc>
          <w:tcPr>
            <w:tcW w:w="4814" w:type="dxa"/>
            <w:shd w:val="clear" w:color="auto" w:fill="auto"/>
            <w:noWrap/>
            <w:tcMar>
              <w:top w:w="28" w:type="dxa"/>
              <w:left w:w="28" w:type="dxa"/>
              <w:bottom w:w="28" w:type="dxa"/>
              <w:right w:w="28" w:type="dxa"/>
            </w:tcMar>
          </w:tcPr>
          <w:p w14:paraId="57C07DA6" w14:textId="77777777" w:rsidR="008D1E4A" w:rsidRDefault="008D1E4A" w:rsidP="00C620E0">
            <w:pPr>
              <w:pStyle w:val="TAC"/>
              <w:rPr>
                <w:lang w:eastAsia="fi-FI"/>
              </w:rPr>
            </w:pPr>
            <w:r>
              <w:rPr>
                <w:lang w:eastAsia="fi-FI"/>
              </w:rPr>
              <w:lastRenderedPageBreak/>
              <w:t>DC_3A-7A-8A_n258A</w:t>
            </w:r>
          </w:p>
          <w:p w14:paraId="0EA1235F" w14:textId="77777777" w:rsidR="008D1E4A" w:rsidRDefault="008D1E4A" w:rsidP="00C620E0">
            <w:pPr>
              <w:pStyle w:val="TAC"/>
              <w:rPr>
                <w:lang w:eastAsia="fi-FI"/>
              </w:rPr>
            </w:pPr>
            <w:r>
              <w:rPr>
                <w:lang w:eastAsia="fi-FI"/>
              </w:rPr>
              <w:t>DC_3A-7A-8A_n258G</w:t>
            </w:r>
          </w:p>
          <w:p w14:paraId="56D6B3B9" w14:textId="77777777" w:rsidR="008D1E4A" w:rsidRDefault="008D1E4A" w:rsidP="00C620E0">
            <w:pPr>
              <w:pStyle w:val="TAC"/>
              <w:rPr>
                <w:lang w:eastAsia="fi-FI"/>
              </w:rPr>
            </w:pPr>
            <w:r>
              <w:rPr>
                <w:lang w:eastAsia="fi-FI"/>
              </w:rPr>
              <w:t>DC_3A-7A-8A_n258H</w:t>
            </w:r>
          </w:p>
          <w:p w14:paraId="05B9B39A" w14:textId="77777777" w:rsidR="008D1E4A" w:rsidRDefault="008D1E4A" w:rsidP="00C620E0">
            <w:pPr>
              <w:pStyle w:val="TAC"/>
              <w:rPr>
                <w:lang w:eastAsia="fi-FI"/>
              </w:rPr>
            </w:pPr>
            <w:r>
              <w:rPr>
                <w:lang w:eastAsia="fi-FI"/>
              </w:rPr>
              <w:t>DC_3A-7A-8A_n258I</w:t>
            </w:r>
          </w:p>
          <w:p w14:paraId="402BC3EE" w14:textId="77777777" w:rsidR="008D1E4A" w:rsidRDefault="008D1E4A" w:rsidP="00C620E0">
            <w:pPr>
              <w:pStyle w:val="TAC"/>
              <w:rPr>
                <w:lang w:eastAsia="fi-FI"/>
              </w:rPr>
            </w:pPr>
            <w:r>
              <w:rPr>
                <w:lang w:eastAsia="fi-FI"/>
              </w:rPr>
              <w:t>DC_3A-7A-8A_n258J</w:t>
            </w:r>
          </w:p>
          <w:p w14:paraId="6A086902" w14:textId="77777777" w:rsidR="008D1E4A" w:rsidRDefault="008D1E4A" w:rsidP="00C620E0">
            <w:pPr>
              <w:pStyle w:val="TAC"/>
              <w:rPr>
                <w:lang w:eastAsia="fi-FI"/>
              </w:rPr>
            </w:pPr>
            <w:r>
              <w:rPr>
                <w:lang w:eastAsia="fi-FI"/>
              </w:rPr>
              <w:t>DC_3A-7A-8A_n258K</w:t>
            </w:r>
          </w:p>
          <w:p w14:paraId="5FB172FA" w14:textId="77777777" w:rsidR="008D1E4A" w:rsidRDefault="008D1E4A" w:rsidP="00C620E0">
            <w:pPr>
              <w:pStyle w:val="TAC"/>
              <w:rPr>
                <w:lang w:eastAsia="fi-FI"/>
              </w:rPr>
            </w:pPr>
            <w:r>
              <w:rPr>
                <w:lang w:eastAsia="fi-FI"/>
              </w:rPr>
              <w:t>DC_3A-7A-8A_n258L</w:t>
            </w:r>
          </w:p>
          <w:p w14:paraId="3594C753" w14:textId="77777777" w:rsidR="008D1E4A" w:rsidRPr="00EF5447" w:rsidRDefault="008D1E4A" w:rsidP="00C620E0">
            <w:pPr>
              <w:pStyle w:val="TAC"/>
              <w:rPr>
                <w:lang w:eastAsia="fi-FI"/>
              </w:rPr>
            </w:pPr>
            <w:r>
              <w:rPr>
                <w:lang w:eastAsia="fi-FI"/>
              </w:rPr>
              <w:t>DC_3A-7A-8A_n258M</w:t>
            </w:r>
          </w:p>
        </w:tc>
        <w:tc>
          <w:tcPr>
            <w:tcW w:w="4815" w:type="dxa"/>
            <w:tcMar>
              <w:top w:w="28" w:type="dxa"/>
              <w:left w:w="28" w:type="dxa"/>
              <w:bottom w:w="28" w:type="dxa"/>
              <w:right w:w="28" w:type="dxa"/>
            </w:tcMar>
          </w:tcPr>
          <w:p w14:paraId="27AF8136" w14:textId="77777777" w:rsidR="008D1E4A" w:rsidRPr="0042669C" w:rsidRDefault="008D1E4A" w:rsidP="00C620E0">
            <w:pPr>
              <w:pStyle w:val="TAC"/>
              <w:rPr>
                <w:lang w:val="en-US" w:eastAsia="fi-FI"/>
              </w:rPr>
            </w:pPr>
            <w:r w:rsidRPr="0042669C">
              <w:rPr>
                <w:lang w:val="en-US" w:eastAsia="fi-FI"/>
              </w:rPr>
              <w:t>DC_3A_n25</w:t>
            </w:r>
            <w:r>
              <w:rPr>
                <w:lang w:val="en-US" w:eastAsia="fi-FI"/>
              </w:rPr>
              <w:t>8</w:t>
            </w:r>
            <w:r w:rsidRPr="0042669C">
              <w:rPr>
                <w:lang w:val="en-US" w:eastAsia="fi-FI"/>
              </w:rPr>
              <w:t>A</w:t>
            </w:r>
          </w:p>
          <w:p w14:paraId="12FCC817" w14:textId="77777777" w:rsidR="008D1E4A" w:rsidRPr="0042669C" w:rsidRDefault="008D1E4A" w:rsidP="00C620E0">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0694DB2C" w14:textId="77777777" w:rsidR="008D1E4A" w:rsidRDefault="008D1E4A" w:rsidP="00C620E0">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8D1E4A" w:rsidRPr="00EF5447" w14:paraId="3C78904C" w14:textId="77777777" w:rsidTr="00C620E0">
        <w:trPr>
          <w:trHeight w:val="187"/>
          <w:jc w:val="center"/>
        </w:trPr>
        <w:tc>
          <w:tcPr>
            <w:tcW w:w="4814" w:type="dxa"/>
            <w:shd w:val="clear" w:color="auto" w:fill="auto"/>
            <w:noWrap/>
            <w:tcMar>
              <w:top w:w="28" w:type="dxa"/>
              <w:left w:w="28" w:type="dxa"/>
              <w:bottom w:w="28" w:type="dxa"/>
              <w:right w:w="28" w:type="dxa"/>
            </w:tcMar>
          </w:tcPr>
          <w:p w14:paraId="44810AA6" w14:textId="77777777" w:rsidR="008D1E4A" w:rsidRPr="00EF5447" w:rsidRDefault="008D1E4A" w:rsidP="00C620E0">
            <w:pPr>
              <w:pStyle w:val="TAC"/>
              <w:rPr>
                <w:rFonts w:cs="Arial"/>
                <w:lang w:eastAsia="ja-JP"/>
              </w:rPr>
            </w:pPr>
            <w:r w:rsidRPr="00EF5447">
              <w:rPr>
                <w:rFonts w:cs="Arial"/>
                <w:lang w:eastAsia="ja-JP"/>
              </w:rPr>
              <w:t>DC_3A-18A-42A_n257A</w:t>
            </w:r>
          </w:p>
          <w:p w14:paraId="25826CD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DC_3A-18A-42A_n257D</w:t>
            </w:r>
          </w:p>
          <w:p w14:paraId="1796CC47"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DC_3A-18A-42A_n257E</w:t>
            </w:r>
          </w:p>
          <w:p w14:paraId="0F27748C" w14:textId="77777777" w:rsidR="008D1E4A" w:rsidRPr="00EF5447" w:rsidRDefault="008D1E4A" w:rsidP="00C620E0">
            <w:pPr>
              <w:pStyle w:val="TAC"/>
              <w:rPr>
                <w:rFonts w:cs="Arial"/>
                <w:lang w:eastAsia="ja-JP"/>
              </w:rPr>
            </w:pPr>
            <w:r w:rsidRPr="00EF5447">
              <w:rPr>
                <w:rFonts w:cs="Arial"/>
                <w:lang w:eastAsia="ja-JP"/>
              </w:rPr>
              <w:t>DC_3A-18A-42A_n257F</w:t>
            </w:r>
          </w:p>
          <w:p w14:paraId="77AECD89"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DC_3A-18A-42A_n257G</w:t>
            </w:r>
          </w:p>
          <w:p w14:paraId="08100732"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DC_3A-18A-42A_n257H</w:t>
            </w:r>
          </w:p>
          <w:p w14:paraId="69F0B78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DC_3A-18A-42A_n257I</w:t>
            </w:r>
          </w:p>
          <w:p w14:paraId="52BE3A0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DC_3A-18A-42A_n257J</w:t>
            </w:r>
          </w:p>
          <w:p w14:paraId="66C59D13"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DC_3A-18A-42A_n257K</w:t>
            </w:r>
          </w:p>
          <w:p w14:paraId="4627BD04"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DC_3A-18A-42A_n257L</w:t>
            </w:r>
          </w:p>
          <w:p w14:paraId="7D8B177E" w14:textId="77777777" w:rsidR="008D1E4A" w:rsidRPr="00EF5447" w:rsidRDefault="008D1E4A" w:rsidP="00C620E0">
            <w:pPr>
              <w:pStyle w:val="TAC"/>
              <w:rPr>
                <w:rFonts w:cs="Arial"/>
                <w:lang w:eastAsia="ja-JP"/>
              </w:rPr>
            </w:pPr>
            <w:r w:rsidRPr="00EF5447">
              <w:rPr>
                <w:rFonts w:cs="Arial"/>
                <w:lang w:eastAsia="ja-JP"/>
              </w:rPr>
              <w:t>DC_3A-18A-42A_n257M</w:t>
            </w:r>
          </w:p>
          <w:p w14:paraId="5C114332" w14:textId="77777777" w:rsidR="008D1E4A" w:rsidRPr="00EF5447" w:rsidRDefault="008D1E4A" w:rsidP="00C620E0">
            <w:pPr>
              <w:pStyle w:val="TAC"/>
              <w:rPr>
                <w:rFonts w:cs="Arial"/>
                <w:lang w:eastAsia="ja-JP"/>
              </w:rPr>
            </w:pPr>
            <w:r w:rsidRPr="00EF5447">
              <w:rPr>
                <w:rFonts w:cs="Arial"/>
                <w:lang w:eastAsia="ja-JP"/>
              </w:rPr>
              <w:t>DC_3A-18A-42C_n257A</w:t>
            </w:r>
          </w:p>
          <w:p w14:paraId="1D4BA9E9"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DC_3A-18A-42C_n257D</w:t>
            </w:r>
          </w:p>
          <w:p w14:paraId="7AC213D3"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DC_3A-18A-42C_n257E</w:t>
            </w:r>
          </w:p>
          <w:p w14:paraId="027F9119" w14:textId="77777777" w:rsidR="008D1E4A" w:rsidRPr="00EF5447" w:rsidRDefault="008D1E4A" w:rsidP="00C620E0">
            <w:pPr>
              <w:pStyle w:val="TAC"/>
              <w:rPr>
                <w:rFonts w:cs="Arial"/>
                <w:lang w:eastAsia="ja-JP"/>
              </w:rPr>
            </w:pPr>
            <w:r w:rsidRPr="00EF5447">
              <w:rPr>
                <w:rFonts w:cs="Arial"/>
                <w:lang w:eastAsia="ja-JP"/>
              </w:rPr>
              <w:t>DC_3A-18A-42C_n257F</w:t>
            </w:r>
          </w:p>
          <w:p w14:paraId="72EE20E7"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DC_3A-18A-42C_n257G</w:t>
            </w:r>
          </w:p>
          <w:p w14:paraId="3471404C"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DC_3A-18A-42C_n257H</w:t>
            </w:r>
          </w:p>
          <w:p w14:paraId="77BC7042"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DC_3A-18A-42C_n257I</w:t>
            </w:r>
          </w:p>
          <w:p w14:paraId="132B8D37"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DC_3A-18A-42C_n257J</w:t>
            </w:r>
          </w:p>
          <w:p w14:paraId="08D52690"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DC_3A-18A-42C_n257K</w:t>
            </w:r>
          </w:p>
          <w:p w14:paraId="743522E6"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DC_3A-18A-42C_n257L</w:t>
            </w:r>
          </w:p>
          <w:p w14:paraId="3588C16C" w14:textId="77777777" w:rsidR="008D1E4A" w:rsidRPr="00EF5447" w:rsidRDefault="008D1E4A" w:rsidP="00C620E0">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5A712D6A" w14:textId="77777777" w:rsidR="008D1E4A" w:rsidRPr="00EF5447" w:rsidRDefault="008D1E4A" w:rsidP="00C620E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42E82BE7"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5FE90213"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090185D9"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1A787B60"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B21C56E"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99FBF3C"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0785C6F"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47EB6B6"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2C343A4A"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AACE38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5A10ABF"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E25FDA2"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27FE4D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5F7A5C99"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743F53A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D1E4A" w:rsidRPr="00EF5447" w14:paraId="404D43DC" w14:textId="77777777" w:rsidTr="00C620E0">
        <w:trPr>
          <w:trHeight w:val="187"/>
          <w:jc w:val="center"/>
        </w:trPr>
        <w:tc>
          <w:tcPr>
            <w:tcW w:w="4814" w:type="dxa"/>
            <w:shd w:val="clear" w:color="auto" w:fill="auto"/>
            <w:noWrap/>
            <w:tcMar>
              <w:top w:w="28" w:type="dxa"/>
              <w:left w:w="28" w:type="dxa"/>
              <w:bottom w:w="28" w:type="dxa"/>
              <w:right w:w="28" w:type="dxa"/>
            </w:tcMar>
          </w:tcPr>
          <w:p w14:paraId="784485A7" w14:textId="77777777" w:rsidR="008D1E4A" w:rsidRPr="00EF5447" w:rsidRDefault="008D1E4A" w:rsidP="00C620E0">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7C853E5" w14:textId="77777777" w:rsidR="008D1E4A" w:rsidRPr="00EF5447" w:rsidRDefault="008D1E4A" w:rsidP="00C620E0">
            <w:pPr>
              <w:pStyle w:val="TAC"/>
              <w:rPr>
                <w:lang w:eastAsia="fi-FI"/>
              </w:rPr>
            </w:pPr>
            <w:r w:rsidRPr="00EF5447">
              <w:rPr>
                <w:lang w:eastAsia="fi-FI"/>
              </w:rPr>
              <w:t>DC_3A_n257A</w:t>
            </w:r>
          </w:p>
          <w:p w14:paraId="5B477EB0" w14:textId="77777777" w:rsidR="008D1E4A" w:rsidRPr="00EF5447" w:rsidRDefault="008D1E4A" w:rsidP="00C620E0">
            <w:pPr>
              <w:pStyle w:val="TAC"/>
              <w:rPr>
                <w:lang w:eastAsia="fi-FI"/>
              </w:rPr>
            </w:pPr>
            <w:r w:rsidRPr="00EF5447">
              <w:rPr>
                <w:lang w:eastAsia="fi-FI"/>
              </w:rPr>
              <w:t>DC_19A_n257A</w:t>
            </w:r>
          </w:p>
          <w:p w14:paraId="60D40193" w14:textId="77777777" w:rsidR="008D1E4A" w:rsidRPr="00EF5447" w:rsidRDefault="008D1E4A" w:rsidP="00C620E0">
            <w:pPr>
              <w:pStyle w:val="TAC"/>
              <w:rPr>
                <w:noProof/>
                <w:lang w:eastAsia="zh-CN"/>
              </w:rPr>
            </w:pPr>
            <w:r w:rsidRPr="00EF5447">
              <w:rPr>
                <w:lang w:eastAsia="fi-FI"/>
              </w:rPr>
              <w:t>DC_21A_n257A</w:t>
            </w:r>
          </w:p>
        </w:tc>
      </w:tr>
      <w:tr w:rsidR="008D1E4A" w:rsidRPr="00EF5447" w14:paraId="370882DB" w14:textId="77777777" w:rsidTr="00C620E0">
        <w:trPr>
          <w:trHeight w:val="187"/>
          <w:jc w:val="center"/>
        </w:trPr>
        <w:tc>
          <w:tcPr>
            <w:tcW w:w="4814" w:type="dxa"/>
            <w:shd w:val="clear" w:color="auto" w:fill="auto"/>
            <w:noWrap/>
            <w:tcMar>
              <w:top w:w="28" w:type="dxa"/>
              <w:left w:w="28" w:type="dxa"/>
              <w:bottom w:w="28" w:type="dxa"/>
              <w:right w:w="28" w:type="dxa"/>
            </w:tcMar>
          </w:tcPr>
          <w:p w14:paraId="6F31387E" w14:textId="77777777" w:rsidR="008D1E4A" w:rsidRPr="00EF5447" w:rsidRDefault="008D1E4A" w:rsidP="00C620E0">
            <w:pPr>
              <w:pStyle w:val="TAC"/>
              <w:rPr>
                <w:lang w:eastAsia="fi-FI"/>
              </w:rPr>
            </w:pPr>
            <w:r w:rsidRPr="00EF5447">
              <w:rPr>
                <w:lang w:eastAsia="fi-FI"/>
              </w:rPr>
              <w:lastRenderedPageBreak/>
              <w:t>DC_3A-19A-42A_n257A</w:t>
            </w:r>
          </w:p>
          <w:p w14:paraId="4E51375A"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CC5620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5B4E29F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60ADB662"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033AC7E3"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011313BB"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53E88C4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1B59879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54B3FE8E"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18395E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6BF4214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0FAD3F24"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045C114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5B0FE2C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0B7AD9A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02FCF02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3C96C8A3"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7F9BEA55" w14:textId="77777777" w:rsidR="008D1E4A" w:rsidRPr="00EF5447" w:rsidRDefault="008D1E4A" w:rsidP="00C620E0">
            <w:pPr>
              <w:pStyle w:val="TAC"/>
              <w:rPr>
                <w:lang w:eastAsia="fi-FI"/>
              </w:rPr>
            </w:pPr>
            <w:r w:rsidRPr="00EF5447">
              <w:rPr>
                <w:lang w:eastAsia="fi-FI"/>
              </w:rPr>
              <w:t>DC_3A_n257A</w:t>
            </w:r>
          </w:p>
          <w:p w14:paraId="1B79BCE9" w14:textId="77777777" w:rsidR="008D1E4A" w:rsidRPr="00EF5447" w:rsidRDefault="008D1E4A" w:rsidP="00C620E0">
            <w:pPr>
              <w:pStyle w:val="TAC"/>
              <w:rPr>
                <w:lang w:eastAsia="fi-FI"/>
              </w:rPr>
            </w:pPr>
            <w:r w:rsidRPr="00EF5447">
              <w:rPr>
                <w:lang w:eastAsia="fi-FI"/>
              </w:rPr>
              <w:t>DC_3A_n257D</w:t>
            </w:r>
          </w:p>
          <w:p w14:paraId="2850FE34" w14:textId="77777777" w:rsidR="008D1E4A" w:rsidRPr="00EF5447" w:rsidRDefault="008D1E4A" w:rsidP="00C620E0">
            <w:pPr>
              <w:pStyle w:val="TAC"/>
              <w:rPr>
                <w:lang w:eastAsia="fi-FI"/>
              </w:rPr>
            </w:pPr>
            <w:r w:rsidRPr="00EF5447">
              <w:rPr>
                <w:lang w:eastAsia="fi-FI"/>
              </w:rPr>
              <w:t>DC_3A_n257G</w:t>
            </w:r>
          </w:p>
          <w:p w14:paraId="4634D646" w14:textId="77777777" w:rsidR="008D1E4A" w:rsidRPr="00EF5447" w:rsidRDefault="008D1E4A" w:rsidP="00C620E0">
            <w:pPr>
              <w:pStyle w:val="TAC"/>
              <w:rPr>
                <w:lang w:eastAsia="fi-FI"/>
              </w:rPr>
            </w:pPr>
            <w:r w:rsidRPr="00EF5447">
              <w:rPr>
                <w:lang w:eastAsia="fi-FI"/>
              </w:rPr>
              <w:t>DC_3A_n257H</w:t>
            </w:r>
          </w:p>
          <w:p w14:paraId="740D1CE9" w14:textId="77777777" w:rsidR="008D1E4A" w:rsidRPr="00EF5447" w:rsidRDefault="008D1E4A" w:rsidP="00C620E0">
            <w:pPr>
              <w:pStyle w:val="TAC"/>
              <w:rPr>
                <w:lang w:eastAsia="fi-FI"/>
              </w:rPr>
            </w:pPr>
            <w:r w:rsidRPr="00EF5447">
              <w:rPr>
                <w:lang w:eastAsia="fi-FI"/>
              </w:rPr>
              <w:t>DC_3A_n257I</w:t>
            </w:r>
          </w:p>
          <w:p w14:paraId="361AFC8C" w14:textId="77777777" w:rsidR="008D1E4A" w:rsidRPr="00EF5447" w:rsidRDefault="008D1E4A" w:rsidP="00C620E0">
            <w:pPr>
              <w:pStyle w:val="TAC"/>
              <w:rPr>
                <w:lang w:eastAsia="fi-FI"/>
              </w:rPr>
            </w:pPr>
            <w:r w:rsidRPr="00EF5447">
              <w:rPr>
                <w:lang w:eastAsia="fi-FI"/>
              </w:rPr>
              <w:t>DC_19A_n257A</w:t>
            </w:r>
          </w:p>
          <w:p w14:paraId="445761E6" w14:textId="77777777" w:rsidR="008D1E4A" w:rsidRPr="00EF5447" w:rsidRDefault="008D1E4A" w:rsidP="00C620E0">
            <w:pPr>
              <w:pStyle w:val="TAC"/>
              <w:rPr>
                <w:lang w:eastAsia="fi-FI"/>
              </w:rPr>
            </w:pPr>
            <w:r w:rsidRPr="00EF5447">
              <w:rPr>
                <w:lang w:eastAsia="fi-FI"/>
              </w:rPr>
              <w:t>DC_19A_n257D</w:t>
            </w:r>
          </w:p>
          <w:p w14:paraId="675382A1" w14:textId="77777777" w:rsidR="008D1E4A" w:rsidRPr="00EF5447" w:rsidRDefault="008D1E4A" w:rsidP="00C620E0">
            <w:pPr>
              <w:pStyle w:val="TAC"/>
              <w:rPr>
                <w:lang w:eastAsia="fi-FI"/>
              </w:rPr>
            </w:pPr>
            <w:r w:rsidRPr="00EF5447">
              <w:rPr>
                <w:lang w:eastAsia="fi-FI"/>
              </w:rPr>
              <w:t>DC_19A_n257G</w:t>
            </w:r>
          </w:p>
          <w:p w14:paraId="09C73EAC" w14:textId="77777777" w:rsidR="008D1E4A" w:rsidRPr="00EF5447" w:rsidRDefault="008D1E4A" w:rsidP="00C620E0">
            <w:pPr>
              <w:pStyle w:val="TAC"/>
              <w:rPr>
                <w:lang w:eastAsia="fi-FI"/>
              </w:rPr>
            </w:pPr>
            <w:r w:rsidRPr="00EF5447">
              <w:rPr>
                <w:lang w:eastAsia="fi-FI"/>
              </w:rPr>
              <w:t>DC_19A_n257H</w:t>
            </w:r>
          </w:p>
          <w:p w14:paraId="3BBBFA57" w14:textId="77777777" w:rsidR="008D1E4A" w:rsidRPr="00EF5447" w:rsidRDefault="008D1E4A" w:rsidP="00C620E0">
            <w:pPr>
              <w:pStyle w:val="TAC"/>
              <w:rPr>
                <w:lang w:eastAsia="fi-FI"/>
              </w:rPr>
            </w:pPr>
            <w:r w:rsidRPr="00EF5447">
              <w:rPr>
                <w:lang w:eastAsia="fi-FI"/>
              </w:rPr>
              <w:t>DC_19A_n257I</w:t>
            </w:r>
          </w:p>
          <w:p w14:paraId="357FBBBD" w14:textId="77777777" w:rsidR="008D1E4A" w:rsidRPr="00EF5447" w:rsidRDefault="008D1E4A" w:rsidP="00C620E0">
            <w:pPr>
              <w:pStyle w:val="TAC"/>
              <w:rPr>
                <w:lang w:eastAsia="fi-FI"/>
              </w:rPr>
            </w:pPr>
            <w:r w:rsidRPr="00EF5447">
              <w:rPr>
                <w:lang w:eastAsia="fi-FI"/>
              </w:rPr>
              <w:t>DC_42A_n257A</w:t>
            </w:r>
          </w:p>
          <w:p w14:paraId="00521D3A" w14:textId="77777777" w:rsidR="008D1E4A" w:rsidRPr="00EF5447" w:rsidRDefault="008D1E4A" w:rsidP="00C620E0">
            <w:pPr>
              <w:pStyle w:val="TAC"/>
              <w:rPr>
                <w:lang w:eastAsia="fi-FI"/>
              </w:rPr>
            </w:pPr>
            <w:r w:rsidRPr="00EF5447">
              <w:rPr>
                <w:lang w:eastAsia="fi-FI"/>
              </w:rPr>
              <w:t>DC_42A_n257D</w:t>
            </w:r>
          </w:p>
          <w:p w14:paraId="6937EC32" w14:textId="77777777" w:rsidR="008D1E4A" w:rsidRPr="00EF5447" w:rsidRDefault="008D1E4A" w:rsidP="00C620E0">
            <w:pPr>
              <w:pStyle w:val="TAC"/>
              <w:rPr>
                <w:lang w:eastAsia="fi-FI"/>
              </w:rPr>
            </w:pPr>
            <w:r w:rsidRPr="00EF5447">
              <w:rPr>
                <w:lang w:eastAsia="fi-FI"/>
              </w:rPr>
              <w:t>DC_42A_n257G</w:t>
            </w:r>
          </w:p>
          <w:p w14:paraId="216D27DD" w14:textId="77777777" w:rsidR="008D1E4A" w:rsidRPr="00EF5447" w:rsidRDefault="008D1E4A" w:rsidP="00C620E0">
            <w:pPr>
              <w:pStyle w:val="TAC"/>
              <w:rPr>
                <w:lang w:eastAsia="fi-FI"/>
              </w:rPr>
            </w:pPr>
            <w:r w:rsidRPr="00EF5447">
              <w:rPr>
                <w:lang w:eastAsia="fi-FI"/>
              </w:rPr>
              <w:t>DC_42A_n257H</w:t>
            </w:r>
          </w:p>
          <w:p w14:paraId="739F0826" w14:textId="77777777" w:rsidR="008D1E4A" w:rsidRPr="00EF5447" w:rsidRDefault="008D1E4A" w:rsidP="00C620E0">
            <w:pPr>
              <w:pStyle w:val="TAC"/>
              <w:rPr>
                <w:noProof/>
                <w:lang w:eastAsia="zh-CN"/>
              </w:rPr>
            </w:pPr>
            <w:r w:rsidRPr="00EF5447">
              <w:rPr>
                <w:lang w:eastAsia="fi-FI"/>
              </w:rPr>
              <w:t>DC_42A_n257I</w:t>
            </w:r>
          </w:p>
        </w:tc>
      </w:tr>
      <w:tr w:rsidR="008D1E4A" w:rsidRPr="00EF5447" w14:paraId="2B3F87EB" w14:textId="77777777" w:rsidTr="00C620E0">
        <w:trPr>
          <w:trHeight w:val="187"/>
          <w:jc w:val="center"/>
        </w:trPr>
        <w:tc>
          <w:tcPr>
            <w:tcW w:w="4814" w:type="dxa"/>
            <w:shd w:val="clear" w:color="auto" w:fill="auto"/>
            <w:noWrap/>
            <w:tcMar>
              <w:top w:w="28" w:type="dxa"/>
              <w:left w:w="28" w:type="dxa"/>
              <w:bottom w:w="28" w:type="dxa"/>
              <w:right w:w="28" w:type="dxa"/>
            </w:tcMar>
          </w:tcPr>
          <w:p w14:paraId="5C90D882" w14:textId="77777777" w:rsidR="008D1E4A" w:rsidRPr="00EF5447" w:rsidRDefault="008D1E4A" w:rsidP="00C620E0">
            <w:pPr>
              <w:pStyle w:val="TAC"/>
            </w:pPr>
            <w:r w:rsidRPr="00EF5447">
              <w:rPr>
                <w:lang w:eastAsia="ja-JP"/>
              </w:rPr>
              <w:t>DC</w:t>
            </w:r>
            <w:r w:rsidRPr="00EF5447">
              <w:t>_</w:t>
            </w:r>
            <w:r w:rsidRPr="00EF5447">
              <w:rPr>
                <w:lang w:eastAsia="ja-JP"/>
              </w:rPr>
              <w:t>3A-21A-42A_n257</w:t>
            </w:r>
            <w:r w:rsidRPr="00EF5447">
              <w:t>A</w:t>
            </w:r>
          </w:p>
          <w:p w14:paraId="3BCEE1F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0ABFD2C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7C0583B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7A9AED80"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2496489A"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346C1496"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15E93C3" w14:textId="77777777" w:rsidR="008D1E4A" w:rsidRPr="00EF5447" w:rsidRDefault="008D1E4A" w:rsidP="00C620E0">
            <w:pPr>
              <w:pStyle w:val="TAC"/>
              <w:rPr>
                <w:lang w:eastAsia="zh-CN"/>
              </w:rPr>
            </w:pPr>
            <w:r w:rsidRPr="00EF5447">
              <w:rPr>
                <w:lang w:eastAsia="ja-JP"/>
              </w:rPr>
              <w:t>DC</w:t>
            </w:r>
            <w:r w:rsidRPr="00EF5447">
              <w:t>_</w:t>
            </w:r>
            <w:r w:rsidRPr="00EF5447">
              <w:rPr>
                <w:lang w:eastAsia="ja-JP"/>
              </w:rPr>
              <w:t>3A-21A-42C_n257</w:t>
            </w:r>
            <w:r w:rsidRPr="00EF5447">
              <w:t>A</w:t>
            </w:r>
          </w:p>
          <w:p w14:paraId="14576E7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7934AD4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74E880E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16A58DA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6838565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545578E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6E0B6D2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4767AFC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6FCF8F7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08BF4264"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2C62A383"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A</w:t>
            </w:r>
          </w:p>
          <w:p w14:paraId="5F27A05F" w14:textId="77777777" w:rsidR="008D1E4A" w:rsidRPr="00EF5447" w:rsidRDefault="008D1E4A" w:rsidP="00C620E0">
            <w:pPr>
              <w:pStyle w:val="TAC"/>
              <w:rPr>
                <w:lang w:eastAsia="fi-FI"/>
              </w:rPr>
            </w:pPr>
            <w:r w:rsidRPr="00EF5447">
              <w:rPr>
                <w:lang w:eastAsia="fi-FI"/>
              </w:rPr>
              <w:t>DC_3A_n257D</w:t>
            </w:r>
          </w:p>
          <w:p w14:paraId="0E4036CE" w14:textId="77777777" w:rsidR="008D1E4A" w:rsidRPr="00EF5447" w:rsidRDefault="008D1E4A" w:rsidP="00C620E0">
            <w:pPr>
              <w:pStyle w:val="TAC"/>
              <w:rPr>
                <w:lang w:eastAsia="fi-FI"/>
              </w:rPr>
            </w:pPr>
            <w:r w:rsidRPr="00EF5447">
              <w:rPr>
                <w:lang w:eastAsia="fi-FI"/>
              </w:rPr>
              <w:t>DC_3A_n257G</w:t>
            </w:r>
          </w:p>
          <w:p w14:paraId="50832B97" w14:textId="77777777" w:rsidR="008D1E4A" w:rsidRPr="00EF5447" w:rsidRDefault="008D1E4A" w:rsidP="00C620E0">
            <w:pPr>
              <w:pStyle w:val="TAC"/>
              <w:rPr>
                <w:lang w:eastAsia="fi-FI"/>
              </w:rPr>
            </w:pPr>
            <w:r w:rsidRPr="00EF5447">
              <w:rPr>
                <w:lang w:eastAsia="fi-FI"/>
              </w:rPr>
              <w:t>DC_3A_n257H</w:t>
            </w:r>
          </w:p>
          <w:p w14:paraId="532C26E2" w14:textId="77777777" w:rsidR="008D1E4A" w:rsidRPr="00EF5447" w:rsidRDefault="008D1E4A" w:rsidP="00C620E0">
            <w:pPr>
              <w:pStyle w:val="TAC"/>
              <w:rPr>
                <w:lang w:eastAsia="fi-FI"/>
              </w:rPr>
            </w:pPr>
            <w:r w:rsidRPr="00EF5447">
              <w:rPr>
                <w:lang w:eastAsia="fi-FI"/>
              </w:rPr>
              <w:t>DC_3A_n257I</w:t>
            </w:r>
          </w:p>
          <w:p w14:paraId="5FDC7C93" w14:textId="77777777" w:rsidR="008D1E4A" w:rsidRPr="00EF5447" w:rsidRDefault="008D1E4A" w:rsidP="00C620E0">
            <w:pPr>
              <w:pStyle w:val="TAC"/>
            </w:pPr>
            <w:r w:rsidRPr="00EF5447">
              <w:rPr>
                <w:lang w:eastAsia="ja-JP"/>
              </w:rPr>
              <w:t>DC</w:t>
            </w:r>
            <w:r w:rsidRPr="00EF5447">
              <w:t>_</w:t>
            </w:r>
            <w:r w:rsidRPr="00EF5447">
              <w:rPr>
                <w:lang w:eastAsia="ja-JP"/>
              </w:rPr>
              <w:t>21A_n257</w:t>
            </w:r>
            <w:r w:rsidRPr="00EF5447">
              <w:t>A</w:t>
            </w:r>
          </w:p>
          <w:p w14:paraId="28A3F064" w14:textId="77777777" w:rsidR="008D1E4A" w:rsidRPr="00EF5447" w:rsidRDefault="008D1E4A" w:rsidP="00C620E0">
            <w:pPr>
              <w:pStyle w:val="TAC"/>
              <w:rPr>
                <w:lang w:eastAsia="fi-FI"/>
              </w:rPr>
            </w:pPr>
            <w:r w:rsidRPr="00EF5447">
              <w:rPr>
                <w:lang w:eastAsia="fi-FI"/>
              </w:rPr>
              <w:t>DC_21A_n257D</w:t>
            </w:r>
          </w:p>
          <w:p w14:paraId="3449EFC4" w14:textId="77777777" w:rsidR="008D1E4A" w:rsidRPr="00EF5447" w:rsidRDefault="008D1E4A" w:rsidP="00C620E0">
            <w:pPr>
              <w:pStyle w:val="TAC"/>
              <w:rPr>
                <w:lang w:eastAsia="fi-FI"/>
              </w:rPr>
            </w:pPr>
            <w:r w:rsidRPr="00EF5447">
              <w:rPr>
                <w:lang w:eastAsia="fi-FI"/>
              </w:rPr>
              <w:t>DC_21A_n257G</w:t>
            </w:r>
          </w:p>
          <w:p w14:paraId="137FF7F7" w14:textId="77777777" w:rsidR="008D1E4A" w:rsidRPr="00EF5447" w:rsidRDefault="008D1E4A" w:rsidP="00C620E0">
            <w:pPr>
              <w:pStyle w:val="TAC"/>
              <w:rPr>
                <w:lang w:eastAsia="fi-FI"/>
              </w:rPr>
            </w:pPr>
            <w:r w:rsidRPr="00EF5447">
              <w:rPr>
                <w:lang w:eastAsia="fi-FI"/>
              </w:rPr>
              <w:t>DC_21A_n257H</w:t>
            </w:r>
          </w:p>
          <w:p w14:paraId="2F587654" w14:textId="77777777" w:rsidR="008D1E4A" w:rsidRPr="00EF5447" w:rsidRDefault="008D1E4A" w:rsidP="00C620E0">
            <w:pPr>
              <w:pStyle w:val="TAC"/>
              <w:rPr>
                <w:lang w:eastAsia="fi-FI"/>
              </w:rPr>
            </w:pPr>
            <w:r w:rsidRPr="00EF5447">
              <w:rPr>
                <w:lang w:eastAsia="fi-FI"/>
              </w:rPr>
              <w:t>DC_21A_n257I</w:t>
            </w:r>
          </w:p>
          <w:p w14:paraId="6FC045C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42A_n257</w:t>
            </w:r>
            <w:r w:rsidRPr="00EF5447">
              <w:t>A</w:t>
            </w:r>
          </w:p>
          <w:p w14:paraId="3E431979" w14:textId="77777777" w:rsidR="008D1E4A" w:rsidRPr="00EF5447" w:rsidRDefault="008D1E4A" w:rsidP="00C620E0">
            <w:pPr>
              <w:pStyle w:val="TAC"/>
            </w:pPr>
            <w:r w:rsidRPr="00EF5447">
              <w:rPr>
                <w:lang w:eastAsia="ja-JP"/>
              </w:rPr>
              <w:t>DC</w:t>
            </w:r>
            <w:r w:rsidRPr="00EF5447">
              <w:t>_</w:t>
            </w:r>
            <w:r w:rsidRPr="00EF5447">
              <w:rPr>
                <w:lang w:eastAsia="ja-JP"/>
              </w:rPr>
              <w:t>42A_n257D</w:t>
            </w:r>
          </w:p>
          <w:p w14:paraId="2F3519CA" w14:textId="77777777" w:rsidR="008D1E4A" w:rsidRPr="00EF5447" w:rsidRDefault="008D1E4A" w:rsidP="00C620E0">
            <w:pPr>
              <w:pStyle w:val="TAC"/>
              <w:rPr>
                <w:lang w:eastAsia="fi-FI"/>
              </w:rPr>
            </w:pPr>
            <w:r w:rsidRPr="00EF5447">
              <w:rPr>
                <w:lang w:eastAsia="fi-FI"/>
              </w:rPr>
              <w:t>DC_42A_n257G</w:t>
            </w:r>
          </w:p>
          <w:p w14:paraId="232B2444" w14:textId="77777777" w:rsidR="008D1E4A" w:rsidRPr="00EF5447" w:rsidRDefault="008D1E4A" w:rsidP="00C620E0">
            <w:pPr>
              <w:pStyle w:val="TAC"/>
              <w:rPr>
                <w:lang w:eastAsia="fi-FI"/>
              </w:rPr>
            </w:pPr>
            <w:r w:rsidRPr="00EF5447">
              <w:rPr>
                <w:lang w:eastAsia="fi-FI"/>
              </w:rPr>
              <w:t>DC_42A_n257H</w:t>
            </w:r>
          </w:p>
          <w:p w14:paraId="491AFBED" w14:textId="77777777" w:rsidR="008D1E4A" w:rsidRPr="00EF5447" w:rsidRDefault="008D1E4A" w:rsidP="00C620E0">
            <w:pPr>
              <w:pStyle w:val="TAC"/>
              <w:rPr>
                <w:noProof/>
                <w:lang w:eastAsia="zh-CN"/>
              </w:rPr>
            </w:pPr>
            <w:r w:rsidRPr="00EF5447">
              <w:rPr>
                <w:lang w:eastAsia="fi-FI"/>
              </w:rPr>
              <w:t>DC_42A_n257I</w:t>
            </w:r>
          </w:p>
        </w:tc>
      </w:tr>
      <w:tr w:rsidR="008D1E4A" w:rsidRPr="00EF5447" w14:paraId="78EACD1B" w14:textId="77777777" w:rsidTr="00C620E0">
        <w:trPr>
          <w:trHeight w:val="187"/>
          <w:jc w:val="center"/>
        </w:trPr>
        <w:tc>
          <w:tcPr>
            <w:tcW w:w="4814" w:type="dxa"/>
            <w:shd w:val="clear" w:color="auto" w:fill="auto"/>
            <w:noWrap/>
            <w:tcMar>
              <w:top w:w="28" w:type="dxa"/>
              <w:left w:w="28" w:type="dxa"/>
              <w:bottom w:w="28" w:type="dxa"/>
              <w:right w:w="28" w:type="dxa"/>
            </w:tcMar>
          </w:tcPr>
          <w:p w14:paraId="3F4E0D86" w14:textId="77777777" w:rsidR="008D1E4A" w:rsidRPr="00EF5447" w:rsidRDefault="008D1E4A" w:rsidP="00C620E0">
            <w:pPr>
              <w:pStyle w:val="TAC"/>
              <w:rPr>
                <w:rFonts w:cs="Arial"/>
                <w:b/>
                <w:lang w:eastAsia="ja-JP"/>
              </w:rPr>
            </w:pPr>
            <w:r w:rsidRPr="00EF5447">
              <w:rPr>
                <w:rFonts w:cs="Arial"/>
                <w:lang w:eastAsia="ja-JP"/>
              </w:rPr>
              <w:lastRenderedPageBreak/>
              <w:t>DC_3A-28A-41A_n257A</w:t>
            </w:r>
          </w:p>
          <w:p w14:paraId="3069AEA3" w14:textId="77777777" w:rsidR="008D1E4A" w:rsidRPr="00EF5447" w:rsidRDefault="008D1E4A" w:rsidP="00C620E0">
            <w:pPr>
              <w:pStyle w:val="TAC"/>
              <w:rPr>
                <w:rFonts w:cs="Arial"/>
                <w:b/>
                <w:lang w:eastAsia="ja-JP"/>
              </w:rPr>
            </w:pPr>
            <w:r w:rsidRPr="00EF5447">
              <w:rPr>
                <w:rFonts w:cs="Arial"/>
                <w:lang w:eastAsia="ja-JP"/>
              </w:rPr>
              <w:t>DC_3A-28A-41A_n257G</w:t>
            </w:r>
          </w:p>
          <w:p w14:paraId="615D7EB3" w14:textId="77777777" w:rsidR="008D1E4A" w:rsidRPr="00EF5447" w:rsidRDefault="008D1E4A" w:rsidP="00C620E0">
            <w:pPr>
              <w:pStyle w:val="TAC"/>
              <w:rPr>
                <w:rFonts w:cs="Arial"/>
                <w:b/>
                <w:lang w:eastAsia="ja-JP"/>
              </w:rPr>
            </w:pPr>
            <w:r w:rsidRPr="00EF5447">
              <w:rPr>
                <w:rFonts w:cs="Arial"/>
                <w:lang w:eastAsia="ja-JP"/>
              </w:rPr>
              <w:t>DC_3A-28A-41A_n257H</w:t>
            </w:r>
          </w:p>
          <w:p w14:paraId="5AD290E9" w14:textId="77777777" w:rsidR="008D1E4A" w:rsidRPr="00EF5447" w:rsidRDefault="008D1E4A" w:rsidP="00C620E0">
            <w:pPr>
              <w:pStyle w:val="TAC"/>
              <w:rPr>
                <w:rFonts w:cs="Arial"/>
                <w:b/>
                <w:lang w:eastAsia="ja-JP"/>
              </w:rPr>
            </w:pPr>
            <w:r w:rsidRPr="00EF5447">
              <w:rPr>
                <w:rFonts w:cs="Arial"/>
                <w:lang w:eastAsia="ja-JP"/>
              </w:rPr>
              <w:t>DC_3A-28A-41A_n257I</w:t>
            </w:r>
          </w:p>
          <w:p w14:paraId="5B0E2C76" w14:textId="77777777" w:rsidR="008D1E4A" w:rsidRPr="00EF5447" w:rsidRDefault="008D1E4A" w:rsidP="00C620E0">
            <w:pPr>
              <w:pStyle w:val="TAC"/>
              <w:rPr>
                <w:rFonts w:cs="Arial"/>
                <w:b/>
                <w:lang w:eastAsia="ja-JP"/>
              </w:rPr>
            </w:pPr>
            <w:r w:rsidRPr="00EF5447">
              <w:rPr>
                <w:rFonts w:cs="Arial"/>
                <w:lang w:eastAsia="ja-JP"/>
              </w:rPr>
              <w:t>DC_3A-28A-41C_n257A</w:t>
            </w:r>
          </w:p>
          <w:p w14:paraId="49CC8156" w14:textId="77777777" w:rsidR="008D1E4A" w:rsidRPr="00EF5447" w:rsidRDefault="008D1E4A" w:rsidP="00C620E0">
            <w:pPr>
              <w:pStyle w:val="TAC"/>
              <w:rPr>
                <w:rFonts w:cs="Arial"/>
                <w:b/>
                <w:lang w:eastAsia="ja-JP"/>
              </w:rPr>
            </w:pPr>
            <w:r w:rsidRPr="00EF5447">
              <w:rPr>
                <w:rFonts w:cs="Arial"/>
                <w:lang w:eastAsia="ja-JP"/>
              </w:rPr>
              <w:t>DC_3A-28A-41C_n257G</w:t>
            </w:r>
          </w:p>
          <w:p w14:paraId="458A8B3F" w14:textId="77777777" w:rsidR="008D1E4A" w:rsidRPr="00EF5447" w:rsidRDefault="008D1E4A" w:rsidP="00C620E0">
            <w:pPr>
              <w:pStyle w:val="TAC"/>
              <w:rPr>
                <w:rFonts w:cs="Arial"/>
                <w:b/>
                <w:lang w:eastAsia="ja-JP"/>
              </w:rPr>
            </w:pPr>
            <w:r w:rsidRPr="00EF5447">
              <w:rPr>
                <w:rFonts w:cs="Arial"/>
                <w:lang w:eastAsia="ja-JP"/>
              </w:rPr>
              <w:t>DC_3A-28A-41C_n257H</w:t>
            </w:r>
          </w:p>
          <w:p w14:paraId="6F0CC2E8" w14:textId="77777777" w:rsidR="008D1E4A" w:rsidRPr="00EF5447" w:rsidRDefault="008D1E4A" w:rsidP="00C620E0">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579E2202" w14:textId="77777777" w:rsidR="008D1E4A" w:rsidRPr="00EF5447" w:rsidRDefault="008D1E4A" w:rsidP="00C620E0">
            <w:pPr>
              <w:pStyle w:val="TAC"/>
              <w:rPr>
                <w:b/>
                <w:lang w:eastAsia="ja-JP"/>
              </w:rPr>
            </w:pPr>
            <w:r w:rsidRPr="00EF5447">
              <w:rPr>
                <w:lang w:eastAsia="fi-FI"/>
              </w:rPr>
              <w:t>DC_3A_</w:t>
            </w:r>
            <w:r w:rsidRPr="00EF5447">
              <w:rPr>
                <w:lang w:eastAsia="ja-JP"/>
              </w:rPr>
              <w:t>n257A</w:t>
            </w:r>
          </w:p>
          <w:p w14:paraId="688B9DEF" w14:textId="77777777" w:rsidR="008D1E4A" w:rsidRPr="00EF5447" w:rsidRDefault="008D1E4A" w:rsidP="00C620E0">
            <w:pPr>
              <w:pStyle w:val="TAC"/>
              <w:rPr>
                <w:b/>
                <w:lang w:eastAsia="ja-JP"/>
              </w:rPr>
            </w:pPr>
            <w:r w:rsidRPr="00EF5447">
              <w:rPr>
                <w:lang w:eastAsia="fi-FI"/>
              </w:rPr>
              <w:t>DC_3A_</w:t>
            </w:r>
            <w:r w:rsidRPr="00EF5447">
              <w:rPr>
                <w:lang w:eastAsia="ja-JP"/>
              </w:rPr>
              <w:t>n257G</w:t>
            </w:r>
          </w:p>
          <w:p w14:paraId="4F36D9A7" w14:textId="77777777" w:rsidR="008D1E4A" w:rsidRPr="00EF5447" w:rsidRDefault="008D1E4A" w:rsidP="00C620E0">
            <w:pPr>
              <w:pStyle w:val="TAC"/>
              <w:rPr>
                <w:b/>
                <w:lang w:eastAsia="ja-JP"/>
              </w:rPr>
            </w:pPr>
            <w:r w:rsidRPr="00EF5447">
              <w:rPr>
                <w:lang w:eastAsia="fi-FI"/>
              </w:rPr>
              <w:t>DC_3A_</w:t>
            </w:r>
            <w:r w:rsidRPr="00EF5447">
              <w:rPr>
                <w:lang w:eastAsia="ja-JP"/>
              </w:rPr>
              <w:t>n257H</w:t>
            </w:r>
          </w:p>
          <w:p w14:paraId="0648B0DE" w14:textId="77777777" w:rsidR="008D1E4A" w:rsidRPr="00EF5447" w:rsidRDefault="008D1E4A" w:rsidP="00C620E0">
            <w:pPr>
              <w:pStyle w:val="TAC"/>
              <w:rPr>
                <w:b/>
                <w:lang w:eastAsia="ja-JP"/>
              </w:rPr>
            </w:pPr>
            <w:r w:rsidRPr="00EF5447">
              <w:rPr>
                <w:lang w:eastAsia="fi-FI"/>
              </w:rPr>
              <w:t>DC_3A_</w:t>
            </w:r>
            <w:r w:rsidRPr="00EF5447">
              <w:rPr>
                <w:lang w:eastAsia="ja-JP"/>
              </w:rPr>
              <w:t>n257I</w:t>
            </w:r>
          </w:p>
          <w:p w14:paraId="2DB5D5EB"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3DC64B9"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2910EA92"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0903A2F5"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B8F4228"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1E9D85D"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331E4DE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2C9FD3A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A87E971"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B134EDF"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4EC58B0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0B73EA29" w14:textId="77777777" w:rsidR="008D1E4A" w:rsidRPr="00EF5447" w:rsidRDefault="008D1E4A" w:rsidP="00C620E0">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8D1E4A" w:rsidRPr="00EF5447" w14:paraId="3FDC82C4" w14:textId="77777777" w:rsidTr="00C620E0">
        <w:trPr>
          <w:trHeight w:val="187"/>
          <w:jc w:val="center"/>
        </w:trPr>
        <w:tc>
          <w:tcPr>
            <w:tcW w:w="4814" w:type="dxa"/>
            <w:shd w:val="clear" w:color="auto" w:fill="auto"/>
            <w:noWrap/>
            <w:tcMar>
              <w:top w:w="28" w:type="dxa"/>
              <w:left w:w="28" w:type="dxa"/>
              <w:bottom w:w="28" w:type="dxa"/>
              <w:right w:w="28" w:type="dxa"/>
            </w:tcMar>
          </w:tcPr>
          <w:p w14:paraId="62CB7713" w14:textId="77777777" w:rsidR="008D1E4A" w:rsidRPr="00EF5447" w:rsidRDefault="008D1E4A" w:rsidP="00C620E0">
            <w:pPr>
              <w:pStyle w:val="TAC"/>
              <w:rPr>
                <w:lang w:eastAsia="zh-CN"/>
              </w:rPr>
            </w:pPr>
            <w:r w:rsidRPr="00EF5447">
              <w:rPr>
                <w:lang w:eastAsia="fi-FI"/>
              </w:rPr>
              <w:t>DC_3A-28A-42A_n257A</w:t>
            </w:r>
          </w:p>
          <w:p w14:paraId="32A3EDE4" w14:textId="77777777" w:rsidR="008D1E4A" w:rsidRPr="00EF5447" w:rsidRDefault="008D1E4A" w:rsidP="00C620E0">
            <w:pPr>
              <w:pStyle w:val="TAC"/>
              <w:rPr>
                <w:lang w:eastAsia="fi-FI"/>
              </w:rPr>
            </w:pPr>
            <w:r w:rsidRPr="00EF5447">
              <w:rPr>
                <w:lang w:eastAsia="fi-FI"/>
              </w:rPr>
              <w:t>DC_3A-28A-42A_n257D</w:t>
            </w:r>
          </w:p>
          <w:p w14:paraId="55EA2370" w14:textId="77777777" w:rsidR="008D1E4A" w:rsidRPr="00EF5447" w:rsidRDefault="008D1E4A" w:rsidP="00C620E0">
            <w:pPr>
              <w:pStyle w:val="TAC"/>
              <w:rPr>
                <w:lang w:eastAsia="fi-FI"/>
              </w:rPr>
            </w:pPr>
            <w:r w:rsidRPr="00EF5447">
              <w:rPr>
                <w:lang w:eastAsia="fi-FI"/>
              </w:rPr>
              <w:t>DC_3A-28A-42A_n257G</w:t>
            </w:r>
          </w:p>
          <w:p w14:paraId="125E50D7" w14:textId="77777777" w:rsidR="008D1E4A" w:rsidRPr="00EF5447" w:rsidRDefault="008D1E4A" w:rsidP="00C620E0">
            <w:pPr>
              <w:pStyle w:val="TAC"/>
              <w:rPr>
                <w:lang w:eastAsia="fi-FI"/>
              </w:rPr>
            </w:pPr>
            <w:r w:rsidRPr="00EF5447">
              <w:rPr>
                <w:lang w:eastAsia="fi-FI"/>
              </w:rPr>
              <w:t>DC_3A-28A-42A_n257H</w:t>
            </w:r>
          </w:p>
          <w:p w14:paraId="474FF0B7" w14:textId="77777777" w:rsidR="008D1E4A" w:rsidRPr="00EF5447" w:rsidRDefault="008D1E4A" w:rsidP="00C620E0">
            <w:pPr>
              <w:pStyle w:val="TAC"/>
              <w:rPr>
                <w:lang w:eastAsia="fi-FI"/>
              </w:rPr>
            </w:pPr>
            <w:r w:rsidRPr="00EF5447">
              <w:rPr>
                <w:lang w:eastAsia="fi-FI"/>
              </w:rPr>
              <w:t>DC_3A-28A-42A_n257I</w:t>
            </w:r>
          </w:p>
          <w:p w14:paraId="60D2878D" w14:textId="77777777" w:rsidR="008D1E4A" w:rsidRPr="00EF5447" w:rsidRDefault="008D1E4A" w:rsidP="00C620E0">
            <w:pPr>
              <w:pStyle w:val="TAC"/>
              <w:rPr>
                <w:lang w:eastAsia="fi-FI"/>
              </w:rPr>
            </w:pPr>
            <w:r w:rsidRPr="00EF5447">
              <w:rPr>
                <w:lang w:eastAsia="fi-FI"/>
              </w:rPr>
              <w:t>DC_3A-28A-42C_n257A</w:t>
            </w:r>
          </w:p>
          <w:p w14:paraId="07A71BB8" w14:textId="77777777" w:rsidR="008D1E4A" w:rsidRPr="00EF5447" w:rsidRDefault="008D1E4A" w:rsidP="00C620E0">
            <w:pPr>
              <w:pStyle w:val="TAC"/>
              <w:rPr>
                <w:lang w:eastAsia="fi-FI"/>
              </w:rPr>
            </w:pPr>
            <w:r w:rsidRPr="00EF5447">
              <w:rPr>
                <w:lang w:eastAsia="fi-FI"/>
              </w:rPr>
              <w:t>DC_3A-28A-42C_n257D</w:t>
            </w:r>
          </w:p>
          <w:p w14:paraId="30DF201C" w14:textId="77777777" w:rsidR="008D1E4A" w:rsidRPr="00EF5447" w:rsidRDefault="008D1E4A" w:rsidP="00C620E0">
            <w:pPr>
              <w:pStyle w:val="TAC"/>
              <w:rPr>
                <w:lang w:eastAsia="fi-FI"/>
              </w:rPr>
            </w:pPr>
            <w:r w:rsidRPr="00EF5447">
              <w:rPr>
                <w:lang w:eastAsia="fi-FI"/>
              </w:rPr>
              <w:t>DC_3A-28A-42C_n257G</w:t>
            </w:r>
          </w:p>
          <w:p w14:paraId="7ADFA9D6" w14:textId="77777777" w:rsidR="008D1E4A" w:rsidRPr="00EF5447" w:rsidRDefault="008D1E4A" w:rsidP="00C620E0">
            <w:pPr>
              <w:pStyle w:val="TAC"/>
              <w:rPr>
                <w:lang w:eastAsia="fi-FI"/>
              </w:rPr>
            </w:pPr>
            <w:r w:rsidRPr="00EF5447">
              <w:rPr>
                <w:lang w:eastAsia="fi-FI"/>
              </w:rPr>
              <w:t>DC_3A-28A-42C_n257H</w:t>
            </w:r>
          </w:p>
          <w:p w14:paraId="71836482" w14:textId="77777777" w:rsidR="008D1E4A" w:rsidRPr="00EF5447" w:rsidRDefault="008D1E4A" w:rsidP="00C620E0">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58B3D379" w14:textId="77777777" w:rsidR="008D1E4A" w:rsidRPr="00EF5447" w:rsidRDefault="008D1E4A" w:rsidP="00C620E0">
            <w:pPr>
              <w:pStyle w:val="TAC"/>
              <w:rPr>
                <w:lang w:eastAsia="fi-FI"/>
              </w:rPr>
            </w:pPr>
            <w:r w:rsidRPr="00EF5447">
              <w:rPr>
                <w:lang w:eastAsia="fi-FI"/>
              </w:rPr>
              <w:t>DC_3A_n257A</w:t>
            </w:r>
          </w:p>
          <w:p w14:paraId="05C4B9BA" w14:textId="77777777" w:rsidR="008D1E4A" w:rsidRPr="00EF5447" w:rsidRDefault="008D1E4A" w:rsidP="00C620E0">
            <w:pPr>
              <w:pStyle w:val="TAC"/>
              <w:rPr>
                <w:lang w:eastAsia="fi-FI"/>
              </w:rPr>
            </w:pPr>
            <w:r w:rsidRPr="00EF5447">
              <w:rPr>
                <w:lang w:eastAsia="fi-FI"/>
              </w:rPr>
              <w:t>DC_3A_n257G</w:t>
            </w:r>
          </w:p>
          <w:p w14:paraId="6715D635" w14:textId="77777777" w:rsidR="008D1E4A" w:rsidRPr="00EF5447" w:rsidRDefault="008D1E4A" w:rsidP="00C620E0">
            <w:pPr>
              <w:pStyle w:val="TAC"/>
              <w:rPr>
                <w:lang w:eastAsia="fi-FI"/>
              </w:rPr>
            </w:pPr>
            <w:r w:rsidRPr="00EF5447">
              <w:rPr>
                <w:lang w:eastAsia="fi-FI"/>
              </w:rPr>
              <w:t>DC_3A_n257H</w:t>
            </w:r>
          </w:p>
          <w:p w14:paraId="4BC78D97" w14:textId="77777777" w:rsidR="008D1E4A" w:rsidRPr="00EF5447" w:rsidRDefault="008D1E4A" w:rsidP="00C620E0">
            <w:pPr>
              <w:pStyle w:val="TAC"/>
              <w:rPr>
                <w:lang w:eastAsia="fi-FI"/>
              </w:rPr>
            </w:pPr>
            <w:r w:rsidRPr="00EF5447">
              <w:rPr>
                <w:lang w:eastAsia="fi-FI"/>
              </w:rPr>
              <w:t>DC_3A_n257I</w:t>
            </w:r>
          </w:p>
          <w:p w14:paraId="418FA7A2" w14:textId="77777777" w:rsidR="008D1E4A" w:rsidRPr="00EF5447" w:rsidRDefault="008D1E4A" w:rsidP="00C620E0">
            <w:pPr>
              <w:pStyle w:val="TAC"/>
              <w:rPr>
                <w:lang w:eastAsia="fi-FI"/>
              </w:rPr>
            </w:pPr>
            <w:r w:rsidRPr="00EF5447">
              <w:rPr>
                <w:lang w:eastAsia="fi-FI"/>
              </w:rPr>
              <w:t>DC_28A_n257A</w:t>
            </w:r>
          </w:p>
          <w:p w14:paraId="3F1EBA28" w14:textId="77777777" w:rsidR="008D1E4A" w:rsidRPr="00EF5447" w:rsidRDefault="008D1E4A" w:rsidP="00C620E0">
            <w:pPr>
              <w:pStyle w:val="TAC"/>
              <w:rPr>
                <w:lang w:eastAsia="fi-FI"/>
              </w:rPr>
            </w:pPr>
            <w:r w:rsidRPr="00EF5447">
              <w:rPr>
                <w:lang w:eastAsia="fi-FI"/>
              </w:rPr>
              <w:t>DC_28A_n257G</w:t>
            </w:r>
          </w:p>
          <w:p w14:paraId="18D8753D" w14:textId="77777777" w:rsidR="008D1E4A" w:rsidRPr="00EF5447" w:rsidRDefault="008D1E4A" w:rsidP="00C620E0">
            <w:pPr>
              <w:pStyle w:val="TAC"/>
              <w:rPr>
                <w:lang w:eastAsia="fi-FI"/>
              </w:rPr>
            </w:pPr>
            <w:r w:rsidRPr="00EF5447">
              <w:rPr>
                <w:lang w:eastAsia="fi-FI"/>
              </w:rPr>
              <w:t>DC_28A_n257H</w:t>
            </w:r>
          </w:p>
          <w:p w14:paraId="43165D6E" w14:textId="77777777" w:rsidR="008D1E4A" w:rsidRPr="00EF5447" w:rsidRDefault="008D1E4A" w:rsidP="00C620E0">
            <w:pPr>
              <w:pStyle w:val="TAC"/>
              <w:rPr>
                <w:lang w:eastAsia="fi-FI"/>
              </w:rPr>
            </w:pPr>
            <w:r w:rsidRPr="00EF5447">
              <w:rPr>
                <w:lang w:eastAsia="fi-FI"/>
              </w:rPr>
              <w:t>DC_28A_n257I</w:t>
            </w:r>
          </w:p>
          <w:p w14:paraId="4C0B2E9C" w14:textId="77777777" w:rsidR="008D1E4A" w:rsidRPr="00EF5447" w:rsidRDefault="008D1E4A" w:rsidP="00C620E0">
            <w:pPr>
              <w:pStyle w:val="TAC"/>
              <w:rPr>
                <w:lang w:eastAsia="fi-FI"/>
              </w:rPr>
            </w:pPr>
            <w:r w:rsidRPr="00EF5447">
              <w:rPr>
                <w:lang w:eastAsia="fi-FI"/>
              </w:rPr>
              <w:t>DC_42A_n257A</w:t>
            </w:r>
          </w:p>
          <w:p w14:paraId="6407F4DB" w14:textId="77777777" w:rsidR="008D1E4A" w:rsidRPr="00EF5447" w:rsidRDefault="008D1E4A" w:rsidP="00C620E0">
            <w:pPr>
              <w:pStyle w:val="TAC"/>
              <w:rPr>
                <w:lang w:eastAsia="fi-FI"/>
              </w:rPr>
            </w:pPr>
            <w:r w:rsidRPr="00EF5447">
              <w:rPr>
                <w:lang w:eastAsia="fi-FI"/>
              </w:rPr>
              <w:t>DC_42A_n257G</w:t>
            </w:r>
          </w:p>
          <w:p w14:paraId="20495BC3" w14:textId="77777777" w:rsidR="008D1E4A" w:rsidRPr="00EF5447" w:rsidRDefault="008D1E4A" w:rsidP="00C620E0">
            <w:pPr>
              <w:pStyle w:val="TAC"/>
              <w:rPr>
                <w:lang w:eastAsia="fi-FI"/>
              </w:rPr>
            </w:pPr>
            <w:r w:rsidRPr="00EF5447">
              <w:rPr>
                <w:lang w:eastAsia="fi-FI"/>
              </w:rPr>
              <w:t>DC_42A_n257H</w:t>
            </w:r>
          </w:p>
          <w:p w14:paraId="39521863" w14:textId="77777777" w:rsidR="008D1E4A" w:rsidRPr="00EF5447" w:rsidRDefault="008D1E4A" w:rsidP="00C620E0">
            <w:pPr>
              <w:pStyle w:val="TAC"/>
              <w:rPr>
                <w:lang w:eastAsia="fi-FI"/>
              </w:rPr>
            </w:pPr>
            <w:r w:rsidRPr="00EF5447">
              <w:rPr>
                <w:lang w:eastAsia="fi-FI"/>
              </w:rPr>
              <w:t>DC_42A_n257I</w:t>
            </w:r>
          </w:p>
          <w:p w14:paraId="1D7E71EC" w14:textId="77777777" w:rsidR="008D1E4A" w:rsidRPr="00EF5447" w:rsidRDefault="008D1E4A" w:rsidP="00C620E0">
            <w:pPr>
              <w:pStyle w:val="TAC"/>
              <w:rPr>
                <w:lang w:eastAsia="fi-FI"/>
              </w:rPr>
            </w:pPr>
            <w:r w:rsidRPr="00EF5447">
              <w:rPr>
                <w:lang w:eastAsia="fi-FI"/>
              </w:rPr>
              <w:t>DC_42C_n257A</w:t>
            </w:r>
          </w:p>
          <w:p w14:paraId="16E52A0D" w14:textId="77777777" w:rsidR="008D1E4A" w:rsidRPr="00EF5447" w:rsidRDefault="008D1E4A" w:rsidP="00C620E0">
            <w:pPr>
              <w:pStyle w:val="TAC"/>
              <w:rPr>
                <w:lang w:eastAsia="fi-FI"/>
              </w:rPr>
            </w:pPr>
            <w:r w:rsidRPr="00EF5447">
              <w:rPr>
                <w:lang w:eastAsia="fi-FI"/>
              </w:rPr>
              <w:t>DC_42C_n257G</w:t>
            </w:r>
          </w:p>
          <w:p w14:paraId="708AFADA" w14:textId="77777777" w:rsidR="008D1E4A" w:rsidRPr="00EF5447" w:rsidRDefault="008D1E4A" w:rsidP="00C620E0">
            <w:pPr>
              <w:pStyle w:val="TAC"/>
              <w:rPr>
                <w:lang w:eastAsia="fi-FI"/>
              </w:rPr>
            </w:pPr>
            <w:r w:rsidRPr="00EF5447">
              <w:rPr>
                <w:lang w:eastAsia="fi-FI"/>
              </w:rPr>
              <w:t>DC_42C_n257H</w:t>
            </w:r>
          </w:p>
          <w:p w14:paraId="1EC67E00" w14:textId="77777777" w:rsidR="008D1E4A" w:rsidRPr="00EF5447" w:rsidRDefault="008D1E4A" w:rsidP="00C620E0">
            <w:pPr>
              <w:pStyle w:val="TAC"/>
              <w:rPr>
                <w:noProof/>
                <w:lang w:eastAsia="zh-CN"/>
              </w:rPr>
            </w:pPr>
            <w:r w:rsidRPr="00EF5447">
              <w:rPr>
                <w:lang w:eastAsia="fi-FI"/>
              </w:rPr>
              <w:t>DC_42C_n257I</w:t>
            </w:r>
          </w:p>
        </w:tc>
      </w:tr>
      <w:tr w:rsidR="008D1E4A" w:rsidRPr="00F51302" w14:paraId="71AD46FC" w14:textId="77777777" w:rsidTr="00C620E0">
        <w:trPr>
          <w:trHeight w:val="187"/>
          <w:jc w:val="center"/>
        </w:trPr>
        <w:tc>
          <w:tcPr>
            <w:tcW w:w="4814" w:type="dxa"/>
            <w:shd w:val="clear" w:color="auto" w:fill="auto"/>
            <w:noWrap/>
            <w:tcMar>
              <w:top w:w="28" w:type="dxa"/>
              <w:left w:w="28" w:type="dxa"/>
              <w:bottom w:w="28" w:type="dxa"/>
              <w:right w:w="28" w:type="dxa"/>
            </w:tcMar>
          </w:tcPr>
          <w:p w14:paraId="09917EF6" w14:textId="77777777" w:rsidR="008D1E4A" w:rsidRPr="00EF5447" w:rsidRDefault="008D1E4A" w:rsidP="00C620E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2DC04A1B"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DC_3A-41A-42A_n257D</w:t>
            </w:r>
          </w:p>
          <w:p w14:paraId="44E7C420"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DC_3A-41A-42A_n257E</w:t>
            </w:r>
          </w:p>
          <w:p w14:paraId="0A5BE30F" w14:textId="77777777" w:rsidR="008D1E4A" w:rsidRPr="00EF5447" w:rsidRDefault="008D1E4A" w:rsidP="00C620E0">
            <w:pPr>
              <w:pStyle w:val="TAC"/>
              <w:rPr>
                <w:rFonts w:cs="Arial"/>
                <w:lang w:eastAsia="ja-JP"/>
              </w:rPr>
            </w:pPr>
            <w:r w:rsidRPr="00EF5447">
              <w:rPr>
                <w:rFonts w:cs="Arial"/>
                <w:lang w:eastAsia="ja-JP"/>
              </w:rPr>
              <w:t>DC_3A-41A-42A_n257F</w:t>
            </w:r>
          </w:p>
          <w:p w14:paraId="02226B5A"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DC_3A-41A-42A_n257G</w:t>
            </w:r>
          </w:p>
          <w:p w14:paraId="7D7D184F"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DC_3A-41A-42A_n257H</w:t>
            </w:r>
          </w:p>
          <w:p w14:paraId="431A8CE2"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DC_3A-41A-42A_n257I</w:t>
            </w:r>
          </w:p>
          <w:p w14:paraId="6C9B8028"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DC_3A-41A-42A_n257J</w:t>
            </w:r>
          </w:p>
          <w:p w14:paraId="2490785E"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DC_3A-41A-42A_n257K</w:t>
            </w:r>
          </w:p>
          <w:p w14:paraId="55666F1C"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DC_3A-41A-42A_n257L</w:t>
            </w:r>
          </w:p>
          <w:p w14:paraId="55C17184" w14:textId="77777777" w:rsidR="008D1E4A" w:rsidRPr="00EF5447" w:rsidRDefault="008D1E4A" w:rsidP="00C620E0">
            <w:pPr>
              <w:pStyle w:val="TAC"/>
              <w:rPr>
                <w:rFonts w:cs="Arial"/>
                <w:lang w:eastAsia="ja-JP"/>
              </w:rPr>
            </w:pPr>
            <w:r w:rsidRPr="00EF5447">
              <w:rPr>
                <w:rFonts w:cs="Arial"/>
                <w:lang w:eastAsia="ja-JP"/>
              </w:rPr>
              <w:t>DC_3A-41A-42A_n257M</w:t>
            </w:r>
          </w:p>
          <w:p w14:paraId="792CC7D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45FA8839"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DC_3A-41A-42C_n257D</w:t>
            </w:r>
          </w:p>
          <w:p w14:paraId="3748D0BE"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DC_3A-41A-42C_n257E</w:t>
            </w:r>
          </w:p>
          <w:p w14:paraId="7F7CE149" w14:textId="77777777" w:rsidR="008D1E4A" w:rsidRPr="00EF5447" w:rsidRDefault="008D1E4A" w:rsidP="00C620E0">
            <w:pPr>
              <w:pStyle w:val="TAC"/>
              <w:rPr>
                <w:rFonts w:cs="Arial"/>
                <w:lang w:eastAsia="ja-JP"/>
              </w:rPr>
            </w:pPr>
            <w:r w:rsidRPr="00EF5447">
              <w:rPr>
                <w:rFonts w:cs="Arial"/>
                <w:lang w:eastAsia="ja-JP"/>
              </w:rPr>
              <w:t>DC_3A-41A-42C_n257F</w:t>
            </w:r>
          </w:p>
          <w:p w14:paraId="74DBACAC"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DC_3A-41A-42C_n257G</w:t>
            </w:r>
          </w:p>
          <w:p w14:paraId="2A7C25C4"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DC_3A-41A-42C_n257H</w:t>
            </w:r>
          </w:p>
          <w:p w14:paraId="77C19D9A"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DC_3A-41A-42C_n257I</w:t>
            </w:r>
          </w:p>
          <w:p w14:paraId="59C80F23"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DC_3A-41A-42C_n257J</w:t>
            </w:r>
          </w:p>
          <w:p w14:paraId="6AF984A8"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DC_3A-41A-42C_n257K</w:t>
            </w:r>
          </w:p>
          <w:p w14:paraId="01632429"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DC_3A-41A-42C_n257L</w:t>
            </w:r>
          </w:p>
          <w:p w14:paraId="536EE793" w14:textId="77777777" w:rsidR="008D1E4A" w:rsidRPr="00EF5447" w:rsidRDefault="008D1E4A" w:rsidP="00C620E0">
            <w:pPr>
              <w:pStyle w:val="TAC"/>
              <w:rPr>
                <w:rFonts w:cs="Arial"/>
                <w:lang w:eastAsia="ja-JP"/>
              </w:rPr>
            </w:pPr>
            <w:r w:rsidRPr="00EF5447">
              <w:rPr>
                <w:rFonts w:cs="Arial"/>
                <w:lang w:eastAsia="ja-JP"/>
              </w:rPr>
              <w:t>DC_3A-41A-42C_n257M</w:t>
            </w:r>
          </w:p>
          <w:p w14:paraId="60B6D2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60B4D8EC"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DC_3A-41C-42A_n257D</w:t>
            </w:r>
          </w:p>
          <w:p w14:paraId="14F2D0B2"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DC_3A-41C-42A_n257E</w:t>
            </w:r>
          </w:p>
          <w:p w14:paraId="423CF2EA" w14:textId="77777777" w:rsidR="008D1E4A" w:rsidRPr="00EF5447" w:rsidRDefault="008D1E4A" w:rsidP="00C620E0">
            <w:pPr>
              <w:pStyle w:val="TAC"/>
              <w:rPr>
                <w:rFonts w:cs="Arial"/>
                <w:lang w:eastAsia="ja-JP"/>
              </w:rPr>
            </w:pPr>
            <w:r w:rsidRPr="00EF5447">
              <w:rPr>
                <w:rFonts w:cs="Arial"/>
                <w:lang w:eastAsia="ja-JP"/>
              </w:rPr>
              <w:t>DC_3A-41C-42A_n257F</w:t>
            </w:r>
          </w:p>
          <w:p w14:paraId="373FC1F7"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DC_3A-41C-42A_n257G</w:t>
            </w:r>
          </w:p>
          <w:p w14:paraId="2400FB19"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DC_3A-41C-42A_n257H</w:t>
            </w:r>
          </w:p>
          <w:p w14:paraId="54ADA3CE"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DC_3A-41C-42A_n257I</w:t>
            </w:r>
          </w:p>
          <w:p w14:paraId="2471F8BE"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DC_3A-41C-42A_n257J</w:t>
            </w:r>
          </w:p>
          <w:p w14:paraId="436061DF"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DC_3A-41C-42A_n257K</w:t>
            </w:r>
          </w:p>
          <w:p w14:paraId="63978179"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DC_3A-41C-42A_n257L</w:t>
            </w:r>
          </w:p>
          <w:p w14:paraId="464EFA84" w14:textId="77777777" w:rsidR="008D1E4A" w:rsidRPr="00EF5447" w:rsidRDefault="008D1E4A" w:rsidP="00C620E0">
            <w:pPr>
              <w:pStyle w:val="TAC"/>
              <w:rPr>
                <w:rFonts w:cs="Arial"/>
                <w:lang w:eastAsia="ja-JP"/>
              </w:rPr>
            </w:pPr>
            <w:r w:rsidRPr="00EF5447">
              <w:rPr>
                <w:rFonts w:cs="Arial"/>
                <w:lang w:eastAsia="ja-JP"/>
              </w:rPr>
              <w:t>DC_3A-41C-42A_n257M</w:t>
            </w:r>
          </w:p>
          <w:p w14:paraId="5EED6195" w14:textId="77777777" w:rsidR="008D1E4A" w:rsidRPr="00EF5447" w:rsidRDefault="008D1E4A" w:rsidP="00C620E0">
            <w:pPr>
              <w:pStyle w:val="TAC"/>
              <w:rPr>
                <w:lang w:eastAsia="fi-FI"/>
              </w:rPr>
            </w:pPr>
            <w:r w:rsidRPr="00EF5447">
              <w:rPr>
                <w:lang w:eastAsia="fi-FI"/>
              </w:rPr>
              <w:t>DC_3A-41C-42C_n257A</w:t>
            </w:r>
          </w:p>
          <w:p w14:paraId="53C583D8" w14:textId="77777777" w:rsidR="008D1E4A" w:rsidRPr="00EF5447" w:rsidRDefault="008D1E4A" w:rsidP="00C620E0">
            <w:pPr>
              <w:pStyle w:val="TAC"/>
              <w:rPr>
                <w:lang w:eastAsia="fi-FI"/>
              </w:rPr>
            </w:pPr>
            <w:r w:rsidRPr="00EF5447">
              <w:rPr>
                <w:lang w:eastAsia="fi-FI"/>
              </w:rPr>
              <w:t>DC_3A-41C-42C_n257D</w:t>
            </w:r>
          </w:p>
          <w:p w14:paraId="5B5FD2D4" w14:textId="77777777" w:rsidR="008D1E4A" w:rsidRPr="00EF5447" w:rsidRDefault="008D1E4A" w:rsidP="00C620E0">
            <w:pPr>
              <w:pStyle w:val="TAC"/>
              <w:rPr>
                <w:lang w:eastAsia="fi-FI"/>
              </w:rPr>
            </w:pPr>
            <w:r w:rsidRPr="00EF5447">
              <w:rPr>
                <w:lang w:eastAsia="fi-FI"/>
              </w:rPr>
              <w:t>DC_3A-41C-42C_n257E</w:t>
            </w:r>
          </w:p>
          <w:p w14:paraId="0627F54C" w14:textId="77777777" w:rsidR="008D1E4A" w:rsidRPr="00EF5447" w:rsidRDefault="008D1E4A" w:rsidP="00C620E0">
            <w:pPr>
              <w:pStyle w:val="TAC"/>
              <w:rPr>
                <w:lang w:eastAsia="fi-FI"/>
              </w:rPr>
            </w:pPr>
            <w:r w:rsidRPr="00EF5447">
              <w:rPr>
                <w:lang w:eastAsia="fi-FI"/>
              </w:rPr>
              <w:t>DC_3A-41C-42C_n257F</w:t>
            </w:r>
          </w:p>
          <w:p w14:paraId="45FA15C3" w14:textId="77777777" w:rsidR="008D1E4A" w:rsidRPr="00EF5447" w:rsidRDefault="008D1E4A" w:rsidP="00C620E0">
            <w:pPr>
              <w:pStyle w:val="TAC"/>
              <w:rPr>
                <w:lang w:eastAsia="fi-FI"/>
              </w:rPr>
            </w:pPr>
            <w:r w:rsidRPr="00EF5447">
              <w:rPr>
                <w:lang w:eastAsia="fi-FI"/>
              </w:rPr>
              <w:t>DC_3A-41C-42C_n257G</w:t>
            </w:r>
          </w:p>
          <w:p w14:paraId="2621B9AD" w14:textId="77777777" w:rsidR="008D1E4A" w:rsidRPr="00EF5447" w:rsidRDefault="008D1E4A" w:rsidP="00C620E0">
            <w:pPr>
              <w:pStyle w:val="TAC"/>
              <w:rPr>
                <w:lang w:eastAsia="fi-FI"/>
              </w:rPr>
            </w:pPr>
            <w:r w:rsidRPr="00EF5447">
              <w:rPr>
                <w:lang w:eastAsia="fi-FI"/>
              </w:rPr>
              <w:t>DC_3A-41C-42C_n257H</w:t>
            </w:r>
          </w:p>
          <w:p w14:paraId="76DCE189" w14:textId="77777777" w:rsidR="008D1E4A" w:rsidRPr="00EF5447" w:rsidRDefault="008D1E4A" w:rsidP="00C620E0">
            <w:pPr>
              <w:pStyle w:val="TAC"/>
              <w:rPr>
                <w:lang w:eastAsia="fi-FI"/>
              </w:rPr>
            </w:pPr>
            <w:r w:rsidRPr="00EF5447">
              <w:rPr>
                <w:lang w:eastAsia="fi-FI"/>
              </w:rPr>
              <w:t>DC_3A-41C-42C_n257I</w:t>
            </w:r>
          </w:p>
          <w:p w14:paraId="12C52DBF" w14:textId="77777777" w:rsidR="008D1E4A" w:rsidRPr="00EF5447" w:rsidRDefault="008D1E4A" w:rsidP="00C620E0">
            <w:pPr>
              <w:pStyle w:val="TAC"/>
              <w:rPr>
                <w:lang w:eastAsia="fi-FI"/>
              </w:rPr>
            </w:pPr>
            <w:r w:rsidRPr="00EF5447">
              <w:rPr>
                <w:lang w:eastAsia="fi-FI"/>
              </w:rPr>
              <w:t>DC_3A-41C-42C_n257J</w:t>
            </w:r>
          </w:p>
          <w:p w14:paraId="3178BE4C" w14:textId="77777777" w:rsidR="008D1E4A" w:rsidRPr="00EF5447" w:rsidRDefault="008D1E4A" w:rsidP="00C620E0">
            <w:pPr>
              <w:pStyle w:val="TAC"/>
              <w:rPr>
                <w:lang w:eastAsia="fi-FI"/>
              </w:rPr>
            </w:pPr>
            <w:r w:rsidRPr="00EF5447">
              <w:rPr>
                <w:lang w:eastAsia="fi-FI"/>
              </w:rPr>
              <w:t>DC_3A-41C-42C_n257K</w:t>
            </w:r>
          </w:p>
          <w:p w14:paraId="00292F26" w14:textId="77777777" w:rsidR="008D1E4A" w:rsidRPr="00EF5447" w:rsidRDefault="008D1E4A" w:rsidP="00C620E0">
            <w:pPr>
              <w:pStyle w:val="TAC"/>
              <w:rPr>
                <w:lang w:eastAsia="fi-FI"/>
              </w:rPr>
            </w:pPr>
            <w:r w:rsidRPr="00EF5447">
              <w:rPr>
                <w:lang w:eastAsia="fi-FI"/>
              </w:rPr>
              <w:t>DC_3A-41C-42C_n257L</w:t>
            </w:r>
          </w:p>
          <w:p w14:paraId="4702677F" w14:textId="77777777" w:rsidR="008D1E4A" w:rsidRPr="00EF5447" w:rsidRDefault="008D1E4A" w:rsidP="00C620E0">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424950CC"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A</w:t>
            </w:r>
          </w:p>
          <w:p w14:paraId="11AD8C49"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G</w:t>
            </w:r>
          </w:p>
          <w:p w14:paraId="49EB8EC2"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H</w:t>
            </w:r>
          </w:p>
          <w:p w14:paraId="6CD071D4"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I</w:t>
            </w:r>
          </w:p>
          <w:p w14:paraId="13ABCB8D"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A</w:t>
            </w:r>
          </w:p>
          <w:p w14:paraId="40ACABAD"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G</w:t>
            </w:r>
          </w:p>
          <w:p w14:paraId="3B42E251"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H</w:t>
            </w:r>
          </w:p>
          <w:p w14:paraId="0FF1086F"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I</w:t>
            </w:r>
          </w:p>
          <w:p w14:paraId="2CDD36FC" w14:textId="77777777" w:rsidR="008D1E4A" w:rsidRPr="00EF5447" w:rsidRDefault="008D1E4A" w:rsidP="00C620E0">
            <w:pPr>
              <w:pStyle w:val="TAC"/>
            </w:pPr>
            <w:r w:rsidRPr="00EF5447">
              <w:rPr>
                <w:lang w:eastAsia="ja-JP"/>
              </w:rPr>
              <w:t>DC</w:t>
            </w:r>
            <w:r w:rsidRPr="00EF5447">
              <w:t>_</w:t>
            </w:r>
            <w:r w:rsidRPr="00EF5447">
              <w:rPr>
                <w:lang w:eastAsia="ja-JP"/>
              </w:rPr>
              <w:t>41C_n257</w:t>
            </w:r>
            <w:r w:rsidRPr="00EF5447">
              <w:t>A</w:t>
            </w:r>
          </w:p>
          <w:p w14:paraId="3D931EEA"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5015C7C8"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6E9E1626"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41C4AF7C"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A</w:t>
            </w:r>
          </w:p>
          <w:p w14:paraId="318CEF4E"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G</w:t>
            </w:r>
          </w:p>
          <w:p w14:paraId="06C55337"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H</w:t>
            </w:r>
          </w:p>
          <w:p w14:paraId="5B160A38"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I</w:t>
            </w:r>
          </w:p>
          <w:p w14:paraId="7792EABF" w14:textId="77777777" w:rsidR="008D1E4A" w:rsidRPr="00EF5447" w:rsidRDefault="008D1E4A" w:rsidP="00C620E0">
            <w:pPr>
              <w:pStyle w:val="TAC"/>
            </w:pPr>
            <w:r w:rsidRPr="00EF5447">
              <w:rPr>
                <w:lang w:eastAsia="ja-JP"/>
              </w:rPr>
              <w:t>DC</w:t>
            </w:r>
            <w:r w:rsidRPr="00EF5447">
              <w:t>_</w:t>
            </w:r>
            <w:r w:rsidRPr="00EF5447">
              <w:rPr>
                <w:lang w:eastAsia="ja-JP"/>
              </w:rPr>
              <w:t>42C_n257</w:t>
            </w:r>
            <w:r w:rsidRPr="00EF5447">
              <w:t>A</w:t>
            </w:r>
          </w:p>
          <w:p w14:paraId="5A448A83" w14:textId="77777777" w:rsidR="008D1E4A" w:rsidRPr="00EF5447" w:rsidRDefault="008D1E4A" w:rsidP="00C620E0">
            <w:pPr>
              <w:pStyle w:val="TAC"/>
            </w:pPr>
            <w:r w:rsidRPr="00EF5447">
              <w:rPr>
                <w:lang w:eastAsia="ja-JP"/>
              </w:rPr>
              <w:t>DC</w:t>
            </w:r>
            <w:r w:rsidRPr="00EF5447">
              <w:t>_</w:t>
            </w:r>
            <w:r w:rsidRPr="00EF5447">
              <w:rPr>
                <w:lang w:eastAsia="ja-JP"/>
              </w:rPr>
              <w:t>42C_n257</w:t>
            </w:r>
            <w:r w:rsidRPr="00EF5447">
              <w:t>G</w:t>
            </w:r>
          </w:p>
          <w:p w14:paraId="12829770"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36F860FB" w14:textId="77777777" w:rsidR="008D1E4A" w:rsidRPr="006E2D1D" w:rsidRDefault="008D1E4A" w:rsidP="00C620E0">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8D1E4A" w:rsidRPr="00EF5447" w14:paraId="5C32F741" w14:textId="77777777" w:rsidTr="00C620E0">
        <w:trPr>
          <w:trHeight w:val="187"/>
          <w:jc w:val="center"/>
        </w:trPr>
        <w:tc>
          <w:tcPr>
            <w:tcW w:w="4814" w:type="dxa"/>
            <w:shd w:val="clear" w:color="auto" w:fill="auto"/>
            <w:noWrap/>
            <w:tcMar>
              <w:top w:w="28" w:type="dxa"/>
              <w:left w:w="28" w:type="dxa"/>
              <w:bottom w:w="28" w:type="dxa"/>
              <w:right w:w="28" w:type="dxa"/>
            </w:tcMar>
          </w:tcPr>
          <w:p w14:paraId="1F892E88" w14:textId="77777777" w:rsidR="008D1E4A" w:rsidRPr="00EF5447" w:rsidRDefault="008D1E4A" w:rsidP="00C620E0">
            <w:pPr>
              <w:pStyle w:val="TAC"/>
              <w:rPr>
                <w:rFonts w:cs="Arial"/>
                <w:lang w:eastAsia="ja-JP"/>
              </w:rPr>
            </w:pPr>
            <w:r w:rsidRPr="00EF5447">
              <w:rPr>
                <w:rFonts w:cs="Arial"/>
                <w:lang w:eastAsia="ja-JP"/>
              </w:rPr>
              <w:lastRenderedPageBreak/>
              <w:t>DC_5A-30A-66A_n260A</w:t>
            </w:r>
          </w:p>
          <w:p w14:paraId="6CCAC9FB" w14:textId="77777777" w:rsidR="008D1E4A" w:rsidRPr="00EF5447" w:rsidRDefault="008D1E4A" w:rsidP="00C620E0">
            <w:pPr>
              <w:pStyle w:val="TAC"/>
              <w:rPr>
                <w:rFonts w:cs="Arial"/>
                <w:lang w:eastAsia="ja-JP"/>
              </w:rPr>
            </w:pPr>
            <w:r w:rsidRPr="00EF5447">
              <w:rPr>
                <w:rFonts w:cs="Arial"/>
                <w:lang w:eastAsia="ja-JP"/>
              </w:rPr>
              <w:t>DC_5A-30A-66A_n260G</w:t>
            </w:r>
          </w:p>
          <w:p w14:paraId="3AB39353" w14:textId="77777777" w:rsidR="008D1E4A" w:rsidRPr="00EF5447" w:rsidRDefault="008D1E4A" w:rsidP="00C620E0">
            <w:pPr>
              <w:pStyle w:val="TAC"/>
              <w:rPr>
                <w:rFonts w:cs="Arial"/>
                <w:lang w:eastAsia="ja-JP"/>
              </w:rPr>
            </w:pPr>
            <w:r w:rsidRPr="00EF5447">
              <w:rPr>
                <w:rFonts w:cs="Arial"/>
                <w:lang w:eastAsia="ja-JP"/>
              </w:rPr>
              <w:t>DC_5A-30A-66A_n260H</w:t>
            </w:r>
          </w:p>
          <w:p w14:paraId="1627BBC9" w14:textId="77777777" w:rsidR="008D1E4A" w:rsidRPr="00EF5447" w:rsidRDefault="008D1E4A" w:rsidP="00C620E0">
            <w:pPr>
              <w:pStyle w:val="TAC"/>
              <w:rPr>
                <w:rFonts w:cs="Arial"/>
                <w:lang w:eastAsia="ja-JP"/>
              </w:rPr>
            </w:pPr>
            <w:r w:rsidRPr="00EF5447">
              <w:rPr>
                <w:rFonts w:cs="Arial"/>
                <w:lang w:eastAsia="ja-JP"/>
              </w:rPr>
              <w:t>DC_5A-30A-66A_n260I</w:t>
            </w:r>
          </w:p>
          <w:p w14:paraId="0D5BBF53" w14:textId="77777777" w:rsidR="008D1E4A" w:rsidRPr="00EF5447" w:rsidRDefault="008D1E4A" w:rsidP="00C620E0">
            <w:pPr>
              <w:pStyle w:val="TAC"/>
              <w:rPr>
                <w:rFonts w:cs="Arial"/>
                <w:lang w:eastAsia="ja-JP"/>
              </w:rPr>
            </w:pPr>
            <w:r w:rsidRPr="00EF5447">
              <w:rPr>
                <w:rFonts w:cs="Arial"/>
                <w:lang w:eastAsia="ja-JP"/>
              </w:rPr>
              <w:t>DC_5A-30A-66A_n260J</w:t>
            </w:r>
          </w:p>
          <w:p w14:paraId="13C79A90" w14:textId="77777777" w:rsidR="008D1E4A" w:rsidRPr="00EF5447" w:rsidRDefault="008D1E4A" w:rsidP="00C620E0">
            <w:pPr>
              <w:pStyle w:val="TAC"/>
              <w:rPr>
                <w:rFonts w:cs="Arial"/>
                <w:lang w:eastAsia="ja-JP"/>
              </w:rPr>
            </w:pPr>
            <w:r w:rsidRPr="00EF5447">
              <w:rPr>
                <w:rFonts w:cs="Arial"/>
                <w:lang w:eastAsia="ja-JP"/>
              </w:rPr>
              <w:t>DC_5A-30A-66A_n260K</w:t>
            </w:r>
          </w:p>
          <w:p w14:paraId="6B813DC2" w14:textId="77777777" w:rsidR="008D1E4A" w:rsidRPr="00EF5447" w:rsidRDefault="008D1E4A" w:rsidP="00C620E0">
            <w:pPr>
              <w:pStyle w:val="TAC"/>
              <w:rPr>
                <w:rFonts w:cs="Arial"/>
                <w:lang w:eastAsia="ja-JP"/>
              </w:rPr>
            </w:pPr>
            <w:r w:rsidRPr="00EF5447">
              <w:rPr>
                <w:rFonts w:cs="Arial"/>
                <w:lang w:eastAsia="ja-JP"/>
              </w:rPr>
              <w:t>DC_5A-30A-66A_n260L</w:t>
            </w:r>
          </w:p>
          <w:p w14:paraId="582B2533" w14:textId="77777777" w:rsidR="008D1E4A" w:rsidRPr="00EF5447" w:rsidRDefault="008D1E4A" w:rsidP="00C620E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0A3EFAC2" w14:textId="77777777" w:rsidR="008D1E4A" w:rsidRPr="00EF5447" w:rsidRDefault="008D1E4A" w:rsidP="00C620E0">
            <w:pPr>
              <w:pStyle w:val="TAC"/>
              <w:rPr>
                <w:lang w:eastAsia="fi-FI"/>
              </w:rPr>
            </w:pPr>
            <w:r w:rsidRPr="00EF5447">
              <w:rPr>
                <w:lang w:eastAsia="fi-FI"/>
              </w:rPr>
              <w:t>DC_5A_n260A</w:t>
            </w:r>
          </w:p>
          <w:p w14:paraId="2D26A72A"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3EE7C30F"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0A6D0FD1" w14:textId="77777777" w:rsidTr="00C620E0">
        <w:trPr>
          <w:trHeight w:val="187"/>
          <w:jc w:val="center"/>
        </w:trPr>
        <w:tc>
          <w:tcPr>
            <w:tcW w:w="4814" w:type="dxa"/>
            <w:shd w:val="clear" w:color="auto" w:fill="auto"/>
            <w:noWrap/>
            <w:tcMar>
              <w:top w:w="28" w:type="dxa"/>
              <w:left w:w="28" w:type="dxa"/>
              <w:bottom w:w="28" w:type="dxa"/>
              <w:right w:w="28" w:type="dxa"/>
            </w:tcMar>
          </w:tcPr>
          <w:p w14:paraId="2A446C87" w14:textId="77777777" w:rsidR="008D1E4A" w:rsidRPr="00EF5447" w:rsidRDefault="008D1E4A" w:rsidP="00C620E0">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1E0450CF" w14:textId="77777777" w:rsidR="008D1E4A" w:rsidRPr="00EF5447" w:rsidRDefault="008D1E4A" w:rsidP="00C620E0">
            <w:pPr>
              <w:pStyle w:val="TAC"/>
              <w:rPr>
                <w:lang w:eastAsia="fi-FI"/>
              </w:rPr>
            </w:pPr>
            <w:r w:rsidRPr="00EF5447">
              <w:rPr>
                <w:lang w:eastAsia="fi-FI"/>
              </w:rPr>
              <w:t>DC_5A_n260A</w:t>
            </w:r>
          </w:p>
          <w:p w14:paraId="269CDFE8"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6B467E6D"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32F398D1" w14:textId="77777777" w:rsidTr="00C620E0">
        <w:trPr>
          <w:trHeight w:val="187"/>
          <w:jc w:val="center"/>
        </w:trPr>
        <w:tc>
          <w:tcPr>
            <w:tcW w:w="4814" w:type="dxa"/>
            <w:shd w:val="clear" w:color="auto" w:fill="auto"/>
            <w:noWrap/>
            <w:tcMar>
              <w:top w:w="28" w:type="dxa"/>
              <w:left w:w="28" w:type="dxa"/>
              <w:bottom w:w="28" w:type="dxa"/>
              <w:right w:w="28" w:type="dxa"/>
            </w:tcMar>
          </w:tcPr>
          <w:p w14:paraId="15046DEA" w14:textId="77777777" w:rsidR="008D1E4A" w:rsidRPr="00EF5447" w:rsidRDefault="008D1E4A" w:rsidP="00C620E0">
            <w:pPr>
              <w:pStyle w:val="TAC"/>
              <w:rPr>
                <w:rFonts w:cs="Arial"/>
                <w:lang w:eastAsia="ja-JP"/>
              </w:rPr>
            </w:pPr>
            <w:r w:rsidRPr="00EF5447">
              <w:rPr>
                <w:rFonts w:cs="Arial"/>
                <w:lang w:eastAsia="ja-JP"/>
              </w:rPr>
              <w:t>DC_12A-30A-66A_n260A</w:t>
            </w:r>
          </w:p>
          <w:p w14:paraId="65F96B32" w14:textId="77777777" w:rsidR="008D1E4A" w:rsidRPr="00EF5447" w:rsidRDefault="008D1E4A" w:rsidP="00C620E0">
            <w:pPr>
              <w:pStyle w:val="TAC"/>
              <w:rPr>
                <w:rFonts w:cs="Arial"/>
                <w:lang w:eastAsia="ja-JP"/>
              </w:rPr>
            </w:pPr>
            <w:r w:rsidRPr="00EF5447">
              <w:rPr>
                <w:rFonts w:cs="Arial"/>
                <w:lang w:eastAsia="ja-JP"/>
              </w:rPr>
              <w:t>DC_12A-30A-66A_n260G</w:t>
            </w:r>
          </w:p>
          <w:p w14:paraId="2C92380E" w14:textId="77777777" w:rsidR="008D1E4A" w:rsidRPr="00EF5447" w:rsidRDefault="008D1E4A" w:rsidP="00C620E0">
            <w:pPr>
              <w:pStyle w:val="TAC"/>
              <w:rPr>
                <w:rFonts w:cs="Arial"/>
                <w:lang w:eastAsia="ja-JP"/>
              </w:rPr>
            </w:pPr>
            <w:r w:rsidRPr="00EF5447">
              <w:rPr>
                <w:rFonts w:cs="Arial"/>
                <w:lang w:eastAsia="ja-JP"/>
              </w:rPr>
              <w:t>DC_12A-30A-66A_n260H</w:t>
            </w:r>
          </w:p>
          <w:p w14:paraId="007D313B" w14:textId="77777777" w:rsidR="008D1E4A" w:rsidRPr="00EF5447" w:rsidRDefault="008D1E4A" w:rsidP="00C620E0">
            <w:pPr>
              <w:pStyle w:val="TAC"/>
              <w:rPr>
                <w:rFonts w:cs="Arial"/>
                <w:lang w:eastAsia="ja-JP"/>
              </w:rPr>
            </w:pPr>
            <w:r w:rsidRPr="00EF5447">
              <w:rPr>
                <w:rFonts w:cs="Arial"/>
                <w:lang w:eastAsia="ja-JP"/>
              </w:rPr>
              <w:t>DC_12A-30A-66A_n260I</w:t>
            </w:r>
          </w:p>
          <w:p w14:paraId="5DD64420" w14:textId="77777777" w:rsidR="008D1E4A" w:rsidRPr="00EF5447" w:rsidRDefault="008D1E4A" w:rsidP="00C620E0">
            <w:pPr>
              <w:pStyle w:val="TAC"/>
              <w:rPr>
                <w:rFonts w:cs="Arial"/>
                <w:lang w:eastAsia="ja-JP"/>
              </w:rPr>
            </w:pPr>
            <w:r w:rsidRPr="00EF5447">
              <w:rPr>
                <w:rFonts w:cs="Arial"/>
                <w:lang w:eastAsia="ja-JP"/>
              </w:rPr>
              <w:t>DC_12A-30A-66A_n260J</w:t>
            </w:r>
          </w:p>
          <w:p w14:paraId="00007977" w14:textId="77777777" w:rsidR="008D1E4A" w:rsidRPr="00EF5447" w:rsidRDefault="008D1E4A" w:rsidP="00C620E0">
            <w:pPr>
              <w:pStyle w:val="TAC"/>
              <w:rPr>
                <w:rFonts w:cs="Arial"/>
                <w:lang w:eastAsia="ja-JP"/>
              </w:rPr>
            </w:pPr>
            <w:r w:rsidRPr="00EF5447">
              <w:rPr>
                <w:rFonts w:cs="Arial"/>
                <w:lang w:eastAsia="ja-JP"/>
              </w:rPr>
              <w:t>DC_12A-30A-66A_n260K</w:t>
            </w:r>
          </w:p>
          <w:p w14:paraId="2D407025" w14:textId="77777777" w:rsidR="008D1E4A" w:rsidRPr="00EF5447" w:rsidRDefault="008D1E4A" w:rsidP="00C620E0">
            <w:pPr>
              <w:pStyle w:val="TAC"/>
              <w:rPr>
                <w:rFonts w:cs="Arial"/>
                <w:lang w:eastAsia="ja-JP"/>
              </w:rPr>
            </w:pPr>
            <w:r w:rsidRPr="00EF5447">
              <w:rPr>
                <w:rFonts w:cs="Arial"/>
                <w:lang w:eastAsia="ja-JP"/>
              </w:rPr>
              <w:t>DC_12A-30A-66A_n260L</w:t>
            </w:r>
          </w:p>
          <w:p w14:paraId="1C1B11D6" w14:textId="77777777" w:rsidR="008D1E4A" w:rsidRPr="00EF5447" w:rsidRDefault="008D1E4A" w:rsidP="00C620E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55881090" w14:textId="77777777" w:rsidR="008D1E4A" w:rsidRPr="00EF5447" w:rsidRDefault="008D1E4A" w:rsidP="00C620E0">
            <w:pPr>
              <w:pStyle w:val="TAC"/>
              <w:rPr>
                <w:lang w:eastAsia="fi-FI"/>
              </w:rPr>
            </w:pPr>
            <w:r w:rsidRPr="00EF5447">
              <w:rPr>
                <w:lang w:eastAsia="fi-FI"/>
              </w:rPr>
              <w:t>DC_12A_n260A</w:t>
            </w:r>
          </w:p>
          <w:p w14:paraId="5FF04BA3"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20929890"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7558E5C3" w14:textId="77777777" w:rsidTr="00C620E0">
        <w:trPr>
          <w:trHeight w:val="187"/>
          <w:jc w:val="center"/>
        </w:trPr>
        <w:tc>
          <w:tcPr>
            <w:tcW w:w="4814" w:type="dxa"/>
            <w:shd w:val="clear" w:color="auto" w:fill="auto"/>
            <w:noWrap/>
            <w:tcMar>
              <w:top w:w="28" w:type="dxa"/>
              <w:left w:w="28" w:type="dxa"/>
              <w:bottom w:w="28" w:type="dxa"/>
              <w:right w:w="28" w:type="dxa"/>
            </w:tcMar>
          </w:tcPr>
          <w:p w14:paraId="463A4EDC" w14:textId="77777777" w:rsidR="008D1E4A" w:rsidRPr="00EF5447" w:rsidRDefault="008D1E4A" w:rsidP="00C620E0">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5F02BF5" w14:textId="77777777" w:rsidR="008D1E4A" w:rsidRPr="00EF5447" w:rsidRDefault="008D1E4A" w:rsidP="00C620E0">
            <w:pPr>
              <w:pStyle w:val="TAC"/>
              <w:rPr>
                <w:lang w:eastAsia="fi-FI"/>
              </w:rPr>
            </w:pPr>
            <w:r w:rsidRPr="00EF5447">
              <w:rPr>
                <w:lang w:eastAsia="fi-FI"/>
              </w:rPr>
              <w:t>DC_12A_n260A</w:t>
            </w:r>
          </w:p>
          <w:p w14:paraId="29D32E45"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25A2E5DC"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19F10F18" w14:textId="77777777" w:rsidTr="00C620E0">
        <w:trPr>
          <w:trHeight w:val="187"/>
          <w:jc w:val="center"/>
        </w:trPr>
        <w:tc>
          <w:tcPr>
            <w:tcW w:w="4814" w:type="dxa"/>
            <w:shd w:val="clear" w:color="auto" w:fill="auto"/>
            <w:noWrap/>
            <w:tcMar>
              <w:top w:w="28" w:type="dxa"/>
              <w:left w:w="28" w:type="dxa"/>
              <w:bottom w:w="28" w:type="dxa"/>
              <w:right w:w="28" w:type="dxa"/>
            </w:tcMar>
          </w:tcPr>
          <w:p w14:paraId="6E73568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DC_14A-30A-66A_n260A</w:t>
            </w:r>
          </w:p>
          <w:p w14:paraId="59CC9B5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DC_14A-30A-66A_n260G</w:t>
            </w:r>
          </w:p>
          <w:p w14:paraId="197142E3"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DC_14A-30A-66A_n260H</w:t>
            </w:r>
          </w:p>
          <w:p w14:paraId="291FBADC"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DC_14A-30A-66A_n260I</w:t>
            </w:r>
          </w:p>
          <w:p w14:paraId="41504CD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DC_14A-30A-66A_n260J</w:t>
            </w:r>
          </w:p>
          <w:p w14:paraId="40A0691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DC_14A-30A-66A_n260K</w:t>
            </w:r>
          </w:p>
          <w:p w14:paraId="64EC456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DC_14A-30A-66A_n260L</w:t>
            </w:r>
          </w:p>
          <w:p w14:paraId="5730A85C" w14:textId="77777777" w:rsidR="008D1E4A" w:rsidRPr="00EF5447" w:rsidRDefault="008D1E4A" w:rsidP="00C620E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00B7C6F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25598B2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773C870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6814E26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043F981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6BB579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2C1B370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2B1A1FB2"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243EAC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DC_30A_n260A</w:t>
            </w:r>
          </w:p>
          <w:p w14:paraId="136F9D7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DC_30A_n260G</w:t>
            </w:r>
          </w:p>
          <w:p w14:paraId="3BF8565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DC_30A_n260H</w:t>
            </w:r>
          </w:p>
          <w:p w14:paraId="411604D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DC_30A_n260I</w:t>
            </w:r>
          </w:p>
          <w:p w14:paraId="04C4FB9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DC_30A_n260J</w:t>
            </w:r>
          </w:p>
          <w:p w14:paraId="13F45B8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DC_30A_n260K</w:t>
            </w:r>
          </w:p>
          <w:p w14:paraId="2068CA3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DC_30A_n260L</w:t>
            </w:r>
          </w:p>
          <w:p w14:paraId="6F22C7AB" w14:textId="77777777" w:rsidR="008D1E4A" w:rsidRPr="00EF5447" w:rsidRDefault="008D1E4A" w:rsidP="00C620E0">
            <w:pPr>
              <w:pStyle w:val="TAC"/>
              <w:rPr>
                <w:rFonts w:cs="Arial"/>
                <w:szCs w:val="18"/>
                <w:lang w:eastAsia="fi-FI"/>
              </w:rPr>
            </w:pPr>
            <w:r w:rsidRPr="00EF5447">
              <w:rPr>
                <w:rFonts w:eastAsia="MS Mincho" w:cs="Arial"/>
                <w:szCs w:val="18"/>
                <w:lang w:eastAsia="ja-JP"/>
              </w:rPr>
              <w:t>DC_30A_n260M</w:t>
            </w:r>
          </w:p>
          <w:p w14:paraId="2452D89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194C013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13D80F4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62CDC36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0ACED06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3B1E459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13610FA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0DA1F99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2747E419" w14:textId="77777777" w:rsidTr="00C620E0">
        <w:trPr>
          <w:trHeight w:val="187"/>
          <w:jc w:val="center"/>
        </w:trPr>
        <w:tc>
          <w:tcPr>
            <w:tcW w:w="4814" w:type="dxa"/>
            <w:shd w:val="clear" w:color="auto" w:fill="auto"/>
            <w:noWrap/>
            <w:tcMar>
              <w:top w:w="28" w:type="dxa"/>
              <w:left w:w="28" w:type="dxa"/>
              <w:bottom w:w="28" w:type="dxa"/>
              <w:right w:w="28" w:type="dxa"/>
            </w:tcMar>
          </w:tcPr>
          <w:p w14:paraId="4FDCBB2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DC_14A-30A-66A-66A_n260A</w:t>
            </w:r>
          </w:p>
          <w:p w14:paraId="620479D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DC_14A-30A-66A-66A_n260G</w:t>
            </w:r>
          </w:p>
          <w:p w14:paraId="60C23F09"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DC_14A-30A-66A-66A_n260H</w:t>
            </w:r>
          </w:p>
          <w:p w14:paraId="16F91CA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DC_14A-30A-66A-66A_n260I</w:t>
            </w:r>
          </w:p>
          <w:p w14:paraId="6DCC169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DC_14A-30A-66A-66A_n260J</w:t>
            </w:r>
          </w:p>
          <w:p w14:paraId="498B9158"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DC_14A-30A-66A-66A_n260K</w:t>
            </w:r>
          </w:p>
          <w:p w14:paraId="0A53CBCB"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DC_14A-30A-66A-66A_n260L</w:t>
            </w:r>
          </w:p>
          <w:p w14:paraId="4BBDD0A9" w14:textId="77777777" w:rsidR="008D1E4A" w:rsidRPr="00EF5447" w:rsidRDefault="008D1E4A" w:rsidP="00C620E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4BFAB9C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6CB63E6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2685660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66A7648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3EC81D9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E2399C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56CE0C3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39B6FC3C"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3BF75F5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DC_30A_n260A</w:t>
            </w:r>
          </w:p>
          <w:p w14:paraId="1C125D4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DC_30A_n260G</w:t>
            </w:r>
          </w:p>
          <w:p w14:paraId="07908B1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DC_30A_n260H</w:t>
            </w:r>
          </w:p>
          <w:p w14:paraId="4F34AA3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DC_30A_n260I</w:t>
            </w:r>
          </w:p>
          <w:p w14:paraId="327347B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DC_30A_n260J</w:t>
            </w:r>
          </w:p>
          <w:p w14:paraId="0B94013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DC_30A_n260K</w:t>
            </w:r>
          </w:p>
          <w:p w14:paraId="48006A5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DC_30A_n260L</w:t>
            </w:r>
          </w:p>
          <w:p w14:paraId="52FD2629" w14:textId="77777777" w:rsidR="008D1E4A" w:rsidRPr="00EF5447" w:rsidRDefault="008D1E4A" w:rsidP="00C620E0">
            <w:pPr>
              <w:pStyle w:val="TAC"/>
              <w:rPr>
                <w:rFonts w:cs="Arial"/>
                <w:szCs w:val="18"/>
                <w:lang w:eastAsia="fi-FI"/>
              </w:rPr>
            </w:pPr>
            <w:r w:rsidRPr="00EF5447">
              <w:rPr>
                <w:rFonts w:eastAsia="MS Mincho" w:cs="Arial"/>
                <w:szCs w:val="18"/>
                <w:lang w:eastAsia="ja-JP"/>
              </w:rPr>
              <w:t>DC_30A_n260M</w:t>
            </w:r>
          </w:p>
          <w:p w14:paraId="54ADCB7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2A633C2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3C08105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1C67C7D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5469CAE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799A1DA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287003F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6C558122"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69867116" w14:textId="77777777" w:rsidTr="00C620E0">
        <w:trPr>
          <w:trHeight w:val="187"/>
          <w:jc w:val="center"/>
        </w:trPr>
        <w:tc>
          <w:tcPr>
            <w:tcW w:w="4814" w:type="dxa"/>
            <w:shd w:val="clear" w:color="auto" w:fill="auto"/>
            <w:noWrap/>
            <w:tcMar>
              <w:top w:w="28" w:type="dxa"/>
              <w:left w:w="28" w:type="dxa"/>
              <w:bottom w:w="28" w:type="dxa"/>
              <w:right w:w="28" w:type="dxa"/>
            </w:tcMar>
          </w:tcPr>
          <w:p w14:paraId="0C06588B" w14:textId="77777777" w:rsidR="008D1E4A" w:rsidRPr="00EF5447" w:rsidRDefault="008D1E4A" w:rsidP="00C620E0">
            <w:pPr>
              <w:pStyle w:val="TAC"/>
              <w:rPr>
                <w:vertAlign w:val="superscript"/>
                <w:lang w:eastAsia="zh-CN"/>
              </w:rPr>
            </w:pPr>
            <w:r w:rsidRPr="00EF5447">
              <w:t>DC_19A-21A-42A_n257A</w:t>
            </w:r>
            <w:r w:rsidRPr="00EF5447">
              <w:rPr>
                <w:vertAlign w:val="superscript"/>
                <w:lang w:eastAsia="zh-CN"/>
              </w:rPr>
              <w:t>2</w:t>
            </w:r>
          </w:p>
          <w:p w14:paraId="6A7F8E95"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3A8DCBE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CD4850E"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30015B0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3F0D0503"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71862126"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41B29F92"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7CA08C1C"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362C19D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54E816C2"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66BDFF85"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2007280"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06356288"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4911C09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915474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505B548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5AC625D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7EA78E4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7D0A822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172FE0E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22D46D9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4A7DFC7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5E4C738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35F897E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1CE91413"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42A_n257D</w:t>
            </w:r>
          </w:p>
          <w:p w14:paraId="34B3E07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73B7EF1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25CB486"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8D1E4A" w:rsidRPr="00EF5447" w14:paraId="698EA93B" w14:textId="77777777" w:rsidTr="00C620E0">
        <w:trPr>
          <w:trHeight w:val="187"/>
          <w:jc w:val="center"/>
        </w:trPr>
        <w:tc>
          <w:tcPr>
            <w:tcW w:w="4814" w:type="dxa"/>
            <w:shd w:val="clear" w:color="auto" w:fill="auto"/>
            <w:noWrap/>
            <w:tcMar>
              <w:top w:w="28" w:type="dxa"/>
              <w:left w:w="28" w:type="dxa"/>
              <w:bottom w:w="28" w:type="dxa"/>
              <w:right w:w="28" w:type="dxa"/>
            </w:tcMar>
          </w:tcPr>
          <w:p w14:paraId="65AD554C" w14:textId="77777777" w:rsidR="008D1E4A" w:rsidRPr="00EF5447" w:rsidRDefault="008D1E4A" w:rsidP="00C620E0">
            <w:pPr>
              <w:pStyle w:val="TAC"/>
              <w:rPr>
                <w:lang w:eastAsia="zh-CN"/>
              </w:rPr>
            </w:pPr>
            <w:r w:rsidRPr="00EF5447">
              <w:rPr>
                <w:lang w:eastAsia="fi-FI"/>
              </w:rPr>
              <w:t>DC_21A-28A-42A_n257A</w:t>
            </w:r>
            <w:r w:rsidRPr="00EF5447">
              <w:rPr>
                <w:vertAlign w:val="superscript"/>
                <w:lang w:eastAsia="zh-CN"/>
              </w:rPr>
              <w:t>2</w:t>
            </w:r>
          </w:p>
          <w:p w14:paraId="45AE2B90" w14:textId="77777777" w:rsidR="008D1E4A" w:rsidRPr="00EF5447" w:rsidRDefault="008D1E4A" w:rsidP="00C620E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45C9FCD1" w14:textId="77777777" w:rsidR="008D1E4A" w:rsidRPr="00EF5447" w:rsidRDefault="008D1E4A" w:rsidP="00C620E0">
            <w:pPr>
              <w:pStyle w:val="TAC"/>
              <w:rPr>
                <w:lang w:eastAsia="fi-FI"/>
              </w:rPr>
            </w:pPr>
            <w:r w:rsidRPr="00EF5447">
              <w:rPr>
                <w:lang w:eastAsia="fi-FI"/>
              </w:rPr>
              <w:t>DC_21A_n257A</w:t>
            </w:r>
          </w:p>
          <w:p w14:paraId="70F4BF08" w14:textId="77777777" w:rsidR="008D1E4A" w:rsidRPr="00EF5447" w:rsidRDefault="008D1E4A" w:rsidP="00C620E0">
            <w:pPr>
              <w:pStyle w:val="TAC"/>
              <w:rPr>
                <w:lang w:eastAsia="fi-FI"/>
              </w:rPr>
            </w:pPr>
            <w:r w:rsidRPr="00EF5447">
              <w:rPr>
                <w:lang w:eastAsia="fi-FI"/>
              </w:rPr>
              <w:t>DC_28A_n257A</w:t>
            </w:r>
          </w:p>
          <w:p w14:paraId="78517F54" w14:textId="77777777" w:rsidR="008D1E4A" w:rsidRPr="00EF5447" w:rsidRDefault="008D1E4A" w:rsidP="00C620E0">
            <w:pPr>
              <w:pStyle w:val="TAC"/>
              <w:rPr>
                <w:noProof/>
                <w:lang w:eastAsia="zh-CN"/>
              </w:rPr>
            </w:pPr>
            <w:r w:rsidRPr="00EF5447">
              <w:rPr>
                <w:lang w:eastAsia="fi-FI"/>
              </w:rPr>
              <w:t>DC_42A_n257A</w:t>
            </w:r>
          </w:p>
        </w:tc>
      </w:tr>
      <w:tr w:rsidR="008D1E4A" w:rsidRPr="00F51302" w14:paraId="60164CC1" w14:textId="77777777" w:rsidTr="00C620E0">
        <w:trPr>
          <w:trHeight w:val="187"/>
          <w:jc w:val="center"/>
        </w:trPr>
        <w:tc>
          <w:tcPr>
            <w:tcW w:w="4814" w:type="dxa"/>
            <w:shd w:val="clear" w:color="auto" w:fill="auto"/>
            <w:noWrap/>
            <w:tcMar>
              <w:top w:w="28" w:type="dxa"/>
              <w:left w:w="28" w:type="dxa"/>
              <w:bottom w:w="28" w:type="dxa"/>
              <w:right w:w="28" w:type="dxa"/>
            </w:tcMar>
          </w:tcPr>
          <w:p w14:paraId="20FF360B" w14:textId="77777777" w:rsidR="008D1E4A" w:rsidRPr="00EF5447" w:rsidRDefault="008D1E4A" w:rsidP="00C620E0">
            <w:pPr>
              <w:pStyle w:val="TAC"/>
              <w:rPr>
                <w:b/>
                <w:lang w:eastAsia="fi-FI"/>
              </w:rPr>
            </w:pPr>
            <w:r w:rsidRPr="00EF5447">
              <w:rPr>
                <w:lang w:eastAsia="fi-FI"/>
              </w:rPr>
              <w:lastRenderedPageBreak/>
              <w:t>DC_28A-41A-42A_n257A</w:t>
            </w:r>
          </w:p>
          <w:p w14:paraId="79C91644" w14:textId="77777777" w:rsidR="008D1E4A" w:rsidRPr="00EF5447" w:rsidRDefault="008D1E4A" w:rsidP="00C620E0">
            <w:pPr>
              <w:pStyle w:val="TAC"/>
              <w:rPr>
                <w:b/>
                <w:lang w:eastAsia="fi-FI"/>
              </w:rPr>
            </w:pPr>
            <w:r w:rsidRPr="00EF5447">
              <w:rPr>
                <w:lang w:eastAsia="fi-FI"/>
              </w:rPr>
              <w:t>DC_28A-41A-42A_n257G</w:t>
            </w:r>
          </w:p>
          <w:p w14:paraId="3268197A" w14:textId="77777777" w:rsidR="008D1E4A" w:rsidRPr="00EF5447" w:rsidRDefault="008D1E4A" w:rsidP="00C620E0">
            <w:pPr>
              <w:pStyle w:val="TAC"/>
              <w:rPr>
                <w:b/>
                <w:lang w:eastAsia="fi-FI"/>
              </w:rPr>
            </w:pPr>
            <w:r w:rsidRPr="00EF5447">
              <w:rPr>
                <w:lang w:eastAsia="fi-FI"/>
              </w:rPr>
              <w:t>DC_28A-41A-42A_n257H</w:t>
            </w:r>
          </w:p>
          <w:p w14:paraId="5EA63103" w14:textId="77777777" w:rsidR="008D1E4A" w:rsidRPr="00EF5447" w:rsidRDefault="008D1E4A" w:rsidP="00C620E0">
            <w:pPr>
              <w:pStyle w:val="TAC"/>
              <w:rPr>
                <w:b/>
                <w:lang w:eastAsia="fi-FI"/>
              </w:rPr>
            </w:pPr>
            <w:r w:rsidRPr="00EF5447">
              <w:rPr>
                <w:lang w:eastAsia="fi-FI"/>
              </w:rPr>
              <w:t>DC_28A-41A-42A_n257I</w:t>
            </w:r>
          </w:p>
          <w:p w14:paraId="28B33C2C" w14:textId="77777777" w:rsidR="008D1E4A" w:rsidRPr="00EF5447" w:rsidRDefault="008D1E4A" w:rsidP="00C620E0">
            <w:pPr>
              <w:pStyle w:val="TAC"/>
              <w:rPr>
                <w:b/>
                <w:lang w:eastAsia="fi-FI"/>
              </w:rPr>
            </w:pPr>
            <w:r w:rsidRPr="00EF5447">
              <w:rPr>
                <w:lang w:eastAsia="fi-FI"/>
              </w:rPr>
              <w:t>DC_28A-41C-42A_n257A</w:t>
            </w:r>
          </w:p>
          <w:p w14:paraId="7F183607" w14:textId="77777777" w:rsidR="008D1E4A" w:rsidRPr="00EF5447" w:rsidRDefault="008D1E4A" w:rsidP="00C620E0">
            <w:pPr>
              <w:pStyle w:val="TAC"/>
              <w:rPr>
                <w:b/>
                <w:lang w:eastAsia="fi-FI"/>
              </w:rPr>
            </w:pPr>
            <w:r w:rsidRPr="00EF5447">
              <w:rPr>
                <w:lang w:eastAsia="fi-FI"/>
              </w:rPr>
              <w:t>DC_28A-41C-42A_n257G</w:t>
            </w:r>
          </w:p>
          <w:p w14:paraId="5EDDA6C6" w14:textId="77777777" w:rsidR="008D1E4A" w:rsidRPr="00EF5447" w:rsidRDefault="008D1E4A" w:rsidP="00C620E0">
            <w:pPr>
              <w:pStyle w:val="TAC"/>
              <w:rPr>
                <w:b/>
                <w:lang w:eastAsia="fi-FI"/>
              </w:rPr>
            </w:pPr>
            <w:r w:rsidRPr="00EF5447">
              <w:rPr>
                <w:lang w:eastAsia="fi-FI"/>
              </w:rPr>
              <w:t>DC_28A-41C-42A_n257H</w:t>
            </w:r>
          </w:p>
          <w:p w14:paraId="7853DA0F" w14:textId="77777777" w:rsidR="008D1E4A" w:rsidRPr="00EF5447" w:rsidRDefault="008D1E4A" w:rsidP="00C620E0">
            <w:pPr>
              <w:pStyle w:val="TAC"/>
              <w:rPr>
                <w:b/>
                <w:lang w:eastAsia="fi-FI"/>
              </w:rPr>
            </w:pPr>
            <w:r w:rsidRPr="00EF5447">
              <w:rPr>
                <w:lang w:eastAsia="fi-FI"/>
              </w:rPr>
              <w:t>DC_28A-41C-42A_n257I</w:t>
            </w:r>
          </w:p>
          <w:p w14:paraId="43E17360" w14:textId="77777777" w:rsidR="008D1E4A" w:rsidRPr="00EF5447" w:rsidRDefault="008D1E4A" w:rsidP="00C620E0">
            <w:pPr>
              <w:pStyle w:val="TAC"/>
              <w:rPr>
                <w:b/>
                <w:lang w:eastAsia="fi-FI"/>
              </w:rPr>
            </w:pPr>
            <w:r w:rsidRPr="00EF5447">
              <w:rPr>
                <w:lang w:eastAsia="fi-FI"/>
              </w:rPr>
              <w:t>DC_28A-41A-42C_n257A</w:t>
            </w:r>
          </w:p>
          <w:p w14:paraId="3B140284" w14:textId="77777777" w:rsidR="008D1E4A" w:rsidRPr="00EF5447" w:rsidRDefault="008D1E4A" w:rsidP="00C620E0">
            <w:pPr>
              <w:pStyle w:val="TAC"/>
              <w:rPr>
                <w:b/>
                <w:lang w:eastAsia="fi-FI"/>
              </w:rPr>
            </w:pPr>
            <w:r w:rsidRPr="00EF5447">
              <w:rPr>
                <w:lang w:eastAsia="fi-FI"/>
              </w:rPr>
              <w:t>DC_28A-41A-42C_n257G</w:t>
            </w:r>
          </w:p>
          <w:p w14:paraId="09B1573A" w14:textId="77777777" w:rsidR="008D1E4A" w:rsidRPr="00EF5447" w:rsidRDefault="008D1E4A" w:rsidP="00C620E0">
            <w:pPr>
              <w:pStyle w:val="TAC"/>
              <w:rPr>
                <w:b/>
                <w:lang w:eastAsia="fi-FI"/>
              </w:rPr>
            </w:pPr>
            <w:r w:rsidRPr="00EF5447">
              <w:rPr>
                <w:lang w:eastAsia="fi-FI"/>
              </w:rPr>
              <w:t>DC_28A-41A-42C_n257H</w:t>
            </w:r>
          </w:p>
          <w:p w14:paraId="736BF44E" w14:textId="77777777" w:rsidR="008D1E4A" w:rsidRPr="00EF5447" w:rsidRDefault="008D1E4A" w:rsidP="00C620E0">
            <w:pPr>
              <w:pStyle w:val="TAC"/>
              <w:rPr>
                <w:b/>
                <w:lang w:eastAsia="fi-FI"/>
              </w:rPr>
            </w:pPr>
            <w:r w:rsidRPr="00EF5447">
              <w:rPr>
                <w:lang w:eastAsia="fi-FI"/>
              </w:rPr>
              <w:t>DC_28A-41A-42C_n257I</w:t>
            </w:r>
          </w:p>
          <w:p w14:paraId="0F8842EF" w14:textId="77777777" w:rsidR="008D1E4A" w:rsidRPr="00EF5447" w:rsidRDefault="008D1E4A" w:rsidP="00C620E0">
            <w:pPr>
              <w:pStyle w:val="TAC"/>
              <w:rPr>
                <w:b/>
                <w:lang w:eastAsia="fi-FI"/>
              </w:rPr>
            </w:pPr>
            <w:r w:rsidRPr="00EF5447">
              <w:rPr>
                <w:lang w:eastAsia="fi-FI"/>
              </w:rPr>
              <w:t>DC_28A-41C-42C_n257A</w:t>
            </w:r>
          </w:p>
          <w:p w14:paraId="797C8231" w14:textId="77777777" w:rsidR="008D1E4A" w:rsidRPr="00EF5447" w:rsidRDefault="008D1E4A" w:rsidP="00C620E0">
            <w:pPr>
              <w:pStyle w:val="TAC"/>
              <w:rPr>
                <w:b/>
                <w:lang w:eastAsia="fi-FI"/>
              </w:rPr>
            </w:pPr>
            <w:r w:rsidRPr="00EF5447">
              <w:rPr>
                <w:lang w:eastAsia="fi-FI"/>
              </w:rPr>
              <w:t>DC_28A-41C-42C_n257G</w:t>
            </w:r>
          </w:p>
          <w:p w14:paraId="389B9AEC" w14:textId="77777777" w:rsidR="008D1E4A" w:rsidRPr="00EF5447" w:rsidRDefault="008D1E4A" w:rsidP="00C620E0">
            <w:pPr>
              <w:pStyle w:val="TAC"/>
              <w:rPr>
                <w:b/>
                <w:lang w:eastAsia="fi-FI"/>
              </w:rPr>
            </w:pPr>
            <w:r w:rsidRPr="00EF5447">
              <w:rPr>
                <w:lang w:eastAsia="fi-FI"/>
              </w:rPr>
              <w:t>DC_28A-41C-42C_n257H</w:t>
            </w:r>
          </w:p>
          <w:p w14:paraId="449312CC" w14:textId="77777777" w:rsidR="008D1E4A" w:rsidRPr="00EF5447" w:rsidRDefault="008D1E4A" w:rsidP="00C620E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5944E563"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320F988"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6311A5D4"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3713A489"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079BF28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4B458A6"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5B99AD8"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C760F56"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83718EE"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64C42F43"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555FE25"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5F03C55B"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EB70DD3"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9A225B"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724DA92"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BE1E0E3"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37D5A1B"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AF6782E"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C6D434A"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06BB7223" w14:textId="77777777" w:rsidR="008D1E4A" w:rsidRPr="006E2D1D" w:rsidRDefault="008D1E4A" w:rsidP="00C620E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8D1E4A" w:rsidRPr="00EF5447" w14:paraId="4F9DC6C9" w14:textId="77777777" w:rsidTr="00C620E0">
        <w:trPr>
          <w:trHeight w:val="187"/>
          <w:jc w:val="center"/>
        </w:trPr>
        <w:tc>
          <w:tcPr>
            <w:tcW w:w="9629" w:type="dxa"/>
            <w:gridSpan w:val="2"/>
            <w:shd w:val="clear" w:color="auto" w:fill="auto"/>
            <w:noWrap/>
            <w:tcMar>
              <w:top w:w="28" w:type="dxa"/>
              <w:left w:w="28" w:type="dxa"/>
              <w:bottom w:w="28" w:type="dxa"/>
              <w:right w:w="28" w:type="dxa"/>
            </w:tcMar>
            <w:vAlign w:val="center"/>
          </w:tcPr>
          <w:p w14:paraId="528B701D"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4A58E6D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72DFFBB0" w14:textId="77777777" w:rsidR="008D1E4A" w:rsidRPr="00EF5447" w:rsidRDefault="008D1E4A" w:rsidP="008D1E4A"/>
    <w:p w14:paraId="15C773A5" w14:textId="77777777" w:rsidR="008D1E4A" w:rsidRPr="001F078B" w:rsidRDefault="008D1E4A" w:rsidP="008D1E4A">
      <w:pPr>
        <w:pStyle w:val="Heading4"/>
      </w:pPr>
      <w:bookmarkStart w:id="2681" w:name="_Toc61378115"/>
      <w:bookmarkStart w:id="2682" w:name="_Toc61378590"/>
      <w:bookmarkStart w:id="2683" w:name="_Toc21351533"/>
      <w:bookmarkStart w:id="2684" w:name="_Toc29807115"/>
      <w:bookmarkStart w:id="2685" w:name="_Toc36648829"/>
      <w:bookmarkStart w:id="2686" w:name="_Toc36651554"/>
      <w:bookmarkStart w:id="2687" w:name="_Toc37256488"/>
      <w:bookmarkStart w:id="2688" w:name="_Toc37256829"/>
      <w:bookmarkStart w:id="2689" w:name="_Toc45890526"/>
      <w:bookmarkStart w:id="2690" w:name="_Toc45891750"/>
      <w:bookmarkStart w:id="2691" w:name="_Toc45892160"/>
      <w:bookmarkStart w:id="2692" w:name="_Toc45892570"/>
      <w:bookmarkStart w:id="2693" w:name="_Toc52352983"/>
      <w:bookmarkStart w:id="2694" w:name="_Toc53174806"/>
      <w:r>
        <w:lastRenderedPageBreak/>
        <w:t>5.5B.5a</w:t>
      </w:r>
      <w:r w:rsidRPr="001F078B">
        <w:t>.3</w:t>
      </w:r>
      <w:r w:rsidRPr="001F078B">
        <w:tab/>
        <w:t xml:space="preserve">Inter-band </w:t>
      </w:r>
      <w:r>
        <w:t>NE</w:t>
      </w:r>
      <w:r w:rsidRPr="001F078B">
        <w:t>-DC configurations including FR2 (four bands)</w:t>
      </w:r>
      <w:bookmarkEnd w:id="2681"/>
      <w:bookmarkEnd w:id="2682"/>
    </w:p>
    <w:p w14:paraId="1FAC3937" w14:textId="77777777" w:rsidR="008D1E4A" w:rsidRPr="001F078B" w:rsidRDefault="008D1E4A" w:rsidP="008D1E4A">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8D1E4A" w:rsidRPr="001F078B" w14:paraId="08C2E6AC" w14:textId="77777777" w:rsidTr="00C620E0">
        <w:trPr>
          <w:trHeight w:val="187"/>
          <w:tblHeader/>
          <w:jc w:val="center"/>
        </w:trPr>
        <w:tc>
          <w:tcPr>
            <w:tcW w:w="4815" w:type="dxa"/>
            <w:shd w:val="clear" w:color="auto" w:fill="auto"/>
            <w:tcMar>
              <w:top w:w="28" w:type="dxa"/>
              <w:left w:w="28" w:type="dxa"/>
              <w:bottom w:w="28" w:type="dxa"/>
              <w:right w:w="28" w:type="dxa"/>
            </w:tcMar>
            <w:vAlign w:val="center"/>
            <w:hideMark/>
          </w:tcPr>
          <w:p w14:paraId="2D1BB644" w14:textId="77777777" w:rsidR="008D1E4A" w:rsidRPr="001F078B" w:rsidRDefault="008D1E4A" w:rsidP="00C620E0">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1B2C2CE4" w14:textId="77777777" w:rsidR="008D1E4A" w:rsidRPr="001F078B" w:rsidDel="00C35823" w:rsidRDefault="008D1E4A" w:rsidP="00C620E0">
            <w:pPr>
              <w:pStyle w:val="TAH"/>
              <w:rPr>
                <w:lang w:eastAsia="fi-FI"/>
              </w:rPr>
            </w:pP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8D1E4A" w:rsidRPr="001F078B" w14:paraId="0591FE62" w14:textId="77777777" w:rsidTr="00C620E0">
        <w:trPr>
          <w:trHeight w:val="187"/>
          <w:jc w:val="center"/>
        </w:trPr>
        <w:tc>
          <w:tcPr>
            <w:tcW w:w="4815" w:type="dxa"/>
            <w:shd w:val="clear" w:color="auto" w:fill="auto"/>
            <w:noWrap/>
            <w:tcMar>
              <w:top w:w="28" w:type="dxa"/>
              <w:left w:w="28" w:type="dxa"/>
              <w:bottom w:w="28" w:type="dxa"/>
              <w:right w:w="28" w:type="dxa"/>
            </w:tcMar>
          </w:tcPr>
          <w:p w14:paraId="3817FEAB"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0B91CA14" w14:textId="77777777" w:rsidR="008D1E4A" w:rsidRPr="001F078B" w:rsidRDefault="008D1E4A" w:rsidP="00C620E0">
            <w:pPr>
              <w:pStyle w:val="TAC"/>
              <w:rPr>
                <w:lang w:val="en-US" w:eastAsia="ja-JP"/>
              </w:rPr>
            </w:pPr>
            <w:r w:rsidRPr="001F078B">
              <w:rPr>
                <w:lang w:val="en-US" w:eastAsia="ja-JP"/>
              </w:rPr>
              <w:t>DC_n257G</w:t>
            </w:r>
            <w:r w:rsidRPr="001F078B">
              <w:t>_</w:t>
            </w:r>
            <w:r>
              <w:t>1A-3A-5A</w:t>
            </w:r>
          </w:p>
          <w:p w14:paraId="73022094" w14:textId="77777777" w:rsidR="008D1E4A" w:rsidRPr="001F078B" w:rsidRDefault="008D1E4A" w:rsidP="00C620E0">
            <w:pPr>
              <w:pStyle w:val="TAC"/>
              <w:rPr>
                <w:lang w:val="en-US" w:eastAsia="ja-JP"/>
              </w:rPr>
            </w:pPr>
            <w:r w:rsidRPr="001F078B">
              <w:rPr>
                <w:lang w:val="en-US" w:eastAsia="ja-JP"/>
              </w:rPr>
              <w:t>DC_n257H</w:t>
            </w:r>
            <w:r w:rsidRPr="001F078B">
              <w:t>_</w:t>
            </w:r>
            <w:r>
              <w:t>1A-3A-5A</w:t>
            </w:r>
          </w:p>
          <w:p w14:paraId="33A8BA43" w14:textId="77777777" w:rsidR="008D1E4A" w:rsidRPr="001F078B" w:rsidRDefault="008D1E4A" w:rsidP="00C620E0">
            <w:pPr>
              <w:pStyle w:val="TAC"/>
              <w:rPr>
                <w:lang w:val="en-US" w:eastAsia="ja-JP"/>
              </w:rPr>
            </w:pPr>
            <w:r w:rsidRPr="001F078B">
              <w:rPr>
                <w:lang w:val="en-US" w:eastAsia="ja-JP"/>
              </w:rPr>
              <w:t>DC_n257I</w:t>
            </w:r>
            <w:r w:rsidRPr="001F078B">
              <w:t>_</w:t>
            </w:r>
            <w:r>
              <w:t>1A-3A-5A</w:t>
            </w:r>
          </w:p>
          <w:p w14:paraId="6AFE76C7" w14:textId="77777777" w:rsidR="008D1E4A" w:rsidRPr="001F078B" w:rsidRDefault="008D1E4A" w:rsidP="00C620E0">
            <w:pPr>
              <w:pStyle w:val="TAC"/>
              <w:rPr>
                <w:lang w:val="en-US" w:eastAsia="ja-JP"/>
              </w:rPr>
            </w:pPr>
            <w:r w:rsidRPr="001F078B">
              <w:rPr>
                <w:lang w:val="en-US" w:eastAsia="ja-JP"/>
              </w:rPr>
              <w:t>DC_n257J</w:t>
            </w:r>
            <w:r w:rsidRPr="001F078B">
              <w:t>_</w:t>
            </w:r>
            <w:r>
              <w:t>1A-3A-5A</w:t>
            </w:r>
          </w:p>
          <w:p w14:paraId="3F1F9359" w14:textId="77777777" w:rsidR="008D1E4A" w:rsidRPr="001F078B" w:rsidRDefault="008D1E4A" w:rsidP="00C620E0">
            <w:pPr>
              <w:pStyle w:val="TAC"/>
              <w:rPr>
                <w:lang w:val="en-US" w:eastAsia="ja-JP"/>
              </w:rPr>
            </w:pPr>
            <w:r w:rsidRPr="001F078B">
              <w:rPr>
                <w:lang w:val="en-US" w:eastAsia="ja-JP"/>
              </w:rPr>
              <w:t>DC_n257K</w:t>
            </w:r>
            <w:r w:rsidRPr="001F078B">
              <w:t>_</w:t>
            </w:r>
            <w:r>
              <w:t>1A-3A-5A</w:t>
            </w:r>
          </w:p>
          <w:p w14:paraId="39649C44" w14:textId="77777777" w:rsidR="008D1E4A" w:rsidRPr="001F078B" w:rsidRDefault="008D1E4A" w:rsidP="00C620E0">
            <w:pPr>
              <w:pStyle w:val="TAC"/>
              <w:rPr>
                <w:lang w:val="en-US" w:eastAsia="ja-JP"/>
              </w:rPr>
            </w:pPr>
            <w:r w:rsidRPr="001F078B">
              <w:rPr>
                <w:lang w:val="en-US" w:eastAsia="ja-JP"/>
              </w:rPr>
              <w:t>DC_n257L</w:t>
            </w:r>
            <w:r w:rsidRPr="001F078B">
              <w:t>_</w:t>
            </w:r>
            <w:r>
              <w:t>1A-3A-5A</w:t>
            </w:r>
          </w:p>
          <w:p w14:paraId="63CBBBDC" w14:textId="77777777" w:rsidR="008D1E4A" w:rsidRPr="001F078B" w:rsidRDefault="008D1E4A" w:rsidP="00C620E0">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19F2DAFD"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4C7DD4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27FA2B6"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8D1E4A" w:rsidRPr="001F078B" w14:paraId="7BBA96EF" w14:textId="77777777" w:rsidTr="00C620E0">
        <w:trPr>
          <w:trHeight w:val="187"/>
          <w:jc w:val="center"/>
        </w:trPr>
        <w:tc>
          <w:tcPr>
            <w:tcW w:w="4815" w:type="dxa"/>
            <w:shd w:val="clear" w:color="auto" w:fill="auto"/>
            <w:noWrap/>
            <w:tcMar>
              <w:top w:w="28" w:type="dxa"/>
              <w:left w:w="28" w:type="dxa"/>
              <w:bottom w:w="28" w:type="dxa"/>
              <w:right w:w="28" w:type="dxa"/>
            </w:tcMar>
          </w:tcPr>
          <w:p w14:paraId="4CD8960C"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2C0116CA" w14:textId="77777777" w:rsidR="008D1E4A" w:rsidRPr="001F078B" w:rsidRDefault="008D1E4A" w:rsidP="00C620E0">
            <w:pPr>
              <w:pStyle w:val="TAC"/>
              <w:rPr>
                <w:lang w:val="en-US" w:eastAsia="ja-JP"/>
              </w:rPr>
            </w:pPr>
            <w:r w:rsidRPr="001F078B">
              <w:rPr>
                <w:lang w:val="en-US" w:eastAsia="ja-JP"/>
              </w:rPr>
              <w:t>DC_n257G</w:t>
            </w:r>
            <w:r w:rsidRPr="001F078B">
              <w:t>_</w:t>
            </w:r>
            <w:r>
              <w:t>1A-3A-7A</w:t>
            </w:r>
          </w:p>
          <w:p w14:paraId="40D40159" w14:textId="77777777" w:rsidR="008D1E4A" w:rsidRPr="001F078B" w:rsidRDefault="008D1E4A" w:rsidP="00C620E0">
            <w:pPr>
              <w:pStyle w:val="TAC"/>
              <w:rPr>
                <w:lang w:val="en-US" w:eastAsia="ja-JP"/>
              </w:rPr>
            </w:pPr>
            <w:r w:rsidRPr="001F078B">
              <w:rPr>
                <w:lang w:val="en-US" w:eastAsia="ja-JP"/>
              </w:rPr>
              <w:t>DC_n257H</w:t>
            </w:r>
            <w:r w:rsidRPr="001F078B">
              <w:t>_</w:t>
            </w:r>
            <w:r>
              <w:t>1A-3A-7A</w:t>
            </w:r>
          </w:p>
          <w:p w14:paraId="2044957E" w14:textId="77777777" w:rsidR="008D1E4A" w:rsidRPr="001F078B" w:rsidRDefault="008D1E4A" w:rsidP="00C620E0">
            <w:pPr>
              <w:pStyle w:val="TAC"/>
              <w:rPr>
                <w:lang w:val="en-US" w:eastAsia="ja-JP"/>
              </w:rPr>
            </w:pPr>
            <w:r w:rsidRPr="001F078B">
              <w:rPr>
                <w:lang w:val="en-US" w:eastAsia="ja-JP"/>
              </w:rPr>
              <w:t>DC_n257I</w:t>
            </w:r>
            <w:r w:rsidRPr="001F078B">
              <w:t>_</w:t>
            </w:r>
            <w:r>
              <w:t>1A-3A-7A</w:t>
            </w:r>
          </w:p>
          <w:p w14:paraId="0227B44E" w14:textId="77777777" w:rsidR="008D1E4A" w:rsidRPr="001F078B" w:rsidRDefault="008D1E4A" w:rsidP="00C620E0">
            <w:pPr>
              <w:pStyle w:val="TAC"/>
              <w:rPr>
                <w:lang w:val="en-US" w:eastAsia="ja-JP"/>
              </w:rPr>
            </w:pPr>
            <w:r w:rsidRPr="001F078B">
              <w:rPr>
                <w:lang w:val="en-US" w:eastAsia="ja-JP"/>
              </w:rPr>
              <w:t>DC_n257J</w:t>
            </w:r>
            <w:r w:rsidRPr="001F078B">
              <w:t>_</w:t>
            </w:r>
            <w:r>
              <w:t>1A-3A-7A</w:t>
            </w:r>
          </w:p>
          <w:p w14:paraId="483CCA49" w14:textId="77777777" w:rsidR="008D1E4A" w:rsidRPr="001F078B" w:rsidRDefault="008D1E4A" w:rsidP="00C620E0">
            <w:pPr>
              <w:pStyle w:val="TAC"/>
              <w:rPr>
                <w:lang w:val="en-US" w:eastAsia="ja-JP"/>
              </w:rPr>
            </w:pPr>
            <w:r w:rsidRPr="001F078B">
              <w:rPr>
                <w:lang w:val="en-US" w:eastAsia="ja-JP"/>
              </w:rPr>
              <w:t>DC_n257K</w:t>
            </w:r>
            <w:r w:rsidRPr="001F078B">
              <w:t>_</w:t>
            </w:r>
            <w:r>
              <w:t>1A-3A-7A</w:t>
            </w:r>
          </w:p>
          <w:p w14:paraId="5F2923F8" w14:textId="77777777" w:rsidR="008D1E4A" w:rsidRPr="001F078B" w:rsidRDefault="008D1E4A" w:rsidP="00C620E0">
            <w:pPr>
              <w:pStyle w:val="TAC"/>
              <w:rPr>
                <w:lang w:val="en-US" w:eastAsia="ja-JP"/>
              </w:rPr>
            </w:pPr>
            <w:r w:rsidRPr="001F078B">
              <w:rPr>
                <w:lang w:val="en-US" w:eastAsia="ja-JP"/>
              </w:rPr>
              <w:t>DC_n257L</w:t>
            </w:r>
            <w:r w:rsidRPr="001F078B">
              <w:t>_</w:t>
            </w:r>
            <w:r>
              <w:t>1A-3A-7A</w:t>
            </w:r>
          </w:p>
          <w:p w14:paraId="4855BC95" w14:textId="77777777" w:rsidR="008D1E4A" w:rsidRPr="001F078B" w:rsidRDefault="008D1E4A" w:rsidP="00C620E0">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1C3071A7"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984DF2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9707EBB"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072725A2" w14:textId="77777777" w:rsidTr="00C620E0">
        <w:trPr>
          <w:trHeight w:val="187"/>
          <w:jc w:val="center"/>
        </w:trPr>
        <w:tc>
          <w:tcPr>
            <w:tcW w:w="4815" w:type="dxa"/>
            <w:shd w:val="clear" w:color="auto" w:fill="auto"/>
            <w:noWrap/>
            <w:tcMar>
              <w:top w:w="28" w:type="dxa"/>
              <w:left w:w="28" w:type="dxa"/>
              <w:bottom w:w="28" w:type="dxa"/>
              <w:right w:w="28" w:type="dxa"/>
            </w:tcMar>
          </w:tcPr>
          <w:p w14:paraId="403D4835"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0A07FCFD" w14:textId="77777777" w:rsidR="008D1E4A" w:rsidRPr="001F078B" w:rsidRDefault="008D1E4A" w:rsidP="00C620E0">
            <w:pPr>
              <w:pStyle w:val="TAC"/>
              <w:rPr>
                <w:lang w:val="en-US" w:eastAsia="ja-JP"/>
              </w:rPr>
            </w:pPr>
            <w:r w:rsidRPr="001F078B">
              <w:rPr>
                <w:lang w:val="en-US" w:eastAsia="ja-JP"/>
              </w:rPr>
              <w:t>DC_n257G</w:t>
            </w:r>
            <w:r w:rsidRPr="001F078B">
              <w:t>_</w:t>
            </w:r>
            <w:r>
              <w:t>1A-3A-7A-7A</w:t>
            </w:r>
          </w:p>
          <w:p w14:paraId="6F812051" w14:textId="77777777" w:rsidR="008D1E4A" w:rsidRPr="001F078B" w:rsidRDefault="008D1E4A" w:rsidP="00C620E0">
            <w:pPr>
              <w:pStyle w:val="TAC"/>
              <w:rPr>
                <w:lang w:val="en-US" w:eastAsia="ja-JP"/>
              </w:rPr>
            </w:pPr>
            <w:r w:rsidRPr="001F078B">
              <w:rPr>
                <w:lang w:val="en-US" w:eastAsia="ja-JP"/>
              </w:rPr>
              <w:t>DC_n257H</w:t>
            </w:r>
            <w:r w:rsidRPr="001F078B">
              <w:t>_</w:t>
            </w:r>
            <w:r>
              <w:t>1A-3A-7A-7A</w:t>
            </w:r>
          </w:p>
          <w:p w14:paraId="47C1BC49" w14:textId="77777777" w:rsidR="008D1E4A" w:rsidRPr="001F078B" w:rsidRDefault="008D1E4A" w:rsidP="00C620E0">
            <w:pPr>
              <w:pStyle w:val="TAC"/>
              <w:rPr>
                <w:lang w:val="en-US" w:eastAsia="ja-JP"/>
              </w:rPr>
            </w:pPr>
            <w:r w:rsidRPr="001F078B">
              <w:rPr>
                <w:lang w:val="en-US" w:eastAsia="ja-JP"/>
              </w:rPr>
              <w:t>DC_n257I</w:t>
            </w:r>
            <w:r w:rsidRPr="001F078B">
              <w:t>_</w:t>
            </w:r>
            <w:r>
              <w:t>1A-3A-7A-7A</w:t>
            </w:r>
          </w:p>
          <w:p w14:paraId="6E6115E8" w14:textId="77777777" w:rsidR="008D1E4A" w:rsidRPr="001F078B" w:rsidRDefault="008D1E4A" w:rsidP="00C620E0">
            <w:pPr>
              <w:pStyle w:val="TAC"/>
              <w:rPr>
                <w:lang w:val="en-US" w:eastAsia="ja-JP"/>
              </w:rPr>
            </w:pPr>
            <w:r w:rsidRPr="001F078B">
              <w:rPr>
                <w:lang w:val="en-US" w:eastAsia="ja-JP"/>
              </w:rPr>
              <w:t>DC_n257J</w:t>
            </w:r>
            <w:r w:rsidRPr="001F078B">
              <w:t>_</w:t>
            </w:r>
            <w:r>
              <w:t>1A-3A-7A-7A</w:t>
            </w:r>
          </w:p>
          <w:p w14:paraId="1D9259DF" w14:textId="77777777" w:rsidR="008D1E4A" w:rsidRPr="001F078B" w:rsidRDefault="008D1E4A" w:rsidP="00C620E0">
            <w:pPr>
              <w:pStyle w:val="TAC"/>
              <w:rPr>
                <w:lang w:val="en-US" w:eastAsia="ja-JP"/>
              </w:rPr>
            </w:pPr>
            <w:r w:rsidRPr="001F078B">
              <w:rPr>
                <w:lang w:val="en-US" w:eastAsia="ja-JP"/>
              </w:rPr>
              <w:t>DC_n257K</w:t>
            </w:r>
            <w:r w:rsidRPr="001F078B">
              <w:t>_</w:t>
            </w:r>
            <w:r>
              <w:t>1A-3A-7A-7A</w:t>
            </w:r>
          </w:p>
          <w:p w14:paraId="128E8BC4" w14:textId="77777777" w:rsidR="008D1E4A" w:rsidRPr="001F078B" w:rsidRDefault="008D1E4A" w:rsidP="00C620E0">
            <w:pPr>
              <w:pStyle w:val="TAC"/>
              <w:rPr>
                <w:lang w:val="en-US" w:eastAsia="ja-JP"/>
              </w:rPr>
            </w:pPr>
            <w:r w:rsidRPr="001F078B">
              <w:rPr>
                <w:lang w:val="en-US" w:eastAsia="ja-JP"/>
              </w:rPr>
              <w:t>DC_n257L</w:t>
            </w:r>
            <w:r w:rsidRPr="001F078B">
              <w:t>_</w:t>
            </w:r>
            <w:r>
              <w:t>1A-3A-7A-7A</w:t>
            </w:r>
          </w:p>
          <w:p w14:paraId="0194AA2F" w14:textId="77777777" w:rsidR="008D1E4A" w:rsidRPr="001F078B" w:rsidRDefault="008D1E4A" w:rsidP="00C620E0">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3F518798"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5CBA6BD"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0C881C4"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29DD757" w14:textId="77777777" w:rsidTr="00C620E0">
        <w:trPr>
          <w:trHeight w:val="187"/>
          <w:jc w:val="center"/>
        </w:trPr>
        <w:tc>
          <w:tcPr>
            <w:tcW w:w="4815" w:type="dxa"/>
            <w:shd w:val="clear" w:color="auto" w:fill="auto"/>
            <w:noWrap/>
            <w:tcMar>
              <w:top w:w="28" w:type="dxa"/>
              <w:left w:w="28" w:type="dxa"/>
              <w:bottom w:w="28" w:type="dxa"/>
              <w:right w:w="28" w:type="dxa"/>
            </w:tcMar>
          </w:tcPr>
          <w:p w14:paraId="03DB5AC6"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113603C6" w14:textId="77777777" w:rsidR="008D1E4A" w:rsidRPr="001F078B" w:rsidRDefault="008D1E4A" w:rsidP="00C620E0">
            <w:pPr>
              <w:pStyle w:val="TAC"/>
              <w:rPr>
                <w:lang w:val="en-US" w:eastAsia="ja-JP"/>
              </w:rPr>
            </w:pPr>
            <w:r w:rsidRPr="001F078B">
              <w:rPr>
                <w:lang w:val="en-US" w:eastAsia="ja-JP"/>
              </w:rPr>
              <w:t>DC_n257G</w:t>
            </w:r>
            <w:r w:rsidRPr="001F078B">
              <w:t>_</w:t>
            </w:r>
            <w:r>
              <w:t>1A-3A-</w:t>
            </w:r>
            <w:r>
              <w:rPr>
                <w:rFonts w:hint="eastAsia"/>
                <w:lang w:eastAsia="zh-CN"/>
              </w:rPr>
              <w:t>8</w:t>
            </w:r>
            <w:r>
              <w:t>A</w:t>
            </w:r>
          </w:p>
          <w:p w14:paraId="603B6BFD" w14:textId="77777777" w:rsidR="008D1E4A" w:rsidRPr="001F078B" w:rsidRDefault="008D1E4A" w:rsidP="00C620E0">
            <w:pPr>
              <w:pStyle w:val="TAC"/>
              <w:rPr>
                <w:lang w:val="en-US" w:eastAsia="ja-JP"/>
              </w:rPr>
            </w:pPr>
            <w:r w:rsidRPr="001F078B">
              <w:rPr>
                <w:lang w:val="en-US" w:eastAsia="ja-JP"/>
              </w:rPr>
              <w:t>DC_n257H</w:t>
            </w:r>
            <w:r w:rsidRPr="001F078B">
              <w:t>_</w:t>
            </w:r>
            <w:r>
              <w:t>1A-3A-</w:t>
            </w:r>
            <w:r>
              <w:rPr>
                <w:rFonts w:hint="eastAsia"/>
                <w:lang w:eastAsia="zh-CN"/>
              </w:rPr>
              <w:t>8</w:t>
            </w:r>
            <w:r>
              <w:t>A</w:t>
            </w:r>
          </w:p>
          <w:p w14:paraId="62AAB76D" w14:textId="77777777" w:rsidR="008D1E4A" w:rsidRPr="001F078B" w:rsidRDefault="008D1E4A" w:rsidP="00C620E0">
            <w:pPr>
              <w:pStyle w:val="TAC"/>
              <w:rPr>
                <w:lang w:val="en-US" w:eastAsia="ja-JP"/>
              </w:rPr>
            </w:pPr>
            <w:r w:rsidRPr="001F078B">
              <w:rPr>
                <w:lang w:val="en-US" w:eastAsia="ja-JP"/>
              </w:rPr>
              <w:t>DC_n257I</w:t>
            </w:r>
            <w:r w:rsidRPr="001F078B">
              <w:t>_</w:t>
            </w:r>
            <w:r>
              <w:t>1A-3A-</w:t>
            </w:r>
            <w:r>
              <w:rPr>
                <w:rFonts w:hint="eastAsia"/>
                <w:lang w:eastAsia="zh-CN"/>
              </w:rPr>
              <w:t>8</w:t>
            </w:r>
            <w:r>
              <w:t>A</w:t>
            </w:r>
          </w:p>
          <w:p w14:paraId="4A4BCDBA" w14:textId="77777777" w:rsidR="008D1E4A" w:rsidRPr="001F078B" w:rsidRDefault="008D1E4A" w:rsidP="00C620E0">
            <w:pPr>
              <w:pStyle w:val="TAC"/>
              <w:rPr>
                <w:lang w:val="en-US" w:eastAsia="ja-JP"/>
              </w:rPr>
            </w:pPr>
            <w:r w:rsidRPr="001F078B">
              <w:rPr>
                <w:lang w:val="en-US" w:eastAsia="ja-JP"/>
              </w:rPr>
              <w:t>DC_n257J</w:t>
            </w:r>
            <w:r w:rsidRPr="001F078B">
              <w:t>_</w:t>
            </w:r>
            <w:r>
              <w:t>1A-3A-</w:t>
            </w:r>
            <w:r>
              <w:rPr>
                <w:rFonts w:hint="eastAsia"/>
                <w:lang w:eastAsia="zh-CN"/>
              </w:rPr>
              <w:t>8</w:t>
            </w:r>
            <w:r>
              <w:t>A</w:t>
            </w:r>
          </w:p>
          <w:p w14:paraId="59203F72" w14:textId="77777777" w:rsidR="008D1E4A" w:rsidRPr="001F078B" w:rsidRDefault="008D1E4A" w:rsidP="00C620E0">
            <w:pPr>
              <w:pStyle w:val="TAC"/>
              <w:rPr>
                <w:lang w:val="en-US" w:eastAsia="ja-JP"/>
              </w:rPr>
            </w:pPr>
            <w:r w:rsidRPr="001F078B">
              <w:rPr>
                <w:lang w:val="en-US" w:eastAsia="ja-JP"/>
              </w:rPr>
              <w:t>DC_n257K</w:t>
            </w:r>
            <w:r w:rsidRPr="001F078B">
              <w:t>_</w:t>
            </w:r>
            <w:r>
              <w:t>1A-3A-</w:t>
            </w:r>
            <w:r>
              <w:rPr>
                <w:rFonts w:hint="eastAsia"/>
                <w:lang w:eastAsia="zh-CN"/>
              </w:rPr>
              <w:t>8</w:t>
            </w:r>
            <w:r>
              <w:t>A</w:t>
            </w:r>
          </w:p>
          <w:p w14:paraId="452EE150" w14:textId="77777777" w:rsidR="008D1E4A" w:rsidRPr="001F078B" w:rsidRDefault="008D1E4A" w:rsidP="00C620E0">
            <w:pPr>
              <w:pStyle w:val="TAC"/>
              <w:rPr>
                <w:lang w:val="en-US" w:eastAsia="ja-JP"/>
              </w:rPr>
            </w:pPr>
            <w:r w:rsidRPr="001F078B">
              <w:rPr>
                <w:lang w:val="en-US" w:eastAsia="ja-JP"/>
              </w:rPr>
              <w:t>DC_n257L</w:t>
            </w:r>
            <w:r w:rsidRPr="001F078B">
              <w:t>_</w:t>
            </w:r>
            <w:r>
              <w:t>1A-3A-</w:t>
            </w:r>
            <w:r>
              <w:rPr>
                <w:rFonts w:hint="eastAsia"/>
                <w:lang w:eastAsia="zh-CN"/>
              </w:rPr>
              <w:t>8</w:t>
            </w:r>
            <w:r>
              <w:t>A</w:t>
            </w:r>
          </w:p>
          <w:p w14:paraId="32869F4B" w14:textId="77777777" w:rsidR="008D1E4A" w:rsidRDefault="008D1E4A" w:rsidP="00C620E0">
            <w:pPr>
              <w:pStyle w:val="TAC"/>
              <w:rPr>
                <w:lang w:eastAsia="zh-CN"/>
              </w:rPr>
            </w:pPr>
            <w:r w:rsidRPr="00CD21F4">
              <w:rPr>
                <w:lang w:eastAsia="ja-JP"/>
              </w:rPr>
              <w:t>DC_n257M</w:t>
            </w:r>
            <w:r w:rsidRPr="001F078B">
              <w:t>_</w:t>
            </w:r>
            <w:r>
              <w:t>1A-3A-</w:t>
            </w:r>
            <w:r>
              <w:rPr>
                <w:rFonts w:hint="eastAsia"/>
                <w:lang w:eastAsia="zh-CN"/>
              </w:rPr>
              <w:t>8</w:t>
            </w:r>
            <w:r>
              <w:t>A</w:t>
            </w:r>
          </w:p>
          <w:p w14:paraId="7199C2EE"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2D817A0" w14:textId="77777777" w:rsidR="008D1E4A" w:rsidRPr="001F078B" w:rsidRDefault="008D1E4A" w:rsidP="00C620E0">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270F3602" w14:textId="77777777" w:rsidR="008D1E4A" w:rsidRPr="001F078B" w:rsidRDefault="008D1E4A" w:rsidP="00C620E0">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D97BF40" w14:textId="77777777" w:rsidR="008D1E4A" w:rsidRPr="001F078B" w:rsidRDefault="008D1E4A" w:rsidP="00C620E0">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190A988" w14:textId="77777777" w:rsidR="008D1E4A" w:rsidRPr="001F078B" w:rsidRDefault="008D1E4A" w:rsidP="00C620E0">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5C4917B" w14:textId="77777777" w:rsidR="008D1E4A" w:rsidRPr="001F078B" w:rsidRDefault="008D1E4A" w:rsidP="00C620E0">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110E1C0A" w14:textId="77777777" w:rsidR="008D1E4A" w:rsidRPr="001F078B" w:rsidRDefault="008D1E4A" w:rsidP="00C620E0">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655664F3" w14:textId="77777777" w:rsidR="008D1E4A" w:rsidRDefault="008D1E4A" w:rsidP="00C620E0">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E6BBCC2"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6352954"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07F66F8" w14:textId="77777777" w:rsidR="008D1E4A" w:rsidRDefault="008D1E4A" w:rsidP="00C620E0">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8D1E4A" w:rsidRPr="001F078B" w14:paraId="1AF00A39" w14:textId="77777777" w:rsidTr="00C620E0">
        <w:trPr>
          <w:trHeight w:val="187"/>
          <w:jc w:val="center"/>
        </w:trPr>
        <w:tc>
          <w:tcPr>
            <w:tcW w:w="4815" w:type="dxa"/>
            <w:shd w:val="clear" w:color="auto" w:fill="auto"/>
            <w:noWrap/>
            <w:tcMar>
              <w:top w:w="28" w:type="dxa"/>
              <w:left w:w="28" w:type="dxa"/>
              <w:bottom w:w="28" w:type="dxa"/>
              <w:right w:w="28" w:type="dxa"/>
            </w:tcMar>
          </w:tcPr>
          <w:p w14:paraId="6C5AF4A1" w14:textId="77777777" w:rsidR="008D1E4A" w:rsidRPr="001F078B" w:rsidRDefault="008D1E4A" w:rsidP="00C620E0">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w:t>
            </w:r>
          </w:p>
          <w:p w14:paraId="7867A987" w14:textId="77777777" w:rsidR="008D1E4A" w:rsidRPr="001F078B" w:rsidRDefault="008D1E4A" w:rsidP="00C620E0">
            <w:pPr>
              <w:pStyle w:val="TAC"/>
              <w:rPr>
                <w:lang w:val="en-US" w:eastAsia="ja-JP"/>
              </w:rPr>
            </w:pPr>
            <w:r w:rsidRPr="001F078B">
              <w:rPr>
                <w:lang w:val="en-US" w:eastAsia="ja-JP"/>
              </w:rPr>
              <w:t>DC_n257G</w:t>
            </w:r>
            <w:r w:rsidRPr="001F078B">
              <w:t>_</w:t>
            </w:r>
            <w:r>
              <w:t>1A-5A-7A</w:t>
            </w:r>
          </w:p>
          <w:p w14:paraId="3BDF8AF7" w14:textId="77777777" w:rsidR="008D1E4A" w:rsidRPr="001F078B" w:rsidRDefault="008D1E4A" w:rsidP="00C620E0">
            <w:pPr>
              <w:pStyle w:val="TAC"/>
              <w:rPr>
                <w:lang w:val="en-US" w:eastAsia="ja-JP"/>
              </w:rPr>
            </w:pPr>
            <w:r w:rsidRPr="001F078B">
              <w:rPr>
                <w:lang w:val="en-US" w:eastAsia="ja-JP"/>
              </w:rPr>
              <w:t>DC_n257H</w:t>
            </w:r>
            <w:r w:rsidRPr="001F078B">
              <w:t>_</w:t>
            </w:r>
            <w:r>
              <w:t>1A-5A-7A</w:t>
            </w:r>
          </w:p>
          <w:p w14:paraId="09E3075E" w14:textId="77777777" w:rsidR="008D1E4A" w:rsidRPr="001F078B" w:rsidRDefault="008D1E4A" w:rsidP="00C620E0">
            <w:pPr>
              <w:pStyle w:val="TAC"/>
              <w:rPr>
                <w:lang w:val="en-US" w:eastAsia="ja-JP"/>
              </w:rPr>
            </w:pPr>
            <w:r w:rsidRPr="001F078B">
              <w:rPr>
                <w:lang w:val="en-US" w:eastAsia="ja-JP"/>
              </w:rPr>
              <w:t>DC_n257I</w:t>
            </w:r>
            <w:r w:rsidRPr="001F078B">
              <w:t>_</w:t>
            </w:r>
            <w:r>
              <w:t>1A-5A-7A</w:t>
            </w:r>
          </w:p>
          <w:p w14:paraId="659E4842" w14:textId="77777777" w:rsidR="008D1E4A" w:rsidRPr="001F078B" w:rsidRDefault="008D1E4A" w:rsidP="00C620E0">
            <w:pPr>
              <w:pStyle w:val="TAC"/>
              <w:rPr>
                <w:lang w:val="en-US" w:eastAsia="ja-JP"/>
              </w:rPr>
            </w:pPr>
            <w:r w:rsidRPr="001F078B">
              <w:rPr>
                <w:lang w:val="en-US" w:eastAsia="ja-JP"/>
              </w:rPr>
              <w:t>DC_n257J</w:t>
            </w:r>
            <w:r w:rsidRPr="001F078B">
              <w:t>_</w:t>
            </w:r>
            <w:r>
              <w:t>1A-5A-7A</w:t>
            </w:r>
          </w:p>
          <w:p w14:paraId="04470524" w14:textId="77777777" w:rsidR="008D1E4A" w:rsidRPr="001F078B" w:rsidRDefault="008D1E4A" w:rsidP="00C620E0">
            <w:pPr>
              <w:pStyle w:val="TAC"/>
              <w:rPr>
                <w:lang w:val="en-US" w:eastAsia="ja-JP"/>
              </w:rPr>
            </w:pPr>
            <w:r w:rsidRPr="001F078B">
              <w:rPr>
                <w:lang w:val="en-US" w:eastAsia="ja-JP"/>
              </w:rPr>
              <w:t>DC_n257K</w:t>
            </w:r>
            <w:r w:rsidRPr="001F078B">
              <w:t>_</w:t>
            </w:r>
            <w:r>
              <w:t>1A-5A-7A</w:t>
            </w:r>
          </w:p>
          <w:p w14:paraId="339CDE8A" w14:textId="77777777" w:rsidR="008D1E4A" w:rsidRPr="001F078B" w:rsidRDefault="008D1E4A" w:rsidP="00C620E0">
            <w:pPr>
              <w:pStyle w:val="TAC"/>
              <w:rPr>
                <w:lang w:val="en-US" w:eastAsia="ja-JP"/>
              </w:rPr>
            </w:pPr>
            <w:r w:rsidRPr="001F078B">
              <w:rPr>
                <w:lang w:val="en-US" w:eastAsia="ja-JP"/>
              </w:rPr>
              <w:t>DC_n257L</w:t>
            </w:r>
            <w:r w:rsidRPr="001F078B">
              <w:t>_</w:t>
            </w:r>
            <w:r>
              <w:t>1A-5A-7A</w:t>
            </w:r>
          </w:p>
          <w:p w14:paraId="24123145" w14:textId="77777777" w:rsidR="008D1E4A" w:rsidRPr="001F078B" w:rsidRDefault="008D1E4A" w:rsidP="00C620E0">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68F8F57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1ECAD91"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FCB7262"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54D67B18" w14:textId="77777777" w:rsidTr="00C620E0">
        <w:trPr>
          <w:trHeight w:val="187"/>
          <w:jc w:val="center"/>
        </w:trPr>
        <w:tc>
          <w:tcPr>
            <w:tcW w:w="4815" w:type="dxa"/>
            <w:shd w:val="clear" w:color="auto" w:fill="auto"/>
            <w:noWrap/>
            <w:tcMar>
              <w:top w:w="28" w:type="dxa"/>
              <w:left w:w="28" w:type="dxa"/>
              <w:bottom w:w="28" w:type="dxa"/>
              <w:right w:w="28" w:type="dxa"/>
            </w:tcMar>
          </w:tcPr>
          <w:p w14:paraId="05C4E069"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6CE1DC5B" w14:textId="77777777" w:rsidR="008D1E4A" w:rsidRPr="001F078B" w:rsidRDefault="008D1E4A" w:rsidP="00C620E0">
            <w:pPr>
              <w:pStyle w:val="TAC"/>
              <w:rPr>
                <w:lang w:val="en-US" w:eastAsia="ja-JP"/>
              </w:rPr>
            </w:pPr>
            <w:r w:rsidRPr="001F078B">
              <w:rPr>
                <w:lang w:val="en-US" w:eastAsia="ja-JP"/>
              </w:rPr>
              <w:t>DC_n257G</w:t>
            </w:r>
            <w:r w:rsidRPr="001F078B">
              <w:t>_</w:t>
            </w:r>
            <w:r>
              <w:t>1A-5A-7A-7A</w:t>
            </w:r>
          </w:p>
          <w:p w14:paraId="2FCF8273" w14:textId="77777777" w:rsidR="008D1E4A" w:rsidRPr="001F078B" w:rsidRDefault="008D1E4A" w:rsidP="00C620E0">
            <w:pPr>
              <w:pStyle w:val="TAC"/>
              <w:rPr>
                <w:lang w:val="en-US" w:eastAsia="ja-JP"/>
              </w:rPr>
            </w:pPr>
            <w:r w:rsidRPr="001F078B">
              <w:rPr>
                <w:lang w:val="en-US" w:eastAsia="ja-JP"/>
              </w:rPr>
              <w:t>DC_n257H</w:t>
            </w:r>
            <w:r w:rsidRPr="001F078B">
              <w:t>_</w:t>
            </w:r>
            <w:r>
              <w:t>1A-5A-7A-7A</w:t>
            </w:r>
          </w:p>
          <w:p w14:paraId="46CC4520" w14:textId="77777777" w:rsidR="008D1E4A" w:rsidRPr="001F078B" w:rsidRDefault="008D1E4A" w:rsidP="00C620E0">
            <w:pPr>
              <w:pStyle w:val="TAC"/>
              <w:rPr>
                <w:lang w:val="en-US" w:eastAsia="ja-JP"/>
              </w:rPr>
            </w:pPr>
            <w:r w:rsidRPr="001F078B">
              <w:rPr>
                <w:lang w:val="en-US" w:eastAsia="ja-JP"/>
              </w:rPr>
              <w:t>DC_n257I</w:t>
            </w:r>
            <w:r w:rsidRPr="001F078B">
              <w:t>_</w:t>
            </w:r>
            <w:r>
              <w:t>1A-5A-7A-7A</w:t>
            </w:r>
          </w:p>
          <w:p w14:paraId="2584C42E" w14:textId="77777777" w:rsidR="008D1E4A" w:rsidRPr="001F078B" w:rsidRDefault="008D1E4A" w:rsidP="00C620E0">
            <w:pPr>
              <w:pStyle w:val="TAC"/>
              <w:rPr>
                <w:lang w:val="en-US" w:eastAsia="ja-JP"/>
              </w:rPr>
            </w:pPr>
            <w:r w:rsidRPr="001F078B">
              <w:rPr>
                <w:lang w:val="en-US" w:eastAsia="ja-JP"/>
              </w:rPr>
              <w:t>DC_n257J</w:t>
            </w:r>
            <w:r w:rsidRPr="001F078B">
              <w:t>_</w:t>
            </w:r>
            <w:r>
              <w:t>1A-5A-7A-7A</w:t>
            </w:r>
          </w:p>
          <w:p w14:paraId="7166CD3C" w14:textId="77777777" w:rsidR="008D1E4A" w:rsidRPr="001F078B" w:rsidRDefault="008D1E4A" w:rsidP="00C620E0">
            <w:pPr>
              <w:pStyle w:val="TAC"/>
              <w:rPr>
                <w:lang w:val="en-US" w:eastAsia="ja-JP"/>
              </w:rPr>
            </w:pPr>
            <w:r w:rsidRPr="001F078B">
              <w:rPr>
                <w:lang w:val="en-US" w:eastAsia="ja-JP"/>
              </w:rPr>
              <w:t>DC_n257K</w:t>
            </w:r>
            <w:r w:rsidRPr="001F078B">
              <w:t>_</w:t>
            </w:r>
            <w:r>
              <w:t>1A-5A-7A-7A</w:t>
            </w:r>
          </w:p>
          <w:p w14:paraId="0FDC5D4D" w14:textId="77777777" w:rsidR="008D1E4A" w:rsidRPr="001F078B" w:rsidRDefault="008D1E4A" w:rsidP="00C620E0">
            <w:pPr>
              <w:pStyle w:val="TAC"/>
              <w:rPr>
                <w:lang w:val="en-US" w:eastAsia="ja-JP"/>
              </w:rPr>
            </w:pPr>
            <w:r w:rsidRPr="001F078B">
              <w:rPr>
                <w:lang w:val="en-US" w:eastAsia="ja-JP"/>
              </w:rPr>
              <w:t>DC_n257L</w:t>
            </w:r>
            <w:r w:rsidRPr="001F078B">
              <w:t>_</w:t>
            </w:r>
            <w:r>
              <w:t>1A-5A-7A-7A</w:t>
            </w:r>
          </w:p>
          <w:p w14:paraId="13F41909" w14:textId="77777777" w:rsidR="008D1E4A" w:rsidRPr="001F078B" w:rsidRDefault="008D1E4A" w:rsidP="00C620E0">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16711B61"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C34190E"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5B1E622"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6195F7D1" w14:textId="77777777" w:rsidTr="00C620E0">
        <w:trPr>
          <w:trHeight w:val="187"/>
          <w:jc w:val="center"/>
        </w:trPr>
        <w:tc>
          <w:tcPr>
            <w:tcW w:w="4815" w:type="dxa"/>
            <w:shd w:val="clear" w:color="auto" w:fill="auto"/>
            <w:noWrap/>
            <w:tcMar>
              <w:top w:w="28" w:type="dxa"/>
              <w:left w:w="28" w:type="dxa"/>
              <w:bottom w:w="28" w:type="dxa"/>
              <w:right w:w="28" w:type="dxa"/>
            </w:tcMar>
          </w:tcPr>
          <w:p w14:paraId="433D3244"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1DBE3FC9" w14:textId="77777777" w:rsidR="008D1E4A" w:rsidRPr="001F078B" w:rsidRDefault="008D1E4A" w:rsidP="00C620E0">
            <w:pPr>
              <w:pStyle w:val="TAC"/>
              <w:rPr>
                <w:lang w:val="en-US" w:eastAsia="ja-JP"/>
              </w:rPr>
            </w:pPr>
            <w:r w:rsidRPr="001F078B">
              <w:rPr>
                <w:lang w:val="en-US" w:eastAsia="ja-JP"/>
              </w:rPr>
              <w:t>DC_n257G</w:t>
            </w:r>
            <w:r w:rsidRPr="001F078B">
              <w:t>_</w:t>
            </w:r>
            <w:r>
              <w:t>3A-5A-7A</w:t>
            </w:r>
          </w:p>
          <w:p w14:paraId="26A1B6C5" w14:textId="77777777" w:rsidR="008D1E4A" w:rsidRPr="001F078B" w:rsidRDefault="008D1E4A" w:rsidP="00C620E0">
            <w:pPr>
              <w:pStyle w:val="TAC"/>
              <w:rPr>
                <w:lang w:val="en-US" w:eastAsia="ja-JP"/>
              </w:rPr>
            </w:pPr>
            <w:r w:rsidRPr="001F078B">
              <w:rPr>
                <w:lang w:val="en-US" w:eastAsia="ja-JP"/>
              </w:rPr>
              <w:t>DC_n257H</w:t>
            </w:r>
            <w:r w:rsidRPr="001F078B">
              <w:t>_</w:t>
            </w:r>
            <w:r>
              <w:t>3A-5A-7A</w:t>
            </w:r>
          </w:p>
          <w:p w14:paraId="24ED789D" w14:textId="77777777" w:rsidR="008D1E4A" w:rsidRPr="001F078B" w:rsidRDefault="008D1E4A" w:rsidP="00C620E0">
            <w:pPr>
              <w:pStyle w:val="TAC"/>
              <w:rPr>
                <w:lang w:val="en-US" w:eastAsia="ja-JP"/>
              </w:rPr>
            </w:pPr>
            <w:r w:rsidRPr="001F078B">
              <w:rPr>
                <w:lang w:val="en-US" w:eastAsia="ja-JP"/>
              </w:rPr>
              <w:t>DC_n257I</w:t>
            </w:r>
            <w:r w:rsidRPr="001F078B">
              <w:t>_</w:t>
            </w:r>
            <w:r>
              <w:t>3A-5A-7A</w:t>
            </w:r>
          </w:p>
          <w:p w14:paraId="4538D8BB" w14:textId="77777777" w:rsidR="008D1E4A" w:rsidRPr="001F078B" w:rsidRDefault="008D1E4A" w:rsidP="00C620E0">
            <w:pPr>
              <w:pStyle w:val="TAC"/>
              <w:rPr>
                <w:lang w:val="en-US" w:eastAsia="ja-JP"/>
              </w:rPr>
            </w:pPr>
            <w:r w:rsidRPr="001F078B">
              <w:rPr>
                <w:lang w:val="en-US" w:eastAsia="ja-JP"/>
              </w:rPr>
              <w:t>DC_n257J</w:t>
            </w:r>
            <w:r w:rsidRPr="001F078B">
              <w:t>_</w:t>
            </w:r>
            <w:r>
              <w:t>3A-5A-7A</w:t>
            </w:r>
          </w:p>
          <w:p w14:paraId="30DF5287" w14:textId="77777777" w:rsidR="008D1E4A" w:rsidRPr="001F078B" w:rsidRDefault="008D1E4A" w:rsidP="00C620E0">
            <w:pPr>
              <w:pStyle w:val="TAC"/>
              <w:rPr>
                <w:lang w:val="en-US" w:eastAsia="ja-JP"/>
              </w:rPr>
            </w:pPr>
            <w:r w:rsidRPr="001F078B">
              <w:rPr>
                <w:lang w:val="en-US" w:eastAsia="ja-JP"/>
              </w:rPr>
              <w:t>DC_n257K</w:t>
            </w:r>
            <w:r w:rsidRPr="001F078B">
              <w:t>_</w:t>
            </w:r>
            <w:r>
              <w:t>3A-5A-7A</w:t>
            </w:r>
          </w:p>
          <w:p w14:paraId="026DE1A9" w14:textId="77777777" w:rsidR="008D1E4A" w:rsidRPr="001F078B" w:rsidRDefault="008D1E4A" w:rsidP="00C620E0">
            <w:pPr>
              <w:pStyle w:val="TAC"/>
              <w:rPr>
                <w:lang w:val="en-US" w:eastAsia="ja-JP"/>
              </w:rPr>
            </w:pPr>
            <w:r w:rsidRPr="001F078B">
              <w:rPr>
                <w:lang w:val="en-US" w:eastAsia="ja-JP"/>
              </w:rPr>
              <w:t>DC_n257L</w:t>
            </w:r>
            <w:r w:rsidRPr="001F078B">
              <w:t>_</w:t>
            </w:r>
            <w:r>
              <w:t>3A-5A-7A</w:t>
            </w:r>
          </w:p>
          <w:p w14:paraId="4C76B0FD" w14:textId="77777777" w:rsidR="008D1E4A" w:rsidRPr="001F078B" w:rsidRDefault="008D1E4A" w:rsidP="00C620E0">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0070B448"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EC0D484"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6A5CC28"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A56E9D7" w14:textId="77777777" w:rsidTr="00C620E0">
        <w:trPr>
          <w:trHeight w:val="187"/>
          <w:jc w:val="center"/>
        </w:trPr>
        <w:tc>
          <w:tcPr>
            <w:tcW w:w="4815" w:type="dxa"/>
            <w:shd w:val="clear" w:color="auto" w:fill="auto"/>
            <w:noWrap/>
            <w:tcMar>
              <w:top w:w="28" w:type="dxa"/>
              <w:left w:w="28" w:type="dxa"/>
              <w:bottom w:w="28" w:type="dxa"/>
              <w:right w:w="28" w:type="dxa"/>
            </w:tcMar>
          </w:tcPr>
          <w:p w14:paraId="5150EC3C"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28839570" w14:textId="77777777" w:rsidR="008D1E4A" w:rsidRPr="001F078B" w:rsidRDefault="008D1E4A" w:rsidP="00C620E0">
            <w:pPr>
              <w:pStyle w:val="TAC"/>
              <w:rPr>
                <w:lang w:val="en-US" w:eastAsia="ja-JP"/>
              </w:rPr>
            </w:pPr>
            <w:r w:rsidRPr="001F078B">
              <w:rPr>
                <w:lang w:val="en-US" w:eastAsia="ja-JP"/>
              </w:rPr>
              <w:t>DC_n257G</w:t>
            </w:r>
            <w:r w:rsidRPr="001F078B">
              <w:t>_</w:t>
            </w:r>
            <w:r>
              <w:t>3A-5A-7A-7A</w:t>
            </w:r>
          </w:p>
          <w:p w14:paraId="5B08A2C8" w14:textId="77777777" w:rsidR="008D1E4A" w:rsidRPr="001F078B" w:rsidRDefault="008D1E4A" w:rsidP="00C620E0">
            <w:pPr>
              <w:pStyle w:val="TAC"/>
              <w:rPr>
                <w:lang w:val="en-US" w:eastAsia="ja-JP"/>
              </w:rPr>
            </w:pPr>
            <w:r w:rsidRPr="001F078B">
              <w:rPr>
                <w:lang w:val="en-US" w:eastAsia="ja-JP"/>
              </w:rPr>
              <w:t>DC_n257H</w:t>
            </w:r>
            <w:r w:rsidRPr="001F078B">
              <w:t>_</w:t>
            </w:r>
            <w:r>
              <w:t>3A-5A-7A-7A</w:t>
            </w:r>
          </w:p>
          <w:p w14:paraId="7559BC3A" w14:textId="77777777" w:rsidR="008D1E4A" w:rsidRPr="001F078B" w:rsidRDefault="008D1E4A" w:rsidP="00C620E0">
            <w:pPr>
              <w:pStyle w:val="TAC"/>
              <w:rPr>
                <w:lang w:val="en-US" w:eastAsia="ja-JP"/>
              </w:rPr>
            </w:pPr>
            <w:r w:rsidRPr="001F078B">
              <w:rPr>
                <w:lang w:val="en-US" w:eastAsia="ja-JP"/>
              </w:rPr>
              <w:t>DC_n257I</w:t>
            </w:r>
            <w:r w:rsidRPr="001F078B">
              <w:t>_</w:t>
            </w:r>
            <w:r>
              <w:t>3A-5A-7A-7A</w:t>
            </w:r>
          </w:p>
          <w:p w14:paraId="0E96FAA7" w14:textId="77777777" w:rsidR="008D1E4A" w:rsidRPr="001F078B" w:rsidRDefault="008D1E4A" w:rsidP="00C620E0">
            <w:pPr>
              <w:pStyle w:val="TAC"/>
              <w:rPr>
                <w:lang w:val="en-US" w:eastAsia="ja-JP"/>
              </w:rPr>
            </w:pPr>
            <w:r w:rsidRPr="001F078B">
              <w:rPr>
                <w:lang w:val="en-US" w:eastAsia="ja-JP"/>
              </w:rPr>
              <w:t>DC_n257J</w:t>
            </w:r>
            <w:r w:rsidRPr="001F078B">
              <w:t>_</w:t>
            </w:r>
            <w:r>
              <w:t>3A-5A-7A-7A</w:t>
            </w:r>
          </w:p>
          <w:p w14:paraId="511A9CA1" w14:textId="77777777" w:rsidR="008D1E4A" w:rsidRPr="001F078B" w:rsidRDefault="008D1E4A" w:rsidP="00C620E0">
            <w:pPr>
              <w:pStyle w:val="TAC"/>
              <w:rPr>
                <w:lang w:val="en-US" w:eastAsia="ja-JP"/>
              </w:rPr>
            </w:pPr>
            <w:r w:rsidRPr="001F078B">
              <w:rPr>
                <w:lang w:val="en-US" w:eastAsia="ja-JP"/>
              </w:rPr>
              <w:t>DC_n257K</w:t>
            </w:r>
            <w:r w:rsidRPr="001F078B">
              <w:t>_</w:t>
            </w:r>
            <w:r>
              <w:t>3A-5A-7A-7A</w:t>
            </w:r>
          </w:p>
          <w:p w14:paraId="04F79CAA" w14:textId="77777777" w:rsidR="008D1E4A" w:rsidRPr="001F078B" w:rsidRDefault="008D1E4A" w:rsidP="00C620E0">
            <w:pPr>
              <w:pStyle w:val="TAC"/>
              <w:rPr>
                <w:lang w:val="en-US" w:eastAsia="ja-JP"/>
              </w:rPr>
            </w:pPr>
            <w:r w:rsidRPr="001F078B">
              <w:rPr>
                <w:lang w:val="en-US" w:eastAsia="ja-JP"/>
              </w:rPr>
              <w:t>DC_n257L</w:t>
            </w:r>
            <w:r w:rsidRPr="001F078B">
              <w:t>_</w:t>
            </w:r>
            <w:r>
              <w:t>3A-5A-7A-7A</w:t>
            </w:r>
          </w:p>
          <w:p w14:paraId="2A41E6DF" w14:textId="77777777" w:rsidR="008D1E4A" w:rsidRPr="001F078B" w:rsidRDefault="008D1E4A" w:rsidP="00C620E0">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3D42CCEF"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6BCB115"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FE25EAD"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A857355" w14:textId="77777777" w:rsidTr="00C620E0">
        <w:trPr>
          <w:trHeight w:val="187"/>
          <w:jc w:val="center"/>
        </w:trPr>
        <w:tc>
          <w:tcPr>
            <w:tcW w:w="9631" w:type="dxa"/>
            <w:gridSpan w:val="2"/>
            <w:shd w:val="clear" w:color="auto" w:fill="auto"/>
            <w:noWrap/>
            <w:tcMar>
              <w:top w:w="28" w:type="dxa"/>
              <w:left w:w="28" w:type="dxa"/>
              <w:bottom w:w="28" w:type="dxa"/>
              <w:right w:w="28" w:type="dxa"/>
            </w:tcMar>
            <w:vAlign w:val="center"/>
          </w:tcPr>
          <w:p w14:paraId="3355B286" w14:textId="77777777" w:rsidR="008D1E4A" w:rsidRPr="00E062F1" w:rsidRDefault="008D1E4A" w:rsidP="00C620E0">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79AE9B37" w14:textId="77777777" w:rsidR="008D1E4A" w:rsidRPr="001F078B" w:rsidRDefault="008D1E4A" w:rsidP="00C620E0">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2CA66284" w14:textId="77777777" w:rsidR="008D1E4A" w:rsidRPr="00CD21F4" w:rsidRDefault="008D1E4A" w:rsidP="008D1E4A"/>
    <w:p w14:paraId="061E253E" w14:textId="77777777" w:rsidR="008D1E4A" w:rsidRPr="00EF5447" w:rsidRDefault="008D1E4A" w:rsidP="008D1E4A">
      <w:pPr>
        <w:pStyle w:val="Heading4"/>
      </w:pPr>
      <w:bookmarkStart w:id="2695" w:name="_Toc61378116"/>
      <w:bookmarkStart w:id="2696" w:name="_Toc61378591"/>
      <w:r w:rsidRPr="00EF5447">
        <w:lastRenderedPageBreak/>
        <w:t>5.5B.5.4</w:t>
      </w:r>
      <w:r w:rsidRPr="00EF5447">
        <w:tab/>
        <w:t>Inter-band EN-DC configurations including FR2 (five bands)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D877358" w14:textId="77777777" w:rsidR="008D1E4A" w:rsidRPr="00EF5447" w:rsidRDefault="008D1E4A" w:rsidP="008D1E4A">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D1E4A" w:rsidRPr="00EF5447" w14:paraId="64D4925C" w14:textId="77777777" w:rsidTr="00C620E0">
        <w:trPr>
          <w:trHeight w:val="187"/>
          <w:tblHeader/>
          <w:jc w:val="center"/>
        </w:trPr>
        <w:tc>
          <w:tcPr>
            <w:tcW w:w="5098" w:type="dxa"/>
            <w:shd w:val="clear" w:color="auto" w:fill="auto"/>
            <w:tcMar>
              <w:top w:w="28" w:type="dxa"/>
              <w:left w:w="28" w:type="dxa"/>
              <w:bottom w:w="28" w:type="dxa"/>
              <w:right w:w="28" w:type="dxa"/>
            </w:tcMar>
            <w:hideMark/>
          </w:tcPr>
          <w:p w14:paraId="6060DD2B"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7F11B187"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0E45296F" w14:textId="77777777" w:rsidTr="00C620E0">
        <w:trPr>
          <w:trHeight w:val="187"/>
          <w:jc w:val="center"/>
        </w:trPr>
        <w:tc>
          <w:tcPr>
            <w:tcW w:w="5098" w:type="dxa"/>
            <w:shd w:val="clear" w:color="auto" w:fill="auto"/>
            <w:noWrap/>
            <w:tcMar>
              <w:top w:w="28" w:type="dxa"/>
              <w:left w:w="28" w:type="dxa"/>
              <w:bottom w:w="28" w:type="dxa"/>
              <w:right w:w="28" w:type="dxa"/>
            </w:tcMar>
          </w:tcPr>
          <w:p w14:paraId="49FFB940" w14:textId="77777777" w:rsidR="008D1E4A" w:rsidRPr="00EF5447" w:rsidRDefault="008D1E4A" w:rsidP="00C620E0">
            <w:pPr>
              <w:pStyle w:val="TAC"/>
            </w:pPr>
            <w:r w:rsidRPr="00EF5447">
              <w:t>DC_1A-3A-5A-7A_n257A</w:t>
            </w:r>
          </w:p>
          <w:p w14:paraId="7272A051"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D</w:t>
            </w:r>
          </w:p>
          <w:p w14:paraId="327D3BFD"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E</w:t>
            </w:r>
          </w:p>
          <w:p w14:paraId="0973166E" w14:textId="77777777" w:rsidR="008D1E4A" w:rsidRPr="00EF5447" w:rsidRDefault="008D1E4A" w:rsidP="00C620E0">
            <w:pPr>
              <w:pStyle w:val="TAC"/>
              <w:rPr>
                <w:rFonts w:eastAsia="Malgun Gothic"/>
                <w:lang w:eastAsia="ko-KR"/>
              </w:rPr>
            </w:pPr>
            <w:r w:rsidRPr="00EF5447">
              <w:t>DC_1A-3A-5A-7A_n257F</w:t>
            </w:r>
          </w:p>
          <w:p w14:paraId="1F30324F"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G</w:t>
            </w:r>
          </w:p>
          <w:p w14:paraId="1706CAF5"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H</w:t>
            </w:r>
          </w:p>
          <w:p w14:paraId="7AA4CCB4"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I</w:t>
            </w:r>
          </w:p>
          <w:p w14:paraId="1F4DFBF8"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J</w:t>
            </w:r>
          </w:p>
          <w:p w14:paraId="0DC82633"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K</w:t>
            </w:r>
          </w:p>
          <w:p w14:paraId="526E227B"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L</w:t>
            </w:r>
          </w:p>
          <w:p w14:paraId="662DAC1D" w14:textId="77777777" w:rsidR="008D1E4A" w:rsidRPr="00EF5447" w:rsidRDefault="008D1E4A" w:rsidP="00C620E0">
            <w:pPr>
              <w:pStyle w:val="TAC"/>
              <w:rPr>
                <w:lang w:eastAsia="fi-FI"/>
              </w:rPr>
            </w:pPr>
            <w:r w:rsidRPr="00EF5447">
              <w:t>DC_1A-3A-5A-7A_n257M</w:t>
            </w:r>
          </w:p>
        </w:tc>
        <w:tc>
          <w:tcPr>
            <w:tcW w:w="4533" w:type="dxa"/>
            <w:tcMar>
              <w:top w:w="28" w:type="dxa"/>
              <w:left w:w="28" w:type="dxa"/>
              <w:bottom w:w="28" w:type="dxa"/>
              <w:right w:w="28" w:type="dxa"/>
            </w:tcMar>
          </w:tcPr>
          <w:p w14:paraId="0130AFCD"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w:t>
            </w:r>
            <w:r w:rsidRPr="00EF5447">
              <w:t>A</w:t>
            </w:r>
          </w:p>
          <w:p w14:paraId="43D50817"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7D</w:t>
            </w:r>
          </w:p>
          <w:p w14:paraId="5EA4322C"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7G</w:t>
            </w:r>
          </w:p>
          <w:p w14:paraId="5C25A2CA"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7H</w:t>
            </w:r>
          </w:p>
          <w:p w14:paraId="2AE3134C"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7I</w:t>
            </w:r>
          </w:p>
          <w:p w14:paraId="6468245F" w14:textId="77777777" w:rsidR="008D1E4A" w:rsidRPr="00EF5447" w:rsidRDefault="008D1E4A" w:rsidP="00C620E0">
            <w:pPr>
              <w:pStyle w:val="TAC"/>
            </w:pPr>
            <w:r w:rsidRPr="00EF5447">
              <w:t>DC_</w:t>
            </w:r>
            <w:r w:rsidRPr="00EF5447">
              <w:rPr>
                <w:rFonts w:eastAsia="Malgun Gothic"/>
              </w:rPr>
              <w:t>3A_</w:t>
            </w:r>
            <w:r w:rsidRPr="00EF5447">
              <w:t>n25</w:t>
            </w:r>
            <w:r w:rsidRPr="00EF5447">
              <w:rPr>
                <w:rFonts w:eastAsia="Malgun Gothic"/>
              </w:rPr>
              <w:t>7</w:t>
            </w:r>
            <w:r w:rsidRPr="00EF5447">
              <w:t>A</w:t>
            </w:r>
          </w:p>
          <w:p w14:paraId="0A484195"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7D</w:t>
            </w:r>
          </w:p>
          <w:p w14:paraId="1108A84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7G</w:t>
            </w:r>
          </w:p>
          <w:p w14:paraId="142C79A5"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7H</w:t>
            </w:r>
          </w:p>
          <w:p w14:paraId="09437E3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7I</w:t>
            </w:r>
          </w:p>
          <w:p w14:paraId="7D4DE48F" w14:textId="77777777" w:rsidR="008D1E4A" w:rsidRPr="00EF5447" w:rsidRDefault="008D1E4A" w:rsidP="00C620E0">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464753"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7D</w:t>
            </w:r>
          </w:p>
          <w:p w14:paraId="132AFAEB"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7G</w:t>
            </w:r>
          </w:p>
          <w:p w14:paraId="72E8D2F3"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7H</w:t>
            </w:r>
          </w:p>
          <w:p w14:paraId="68F19C5A"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7I</w:t>
            </w:r>
          </w:p>
          <w:p w14:paraId="18080E13" w14:textId="77777777" w:rsidR="008D1E4A" w:rsidRPr="00EF5447" w:rsidRDefault="008D1E4A" w:rsidP="00C620E0">
            <w:pPr>
              <w:pStyle w:val="TAC"/>
            </w:pPr>
            <w:r w:rsidRPr="00EF5447">
              <w:t>DC_</w:t>
            </w:r>
            <w:r w:rsidRPr="00EF5447">
              <w:rPr>
                <w:rFonts w:eastAsia="Malgun Gothic"/>
              </w:rPr>
              <w:t>7A</w:t>
            </w:r>
            <w:r w:rsidRPr="00EF5447">
              <w:t>_n25</w:t>
            </w:r>
            <w:r w:rsidRPr="00EF5447">
              <w:rPr>
                <w:rFonts w:eastAsia="Malgun Gothic"/>
              </w:rPr>
              <w:t>7</w:t>
            </w:r>
            <w:r w:rsidRPr="00EF5447">
              <w:t>A</w:t>
            </w:r>
          </w:p>
          <w:p w14:paraId="0810BF87"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7D</w:t>
            </w:r>
          </w:p>
          <w:p w14:paraId="0590629B"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7G</w:t>
            </w:r>
          </w:p>
          <w:p w14:paraId="0F238F81"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7H</w:t>
            </w:r>
          </w:p>
          <w:p w14:paraId="62450E5E" w14:textId="77777777" w:rsidR="008D1E4A" w:rsidRPr="00EF5447" w:rsidRDefault="008D1E4A" w:rsidP="00C620E0">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8D1E4A" w:rsidRPr="00EF5447" w14:paraId="16448FAE" w14:textId="77777777" w:rsidTr="00C620E0">
        <w:trPr>
          <w:trHeight w:val="187"/>
          <w:jc w:val="center"/>
        </w:trPr>
        <w:tc>
          <w:tcPr>
            <w:tcW w:w="5098" w:type="dxa"/>
            <w:shd w:val="clear" w:color="auto" w:fill="auto"/>
            <w:noWrap/>
            <w:tcMar>
              <w:top w:w="28" w:type="dxa"/>
              <w:left w:w="28" w:type="dxa"/>
              <w:bottom w:w="28" w:type="dxa"/>
              <w:right w:w="28" w:type="dxa"/>
            </w:tcMar>
          </w:tcPr>
          <w:p w14:paraId="0E532F6A" w14:textId="77777777" w:rsidR="008D1E4A" w:rsidRPr="00EF5447" w:rsidRDefault="008D1E4A" w:rsidP="00C620E0">
            <w:pPr>
              <w:pStyle w:val="TAC"/>
            </w:pPr>
            <w:r w:rsidRPr="00EF5447">
              <w:t>DC_1A-3A-5A-7A</w:t>
            </w:r>
            <w:r w:rsidRPr="00EF5447">
              <w:rPr>
                <w:lang w:eastAsia="zh-CN"/>
              </w:rPr>
              <w:t>-7A</w:t>
            </w:r>
            <w:r w:rsidRPr="00EF5447">
              <w:t>_n257A</w:t>
            </w:r>
            <w:r w:rsidRPr="00EF5447">
              <w:rPr>
                <w:vertAlign w:val="superscript"/>
                <w:lang w:eastAsia="zh-CN"/>
              </w:rPr>
              <w:t>2</w:t>
            </w:r>
          </w:p>
          <w:p w14:paraId="284EAFCE"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D</w:t>
            </w:r>
          </w:p>
          <w:p w14:paraId="6DBB3173"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E</w:t>
            </w:r>
          </w:p>
          <w:p w14:paraId="4164EAC9" w14:textId="77777777" w:rsidR="008D1E4A" w:rsidRPr="00EF5447" w:rsidRDefault="008D1E4A" w:rsidP="00C620E0">
            <w:pPr>
              <w:pStyle w:val="TAC"/>
              <w:rPr>
                <w:rFonts w:eastAsia="Malgun Gothic"/>
                <w:lang w:eastAsia="ko-KR"/>
              </w:rPr>
            </w:pPr>
            <w:r w:rsidRPr="00EF5447">
              <w:t>DC_1A-3A-5A-7A-7A_n257F</w:t>
            </w:r>
          </w:p>
          <w:p w14:paraId="578FEAF9"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G</w:t>
            </w:r>
          </w:p>
          <w:p w14:paraId="47363703"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H</w:t>
            </w:r>
          </w:p>
          <w:p w14:paraId="05E93ECB"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I</w:t>
            </w:r>
          </w:p>
          <w:p w14:paraId="601A96E9"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J</w:t>
            </w:r>
          </w:p>
          <w:p w14:paraId="771C4614"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K</w:t>
            </w:r>
          </w:p>
          <w:p w14:paraId="12B95A84"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L</w:t>
            </w:r>
          </w:p>
          <w:p w14:paraId="6BD22722" w14:textId="77777777" w:rsidR="008D1E4A" w:rsidRPr="00EF5447" w:rsidRDefault="008D1E4A" w:rsidP="00C620E0">
            <w:pPr>
              <w:pStyle w:val="TAC"/>
            </w:pPr>
            <w:r w:rsidRPr="00EF5447">
              <w:t>DC_1A-3A-5A-7A-7A_n257M</w:t>
            </w:r>
          </w:p>
        </w:tc>
        <w:tc>
          <w:tcPr>
            <w:tcW w:w="4533" w:type="dxa"/>
            <w:tcMar>
              <w:top w:w="28" w:type="dxa"/>
              <w:left w:w="28" w:type="dxa"/>
              <w:bottom w:w="28" w:type="dxa"/>
              <w:right w:w="28" w:type="dxa"/>
            </w:tcMar>
          </w:tcPr>
          <w:p w14:paraId="7834317E"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w:t>
            </w:r>
            <w:r w:rsidRPr="00EF5447">
              <w:t>A</w:t>
            </w:r>
          </w:p>
          <w:p w14:paraId="055BAF94"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7D</w:t>
            </w:r>
          </w:p>
          <w:p w14:paraId="296B7D89"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7G</w:t>
            </w:r>
          </w:p>
          <w:p w14:paraId="1BBBB029"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7H</w:t>
            </w:r>
          </w:p>
          <w:p w14:paraId="0A61E200"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7I</w:t>
            </w:r>
          </w:p>
          <w:p w14:paraId="6827C9F4" w14:textId="77777777" w:rsidR="008D1E4A" w:rsidRPr="00EF5447" w:rsidRDefault="008D1E4A" w:rsidP="00C620E0">
            <w:pPr>
              <w:pStyle w:val="TAC"/>
            </w:pPr>
            <w:r w:rsidRPr="00EF5447">
              <w:t>DC_</w:t>
            </w:r>
            <w:r w:rsidRPr="00EF5447">
              <w:rPr>
                <w:rFonts w:eastAsia="Malgun Gothic"/>
              </w:rPr>
              <w:t>3A_</w:t>
            </w:r>
            <w:r w:rsidRPr="00EF5447">
              <w:t>n25</w:t>
            </w:r>
            <w:r w:rsidRPr="00EF5447">
              <w:rPr>
                <w:rFonts w:eastAsia="Malgun Gothic"/>
              </w:rPr>
              <w:t>7</w:t>
            </w:r>
            <w:r w:rsidRPr="00EF5447">
              <w:t>A</w:t>
            </w:r>
          </w:p>
          <w:p w14:paraId="597B7912"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7D</w:t>
            </w:r>
          </w:p>
          <w:p w14:paraId="70E082CD"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7G</w:t>
            </w:r>
          </w:p>
          <w:p w14:paraId="7006D573"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7H</w:t>
            </w:r>
          </w:p>
          <w:p w14:paraId="51379B0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7I</w:t>
            </w:r>
          </w:p>
          <w:p w14:paraId="5D435E4B" w14:textId="77777777" w:rsidR="008D1E4A" w:rsidRPr="00EF5447" w:rsidRDefault="008D1E4A" w:rsidP="00C620E0">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7C853BA8"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7D</w:t>
            </w:r>
          </w:p>
          <w:p w14:paraId="1E4EA920"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7G</w:t>
            </w:r>
          </w:p>
          <w:p w14:paraId="4ABAE54D"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7H</w:t>
            </w:r>
          </w:p>
          <w:p w14:paraId="7EFB890B"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7I</w:t>
            </w:r>
          </w:p>
          <w:p w14:paraId="12C5758B" w14:textId="77777777" w:rsidR="008D1E4A" w:rsidRPr="00EF5447" w:rsidRDefault="008D1E4A" w:rsidP="00C620E0">
            <w:pPr>
              <w:pStyle w:val="TAC"/>
            </w:pPr>
            <w:r w:rsidRPr="00EF5447">
              <w:t>DC_</w:t>
            </w:r>
            <w:r w:rsidRPr="00EF5447">
              <w:rPr>
                <w:rFonts w:eastAsia="Malgun Gothic"/>
              </w:rPr>
              <w:t>7A</w:t>
            </w:r>
            <w:r w:rsidRPr="00EF5447">
              <w:t>_n25</w:t>
            </w:r>
            <w:r w:rsidRPr="00EF5447">
              <w:rPr>
                <w:rFonts w:eastAsia="Malgun Gothic"/>
              </w:rPr>
              <w:t>7</w:t>
            </w:r>
            <w:r w:rsidRPr="00EF5447">
              <w:t>A</w:t>
            </w:r>
          </w:p>
          <w:p w14:paraId="3C3B036D"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7D</w:t>
            </w:r>
          </w:p>
          <w:p w14:paraId="3EFF53B3"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7G</w:t>
            </w:r>
          </w:p>
          <w:p w14:paraId="643AD177"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7H</w:t>
            </w:r>
          </w:p>
          <w:p w14:paraId="3F82C176"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7I</w:t>
            </w:r>
          </w:p>
        </w:tc>
      </w:tr>
      <w:tr w:rsidR="008D1E4A" w:rsidRPr="00F51302" w14:paraId="3EC8B51C" w14:textId="77777777" w:rsidTr="00C620E0">
        <w:trPr>
          <w:trHeight w:val="187"/>
          <w:jc w:val="center"/>
        </w:trPr>
        <w:tc>
          <w:tcPr>
            <w:tcW w:w="5098" w:type="dxa"/>
            <w:shd w:val="clear" w:color="auto" w:fill="auto"/>
            <w:noWrap/>
            <w:tcMar>
              <w:top w:w="28" w:type="dxa"/>
              <w:left w:w="28" w:type="dxa"/>
              <w:bottom w:w="28" w:type="dxa"/>
              <w:right w:w="28" w:type="dxa"/>
            </w:tcMar>
          </w:tcPr>
          <w:p w14:paraId="5F48C872" w14:textId="77777777" w:rsidR="008D1E4A" w:rsidRPr="00EF5447" w:rsidRDefault="008D1E4A" w:rsidP="00C620E0">
            <w:pPr>
              <w:pStyle w:val="TAC"/>
            </w:pPr>
            <w:r w:rsidRPr="00EF5447">
              <w:lastRenderedPageBreak/>
              <w:t>DC_1A-3A-18A-42A_n257A</w:t>
            </w:r>
          </w:p>
          <w:p w14:paraId="063EAD23" w14:textId="77777777" w:rsidR="008D1E4A" w:rsidRPr="00EF5447" w:rsidRDefault="008D1E4A" w:rsidP="00C620E0">
            <w:pPr>
              <w:pStyle w:val="TAC"/>
              <w:rPr>
                <w:lang w:eastAsia="ja-JP"/>
              </w:rPr>
            </w:pPr>
            <w:r w:rsidRPr="00EF5447">
              <w:rPr>
                <w:lang w:eastAsia="ja-JP"/>
              </w:rPr>
              <w:t>DC_1A-3A-18A-42A_n257D</w:t>
            </w:r>
          </w:p>
          <w:p w14:paraId="2D84C486" w14:textId="77777777" w:rsidR="008D1E4A" w:rsidRPr="00EF5447" w:rsidRDefault="008D1E4A" w:rsidP="00C620E0">
            <w:pPr>
              <w:pStyle w:val="TAC"/>
            </w:pPr>
            <w:r w:rsidRPr="00EF5447">
              <w:rPr>
                <w:lang w:eastAsia="ja-JP"/>
              </w:rPr>
              <w:t>DC_1A-3A-18A-42A_n257E</w:t>
            </w:r>
          </w:p>
          <w:p w14:paraId="597413FB" w14:textId="77777777" w:rsidR="008D1E4A" w:rsidRPr="00EF5447" w:rsidRDefault="008D1E4A" w:rsidP="00C620E0">
            <w:pPr>
              <w:pStyle w:val="TAC"/>
            </w:pPr>
            <w:r w:rsidRPr="00EF5447">
              <w:t>DC_1A-3A-18A-42A_n257F</w:t>
            </w:r>
          </w:p>
          <w:p w14:paraId="552F7314" w14:textId="77777777" w:rsidR="008D1E4A" w:rsidRPr="00EF5447" w:rsidRDefault="008D1E4A" w:rsidP="00C620E0">
            <w:pPr>
              <w:pStyle w:val="TAC"/>
              <w:rPr>
                <w:lang w:eastAsia="ja-JP"/>
              </w:rPr>
            </w:pPr>
            <w:r w:rsidRPr="00EF5447">
              <w:rPr>
                <w:lang w:eastAsia="ja-JP"/>
              </w:rPr>
              <w:t>DC_1A-3A-18A-42A_n257G</w:t>
            </w:r>
          </w:p>
          <w:p w14:paraId="185E9984" w14:textId="77777777" w:rsidR="008D1E4A" w:rsidRPr="00EF5447" w:rsidRDefault="008D1E4A" w:rsidP="00C620E0">
            <w:pPr>
              <w:pStyle w:val="TAC"/>
              <w:rPr>
                <w:lang w:eastAsia="ja-JP"/>
              </w:rPr>
            </w:pPr>
            <w:r w:rsidRPr="00EF5447">
              <w:rPr>
                <w:lang w:eastAsia="ja-JP"/>
              </w:rPr>
              <w:t>DC_1A-3A-18A-42A_n257H</w:t>
            </w:r>
          </w:p>
          <w:p w14:paraId="003408DE" w14:textId="77777777" w:rsidR="008D1E4A" w:rsidRPr="00EF5447" w:rsidRDefault="008D1E4A" w:rsidP="00C620E0">
            <w:pPr>
              <w:pStyle w:val="TAC"/>
              <w:rPr>
                <w:lang w:eastAsia="ja-JP"/>
              </w:rPr>
            </w:pPr>
            <w:r w:rsidRPr="00EF5447">
              <w:rPr>
                <w:lang w:eastAsia="ja-JP"/>
              </w:rPr>
              <w:t>DC_1A-3A-18A-42A_n257I</w:t>
            </w:r>
          </w:p>
          <w:p w14:paraId="6744CAB1" w14:textId="77777777" w:rsidR="008D1E4A" w:rsidRPr="00EF5447" w:rsidRDefault="008D1E4A" w:rsidP="00C620E0">
            <w:pPr>
              <w:pStyle w:val="TAC"/>
              <w:rPr>
                <w:lang w:eastAsia="ja-JP"/>
              </w:rPr>
            </w:pPr>
            <w:r w:rsidRPr="00EF5447">
              <w:rPr>
                <w:lang w:eastAsia="ja-JP"/>
              </w:rPr>
              <w:t>DC_1A-3A-18A-42A_n257J</w:t>
            </w:r>
          </w:p>
          <w:p w14:paraId="5520E249" w14:textId="77777777" w:rsidR="008D1E4A" w:rsidRPr="00EF5447" w:rsidRDefault="008D1E4A" w:rsidP="00C620E0">
            <w:pPr>
              <w:pStyle w:val="TAC"/>
              <w:rPr>
                <w:lang w:eastAsia="ja-JP"/>
              </w:rPr>
            </w:pPr>
            <w:r w:rsidRPr="00EF5447">
              <w:rPr>
                <w:lang w:eastAsia="ja-JP"/>
              </w:rPr>
              <w:t>DC_1A-3A-18A-42A_n257K</w:t>
            </w:r>
          </w:p>
          <w:p w14:paraId="6995E7A7" w14:textId="77777777" w:rsidR="008D1E4A" w:rsidRPr="00EF5447" w:rsidRDefault="008D1E4A" w:rsidP="00C620E0">
            <w:pPr>
              <w:pStyle w:val="TAC"/>
            </w:pPr>
            <w:r w:rsidRPr="00EF5447">
              <w:rPr>
                <w:lang w:eastAsia="ja-JP"/>
              </w:rPr>
              <w:t>DC_1A-3A-18A-42A_n257L</w:t>
            </w:r>
          </w:p>
          <w:p w14:paraId="36E4E967" w14:textId="77777777" w:rsidR="008D1E4A" w:rsidRPr="00EF5447" w:rsidRDefault="008D1E4A" w:rsidP="00C620E0">
            <w:pPr>
              <w:pStyle w:val="TAC"/>
            </w:pPr>
            <w:r w:rsidRPr="00EF5447">
              <w:t>DC_1A-3A-18A-42A_n257M</w:t>
            </w:r>
          </w:p>
          <w:p w14:paraId="06DAF84D" w14:textId="77777777" w:rsidR="008D1E4A" w:rsidRPr="00EF5447" w:rsidRDefault="008D1E4A" w:rsidP="00C620E0">
            <w:pPr>
              <w:pStyle w:val="TAC"/>
            </w:pPr>
            <w:r w:rsidRPr="00EF5447">
              <w:t>DC_1A-3A-18A-42C_n257A</w:t>
            </w:r>
          </w:p>
          <w:p w14:paraId="19745A52" w14:textId="77777777" w:rsidR="008D1E4A" w:rsidRPr="00EF5447" w:rsidRDefault="008D1E4A" w:rsidP="00C620E0">
            <w:pPr>
              <w:pStyle w:val="TAC"/>
              <w:rPr>
                <w:lang w:eastAsia="ja-JP"/>
              </w:rPr>
            </w:pPr>
            <w:r w:rsidRPr="00EF5447">
              <w:rPr>
                <w:lang w:eastAsia="ja-JP"/>
              </w:rPr>
              <w:t>DC_1A-3A-18A-42C_n257D</w:t>
            </w:r>
          </w:p>
          <w:p w14:paraId="1FB9C60C" w14:textId="77777777" w:rsidR="008D1E4A" w:rsidRPr="00EF5447" w:rsidRDefault="008D1E4A" w:rsidP="00C620E0">
            <w:pPr>
              <w:pStyle w:val="TAC"/>
            </w:pPr>
            <w:r w:rsidRPr="00EF5447">
              <w:rPr>
                <w:lang w:eastAsia="ja-JP"/>
              </w:rPr>
              <w:t>DC_1A-3A-18A-42C_n257E</w:t>
            </w:r>
          </w:p>
          <w:p w14:paraId="34EF6E10" w14:textId="77777777" w:rsidR="008D1E4A" w:rsidRPr="00EF5447" w:rsidRDefault="008D1E4A" w:rsidP="00C620E0">
            <w:pPr>
              <w:pStyle w:val="TAC"/>
            </w:pPr>
            <w:r w:rsidRPr="00EF5447">
              <w:t>DC_1A-3A-18A-42C_n257F</w:t>
            </w:r>
          </w:p>
          <w:p w14:paraId="605E1C06" w14:textId="77777777" w:rsidR="008D1E4A" w:rsidRPr="00EF5447" w:rsidRDefault="008D1E4A" w:rsidP="00C620E0">
            <w:pPr>
              <w:pStyle w:val="TAC"/>
              <w:rPr>
                <w:lang w:eastAsia="ja-JP"/>
              </w:rPr>
            </w:pPr>
            <w:r w:rsidRPr="00EF5447">
              <w:rPr>
                <w:lang w:eastAsia="ja-JP"/>
              </w:rPr>
              <w:t>DC_1A-3A-18A-42C_n257G</w:t>
            </w:r>
          </w:p>
          <w:p w14:paraId="15660592" w14:textId="77777777" w:rsidR="008D1E4A" w:rsidRPr="00EF5447" w:rsidRDefault="008D1E4A" w:rsidP="00C620E0">
            <w:pPr>
              <w:pStyle w:val="TAC"/>
              <w:rPr>
                <w:lang w:eastAsia="ja-JP"/>
              </w:rPr>
            </w:pPr>
            <w:r w:rsidRPr="00EF5447">
              <w:rPr>
                <w:lang w:eastAsia="ja-JP"/>
              </w:rPr>
              <w:t>DC_1A-3A-18A-42C_n257H</w:t>
            </w:r>
          </w:p>
          <w:p w14:paraId="05F08164" w14:textId="77777777" w:rsidR="008D1E4A" w:rsidRPr="00EF5447" w:rsidRDefault="008D1E4A" w:rsidP="00C620E0">
            <w:pPr>
              <w:pStyle w:val="TAC"/>
              <w:rPr>
                <w:lang w:eastAsia="ja-JP"/>
              </w:rPr>
            </w:pPr>
            <w:r w:rsidRPr="00EF5447">
              <w:rPr>
                <w:lang w:eastAsia="ja-JP"/>
              </w:rPr>
              <w:t>DC_1A-3A-18A-42C_n257I</w:t>
            </w:r>
          </w:p>
          <w:p w14:paraId="76A09A83" w14:textId="77777777" w:rsidR="008D1E4A" w:rsidRPr="00EF5447" w:rsidRDefault="008D1E4A" w:rsidP="00C620E0">
            <w:pPr>
              <w:pStyle w:val="TAC"/>
              <w:rPr>
                <w:lang w:eastAsia="ja-JP"/>
              </w:rPr>
            </w:pPr>
            <w:r w:rsidRPr="00EF5447">
              <w:rPr>
                <w:lang w:eastAsia="ja-JP"/>
              </w:rPr>
              <w:t>DC_1A-3A-18A-42C_n257J</w:t>
            </w:r>
          </w:p>
          <w:p w14:paraId="0A5494D8" w14:textId="77777777" w:rsidR="008D1E4A" w:rsidRPr="00EF5447" w:rsidRDefault="008D1E4A" w:rsidP="00C620E0">
            <w:pPr>
              <w:pStyle w:val="TAC"/>
              <w:rPr>
                <w:lang w:eastAsia="ja-JP"/>
              </w:rPr>
            </w:pPr>
            <w:r w:rsidRPr="00EF5447">
              <w:rPr>
                <w:lang w:eastAsia="ja-JP"/>
              </w:rPr>
              <w:t>DC_1A-3A-18A-42C_n257K</w:t>
            </w:r>
          </w:p>
          <w:p w14:paraId="69DEE2AE" w14:textId="77777777" w:rsidR="008D1E4A" w:rsidRPr="00EF5447" w:rsidRDefault="008D1E4A" w:rsidP="00C620E0">
            <w:pPr>
              <w:pStyle w:val="TAC"/>
            </w:pPr>
            <w:r w:rsidRPr="00EF5447">
              <w:rPr>
                <w:lang w:eastAsia="ja-JP"/>
              </w:rPr>
              <w:t>DC_1A-3A-18A-42C_n257L</w:t>
            </w:r>
          </w:p>
          <w:p w14:paraId="26AB209A" w14:textId="77777777" w:rsidR="008D1E4A" w:rsidRPr="00EF5447" w:rsidRDefault="008D1E4A" w:rsidP="00C620E0">
            <w:pPr>
              <w:pStyle w:val="TAC"/>
            </w:pPr>
            <w:r w:rsidRPr="00EF5447">
              <w:t>DC_1A-3A-18A-42C_n257M</w:t>
            </w:r>
          </w:p>
        </w:tc>
        <w:tc>
          <w:tcPr>
            <w:tcW w:w="4533" w:type="dxa"/>
            <w:tcMar>
              <w:top w:w="28" w:type="dxa"/>
              <w:left w:w="28" w:type="dxa"/>
              <w:bottom w:w="28" w:type="dxa"/>
              <w:right w:w="28" w:type="dxa"/>
            </w:tcMar>
          </w:tcPr>
          <w:p w14:paraId="0E0E834C" w14:textId="77777777" w:rsidR="008D1E4A" w:rsidRPr="00EF5447" w:rsidRDefault="008D1E4A" w:rsidP="00C620E0">
            <w:pPr>
              <w:pStyle w:val="TAC"/>
            </w:pPr>
            <w:r w:rsidRPr="00EF5447">
              <w:t>DC_1A_n257A</w:t>
            </w:r>
          </w:p>
          <w:p w14:paraId="5DCFBBCC" w14:textId="77777777" w:rsidR="008D1E4A" w:rsidRPr="00EF5447" w:rsidRDefault="008D1E4A" w:rsidP="00C620E0">
            <w:pPr>
              <w:pStyle w:val="TAC"/>
              <w:rPr>
                <w:rFonts w:eastAsia="Yu Mincho"/>
              </w:rPr>
            </w:pPr>
            <w:r w:rsidRPr="00EF5447">
              <w:rPr>
                <w:rFonts w:eastAsia="Yu Mincho"/>
              </w:rPr>
              <w:t>DC_1A_n257G</w:t>
            </w:r>
          </w:p>
          <w:p w14:paraId="05645C00" w14:textId="77777777" w:rsidR="008D1E4A" w:rsidRPr="00EF5447" w:rsidRDefault="008D1E4A" w:rsidP="00C620E0">
            <w:pPr>
              <w:pStyle w:val="TAC"/>
              <w:rPr>
                <w:rFonts w:eastAsia="Yu Mincho"/>
              </w:rPr>
            </w:pPr>
            <w:r w:rsidRPr="00EF5447">
              <w:rPr>
                <w:rFonts w:eastAsia="Yu Mincho"/>
              </w:rPr>
              <w:t>DC_1A_n257H</w:t>
            </w:r>
          </w:p>
          <w:p w14:paraId="762A2C23" w14:textId="77777777" w:rsidR="008D1E4A" w:rsidRPr="00EF5447" w:rsidRDefault="008D1E4A" w:rsidP="00C620E0">
            <w:pPr>
              <w:pStyle w:val="TAC"/>
              <w:rPr>
                <w:rFonts w:eastAsia="Yu Mincho"/>
              </w:rPr>
            </w:pPr>
            <w:r w:rsidRPr="00EF5447">
              <w:rPr>
                <w:rFonts w:eastAsia="Yu Mincho"/>
              </w:rPr>
              <w:t>DC_1A_n257I</w:t>
            </w:r>
          </w:p>
          <w:p w14:paraId="4AEC2723" w14:textId="77777777" w:rsidR="008D1E4A" w:rsidRPr="00EF5447" w:rsidRDefault="008D1E4A" w:rsidP="00C620E0">
            <w:pPr>
              <w:pStyle w:val="TAC"/>
            </w:pPr>
            <w:r w:rsidRPr="00EF5447">
              <w:t>DC_3A_n257A</w:t>
            </w:r>
          </w:p>
          <w:p w14:paraId="60A63D42" w14:textId="77777777" w:rsidR="008D1E4A" w:rsidRPr="00EF5447" w:rsidRDefault="008D1E4A" w:rsidP="00C620E0">
            <w:pPr>
              <w:pStyle w:val="TAC"/>
              <w:rPr>
                <w:rFonts w:eastAsia="Yu Mincho"/>
              </w:rPr>
            </w:pPr>
            <w:r w:rsidRPr="00EF5447">
              <w:rPr>
                <w:rFonts w:eastAsia="Yu Mincho"/>
              </w:rPr>
              <w:t>DC_3A_n257G</w:t>
            </w:r>
          </w:p>
          <w:p w14:paraId="6488FB1F" w14:textId="77777777" w:rsidR="008D1E4A" w:rsidRPr="00EF5447" w:rsidRDefault="008D1E4A" w:rsidP="00C620E0">
            <w:pPr>
              <w:pStyle w:val="TAC"/>
              <w:rPr>
                <w:rFonts w:eastAsia="Yu Mincho"/>
              </w:rPr>
            </w:pPr>
            <w:r w:rsidRPr="00EF5447">
              <w:rPr>
                <w:rFonts w:eastAsia="Yu Mincho"/>
              </w:rPr>
              <w:t>DC_3A_n257H</w:t>
            </w:r>
          </w:p>
          <w:p w14:paraId="7616AE8C" w14:textId="77777777" w:rsidR="008D1E4A" w:rsidRPr="00EF5447" w:rsidRDefault="008D1E4A" w:rsidP="00C620E0">
            <w:pPr>
              <w:pStyle w:val="TAC"/>
              <w:rPr>
                <w:rFonts w:eastAsia="Yu Mincho"/>
              </w:rPr>
            </w:pPr>
            <w:r w:rsidRPr="00EF5447">
              <w:rPr>
                <w:rFonts w:eastAsia="Yu Mincho"/>
              </w:rPr>
              <w:t>DC_3A_n257I</w:t>
            </w:r>
          </w:p>
          <w:p w14:paraId="5F332C57" w14:textId="77777777" w:rsidR="008D1E4A" w:rsidRPr="00EF5447" w:rsidRDefault="008D1E4A" w:rsidP="00C620E0">
            <w:pPr>
              <w:pStyle w:val="TAC"/>
            </w:pPr>
            <w:r w:rsidRPr="00EF5447">
              <w:t>DC_18A_n257A</w:t>
            </w:r>
          </w:p>
          <w:p w14:paraId="4938ECA2" w14:textId="77777777" w:rsidR="008D1E4A" w:rsidRPr="00EF5447" w:rsidRDefault="008D1E4A" w:rsidP="00C620E0">
            <w:pPr>
              <w:pStyle w:val="TAC"/>
              <w:rPr>
                <w:rFonts w:eastAsia="Yu Mincho"/>
              </w:rPr>
            </w:pPr>
            <w:r w:rsidRPr="00EF5447">
              <w:rPr>
                <w:rFonts w:eastAsia="Yu Mincho"/>
              </w:rPr>
              <w:t>DC_18A_n257G</w:t>
            </w:r>
          </w:p>
          <w:p w14:paraId="27DAD354" w14:textId="77777777" w:rsidR="008D1E4A" w:rsidRPr="00EF5447" w:rsidRDefault="008D1E4A" w:rsidP="00C620E0">
            <w:pPr>
              <w:pStyle w:val="TAC"/>
              <w:rPr>
                <w:rFonts w:eastAsia="Yu Mincho"/>
              </w:rPr>
            </w:pPr>
            <w:r w:rsidRPr="00EF5447">
              <w:rPr>
                <w:rFonts w:eastAsia="Yu Mincho"/>
              </w:rPr>
              <w:t>DC_18A_n257H</w:t>
            </w:r>
          </w:p>
          <w:p w14:paraId="10E9F424" w14:textId="77777777" w:rsidR="008D1E4A" w:rsidRPr="00EF5447" w:rsidRDefault="008D1E4A" w:rsidP="00C620E0">
            <w:pPr>
              <w:pStyle w:val="TAC"/>
              <w:rPr>
                <w:rFonts w:eastAsia="Yu Mincho"/>
              </w:rPr>
            </w:pPr>
            <w:r w:rsidRPr="00EF5447">
              <w:rPr>
                <w:rFonts w:eastAsia="Yu Mincho"/>
              </w:rPr>
              <w:t>DC_18A_n257I</w:t>
            </w:r>
          </w:p>
          <w:p w14:paraId="7A47CC83" w14:textId="77777777" w:rsidR="008D1E4A" w:rsidRPr="00EF5447" w:rsidRDefault="008D1E4A" w:rsidP="00C620E0">
            <w:pPr>
              <w:pStyle w:val="TAC"/>
            </w:pPr>
            <w:r w:rsidRPr="00EF5447">
              <w:t>DC_42A_n257A</w:t>
            </w:r>
          </w:p>
          <w:p w14:paraId="2F7DA9B6" w14:textId="77777777" w:rsidR="008D1E4A" w:rsidRPr="00EF5447" w:rsidRDefault="008D1E4A" w:rsidP="00C620E0">
            <w:pPr>
              <w:pStyle w:val="TAC"/>
              <w:rPr>
                <w:rFonts w:eastAsia="Yu Mincho"/>
              </w:rPr>
            </w:pPr>
            <w:r w:rsidRPr="00EF5447">
              <w:rPr>
                <w:rFonts w:eastAsia="Yu Mincho"/>
              </w:rPr>
              <w:t>DC_42A_n257G</w:t>
            </w:r>
          </w:p>
          <w:p w14:paraId="02E48928" w14:textId="77777777" w:rsidR="008D1E4A" w:rsidRPr="00EF5447" w:rsidRDefault="008D1E4A" w:rsidP="00C620E0">
            <w:pPr>
              <w:pStyle w:val="TAC"/>
              <w:rPr>
                <w:rFonts w:eastAsia="Yu Mincho"/>
              </w:rPr>
            </w:pPr>
            <w:r w:rsidRPr="00EF5447">
              <w:rPr>
                <w:rFonts w:eastAsia="Yu Mincho"/>
              </w:rPr>
              <w:t>DC_42A_n257H</w:t>
            </w:r>
          </w:p>
          <w:p w14:paraId="146E7570" w14:textId="77777777" w:rsidR="008D1E4A" w:rsidRPr="00EF5447" w:rsidRDefault="008D1E4A" w:rsidP="00C620E0">
            <w:pPr>
              <w:pStyle w:val="TAC"/>
              <w:rPr>
                <w:rFonts w:eastAsia="Yu Mincho"/>
              </w:rPr>
            </w:pPr>
            <w:r w:rsidRPr="00EF5447">
              <w:rPr>
                <w:rFonts w:eastAsia="Yu Mincho"/>
              </w:rPr>
              <w:t>DC_42A_n257I</w:t>
            </w:r>
          </w:p>
          <w:p w14:paraId="6C9BFC1D" w14:textId="77777777" w:rsidR="008D1E4A" w:rsidRPr="00EF5447" w:rsidRDefault="008D1E4A" w:rsidP="00C620E0">
            <w:pPr>
              <w:pStyle w:val="TAC"/>
              <w:rPr>
                <w:rFonts w:eastAsia="Yu Mincho"/>
              </w:rPr>
            </w:pPr>
            <w:r w:rsidRPr="00EF5447">
              <w:rPr>
                <w:rFonts w:eastAsia="Yu Mincho"/>
              </w:rPr>
              <w:t>DC_42C_n257A</w:t>
            </w:r>
          </w:p>
          <w:p w14:paraId="3723DEBE" w14:textId="77777777" w:rsidR="008D1E4A" w:rsidRPr="00EF5447" w:rsidRDefault="008D1E4A" w:rsidP="00C620E0">
            <w:pPr>
              <w:pStyle w:val="TAC"/>
              <w:rPr>
                <w:rFonts w:eastAsia="Yu Mincho"/>
              </w:rPr>
            </w:pPr>
            <w:r w:rsidRPr="00EF5447">
              <w:rPr>
                <w:rFonts w:eastAsia="Yu Mincho"/>
              </w:rPr>
              <w:t>DC_42C_n257G</w:t>
            </w:r>
          </w:p>
          <w:p w14:paraId="762502C0" w14:textId="77777777" w:rsidR="008D1E4A" w:rsidRPr="006E2D1D" w:rsidRDefault="008D1E4A" w:rsidP="00C620E0">
            <w:pPr>
              <w:pStyle w:val="TAC"/>
              <w:rPr>
                <w:rFonts w:eastAsia="Yu Mincho"/>
                <w:lang w:val="sv-FI"/>
              </w:rPr>
            </w:pPr>
            <w:r w:rsidRPr="006E2D1D">
              <w:rPr>
                <w:rFonts w:eastAsia="Yu Mincho"/>
                <w:lang w:val="sv-FI"/>
              </w:rPr>
              <w:t>DC_42C_n257H</w:t>
            </w:r>
          </w:p>
          <w:p w14:paraId="04E776E4" w14:textId="77777777" w:rsidR="008D1E4A" w:rsidRPr="006E2D1D" w:rsidRDefault="008D1E4A" w:rsidP="00C620E0">
            <w:pPr>
              <w:pStyle w:val="TAC"/>
              <w:rPr>
                <w:lang w:val="sv-FI"/>
              </w:rPr>
            </w:pPr>
            <w:r w:rsidRPr="006E2D1D">
              <w:rPr>
                <w:rFonts w:eastAsia="Yu Mincho"/>
                <w:lang w:val="sv-FI"/>
              </w:rPr>
              <w:t>DC_42C_n257I</w:t>
            </w:r>
          </w:p>
        </w:tc>
      </w:tr>
      <w:tr w:rsidR="008D1E4A" w:rsidRPr="00EF5447" w:rsidDel="007C6F81" w14:paraId="37E21786" w14:textId="77777777" w:rsidTr="00C620E0">
        <w:trPr>
          <w:trHeight w:val="187"/>
          <w:jc w:val="center"/>
        </w:trPr>
        <w:tc>
          <w:tcPr>
            <w:tcW w:w="5098" w:type="dxa"/>
            <w:shd w:val="clear" w:color="auto" w:fill="auto"/>
            <w:noWrap/>
            <w:tcMar>
              <w:top w:w="28" w:type="dxa"/>
              <w:left w:w="28" w:type="dxa"/>
              <w:bottom w:w="28" w:type="dxa"/>
              <w:right w:w="28" w:type="dxa"/>
            </w:tcMar>
          </w:tcPr>
          <w:p w14:paraId="34D8DA6D"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7E40469C"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02E1C5A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2A68A8F5" w14:textId="77777777" w:rsidR="008D1E4A" w:rsidRPr="00EF5447" w:rsidDel="007C6F81"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0C267A34" w14:textId="77777777" w:rsidR="008D1E4A" w:rsidRPr="00EF5447" w:rsidRDefault="008D1E4A" w:rsidP="00C620E0">
            <w:pPr>
              <w:pStyle w:val="TAC"/>
            </w:pPr>
            <w:r w:rsidRPr="00EF5447">
              <w:t>DC_1A_n257A</w:t>
            </w:r>
          </w:p>
          <w:p w14:paraId="3B2AD40A" w14:textId="77777777" w:rsidR="008D1E4A" w:rsidRPr="00EF5447" w:rsidRDefault="008D1E4A" w:rsidP="00C620E0">
            <w:pPr>
              <w:pStyle w:val="TAC"/>
            </w:pPr>
            <w:r w:rsidRPr="00EF5447">
              <w:t>DC_3A_n257A</w:t>
            </w:r>
          </w:p>
          <w:p w14:paraId="7515517B" w14:textId="77777777" w:rsidR="008D1E4A" w:rsidRPr="00EF5447" w:rsidRDefault="008D1E4A" w:rsidP="00C620E0">
            <w:pPr>
              <w:pStyle w:val="TAC"/>
            </w:pPr>
            <w:r w:rsidRPr="00EF5447">
              <w:t>DC_19A_n257A</w:t>
            </w:r>
          </w:p>
          <w:p w14:paraId="4DE3D152" w14:textId="77777777" w:rsidR="008D1E4A" w:rsidRPr="00EF5447" w:rsidDel="007C6F81" w:rsidRDefault="008D1E4A" w:rsidP="00C620E0">
            <w:pPr>
              <w:pStyle w:val="TAC"/>
              <w:rPr>
                <w:lang w:eastAsia="fi-FI"/>
              </w:rPr>
            </w:pPr>
            <w:r w:rsidRPr="00EF5447">
              <w:t>DC_21A_n257A</w:t>
            </w:r>
          </w:p>
        </w:tc>
      </w:tr>
      <w:tr w:rsidR="008D1E4A" w:rsidRPr="00EF5447" w14:paraId="07BC5032" w14:textId="77777777" w:rsidTr="00C620E0">
        <w:trPr>
          <w:trHeight w:val="187"/>
          <w:jc w:val="center"/>
        </w:trPr>
        <w:tc>
          <w:tcPr>
            <w:tcW w:w="5098" w:type="dxa"/>
            <w:shd w:val="clear" w:color="auto" w:fill="auto"/>
            <w:noWrap/>
            <w:tcMar>
              <w:top w:w="28" w:type="dxa"/>
              <w:left w:w="28" w:type="dxa"/>
              <w:bottom w:w="28" w:type="dxa"/>
              <w:right w:w="28" w:type="dxa"/>
            </w:tcMar>
          </w:tcPr>
          <w:p w14:paraId="77AD3642" w14:textId="77777777" w:rsidR="008D1E4A" w:rsidRPr="00EF5447" w:rsidRDefault="008D1E4A" w:rsidP="00C620E0">
            <w:pPr>
              <w:pStyle w:val="TAC"/>
              <w:rPr>
                <w:lang w:eastAsia="fi-FI"/>
              </w:rPr>
            </w:pPr>
            <w:r w:rsidRPr="00EF5447">
              <w:rPr>
                <w:lang w:eastAsia="fi-FI"/>
              </w:rPr>
              <w:lastRenderedPageBreak/>
              <w:t>DC_1A-3A-19A-42A_n257A</w:t>
            </w:r>
          </w:p>
          <w:p w14:paraId="4B07863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7AB5297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1304EEF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3F500B57" w14:textId="77777777" w:rsidR="008D1E4A" w:rsidRPr="00EF5447" w:rsidRDefault="008D1E4A" w:rsidP="00C620E0">
            <w:pPr>
              <w:pStyle w:val="TAC"/>
              <w:rPr>
                <w:lang w:eastAsia="fi-FI"/>
              </w:rPr>
            </w:pPr>
            <w:r w:rsidRPr="00EF5447">
              <w:rPr>
                <w:lang w:eastAsia="fi-FI"/>
              </w:rPr>
              <w:t>DC_1A-3A-19A-42A_n257G</w:t>
            </w:r>
          </w:p>
          <w:p w14:paraId="7CCFD661" w14:textId="77777777" w:rsidR="008D1E4A" w:rsidRPr="00EF5447" w:rsidRDefault="008D1E4A" w:rsidP="00C620E0">
            <w:pPr>
              <w:pStyle w:val="TAC"/>
              <w:rPr>
                <w:lang w:eastAsia="fi-FI"/>
              </w:rPr>
            </w:pPr>
            <w:r w:rsidRPr="00EF5447">
              <w:rPr>
                <w:lang w:eastAsia="fi-FI"/>
              </w:rPr>
              <w:t>DC_1A-3A-19A-42A_n257H</w:t>
            </w:r>
          </w:p>
          <w:p w14:paraId="4C6035E8" w14:textId="77777777" w:rsidR="008D1E4A" w:rsidRPr="00EF5447" w:rsidRDefault="008D1E4A" w:rsidP="00C620E0">
            <w:pPr>
              <w:pStyle w:val="TAC"/>
              <w:rPr>
                <w:lang w:eastAsia="fi-FI"/>
              </w:rPr>
            </w:pPr>
            <w:r w:rsidRPr="00EF5447">
              <w:rPr>
                <w:lang w:eastAsia="fi-FI"/>
              </w:rPr>
              <w:t>DC_1A-3A-19A-42A_n257I</w:t>
            </w:r>
          </w:p>
          <w:p w14:paraId="2200EA10" w14:textId="77777777" w:rsidR="008D1E4A" w:rsidRPr="00EF5447" w:rsidRDefault="008D1E4A" w:rsidP="00C620E0">
            <w:pPr>
              <w:pStyle w:val="TAC"/>
              <w:rPr>
                <w:lang w:eastAsia="fi-FI"/>
              </w:rPr>
            </w:pPr>
            <w:r w:rsidRPr="00EF5447">
              <w:rPr>
                <w:lang w:eastAsia="fi-FI"/>
              </w:rPr>
              <w:t>DC_1A-3A-19A-42A_n257J</w:t>
            </w:r>
          </w:p>
          <w:p w14:paraId="1820270E" w14:textId="77777777" w:rsidR="008D1E4A" w:rsidRPr="00EF5447" w:rsidRDefault="008D1E4A" w:rsidP="00C620E0">
            <w:pPr>
              <w:pStyle w:val="TAC"/>
              <w:rPr>
                <w:lang w:eastAsia="fi-FI"/>
              </w:rPr>
            </w:pPr>
            <w:r w:rsidRPr="00EF5447">
              <w:rPr>
                <w:lang w:eastAsia="fi-FI"/>
              </w:rPr>
              <w:t>DC_1A-3A-19A-42A_n257K</w:t>
            </w:r>
          </w:p>
          <w:p w14:paraId="24870341" w14:textId="77777777" w:rsidR="008D1E4A" w:rsidRPr="00EF5447" w:rsidRDefault="008D1E4A" w:rsidP="00C620E0">
            <w:pPr>
              <w:pStyle w:val="TAC"/>
              <w:rPr>
                <w:lang w:eastAsia="fi-FI"/>
              </w:rPr>
            </w:pPr>
            <w:r w:rsidRPr="00EF5447">
              <w:rPr>
                <w:lang w:eastAsia="fi-FI"/>
              </w:rPr>
              <w:t>DC_1A-3A-19A-42A_n257L</w:t>
            </w:r>
          </w:p>
          <w:p w14:paraId="6A948CCF" w14:textId="77777777" w:rsidR="008D1E4A" w:rsidRPr="00EF5447" w:rsidRDefault="008D1E4A" w:rsidP="00C620E0">
            <w:pPr>
              <w:pStyle w:val="TAC"/>
              <w:rPr>
                <w:rFonts w:cs="Arial"/>
                <w:lang w:eastAsia="zh-CN"/>
              </w:rPr>
            </w:pPr>
            <w:r w:rsidRPr="00EF5447">
              <w:rPr>
                <w:lang w:eastAsia="fi-FI"/>
              </w:rPr>
              <w:t>DC_1A-3A-19A-42A_n257M</w:t>
            </w:r>
          </w:p>
          <w:p w14:paraId="5FEAC3E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4C69710B"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042298D4"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E4DAAB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449B4D67" w14:textId="77777777" w:rsidR="008D1E4A" w:rsidRPr="00EF5447" w:rsidRDefault="008D1E4A" w:rsidP="00C620E0">
            <w:pPr>
              <w:pStyle w:val="TAC"/>
              <w:rPr>
                <w:lang w:eastAsia="fi-FI"/>
              </w:rPr>
            </w:pPr>
            <w:r w:rsidRPr="00EF5447">
              <w:rPr>
                <w:lang w:eastAsia="fi-FI"/>
              </w:rPr>
              <w:t>DC_1A-3A-19A-42C_n257G</w:t>
            </w:r>
          </w:p>
          <w:p w14:paraId="14F54C3A" w14:textId="77777777" w:rsidR="008D1E4A" w:rsidRPr="00EF5447" w:rsidRDefault="008D1E4A" w:rsidP="00C620E0">
            <w:pPr>
              <w:pStyle w:val="TAC"/>
              <w:rPr>
                <w:lang w:eastAsia="fi-FI"/>
              </w:rPr>
            </w:pPr>
            <w:r w:rsidRPr="00EF5447">
              <w:rPr>
                <w:lang w:eastAsia="fi-FI"/>
              </w:rPr>
              <w:t>DC_1A-3A-19A-42C_n257H</w:t>
            </w:r>
          </w:p>
          <w:p w14:paraId="2179FE73" w14:textId="77777777" w:rsidR="008D1E4A" w:rsidRPr="00EF5447" w:rsidRDefault="008D1E4A" w:rsidP="00C620E0">
            <w:pPr>
              <w:pStyle w:val="TAC"/>
              <w:rPr>
                <w:lang w:eastAsia="fi-FI"/>
              </w:rPr>
            </w:pPr>
            <w:r w:rsidRPr="00EF5447">
              <w:rPr>
                <w:lang w:eastAsia="fi-FI"/>
              </w:rPr>
              <w:t>DC_1A-3A-19A-42C_n257I</w:t>
            </w:r>
          </w:p>
          <w:p w14:paraId="60235027" w14:textId="77777777" w:rsidR="008D1E4A" w:rsidRPr="00EF5447" w:rsidRDefault="008D1E4A" w:rsidP="00C620E0">
            <w:pPr>
              <w:pStyle w:val="TAC"/>
              <w:rPr>
                <w:lang w:eastAsia="fi-FI"/>
              </w:rPr>
            </w:pPr>
            <w:r w:rsidRPr="00EF5447">
              <w:rPr>
                <w:lang w:eastAsia="fi-FI"/>
              </w:rPr>
              <w:t>DC_1A-3A-19A-42C_n257J</w:t>
            </w:r>
          </w:p>
          <w:p w14:paraId="45C6C1DB" w14:textId="77777777" w:rsidR="008D1E4A" w:rsidRPr="00EF5447" w:rsidRDefault="008D1E4A" w:rsidP="00C620E0">
            <w:pPr>
              <w:pStyle w:val="TAC"/>
              <w:rPr>
                <w:lang w:eastAsia="fi-FI"/>
              </w:rPr>
            </w:pPr>
            <w:r w:rsidRPr="00EF5447">
              <w:rPr>
                <w:lang w:eastAsia="fi-FI"/>
              </w:rPr>
              <w:t>DC_1A-3A-19A-42C_n257K</w:t>
            </w:r>
          </w:p>
          <w:p w14:paraId="7507D8A7" w14:textId="77777777" w:rsidR="008D1E4A" w:rsidRPr="00EF5447" w:rsidRDefault="008D1E4A" w:rsidP="00C620E0">
            <w:pPr>
              <w:pStyle w:val="TAC"/>
              <w:rPr>
                <w:lang w:eastAsia="fi-FI"/>
              </w:rPr>
            </w:pPr>
            <w:r w:rsidRPr="00EF5447">
              <w:rPr>
                <w:lang w:eastAsia="fi-FI"/>
              </w:rPr>
              <w:t>DC_1A-3A-19A-42C_n257L</w:t>
            </w:r>
          </w:p>
          <w:p w14:paraId="490F86AA" w14:textId="77777777" w:rsidR="008D1E4A" w:rsidRPr="00EF5447" w:rsidRDefault="008D1E4A" w:rsidP="00C620E0">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73ADF54E" w14:textId="77777777" w:rsidR="008D1E4A" w:rsidRPr="00EF5447" w:rsidRDefault="008D1E4A" w:rsidP="00C620E0">
            <w:pPr>
              <w:pStyle w:val="TAC"/>
            </w:pPr>
            <w:r w:rsidRPr="00EF5447">
              <w:t>DC_1A_n257A</w:t>
            </w:r>
          </w:p>
          <w:p w14:paraId="73A8B176" w14:textId="77777777" w:rsidR="008D1E4A" w:rsidRPr="00EF5447" w:rsidRDefault="008D1E4A" w:rsidP="00C620E0">
            <w:pPr>
              <w:pStyle w:val="TAC"/>
              <w:rPr>
                <w:lang w:eastAsia="ja-JP"/>
              </w:rPr>
            </w:pPr>
            <w:r w:rsidRPr="00EF5447">
              <w:rPr>
                <w:lang w:eastAsia="ja-JP"/>
              </w:rPr>
              <w:t>DC_1A_n257G</w:t>
            </w:r>
          </w:p>
          <w:p w14:paraId="29ACED16" w14:textId="77777777" w:rsidR="008D1E4A" w:rsidRPr="00EF5447" w:rsidRDefault="008D1E4A" w:rsidP="00C620E0">
            <w:pPr>
              <w:pStyle w:val="TAC"/>
              <w:rPr>
                <w:lang w:eastAsia="ja-JP"/>
              </w:rPr>
            </w:pPr>
            <w:r w:rsidRPr="00EF5447">
              <w:rPr>
                <w:lang w:eastAsia="ja-JP"/>
              </w:rPr>
              <w:t>DC_1A_n257H</w:t>
            </w:r>
          </w:p>
          <w:p w14:paraId="6A102A26" w14:textId="77777777" w:rsidR="008D1E4A" w:rsidRPr="00EF5447" w:rsidRDefault="008D1E4A" w:rsidP="00C620E0">
            <w:pPr>
              <w:pStyle w:val="TAC"/>
              <w:rPr>
                <w:lang w:eastAsia="ja-JP"/>
              </w:rPr>
            </w:pPr>
            <w:r w:rsidRPr="00EF5447">
              <w:rPr>
                <w:lang w:eastAsia="ja-JP"/>
              </w:rPr>
              <w:t>DC_1A_n257I</w:t>
            </w:r>
          </w:p>
          <w:p w14:paraId="092DE6C0" w14:textId="77777777" w:rsidR="008D1E4A" w:rsidRPr="00EF5447" w:rsidRDefault="008D1E4A" w:rsidP="00C620E0">
            <w:pPr>
              <w:pStyle w:val="TAC"/>
              <w:rPr>
                <w:lang w:eastAsia="ja-JP"/>
              </w:rPr>
            </w:pPr>
            <w:r w:rsidRPr="00EF5447">
              <w:rPr>
                <w:lang w:eastAsia="ja-JP"/>
              </w:rPr>
              <w:t>DC_3A_n257A</w:t>
            </w:r>
          </w:p>
          <w:p w14:paraId="40F9F94A" w14:textId="77777777" w:rsidR="008D1E4A" w:rsidRPr="00EF5447" w:rsidRDefault="008D1E4A" w:rsidP="00C620E0">
            <w:pPr>
              <w:pStyle w:val="TAC"/>
              <w:rPr>
                <w:lang w:eastAsia="ja-JP"/>
              </w:rPr>
            </w:pPr>
            <w:r w:rsidRPr="00EF5447">
              <w:rPr>
                <w:lang w:eastAsia="ja-JP"/>
              </w:rPr>
              <w:t>DC_3A_n257G</w:t>
            </w:r>
          </w:p>
          <w:p w14:paraId="50DD65CC" w14:textId="77777777" w:rsidR="008D1E4A" w:rsidRPr="00EF5447" w:rsidRDefault="008D1E4A" w:rsidP="00C620E0">
            <w:pPr>
              <w:pStyle w:val="TAC"/>
              <w:rPr>
                <w:lang w:eastAsia="ja-JP"/>
              </w:rPr>
            </w:pPr>
            <w:r w:rsidRPr="00EF5447">
              <w:rPr>
                <w:lang w:eastAsia="ja-JP"/>
              </w:rPr>
              <w:t>DC_3A_n257H</w:t>
            </w:r>
          </w:p>
          <w:p w14:paraId="58971BC0" w14:textId="77777777" w:rsidR="008D1E4A" w:rsidRPr="00EF5447" w:rsidRDefault="008D1E4A" w:rsidP="00C620E0">
            <w:pPr>
              <w:pStyle w:val="TAC"/>
              <w:rPr>
                <w:lang w:eastAsia="ja-JP"/>
              </w:rPr>
            </w:pPr>
            <w:r w:rsidRPr="00EF5447">
              <w:rPr>
                <w:lang w:eastAsia="ja-JP"/>
              </w:rPr>
              <w:t>DC_3A_n257I</w:t>
            </w:r>
          </w:p>
          <w:p w14:paraId="38106A05" w14:textId="77777777" w:rsidR="008D1E4A" w:rsidRPr="00EF5447" w:rsidRDefault="008D1E4A" w:rsidP="00C620E0">
            <w:pPr>
              <w:pStyle w:val="TAC"/>
              <w:rPr>
                <w:lang w:eastAsia="ja-JP"/>
              </w:rPr>
            </w:pPr>
            <w:r w:rsidRPr="00EF5447">
              <w:rPr>
                <w:lang w:eastAsia="ja-JP"/>
              </w:rPr>
              <w:t>DC_3A_n257J</w:t>
            </w:r>
          </w:p>
          <w:p w14:paraId="68C0106A" w14:textId="77777777" w:rsidR="008D1E4A" w:rsidRPr="00EF5447" w:rsidRDefault="008D1E4A" w:rsidP="00C620E0">
            <w:pPr>
              <w:pStyle w:val="TAC"/>
              <w:rPr>
                <w:lang w:eastAsia="ja-JP"/>
              </w:rPr>
            </w:pPr>
            <w:r w:rsidRPr="00EF5447">
              <w:rPr>
                <w:lang w:eastAsia="ja-JP"/>
              </w:rPr>
              <w:t>DC_3A_n257K</w:t>
            </w:r>
          </w:p>
          <w:p w14:paraId="2B42A11B" w14:textId="77777777" w:rsidR="008D1E4A" w:rsidRPr="00EF5447" w:rsidRDefault="008D1E4A" w:rsidP="00C620E0">
            <w:pPr>
              <w:pStyle w:val="TAC"/>
              <w:rPr>
                <w:lang w:eastAsia="ja-JP"/>
              </w:rPr>
            </w:pPr>
            <w:r w:rsidRPr="00EF5447">
              <w:rPr>
                <w:lang w:eastAsia="ja-JP"/>
              </w:rPr>
              <w:t>DC_3A_n257L</w:t>
            </w:r>
          </w:p>
          <w:p w14:paraId="362B402E" w14:textId="77777777" w:rsidR="008D1E4A" w:rsidRPr="00EF5447" w:rsidRDefault="008D1E4A" w:rsidP="00C620E0">
            <w:pPr>
              <w:pStyle w:val="TAC"/>
              <w:rPr>
                <w:lang w:eastAsia="ja-JP"/>
              </w:rPr>
            </w:pPr>
            <w:r w:rsidRPr="00EF5447">
              <w:rPr>
                <w:lang w:eastAsia="ja-JP"/>
              </w:rPr>
              <w:t>DC_3A_n257M</w:t>
            </w:r>
          </w:p>
          <w:p w14:paraId="344A0778" w14:textId="77777777" w:rsidR="008D1E4A" w:rsidRPr="00EF5447" w:rsidRDefault="008D1E4A" w:rsidP="00C620E0">
            <w:pPr>
              <w:pStyle w:val="TAC"/>
            </w:pPr>
            <w:r w:rsidRPr="00EF5447">
              <w:t>DC_19A_n257A</w:t>
            </w:r>
          </w:p>
          <w:p w14:paraId="170D4982" w14:textId="77777777" w:rsidR="008D1E4A" w:rsidRPr="00EF5447" w:rsidRDefault="008D1E4A" w:rsidP="00C620E0">
            <w:pPr>
              <w:pStyle w:val="TAC"/>
              <w:rPr>
                <w:lang w:eastAsia="ja-JP"/>
              </w:rPr>
            </w:pPr>
            <w:r w:rsidRPr="00EF5447">
              <w:rPr>
                <w:lang w:eastAsia="ja-JP"/>
              </w:rPr>
              <w:t>DC_19A_n257G</w:t>
            </w:r>
          </w:p>
          <w:p w14:paraId="73C9BB91" w14:textId="77777777" w:rsidR="008D1E4A" w:rsidRPr="00EF5447" w:rsidRDefault="008D1E4A" w:rsidP="00C620E0">
            <w:pPr>
              <w:pStyle w:val="TAC"/>
              <w:rPr>
                <w:lang w:eastAsia="ja-JP"/>
              </w:rPr>
            </w:pPr>
            <w:r w:rsidRPr="00EF5447">
              <w:rPr>
                <w:lang w:eastAsia="ja-JP"/>
              </w:rPr>
              <w:t>DC_19A_n257H</w:t>
            </w:r>
          </w:p>
          <w:p w14:paraId="1D2DA47C" w14:textId="77777777" w:rsidR="008D1E4A" w:rsidRPr="00EF5447" w:rsidRDefault="008D1E4A" w:rsidP="00C620E0">
            <w:pPr>
              <w:pStyle w:val="TAC"/>
              <w:rPr>
                <w:lang w:eastAsia="ja-JP"/>
              </w:rPr>
            </w:pPr>
            <w:r w:rsidRPr="00EF5447">
              <w:rPr>
                <w:lang w:eastAsia="ja-JP"/>
              </w:rPr>
              <w:t>DC_19A_n257I</w:t>
            </w:r>
          </w:p>
          <w:p w14:paraId="7B0BF7CB" w14:textId="77777777" w:rsidR="008D1E4A" w:rsidRPr="00EF5447" w:rsidRDefault="008D1E4A" w:rsidP="00C620E0">
            <w:pPr>
              <w:pStyle w:val="TAC"/>
            </w:pPr>
            <w:r w:rsidRPr="00EF5447">
              <w:t>DC_42A_n257A</w:t>
            </w:r>
          </w:p>
          <w:p w14:paraId="152E2348" w14:textId="77777777" w:rsidR="008D1E4A" w:rsidRPr="00EF5447" w:rsidRDefault="008D1E4A" w:rsidP="00C620E0">
            <w:pPr>
              <w:pStyle w:val="TAC"/>
              <w:rPr>
                <w:lang w:eastAsia="ja-JP"/>
              </w:rPr>
            </w:pPr>
            <w:r w:rsidRPr="00EF5447">
              <w:rPr>
                <w:lang w:eastAsia="ja-JP"/>
              </w:rPr>
              <w:t>DC_42A_n257G</w:t>
            </w:r>
          </w:p>
          <w:p w14:paraId="260C3070" w14:textId="77777777" w:rsidR="008D1E4A" w:rsidRPr="00EF5447" w:rsidRDefault="008D1E4A" w:rsidP="00C620E0">
            <w:pPr>
              <w:pStyle w:val="TAC"/>
              <w:rPr>
                <w:lang w:eastAsia="ja-JP"/>
              </w:rPr>
            </w:pPr>
            <w:r w:rsidRPr="00EF5447">
              <w:rPr>
                <w:lang w:eastAsia="ja-JP"/>
              </w:rPr>
              <w:t>DC_42A_n257H</w:t>
            </w:r>
          </w:p>
          <w:p w14:paraId="3CAB03C4" w14:textId="77777777" w:rsidR="008D1E4A" w:rsidRPr="00EF5447" w:rsidRDefault="008D1E4A" w:rsidP="00C620E0">
            <w:pPr>
              <w:pStyle w:val="TAC"/>
              <w:rPr>
                <w:lang w:eastAsia="fi-FI"/>
              </w:rPr>
            </w:pPr>
            <w:r w:rsidRPr="00EF5447">
              <w:rPr>
                <w:lang w:eastAsia="ja-JP"/>
              </w:rPr>
              <w:t>DC_42A_n257I</w:t>
            </w:r>
          </w:p>
        </w:tc>
      </w:tr>
      <w:tr w:rsidR="008D1E4A" w:rsidRPr="00EF5447" w14:paraId="55F686C1" w14:textId="77777777" w:rsidTr="00C620E0">
        <w:trPr>
          <w:trHeight w:val="187"/>
          <w:jc w:val="center"/>
        </w:trPr>
        <w:tc>
          <w:tcPr>
            <w:tcW w:w="5098" w:type="dxa"/>
            <w:shd w:val="clear" w:color="auto" w:fill="auto"/>
            <w:noWrap/>
            <w:tcMar>
              <w:top w:w="28" w:type="dxa"/>
              <w:left w:w="28" w:type="dxa"/>
              <w:bottom w:w="28" w:type="dxa"/>
              <w:right w:w="28" w:type="dxa"/>
            </w:tcMar>
          </w:tcPr>
          <w:p w14:paraId="5E5D4768" w14:textId="77777777" w:rsidR="008D1E4A" w:rsidRPr="00EF5447" w:rsidRDefault="008D1E4A" w:rsidP="00C620E0">
            <w:pPr>
              <w:pStyle w:val="TAC"/>
              <w:rPr>
                <w:lang w:eastAsia="fi-FI"/>
              </w:rPr>
            </w:pPr>
            <w:r w:rsidRPr="00EF5447">
              <w:rPr>
                <w:rFonts w:cs="Arial"/>
              </w:rPr>
              <w:t>DC_1A-3A-21A-42A_n</w:t>
            </w:r>
            <w:r w:rsidRPr="00EF5447">
              <w:rPr>
                <w:rFonts w:cs="Arial"/>
                <w:lang w:eastAsia="zh-CN"/>
              </w:rPr>
              <w:t>25</w:t>
            </w:r>
            <w:r w:rsidRPr="00EF5447">
              <w:rPr>
                <w:rFonts w:cs="Arial"/>
              </w:rPr>
              <w:t>7A</w:t>
            </w:r>
          </w:p>
          <w:p w14:paraId="3B89584B" w14:textId="77777777" w:rsidR="008D1E4A" w:rsidRPr="00EF5447" w:rsidRDefault="008D1E4A" w:rsidP="00C620E0">
            <w:pPr>
              <w:pStyle w:val="TAC"/>
              <w:rPr>
                <w:lang w:eastAsia="fi-FI"/>
              </w:rPr>
            </w:pPr>
            <w:r w:rsidRPr="00EF5447">
              <w:rPr>
                <w:lang w:eastAsia="fi-FI"/>
              </w:rPr>
              <w:t>DC_1A-3A-21A-42A_n257G</w:t>
            </w:r>
          </w:p>
          <w:p w14:paraId="1F0D0439" w14:textId="77777777" w:rsidR="008D1E4A" w:rsidRPr="00EF5447" w:rsidRDefault="008D1E4A" w:rsidP="00C620E0">
            <w:pPr>
              <w:pStyle w:val="TAC"/>
              <w:rPr>
                <w:lang w:eastAsia="fi-FI"/>
              </w:rPr>
            </w:pPr>
            <w:r w:rsidRPr="00EF5447">
              <w:rPr>
                <w:lang w:eastAsia="fi-FI"/>
              </w:rPr>
              <w:t>DC_1A-3A-21A-42A_n257H</w:t>
            </w:r>
          </w:p>
          <w:p w14:paraId="5167C36A" w14:textId="77777777" w:rsidR="008D1E4A" w:rsidRPr="00EF5447" w:rsidRDefault="008D1E4A" w:rsidP="00C620E0">
            <w:pPr>
              <w:pStyle w:val="TAC"/>
              <w:rPr>
                <w:lang w:eastAsia="fi-FI"/>
              </w:rPr>
            </w:pPr>
            <w:r w:rsidRPr="00EF5447">
              <w:rPr>
                <w:lang w:eastAsia="fi-FI"/>
              </w:rPr>
              <w:t>DC_1A-3A-21A-42A_n257I</w:t>
            </w:r>
          </w:p>
          <w:p w14:paraId="14C0A901" w14:textId="77777777" w:rsidR="008D1E4A" w:rsidRPr="00EF5447" w:rsidRDefault="008D1E4A" w:rsidP="00C620E0">
            <w:pPr>
              <w:pStyle w:val="TAC"/>
              <w:rPr>
                <w:lang w:eastAsia="fi-FI"/>
              </w:rPr>
            </w:pPr>
            <w:r w:rsidRPr="00EF5447">
              <w:rPr>
                <w:lang w:eastAsia="fi-FI"/>
              </w:rPr>
              <w:t>DC_1A-3A-21A-42A_n257J</w:t>
            </w:r>
          </w:p>
          <w:p w14:paraId="3E2049A1" w14:textId="77777777" w:rsidR="008D1E4A" w:rsidRPr="00EF5447" w:rsidRDefault="008D1E4A" w:rsidP="00C620E0">
            <w:pPr>
              <w:pStyle w:val="TAC"/>
              <w:rPr>
                <w:lang w:eastAsia="fi-FI"/>
              </w:rPr>
            </w:pPr>
            <w:r w:rsidRPr="00EF5447">
              <w:rPr>
                <w:lang w:eastAsia="fi-FI"/>
              </w:rPr>
              <w:t>DC_1A-3A-21A-42A_n257K</w:t>
            </w:r>
          </w:p>
          <w:p w14:paraId="77B57D27" w14:textId="77777777" w:rsidR="008D1E4A" w:rsidRPr="00EF5447" w:rsidRDefault="008D1E4A" w:rsidP="00C620E0">
            <w:pPr>
              <w:pStyle w:val="TAC"/>
              <w:rPr>
                <w:lang w:eastAsia="fi-FI"/>
              </w:rPr>
            </w:pPr>
            <w:r w:rsidRPr="00EF5447">
              <w:rPr>
                <w:lang w:eastAsia="fi-FI"/>
              </w:rPr>
              <w:t>DC_1A-3A-21A-42A_n257L</w:t>
            </w:r>
          </w:p>
          <w:p w14:paraId="088F2EF1" w14:textId="77777777" w:rsidR="008D1E4A" w:rsidRPr="00EF5447" w:rsidRDefault="008D1E4A" w:rsidP="00C620E0">
            <w:pPr>
              <w:pStyle w:val="TAC"/>
              <w:rPr>
                <w:lang w:eastAsia="fi-FI"/>
              </w:rPr>
            </w:pPr>
            <w:r w:rsidRPr="00EF5447">
              <w:rPr>
                <w:lang w:eastAsia="fi-FI"/>
              </w:rPr>
              <w:t>DC_1A-3A-21A-42A_n257M</w:t>
            </w:r>
          </w:p>
          <w:p w14:paraId="78088B12"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ACC223A"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044A1278"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28B341C3" w14:textId="77777777" w:rsidR="008D1E4A" w:rsidRPr="00EF5447" w:rsidRDefault="008D1E4A" w:rsidP="00C620E0">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FEEAA35" w14:textId="77777777" w:rsidR="008D1E4A" w:rsidRPr="00EF5447" w:rsidRDefault="008D1E4A" w:rsidP="00C620E0">
            <w:pPr>
              <w:pStyle w:val="TAC"/>
              <w:rPr>
                <w:lang w:eastAsia="fi-FI"/>
              </w:rPr>
            </w:pPr>
            <w:r w:rsidRPr="00EF5447">
              <w:rPr>
                <w:lang w:eastAsia="fi-FI"/>
              </w:rPr>
              <w:t>DC_1A-3A-21A-42C_n257G</w:t>
            </w:r>
          </w:p>
          <w:p w14:paraId="0204A154" w14:textId="77777777" w:rsidR="008D1E4A" w:rsidRPr="00EF5447" w:rsidRDefault="008D1E4A" w:rsidP="00C620E0">
            <w:pPr>
              <w:pStyle w:val="TAC"/>
              <w:rPr>
                <w:lang w:eastAsia="fi-FI"/>
              </w:rPr>
            </w:pPr>
            <w:r w:rsidRPr="00EF5447">
              <w:rPr>
                <w:lang w:eastAsia="fi-FI"/>
              </w:rPr>
              <w:t>DC_1A-3A-21A-42C_n257H</w:t>
            </w:r>
          </w:p>
          <w:p w14:paraId="06ADC08D" w14:textId="77777777" w:rsidR="008D1E4A" w:rsidRPr="00EF5447" w:rsidRDefault="008D1E4A" w:rsidP="00C620E0">
            <w:pPr>
              <w:pStyle w:val="TAC"/>
              <w:rPr>
                <w:lang w:eastAsia="fi-FI"/>
              </w:rPr>
            </w:pPr>
            <w:r w:rsidRPr="00EF5447">
              <w:rPr>
                <w:lang w:eastAsia="fi-FI"/>
              </w:rPr>
              <w:t>DC_1A-3A-21A-42C_n257I</w:t>
            </w:r>
          </w:p>
          <w:p w14:paraId="52C09B12" w14:textId="77777777" w:rsidR="008D1E4A" w:rsidRPr="00EF5447" w:rsidRDefault="008D1E4A" w:rsidP="00C620E0">
            <w:pPr>
              <w:pStyle w:val="TAC"/>
              <w:rPr>
                <w:lang w:eastAsia="fi-FI"/>
              </w:rPr>
            </w:pPr>
            <w:r w:rsidRPr="00EF5447">
              <w:rPr>
                <w:lang w:eastAsia="fi-FI"/>
              </w:rPr>
              <w:t>DC_1A-3A-21A-42C_n257J</w:t>
            </w:r>
          </w:p>
          <w:p w14:paraId="4209D4B3" w14:textId="77777777" w:rsidR="008D1E4A" w:rsidRPr="00EF5447" w:rsidRDefault="008D1E4A" w:rsidP="00C620E0">
            <w:pPr>
              <w:pStyle w:val="TAC"/>
              <w:rPr>
                <w:lang w:eastAsia="fi-FI"/>
              </w:rPr>
            </w:pPr>
            <w:r w:rsidRPr="00EF5447">
              <w:rPr>
                <w:lang w:eastAsia="fi-FI"/>
              </w:rPr>
              <w:t>DC_1A-3A-21A-42C_n257K</w:t>
            </w:r>
          </w:p>
          <w:p w14:paraId="0E31B969" w14:textId="77777777" w:rsidR="008D1E4A" w:rsidRPr="00EF5447" w:rsidRDefault="008D1E4A" w:rsidP="00C620E0">
            <w:pPr>
              <w:pStyle w:val="TAC"/>
              <w:rPr>
                <w:lang w:eastAsia="fi-FI"/>
              </w:rPr>
            </w:pPr>
            <w:r w:rsidRPr="00EF5447">
              <w:rPr>
                <w:lang w:eastAsia="fi-FI"/>
              </w:rPr>
              <w:t>DC_1A-3A-21A-42C_n257L</w:t>
            </w:r>
          </w:p>
          <w:p w14:paraId="24A2B794" w14:textId="77777777" w:rsidR="008D1E4A" w:rsidRPr="00EF5447" w:rsidRDefault="008D1E4A" w:rsidP="00C620E0">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116978B8"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257</w:t>
            </w:r>
            <w:r w:rsidRPr="00EF5447">
              <w:t>A</w:t>
            </w:r>
          </w:p>
          <w:p w14:paraId="1648D70E" w14:textId="77777777" w:rsidR="008D1E4A" w:rsidRPr="00EF5447" w:rsidRDefault="008D1E4A" w:rsidP="00C620E0">
            <w:pPr>
              <w:pStyle w:val="TAC"/>
              <w:rPr>
                <w:lang w:eastAsia="ja-JP"/>
              </w:rPr>
            </w:pPr>
            <w:r w:rsidRPr="00EF5447">
              <w:rPr>
                <w:lang w:eastAsia="ja-JP"/>
              </w:rPr>
              <w:t>DC_1A_n257G</w:t>
            </w:r>
          </w:p>
          <w:p w14:paraId="036EEE02" w14:textId="77777777" w:rsidR="008D1E4A" w:rsidRPr="00EF5447" w:rsidRDefault="008D1E4A" w:rsidP="00C620E0">
            <w:pPr>
              <w:pStyle w:val="TAC"/>
              <w:rPr>
                <w:lang w:eastAsia="ja-JP"/>
              </w:rPr>
            </w:pPr>
            <w:r w:rsidRPr="00EF5447">
              <w:rPr>
                <w:lang w:eastAsia="ja-JP"/>
              </w:rPr>
              <w:t>DC_1A_n257H</w:t>
            </w:r>
          </w:p>
          <w:p w14:paraId="51AD85DD" w14:textId="77777777" w:rsidR="008D1E4A" w:rsidRPr="00EF5447" w:rsidRDefault="008D1E4A" w:rsidP="00C620E0">
            <w:pPr>
              <w:pStyle w:val="TAC"/>
              <w:rPr>
                <w:lang w:eastAsia="ja-JP"/>
              </w:rPr>
            </w:pPr>
            <w:r w:rsidRPr="00EF5447">
              <w:rPr>
                <w:lang w:eastAsia="ja-JP"/>
              </w:rPr>
              <w:t>DC_1A_n257I</w:t>
            </w:r>
          </w:p>
          <w:p w14:paraId="08F53F89" w14:textId="77777777" w:rsidR="008D1E4A" w:rsidRPr="00EF5447" w:rsidRDefault="008D1E4A" w:rsidP="00C620E0">
            <w:pPr>
              <w:pStyle w:val="TAC"/>
              <w:rPr>
                <w:lang w:eastAsia="ja-JP"/>
              </w:rPr>
            </w:pPr>
            <w:r w:rsidRPr="00EF5447">
              <w:rPr>
                <w:lang w:eastAsia="ja-JP"/>
              </w:rPr>
              <w:t>DC_3A_n257A</w:t>
            </w:r>
          </w:p>
          <w:p w14:paraId="439332DA" w14:textId="77777777" w:rsidR="008D1E4A" w:rsidRPr="00EF5447" w:rsidRDefault="008D1E4A" w:rsidP="00C620E0">
            <w:pPr>
              <w:pStyle w:val="TAC"/>
              <w:rPr>
                <w:lang w:eastAsia="ja-JP"/>
              </w:rPr>
            </w:pPr>
            <w:r w:rsidRPr="00EF5447">
              <w:rPr>
                <w:lang w:eastAsia="ja-JP"/>
              </w:rPr>
              <w:t>DC_3A_n257G</w:t>
            </w:r>
          </w:p>
          <w:p w14:paraId="0112A500" w14:textId="77777777" w:rsidR="008D1E4A" w:rsidRPr="00EF5447" w:rsidRDefault="008D1E4A" w:rsidP="00C620E0">
            <w:pPr>
              <w:pStyle w:val="TAC"/>
              <w:rPr>
                <w:lang w:eastAsia="ja-JP"/>
              </w:rPr>
            </w:pPr>
            <w:r w:rsidRPr="00EF5447">
              <w:rPr>
                <w:lang w:eastAsia="ja-JP"/>
              </w:rPr>
              <w:t>DC_3A_n257H</w:t>
            </w:r>
          </w:p>
          <w:p w14:paraId="43508F45" w14:textId="77777777" w:rsidR="008D1E4A" w:rsidRPr="00EF5447" w:rsidRDefault="008D1E4A" w:rsidP="00C620E0">
            <w:pPr>
              <w:pStyle w:val="TAC"/>
              <w:rPr>
                <w:lang w:eastAsia="ja-JP"/>
              </w:rPr>
            </w:pPr>
            <w:r w:rsidRPr="00EF5447">
              <w:rPr>
                <w:lang w:eastAsia="ja-JP"/>
              </w:rPr>
              <w:t>DC_3A_n257I</w:t>
            </w:r>
          </w:p>
          <w:p w14:paraId="04953299" w14:textId="77777777" w:rsidR="008D1E4A" w:rsidRPr="00EF5447" w:rsidRDefault="008D1E4A" w:rsidP="00C620E0">
            <w:pPr>
              <w:pStyle w:val="TAC"/>
              <w:rPr>
                <w:lang w:eastAsia="ja-JP"/>
              </w:rPr>
            </w:pPr>
            <w:r w:rsidRPr="00EF5447">
              <w:rPr>
                <w:lang w:eastAsia="ja-JP"/>
              </w:rPr>
              <w:t>DC_3A_n257J</w:t>
            </w:r>
          </w:p>
          <w:p w14:paraId="6AC2BF11" w14:textId="77777777" w:rsidR="008D1E4A" w:rsidRPr="00EF5447" w:rsidRDefault="008D1E4A" w:rsidP="00C620E0">
            <w:pPr>
              <w:pStyle w:val="TAC"/>
              <w:rPr>
                <w:lang w:eastAsia="ja-JP"/>
              </w:rPr>
            </w:pPr>
            <w:r w:rsidRPr="00EF5447">
              <w:rPr>
                <w:lang w:eastAsia="ja-JP"/>
              </w:rPr>
              <w:t>DC_3A_n257K</w:t>
            </w:r>
          </w:p>
          <w:p w14:paraId="4C28E4D0" w14:textId="77777777" w:rsidR="008D1E4A" w:rsidRPr="00EF5447" w:rsidRDefault="008D1E4A" w:rsidP="00C620E0">
            <w:pPr>
              <w:pStyle w:val="TAC"/>
              <w:rPr>
                <w:lang w:eastAsia="ja-JP"/>
              </w:rPr>
            </w:pPr>
            <w:r w:rsidRPr="00EF5447">
              <w:rPr>
                <w:lang w:eastAsia="ja-JP"/>
              </w:rPr>
              <w:t>DC_3A_n257L</w:t>
            </w:r>
          </w:p>
          <w:p w14:paraId="57DEE025" w14:textId="77777777" w:rsidR="008D1E4A" w:rsidRPr="00EF5447" w:rsidRDefault="008D1E4A" w:rsidP="00C620E0">
            <w:pPr>
              <w:pStyle w:val="TAC"/>
              <w:rPr>
                <w:lang w:eastAsia="ja-JP"/>
              </w:rPr>
            </w:pPr>
            <w:r w:rsidRPr="00EF5447">
              <w:rPr>
                <w:lang w:eastAsia="ja-JP"/>
              </w:rPr>
              <w:t>DC_3A_n257M</w:t>
            </w:r>
          </w:p>
          <w:p w14:paraId="1C49CA74" w14:textId="77777777" w:rsidR="008D1E4A" w:rsidRPr="00EF5447" w:rsidRDefault="008D1E4A" w:rsidP="00C620E0">
            <w:pPr>
              <w:pStyle w:val="TAC"/>
            </w:pPr>
            <w:r w:rsidRPr="00EF5447">
              <w:t>DC_</w:t>
            </w:r>
            <w:r w:rsidRPr="00EF5447">
              <w:rPr>
                <w:rFonts w:eastAsia="Malgun Gothic"/>
              </w:rPr>
              <w:t>21A_</w:t>
            </w:r>
            <w:r w:rsidRPr="00EF5447">
              <w:t>n</w:t>
            </w:r>
            <w:r w:rsidRPr="00EF5447">
              <w:rPr>
                <w:lang w:eastAsia="zh-CN"/>
              </w:rPr>
              <w:t>257</w:t>
            </w:r>
            <w:r w:rsidRPr="00EF5447">
              <w:t>A</w:t>
            </w:r>
          </w:p>
          <w:p w14:paraId="55E883E7" w14:textId="77777777" w:rsidR="008D1E4A" w:rsidRPr="00EF5447" w:rsidRDefault="008D1E4A" w:rsidP="00C620E0">
            <w:pPr>
              <w:pStyle w:val="TAC"/>
              <w:rPr>
                <w:lang w:eastAsia="ja-JP"/>
              </w:rPr>
            </w:pPr>
            <w:r w:rsidRPr="00EF5447">
              <w:rPr>
                <w:lang w:eastAsia="ja-JP"/>
              </w:rPr>
              <w:t>DC_21A_n257G</w:t>
            </w:r>
          </w:p>
          <w:p w14:paraId="541924DC" w14:textId="77777777" w:rsidR="008D1E4A" w:rsidRPr="00EF5447" w:rsidRDefault="008D1E4A" w:rsidP="00C620E0">
            <w:pPr>
              <w:pStyle w:val="TAC"/>
              <w:rPr>
                <w:lang w:eastAsia="ja-JP"/>
              </w:rPr>
            </w:pPr>
            <w:r w:rsidRPr="00EF5447">
              <w:rPr>
                <w:lang w:eastAsia="ja-JP"/>
              </w:rPr>
              <w:t>DC_21A_n257H</w:t>
            </w:r>
          </w:p>
          <w:p w14:paraId="63A7F3FF" w14:textId="77777777" w:rsidR="008D1E4A" w:rsidRPr="00EF5447" w:rsidRDefault="008D1E4A" w:rsidP="00C620E0">
            <w:pPr>
              <w:pStyle w:val="TAC"/>
              <w:rPr>
                <w:lang w:eastAsia="ja-JP"/>
              </w:rPr>
            </w:pPr>
            <w:r w:rsidRPr="00EF5447">
              <w:rPr>
                <w:lang w:eastAsia="ja-JP"/>
              </w:rPr>
              <w:t>DC_21A_n257I</w:t>
            </w:r>
          </w:p>
          <w:p w14:paraId="3D4862F1" w14:textId="77777777" w:rsidR="008D1E4A" w:rsidRPr="00EF5447" w:rsidRDefault="008D1E4A" w:rsidP="00C620E0">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1D088135" w14:textId="77777777" w:rsidR="008D1E4A" w:rsidRPr="00EF5447" w:rsidRDefault="008D1E4A" w:rsidP="00C620E0">
            <w:pPr>
              <w:pStyle w:val="TAC"/>
              <w:rPr>
                <w:lang w:eastAsia="ja-JP"/>
              </w:rPr>
            </w:pPr>
            <w:r w:rsidRPr="00EF5447">
              <w:rPr>
                <w:lang w:eastAsia="ja-JP"/>
              </w:rPr>
              <w:t>DC_42A_n257G</w:t>
            </w:r>
          </w:p>
          <w:p w14:paraId="6A5196EF" w14:textId="77777777" w:rsidR="008D1E4A" w:rsidRPr="00EF5447" w:rsidRDefault="008D1E4A" w:rsidP="00C620E0">
            <w:pPr>
              <w:pStyle w:val="TAC"/>
              <w:rPr>
                <w:lang w:eastAsia="ja-JP"/>
              </w:rPr>
            </w:pPr>
            <w:r w:rsidRPr="00EF5447">
              <w:rPr>
                <w:lang w:eastAsia="ja-JP"/>
              </w:rPr>
              <w:t>DC_42A_n257H</w:t>
            </w:r>
          </w:p>
          <w:p w14:paraId="57183001" w14:textId="77777777" w:rsidR="008D1E4A" w:rsidRPr="00EF5447" w:rsidRDefault="008D1E4A" w:rsidP="00C620E0">
            <w:pPr>
              <w:pStyle w:val="TAC"/>
              <w:rPr>
                <w:lang w:eastAsia="fi-FI"/>
              </w:rPr>
            </w:pPr>
            <w:r w:rsidRPr="00EF5447">
              <w:rPr>
                <w:lang w:eastAsia="ja-JP"/>
              </w:rPr>
              <w:t>DC_42A_n257I</w:t>
            </w:r>
          </w:p>
        </w:tc>
      </w:tr>
      <w:tr w:rsidR="008D1E4A" w:rsidRPr="00F51302" w14:paraId="5393D998" w14:textId="77777777" w:rsidTr="00C620E0">
        <w:trPr>
          <w:trHeight w:val="187"/>
          <w:jc w:val="center"/>
        </w:trPr>
        <w:tc>
          <w:tcPr>
            <w:tcW w:w="5098" w:type="dxa"/>
            <w:shd w:val="clear" w:color="auto" w:fill="auto"/>
            <w:noWrap/>
            <w:tcMar>
              <w:top w:w="28" w:type="dxa"/>
              <w:left w:w="28" w:type="dxa"/>
              <w:bottom w:w="28" w:type="dxa"/>
              <w:right w:w="28" w:type="dxa"/>
            </w:tcMar>
          </w:tcPr>
          <w:p w14:paraId="6D9C85A2" w14:textId="77777777" w:rsidR="008D1E4A" w:rsidRPr="00EF5447" w:rsidRDefault="008D1E4A" w:rsidP="00C620E0">
            <w:pPr>
              <w:pStyle w:val="TAC"/>
              <w:rPr>
                <w:lang w:eastAsia="fi-FI"/>
              </w:rPr>
            </w:pPr>
            <w:r w:rsidRPr="00EF5447">
              <w:rPr>
                <w:rFonts w:cs="Arial"/>
                <w:szCs w:val="18"/>
                <w:lang w:eastAsia="ja-JP"/>
              </w:rPr>
              <w:lastRenderedPageBreak/>
              <w:t>DC_1A-3A-28A-42A_n257A</w:t>
            </w:r>
          </w:p>
          <w:p w14:paraId="28BF8ACB" w14:textId="77777777" w:rsidR="008D1E4A" w:rsidRPr="00EF5447" w:rsidRDefault="008D1E4A" w:rsidP="00C620E0">
            <w:pPr>
              <w:pStyle w:val="TAC"/>
              <w:rPr>
                <w:lang w:eastAsia="fi-FI"/>
              </w:rPr>
            </w:pPr>
            <w:r w:rsidRPr="00EF5447">
              <w:rPr>
                <w:lang w:eastAsia="fi-FI"/>
              </w:rPr>
              <w:t>DC_1A-3A-28A-42A_n257G</w:t>
            </w:r>
          </w:p>
          <w:p w14:paraId="573C59CC" w14:textId="77777777" w:rsidR="008D1E4A" w:rsidRPr="00EF5447" w:rsidRDefault="008D1E4A" w:rsidP="00C620E0">
            <w:pPr>
              <w:pStyle w:val="TAC"/>
              <w:rPr>
                <w:lang w:eastAsia="fi-FI"/>
              </w:rPr>
            </w:pPr>
            <w:r w:rsidRPr="00EF5447">
              <w:rPr>
                <w:lang w:eastAsia="fi-FI"/>
              </w:rPr>
              <w:t>DC_1A-3A-28A-42A_n257H</w:t>
            </w:r>
          </w:p>
          <w:p w14:paraId="414DCEF6" w14:textId="77777777" w:rsidR="008D1E4A" w:rsidRPr="00EF5447" w:rsidRDefault="008D1E4A" w:rsidP="00C620E0">
            <w:pPr>
              <w:pStyle w:val="TAC"/>
              <w:rPr>
                <w:lang w:eastAsia="fi-FI"/>
              </w:rPr>
            </w:pPr>
            <w:r w:rsidRPr="00EF5447">
              <w:rPr>
                <w:lang w:eastAsia="fi-FI"/>
              </w:rPr>
              <w:t>DC_1A-3A-28A-42A_n257I</w:t>
            </w:r>
          </w:p>
          <w:p w14:paraId="610983C3" w14:textId="77777777" w:rsidR="008D1E4A" w:rsidRPr="00EF5447" w:rsidRDefault="008D1E4A" w:rsidP="00C620E0">
            <w:pPr>
              <w:pStyle w:val="TAC"/>
              <w:rPr>
                <w:lang w:eastAsia="fi-FI"/>
              </w:rPr>
            </w:pPr>
            <w:r w:rsidRPr="00EF5447">
              <w:rPr>
                <w:lang w:eastAsia="fi-FI"/>
              </w:rPr>
              <w:t>DC_1A-3A-28A-42A_n257J</w:t>
            </w:r>
          </w:p>
          <w:p w14:paraId="4510CC39" w14:textId="77777777" w:rsidR="008D1E4A" w:rsidRPr="00EF5447" w:rsidRDefault="008D1E4A" w:rsidP="00C620E0">
            <w:pPr>
              <w:pStyle w:val="TAC"/>
              <w:rPr>
                <w:lang w:eastAsia="fi-FI"/>
              </w:rPr>
            </w:pPr>
            <w:r w:rsidRPr="00EF5447">
              <w:rPr>
                <w:lang w:eastAsia="fi-FI"/>
              </w:rPr>
              <w:t>DC_1A-3A-28A-42A_n257K</w:t>
            </w:r>
          </w:p>
          <w:p w14:paraId="30776E44" w14:textId="77777777" w:rsidR="008D1E4A" w:rsidRPr="00EF5447" w:rsidRDefault="008D1E4A" w:rsidP="00C620E0">
            <w:pPr>
              <w:pStyle w:val="TAC"/>
              <w:rPr>
                <w:lang w:eastAsia="fi-FI"/>
              </w:rPr>
            </w:pPr>
            <w:r w:rsidRPr="00EF5447">
              <w:rPr>
                <w:lang w:eastAsia="fi-FI"/>
              </w:rPr>
              <w:t>DC_1A-3A-28A-42A_n257L</w:t>
            </w:r>
          </w:p>
          <w:p w14:paraId="70CDEC16" w14:textId="77777777" w:rsidR="008D1E4A" w:rsidRPr="00EF5447" w:rsidRDefault="008D1E4A" w:rsidP="00C620E0">
            <w:pPr>
              <w:pStyle w:val="TAC"/>
              <w:rPr>
                <w:lang w:eastAsia="fi-FI"/>
              </w:rPr>
            </w:pPr>
            <w:r w:rsidRPr="00EF5447">
              <w:rPr>
                <w:lang w:eastAsia="fi-FI"/>
              </w:rPr>
              <w:t>DC_1A-3A-28A-42A_n257M</w:t>
            </w:r>
          </w:p>
          <w:p w14:paraId="26E6E97A" w14:textId="77777777" w:rsidR="008D1E4A" w:rsidRPr="00EF5447" w:rsidRDefault="008D1E4A" w:rsidP="00C620E0">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0397ACF0" w14:textId="77777777" w:rsidR="008D1E4A" w:rsidRPr="00EF5447" w:rsidRDefault="008D1E4A" w:rsidP="00C620E0">
            <w:pPr>
              <w:pStyle w:val="TAC"/>
              <w:rPr>
                <w:lang w:eastAsia="fi-FI"/>
              </w:rPr>
            </w:pPr>
            <w:r w:rsidRPr="00EF5447">
              <w:rPr>
                <w:lang w:eastAsia="fi-FI"/>
              </w:rPr>
              <w:t>DC_1A-3A-28A-42C_n257G</w:t>
            </w:r>
          </w:p>
          <w:p w14:paraId="6CD22ED4" w14:textId="77777777" w:rsidR="008D1E4A" w:rsidRPr="00EF5447" w:rsidRDefault="008D1E4A" w:rsidP="00C620E0">
            <w:pPr>
              <w:pStyle w:val="TAC"/>
              <w:rPr>
                <w:lang w:eastAsia="fi-FI"/>
              </w:rPr>
            </w:pPr>
            <w:r w:rsidRPr="00EF5447">
              <w:rPr>
                <w:lang w:eastAsia="fi-FI"/>
              </w:rPr>
              <w:t>DC_1A-3A-28A-42C_n257H</w:t>
            </w:r>
          </w:p>
          <w:p w14:paraId="565B6B55" w14:textId="77777777" w:rsidR="008D1E4A" w:rsidRPr="00EF5447" w:rsidRDefault="008D1E4A" w:rsidP="00C620E0">
            <w:pPr>
              <w:pStyle w:val="TAC"/>
              <w:rPr>
                <w:lang w:eastAsia="fi-FI"/>
              </w:rPr>
            </w:pPr>
            <w:r w:rsidRPr="00EF5447">
              <w:rPr>
                <w:lang w:eastAsia="fi-FI"/>
              </w:rPr>
              <w:t>DC_1A-3A-28A-42C_n257I</w:t>
            </w:r>
          </w:p>
          <w:p w14:paraId="0C318083" w14:textId="77777777" w:rsidR="008D1E4A" w:rsidRPr="00EF5447" w:rsidRDefault="008D1E4A" w:rsidP="00C620E0">
            <w:pPr>
              <w:pStyle w:val="TAC"/>
              <w:rPr>
                <w:lang w:eastAsia="fi-FI"/>
              </w:rPr>
            </w:pPr>
            <w:r w:rsidRPr="00EF5447">
              <w:rPr>
                <w:lang w:eastAsia="fi-FI"/>
              </w:rPr>
              <w:t>DC_1A-3A-28A-42C_n257J</w:t>
            </w:r>
          </w:p>
          <w:p w14:paraId="621BD2E4" w14:textId="77777777" w:rsidR="008D1E4A" w:rsidRPr="00EF5447" w:rsidRDefault="008D1E4A" w:rsidP="00C620E0">
            <w:pPr>
              <w:pStyle w:val="TAC"/>
              <w:rPr>
                <w:lang w:eastAsia="fi-FI"/>
              </w:rPr>
            </w:pPr>
            <w:r w:rsidRPr="00EF5447">
              <w:rPr>
                <w:lang w:eastAsia="fi-FI"/>
              </w:rPr>
              <w:t>DC_1A-3A-28A-42C_n257K</w:t>
            </w:r>
          </w:p>
          <w:p w14:paraId="60766299" w14:textId="77777777" w:rsidR="008D1E4A" w:rsidRPr="00EF5447" w:rsidRDefault="008D1E4A" w:rsidP="00C620E0">
            <w:pPr>
              <w:pStyle w:val="TAC"/>
              <w:rPr>
                <w:lang w:eastAsia="fi-FI"/>
              </w:rPr>
            </w:pPr>
            <w:r w:rsidRPr="00EF5447">
              <w:rPr>
                <w:lang w:eastAsia="fi-FI"/>
              </w:rPr>
              <w:t>DC_1A-3A-28A-42C_n257L</w:t>
            </w:r>
          </w:p>
          <w:p w14:paraId="38B16565" w14:textId="77777777" w:rsidR="008D1E4A" w:rsidRPr="00EF5447" w:rsidRDefault="008D1E4A" w:rsidP="00C620E0">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088B970E"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257</w:t>
            </w:r>
            <w:r w:rsidRPr="00EF5447">
              <w:t>A</w:t>
            </w:r>
          </w:p>
          <w:p w14:paraId="6E2EB2E0"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10911D76"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2A23E281"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3DB52FE7" w14:textId="77777777" w:rsidR="008D1E4A" w:rsidRPr="00EF5447" w:rsidRDefault="008D1E4A" w:rsidP="00C620E0">
            <w:pPr>
              <w:pStyle w:val="TAC"/>
              <w:rPr>
                <w:lang w:eastAsia="ja-JP"/>
              </w:rPr>
            </w:pPr>
            <w:r w:rsidRPr="00EF5447">
              <w:rPr>
                <w:lang w:eastAsia="ja-JP"/>
              </w:rPr>
              <w:t>DC_3A_n257A</w:t>
            </w:r>
          </w:p>
          <w:p w14:paraId="6AFB7DDE" w14:textId="77777777" w:rsidR="008D1E4A" w:rsidRPr="00EF5447" w:rsidRDefault="008D1E4A" w:rsidP="00C620E0">
            <w:pPr>
              <w:pStyle w:val="TAC"/>
              <w:rPr>
                <w:lang w:eastAsia="ja-JP"/>
              </w:rPr>
            </w:pPr>
            <w:r w:rsidRPr="00EF5447">
              <w:rPr>
                <w:lang w:eastAsia="ja-JP"/>
              </w:rPr>
              <w:t>DC_3A_n257G</w:t>
            </w:r>
          </w:p>
          <w:p w14:paraId="4D189C64" w14:textId="77777777" w:rsidR="008D1E4A" w:rsidRPr="00EF5447" w:rsidRDefault="008D1E4A" w:rsidP="00C620E0">
            <w:pPr>
              <w:pStyle w:val="TAC"/>
              <w:rPr>
                <w:lang w:eastAsia="ja-JP"/>
              </w:rPr>
            </w:pPr>
            <w:r w:rsidRPr="00EF5447">
              <w:rPr>
                <w:lang w:eastAsia="ja-JP"/>
              </w:rPr>
              <w:t>DC_3A_n257H</w:t>
            </w:r>
          </w:p>
          <w:p w14:paraId="44349426" w14:textId="77777777" w:rsidR="008D1E4A" w:rsidRPr="00EF5447" w:rsidRDefault="008D1E4A" w:rsidP="00C620E0">
            <w:pPr>
              <w:pStyle w:val="TAC"/>
              <w:rPr>
                <w:lang w:eastAsia="ja-JP"/>
              </w:rPr>
            </w:pPr>
            <w:r w:rsidRPr="00EF5447">
              <w:rPr>
                <w:lang w:eastAsia="ja-JP"/>
              </w:rPr>
              <w:t>DC_3A_n257I</w:t>
            </w:r>
          </w:p>
          <w:p w14:paraId="30245E42" w14:textId="77777777" w:rsidR="008D1E4A" w:rsidRPr="00EF5447" w:rsidRDefault="008D1E4A" w:rsidP="00C620E0">
            <w:pPr>
              <w:pStyle w:val="TAC"/>
              <w:rPr>
                <w:lang w:eastAsia="ja-JP"/>
              </w:rPr>
            </w:pPr>
            <w:r w:rsidRPr="00EF5447">
              <w:rPr>
                <w:lang w:eastAsia="ja-JP"/>
              </w:rPr>
              <w:t>DC_3A_n257J</w:t>
            </w:r>
          </w:p>
          <w:p w14:paraId="7E40C564" w14:textId="77777777" w:rsidR="008D1E4A" w:rsidRPr="00EF5447" w:rsidRDefault="008D1E4A" w:rsidP="00C620E0">
            <w:pPr>
              <w:pStyle w:val="TAC"/>
              <w:rPr>
                <w:lang w:eastAsia="ja-JP"/>
              </w:rPr>
            </w:pPr>
            <w:r w:rsidRPr="00EF5447">
              <w:rPr>
                <w:lang w:eastAsia="ja-JP"/>
              </w:rPr>
              <w:t>DC_3A_n257K</w:t>
            </w:r>
          </w:p>
          <w:p w14:paraId="15E18F1B" w14:textId="77777777" w:rsidR="008D1E4A" w:rsidRPr="00EF5447" w:rsidRDefault="008D1E4A" w:rsidP="00C620E0">
            <w:pPr>
              <w:pStyle w:val="TAC"/>
              <w:rPr>
                <w:lang w:eastAsia="ja-JP"/>
              </w:rPr>
            </w:pPr>
            <w:r w:rsidRPr="00EF5447">
              <w:rPr>
                <w:lang w:eastAsia="ja-JP"/>
              </w:rPr>
              <w:t>DC_3A_n257L</w:t>
            </w:r>
          </w:p>
          <w:p w14:paraId="093BC95E" w14:textId="77777777" w:rsidR="008D1E4A" w:rsidRPr="00EF5447" w:rsidRDefault="008D1E4A" w:rsidP="00C620E0">
            <w:pPr>
              <w:pStyle w:val="TAC"/>
              <w:rPr>
                <w:lang w:eastAsia="ja-JP"/>
              </w:rPr>
            </w:pPr>
            <w:r w:rsidRPr="00EF5447">
              <w:rPr>
                <w:lang w:eastAsia="ja-JP"/>
              </w:rPr>
              <w:t>DC_3A_n257M</w:t>
            </w:r>
          </w:p>
          <w:p w14:paraId="55A8C45C" w14:textId="77777777" w:rsidR="008D1E4A" w:rsidRPr="00EF5447" w:rsidRDefault="008D1E4A" w:rsidP="00C620E0">
            <w:pPr>
              <w:pStyle w:val="TAC"/>
            </w:pPr>
            <w:r w:rsidRPr="00EF5447">
              <w:t>DC_</w:t>
            </w:r>
            <w:r w:rsidRPr="00EF5447">
              <w:rPr>
                <w:rFonts w:eastAsia="Malgun Gothic"/>
              </w:rPr>
              <w:t>28A_</w:t>
            </w:r>
            <w:r w:rsidRPr="00EF5447">
              <w:t>n</w:t>
            </w:r>
            <w:r w:rsidRPr="00EF5447">
              <w:rPr>
                <w:lang w:eastAsia="zh-CN"/>
              </w:rPr>
              <w:t>257</w:t>
            </w:r>
            <w:r w:rsidRPr="00EF5447">
              <w:t>A</w:t>
            </w:r>
          </w:p>
          <w:p w14:paraId="4681D384"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D9C3D79"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6DEF58F2"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12341DD9" w14:textId="77777777" w:rsidR="008D1E4A" w:rsidRPr="00EF5447" w:rsidRDefault="008D1E4A" w:rsidP="00C620E0">
            <w:pPr>
              <w:pStyle w:val="TAC"/>
              <w:rPr>
                <w:rFonts w:eastAsia="Yu Mincho"/>
              </w:rPr>
            </w:pPr>
            <w:r w:rsidRPr="00EF5447">
              <w:t>DC_42</w:t>
            </w:r>
            <w:r w:rsidRPr="00EF5447">
              <w:rPr>
                <w:rFonts w:eastAsia="Times New Roman"/>
              </w:rPr>
              <w:t>A_</w:t>
            </w:r>
            <w:r w:rsidRPr="00EF5447">
              <w:t>n257A</w:t>
            </w:r>
          </w:p>
          <w:p w14:paraId="7469D0E4"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n257G</w:t>
            </w:r>
          </w:p>
          <w:p w14:paraId="1A7FAA79"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n257H</w:t>
            </w:r>
          </w:p>
          <w:p w14:paraId="2EBBB04F"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n257I</w:t>
            </w:r>
          </w:p>
          <w:p w14:paraId="7167A40F" w14:textId="77777777" w:rsidR="008D1E4A" w:rsidRPr="00EF5447" w:rsidRDefault="008D1E4A" w:rsidP="00C620E0">
            <w:pPr>
              <w:pStyle w:val="TAC"/>
              <w:rPr>
                <w:rFonts w:eastAsia="Yu Mincho"/>
              </w:rPr>
            </w:pPr>
            <w:r w:rsidRPr="00EF5447">
              <w:rPr>
                <w:rFonts w:eastAsia="Yu Mincho"/>
              </w:rPr>
              <w:t>DC_42</w:t>
            </w:r>
            <w:r w:rsidRPr="00EF5447">
              <w:t>C_</w:t>
            </w:r>
            <w:r w:rsidRPr="00EF5447">
              <w:rPr>
                <w:rFonts w:eastAsia="Yu Mincho"/>
              </w:rPr>
              <w:t>n257A</w:t>
            </w:r>
          </w:p>
          <w:p w14:paraId="300DB9BA" w14:textId="77777777" w:rsidR="008D1E4A" w:rsidRPr="006E2D1D" w:rsidRDefault="008D1E4A" w:rsidP="00C620E0">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199AEC2A" w14:textId="77777777" w:rsidR="008D1E4A" w:rsidRPr="006E2D1D" w:rsidRDefault="008D1E4A" w:rsidP="00C620E0">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6762C7B2" w14:textId="77777777" w:rsidR="008D1E4A" w:rsidRPr="006E2D1D" w:rsidRDefault="008D1E4A" w:rsidP="00C620E0">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8D1E4A" w:rsidRPr="00F51302" w14:paraId="13E87F9A" w14:textId="77777777" w:rsidTr="00C620E0">
        <w:trPr>
          <w:trHeight w:val="187"/>
          <w:jc w:val="center"/>
        </w:trPr>
        <w:tc>
          <w:tcPr>
            <w:tcW w:w="5098" w:type="dxa"/>
            <w:shd w:val="clear" w:color="auto" w:fill="auto"/>
            <w:noWrap/>
            <w:tcMar>
              <w:top w:w="28" w:type="dxa"/>
              <w:left w:w="28" w:type="dxa"/>
              <w:bottom w:w="28" w:type="dxa"/>
              <w:right w:w="28" w:type="dxa"/>
            </w:tcMar>
          </w:tcPr>
          <w:p w14:paraId="6A0F8591" w14:textId="77777777" w:rsidR="008D1E4A" w:rsidRPr="00EF5447" w:rsidRDefault="008D1E4A" w:rsidP="00C620E0">
            <w:pPr>
              <w:pStyle w:val="TAC"/>
            </w:pPr>
            <w:r w:rsidRPr="00EF5447">
              <w:lastRenderedPageBreak/>
              <w:t>DC_1A-3A-41A-42A_n257A</w:t>
            </w:r>
          </w:p>
          <w:p w14:paraId="7083F459" w14:textId="77777777" w:rsidR="008D1E4A" w:rsidRPr="00EF5447" w:rsidRDefault="008D1E4A" w:rsidP="00C620E0">
            <w:pPr>
              <w:pStyle w:val="TAC"/>
              <w:rPr>
                <w:lang w:eastAsia="ja-JP"/>
              </w:rPr>
            </w:pPr>
            <w:r w:rsidRPr="00EF5447">
              <w:rPr>
                <w:lang w:eastAsia="ja-JP"/>
              </w:rPr>
              <w:t>DC_1A-3A-41A-42A_n257D</w:t>
            </w:r>
          </w:p>
          <w:p w14:paraId="1141F106" w14:textId="77777777" w:rsidR="008D1E4A" w:rsidRPr="00EF5447" w:rsidRDefault="008D1E4A" w:rsidP="00C620E0">
            <w:pPr>
              <w:pStyle w:val="TAC"/>
              <w:rPr>
                <w:lang w:eastAsia="ja-JP"/>
              </w:rPr>
            </w:pPr>
            <w:r w:rsidRPr="00EF5447">
              <w:rPr>
                <w:lang w:eastAsia="ja-JP"/>
              </w:rPr>
              <w:t>DC_1A-3A-41A-42A_n257E</w:t>
            </w:r>
          </w:p>
          <w:p w14:paraId="29C81BDE" w14:textId="77777777" w:rsidR="008D1E4A" w:rsidRPr="00EF5447" w:rsidRDefault="008D1E4A" w:rsidP="00C620E0">
            <w:pPr>
              <w:pStyle w:val="TAC"/>
            </w:pPr>
            <w:r w:rsidRPr="00EF5447">
              <w:t>DC_1A-3A-41A-42A_n257F</w:t>
            </w:r>
          </w:p>
          <w:p w14:paraId="7CE1DF53" w14:textId="77777777" w:rsidR="008D1E4A" w:rsidRPr="00EF5447" w:rsidRDefault="008D1E4A" w:rsidP="00C620E0">
            <w:pPr>
              <w:pStyle w:val="TAC"/>
              <w:rPr>
                <w:lang w:eastAsia="ja-JP"/>
              </w:rPr>
            </w:pPr>
            <w:r w:rsidRPr="00EF5447">
              <w:rPr>
                <w:lang w:eastAsia="ja-JP"/>
              </w:rPr>
              <w:t>DC_1A-3A-41A-42A_n257G</w:t>
            </w:r>
          </w:p>
          <w:p w14:paraId="00415E87" w14:textId="77777777" w:rsidR="008D1E4A" w:rsidRPr="00EF5447" w:rsidRDefault="008D1E4A" w:rsidP="00C620E0">
            <w:pPr>
              <w:pStyle w:val="TAC"/>
              <w:rPr>
                <w:lang w:eastAsia="ja-JP"/>
              </w:rPr>
            </w:pPr>
            <w:r w:rsidRPr="00EF5447">
              <w:rPr>
                <w:lang w:eastAsia="ja-JP"/>
              </w:rPr>
              <w:t>DC_1A-3A-41A-42A_n257H</w:t>
            </w:r>
          </w:p>
          <w:p w14:paraId="66D41FC2" w14:textId="77777777" w:rsidR="008D1E4A" w:rsidRPr="00EF5447" w:rsidRDefault="008D1E4A" w:rsidP="00C620E0">
            <w:pPr>
              <w:pStyle w:val="TAC"/>
              <w:rPr>
                <w:lang w:eastAsia="ja-JP"/>
              </w:rPr>
            </w:pPr>
            <w:r w:rsidRPr="00EF5447">
              <w:rPr>
                <w:lang w:eastAsia="ja-JP"/>
              </w:rPr>
              <w:t>DC_1A-3A-41A-42A_n257I</w:t>
            </w:r>
          </w:p>
          <w:p w14:paraId="72D33097" w14:textId="77777777" w:rsidR="008D1E4A" w:rsidRPr="00EF5447" w:rsidRDefault="008D1E4A" w:rsidP="00C620E0">
            <w:pPr>
              <w:pStyle w:val="TAC"/>
              <w:rPr>
                <w:lang w:eastAsia="ja-JP"/>
              </w:rPr>
            </w:pPr>
            <w:r w:rsidRPr="00EF5447">
              <w:rPr>
                <w:lang w:eastAsia="ja-JP"/>
              </w:rPr>
              <w:t>DC_1A-3A-41A-42A_n257J</w:t>
            </w:r>
          </w:p>
          <w:p w14:paraId="2AFBF449" w14:textId="77777777" w:rsidR="008D1E4A" w:rsidRPr="00EF5447" w:rsidRDefault="008D1E4A" w:rsidP="00C620E0">
            <w:pPr>
              <w:pStyle w:val="TAC"/>
              <w:rPr>
                <w:lang w:eastAsia="ja-JP"/>
              </w:rPr>
            </w:pPr>
            <w:r w:rsidRPr="00EF5447">
              <w:rPr>
                <w:lang w:eastAsia="ja-JP"/>
              </w:rPr>
              <w:t>DC_1A-3A-41A-42A_n257K</w:t>
            </w:r>
          </w:p>
          <w:p w14:paraId="1ED76FDC" w14:textId="77777777" w:rsidR="008D1E4A" w:rsidRPr="00EF5447" w:rsidRDefault="008D1E4A" w:rsidP="00C620E0">
            <w:pPr>
              <w:pStyle w:val="TAC"/>
              <w:rPr>
                <w:lang w:eastAsia="ja-JP"/>
              </w:rPr>
            </w:pPr>
            <w:r w:rsidRPr="00EF5447">
              <w:rPr>
                <w:lang w:eastAsia="ja-JP"/>
              </w:rPr>
              <w:t>DC_1A-3A-41A-42A_n257L</w:t>
            </w:r>
          </w:p>
          <w:p w14:paraId="49EB0E82" w14:textId="77777777" w:rsidR="008D1E4A" w:rsidRPr="00EF5447" w:rsidRDefault="008D1E4A" w:rsidP="00C620E0">
            <w:pPr>
              <w:pStyle w:val="TAC"/>
            </w:pPr>
            <w:r w:rsidRPr="00EF5447">
              <w:t>DC_1A-3A-41A-42A_n257M</w:t>
            </w:r>
          </w:p>
          <w:p w14:paraId="599864EC" w14:textId="77777777" w:rsidR="008D1E4A" w:rsidRPr="00EF5447" w:rsidRDefault="008D1E4A" w:rsidP="00C620E0">
            <w:pPr>
              <w:pStyle w:val="TAC"/>
            </w:pPr>
            <w:r w:rsidRPr="00EF5447">
              <w:t>DC_1A-3A-41A-42C_n257A</w:t>
            </w:r>
          </w:p>
          <w:p w14:paraId="46648774" w14:textId="77777777" w:rsidR="008D1E4A" w:rsidRPr="00EF5447" w:rsidRDefault="008D1E4A" w:rsidP="00C620E0">
            <w:pPr>
              <w:pStyle w:val="TAC"/>
              <w:rPr>
                <w:lang w:eastAsia="ja-JP"/>
              </w:rPr>
            </w:pPr>
            <w:r w:rsidRPr="00EF5447">
              <w:rPr>
                <w:lang w:eastAsia="ja-JP"/>
              </w:rPr>
              <w:t>DC_1A-3A-41A-42C_n257D</w:t>
            </w:r>
          </w:p>
          <w:p w14:paraId="19AD3F31" w14:textId="77777777" w:rsidR="008D1E4A" w:rsidRPr="00EF5447" w:rsidRDefault="008D1E4A" w:rsidP="00C620E0">
            <w:pPr>
              <w:pStyle w:val="TAC"/>
              <w:rPr>
                <w:lang w:eastAsia="ja-JP"/>
              </w:rPr>
            </w:pPr>
            <w:r w:rsidRPr="00EF5447">
              <w:rPr>
                <w:lang w:eastAsia="ja-JP"/>
              </w:rPr>
              <w:t>DC_1A-3A-41A-42C_n257E</w:t>
            </w:r>
          </w:p>
          <w:p w14:paraId="265DEA4F" w14:textId="77777777" w:rsidR="008D1E4A" w:rsidRPr="00EF5447" w:rsidRDefault="008D1E4A" w:rsidP="00C620E0">
            <w:pPr>
              <w:pStyle w:val="TAC"/>
            </w:pPr>
            <w:r w:rsidRPr="00EF5447">
              <w:t>DC_1A-3A-41A-42C_n257F</w:t>
            </w:r>
          </w:p>
          <w:p w14:paraId="7BF29251" w14:textId="77777777" w:rsidR="008D1E4A" w:rsidRPr="00EF5447" w:rsidRDefault="008D1E4A" w:rsidP="00C620E0">
            <w:pPr>
              <w:pStyle w:val="TAC"/>
              <w:rPr>
                <w:lang w:eastAsia="ja-JP"/>
              </w:rPr>
            </w:pPr>
            <w:r w:rsidRPr="00EF5447">
              <w:rPr>
                <w:lang w:eastAsia="ja-JP"/>
              </w:rPr>
              <w:t>DC_1A-3A-41A-42C_n257G</w:t>
            </w:r>
          </w:p>
          <w:p w14:paraId="23E4216B" w14:textId="77777777" w:rsidR="008D1E4A" w:rsidRPr="00EF5447" w:rsidRDefault="008D1E4A" w:rsidP="00C620E0">
            <w:pPr>
              <w:pStyle w:val="TAC"/>
              <w:rPr>
                <w:lang w:eastAsia="ja-JP"/>
              </w:rPr>
            </w:pPr>
            <w:r w:rsidRPr="00EF5447">
              <w:rPr>
                <w:lang w:eastAsia="ja-JP"/>
              </w:rPr>
              <w:t>DC_1A-3A-41A-42C_n257H</w:t>
            </w:r>
          </w:p>
          <w:p w14:paraId="01E2C03F" w14:textId="77777777" w:rsidR="008D1E4A" w:rsidRPr="00EF5447" w:rsidRDefault="008D1E4A" w:rsidP="00C620E0">
            <w:pPr>
              <w:pStyle w:val="TAC"/>
              <w:rPr>
                <w:lang w:eastAsia="ja-JP"/>
              </w:rPr>
            </w:pPr>
            <w:r w:rsidRPr="00EF5447">
              <w:rPr>
                <w:lang w:eastAsia="ja-JP"/>
              </w:rPr>
              <w:t>DC_1A-3A-41A-42C_n257I</w:t>
            </w:r>
          </w:p>
          <w:p w14:paraId="72F5D11A" w14:textId="77777777" w:rsidR="008D1E4A" w:rsidRPr="00EF5447" w:rsidRDefault="008D1E4A" w:rsidP="00C620E0">
            <w:pPr>
              <w:pStyle w:val="TAC"/>
              <w:rPr>
                <w:lang w:eastAsia="ja-JP"/>
              </w:rPr>
            </w:pPr>
            <w:r w:rsidRPr="00EF5447">
              <w:rPr>
                <w:lang w:eastAsia="ja-JP"/>
              </w:rPr>
              <w:t>DC_1A-3A-41A-42C_n257J</w:t>
            </w:r>
          </w:p>
          <w:p w14:paraId="5B63D6B2" w14:textId="77777777" w:rsidR="008D1E4A" w:rsidRPr="00EF5447" w:rsidRDefault="008D1E4A" w:rsidP="00C620E0">
            <w:pPr>
              <w:pStyle w:val="TAC"/>
              <w:rPr>
                <w:lang w:eastAsia="ja-JP"/>
              </w:rPr>
            </w:pPr>
            <w:r w:rsidRPr="00EF5447">
              <w:rPr>
                <w:lang w:eastAsia="ja-JP"/>
              </w:rPr>
              <w:t>DC_1A-3A-41A-42C_n257K</w:t>
            </w:r>
          </w:p>
          <w:p w14:paraId="20304C00" w14:textId="77777777" w:rsidR="008D1E4A" w:rsidRPr="00EF5447" w:rsidRDefault="008D1E4A" w:rsidP="00C620E0">
            <w:pPr>
              <w:pStyle w:val="TAC"/>
              <w:rPr>
                <w:lang w:eastAsia="ja-JP"/>
              </w:rPr>
            </w:pPr>
            <w:r w:rsidRPr="00EF5447">
              <w:rPr>
                <w:lang w:eastAsia="ja-JP"/>
              </w:rPr>
              <w:t>DC_1A-3A-41A-42C_n257L</w:t>
            </w:r>
          </w:p>
          <w:p w14:paraId="77E04D99" w14:textId="77777777" w:rsidR="008D1E4A" w:rsidRPr="00EF5447" w:rsidRDefault="008D1E4A" w:rsidP="00C620E0">
            <w:pPr>
              <w:pStyle w:val="TAC"/>
            </w:pPr>
            <w:r w:rsidRPr="00EF5447">
              <w:t>DC_1A-3A-41A-42C_n257M</w:t>
            </w:r>
          </w:p>
          <w:p w14:paraId="730DF039" w14:textId="77777777" w:rsidR="008D1E4A" w:rsidRPr="00EF5447" w:rsidRDefault="008D1E4A" w:rsidP="00C620E0">
            <w:pPr>
              <w:pStyle w:val="TAC"/>
              <w:rPr>
                <w:lang w:eastAsia="fi-FI"/>
              </w:rPr>
            </w:pPr>
            <w:r w:rsidRPr="00EF5447">
              <w:t>DC_1A-3A-41C-42A_n257A</w:t>
            </w:r>
          </w:p>
          <w:p w14:paraId="78C5AE78" w14:textId="77777777" w:rsidR="008D1E4A" w:rsidRPr="00EF5447" w:rsidRDefault="008D1E4A" w:rsidP="00C620E0">
            <w:pPr>
              <w:pStyle w:val="TAC"/>
              <w:rPr>
                <w:lang w:eastAsia="ja-JP"/>
              </w:rPr>
            </w:pPr>
            <w:r w:rsidRPr="00EF5447">
              <w:rPr>
                <w:lang w:eastAsia="ja-JP"/>
              </w:rPr>
              <w:t>DC_1A-3A-41C-42A_n257D</w:t>
            </w:r>
          </w:p>
          <w:p w14:paraId="52C323DC" w14:textId="77777777" w:rsidR="008D1E4A" w:rsidRPr="00EF5447" w:rsidRDefault="008D1E4A" w:rsidP="00C620E0">
            <w:pPr>
              <w:pStyle w:val="TAC"/>
              <w:rPr>
                <w:lang w:eastAsia="ja-JP"/>
              </w:rPr>
            </w:pPr>
            <w:r w:rsidRPr="00EF5447">
              <w:rPr>
                <w:lang w:eastAsia="ja-JP"/>
              </w:rPr>
              <w:t>DC_1A-3A-41C-42A_n257E</w:t>
            </w:r>
          </w:p>
          <w:p w14:paraId="234388EA" w14:textId="77777777" w:rsidR="008D1E4A" w:rsidRPr="00EF5447" w:rsidRDefault="008D1E4A" w:rsidP="00C620E0">
            <w:pPr>
              <w:pStyle w:val="TAC"/>
              <w:rPr>
                <w:lang w:eastAsia="fi-FI"/>
              </w:rPr>
            </w:pPr>
            <w:r w:rsidRPr="00EF5447">
              <w:t>DC_1A-3A-41C-42A_n257F</w:t>
            </w:r>
          </w:p>
          <w:p w14:paraId="70E83240" w14:textId="77777777" w:rsidR="008D1E4A" w:rsidRPr="00EF5447" w:rsidRDefault="008D1E4A" w:rsidP="00C620E0">
            <w:pPr>
              <w:pStyle w:val="TAC"/>
              <w:rPr>
                <w:lang w:eastAsia="ja-JP"/>
              </w:rPr>
            </w:pPr>
            <w:r w:rsidRPr="00EF5447">
              <w:rPr>
                <w:lang w:eastAsia="ja-JP"/>
              </w:rPr>
              <w:t>DC_1A-3A-41C-42A_n257G</w:t>
            </w:r>
          </w:p>
          <w:p w14:paraId="16DCB8C3" w14:textId="77777777" w:rsidR="008D1E4A" w:rsidRPr="00EF5447" w:rsidRDefault="008D1E4A" w:rsidP="00C620E0">
            <w:pPr>
              <w:pStyle w:val="TAC"/>
              <w:rPr>
                <w:lang w:eastAsia="ja-JP"/>
              </w:rPr>
            </w:pPr>
            <w:r w:rsidRPr="00EF5447">
              <w:rPr>
                <w:lang w:eastAsia="ja-JP"/>
              </w:rPr>
              <w:t>DC_1A-3A-41C-42A_n257H</w:t>
            </w:r>
          </w:p>
          <w:p w14:paraId="2CA8DFE4" w14:textId="77777777" w:rsidR="008D1E4A" w:rsidRPr="00EF5447" w:rsidRDefault="008D1E4A" w:rsidP="00C620E0">
            <w:pPr>
              <w:pStyle w:val="TAC"/>
              <w:rPr>
                <w:lang w:eastAsia="ja-JP"/>
              </w:rPr>
            </w:pPr>
            <w:r w:rsidRPr="00EF5447">
              <w:rPr>
                <w:lang w:eastAsia="ja-JP"/>
              </w:rPr>
              <w:t>DC_1A-3A-41C-42A_n257I</w:t>
            </w:r>
          </w:p>
          <w:p w14:paraId="65A1F981" w14:textId="77777777" w:rsidR="008D1E4A" w:rsidRPr="00EF5447" w:rsidRDefault="008D1E4A" w:rsidP="00C620E0">
            <w:pPr>
              <w:pStyle w:val="TAC"/>
              <w:rPr>
                <w:lang w:eastAsia="ja-JP"/>
              </w:rPr>
            </w:pPr>
            <w:r w:rsidRPr="00EF5447">
              <w:rPr>
                <w:lang w:eastAsia="ja-JP"/>
              </w:rPr>
              <w:t>DC_1A-3A-41C-42A_n257J</w:t>
            </w:r>
          </w:p>
          <w:p w14:paraId="11EDB53D" w14:textId="77777777" w:rsidR="008D1E4A" w:rsidRPr="00EF5447" w:rsidRDefault="008D1E4A" w:rsidP="00C620E0">
            <w:pPr>
              <w:pStyle w:val="TAC"/>
              <w:rPr>
                <w:lang w:eastAsia="ja-JP"/>
              </w:rPr>
            </w:pPr>
            <w:r w:rsidRPr="00EF5447">
              <w:rPr>
                <w:lang w:eastAsia="ja-JP"/>
              </w:rPr>
              <w:t>DC_1A-3A-41C-42A_n257K</w:t>
            </w:r>
          </w:p>
          <w:p w14:paraId="674EA3CC" w14:textId="77777777" w:rsidR="008D1E4A" w:rsidRPr="00EF5447" w:rsidRDefault="008D1E4A" w:rsidP="00C620E0">
            <w:pPr>
              <w:pStyle w:val="TAC"/>
              <w:rPr>
                <w:lang w:eastAsia="ja-JP"/>
              </w:rPr>
            </w:pPr>
            <w:r w:rsidRPr="00EF5447">
              <w:rPr>
                <w:lang w:eastAsia="ja-JP"/>
              </w:rPr>
              <w:t>DC_1A-3A-41C-42A_n257L</w:t>
            </w:r>
          </w:p>
          <w:p w14:paraId="4EEEC39E" w14:textId="77777777" w:rsidR="008D1E4A" w:rsidRPr="00EF5447" w:rsidRDefault="008D1E4A" w:rsidP="00C620E0">
            <w:pPr>
              <w:pStyle w:val="TAC"/>
              <w:rPr>
                <w:lang w:eastAsia="fi-FI"/>
              </w:rPr>
            </w:pPr>
            <w:r w:rsidRPr="00EF5447">
              <w:t>DC_1A-3A-41C-42A_n257M</w:t>
            </w:r>
          </w:p>
          <w:p w14:paraId="38D35D90" w14:textId="77777777" w:rsidR="008D1E4A" w:rsidRPr="00EF5447" w:rsidRDefault="008D1E4A" w:rsidP="00C620E0">
            <w:pPr>
              <w:pStyle w:val="TAC"/>
              <w:rPr>
                <w:lang w:eastAsia="fi-FI"/>
              </w:rPr>
            </w:pPr>
            <w:r w:rsidRPr="00EF5447">
              <w:t>DC_1A-3A-41C-42C_n257A</w:t>
            </w:r>
          </w:p>
          <w:p w14:paraId="1FB93D00" w14:textId="77777777" w:rsidR="008D1E4A" w:rsidRPr="00EF5447" w:rsidRDefault="008D1E4A" w:rsidP="00C620E0">
            <w:pPr>
              <w:pStyle w:val="TAC"/>
              <w:rPr>
                <w:lang w:eastAsia="ja-JP"/>
              </w:rPr>
            </w:pPr>
            <w:r w:rsidRPr="00EF5447">
              <w:rPr>
                <w:lang w:eastAsia="ja-JP"/>
              </w:rPr>
              <w:t>DC_1A-3A-41C-42C_n257D</w:t>
            </w:r>
          </w:p>
          <w:p w14:paraId="2065DAC1" w14:textId="77777777" w:rsidR="008D1E4A" w:rsidRPr="00EF5447" w:rsidRDefault="008D1E4A" w:rsidP="00C620E0">
            <w:pPr>
              <w:pStyle w:val="TAC"/>
              <w:rPr>
                <w:lang w:eastAsia="ja-JP"/>
              </w:rPr>
            </w:pPr>
            <w:r w:rsidRPr="00EF5447">
              <w:rPr>
                <w:lang w:eastAsia="ja-JP"/>
              </w:rPr>
              <w:t>DC_1A-3A-41C-42C_n257E</w:t>
            </w:r>
          </w:p>
          <w:p w14:paraId="7E85E8F7" w14:textId="77777777" w:rsidR="008D1E4A" w:rsidRPr="00EF5447" w:rsidRDefault="008D1E4A" w:rsidP="00C620E0">
            <w:pPr>
              <w:pStyle w:val="TAC"/>
              <w:rPr>
                <w:lang w:eastAsia="fi-FI"/>
              </w:rPr>
            </w:pPr>
            <w:r w:rsidRPr="00EF5447">
              <w:t>DC_1A-3A-41C-42C_n257F</w:t>
            </w:r>
          </w:p>
          <w:p w14:paraId="7247372D" w14:textId="77777777" w:rsidR="008D1E4A" w:rsidRPr="00EF5447" w:rsidRDefault="008D1E4A" w:rsidP="00C620E0">
            <w:pPr>
              <w:pStyle w:val="TAC"/>
              <w:rPr>
                <w:lang w:eastAsia="ja-JP"/>
              </w:rPr>
            </w:pPr>
            <w:r w:rsidRPr="00EF5447">
              <w:rPr>
                <w:lang w:eastAsia="ja-JP"/>
              </w:rPr>
              <w:t>DC_1A-3A-41C-42C_n257G</w:t>
            </w:r>
          </w:p>
          <w:p w14:paraId="311CA578" w14:textId="77777777" w:rsidR="008D1E4A" w:rsidRPr="00EF5447" w:rsidRDefault="008D1E4A" w:rsidP="00C620E0">
            <w:pPr>
              <w:pStyle w:val="TAC"/>
              <w:rPr>
                <w:lang w:eastAsia="ja-JP"/>
              </w:rPr>
            </w:pPr>
            <w:r w:rsidRPr="00EF5447">
              <w:rPr>
                <w:lang w:eastAsia="ja-JP"/>
              </w:rPr>
              <w:t>DC_1A-3A-41C-42C_n257H</w:t>
            </w:r>
          </w:p>
          <w:p w14:paraId="3304CAA1" w14:textId="77777777" w:rsidR="008D1E4A" w:rsidRPr="00EF5447" w:rsidRDefault="008D1E4A" w:rsidP="00C620E0">
            <w:pPr>
              <w:pStyle w:val="TAC"/>
              <w:rPr>
                <w:lang w:eastAsia="ja-JP"/>
              </w:rPr>
            </w:pPr>
            <w:r w:rsidRPr="00EF5447">
              <w:rPr>
                <w:lang w:eastAsia="ja-JP"/>
              </w:rPr>
              <w:t>DC_1A-3A-41C-42C_n257I</w:t>
            </w:r>
          </w:p>
          <w:p w14:paraId="59DE5AC1" w14:textId="77777777" w:rsidR="008D1E4A" w:rsidRPr="00EF5447" w:rsidRDefault="008D1E4A" w:rsidP="00C620E0">
            <w:pPr>
              <w:pStyle w:val="TAC"/>
              <w:rPr>
                <w:lang w:eastAsia="ja-JP"/>
              </w:rPr>
            </w:pPr>
            <w:r w:rsidRPr="00EF5447">
              <w:rPr>
                <w:lang w:eastAsia="ja-JP"/>
              </w:rPr>
              <w:t>DC_1A-3A-41C-42C_n257J</w:t>
            </w:r>
          </w:p>
          <w:p w14:paraId="424C76E7" w14:textId="77777777" w:rsidR="008D1E4A" w:rsidRPr="00EF5447" w:rsidRDefault="008D1E4A" w:rsidP="00C620E0">
            <w:pPr>
              <w:pStyle w:val="TAC"/>
              <w:rPr>
                <w:lang w:eastAsia="ja-JP"/>
              </w:rPr>
            </w:pPr>
            <w:r w:rsidRPr="00EF5447">
              <w:rPr>
                <w:lang w:eastAsia="ja-JP"/>
              </w:rPr>
              <w:t>DC_1A-3A-41C-42C_n257K</w:t>
            </w:r>
          </w:p>
          <w:p w14:paraId="0A7A5F20" w14:textId="77777777" w:rsidR="008D1E4A" w:rsidRPr="00EF5447" w:rsidRDefault="008D1E4A" w:rsidP="00C620E0">
            <w:pPr>
              <w:pStyle w:val="TAC"/>
              <w:rPr>
                <w:lang w:eastAsia="ja-JP"/>
              </w:rPr>
            </w:pPr>
            <w:r w:rsidRPr="00EF5447">
              <w:rPr>
                <w:lang w:eastAsia="ja-JP"/>
              </w:rPr>
              <w:t>DC_1A-3A-41C-42C_n257L</w:t>
            </w:r>
          </w:p>
          <w:p w14:paraId="13A014FC" w14:textId="77777777" w:rsidR="008D1E4A" w:rsidRPr="00EF5447" w:rsidRDefault="008D1E4A" w:rsidP="00C620E0">
            <w:pPr>
              <w:pStyle w:val="TAC"/>
              <w:rPr>
                <w:lang w:eastAsia="fi-FI"/>
              </w:rPr>
            </w:pPr>
            <w:r w:rsidRPr="00EF5447">
              <w:t>DC_1A-3A-41C-42C_n257M</w:t>
            </w:r>
          </w:p>
        </w:tc>
        <w:tc>
          <w:tcPr>
            <w:tcW w:w="4533" w:type="dxa"/>
            <w:tcMar>
              <w:top w:w="28" w:type="dxa"/>
              <w:left w:w="28" w:type="dxa"/>
              <w:bottom w:w="28" w:type="dxa"/>
              <w:right w:w="28" w:type="dxa"/>
            </w:tcMar>
          </w:tcPr>
          <w:p w14:paraId="7F51D086" w14:textId="77777777" w:rsidR="008D1E4A" w:rsidRPr="00EF5447" w:rsidRDefault="008D1E4A" w:rsidP="00C620E0">
            <w:pPr>
              <w:pStyle w:val="TAC"/>
            </w:pPr>
            <w:r w:rsidRPr="00EF5447">
              <w:t>DC_1A_n257A</w:t>
            </w:r>
          </w:p>
          <w:p w14:paraId="00B9A1BD" w14:textId="77777777" w:rsidR="008D1E4A" w:rsidRPr="00EF5447" w:rsidRDefault="008D1E4A" w:rsidP="00C620E0">
            <w:pPr>
              <w:pStyle w:val="TAC"/>
              <w:rPr>
                <w:rFonts w:eastAsia="Yu Mincho"/>
              </w:rPr>
            </w:pPr>
            <w:r w:rsidRPr="00EF5447">
              <w:rPr>
                <w:rFonts w:eastAsia="Yu Mincho"/>
              </w:rPr>
              <w:t>DC_1A_n257G</w:t>
            </w:r>
          </w:p>
          <w:p w14:paraId="6C7E8947" w14:textId="77777777" w:rsidR="008D1E4A" w:rsidRPr="00EF5447" w:rsidRDefault="008D1E4A" w:rsidP="00C620E0">
            <w:pPr>
              <w:pStyle w:val="TAC"/>
              <w:rPr>
                <w:rFonts w:eastAsia="Yu Mincho"/>
              </w:rPr>
            </w:pPr>
            <w:r w:rsidRPr="00EF5447">
              <w:rPr>
                <w:rFonts w:eastAsia="Yu Mincho"/>
              </w:rPr>
              <w:t>DC_1A_n257H</w:t>
            </w:r>
          </w:p>
          <w:p w14:paraId="4D655CC8" w14:textId="77777777" w:rsidR="008D1E4A" w:rsidRPr="00EF5447" w:rsidRDefault="008D1E4A" w:rsidP="00C620E0">
            <w:pPr>
              <w:pStyle w:val="TAC"/>
              <w:rPr>
                <w:rFonts w:eastAsia="Yu Mincho"/>
              </w:rPr>
            </w:pPr>
            <w:r w:rsidRPr="00EF5447">
              <w:rPr>
                <w:rFonts w:eastAsia="Yu Mincho"/>
              </w:rPr>
              <w:t>DC_1A_n257I</w:t>
            </w:r>
          </w:p>
          <w:p w14:paraId="44A550ED" w14:textId="77777777" w:rsidR="008D1E4A" w:rsidRPr="00EF5447" w:rsidRDefault="008D1E4A" w:rsidP="00C620E0">
            <w:pPr>
              <w:pStyle w:val="TAC"/>
            </w:pPr>
            <w:r w:rsidRPr="00EF5447">
              <w:t>DC_3A_n257A</w:t>
            </w:r>
          </w:p>
          <w:p w14:paraId="151E7FFF" w14:textId="77777777" w:rsidR="008D1E4A" w:rsidRPr="00EF5447" w:rsidRDefault="008D1E4A" w:rsidP="00C620E0">
            <w:pPr>
              <w:pStyle w:val="TAC"/>
              <w:rPr>
                <w:rFonts w:eastAsia="Yu Mincho"/>
              </w:rPr>
            </w:pPr>
            <w:r w:rsidRPr="00EF5447">
              <w:rPr>
                <w:rFonts w:eastAsia="Yu Mincho"/>
              </w:rPr>
              <w:t>DC_3A_n257G</w:t>
            </w:r>
          </w:p>
          <w:p w14:paraId="4E2122B1" w14:textId="77777777" w:rsidR="008D1E4A" w:rsidRPr="00EF5447" w:rsidRDefault="008D1E4A" w:rsidP="00C620E0">
            <w:pPr>
              <w:pStyle w:val="TAC"/>
              <w:rPr>
                <w:rFonts w:eastAsia="Yu Mincho"/>
              </w:rPr>
            </w:pPr>
            <w:r w:rsidRPr="00EF5447">
              <w:rPr>
                <w:rFonts w:eastAsia="Yu Mincho"/>
              </w:rPr>
              <w:t>DC_3A_n257H</w:t>
            </w:r>
          </w:p>
          <w:p w14:paraId="683CBDF6" w14:textId="77777777" w:rsidR="008D1E4A" w:rsidRPr="00EF5447" w:rsidRDefault="008D1E4A" w:rsidP="00C620E0">
            <w:pPr>
              <w:pStyle w:val="TAC"/>
              <w:rPr>
                <w:rFonts w:eastAsia="Yu Mincho"/>
              </w:rPr>
            </w:pPr>
            <w:r w:rsidRPr="00EF5447">
              <w:rPr>
                <w:rFonts w:eastAsia="Yu Mincho"/>
              </w:rPr>
              <w:t>DC_3A_n257I</w:t>
            </w:r>
          </w:p>
          <w:p w14:paraId="7D506227" w14:textId="77777777" w:rsidR="008D1E4A" w:rsidRPr="00EF5447" w:rsidRDefault="008D1E4A" w:rsidP="00C620E0">
            <w:pPr>
              <w:pStyle w:val="TAC"/>
            </w:pPr>
            <w:r w:rsidRPr="00EF5447">
              <w:t>DC_41A_n257A</w:t>
            </w:r>
          </w:p>
          <w:p w14:paraId="0FD25F91" w14:textId="77777777" w:rsidR="008D1E4A" w:rsidRPr="00EF5447" w:rsidRDefault="008D1E4A" w:rsidP="00C620E0">
            <w:pPr>
              <w:pStyle w:val="TAC"/>
              <w:rPr>
                <w:rFonts w:eastAsia="Yu Mincho"/>
              </w:rPr>
            </w:pPr>
            <w:r w:rsidRPr="00EF5447">
              <w:rPr>
                <w:rFonts w:eastAsia="Yu Mincho"/>
              </w:rPr>
              <w:t>DC_41A_n257G</w:t>
            </w:r>
          </w:p>
          <w:p w14:paraId="14A8F8A6" w14:textId="77777777" w:rsidR="008D1E4A" w:rsidRPr="00EF5447" w:rsidRDefault="008D1E4A" w:rsidP="00C620E0">
            <w:pPr>
              <w:pStyle w:val="TAC"/>
              <w:rPr>
                <w:rFonts w:eastAsia="Yu Mincho"/>
              </w:rPr>
            </w:pPr>
            <w:r w:rsidRPr="00EF5447">
              <w:rPr>
                <w:rFonts w:eastAsia="Yu Mincho"/>
              </w:rPr>
              <w:t>DC_41A_n257H</w:t>
            </w:r>
          </w:p>
          <w:p w14:paraId="3157A9E9" w14:textId="77777777" w:rsidR="008D1E4A" w:rsidRPr="00EF5447" w:rsidRDefault="008D1E4A" w:rsidP="00C620E0">
            <w:pPr>
              <w:pStyle w:val="TAC"/>
              <w:rPr>
                <w:rFonts w:eastAsia="Yu Mincho"/>
              </w:rPr>
            </w:pPr>
            <w:r w:rsidRPr="00EF5447">
              <w:rPr>
                <w:rFonts w:eastAsia="Yu Mincho"/>
              </w:rPr>
              <w:t>DC_41A_n257I</w:t>
            </w:r>
          </w:p>
          <w:p w14:paraId="0B1E0C91" w14:textId="77777777" w:rsidR="008D1E4A" w:rsidRPr="00EF5447" w:rsidRDefault="008D1E4A" w:rsidP="00C620E0">
            <w:pPr>
              <w:pStyle w:val="TAC"/>
              <w:rPr>
                <w:rFonts w:eastAsia="Yu Mincho"/>
              </w:rPr>
            </w:pPr>
            <w:r w:rsidRPr="00EF5447">
              <w:rPr>
                <w:rFonts w:eastAsia="Yu Mincho"/>
              </w:rPr>
              <w:t>DC_41C_n257A</w:t>
            </w:r>
          </w:p>
          <w:p w14:paraId="1AD4BDA4" w14:textId="77777777" w:rsidR="008D1E4A" w:rsidRPr="00EF5447" w:rsidRDefault="008D1E4A" w:rsidP="00C620E0">
            <w:pPr>
              <w:pStyle w:val="TAC"/>
              <w:rPr>
                <w:rFonts w:eastAsia="Yu Mincho"/>
              </w:rPr>
            </w:pPr>
            <w:r w:rsidRPr="00EF5447">
              <w:rPr>
                <w:rFonts w:eastAsia="Yu Mincho"/>
              </w:rPr>
              <w:t>DC_41C_n257G</w:t>
            </w:r>
          </w:p>
          <w:p w14:paraId="6E7C016F" w14:textId="77777777" w:rsidR="008D1E4A" w:rsidRPr="00EF5447" w:rsidRDefault="008D1E4A" w:rsidP="00C620E0">
            <w:pPr>
              <w:pStyle w:val="TAC"/>
              <w:rPr>
                <w:rFonts w:eastAsia="Yu Mincho"/>
              </w:rPr>
            </w:pPr>
            <w:r w:rsidRPr="00EF5447">
              <w:rPr>
                <w:rFonts w:eastAsia="Yu Mincho"/>
              </w:rPr>
              <w:t>DC_41C_n257H</w:t>
            </w:r>
          </w:p>
          <w:p w14:paraId="264FFCC2" w14:textId="77777777" w:rsidR="008D1E4A" w:rsidRPr="00EF5447" w:rsidRDefault="008D1E4A" w:rsidP="00C620E0">
            <w:pPr>
              <w:pStyle w:val="TAC"/>
              <w:rPr>
                <w:rFonts w:eastAsia="Yu Mincho"/>
              </w:rPr>
            </w:pPr>
            <w:r w:rsidRPr="00EF5447">
              <w:rPr>
                <w:rFonts w:eastAsia="Yu Mincho"/>
              </w:rPr>
              <w:t>DC_41C_n257I</w:t>
            </w:r>
          </w:p>
          <w:p w14:paraId="65A054A6" w14:textId="77777777" w:rsidR="008D1E4A" w:rsidRPr="00EF5447" w:rsidRDefault="008D1E4A" w:rsidP="00C620E0">
            <w:pPr>
              <w:pStyle w:val="TAC"/>
            </w:pPr>
            <w:r w:rsidRPr="00EF5447">
              <w:t>DC_42A_n257A</w:t>
            </w:r>
          </w:p>
          <w:p w14:paraId="52DC4AA8" w14:textId="77777777" w:rsidR="008D1E4A" w:rsidRPr="00EF5447" w:rsidRDefault="008D1E4A" w:rsidP="00C620E0">
            <w:pPr>
              <w:pStyle w:val="TAC"/>
              <w:rPr>
                <w:rFonts w:eastAsia="Yu Mincho"/>
              </w:rPr>
            </w:pPr>
            <w:r w:rsidRPr="00EF5447">
              <w:rPr>
                <w:rFonts w:eastAsia="Yu Mincho"/>
              </w:rPr>
              <w:t>DC_42A_n257G</w:t>
            </w:r>
          </w:p>
          <w:p w14:paraId="6828ED84" w14:textId="77777777" w:rsidR="008D1E4A" w:rsidRPr="00EF5447" w:rsidRDefault="008D1E4A" w:rsidP="00C620E0">
            <w:pPr>
              <w:pStyle w:val="TAC"/>
              <w:rPr>
                <w:rFonts w:eastAsia="Yu Mincho"/>
              </w:rPr>
            </w:pPr>
            <w:r w:rsidRPr="00EF5447">
              <w:rPr>
                <w:rFonts w:eastAsia="Yu Mincho"/>
              </w:rPr>
              <w:t>DC_42A_n257H</w:t>
            </w:r>
          </w:p>
          <w:p w14:paraId="052CBCAB" w14:textId="77777777" w:rsidR="008D1E4A" w:rsidRPr="00EF5447" w:rsidRDefault="008D1E4A" w:rsidP="00C620E0">
            <w:pPr>
              <w:pStyle w:val="TAC"/>
              <w:rPr>
                <w:rFonts w:eastAsia="Yu Mincho"/>
              </w:rPr>
            </w:pPr>
            <w:r w:rsidRPr="00EF5447">
              <w:rPr>
                <w:rFonts w:eastAsia="Yu Mincho"/>
              </w:rPr>
              <w:t>DC_42A_n257I</w:t>
            </w:r>
          </w:p>
          <w:p w14:paraId="204EAC30" w14:textId="77777777" w:rsidR="008D1E4A" w:rsidRPr="00EF5447" w:rsidRDefault="008D1E4A" w:rsidP="00C620E0">
            <w:pPr>
              <w:pStyle w:val="TAC"/>
              <w:rPr>
                <w:rFonts w:eastAsia="Yu Mincho"/>
              </w:rPr>
            </w:pPr>
            <w:r w:rsidRPr="00EF5447">
              <w:rPr>
                <w:rFonts w:eastAsia="Yu Mincho"/>
              </w:rPr>
              <w:t>DC_42C_n257A</w:t>
            </w:r>
          </w:p>
          <w:p w14:paraId="05306C88" w14:textId="77777777" w:rsidR="008D1E4A" w:rsidRPr="006E2D1D" w:rsidRDefault="008D1E4A" w:rsidP="00C620E0">
            <w:pPr>
              <w:pStyle w:val="TAC"/>
              <w:rPr>
                <w:rFonts w:eastAsia="Yu Mincho"/>
                <w:lang w:val="sv-FI"/>
              </w:rPr>
            </w:pPr>
            <w:r w:rsidRPr="006E2D1D">
              <w:rPr>
                <w:rFonts w:eastAsia="Yu Mincho"/>
                <w:lang w:val="sv-FI"/>
              </w:rPr>
              <w:t>DC_42C_n257G</w:t>
            </w:r>
          </w:p>
          <w:p w14:paraId="2DC04EA3" w14:textId="77777777" w:rsidR="008D1E4A" w:rsidRPr="006E2D1D" w:rsidRDefault="008D1E4A" w:rsidP="00C620E0">
            <w:pPr>
              <w:pStyle w:val="TAC"/>
              <w:rPr>
                <w:rFonts w:eastAsia="Yu Mincho"/>
                <w:lang w:val="sv-FI"/>
              </w:rPr>
            </w:pPr>
            <w:r w:rsidRPr="006E2D1D">
              <w:rPr>
                <w:rFonts w:eastAsia="Yu Mincho"/>
                <w:lang w:val="sv-FI"/>
              </w:rPr>
              <w:t>DC_42C_n257H</w:t>
            </w:r>
          </w:p>
          <w:p w14:paraId="459583A7" w14:textId="77777777" w:rsidR="008D1E4A" w:rsidRPr="006E2D1D" w:rsidRDefault="008D1E4A" w:rsidP="00C620E0">
            <w:pPr>
              <w:pStyle w:val="TAC"/>
              <w:rPr>
                <w:lang w:val="sv-FI" w:eastAsia="ja-JP"/>
              </w:rPr>
            </w:pPr>
            <w:r w:rsidRPr="006E2D1D">
              <w:rPr>
                <w:rFonts w:eastAsia="Yu Mincho"/>
                <w:lang w:val="sv-FI"/>
              </w:rPr>
              <w:t>DC_42C_n257I</w:t>
            </w:r>
          </w:p>
        </w:tc>
      </w:tr>
      <w:tr w:rsidR="008D1E4A" w:rsidRPr="00EF5447" w14:paraId="57E553A8" w14:textId="77777777" w:rsidTr="00C620E0">
        <w:trPr>
          <w:trHeight w:val="187"/>
          <w:jc w:val="center"/>
        </w:trPr>
        <w:tc>
          <w:tcPr>
            <w:tcW w:w="5098" w:type="dxa"/>
            <w:shd w:val="clear" w:color="auto" w:fill="auto"/>
            <w:noWrap/>
            <w:tcMar>
              <w:top w:w="28" w:type="dxa"/>
              <w:left w:w="28" w:type="dxa"/>
              <w:bottom w:w="28" w:type="dxa"/>
              <w:right w:w="28" w:type="dxa"/>
            </w:tcMar>
          </w:tcPr>
          <w:p w14:paraId="5973F9EE" w14:textId="77777777" w:rsidR="008D1E4A" w:rsidRPr="00EF5447" w:rsidRDefault="008D1E4A" w:rsidP="00C620E0">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51480823"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36CF70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164E09AF"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4AD64A40" w14:textId="77777777" w:rsidR="008D1E4A" w:rsidRPr="00EF5447" w:rsidRDefault="008D1E4A" w:rsidP="00C620E0">
            <w:pPr>
              <w:pStyle w:val="TAC"/>
              <w:rPr>
                <w:lang w:eastAsia="fi-FI"/>
              </w:rPr>
            </w:pPr>
            <w:r w:rsidRPr="00EF5447">
              <w:rPr>
                <w:lang w:eastAsia="fi-FI"/>
              </w:rPr>
              <w:t>DC_1A-19A-21A-42A_n257G</w:t>
            </w:r>
          </w:p>
          <w:p w14:paraId="19EB64A0" w14:textId="77777777" w:rsidR="008D1E4A" w:rsidRPr="00EF5447" w:rsidRDefault="008D1E4A" w:rsidP="00C620E0">
            <w:pPr>
              <w:pStyle w:val="TAC"/>
              <w:rPr>
                <w:lang w:eastAsia="ja-JP"/>
              </w:rPr>
            </w:pPr>
            <w:r w:rsidRPr="00EF5447">
              <w:rPr>
                <w:lang w:eastAsia="ja-JP"/>
              </w:rPr>
              <w:t>DC_1A-19A-21A-42A_n257H</w:t>
            </w:r>
          </w:p>
          <w:p w14:paraId="76800CC3" w14:textId="77777777" w:rsidR="008D1E4A" w:rsidRPr="00EF5447" w:rsidRDefault="008D1E4A" w:rsidP="00C620E0">
            <w:pPr>
              <w:pStyle w:val="TAC"/>
              <w:rPr>
                <w:lang w:eastAsia="ja-JP"/>
              </w:rPr>
            </w:pPr>
            <w:r w:rsidRPr="00EF5447">
              <w:rPr>
                <w:lang w:eastAsia="ja-JP"/>
              </w:rPr>
              <w:t>DC_1A-19A-21A-42A_n257I</w:t>
            </w:r>
          </w:p>
          <w:p w14:paraId="29768F59" w14:textId="77777777" w:rsidR="008D1E4A" w:rsidRPr="00EF5447" w:rsidRDefault="008D1E4A" w:rsidP="00C620E0">
            <w:pPr>
              <w:pStyle w:val="TAC"/>
              <w:rPr>
                <w:lang w:eastAsia="ja-JP"/>
              </w:rPr>
            </w:pPr>
            <w:r w:rsidRPr="00EF5447">
              <w:rPr>
                <w:lang w:eastAsia="ja-JP"/>
              </w:rPr>
              <w:t>DC_1A-19A-21A-42A_n257J</w:t>
            </w:r>
          </w:p>
          <w:p w14:paraId="44662292" w14:textId="77777777" w:rsidR="008D1E4A" w:rsidRPr="00EF5447" w:rsidRDefault="008D1E4A" w:rsidP="00C620E0">
            <w:pPr>
              <w:pStyle w:val="TAC"/>
              <w:rPr>
                <w:lang w:eastAsia="ja-JP"/>
              </w:rPr>
            </w:pPr>
            <w:r w:rsidRPr="00EF5447">
              <w:rPr>
                <w:lang w:eastAsia="ja-JP"/>
              </w:rPr>
              <w:t>DC_1A-19A-21A-42A_n257K</w:t>
            </w:r>
          </w:p>
          <w:p w14:paraId="1D4921B1" w14:textId="77777777" w:rsidR="008D1E4A" w:rsidRPr="00EF5447" w:rsidRDefault="008D1E4A" w:rsidP="00C620E0">
            <w:pPr>
              <w:pStyle w:val="TAC"/>
              <w:rPr>
                <w:lang w:eastAsia="ja-JP"/>
              </w:rPr>
            </w:pPr>
            <w:r w:rsidRPr="00EF5447">
              <w:rPr>
                <w:lang w:eastAsia="ja-JP"/>
              </w:rPr>
              <w:t>DC_1A-19A-21A-42A_n257L</w:t>
            </w:r>
          </w:p>
          <w:p w14:paraId="199E574C" w14:textId="77777777" w:rsidR="008D1E4A" w:rsidRPr="00EF5447" w:rsidRDefault="008D1E4A" w:rsidP="00C620E0">
            <w:pPr>
              <w:pStyle w:val="TAC"/>
              <w:rPr>
                <w:lang w:eastAsia="ja-JP"/>
              </w:rPr>
            </w:pPr>
            <w:r w:rsidRPr="00EF5447">
              <w:rPr>
                <w:lang w:eastAsia="ja-JP"/>
              </w:rPr>
              <w:t>DC_1A-19A-21A-42A_n257M</w:t>
            </w:r>
          </w:p>
          <w:p w14:paraId="6A87C9D6"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656FEAA"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0274BD7E"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53963675" w14:textId="77777777" w:rsidR="008D1E4A" w:rsidRPr="00EF5447" w:rsidRDefault="008D1E4A" w:rsidP="00C620E0">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44B3FC60" w14:textId="77777777" w:rsidR="008D1E4A" w:rsidRPr="00EF5447" w:rsidRDefault="008D1E4A" w:rsidP="00C620E0">
            <w:pPr>
              <w:pStyle w:val="TAC"/>
              <w:rPr>
                <w:lang w:eastAsia="ja-JP"/>
              </w:rPr>
            </w:pPr>
            <w:r w:rsidRPr="00EF5447">
              <w:rPr>
                <w:lang w:eastAsia="ja-JP"/>
              </w:rPr>
              <w:t>DC_1A-19A-21A-42C_n257G</w:t>
            </w:r>
          </w:p>
          <w:p w14:paraId="47E5BF7F" w14:textId="77777777" w:rsidR="008D1E4A" w:rsidRPr="00EF5447" w:rsidRDefault="008D1E4A" w:rsidP="00C620E0">
            <w:pPr>
              <w:pStyle w:val="TAC"/>
              <w:rPr>
                <w:lang w:eastAsia="ja-JP"/>
              </w:rPr>
            </w:pPr>
            <w:r w:rsidRPr="00EF5447">
              <w:rPr>
                <w:lang w:eastAsia="ja-JP"/>
              </w:rPr>
              <w:t>DC_1A-19A-21A-42C_n257H</w:t>
            </w:r>
          </w:p>
          <w:p w14:paraId="53F0560F" w14:textId="77777777" w:rsidR="008D1E4A" w:rsidRPr="00EF5447" w:rsidRDefault="008D1E4A" w:rsidP="00C620E0">
            <w:pPr>
              <w:pStyle w:val="TAC"/>
              <w:rPr>
                <w:lang w:eastAsia="ja-JP"/>
              </w:rPr>
            </w:pPr>
            <w:r w:rsidRPr="00EF5447">
              <w:rPr>
                <w:lang w:eastAsia="ja-JP"/>
              </w:rPr>
              <w:t>DC_1A-19A-21A-42C_n257I</w:t>
            </w:r>
          </w:p>
          <w:p w14:paraId="46225F01" w14:textId="77777777" w:rsidR="008D1E4A" w:rsidRPr="00EF5447" w:rsidRDefault="008D1E4A" w:rsidP="00C620E0">
            <w:pPr>
              <w:pStyle w:val="TAC"/>
              <w:rPr>
                <w:lang w:eastAsia="ja-JP"/>
              </w:rPr>
            </w:pPr>
            <w:r w:rsidRPr="00EF5447">
              <w:rPr>
                <w:lang w:eastAsia="ja-JP"/>
              </w:rPr>
              <w:t>DC_1A-19A-21A-42C_n257J</w:t>
            </w:r>
          </w:p>
          <w:p w14:paraId="2FA3963C" w14:textId="77777777" w:rsidR="008D1E4A" w:rsidRPr="00EF5447" w:rsidRDefault="008D1E4A" w:rsidP="00C620E0">
            <w:pPr>
              <w:pStyle w:val="TAC"/>
              <w:rPr>
                <w:lang w:eastAsia="ja-JP"/>
              </w:rPr>
            </w:pPr>
            <w:r w:rsidRPr="00EF5447">
              <w:rPr>
                <w:lang w:eastAsia="ja-JP"/>
              </w:rPr>
              <w:t>DC_1A-19A-21A-42C_n257K</w:t>
            </w:r>
          </w:p>
          <w:p w14:paraId="31C752B7" w14:textId="77777777" w:rsidR="008D1E4A" w:rsidRPr="00EF5447" w:rsidRDefault="008D1E4A" w:rsidP="00C620E0">
            <w:pPr>
              <w:pStyle w:val="TAC"/>
              <w:rPr>
                <w:lang w:eastAsia="ja-JP"/>
              </w:rPr>
            </w:pPr>
            <w:r w:rsidRPr="00EF5447">
              <w:rPr>
                <w:lang w:eastAsia="ja-JP"/>
              </w:rPr>
              <w:t>DC_1A-19A-21A-42C_n257L</w:t>
            </w:r>
          </w:p>
          <w:p w14:paraId="46BD04EE" w14:textId="77777777" w:rsidR="008D1E4A" w:rsidRPr="00EF5447" w:rsidRDefault="008D1E4A" w:rsidP="00C620E0">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5C72FF1E" w14:textId="77777777" w:rsidR="008D1E4A" w:rsidRPr="00EF5447" w:rsidRDefault="008D1E4A" w:rsidP="00C620E0">
            <w:pPr>
              <w:pStyle w:val="TAC"/>
              <w:rPr>
                <w:lang w:eastAsia="ja-JP"/>
              </w:rPr>
            </w:pPr>
            <w:r w:rsidRPr="00EF5447">
              <w:rPr>
                <w:lang w:eastAsia="ja-JP"/>
              </w:rPr>
              <w:t>DC_1A_n257A</w:t>
            </w:r>
          </w:p>
          <w:p w14:paraId="42B207E0" w14:textId="77777777" w:rsidR="008D1E4A" w:rsidRPr="00EF5447" w:rsidRDefault="008D1E4A" w:rsidP="00C620E0">
            <w:pPr>
              <w:pStyle w:val="TAC"/>
              <w:rPr>
                <w:lang w:eastAsia="ja-JP"/>
              </w:rPr>
            </w:pPr>
            <w:r w:rsidRPr="00EF5447">
              <w:rPr>
                <w:lang w:eastAsia="ja-JP"/>
              </w:rPr>
              <w:t>DC_1A_n257G</w:t>
            </w:r>
          </w:p>
          <w:p w14:paraId="42E4FE62" w14:textId="77777777" w:rsidR="008D1E4A" w:rsidRPr="00EF5447" w:rsidRDefault="008D1E4A" w:rsidP="00C620E0">
            <w:pPr>
              <w:pStyle w:val="TAC"/>
              <w:rPr>
                <w:lang w:eastAsia="ja-JP"/>
              </w:rPr>
            </w:pPr>
            <w:r w:rsidRPr="00EF5447">
              <w:rPr>
                <w:lang w:eastAsia="ja-JP"/>
              </w:rPr>
              <w:t>DC_1A_n257H</w:t>
            </w:r>
          </w:p>
          <w:p w14:paraId="65FFBF8E" w14:textId="77777777" w:rsidR="008D1E4A" w:rsidRPr="00EF5447" w:rsidRDefault="008D1E4A" w:rsidP="00C620E0">
            <w:pPr>
              <w:pStyle w:val="TAC"/>
              <w:rPr>
                <w:lang w:eastAsia="ja-JP"/>
              </w:rPr>
            </w:pPr>
            <w:r w:rsidRPr="00EF5447">
              <w:rPr>
                <w:lang w:eastAsia="ja-JP"/>
              </w:rPr>
              <w:t>DC_1A_n257I</w:t>
            </w:r>
          </w:p>
          <w:p w14:paraId="1F648F24" w14:textId="77777777" w:rsidR="008D1E4A" w:rsidRPr="00EF5447" w:rsidRDefault="008D1E4A" w:rsidP="00C620E0">
            <w:pPr>
              <w:pStyle w:val="TAC"/>
              <w:rPr>
                <w:lang w:eastAsia="ja-JP"/>
              </w:rPr>
            </w:pPr>
            <w:r w:rsidRPr="00EF5447">
              <w:rPr>
                <w:lang w:eastAsia="ja-JP"/>
              </w:rPr>
              <w:t>DC_1A_n257J</w:t>
            </w:r>
          </w:p>
          <w:p w14:paraId="6FD428C6" w14:textId="77777777" w:rsidR="008D1E4A" w:rsidRPr="00EF5447" w:rsidRDefault="008D1E4A" w:rsidP="00C620E0">
            <w:pPr>
              <w:pStyle w:val="TAC"/>
              <w:rPr>
                <w:lang w:eastAsia="ja-JP"/>
              </w:rPr>
            </w:pPr>
            <w:r w:rsidRPr="00EF5447">
              <w:rPr>
                <w:lang w:eastAsia="ja-JP"/>
              </w:rPr>
              <w:t>DC_1A_n257K</w:t>
            </w:r>
          </w:p>
          <w:p w14:paraId="392D25D2" w14:textId="77777777" w:rsidR="008D1E4A" w:rsidRPr="00EF5447" w:rsidRDefault="008D1E4A" w:rsidP="00C620E0">
            <w:pPr>
              <w:pStyle w:val="TAC"/>
              <w:rPr>
                <w:lang w:eastAsia="ja-JP"/>
              </w:rPr>
            </w:pPr>
            <w:r w:rsidRPr="00EF5447">
              <w:rPr>
                <w:lang w:eastAsia="ja-JP"/>
              </w:rPr>
              <w:t>DC_1A_n257L</w:t>
            </w:r>
          </w:p>
          <w:p w14:paraId="1410C6BA" w14:textId="77777777" w:rsidR="008D1E4A" w:rsidRPr="00EF5447" w:rsidRDefault="008D1E4A" w:rsidP="00C620E0">
            <w:pPr>
              <w:pStyle w:val="TAC"/>
              <w:rPr>
                <w:lang w:eastAsia="ja-JP"/>
              </w:rPr>
            </w:pPr>
            <w:r w:rsidRPr="00EF5447">
              <w:rPr>
                <w:lang w:eastAsia="ja-JP"/>
              </w:rPr>
              <w:t>DC_1A_n257M</w:t>
            </w:r>
          </w:p>
          <w:p w14:paraId="62A494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5EDFF989" w14:textId="77777777" w:rsidR="008D1E4A" w:rsidRPr="00EF5447" w:rsidRDefault="008D1E4A" w:rsidP="00C620E0">
            <w:pPr>
              <w:pStyle w:val="TAC"/>
              <w:rPr>
                <w:lang w:eastAsia="ja-JP"/>
              </w:rPr>
            </w:pPr>
            <w:r w:rsidRPr="00EF5447">
              <w:rPr>
                <w:lang w:eastAsia="ja-JP"/>
              </w:rPr>
              <w:t>DC_19A_n257G</w:t>
            </w:r>
          </w:p>
          <w:p w14:paraId="5174DCFA" w14:textId="77777777" w:rsidR="008D1E4A" w:rsidRPr="00EF5447" w:rsidRDefault="008D1E4A" w:rsidP="00C620E0">
            <w:pPr>
              <w:pStyle w:val="TAC"/>
              <w:rPr>
                <w:lang w:eastAsia="ja-JP"/>
              </w:rPr>
            </w:pPr>
            <w:r w:rsidRPr="00EF5447">
              <w:rPr>
                <w:lang w:eastAsia="ja-JP"/>
              </w:rPr>
              <w:t>DC_19A_n257H</w:t>
            </w:r>
          </w:p>
          <w:p w14:paraId="0B4E455B" w14:textId="77777777" w:rsidR="008D1E4A" w:rsidRPr="00EF5447" w:rsidRDefault="008D1E4A" w:rsidP="00C620E0">
            <w:pPr>
              <w:pStyle w:val="TAC"/>
              <w:rPr>
                <w:lang w:eastAsia="ja-JP"/>
              </w:rPr>
            </w:pPr>
            <w:r w:rsidRPr="00EF5447">
              <w:rPr>
                <w:lang w:eastAsia="ja-JP"/>
              </w:rPr>
              <w:t>DC_19A_n257I</w:t>
            </w:r>
          </w:p>
          <w:p w14:paraId="54C76210" w14:textId="77777777" w:rsidR="008D1E4A" w:rsidRPr="00EF5447" w:rsidRDefault="008D1E4A" w:rsidP="00C620E0">
            <w:pPr>
              <w:pStyle w:val="TAC"/>
              <w:rPr>
                <w:lang w:eastAsia="ja-JP"/>
              </w:rPr>
            </w:pPr>
            <w:r w:rsidRPr="00EF5447">
              <w:rPr>
                <w:lang w:eastAsia="ja-JP"/>
              </w:rPr>
              <w:t>DC_21A_n257A</w:t>
            </w:r>
          </w:p>
          <w:p w14:paraId="0009EDE3" w14:textId="77777777" w:rsidR="008D1E4A" w:rsidRPr="00EF5447" w:rsidRDefault="008D1E4A" w:rsidP="00C620E0">
            <w:pPr>
              <w:pStyle w:val="TAC"/>
              <w:rPr>
                <w:lang w:eastAsia="ja-JP"/>
              </w:rPr>
            </w:pPr>
            <w:r w:rsidRPr="00EF5447">
              <w:rPr>
                <w:lang w:eastAsia="ja-JP"/>
              </w:rPr>
              <w:t>DC_21A_n257G</w:t>
            </w:r>
          </w:p>
          <w:p w14:paraId="17F7CA6D" w14:textId="77777777" w:rsidR="008D1E4A" w:rsidRPr="00EF5447" w:rsidRDefault="008D1E4A" w:rsidP="00C620E0">
            <w:pPr>
              <w:pStyle w:val="TAC"/>
              <w:rPr>
                <w:lang w:eastAsia="ja-JP"/>
              </w:rPr>
            </w:pPr>
            <w:r w:rsidRPr="00EF5447">
              <w:rPr>
                <w:lang w:eastAsia="ja-JP"/>
              </w:rPr>
              <w:t>DC_21A_n257H</w:t>
            </w:r>
          </w:p>
          <w:p w14:paraId="181D6A7A" w14:textId="77777777" w:rsidR="008D1E4A" w:rsidRPr="00EF5447" w:rsidRDefault="008D1E4A" w:rsidP="00C620E0">
            <w:pPr>
              <w:pStyle w:val="TAC"/>
              <w:rPr>
                <w:lang w:eastAsia="ja-JP"/>
              </w:rPr>
            </w:pPr>
            <w:r w:rsidRPr="00EF5447">
              <w:rPr>
                <w:lang w:eastAsia="ja-JP"/>
              </w:rPr>
              <w:t>DC_21A_n257I</w:t>
            </w:r>
          </w:p>
          <w:p w14:paraId="3B8A9844" w14:textId="77777777" w:rsidR="008D1E4A" w:rsidRPr="00EF5447" w:rsidRDefault="008D1E4A" w:rsidP="00C620E0">
            <w:pPr>
              <w:pStyle w:val="TAC"/>
              <w:rPr>
                <w:lang w:eastAsia="ja-JP"/>
              </w:rPr>
            </w:pPr>
            <w:r w:rsidRPr="00EF5447">
              <w:rPr>
                <w:lang w:eastAsia="ja-JP"/>
              </w:rPr>
              <w:t>DC_21A_n257J</w:t>
            </w:r>
          </w:p>
          <w:p w14:paraId="4F003719" w14:textId="77777777" w:rsidR="008D1E4A" w:rsidRPr="00EF5447" w:rsidRDefault="008D1E4A" w:rsidP="00C620E0">
            <w:pPr>
              <w:pStyle w:val="TAC"/>
              <w:rPr>
                <w:lang w:eastAsia="ja-JP"/>
              </w:rPr>
            </w:pPr>
            <w:r w:rsidRPr="00EF5447">
              <w:rPr>
                <w:lang w:eastAsia="ja-JP"/>
              </w:rPr>
              <w:t>DC_21A_n257K</w:t>
            </w:r>
          </w:p>
          <w:p w14:paraId="564E8BE7" w14:textId="77777777" w:rsidR="008D1E4A" w:rsidRPr="00EF5447" w:rsidRDefault="008D1E4A" w:rsidP="00C620E0">
            <w:pPr>
              <w:pStyle w:val="TAC"/>
              <w:rPr>
                <w:lang w:eastAsia="ja-JP"/>
              </w:rPr>
            </w:pPr>
            <w:r w:rsidRPr="00EF5447">
              <w:rPr>
                <w:lang w:eastAsia="ja-JP"/>
              </w:rPr>
              <w:t>DC_21A_n257L</w:t>
            </w:r>
          </w:p>
          <w:p w14:paraId="1E5A043F" w14:textId="77777777" w:rsidR="008D1E4A" w:rsidRPr="00EF5447" w:rsidRDefault="008D1E4A" w:rsidP="00C620E0">
            <w:pPr>
              <w:pStyle w:val="TAC"/>
              <w:rPr>
                <w:lang w:eastAsia="ja-JP"/>
              </w:rPr>
            </w:pPr>
            <w:r w:rsidRPr="00EF5447">
              <w:rPr>
                <w:lang w:eastAsia="ja-JP"/>
              </w:rPr>
              <w:t>DC_21A_n257M</w:t>
            </w:r>
          </w:p>
          <w:p w14:paraId="7E61AADE" w14:textId="77777777" w:rsidR="008D1E4A" w:rsidRPr="00EF5447" w:rsidRDefault="008D1E4A" w:rsidP="00C620E0">
            <w:pPr>
              <w:pStyle w:val="TAC"/>
              <w:rPr>
                <w:lang w:eastAsia="ja-JP"/>
              </w:rPr>
            </w:pPr>
            <w:r w:rsidRPr="00EF5447">
              <w:rPr>
                <w:lang w:eastAsia="ja-JP"/>
              </w:rPr>
              <w:t>DC_42A_n257A</w:t>
            </w:r>
          </w:p>
          <w:p w14:paraId="03E4F984" w14:textId="77777777" w:rsidR="008D1E4A" w:rsidRPr="00EF5447" w:rsidRDefault="008D1E4A" w:rsidP="00C620E0">
            <w:pPr>
              <w:pStyle w:val="TAC"/>
              <w:rPr>
                <w:lang w:eastAsia="ja-JP"/>
              </w:rPr>
            </w:pPr>
            <w:r w:rsidRPr="00EF5447">
              <w:rPr>
                <w:lang w:eastAsia="ja-JP"/>
              </w:rPr>
              <w:t>DC_42A_n257G</w:t>
            </w:r>
          </w:p>
          <w:p w14:paraId="024501F7" w14:textId="77777777" w:rsidR="008D1E4A" w:rsidRPr="00EF5447" w:rsidRDefault="008D1E4A" w:rsidP="00C620E0">
            <w:pPr>
              <w:pStyle w:val="TAC"/>
              <w:rPr>
                <w:lang w:eastAsia="ja-JP"/>
              </w:rPr>
            </w:pPr>
            <w:r w:rsidRPr="00EF5447">
              <w:rPr>
                <w:lang w:eastAsia="ja-JP"/>
              </w:rPr>
              <w:t>DC_42A_n257H</w:t>
            </w:r>
          </w:p>
          <w:p w14:paraId="2C691F5F" w14:textId="77777777" w:rsidR="008D1E4A" w:rsidRPr="00EF5447" w:rsidRDefault="008D1E4A" w:rsidP="00C620E0">
            <w:pPr>
              <w:pStyle w:val="TAC"/>
              <w:rPr>
                <w:lang w:eastAsia="ja-JP"/>
              </w:rPr>
            </w:pPr>
            <w:r w:rsidRPr="00EF5447">
              <w:rPr>
                <w:lang w:eastAsia="ja-JP"/>
              </w:rPr>
              <w:t>DC_42A_n257I</w:t>
            </w:r>
          </w:p>
        </w:tc>
      </w:tr>
      <w:tr w:rsidR="008D1E4A" w:rsidRPr="00EF5447" w:rsidDel="007C6F81" w14:paraId="060D12A7" w14:textId="77777777" w:rsidTr="00C620E0">
        <w:trPr>
          <w:trHeight w:val="187"/>
          <w:jc w:val="center"/>
        </w:trPr>
        <w:tc>
          <w:tcPr>
            <w:tcW w:w="5098" w:type="dxa"/>
            <w:shd w:val="clear" w:color="auto" w:fill="auto"/>
            <w:noWrap/>
            <w:tcMar>
              <w:top w:w="28" w:type="dxa"/>
              <w:left w:w="28" w:type="dxa"/>
              <w:bottom w:w="28" w:type="dxa"/>
              <w:right w:w="28" w:type="dxa"/>
            </w:tcMar>
          </w:tcPr>
          <w:p w14:paraId="13C74434" w14:textId="77777777" w:rsidR="008D1E4A" w:rsidRPr="00EF5447" w:rsidDel="007C6F81" w:rsidRDefault="008D1E4A" w:rsidP="00C620E0">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5E902F25"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5C6D7761" w14:textId="77777777" w:rsidR="008D1E4A" w:rsidRPr="00EF5447" w:rsidRDefault="008D1E4A" w:rsidP="00C620E0">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E89B561" w14:textId="77777777" w:rsidR="008D1E4A" w:rsidRPr="00EF5447" w:rsidRDefault="008D1E4A" w:rsidP="00C620E0">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4002EB8" w14:textId="77777777" w:rsidR="008D1E4A" w:rsidRPr="00EF5447" w:rsidDel="007C6F81" w:rsidRDefault="008D1E4A" w:rsidP="00C620E0">
            <w:pPr>
              <w:pStyle w:val="TAC"/>
              <w:rPr>
                <w:rFonts w:cs="Arial"/>
                <w:lang w:eastAsia="ja-JP"/>
              </w:rPr>
            </w:pPr>
            <w:r w:rsidRPr="00EF5447">
              <w:rPr>
                <w:rFonts w:eastAsia="Malgun Gothic"/>
              </w:rPr>
              <w:t>DC_42A_n257A</w:t>
            </w:r>
          </w:p>
        </w:tc>
      </w:tr>
      <w:tr w:rsidR="008D1E4A" w:rsidRPr="00EF5447" w:rsidDel="007C6F81" w14:paraId="04DBFA49" w14:textId="77777777" w:rsidTr="00C620E0">
        <w:trPr>
          <w:trHeight w:val="187"/>
          <w:jc w:val="center"/>
        </w:trPr>
        <w:tc>
          <w:tcPr>
            <w:tcW w:w="5098" w:type="dxa"/>
            <w:shd w:val="clear" w:color="auto" w:fill="auto"/>
            <w:noWrap/>
            <w:tcMar>
              <w:top w:w="28" w:type="dxa"/>
              <w:left w:w="28" w:type="dxa"/>
              <w:bottom w:w="28" w:type="dxa"/>
              <w:right w:w="28" w:type="dxa"/>
            </w:tcMar>
          </w:tcPr>
          <w:p w14:paraId="3E9140EC" w14:textId="77777777" w:rsidR="008D1E4A" w:rsidRPr="00EF5447" w:rsidDel="007C6F81" w:rsidRDefault="008D1E4A" w:rsidP="00C620E0">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657476AC"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3FF995A0" w14:textId="77777777" w:rsidR="008D1E4A" w:rsidRPr="00EF5447" w:rsidRDefault="008D1E4A" w:rsidP="00C620E0">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4EDFF9A" w14:textId="77777777" w:rsidR="008D1E4A" w:rsidRPr="00EF5447" w:rsidRDefault="008D1E4A" w:rsidP="00C620E0">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973A70A" w14:textId="77777777" w:rsidR="008D1E4A" w:rsidRPr="00EF5447" w:rsidDel="007C6F81" w:rsidRDefault="008D1E4A" w:rsidP="00C620E0">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8D1E4A" w:rsidRPr="00EF5447" w14:paraId="44CB92ED" w14:textId="77777777" w:rsidTr="00C620E0">
        <w:trPr>
          <w:trHeight w:val="187"/>
          <w:jc w:val="center"/>
        </w:trPr>
        <w:tc>
          <w:tcPr>
            <w:tcW w:w="5098" w:type="dxa"/>
            <w:shd w:val="clear" w:color="auto" w:fill="auto"/>
            <w:noWrap/>
            <w:tcMar>
              <w:top w:w="28" w:type="dxa"/>
              <w:left w:w="28" w:type="dxa"/>
              <w:bottom w:w="28" w:type="dxa"/>
              <w:right w:w="28" w:type="dxa"/>
            </w:tcMar>
          </w:tcPr>
          <w:p w14:paraId="061D7939" w14:textId="77777777" w:rsidR="008D1E4A" w:rsidRPr="00EF5447" w:rsidRDefault="008D1E4A" w:rsidP="00C620E0">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33C023C0" w14:textId="77777777" w:rsidR="008D1E4A" w:rsidRPr="00EF5447" w:rsidRDefault="008D1E4A" w:rsidP="00C620E0">
            <w:pPr>
              <w:pStyle w:val="TAC"/>
              <w:rPr>
                <w:bCs/>
                <w:lang w:eastAsia="fi-FI"/>
              </w:rPr>
            </w:pPr>
            <w:r w:rsidRPr="00EF5447">
              <w:rPr>
                <w:bCs/>
                <w:lang w:eastAsia="fi-FI"/>
              </w:rPr>
              <w:t>DC_2A_n260A</w:t>
            </w:r>
          </w:p>
          <w:p w14:paraId="6D283E62" w14:textId="77777777" w:rsidR="008D1E4A" w:rsidRPr="00EF5447" w:rsidRDefault="008D1E4A" w:rsidP="00C620E0">
            <w:pPr>
              <w:pStyle w:val="TAC"/>
              <w:rPr>
                <w:bCs/>
                <w:lang w:eastAsia="fi-FI"/>
              </w:rPr>
            </w:pPr>
            <w:r w:rsidRPr="00EF5447">
              <w:rPr>
                <w:bCs/>
                <w:lang w:eastAsia="fi-FI"/>
              </w:rPr>
              <w:t>DC_5A_n260A</w:t>
            </w:r>
          </w:p>
          <w:p w14:paraId="3BEE3A4D" w14:textId="77777777" w:rsidR="008D1E4A" w:rsidRPr="00EF5447" w:rsidRDefault="008D1E4A" w:rsidP="00C620E0">
            <w:pPr>
              <w:pStyle w:val="TAC"/>
              <w:rPr>
                <w:bCs/>
                <w:lang w:eastAsia="fi-FI"/>
              </w:rPr>
            </w:pPr>
            <w:r w:rsidRPr="00EF5447">
              <w:rPr>
                <w:bCs/>
                <w:lang w:eastAsia="fi-FI"/>
              </w:rPr>
              <w:t>DC_</w:t>
            </w:r>
            <w:r w:rsidRPr="00EF5447">
              <w:rPr>
                <w:bCs/>
                <w:lang w:eastAsia="ja-JP"/>
              </w:rPr>
              <w:t>30</w:t>
            </w:r>
            <w:r w:rsidRPr="00EF5447">
              <w:rPr>
                <w:bCs/>
                <w:lang w:eastAsia="fi-FI"/>
              </w:rPr>
              <w:t>A_n260A</w:t>
            </w:r>
          </w:p>
          <w:p w14:paraId="3D3F69D3" w14:textId="77777777" w:rsidR="008D1E4A" w:rsidRPr="00EF5447" w:rsidRDefault="008D1E4A" w:rsidP="00C620E0">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8D1E4A" w:rsidRPr="00EF5447" w14:paraId="43B3F3C6" w14:textId="77777777" w:rsidTr="00C620E0">
        <w:trPr>
          <w:trHeight w:val="187"/>
          <w:jc w:val="center"/>
        </w:trPr>
        <w:tc>
          <w:tcPr>
            <w:tcW w:w="5098" w:type="dxa"/>
            <w:shd w:val="clear" w:color="auto" w:fill="auto"/>
            <w:noWrap/>
            <w:tcMar>
              <w:top w:w="28" w:type="dxa"/>
              <w:left w:w="28" w:type="dxa"/>
              <w:bottom w:w="28" w:type="dxa"/>
              <w:right w:w="28" w:type="dxa"/>
            </w:tcMar>
          </w:tcPr>
          <w:p w14:paraId="50D06EAE" w14:textId="77777777" w:rsidR="008D1E4A" w:rsidRPr="00EF5447" w:rsidRDefault="008D1E4A" w:rsidP="00C620E0">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6732E838" w14:textId="77777777" w:rsidR="008D1E4A" w:rsidRPr="00EF5447" w:rsidRDefault="008D1E4A" w:rsidP="00C620E0">
            <w:pPr>
              <w:pStyle w:val="TAC"/>
              <w:rPr>
                <w:bCs/>
                <w:lang w:eastAsia="fi-FI"/>
              </w:rPr>
            </w:pPr>
            <w:r w:rsidRPr="00EF5447">
              <w:rPr>
                <w:bCs/>
                <w:lang w:eastAsia="fi-FI"/>
              </w:rPr>
              <w:t>DC_2A_n260A</w:t>
            </w:r>
          </w:p>
          <w:p w14:paraId="27039279" w14:textId="77777777" w:rsidR="008D1E4A" w:rsidRPr="00EF5447" w:rsidRDefault="008D1E4A" w:rsidP="00C620E0">
            <w:pPr>
              <w:pStyle w:val="TAC"/>
              <w:rPr>
                <w:bCs/>
                <w:lang w:eastAsia="fi-FI"/>
              </w:rPr>
            </w:pPr>
            <w:r w:rsidRPr="00EF5447">
              <w:rPr>
                <w:bCs/>
                <w:lang w:eastAsia="fi-FI"/>
              </w:rPr>
              <w:t>DC_12A_n260A</w:t>
            </w:r>
          </w:p>
          <w:p w14:paraId="4F16F589" w14:textId="77777777" w:rsidR="008D1E4A" w:rsidRPr="00EF5447" w:rsidRDefault="008D1E4A" w:rsidP="00C620E0">
            <w:pPr>
              <w:pStyle w:val="TAC"/>
              <w:rPr>
                <w:bCs/>
                <w:lang w:eastAsia="fi-FI"/>
              </w:rPr>
            </w:pPr>
            <w:r w:rsidRPr="00EF5447">
              <w:rPr>
                <w:bCs/>
                <w:lang w:eastAsia="fi-FI"/>
              </w:rPr>
              <w:t>DC_</w:t>
            </w:r>
            <w:r w:rsidRPr="00EF5447">
              <w:rPr>
                <w:bCs/>
                <w:lang w:eastAsia="ja-JP"/>
              </w:rPr>
              <w:t>30</w:t>
            </w:r>
            <w:r w:rsidRPr="00EF5447">
              <w:rPr>
                <w:bCs/>
                <w:lang w:eastAsia="fi-FI"/>
              </w:rPr>
              <w:t>A_n260A</w:t>
            </w:r>
          </w:p>
          <w:p w14:paraId="3ED670D8" w14:textId="77777777" w:rsidR="008D1E4A" w:rsidRPr="00EF5447" w:rsidRDefault="008D1E4A" w:rsidP="00C620E0">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8D1E4A" w:rsidRPr="00EF5447" w14:paraId="12678F06" w14:textId="77777777" w:rsidTr="00C620E0">
        <w:trPr>
          <w:trHeight w:val="187"/>
          <w:jc w:val="center"/>
        </w:trPr>
        <w:tc>
          <w:tcPr>
            <w:tcW w:w="5098" w:type="dxa"/>
            <w:shd w:val="clear" w:color="auto" w:fill="auto"/>
            <w:noWrap/>
            <w:tcMar>
              <w:top w:w="28" w:type="dxa"/>
              <w:left w:w="28" w:type="dxa"/>
              <w:bottom w:w="28" w:type="dxa"/>
              <w:right w:w="28" w:type="dxa"/>
            </w:tcMar>
          </w:tcPr>
          <w:p w14:paraId="699BBC95" w14:textId="77777777" w:rsidR="008D1E4A" w:rsidRPr="00EF5447" w:rsidRDefault="008D1E4A" w:rsidP="00C620E0">
            <w:pPr>
              <w:pStyle w:val="TAC"/>
              <w:rPr>
                <w:lang w:eastAsia="fi-FI"/>
              </w:rPr>
            </w:pPr>
            <w:r w:rsidRPr="00EF5447">
              <w:rPr>
                <w:lang w:eastAsia="fi-FI"/>
              </w:rPr>
              <w:lastRenderedPageBreak/>
              <w:t>DC_2A-14A-30A-66A_n260A</w:t>
            </w:r>
          </w:p>
          <w:p w14:paraId="169E8F2D" w14:textId="77777777" w:rsidR="008D1E4A" w:rsidRPr="00EF5447" w:rsidRDefault="008D1E4A" w:rsidP="00C620E0">
            <w:pPr>
              <w:pStyle w:val="TAC"/>
              <w:rPr>
                <w:lang w:eastAsia="fi-FI"/>
              </w:rPr>
            </w:pPr>
            <w:r w:rsidRPr="00EF5447">
              <w:rPr>
                <w:lang w:eastAsia="fi-FI"/>
              </w:rPr>
              <w:t>DC_2A-14A-30A-66A_n260G</w:t>
            </w:r>
          </w:p>
          <w:p w14:paraId="5BE76C2A" w14:textId="77777777" w:rsidR="008D1E4A" w:rsidRPr="00EF5447" w:rsidRDefault="008D1E4A" w:rsidP="00C620E0">
            <w:pPr>
              <w:pStyle w:val="TAC"/>
              <w:rPr>
                <w:lang w:eastAsia="fi-FI"/>
              </w:rPr>
            </w:pPr>
            <w:r w:rsidRPr="00EF5447">
              <w:rPr>
                <w:lang w:eastAsia="fi-FI"/>
              </w:rPr>
              <w:t>DC_2A-14A-30A-66A_n260H</w:t>
            </w:r>
          </w:p>
          <w:p w14:paraId="582D77A6" w14:textId="77777777" w:rsidR="008D1E4A" w:rsidRPr="00EF5447" w:rsidRDefault="008D1E4A" w:rsidP="00C620E0">
            <w:pPr>
              <w:pStyle w:val="TAC"/>
              <w:rPr>
                <w:lang w:eastAsia="fi-FI"/>
              </w:rPr>
            </w:pPr>
            <w:r w:rsidRPr="00EF5447">
              <w:rPr>
                <w:lang w:eastAsia="fi-FI"/>
              </w:rPr>
              <w:t>DC_2A-14A-30A-66A_n260I</w:t>
            </w:r>
          </w:p>
          <w:p w14:paraId="635406D3" w14:textId="77777777" w:rsidR="008D1E4A" w:rsidRPr="00EF5447" w:rsidRDefault="008D1E4A" w:rsidP="00C620E0">
            <w:pPr>
              <w:pStyle w:val="TAC"/>
              <w:rPr>
                <w:lang w:eastAsia="fi-FI"/>
              </w:rPr>
            </w:pPr>
            <w:r w:rsidRPr="00EF5447">
              <w:rPr>
                <w:lang w:eastAsia="fi-FI"/>
              </w:rPr>
              <w:t>DC_2A-14A-30A-66A_n260J</w:t>
            </w:r>
          </w:p>
          <w:p w14:paraId="2996BF98" w14:textId="77777777" w:rsidR="008D1E4A" w:rsidRPr="00EF5447" w:rsidRDefault="008D1E4A" w:rsidP="00C620E0">
            <w:pPr>
              <w:pStyle w:val="TAC"/>
              <w:rPr>
                <w:lang w:eastAsia="fi-FI"/>
              </w:rPr>
            </w:pPr>
            <w:r w:rsidRPr="00EF5447">
              <w:rPr>
                <w:lang w:eastAsia="fi-FI"/>
              </w:rPr>
              <w:t>DC_2A-14A-30A-66A_n260K</w:t>
            </w:r>
          </w:p>
          <w:p w14:paraId="1740F620" w14:textId="77777777" w:rsidR="008D1E4A" w:rsidRPr="00EF5447" w:rsidRDefault="008D1E4A" w:rsidP="00C620E0">
            <w:pPr>
              <w:pStyle w:val="TAC"/>
              <w:rPr>
                <w:lang w:eastAsia="fi-FI"/>
              </w:rPr>
            </w:pPr>
            <w:r w:rsidRPr="00EF5447">
              <w:rPr>
                <w:lang w:eastAsia="fi-FI"/>
              </w:rPr>
              <w:t>DC_2A-14A-30A-66A_n260L</w:t>
            </w:r>
          </w:p>
          <w:p w14:paraId="322EDD2D" w14:textId="77777777" w:rsidR="008D1E4A" w:rsidRPr="00EF5447" w:rsidRDefault="008D1E4A" w:rsidP="00C620E0">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4AE7DFFD" w14:textId="77777777" w:rsidR="008D1E4A" w:rsidRPr="00EF5447" w:rsidRDefault="008D1E4A" w:rsidP="00C620E0">
            <w:pPr>
              <w:pStyle w:val="TAC"/>
              <w:rPr>
                <w:lang w:eastAsia="fi-FI"/>
              </w:rPr>
            </w:pPr>
            <w:r w:rsidRPr="00EF5447">
              <w:rPr>
                <w:lang w:eastAsia="fi-FI"/>
              </w:rPr>
              <w:t>DC_2A_n260A</w:t>
            </w:r>
          </w:p>
          <w:p w14:paraId="3C88C22E" w14:textId="77777777" w:rsidR="008D1E4A" w:rsidRPr="00EF5447" w:rsidRDefault="008D1E4A" w:rsidP="00C620E0">
            <w:pPr>
              <w:pStyle w:val="TAC"/>
              <w:rPr>
                <w:lang w:eastAsia="fi-FI"/>
              </w:rPr>
            </w:pPr>
            <w:r w:rsidRPr="00EF5447">
              <w:rPr>
                <w:lang w:eastAsia="fi-FI"/>
              </w:rPr>
              <w:t>DC_2A_n260G</w:t>
            </w:r>
          </w:p>
          <w:p w14:paraId="658E2D4F" w14:textId="77777777" w:rsidR="008D1E4A" w:rsidRPr="00EF5447" w:rsidRDefault="008D1E4A" w:rsidP="00C620E0">
            <w:pPr>
              <w:pStyle w:val="TAC"/>
              <w:rPr>
                <w:lang w:eastAsia="fi-FI"/>
              </w:rPr>
            </w:pPr>
            <w:r w:rsidRPr="00EF5447">
              <w:rPr>
                <w:lang w:eastAsia="fi-FI"/>
              </w:rPr>
              <w:t>DC_2A_n260H</w:t>
            </w:r>
          </w:p>
          <w:p w14:paraId="1A6D1E4C" w14:textId="77777777" w:rsidR="008D1E4A" w:rsidRPr="00EF5447" w:rsidRDefault="008D1E4A" w:rsidP="00C620E0">
            <w:pPr>
              <w:pStyle w:val="TAC"/>
              <w:rPr>
                <w:lang w:eastAsia="fi-FI"/>
              </w:rPr>
            </w:pPr>
            <w:r w:rsidRPr="00EF5447">
              <w:rPr>
                <w:lang w:eastAsia="fi-FI"/>
              </w:rPr>
              <w:t>DC_2A_n260I</w:t>
            </w:r>
          </w:p>
          <w:p w14:paraId="673000FB" w14:textId="77777777" w:rsidR="008D1E4A" w:rsidRPr="00EF5447" w:rsidRDefault="008D1E4A" w:rsidP="00C620E0">
            <w:pPr>
              <w:pStyle w:val="TAC"/>
              <w:rPr>
                <w:lang w:eastAsia="fi-FI"/>
              </w:rPr>
            </w:pPr>
            <w:r w:rsidRPr="00EF5447">
              <w:rPr>
                <w:lang w:eastAsia="fi-FI"/>
              </w:rPr>
              <w:t>DC_2A_n260J</w:t>
            </w:r>
          </w:p>
          <w:p w14:paraId="37A27FF1" w14:textId="77777777" w:rsidR="008D1E4A" w:rsidRPr="00EF5447" w:rsidRDefault="008D1E4A" w:rsidP="00C620E0">
            <w:pPr>
              <w:pStyle w:val="TAC"/>
              <w:rPr>
                <w:lang w:eastAsia="fi-FI"/>
              </w:rPr>
            </w:pPr>
            <w:r w:rsidRPr="00EF5447">
              <w:rPr>
                <w:lang w:eastAsia="fi-FI"/>
              </w:rPr>
              <w:t>DC_2A_n260K</w:t>
            </w:r>
          </w:p>
          <w:p w14:paraId="70130376" w14:textId="77777777" w:rsidR="008D1E4A" w:rsidRPr="00EF5447" w:rsidRDefault="008D1E4A" w:rsidP="00C620E0">
            <w:pPr>
              <w:pStyle w:val="TAC"/>
              <w:rPr>
                <w:lang w:eastAsia="fi-FI"/>
              </w:rPr>
            </w:pPr>
            <w:r w:rsidRPr="00EF5447">
              <w:rPr>
                <w:lang w:eastAsia="fi-FI"/>
              </w:rPr>
              <w:t>DC_2A_n260L</w:t>
            </w:r>
          </w:p>
          <w:p w14:paraId="2478A793" w14:textId="77777777" w:rsidR="008D1E4A" w:rsidRPr="00EF5447" w:rsidRDefault="008D1E4A" w:rsidP="00C620E0">
            <w:pPr>
              <w:pStyle w:val="TAC"/>
              <w:rPr>
                <w:lang w:eastAsia="zh-TW"/>
              </w:rPr>
            </w:pPr>
            <w:r w:rsidRPr="00EF5447">
              <w:rPr>
                <w:lang w:eastAsia="fi-FI"/>
              </w:rPr>
              <w:t>DC_2A_n260M</w:t>
            </w:r>
          </w:p>
          <w:p w14:paraId="43C186D9" w14:textId="77777777" w:rsidR="008D1E4A" w:rsidRPr="00EF5447" w:rsidRDefault="008D1E4A" w:rsidP="00C620E0">
            <w:pPr>
              <w:pStyle w:val="TAC"/>
              <w:rPr>
                <w:lang w:eastAsia="fi-FI"/>
              </w:rPr>
            </w:pPr>
            <w:r w:rsidRPr="00EF5447">
              <w:rPr>
                <w:lang w:eastAsia="fi-FI"/>
              </w:rPr>
              <w:t>DC_14A_n260A</w:t>
            </w:r>
          </w:p>
          <w:p w14:paraId="725F0181" w14:textId="77777777" w:rsidR="008D1E4A" w:rsidRPr="00EF5447" w:rsidRDefault="008D1E4A" w:rsidP="00C620E0">
            <w:pPr>
              <w:pStyle w:val="TAC"/>
              <w:rPr>
                <w:lang w:eastAsia="fi-FI"/>
              </w:rPr>
            </w:pPr>
            <w:r w:rsidRPr="00EF5447">
              <w:rPr>
                <w:lang w:eastAsia="fi-FI"/>
              </w:rPr>
              <w:t>DC_14A_n260G</w:t>
            </w:r>
          </w:p>
          <w:p w14:paraId="41C9A76D" w14:textId="77777777" w:rsidR="008D1E4A" w:rsidRPr="00EF5447" w:rsidRDefault="008D1E4A" w:rsidP="00C620E0">
            <w:pPr>
              <w:pStyle w:val="TAC"/>
              <w:rPr>
                <w:lang w:eastAsia="fi-FI"/>
              </w:rPr>
            </w:pPr>
            <w:r w:rsidRPr="00EF5447">
              <w:rPr>
                <w:lang w:eastAsia="fi-FI"/>
              </w:rPr>
              <w:t>DC_14A_n260H</w:t>
            </w:r>
          </w:p>
          <w:p w14:paraId="7028DA49" w14:textId="77777777" w:rsidR="008D1E4A" w:rsidRPr="00EF5447" w:rsidRDefault="008D1E4A" w:rsidP="00C620E0">
            <w:pPr>
              <w:pStyle w:val="TAC"/>
              <w:rPr>
                <w:lang w:eastAsia="fi-FI"/>
              </w:rPr>
            </w:pPr>
            <w:r w:rsidRPr="00EF5447">
              <w:rPr>
                <w:lang w:eastAsia="fi-FI"/>
              </w:rPr>
              <w:t>DC_14A_n260I</w:t>
            </w:r>
          </w:p>
          <w:p w14:paraId="6A4B0C9E" w14:textId="77777777" w:rsidR="008D1E4A" w:rsidRPr="00EF5447" w:rsidRDefault="008D1E4A" w:rsidP="00C620E0">
            <w:pPr>
              <w:pStyle w:val="TAC"/>
              <w:rPr>
                <w:lang w:eastAsia="fi-FI"/>
              </w:rPr>
            </w:pPr>
            <w:r w:rsidRPr="00EF5447">
              <w:rPr>
                <w:lang w:eastAsia="fi-FI"/>
              </w:rPr>
              <w:t>DC_14A_n260J</w:t>
            </w:r>
          </w:p>
          <w:p w14:paraId="5C2FEB07" w14:textId="77777777" w:rsidR="008D1E4A" w:rsidRPr="00EF5447" w:rsidRDefault="008D1E4A" w:rsidP="00C620E0">
            <w:pPr>
              <w:pStyle w:val="TAC"/>
              <w:rPr>
                <w:lang w:eastAsia="fi-FI"/>
              </w:rPr>
            </w:pPr>
            <w:r w:rsidRPr="00EF5447">
              <w:rPr>
                <w:lang w:eastAsia="fi-FI"/>
              </w:rPr>
              <w:t>DC_14A_n260K</w:t>
            </w:r>
          </w:p>
          <w:p w14:paraId="35585F62" w14:textId="77777777" w:rsidR="008D1E4A" w:rsidRPr="00EF5447" w:rsidRDefault="008D1E4A" w:rsidP="00C620E0">
            <w:pPr>
              <w:pStyle w:val="TAC"/>
              <w:rPr>
                <w:lang w:eastAsia="fi-FI"/>
              </w:rPr>
            </w:pPr>
            <w:r w:rsidRPr="00EF5447">
              <w:rPr>
                <w:lang w:eastAsia="fi-FI"/>
              </w:rPr>
              <w:t>DC_14A_n260L</w:t>
            </w:r>
          </w:p>
          <w:p w14:paraId="1A500566" w14:textId="77777777" w:rsidR="008D1E4A" w:rsidRPr="00EF5447" w:rsidRDefault="008D1E4A" w:rsidP="00C620E0">
            <w:pPr>
              <w:pStyle w:val="TAC"/>
              <w:rPr>
                <w:lang w:eastAsia="zh-TW"/>
              </w:rPr>
            </w:pPr>
            <w:r w:rsidRPr="00EF5447">
              <w:rPr>
                <w:lang w:eastAsia="fi-FI"/>
              </w:rPr>
              <w:t>DC_14A_n260M</w:t>
            </w:r>
          </w:p>
          <w:p w14:paraId="0AEBE8E2" w14:textId="77777777" w:rsidR="008D1E4A" w:rsidRPr="00EF5447" w:rsidRDefault="008D1E4A" w:rsidP="00C620E0">
            <w:pPr>
              <w:pStyle w:val="TAC"/>
              <w:rPr>
                <w:lang w:eastAsia="fi-FI"/>
              </w:rPr>
            </w:pPr>
            <w:r w:rsidRPr="00EF5447">
              <w:rPr>
                <w:lang w:eastAsia="fi-FI"/>
              </w:rPr>
              <w:t>DC_30A_n260A</w:t>
            </w:r>
          </w:p>
          <w:p w14:paraId="1751DCE1" w14:textId="77777777" w:rsidR="008D1E4A" w:rsidRPr="00EF5447" w:rsidRDefault="008D1E4A" w:rsidP="00C620E0">
            <w:pPr>
              <w:pStyle w:val="TAC"/>
              <w:rPr>
                <w:lang w:eastAsia="fi-FI"/>
              </w:rPr>
            </w:pPr>
            <w:r w:rsidRPr="00EF5447">
              <w:rPr>
                <w:lang w:eastAsia="fi-FI"/>
              </w:rPr>
              <w:t>DC_30A_n260G</w:t>
            </w:r>
          </w:p>
          <w:p w14:paraId="3A934EBF" w14:textId="77777777" w:rsidR="008D1E4A" w:rsidRPr="00EF5447" w:rsidRDefault="008D1E4A" w:rsidP="00C620E0">
            <w:pPr>
              <w:pStyle w:val="TAC"/>
              <w:rPr>
                <w:lang w:eastAsia="fi-FI"/>
              </w:rPr>
            </w:pPr>
            <w:r w:rsidRPr="00EF5447">
              <w:rPr>
                <w:lang w:eastAsia="fi-FI"/>
              </w:rPr>
              <w:t>DC_30A_n260H</w:t>
            </w:r>
          </w:p>
          <w:p w14:paraId="4040D944" w14:textId="77777777" w:rsidR="008D1E4A" w:rsidRPr="00EF5447" w:rsidRDefault="008D1E4A" w:rsidP="00C620E0">
            <w:pPr>
              <w:pStyle w:val="TAC"/>
              <w:rPr>
                <w:lang w:eastAsia="fi-FI"/>
              </w:rPr>
            </w:pPr>
            <w:r w:rsidRPr="00EF5447">
              <w:rPr>
                <w:lang w:eastAsia="fi-FI"/>
              </w:rPr>
              <w:t>DC_30A_n260I</w:t>
            </w:r>
          </w:p>
          <w:p w14:paraId="12DBE46A" w14:textId="77777777" w:rsidR="008D1E4A" w:rsidRPr="00EF5447" w:rsidRDefault="008D1E4A" w:rsidP="00C620E0">
            <w:pPr>
              <w:pStyle w:val="TAC"/>
              <w:rPr>
                <w:lang w:eastAsia="fi-FI"/>
              </w:rPr>
            </w:pPr>
            <w:r w:rsidRPr="00EF5447">
              <w:rPr>
                <w:lang w:eastAsia="fi-FI"/>
              </w:rPr>
              <w:t>DC_30A_n260J</w:t>
            </w:r>
          </w:p>
          <w:p w14:paraId="18D680C4" w14:textId="77777777" w:rsidR="008D1E4A" w:rsidRPr="00EF5447" w:rsidRDefault="008D1E4A" w:rsidP="00C620E0">
            <w:pPr>
              <w:pStyle w:val="TAC"/>
              <w:rPr>
                <w:lang w:eastAsia="fi-FI"/>
              </w:rPr>
            </w:pPr>
            <w:r w:rsidRPr="00EF5447">
              <w:rPr>
                <w:lang w:eastAsia="fi-FI"/>
              </w:rPr>
              <w:t>DC_30A_n260K</w:t>
            </w:r>
          </w:p>
          <w:p w14:paraId="781692E7" w14:textId="77777777" w:rsidR="008D1E4A" w:rsidRPr="00EF5447" w:rsidRDefault="008D1E4A" w:rsidP="00C620E0">
            <w:pPr>
              <w:pStyle w:val="TAC"/>
              <w:rPr>
                <w:lang w:eastAsia="fi-FI"/>
              </w:rPr>
            </w:pPr>
            <w:r w:rsidRPr="00EF5447">
              <w:rPr>
                <w:lang w:eastAsia="fi-FI"/>
              </w:rPr>
              <w:t>DC_30A_n260L</w:t>
            </w:r>
          </w:p>
          <w:p w14:paraId="150E8E7F" w14:textId="77777777" w:rsidR="008D1E4A" w:rsidRPr="00EF5447" w:rsidRDefault="008D1E4A" w:rsidP="00C620E0">
            <w:pPr>
              <w:pStyle w:val="TAC"/>
              <w:rPr>
                <w:lang w:eastAsia="zh-TW"/>
              </w:rPr>
            </w:pPr>
            <w:r w:rsidRPr="00EF5447">
              <w:rPr>
                <w:lang w:eastAsia="fi-FI"/>
              </w:rPr>
              <w:t>DC_30A_n260M</w:t>
            </w:r>
          </w:p>
          <w:p w14:paraId="6A7D6B3C" w14:textId="77777777" w:rsidR="008D1E4A" w:rsidRPr="00EF5447" w:rsidRDefault="008D1E4A" w:rsidP="00C620E0">
            <w:pPr>
              <w:pStyle w:val="TAC"/>
              <w:rPr>
                <w:lang w:eastAsia="fi-FI"/>
              </w:rPr>
            </w:pPr>
            <w:r w:rsidRPr="00EF5447">
              <w:rPr>
                <w:lang w:eastAsia="fi-FI"/>
              </w:rPr>
              <w:t>DC_66A_n260A</w:t>
            </w:r>
          </w:p>
          <w:p w14:paraId="6887D97A" w14:textId="77777777" w:rsidR="008D1E4A" w:rsidRPr="00EF5447" w:rsidRDefault="008D1E4A" w:rsidP="00C620E0">
            <w:pPr>
              <w:pStyle w:val="TAC"/>
              <w:rPr>
                <w:lang w:eastAsia="fi-FI"/>
              </w:rPr>
            </w:pPr>
            <w:r w:rsidRPr="00EF5447">
              <w:rPr>
                <w:lang w:eastAsia="fi-FI"/>
              </w:rPr>
              <w:t>DC_66A_n260G</w:t>
            </w:r>
          </w:p>
          <w:p w14:paraId="3EAF00C0" w14:textId="77777777" w:rsidR="008D1E4A" w:rsidRPr="00EF5447" w:rsidRDefault="008D1E4A" w:rsidP="00C620E0">
            <w:pPr>
              <w:pStyle w:val="TAC"/>
              <w:rPr>
                <w:lang w:eastAsia="fi-FI"/>
              </w:rPr>
            </w:pPr>
            <w:r w:rsidRPr="00EF5447">
              <w:rPr>
                <w:lang w:eastAsia="fi-FI"/>
              </w:rPr>
              <w:t>DC_66A_n260H</w:t>
            </w:r>
          </w:p>
          <w:p w14:paraId="5ABCA103" w14:textId="77777777" w:rsidR="008D1E4A" w:rsidRPr="00EF5447" w:rsidRDefault="008D1E4A" w:rsidP="00C620E0">
            <w:pPr>
              <w:pStyle w:val="TAC"/>
              <w:rPr>
                <w:lang w:eastAsia="fi-FI"/>
              </w:rPr>
            </w:pPr>
            <w:r w:rsidRPr="00EF5447">
              <w:rPr>
                <w:lang w:eastAsia="fi-FI"/>
              </w:rPr>
              <w:t>DC_66A_n260I</w:t>
            </w:r>
          </w:p>
          <w:p w14:paraId="1179D313" w14:textId="77777777" w:rsidR="008D1E4A" w:rsidRPr="00EF5447" w:rsidRDefault="008D1E4A" w:rsidP="00C620E0">
            <w:pPr>
              <w:pStyle w:val="TAC"/>
              <w:rPr>
                <w:lang w:eastAsia="fi-FI"/>
              </w:rPr>
            </w:pPr>
            <w:r w:rsidRPr="00EF5447">
              <w:rPr>
                <w:lang w:eastAsia="fi-FI"/>
              </w:rPr>
              <w:t>DC_66A_n260J</w:t>
            </w:r>
          </w:p>
          <w:p w14:paraId="09A3315C" w14:textId="77777777" w:rsidR="008D1E4A" w:rsidRPr="00EF5447" w:rsidRDefault="008D1E4A" w:rsidP="00C620E0">
            <w:pPr>
              <w:pStyle w:val="TAC"/>
              <w:rPr>
                <w:lang w:eastAsia="fi-FI"/>
              </w:rPr>
            </w:pPr>
            <w:r w:rsidRPr="00EF5447">
              <w:rPr>
                <w:lang w:eastAsia="fi-FI"/>
              </w:rPr>
              <w:t>DC_66A_n260K</w:t>
            </w:r>
          </w:p>
          <w:p w14:paraId="54A94567" w14:textId="77777777" w:rsidR="008D1E4A" w:rsidRPr="00EF5447" w:rsidRDefault="008D1E4A" w:rsidP="00C620E0">
            <w:pPr>
              <w:pStyle w:val="TAC"/>
              <w:rPr>
                <w:lang w:eastAsia="fi-FI"/>
              </w:rPr>
            </w:pPr>
            <w:r w:rsidRPr="00EF5447">
              <w:rPr>
                <w:lang w:eastAsia="fi-FI"/>
              </w:rPr>
              <w:t>DC_66A_n260L</w:t>
            </w:r>
          </w:p>
          <w:p w14:paraId="7CD855FC" w14:textId="77777777" w:rsidR="008D1E4A" w:rsidRPr="00EF5447" w:rsidRDefault="008D1E4A" w:rsidP="00C620E0">
            <w:pPr>
              <w:pStyle w:val="TAC"/>
              <w:rPr>
                <w:lang w:eastAsia="fi-FI"/>
              </w:rPr>
            </w:pPr>
            <w:r w:rsidRPr="00EF5447">
              <w:rPr>
                <w:lang w:eastAsia="fi-FI"/>
              </w:rPr>
              <w:t>DC_66A_n260M</w:t>
            </w:r>
          </w:p>
        </w:tc>
      </w:tr>
      <w:tr w:rsidR="008D1E4A" w:rsidRPr="00EF5447" w14:paraId="137BEA01" w14:textId="77777777" w:rsidTr="00C620E0">
        <w:trPr>
          <w:trHeight w:val="187"/>
          <w:jc w:val="center"/>
        </w:trPr>
        <w:tc>
          <w:tcPr>
            <w:tcW w:w="5098" w:type="dxa"/>
            <w:shd w:val="clear" w:color="auto" w:fill="auto"/>
            <w:noWrap/>
            <w:tcMar>
              <w:top w:w="28" w:type="dxa"/>
              <w:left w:w="28" w:type="dxa"/>
              <w:bottom w:w="28" w:type="dxa"/>
              <w:right w:w="28" w:type="dxa"/>
            </w:tcMar>
          </w:tcPr>
          <w:p w14:paraId="29E69101" w14:textId="77777777" w:rsidR="008D1E4A" w:rsidRPr="00EF5447" w:rsidRDefault="008D1E4A" w:rsidP="00C620E0">
            <w:pPr>
              <w:pStyle w:val="TAC"/>
            </w:pPr>
            <w:r w:rsidRPr="00EF5447">
              <w:t>DC_3A-19A-21A-42A_n257A</w:t>
            </w:r>
          </w:p>
          <w:p w14:paraId="0D559335" w14:textId="77777777" w:rsidR="008D1E4A" w:rsidRPr="00EF5447" w:rsidRDefault="008D1E4A" w:rsidP="00C620E0">
            <w:pPr>
              <w:pStyle w:val="TAC"/>
              <w:rPr>
                <w:lang w:eastAsia="fi-FI"/>
              </w:rPr>
            </w:pPr>
            <w:r w:rsidRPr="00EF5447">
              <w:rPr>
                <w:lang w:eastAsia="fi-FI"/>
              </w:rPr>
              <w:t>DC_3A-19A-21A-42A_n257D</w:t>
            </w:r>
          </w:p>
          <w:p w14:paraId="26FD0271" w14:textId="77777777" w:rsidR="008D1E4A" w:rsidRPr="00EF5447" w:rsidRDefault="008D1E4A" w:rsidP="00C620E0">
            <w:pPr>
              <w:pStyle w:val="TAC"/>
              <w:rPr>
                <w:lang w:eastAsia="fi-FI"/>
              </w:rPr>
            </w:pPr>
            <w:r w:rsidRPr="00EF5447">
              <w:rPr>
                <w:lang w:eastAsia="fi-FI"/>
              </w:rPr>
              <w:t>DC_3A-19A-21A-42A_n257E</w:t>
            </w:r>
          </w:p>
          <w:p w14:paraId="535366A4" w14:textId="77777777" w:rsidR="008D1E4A" w:rsidRPr="00EF5447" w:rsidRDefault="008D1E4A" w:rsidP="00C620E0">
            <w:pPr>
              <w:pStyle w:val="TAC"/>
              <w:rPr>
                <w:lang w:eastAsia="fi-FI"/>
              </w:rPr>
            </w:pPr>
            <w:r w:rsidRPr="00EF5447">
              <w:rPr>
                <w:lang w:eastAsia="fi-FI"/>
              </w:rPr>
              <w:t>DC_3A-19A-21A-42A_n257F</w:t>
            </w:r>
          </w:p>
          <w:p w14:paraId="41958742" w14:textId="77777777" w:rsidR="008D1E4A" w:rsidRPr="00EF5447" w:rsidRDefault="008D1E4A" w:rsidP="00C620E0">
            <w:pPr>
              <w:pStyle w:val="TAC"/>
              <w:rPr>
                <w:lang w:eastAsia="fi-FI"/>
              </w:rPr>
            </w:pPr>
            <w:r w:rsidRPr="00EF5447">
              <w:rPr>
                <w:lang w:eastAsia="fi-FI"/>
              </w:rPr>
              <w:t>DC_3A-19A-21A-42C_n257A</w:t>
            </w:r>
          </w:p>
          <w:p w14:paraId="2072B51D" w14:textId="77777777" w:rsidR="008D1E4A" w:rsidRPr="00EF5447" w:rsidRDefault="008D1E4A" w:rsidP="00C620E0">
            <w:pPr>
              <w:pStyle w:val="TAC"/>
              <w:rPr>
                <w:lang w:eastAsia="fi-FI"/>
              </w:rPr>
            </w:pPr>
            <w:r w:rsidRPr="00EF5447">
              <w:rPr>
                <w:lang w:eastAsia="fi-FI"/>
              </w:rPr>
              <w:t>DC_3A-19A-21A-42C_n257D</w:t>
            </w:r>
          </w:p>
          <w:p w14:paraId="6B9ACD9C" w14:textId="77777777" w:rsidR="008D1E4A" w:rsidRPr="00EF5447" w:rsidRDefault="008D1E4A" w:rsidP="00C620E0">
            <w:pPr>
              <w:pStyle w:val="TAC"/>
              <w:rPr>
                <w:lang w:eastAsia="fi-FI"/>
              </w:rPr>
            </w:pPr>
            <w:r w:rsidRPr="00EF5447">
              <w:rPr>
                <w:lang w:eastAsia="fi-FI"/>
              </w:rPr>
              <w:t>DC_3A-19A-21A-42C_n257E</w:t>
            </w:r>
          </w:p>
          <w:p w14:paraId="2CCEBCBB" w14:textId="77777777" w:rsidR="008D1E4A" w:rsidRPr="00EF5447" w:rsidRDefault="008D1E4A" w:rsidP="00C620E0">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122B0A82" w14:textId="77777777" w:rsidR="008D1E4A" w:rsidRPr="00EF5447" w:rsidRDefault="008D1E4A" w:rsidP="00C620E0">
            <w:pPr>
              <w:pStyle w:val="TAC"/>
              <w:rPr>
                <w:lang w:eastAsia="fi-FI"/>
              </w:rPr>
            </w:pPr>
            <w:r w:rsidRPr="00EF5447">
              <w:rPr>
                <w:lang w:eastAsia="fi-FI"/>
              </w:rPr>
              <w:t>DC_3A_n257A</w:t>
            </w:r>
          </w:p>
          <w:p w14:paraId="183ED606" w14:textId="77777777" w:rsidR="008D1E4A" w:rsidRPr="00EF5447" w:rsidRDefault="008D1E4A" w:rsidP="00C620E0">
            <w:pPr>
              <w:pStyle w:val="TAC"/>
              <w:rPr>
                <w:lang w:eastAsia="fi-FI"/>
              </w:rPr>
            </w:pPr>
            <w:r w:rsidRPr="00EF5447">
              <w:rPr>
                <w:lang w:eastAsia="fi-FI"/>
              </w:rPr>
              <w:t>DC_19A_n257A</w:t>
            </w:r>
          </w:p>
          <w:p w14:paraId="3DA571E1" w14:textId="77777777" w:rsidR="008D1E4A" w:rsidRPr="00EF5447" w:rsidRDefault="008D1E4A" w:rsidP="00C620E0">
            <w:pPr>
              <w:pStyle w:val="TAC"/>
              <w:rPr>
                <w:lang w:eastAsia="fi-FI"/>
              </w:rPr>
            </w:pPr>
            <w:r w:rsidRPr="00EF5447">
              <w:rPr>
                <w:lang w:eastAsia="fi-FI"/>
              </w:rPr>
              <w:t>DC_21A_n257A</w:t>
            </w:r>
          </w:p>
          <w:p w14:paraId="0F0EAC71" w14:textId="77777777" w:rsidR="008D1E4A" w:rsidRPr="00EF5447" w:rsidRDefault="008D1E4A" w:rsidP="00C620E0">
            <w:pPr>
              <w:pStyle w:val="TAC"/>
              <w:rPr>
                <w:lang w:eastAsia="fi-FI"/>
              </w:rPr>
            </w:pPr>
            <w:r w:rsidRPr="00EF5447">
              <w:rPr>
                <w:lang w:eastAsia="fi-FI"/>
              </w:rPr>
              <w:t>DC_3A_n257D</w:t>
            </w:r>
          </w:p>
          <w:p w14:paraId="40FA2D83" w14:textId="77777777" w:rsidR="008D1E4A" w:rsidRPr="00EF5447" w:rsidRDefault="008D1E4A" w:rsidP="00C620E0">
            <w:pPr>
              <w:pStyle w:val="TAC"/>
              <w:rPr>
                <w:lang w:eastAsia="fi-FI"/>
              </w:rPr>
            </w:pPr>
            <w:r w:rsidRPr="00EF5447">
              <w:rPr>
                <w:lang w:eastAsia="fi-FI"/>
              </w:rPr>
              <w:t>DC_19A_n257D</w:t>
            </w:r>
          </w:p>
          <w:p w14:paraId="58B0D8D9" w14:textId="77777777" w:rsidR="008D1E4A" w:rsidRPr="00EF5447" w:rsidRDefault="008D1E4A" w:rsidP="00C620E0">
            <w:pPr>
              <w:pStyle w:val="TAC"/>
              <w:rPr>
                <w:lang w:eastAsia="fi-FI"/>
              </w:rPr>
            </w:pPr>
            <w:r w:rsidRPr="00EF5447">
              <w:rPr>
                <w:lang w:eastAsia="fi-FI"/>
              </w:rPr>
              <w:t>DC_21A_n257D</w:t>
            </w:r>
          </w:p>
        </w:tc>
      </w:tr>
      <w:tr w:rsidR="008D1E4A" w:rsidRPr="00F51302" w14:paraId="5FD40AC0" w14:textId="77777777" w:rsidTr="00C620E0">
        <w:trPr>
          <w:trHeight w:val="187"/>
          <w:jc w:val="center"/>
        </w:trPr>
        <w:tc>
          <w:tcPr>
            <w:tcW w:w="5098" w:type="dxa"/>
            <w:shd w:val="clear" w:color="auto" w:fill="auto"/>
            <w:noWrap/>
            <w:tcMar>
              <w:top w:w="28" w:type="dxa"/>
              <w:left w:w="28" w:type="dxa"/>
              <w:bottom w:w="28" w:type="dxa"/>
              <w:right w:w="28" w:type="dxa"/>
            </w:tcMar>
          </w:tcPr>
          <w:p w14:paraId="13CCF4CB" w14:textId="77777777" w:rsidR="008D1E4A" w:rsidRPr="00EF5447" w:rsidRDefault="008D1E4A" w:rsidP="00C620E0">
            <w:pPr>
              <w:pStyle w:val="TAC"/>
            </w:pPr>
            <w:r w:rsidRPr="00EF5447">
              <w:lastRenderedPageBreak/>
              <w:t>DC_3A-28A-41A-42A_n257A</w:t>
            </w:r>
          </w:p>
          <w:p w14:paraId="38D7CDB6" w14:textId="77777777" w:rsidR="008D1E4A" w:rsidRPr="00EF5447" w:rsidRDefault="008D1E4A" w:rsidP="00C620E0">
            <w:pPr>
              <w:pStyle w:val="TAC"/>
            </w:pPr>
            <w:r w:rsidRPr="00EF5447">
              <w:t>DC_3A-28A-41A-42A_n257G</w:t>
            </w:r>
          </w:p>
          <w:p w14:paraId="49FBA146" w14:textId="77777777" w:rsidR="008D1E4A" w:rsidRPr="00EF5447" w:rsidRDefault="008D1E4A" w:rsidP="00C620E0">
            <w:pPr>
              <w:pStyle w:val="TAC"/>
            </w:pPr>
            <w:r w:rsidRPr="00EF5447">
              <w:t>DC_3A-28A-41A-42A_n257H</w:t>
            </w:r>
          </w:p>
          <w:p w14:paraId="5566D252" w14:textId="77777777" w:rsidR="008D1E4A" w:rsidRPr="00EF5447" w:rsidRDefault="008D1E4A" w:rsidP="00C620E0">
            <w:pPr>
              <w:pStyle w:val="TAC"/>
            </w:pPr>
            <w:r w:rsidRPr="00EF5447">
              <w:t>DC_3A-28A-41A-42A_n257I</w:t>
            </w:r>
          </w:p>
          <w:p w14:paraId="649F7019" w14:textId="77777777" w:rsidR="008D1E4A" w:rsidRPr="00EF5447" w:rsidRDefault="008D1E4A" w:rsidP="00C620E0">
            <w:pPr>
              <w:pStyle w:val="TAC"/>
            </w:pPr>
            <w:r w:rsidRPr="00EF5447">
              <w:t>DC_3A-28A-41A-42C_n257A</w:t>
            </w:r>
          </w:p>
          <w:p w14:paraId="539C66E4" w14:textId="77777777" w:rsidR="008D1E4A" w:rsidRPr="00EF5447" w:rsidRDefault="008D1E4A" w:rsidP="00C620E0">
            <w:pPr>
              <w:pStyle w:val="TAC"/>
            </w:pPr>
            <w:r w:rsidRPr="00EF5447">
              <w:t>DC_3A-28A-41A-42C_n257G</w:t>
            </w:r>
          </w:p>
          <w:p w14:paraId="322423AD" w14:textId="77777777" w:rsidR="008D1E4A" w:rsidRPr="00EF5447" w:rsidRDefault="008D1E4A" w:rsidP="00C620E0">
            <w:pPr>
              <w:pStyle w:val="TAC"/>
            </w:pPr>
            <w:r w:rsidRPr="00EF5447">
              <w:t>DC_3A-28A-41A-42C_n257H</w:t>
            </w:r>
          </w:p>
          <w:p w14:paraId="2F797E70" w14:textId="77777777" w:rsidR="008D1E4A" w:rsidRPr="00EF5447" w:rsidRDefault="008D1E4A" w:rsidP="00C620E0">
            <w:pPr>
              <w:pStyle w:val="TAC"/>
            </w:pPr>
            <w:r w:rsidRPr="00EF5447">
              <w:t>DC_3A-28A-41A-42C_n257I</w:t>
            </w:r>
          </w:p>
          <w:p w14:paraId="62F45950" w14:textId="77777777" w:rsidR="008D1E4A" w:rsidRPr="00EF5447" w:rsidRDefault="008D1E4A" w:rsidP="00C620E0">
            <w:pPr>
              <w:pStyle w:val="TAC"/>
            </w:pPr>
            <w:r w:rsidRPr="00EF5447">
              <w:t>DC_3A-28A-41C-42A_n257A</w:t>
            </w:r>
          </w:p>
          <w:p w14:paraId="53134EF8" w14:textId="77777777" w:rsidR="008D1E4A" w:rsidRPr="00EF5447" w:rsidRDefault="008D1E4A" w:rsidP="00C620E0">
            <w:pPr>
              <w:pStyle w:val="TAC"/>
            </w:pPr>
            <w:r w:rsidRPr="00EF5447">
              <w:t>DC_3A-28A-41C-42A_n257G</w:t>
            </w:r>
          </w:p>
          <w:p w14:paraId="26C95211" w14:textId="77777777" w:rsidR="008D1E4A" w:rsidRPr="00EF5447" w:rsidRDefault="008D1E4A" w:rsidP="00C620E0">
            <w:pPr>
              <w:pStyle w:val="TAC"/>
            </w:pPr>
            <w:r w:rsidRPr="00EF5447">
              <w:t>DC_3A-28A-41C-42A_n257H</w:t>
            </w:r>
          </w:p>
          <w:p w14:paraId="145E2514" w14:textId="77777777" w:rsidR="008D1E4A" w:rsidRPr="00EF5447" w:rsidRDefault="008D1E4A" w:rsidP="00C620E0">
            <w:pPr>
              <w:pStyle w:val="TAC"/>
            </w:pPr>
            <w:r w:rsidRPr="00EF5447">
              <w:t>DC_3A-28A-41C-42A_n257I</w:t>
            </w:r>
          </w:p>
          <w:p w14:paraId="7AC12E01" w14:textId="77777777" w:rsidR="008D1E4A" w:rsidRPr="00EF5447" w:rsidRDefault="008D1E4A" w:rsidP="00C620E0">
            <w:pPr>
              <w:pStyle w:val="TAC"/>
            </w:pPr>
            <w:r w:rsidRPr="00EF5447">
              <w:t>DC_3A-28A-41C-42C_n257A</w:t>
            </w:r>
          </w:p>
          <w:p w14:paraId="600ECFFA" w14:textId="77777777" w:rsidR="008D1E4A" w:rsidRPr="00EF5447" w:rsidRDefault="008D1E4A" w:rsidP="00C620E0">
            <w:pPr>
              <w:pStyle w:val="TAC"/>
            </w:pPr>
            <w:r w:rsidRPr="00EF5447">
              <w:t>DC_3A-28A-41C-42C_n257G</w:t>
            </w:r>
          </w:p>
          <w:p w14:paraId="334D8E27" w14:textId="77777777" w:rsidR="008D1E4A" w:rsidRPr="00EF5447" w:rsidRDefault="008D1E4A" w:rsidP="00C620E0">
            <w:pPr>
              <w:pStyle w:val="TAC"/>
            </w:pPr>
            <w:r w:rsidRPr="00EF5447">
              <w:t>DC_3A-28A-41C-42C_n257H</w:t>
            </w:r>
          </w:p>
          <w:p w14:paraId="415329F6" w14:textId="77777777" w:rsidR="008D1E4A" w:rsidRPr="00EF5447" w:rsidRDefault="008D1E4A" w:rsidP="00C620E0">
            <w:pPr>
              <w:pStyle w:val="TAC"/>
            </w:pPr>
            <w:r w:rsidRPr="00EF5447">
              <w:t>DC_3A-28A-41C-42C_n257I</w:t>
            </w:r>
          </w:p>
        </w:tc>
        <w:tc>
          <w:tcPr>
            <w:tcW w:w="4533" w:type="dxa"/>
            <w:tcMar>
              <w:top w:w="28" w:type="dxa"/>
              <w:left w:w="28" w:type="dxa"/>
              <w:bottom w:w="28" w:type="dxa"/>
              <w:right w:w="28" w:type="dxa"/>
            </w:tcMar>
          </w:tcPr>
          <w:p w14:paraId="2E7D9A42" w14:textId="77777777" w:rsidR="008D1E4A" w:rsidRPr="00EF5447" w:rsidRDefault="008D1E4A" w:rsidP="00C620E0">
            <w:pPr>
              <w:pStyle w:val="TAC"/>
            </w:pPr>
            <w:r w:rsidRPr="00EF5447">
              <w:t>DC_28A_n257A</w:t>
            </w:r>
          </w:p>
          <w:p w14:paraId="2393B24A" w14:textId="77777777" w:rsidR="008D1E4A" w:rsidRPr="00EF5447" w:rsidRDefault="008D1E4A" w:rsidP="00C620E0">
            <w:pPr>
              <w:pStyle w:val="TAC"/>
            </w:pPr>
            <w:r w:rsidRPr="00EF5447">
              <w:t>DC_28A_n257G</w:t>
            </w:r>
          </w:p>
          <w:p w14:paraId="742B9254" w14:textId="77777777" w:rsidR="008D1E4A" w:rsidRPr="00EF5447" w:rsidRDefault="008D1E4A" w:rsidP="00C620E0">
            <w:pPr>
              <w:pStyle w:val="TAC"/>
            </w:pPr>
            <w:r w:rsidRPr="00EF5447">
              <w:t>DC_28A_n257H</w:t>
            </w:r>
          </w:p>
          <w:p w14:paraId="46998B5D" w14:textId="77777777" w:rsidR="008D1E4A" w:rsidRPr="00EF5447" w:rsidRDefault="008D1E4A" w:rsidP="00C620E0">
            <w:pPr>
              <w:pStyle w:val="TAC"/>
            </w:pPr>
            <w:r w:rsidRPr="00EF5447">
              <w:t>DC_28A_n257I</w:t>
            </w:r>
          </w:p>
          <w:p w14:paraId="0B844987" w14:textId="77777777" w:rsidR="008D1E4A" w:rsidRPr="00EF5447" w:rsidRDefault="008D1E4A" w:rsidP="00C620E0">
            <w:pPr>
              <w:pStyle w:val="TAC"/>
            </w:pPr>
            <w:r w:rsidRPr="00EF5447">
              <w:t>DC_3A_n257A</w:t>
            </w:r>
          </w:p>
          <w:p w14:paraId="6D05723E" w14:textId="77777777" w:rsidR="008D1E4A" w:rsidRPr="00EF5447" w:rsidRDefault="008D1E4A" w:rsidP="00C620E0">
            <w:pPr>
              <w:pStyle w:val="TAC"/>
            </w:pPr>
            <w:r w:rsidRPr="00EF5447">
              <w:t>DC_3A_n257G</w:t>
            </w:r>
          </w:p>
          <w:p w14:paraId="04FCA931" w14:textId="77777777" w:rsidR="008D1E4A" w:rsidRPr="00EF5447" w:rsidRDefault="008D1E4A" w:rsidP="00C620E0">
            <w:pPr>
              <w:pStyle w:val="TAC"/>
            </w:pPr>
            <w:r w:rsidRPr="00EF5447">
              <w:t>DC_3A_n257H</w:t>
            </w:r>
          </w:p>
          <w:p w14:paraId="6BF3693B" w14:textId="77777777" w:rsidR="008D1E4A" w:rsidRPr="00EF5447" w:rsidRDefault="008D1E4A" w:rsidP="00C620E0">
            <w:pPr>
              <w:pStyle w:val="TAC"/>
            </w:pPr>
            <w:r w:rsidRPr="00EF5447">
              <w:t>DC_3A_n257I</w:t>
            </w:r>
          </w:p>
          <w:p w14:paraId="7418F19E" w14:textId="77777777" w:rsidR="008D1E4A" w:rsidRPr="00EF5447" w:rsidRDefault="008D1E4A" w:rsidP="00C620E0">
            <w:pPr>
              <w:pStyle w:val="TAC"/>
            </w:pPr>
            <w:r w:rsidRPr="00EF5447">
              <w:t>DC_41A_n257A</w:t>
            </w:r>
          </w:p>
          <w:p w14:paraId="7BFA3DE5" w14:textId="77777777" w:rsidR="008D1E4A" w:rsidRPr="00EF5447" w:rsidRDefault="008D1E4A" w:rsidP="00C620E0">
            <w:pPr>
              <w:pStyle w:val="TAC"/>
            </w:pPr>
            <w:r w:rsidRPr="00EF5447">
              <w:t>DC_41A_n257G</w:t>
            </w:r>
          </w:p>
          <w:p w14:paraId="4A257200" w14:textId="77777777" w:rsidR="008D1E4A" w:rsidRPr="00EF5447" w:rsidRDefault="008D1E4A" w:rsidP="00C620E0">
            <w:pPr>
              <w:pStyle w:val="TAC"/>
            </w:pPr>
            <w:r w:rsidRPr="00EF5447">
              <w:t>DC_41A_n257H</w:t>
            </w:r>
          </w:p>
          <w:p w14:paraId="199354ED" w14:textId="77777777" w:rsidR="008D1E4A" w:rsidRPr="00EF5447" w:rsidRDefault="008D1E4A" w:rsidP="00C620E0">
            <w:pPr>
              <w:pStyle w:val="TAC"/>
            </w:pPr>
            <w:r w:rsidRPr="00EF5447">
              <w:t>DC_41A_n257I</w:t>
            </w:r>
          </w:p>
          <w:p w14:paraId="442DC34B" w14:textId="77777777" w:rsidR="008D1E4A" w:rsidRPr="00EF5447" w:rsidRDefault="008D1E4A" w:rsidP="00C620E0">
            <w:pPr>
              <w:pStyle w:val="TAC"/>
            </w:pPr>
            <w:r w:rsidRPr="00EF5447">
              <w:t>DC_41C_n257A</w:t>
            </w:r>
          </w:p>
          <w:p w14:paraId="2AA9DAC1" w14:textId="77777777" w:rsidR="008D1E4A" w:rsidRPr="00EF5447" w:rsidRDefault="008D1E4A" w:rsidP="00C620E0">
            <w:pPr>
              <w:pStyle w:val="TAC"/>
            </w:pPr>
            <w:r w:rsidRPr="00EF5447">
              <w:t>DC_41C_n257G</w:t>
            </w:r>
          </w:p>
          <w:p w14:paraId="5139F508" w14:textId="77777777" w:rsidR="008D1E4A" w:rsidRPr="00EF5447" w:rsidRDefault="008D1E4A" w:rsidP="00C620E0">
            <w:pPr>
              <w:pStyle w:val="TAC"/>
            </w:pPr>
            <w:r w:rsidRPr="00EF5447">
              <w:t>DC_41C_n257H</w:t>
            </w:r>
          </w:p>
          <w:p w14:paraId="377A025B" w14:textId="77777777" w:rsidR="008D1E4A" w:rsidRPr="00EF5447" w:rsidRDefault="008D1E4A" w:rsidP="00C620E0">
            <w:pPr>
              <w:pStyle w:val="TAC"/>
            </w:pPr>
            <w:r w:rsidRPr="00EF5447">
              <w:t>DC_41C_n257I</w:t>
            </w:r>
          </w:p>
          <w:p w14:paraId="5EB93DB7" w14:textId="77777777" w:rsidR="008D1E4A" w:rsidRPr="00EF5447" w:rsidRDefault="008D1E4A" w:rsidP="00C620E0">
            <w:pPr>
              <w:pStyle w:val="TAC"/>
            </w:pPr>
            <w:r w:rsidRPr="00EF5447">
              <w:t>DC_42A_n257A</w:t>
            </w:r>
          </w:p>
          <w:p w14:paraId="03817B76" w14:textId="77777777" w:rsidR="008D1E4A" w:rsidRPr="00EF5447" w:rsidRDefault="008D1E4A" w:rsidP="00C620E0">
            <w:pPr>
              <w:pStyle w:val="TAC"/>
            </w:pPr>
            <w:r w:rsidRPr="00EF5447">
              <w:t>DC_42A_n257G</w:t>
            </w:r>
          </w:p>
          <w:p w14:paraId="196A1983" w14:textId="77777777" w:rsidR="008D1E4A" w:rsidRPr="00EF5447" w:rsidRDefault="008D1E4A" w:rsidP="00C620E0">
            <w:pPr>
              <w:pStyle w:val="TAC"/>
            </w:pPr>
            <w:r w:rsidRPr="00EF5447">
              <w:t>DC_42A_n257H</w:t>
            </w:r>
          </w:p>
          <w:p w14:paraId="1661808C" w14:textId="77777777" w:rsidR="008D1E4A" w:rsidRPr="00EF5447" w:rsidRDefault="008D1E4A" w:rsidP="00C620E0">
            <w:pPr>
              <w:pStyle w:val="TAC"/>
            </w:pPr>
            <w:r w:rsidRPr="00EF5447">
              <w:t>DC_42A_n257I</w:t>
            </w:r>
          </w:p>
          <w:p w14:paraId="358D390D" w14:textId="77777777" w:rsidR="008D1E4A" w:rsidRPr="00EF5447" w:rsidRDefault="008D1E4A" w:rsidP="00C620E0">
            <w:pPr>
              <w:pStyle w:val="TAC"/>
            </w:pPr>
            <w:r w:rsidRPr="00EF5447">
              <w:t>DC_42C_n257A</w:t>
            </w:r>
          </w:p>
          <w:p w14:paraId="05D2786D" w14:textId="77777777" w:rsidR="008D1E4A" w:rsidRPr="006E2D1D" w:rsidRDefault="008D1E4A" w:rsidP="00C620E0">
            <w:pPr>
              <w:pStyle w:val="TAC"/>
              <w:rPr>
                <w:lang w:val="sv-FI"/>
              </w:rPr>
            </w:pPr>
            <w:r w:rsidRPr="006E2D1D">
              <w:rPr>
                <w:lang w:val="sv-FI"/>
              </w:rPr>
              <w:t>DC_42C_n257G</w:t>
            </w:r>
          </w:p>
          <w:p w14:paraId="766292C2" w14:textId="77777777" w:rsidR="008D1E4A" w:rsidRPr="006E2D1D" w:rsidRDefault="008D1E4A" w:rsidP="00C620E0">
            <w:pPr>
              <w:pStyle w:val="TAC"/>
              <w:rPr>
                <w:lang w:val="sv-FI"/>
              </w:rPr>
            </w:pPr>
            <w:r w:rsidRPr="006E2D1D">
              <w:rPr>
                <w:lang w:val="sv-FI"/>
              </w:rPr>
              <w:t>DC_42C_n257H</w:t>
            </w:r>
          </w:p>
          <w:p w14:paraId="3EA52047" w14:textId="77777777" w:rsidR="008D1E4A" w:rsidRPr="006E2D1D" w:rsidRDefault="008D1E4A" w:rsidP="00C620E0">
            <w:pPr>
              <w:pStyle w:val="TAC"/>
              <w:rPr>
                <w:lang w:val="sv-FI" w:eastAsia="fi-FI"/>
              </w:rPr>
            </w:pPr>
            <w:r w:rsidRPr="006E2D1D">
              <w:rPr>
                <w:lang w:val="sv-FI"/>
              </w:rPr>
              <w:t>DC_42C_n257I</w:t>
            </w:r>
          </w:p>
        </w:tc>
      </w:tr>
      <w:tr w:rsidR="008D1E4A" w:rsidRPr="00EF5447" w14:paraId="31DF6CAB" w14:textId="77777777" w:rsidTr="00C620E0">
        <w:trPr>
          <w:trHeight w:val="187"/>
          <w:jc w:val="center"/>
        </w:trPr>
        <w:tc>
          <w:tcPr>
            <w:tcW w:w="9631" w:type="dxa"/>
            <w:gridSpan w:val="2"/>
            <w:shd w:val="clear" w:color="auto" w:fill="auto"/>
            <w:noWrap/>
            <w:tcMar>
              <w:top w:w="28" w:type="dxa"/>
              <w:left w:w="28" w:type="dxa"/>
              <w:bottom w:w="28" w:type="dxa"/>
              <w:right w:w="28" w:type="dxa"/>
            </w:tcMar>
            <w:vAlign w:val="center"/>
          </w:tcPr>
          <w:p w14:paraId="64AD421D"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65CE2E9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6358ACF8" w14:textId="77777777" w:rsidR="008D1E4A" w:rsidRPr="00EF5447" w:rsidRDefault="008D1E4A" w:rsidP="008D1E4A"/>
    <w:p w14:paraId="5BF07F8F" w14:textId="77777777" w:rsidR="008D1E4A" w:rsidRPr="00EF5447" w:rsidRDefault="008D1E4A" w:rsidP="008D1E4A">
      <w:pPr>
        <w:pStyle w:val="Heading4"/>
      </w:pPr>
      <w:bookmarkStart w:id="2697" w:name="_Toc21351534"/>
      <w:bookmarkStart w:id="2698" w:name="_Toc29807116"/>
      <w:bookmarkStart w:id="2699" w:name="_Toc36648830"/>
      <w:bookmarkStart w:id="2700" w:name="_Toc36651555"/>
      <w:bookmarkStart w:id="2701" w:name="_Toc37256489"/>
      <w:bookmarkStart w:id="2702" w:name="_Toc37256830"/>
      <w:bookmarkStart w:id="2703" w:name="_Toc45890527"/>
      <w:bookmarkStart w:id="2704" w:name="_Toc45891751"/>
      <w:bookmarkStart w:id="2705" w:name="_Toc45892161"/>
      <w:bookmarkStart w:id="2706" w:name="_Toc45892571"/>
      <w:bookmarkStart w:id="2707" w:name="_Toc52352984"/>
      <w:bookmarkStart w:id="2708" w:name="_Toc53174807"/>
      <w:bookmarkStart w:id="2709" w:name="_Toc61378117"/>
      <w:bookmarkStart w:id="2710" w:name="_Toc61378592"/>
      <w:bookmarkStart w:id="2711" w:name="_Hlk9522711"/>
      <w:r w:rsidRPr="00EF5447">
        <w:lastRenderedPageBreak/>
        <w:t>5.5B.5.5</w:t>
      </w:r>
      <w:r w:rsidRPr="00EF5447">
        <w:tab/>
        <w:t>Void</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345A6625" w14:textId="77777777" w:rsidR="008D1E4A" w:rsidRPr="00EF5447" w:rsidRDefault="008D1E4A" w:rsidP="008D1E4A">
      <w:pPr>
        <w:pStyle w:val="Heading3"/>
      </w:pPr>
      <w:bookmarkStart w:id="2712" w:name="_Toc61378118"/>
      <w:bookmarkStart w:id="2713" w:name="_Toc61378593"/>
      <w:r w:rsidRPr="00EF5447">
        <w:t>5.5B.5a</w:t>
      </w:r>
      <w:r w:rsidRPr="00EF5447">
        <w:tab/>
        <w:t>Inter-band NE-DC including FR2</w:t>
      </w:r>
      <w:bookmarkEnd w:id="2712"/>
      <w:bookmarkEnd w:id="2713"/>
    </w:p>
    <w:p w14:paraId="0B0D6114" w14:textId="77777777" w:rsidR="008D1E4A" w:rsidRPr="00EF5447" w:rsidRDefault="008D1E4A" w:rsidP="008D1E4A">
      <w:pPr>
        <w:pStyle w:val="Heading4"/>
      </w:pPr>
      <w:bookmarkStart w:id="2714" w:name="_Toc61378119"/>
      <w:bookmarkStart w:id="2715" w:name="_Toc61378594"/>
      <w:r w:rsidRPr="00EF5447">
        <w:t>5.5B.5a.1</w:t>
      </w:r>
      <w:r w:rsidRPr="00EF5447">
        <w:tab/>
        <w:t>Inter-band NE-DC configurations including FR2 (two bands)</w:t>
      </w:r>
      <w:bookmarkEnd w:id="2714"/>
      <w:bookmarkEnd w:id="2715"/>
    </w:p>
    <w:p w14:paraId="1B51E242" w14:textId="77777777" w:rsidR="008D1E4A" w:rsidRPr="00EF5447" w:rsidRDefault="008D1E4A" w:rsidP="008D1E4A">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D1E4A" w:rsidRPr="00EF5447" w:rsidDel="00C35823" w14:paraId="54BCB5FF" w14:textId="77777777" w:rsidTr="00C620E0">
        <w:trPr>
          <w:trHeight w:val="187"/>
          <w:jc w:val="center"/>
        </w:trPr>
        <w:tc>
          <w:tcPr>
            <w:tcW w:w="2972" w:type="dxa"/>
            <w:shd w:val="clear" w:color="auto" w:fill="auto"/>
            <w:hideMark/>
          </w:tcPr>
          <w:p w14:paraId="2F61B4FA" w14:textId="77777777" w:rsidR="008D1E4A" w:rsidRPr="00EF5447" w:rsidRDefault="008D1E4A" w:rsidP="00C620E0">
            <w:pPr>
              <w:pStyle w:val="TAH"/>
              <w:rPr>
                <w:lang w:eastAsia="fi-FI"/>
              </w:rPr>
            </w:pPr>
            <w:r w:rsidRPr="00EF5447">
              <w:rPr>
                <w:lang w:eastAsia="fi-FI"/>
              </w:rPr>
              <w:lastRenderedPageBreak/>
              <w:t>NE-DC</w:t>
            </w:r>
          </w:p>
          <w:p w14:paraId="52689ABC" w14:textId="77777777" w:rsidR="008D1E4A" w:rsidRPr="00EF5447" w:rsidRDefault="008D1E4A" w:rsidP="00C620E0">
            <w:pPr>
              <w:pStyle w:val="TAH"/>
              <w:rPr>
                <w:lang w:eastAsia="fi-FI"/>
              </w:rPr>
            </w:pPr>
            <w:r w:rsidRPr="00EF5447">
              <w:rPr>
                <w:lang w:eastAsia="fi-FI"/>
              </w:rPr>
              <w:t>configuration</w:t>
            </w:r>
          </w:p>
        </w:tc>
        <w:tc>
          <w:tcPr>
            <w:tcW w:w="2846" w:type="dxa"/>
          </w:tcPr>
          <w:p w14:paraId="1204F5D1" w14:textId="77777777" w:rsidR="008D1E4A" w:rsidRPr="00EF5447" w:rsidRDefault="008D1E4A" w:rsidP="00C620E0">
            <w:pPr>
              <w:pStyle w:val="TAH"/>
              <w:rPr>
                <w:lang w:eastAsia="fi-FI"/>
              </w:rPr>
            </w:pPr>
            <w:r w:rsidRPr="00EF5447">
              <w:rPr>
                <w:lang w:eastAsia="fi-FI"/>
              </w:rPr>
              <w:t>Uplink NE-DC</w:t>
            </w:r>
          </w:p>
          <w:p w14:paraId="63570C65" w14:textId="77777777" w:rsidR="008D1E4A" w:rsidRPr="00EF5447" w:rsidRDefault="008D1E4A" w:rsidP="00C620E0">
            <w:pPr>
              <w:pStyle w:val="TAH"/>
              <w:rPr>
                <w:lang w:eastAsia="fi-FI"/>
              </w:rPr>
            </w:pPr>
            <w:r w:rsidRPr="00EF5447">
              <w:rPr>
                <w:lang w:eastAsia="fi-FI"/>
              </w:rPr>
              <w:t>configuration</w:t>
            </w:r>
          </w:p>
          <w:p w14:paraId="1D8364B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5DDCCAE4" w14:textId="77777777" w:rsidTr="00C620E0">
        <w:trPr>
          <w:trHeight w:val="187"/>
          <w:jc w:val="center"/>
        </w:trPr>
        <w:tc>
          <w:tcPr>
            <w:tcW w:w="2972" w:type="dxa"/>
            <w:shd w:val="clear" w:color="auto" w:fill="auto"/>
          </w:tcPr>
          <w:p w14:paraId="669EE3D5"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w:t>
            </w:r>
          </w:p>
          <w:p w14:paraId="7897474E" w14:textId="77777777" w:rsidR="008D1E4A" w:rsidRPr="00EF5447" w:rsidRDefault="008D1E4A" w:rsidP="00C620E0">
            <w:pPr>
              <w:pStyle w:val="TAC"/>
              <w:rPr>
                <w:lang w:eastAsia="ja-JP"/>
              </w:rPr>
            </w:pPr>
            <w:r w:rsidRPr="00EF5447">
              <w:rPr>
                <w:lang w:eastAsia="ja-JP"/>
              </w:rPr>
              <w:t>DC_n257G</w:t>
            </w:r>
            <w:r w:rsidRPr="00EF5447">
              <w:t>_1A</w:t>
            </w:r>
          </w:p>
          <w:p w14:paraId="5E976EE0" w14:textId="77777777" w:rsidR="008D1E4A" w:rsidRPr="00EF5447" w:rsidRDefault="008D1E4A" w:rsidP="00C620E0">
            <w:pPr>
              <w:pStyle w:val="TAC"/>
              <w:rPr>
                <w:lang w:eastAsia="ja-JP"/>
              </w:rPr>
            </w:pPr>
            <w:r w:rsidRPr="00EF5447">
              <w:rPr>
                <w:lang w:eastAsia="ja-JP"/>
              </w:rPr>
              <w:t>DC_n257H</w:t>
            </w:r>
            <w:r w:rsidRPr="00EF5447">
              <w:t>_1A</w:t>
            </w:r>
          </w:p>
          <w:p w14:paraId="728564CF" w14:textId="77777777" w:rsidR="008D1E4A" w:rsidRPr="00EF5447" w:rsidRDefault="008D1E4A" w:rsidP="00C620E0">
            <w:pPr>
              <w:pStyle w:val="TAC"/>
              <w:rPr>
                <w:lang w:eastAsia="ja-JP"/>
              </w:rPr>
            </w:pPr>
            <w:r w:rsidRPr="00EF5447">
              <w:rPr>
                <w:lang w:eastAsia="ja-JP"/>
              </w:rPr>
              <w:t>DC_n257I</w:t>
            </w:r>
            <w:r w:rsidRPr="00EF5447">
              <w:t>_1A</w:t>
            </w:r>
          </w:p>
          <w:p w14:paraId="02794673" w14:textId="77777777" w:rsidR="008D1E4A" w:rsidRPr="00EF5447" w:rsidRDefault="008D1E4A" w:rsidP="00C620E0">
            <w:pPr>
              <w:pStyle w:val="TAC"/>
              <w:rPr>
                <w:lang w:eastAsia="ja-JP"/>
              </w:rPr>
            </w:pPr>
            <w:r w:rsidRPr="00EF5447">
              <w:rPr>
                <w:lang w:eastAsia="ja-JP"/>
              </w:rPr>
              <w:t>DC_n257J</w:t>
            </w:r>
            <w:r w:rsidRPr="00EF5447">
              <w:t>_1A</w:t>
            </w:r>
          </w:p>
          <w:p w14:paraId="019056F7" w14:textId="77777777" w:rsidR="008D1E4A" w:rsidRPr="00EF5447" w:rsidRDefault="008D1E4A" w:rsidP="00C620E0">
            <w:pPr>
              <w:pStyle w:val="TAC"/>
              <w:rPr>
                <w:lang w:eastAsia="ja-JP"/>
              </w:rPr>
            </w:pPr>
            <w:r w:rsidRPr="00EF5447">
              <w:rPr>
                <w:lang w:eastAsia="ja-JP"/>
              </w:rPr>
              <w:t>DC_n257K</w:t>
            </w:r>
            <w:r w:rsidRPr="00EF5447">
              <w:t>_1A</w:t>
            </w:r>
          </w:p>
          <w:p w14:paraId="1964E327" w14:textId="77777777" w:rsidR="008D1E4A" w:rsidRPr="00EF5447" w:rsidRDefault="008D1E4A" w:rsidP="00C620E0">
            <w:pPr>
              <w:pStyle w:val="TAC"/>
              <w:rPr>
                <w:lang w:eastAsia="ja-JP"/>
              </w:rPr>
            </w:pPr>
            <w:r w:rsidRPr="00EF5447">
              <w:rPr>
                <w:lang w:eastAsia="ja-JP"/>
              </w:rPr>
              <w:t>DC_n257L</w:t>
            </w:r>
            <w:r w:rsidRPr="00EF5447">
              <w:t>_1A</w:t>
            </w:r>
          </w:p>
          <w:p w14:paraId="4E6B1A17" w14:textId="77777777" w:rsidR="008D1E4A" w:rsidRPr="00EF5447" w:rsidRDefault="008D1E4A" w:rsidP="00C620E0">
            <w:pPr>
              <w:pStyle w:val="TAC"/>
              <w:rPr>
                <w:lang w:eastAsia="fi-FI"/>
              </w:rPr>
            </w:pPr>
            <w:r w:rsidRPr="00EF5447">
              <w:rPr>
                <w:lang w:eastAsia="ja-JP"/>
              </w:rPr>
              <w:t>DC_n257M</w:t>
            </w:r>
            <w:r w:rsidRPr="00EF5447">
              <w:t>_1A</w:t>
            </w:r>
          </w:p>
        </w:tc>
        <w:tc>
          <w:tcPr>
            <w:tcW w:w="2846" w:type="dxa"/>
          </w:tcPr>
          <w:p w14:paraId="7DD4C3A4"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66627472" w14:textId="77777777" w:rsidR="008D1E4A" w:rsidRPr="00EF5447" w:rsidRDefault="008D1E4A" w:rsidP="00C620E0">
            <w:pPr>
              <w:pStyle w:val="TAC"/>
              <w:rPr>
                <w:lang w:eastAsia="ja-JP"/>
              </w:rPr>
            </w:pPr>
            <w:r w:rsidRPr="00EF5447">
              <w:rPr>
                <w:lang w:eastAsia="ja-JP"/>
              </w:rPr>
              <w:t>DC_n257G</w:t>
            </w:r>
            <w:r w:rsidRPr="00EF5447">
              <w:t>_1A</w:t>
            </w:r>
          </w:p>
          <w:p w14:paraId="6A1A1BA5" w14:textId="77777777" w:rsidR="008D1E4A" w:rsidRPr="00EF5447" w:rsidRDefault="008D1E4A" w:rsidP="00C620E0">
            <w:pPr>
              <w:pStyle w:val="TAC"/>
              <w:rPr>
                <w:lang w:eastAsia="ja-JP"/>
              </w:rPr>
            </w:pPr>
            <w:r w:rsidRPr="00EF5447">
              <w:rPr>
                <w:lang w:eastAsia="ja-JP"/>
              </w:rPr>
              <w:t>DC_n257H</w:t>
            </w:r>
            <w:r w:rsidRPr="00EF5447">
              <w:t>_1A</w:t>
            </w:r>
          </w:p>
          <w:p w14:paraId="06A367CE" w14:textId="77777777" w:rsidR="008D1E4A" w:rsidRPr="00EF5447" w:rsidRDefault="008D1E4A" w:rsidP="00C620E0">
            <w:pPr>
              <w:pStyle w:val="TAC"/>
              <w:rPr>
                <w:lang w:eastAsia="ja-JP"/>
              </w:rPr>
            </w:pPr>
            <w:r w:rsidRPr="00EF5447">
              <w:rPr>
                <w:lang w:eastAsia="ja-JP"/>
              </w:rPr>
              <w:t>DC_n257I</w:t>
            </w:r>
            <w:r w:rsidRPr="00EF5447">
              <w:t>_1A</w:t>
            </w:r>
          </w:p>
          <w:p w14:paraId="45D1FBAA" w14:textId="77777777" w:rsidR="008D1E4A" w:rsidRPr="00EF5447" w:rsidRDefault="008D1E4A" w:rsidP="00C620E0">
            <w:pPr>
              <w:pStyle w:val="TAC"/>
              <w:rPr>
                <w:lang w:eastAsia="ja-JP"/>
              </w:rPr>
            </w:pPr>
            <w:r w:rsidRPr="00EF5447">
              <w:rPr>
                <w:lang w:eastAsia="ja-JP"/>
              </w:rPr>
              <w:t>DC_n257J</w:t>
            </w:r>
            <w:r w:rsidRPr="00EF5447">
              <w:t>_1A</w:t>
            </w:r>
          </w:p>
          <w:p w14:paraId="23B07A95" w14:textId="77777777" w:rsidR="008D1E4A" w:rsidRPr="00EF5447" w:rsidRDefault="008D1E4A" w:rsidP="00C620E0">
            <w:pPr>
              <w:pStyle w:val="TAC"/>
              <w:rPr>
                <w:lang w:eastAsia="ja-JP"/>
              </w:rPr>
            </w:pPr>
            <w:r w:rsidRPr="00EF5447">
              <w:rPr>
                <w:lang w:eastAsia="ja-JP"/>
              </w:rPr>
              <w:t>DC_n257K</w:t>
            </w:r>
            <w:r w:rsidRPr="00EF5447">
              <w:t>_1A</w:t>
            </w:r>
          </w:p>
          <w:p w14:paraId="445B6718" w14:textId="77777777" w:rsidR="008D1E4A" w:rsidRPr="00EF5447" w:rsidRDefault="008D1E4A" w:rsidP="00C620E0">
            <w:pPr>
              <w:pStyle w:val="TAC"/>
              <w:rPr>
                <w:lang w:eastAsia="ja-JP"/>
              </w:rPr>
            </w:pPr>
            <w:r w:rsidRPr="00EF5447">
              <w:rPr>
                <w:lang w:eastAsia="ja-JP"/>
              </w:rPr>
              <w:t>DC_n257L</w:t>
            </w:r>
            <w:r w:rsidRPr="00EF5447">
              <w:t>_1A</w:t>
            </w:r>
          </w:p>
          <w:p w14:paraId="018EC9B5" w14:textId="77777777" w:rsidR="008D1E4A" w:rsidRPr="00EF5447" w:rsidRDefault="008D1E4A" w:rsidP="00C620E0">
            <w:pPr>
              <w:pStyle w:val="TAC"/>
              <w:rPr>
                <w:lang w:eastAsia="fi-FI"/>
              </w:rPr>
            </w:pPr>
            <w:r w:rsidRPr="00EF5447">
              <w:rPr>
                <w:lang w:eastAsia="ja-JP"/>
              </w:rPr>
              <w:t>DC_n257M</w:t>
            </w:r>
            <w:r w:rsidRPr="00EF5447">
              <w:t>_1A</w:t>
            </w:r>
          </w:p>
        </w:tc>
      </w:tr>
      <w:tr w:rsidR="008D1E4A" w:rsidRPr="00EF5447" w14:paraId="3F201ECE" w14:textId="77777777" w:rsidTr="00C620E0">
        <w:trPr>
          <w:trHeight w:val="187"/>
          <w:jc w:val="center"/>
        </w:trPr>
        <w:tc>
          <w:tcPr>
            <w:tcW w:w="2972" w:type="dxa"/>
            <w:shd w:val="clear" w:color="auto" w:fill="auto"/>
          </w:tcPr>
          <w:p w14:paraId="7A607820"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61ED4D1F" w14:textId="77777777" w:rsidR="008D1E4A" w:rsidRPr="00EF5447" w:rsidRDefault="008D1E4A" w:rsidP="00C620E0">
            <w:pPr>
              <w:pStyle w:val="TAC"/>
              <w:rPr>
                <w:lang w:eastAsia="ja-JP"/>
              </w:rPr>
            </w:pPr>
            <w:r w:rsidRPr="00EF5447">
              <w:rPr>
                <w:lang w:eastAsia="ja-JP"/>
              </w:rPr>
              <w:t>DC_n257G</w:t>
            </w:r>
            <w:r w:rsidRPr="00EF5447">
              <w:t>_3A</w:t>
            </w:r>
          </w:p>
          <w:p w14:paraId="67B494DF" w14:textId="77777777" w:rsidR="008D1E4A" w:rsidRPr="00EF5447" w:rsidRDefault="008D1E4A" w:rsidP="00C620E0">
            <w:pPr>
              <w:pStyle w:val="TAC"/>
              <w:rPr>
                <w:lang w:eastAsia="ja-JP"/>
              </w:rPr>
            </w:pPr>
            <w:r w:rsidRPr="00EF5447">
              <w:rPr>
                <w:lang w:eastAsia="ja-JP"/>
              </w:rPr>
              <w:t>DC_n257H</w:t>
            </w:r>
            <w:r w:rsidRPr="00EF5447">
              <w:t>_3A</w:t>
            </w:r>
          </w:p>
          <w:p w14:paraId="15C01D75" w14:textId="77777777" w:rsidR="008D1E4A" w:rsidRPr="00EF5447" w:rsidRDefault="008D1E4A" w:rsidP="00C620E0">
            <w:pPr>
              <w:pStyle w:val="TAC"/>
              <w:rPr>
                <w:lang w:eastAsia="ja-JP"/>
              </w:rPr>
            </w:pPr>
            <w:r w:rsidRPr="00EF5447">
              <w:rPr>
                <w:lang w:eastAsia="ja-JP"/>
              </w:rPr>
              <w:t>DC_n257I</w:t>
            </w:r>
            <w:r w:rsidRPr="00EF5447">
              <w:t>_3A</w:t>
            </w:r>
          </w:p>
          <w:p w14:paraId="0636E14E" w14:textId="77777777" w:rsidR="008D1E4A" w:rsidRPr="00EF5447" w:rsidRDefault="008D1E4A" w:rsidP="00C620E0">
            <w:pPr>
              <w:pStyle w:val="TAC"/>
              <w:rPr>
                <w:lang w:eastAsia="ja-JP"/>
              </w:rPr>
            </w:pPr>
            <w:r w:rsidRPr="00EF5447">
              <w:rPr>
                <w:lang w:eastAsia="ja-JP"/>
              </w:rPr>
              <w:t>DC_n257J</w:t>
            </w:r>
            <w:r w:rsidRPr="00EF5447">
              <w:t>_3A</w:t>
            </w:r>
          </w:p>
          <w:p w14:paraId="026E31F9" w14:textId="77777777" w:rsidR="008D1E4A" w:rsidRPr="00EF5447" w:rsidRDefault="008D1E4A" w:rsidP="00C620E0">
            <w:pPr>
              <w:pStyle w:val="TAC"/>
              <w:rPr>
                <w:lang w:eastAsia="ja-JP"/>
              </w:rPr>
            </w:pPr>
            <w:r w:rsidRPr="00EF5447">
              <w:rPr>
                <w:lang w:eastAsia="ja-JP"/>
              </w:rPr>
              <w:t>DC_n257K</w:t>
            </w:r>
            <w:r w:rsidRPr="00EF5447">
              <w:t>_3A</w:t>
            </w:r>
          </w:p>
          <w:p w14:paraId="587FDF9E" w14:textId="77777777" w:rsidR="008D1E4A" w:rsidRPr="00EF5447" w:rsidRDefault="008D1E4A" w:rsidP="00C620E0">
            <w:pPr>
              <w:pStyle w:val="TAC"/>
              <w:rPr>
                <w:lang w:eastAsia="ja-JP"/>
              </w:rPr>
            </w:pPr>
            <w:r w:rsidRPr="00EF5447">
              <w:rPr>
                <w:lang w:eastAsia="ja-JP"/>
              </w:rPr>
              <w:t>DC_n257L</w:t>
            </w:r>
            <w:r w:rsidRPr="00EF5447">
              <w:t>_3A</w:t>
            </w:r>
          </w:p>
          <w:p w14:paraId="3CB29927" w14:textId="77777777" w:rsidR="008D1E4A" w:rsidRPr="00EF5447" w:rsidRDefault="008D1E4A" w:rsidP="00C620E0">
            <w:pPr>
              <w:pStyle w:val="TAC"/>
              <w:rPr>
                <w:lang w:eastAsia="zh-CN"/>
              </w:rPr>
            </w:pPr>
            <w:r w:rsidRPr="00EF5447">
              <w:rPr>
                <w:lang w:eastAsia="ja-JP"/>
              </w:rPr>
              <w:t>DC_n257M</w:t>
            </w:r>
            <w:r w:rsidRPr="00EF5447">
              <w:t>_3A</w:t>
            </w:r>
          </w:p>
          <w:p w14:paraId="2AAA351A" w14:textId="77777777" w:rsidR="008D1E4A" w:rsidRPr="00EF5447" w:rsidRDefault="008D1E4A" w:rsidP="00C620E0">
            <w:pPr>
              <w:pStyle w:val="TAC"/>
              <w:rPr>
                <w:lang w:eastAsia="zh-CN"/>
              </w:rPr>
            </w:pPr>
            <w:r w:rsidRPr="00EF5447">
              <w:rPr>
                <w:lang w:eastAsia="fi-FI"/>
              </w:rPr>
              <w:t>DC_n257A</w:t>
            </w:r>
            <w:r w:rsidRPr="00EF5447">
              <w:rPr>
                <w:lang w:eastAsia="zh-CN"/>
              </w:rPr>
              <w:t>_3C</w:t>
            </w:r>
          </w:p>
          <w:p w14:paraId="5EC3E84E" w14:textId="77777777" w:rsidR="008D1E4A" w:rsidRPr="006E2D1D" w:rsidRDefault="008D1E4A" w:rsidP="00C620E0">
            <w:pPr>
              <w:pStyle w:val="TAC"/>
              <w:rPr>
                <w:lang w:val="sv-FI" w:eastAsia="zh-CN"/>
              </w:rPr>
            </w:pPr>
            <w:r w:rsidRPr="006E2D1D">
              <w:rPr>
                <w:lang w:val="sv-FI" w:eastAsia="ja-JP"/>
              </w:rPr>
              <w:t>DC_n257G</w:t>
            </w:r>
            <w:r w:rsidRPr="006E2D1D">
              <w:rPr>
                <w:lang w:val="sv-FI"/>
              </w:rPr>
              <w:t>_3</w:t>
            </w:r>
            <w:r w:rsidRPr="006E2D1D">
              <w:rPr>
                <w:lang w:val="sv-FI" w:eastAsia="zh-CN"/>
              </w:rPr>
              <w:t>C</w:t>
            </w:r>
          </w:p>
          <w:p w14:paraId="1CB3EB94" w14:textId="77777777" w:rsidR="008D1E4A" w:rsidRPr="006E2D1D" w:rsidRDefault="008D1E4A" w:rsidP="00C620E0">
            <w:pPr>
              <w:pStyle w:val="TAC"/>
              <w:rPr>
                <w:lang w:val="sv-FI" w:eastAsia="zh-CN"/>
              </w:rPr>
            </w:pPr>
            <w:r w:rsidRPr="006E2D1D">
              <w:rPr>
                <w:lang w:val="sv-FI" w:eastAsia="ja-JP"/>
              </w:rPr>
              <w:t>DC_n257H</w:t>
            </w:r>
            <w:r w:rsidRPr="006E2D1D">
              <w:rPr>
                <w:lang w:val="sv-FI"/>
              </w:rPr>
              <w:t>_3</w:t>
            </w:r>
            <w:r w:rsidRPr="006E2D1D">
              <w:rPr>
                <w:lang w:val="sv-FI" w:eastAsia="zh-CN"/>
              </w:rPr>
              <w:t>C</w:t>
            </w:r>
          </w:p>
          <w:p w14:paraId="3D614E2E" w14:textId="77777777" w:rsidR="008D1E4A" w:rsidRPr="006E2D1D" w:rsidRDefault="008D1E4A" w:rsidP="00C620E0">
            <w:pPr>
              <w:pStyle w:val="TAC"/>
              <w:rPr>
                <w:lang w:val="sv-FI" w:eastAsia="zh-CN"/>
              </w:rPr>
            </w:pPr>
            <w:r w:rsidRPr="006E2D1D">
              <w:rPr>
                <w:lang w:val="sv-FI" w:eastAsia="ja-JP"/>
              </w:rPr>
              <w:t>DC_n257I</w:t>
            </w:r>
            <w:r w:rsidRPr="006E2D1D">
              <w:rPr>
                <w:lang w:val="sv-FI"/>
              </w:rPr>
              <w:t>_3</w:t>
            </w:r>
            <w:r w:rsidRPr="006E2D1D">
              <w:rPr>
                <w:lang w:val="sv-FI" w:eastAsia="zh-CN"/>
              </w:rPr>
              <w:t>C</w:t>
            </w:r>
          </w:p>
          <w:p w14:paraId="59010424" w14:textId="77777777" w:rsidR="008D1E4A" w:rsidRPr="006E2D1D" w:rsidRDefault="008D1E4A" w:rsidP="00C620E0">
            <w:pPr>
              <w:pStyle w:val="TAC"/>
              <w:rPr>
                <w:lang w:val="sv-FI" w:eastAsia="zh-CN"/>
              </w:rPr>
            </w:pPr>
            <w:r w:rsidRPr="006E2D1D">
              <w:rPr>
                <w:lang w:val="sv-FI" w:eastAsia="ja-JP"/>
              </w:rPr>
              <w:t>DC_n257J</w:t>
            </w:r>
            <w:r w:rsidRPr="006E2D1D">
              <w:rPr>
                <w:lang w:val="sv-FI"/>
              </w:rPr>
              <w:t>_3</w:t>
            </w:r>
            <w:r w:rsidRPr="006E2D1D">
              <w:rPr>
                <w:lang w:val="sv-FI" w:eastAsia="zh-CN"/>
              </w:rPr>
              <w:t>C</w:t>
            </w:r>
          </w:p>
          <w:p w14:paraId="1708B338" w14:textId="77777777" w:rsidR="008D1E4A" w:rsidRPr="006E2D1D" w:rsidRDefault="008D1E4A" w:rsidP="00C620E0">
            <w:pPr>
              <w:pStyle w:val="TAC"/>
              <w:rPr>
                <w:lang w:val="sv-FI" w:eastAsia="zh-CN"/>
              </w:rPr>
            </w:pPr>
            <w:r w:rsidRPr="006E2D1D">
              <w:rPr>
                <w:lang w:val="sv-FI" w:eastAsia="ja-JP"/>
              </w:rPr>
              <w:t>DC_n257K</w:t>
            </w:r>
            <w:r w:rsidRPr="006E2D1D">
              <w:rPr>
                <w:lang w:val="sv-FI"/>
              </w:rPr>
              <w:t>_3</w:t>
            </w:r>
            <w:r w:rsidRPr="006E2D1D">
              <w:rPr>
                <w:lang w:val="sv-FI" w:eastAsia="zh-CN"/>
              </w:rPr>
              <w:t>C</w:t>
            </w:r>
          </w:p>
          <w:p w14:paraId="43D03287" w14:textId="77777777" w:rsidR="008D1E4A" w:rsidRPr="006E2D1D" w:rsidRDefault="008D1E4A" w:rsidP="00C620E0">
            <w:pPr>
              <w:pStyle w:val="TAC"/>
              <w:rPr>
                <w:lang w:val="sv-FI" w:eastAsia="zh-CN"/>
              </w:rPr>
            </w:pPr>
            <w:r w:rsidRPr="006E2D1D">
              <w:rPr>
                <w:lang w:val="sv-FI" w:eastAsia="ja-JP"/>
              </w:rPr>
              <w:t>DC_n257L</w:t>
            </w:r>
            <w:r w:rsidRPr="006E2D1D">
              <w:rPr>
                <w:lang w:val="sv-FI"/>
              </w:rPr>
              <w:t>_3</w:t>
            </w:r>
            <w:r w:rsidRPr="006E2D1D">
              <w:rPr>
                <w:lang w:val="sv-FI" w:eastAsia="zh-CN"/>
              </w:rPr>
              <w:t>C</w:t>
            </w:r>
          </w:p>
          <w:p w14:paraId="252F2DF3"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p>
        </w:tc>
        <w:tc>
          <w:tcPr>
            <w:tcW w:w="2846" w:type="dxa"/>
          </w:tcPr>
          <w:p w14:paraId="1E029301"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63CE4B07" w14:textId="77777777" w:rsidR="008D1E4A" w:rsidRPr="00EF5447" w:rsidRDefault="008D1E4A" w:rsidP="00C620E0">
            <w:pPr>
              <w:pStyle w:val="TAC"/>
              <w:rPr>
                <w:lang w:eastAsia="ja-JP"/>
              </w:rPr>
            </w:pPr>
            <w:r w:rsidRPr="00EF5447">
              <w:rPr>
                <w:lang w:eastAsia="ja-JP"/>
              </w:rPr>
              <w:t>DC_n257G</w:t>
            </w:r>
            <w:r w:rsidRPr="00EF5447">
              <w:t>_3A</w:t>
            </w:r>
          </w:p>
          <w:p w14:paraId="7C213830" w14:textId="77777777" w:rsidR="008D1E4A" w:rsidRPr="00EF5447" w:rsidRDefault="008D1E4A" w:rsidP="00C620E0">
            <w:pPr>
              <w:pStyle w:val="TAC"/>
              <w:rPr>
                <w:lang w:eastAsia="ja-JP"/>
              </w:rPr>
            </w:pPr>
            <w:r w:rsidRPr="00EF5447">
              <w:rPr>
                <w:lang w:eastAsia="ja-JP"/>
              </w:rPr>
              <w:t>DC_n257H</w:t>
            </w:r>
            <w:r w:rsidRPr="00EF5447">
              <w:t>_3A</w:t>
            </w:r>
          </w:p>
          <w:p w14:paraId="217571D1" w14:textId="77777777" w:rsidR="008D1E4A" w:rsidRPr="00EF5447" w:rsidRDefault="008D1E4A" w:rsidP="00C620E0">
            <w:pPr>
              <w:pStyle w:val="TAC"/>
              <w:rPr>
                <w:lang w:eastAsia="ja-JP"/>
              </w:rPr>
            </w:pPr>
            <w:r w:rsidRPr="00EF5447">
              <w:rPr>
                <w:lang w:eastAsia="ja-JP"/>
              </w:rPr>
              <w:t>DC_n257I</w:t>
            </w:r>
            <w:r w:rsidRPr="00EF5447">
              <w:t>_3A</w:t>
            </w:r>
          </w:p>
          <w:p w14:paraId="319C1374" w14:textId="77777777" w:rsidR="008D1E4A" w:rsidRPr="00EF5447" w:rsidRDefault="008D1E4A" w:rsidP="00C620E0">
            <w:pPr>
              <w:pStyle w:val="TAC"/>
              <w:rPr>
                <w:lang w:eastAsia="ja-JP"/>
              </w:rPr>
            </w:pPr>
            <w:r w:rsidRPr="00EF5447">
              <w:rPr>
                <w:lang w:eastAsia="ja-JP"/>
              </w:rPr>
              <w:t>DC_n257J</w:t>
            </w:r>
            <w:r w:rsidRPr="00EF5447">
              <w:t>_3A</w:t>
            </w:r>
          </w:p>
          <w:p w14:paraId="4BA30947" w14:textId="77777777" w:rsidR="008D1E4A" w:rsidRPr="00EF5447" w:rsidRDefault="008D1E4A" w:rsidP="00C620E0">
            <w:pPr>
              <w:pStyle w:val="TAC"/>
              <w:rPr>
                <w:lang w:eastAsia="ja-JP"/>
              </w:rPr>
            </w:pPr>
            <w:r w:rsidRPr="00EF5447">
              <w:rPr>
                <w:lang w:eastAsia="ja-JP"/>
              </w:rPr>
              <w:t>DC_n257K</w:t>
            </w:r>
            <w:r w:rsidRPr="00EF5447">
              <w:t>_3A</w:t>
            </w:r>
          </w:p>
          <w:p w14:paraId="48A7D537" w14:textId="77777777" w:rsidR="008D1E4A" w:rsidRPr="00EF5447" w:rsidRDefault="008D1E4A" w:rsidP="00C620E0">
            <w:pPr>
              <w:pStyle w:val="TAC"/>
              <w:rPr>
                <w:lang w:eastAsia="ja-JP"/>
              </w:rPr>
            </w:pPr>
            <w:r w:rsidRPr="00EF5447">
              <w:rPr>
                <w:lang w:eastAsia="ja-JP"/>
              </w:rPr>
              <w:t>DC_n257L</w:t>
            </w:r>
            <w:r w:rsidRPr="00EF5447">
              <w:t>_3A</w:t>
            </w:r>
          </w:p>
          <w:p w14:paraId="69AB7273" w14:textId="77777777" w:rsidR="008D1E4A" w:rsidRPr="00EF5447" w:rsidRDefault="008D1E4A" w:rsidP="00C620E0">
            <w:pPr>
              <w:pStyle w:val="TAC"/>
              <w:rPr>
                <w:lang w:eastAsia="zh-CN"/>
              </w:rPr>
            </w:pPr>
            <w:r w:rsidRPr="00EF5447">
              <w:rPr>
                <w:lang w:eastAsia="ja-JP"/>
              </w:rPr>
              <w:t>DC_n257M</w:t>
            </w:r>
            <w:r w:rsidRPr="00EF5447">
              <w:t>_3A</w:t>
            </w:r>
          </w:p>
          <w:p w14:paraId="71528CF3" w14:textId="77777777" w:rsidR="008D1E4A" w:rsidRPr="00EF5447" w:rsidRDefault="008D1E4A" w:rsidP="00C620E0">
            <w:pPr>
              <w:pStyle w:val="TAC"/>
              <w:rPr>
                <w:lang w:eastAsia="zh-CN"/>
              </w:rPr>
            </w:pPr>
            <w:r w:rsidRPr="00EF5447">
              <w:rPr>
                <w:lang w:eastAsia="fi-FI"/>
              </w:rPr>
              <w:t>DC_n257A</w:t>
            </w:r>
            <w:r w:rsidRPr="00EF5447">
              <w:rPr>
                <w:lang w:eastAsia="zh-CN"/>
              </w:rPr>
              <w:t>_3C</w:t>
            </w:r>
          </w:p>
          <w:p w14:paraId="06F64B0E" w14:textId="77777777" w:rsidR="008D1E4A" w:rsidRPr="006E2D1D" w:rsidRDefault="008D1E4A" w:rsidP="00C620E0">
            <w:pPr>
              <w:pStyle w:val="TAC"/>
              <w:rPr>
                <w:lang w:val="sv-FI" w:eastAsia="zh-CN"/>
              </w:rPr>
            </w:pPr>
            <w:r w:rsidRPr="006E2D1D">
              <w:rPr>
                <w:lang w:val="sv-FI" w:eastAsia="ja-JP"/>
              </w:rPr>
              <w:t>DC_n257G</w:t>
            </w:r>
            <w:r w:rsidRPr="006E2D1D">
              <w:rPr>
                <w:lang w:val="sv-FI"/>
              </w:rPr>
              <w:t>_3</w:t>
            </w:r>
            <w:r w:rsidRPr="006E2D1D">
              <w:rPr>
                <w:lang w:val="sv-FI" w:eastAsia="zh-CN"/>
              </w:rPr>
              <w:t>C</w:t>
            </w:r>
          </w:p>
          <w:p w14:paraId="31AA0678" w14:textId="77777777" w:rsidR="008D1E4A" w:rsidRPr="006E2D1D" w:rsidRDefault="008D1E4A" w:rsidP="00C620E0">
            <w:pPr>
              <w:pStyle w:val="TAC"/>
              <w:rPr>
                <w:lang w:val="sv-FI" w:eastAsia="zh-CN"/>
              </w:rPr>
            </w:pPr>
            <w:r w:rsidRPr="006E2D1D">
              <w:rPr>
                <w:lang w:val="sv-FI" w:eastAsia="ja-JP"/>
              </w:rPr>
              <w:t>DC_n257H</w:t>
            </w:r>
            <w:r w:rsidRPr="006E2D1D">
              <w:rPr>
                <w:lang w:val="sv-FI"/>
              </w:rPr>
              <w:t>_3</w:t>
            </w:r>
            <w:r w:rsidRPr="006E2D1D">
              <w:rPr>
                <w:lang w:val="sv-FI" w:eastAsia="zh-CN"/>
              </w:rPr>
              <w:t>C</w:t>
            </w:r>
          </w:p>
          <w:p w14:paraId="62C6EDC7" w14:textId="77777777" w:rsidR="008D1E4A" w:rsidRPr="006E2D1D" w:rsidRDefault="008D1E4A" w:rsidP="00C620E0">
            <w:pPr>
              <w:pStyle w:val="TAC"/>
              <w:rPr>
                <w:lang w:val="sv-FI" w:eastAsia="zh-CN"/>
              </w:rPr>
            </w:pPr>
            <w:r w:rsidRPr="006E2D1D">
              <w:rPr>
                <w:lang w:val="sv-FI" w:eastAsia="ja-JP"/>
              </w:rPr>
              <w:t>DC_n257I</w:t>
            </w:r>
            <w:r w:rsidRPr="006E2D1D">
              <w:rPr>
                <w:lang w:val="sv-FI"/>
              </w:rPr>
              <w:t>_3</w:t>
            </w:r>
            <w:r w:rsidRPr="006E2D1D">
              <w:rPr>
                <w:lang w:val="sv-FI" w:eastAsia="zh-CN"/>
              </w:rPr>
              <w:t>C</w:t>
            </w:r>
          </w:p>
          <w:p w14:paraId="049CD060" w14:textId="77777777" w:rsidR="008D1E4A" w:rsidRPr="006E2D1D" w:rsidRDefault="008D1E4A" w:rsidP="00C620E0">
            <w:pPr>
              <w:pStyle w:val="TAC"/>
              <w:rPr>
                <w:lang w:val="sv-FI" w:eastAsia="zh-CN"/>
              </w:rPr>
            </w:pPr>
            <w:r w:rsidRPr="006E2D1D">
              <w:rPr>
                <w:lang w:val="sv-FI" w:eastAsia="ja-JP"/>
              </w:rPr>
              <w:t>DC_n257J</w:t>
            </w:r>
            <w:r w:rsidRPr="006E2D1D">
              <w:rPr>
                <w:lang w:val="sv-FI"/>
              </w:rPr>
              <w:t>_3</w:t>
            </w:r>
            <w:r w:rsidRPr="006E2D1D">
              <w:rPr>
                <w:lang w:val="sv-FI" w:eastAsia="zh-CN"/>
              </w:rPr>
              <w:t>C</w:t>
            </w:r>
          </w:p>
          <w:p w14:paraId="0EF2A7A1" w14:textId="77777777" w:rsidR="008D1E4A" w:rsidRPr="006E2D1D" w:rsidRDefault="008D1E4A" w:rsidP="00C620E0">
            <w:pPr>
              <w:pStyle w:val="TAC"/>
              <w:rPr>
                <w:lang w:val="sv-FI" w:eastAsia="zh-CN"/>
              </w:rPr>
            </w:pPr>
            <w:r w:rsidRPr="006E2D1D">
              <w:rPr>
                <w:lang w:val="sv-FI" w:eastAsia="ja-JP"/>
              </w:rPr>
              <w:t>DC_n257K</w:t>
            </w:r>
            <w:r w:rsidRPr="006E2D1D">
              <w:rPr>
                <w:lang w:val="sv-FI"/>
              </w:rPr>
              <w:t>_3</w:t>
            </w:r>
            <w:r w:rsidRPr="006E2D1D">
              <w:rPr>
                <w:lang w:val="sv-FI" w:eastAsia="zh-CN"/>
              </w:rPr>
              <w:t>C</w:t>
            </w:r>
          </w:p>
          <w:p w14:paraId="0E157A2C" w14:textId="77777777" w:rsidR="008D1E4A" w:rsidRPr="006E2D1D" w:rsidRDefault="008D1E4A" w:rsidP="00C620E0">
            <w:pPr>
              <w:pStyle w:val="TAC"/>
              <w:rPr>
                <w:lang w:val="sv-FI" w:eastAsia="zh-CN"/>
              </w:rPr>
            </w:pPr>
            <w:r w:rsidRPr="006E2D1D">
              <w:rPr>
                <w:lang w:val="sv-FI" w:eastAsia="ja-JP"/>
              </w:rPr>
              <w:t>DC_n257L</w:t>
            </w:r>
            <w:r w:rsidRPr="006E2D1D">
              <w:rPr>
                <w:lang w:val="sv-FI"/>
              </w:rPr>
              <w:t>_3</w:t>
            </w:r>
            <w:r w:rsidRPr="006E2D1D">
              <w:rPr>
                <w:lang w:val="sv-FI" w:eastAsia="zh-CN"/>
              </w:rPr>
              <w:t>C</w:t>
            </w:r>
          </w:p>
          <w:p w14:paraId="68FCA3AD"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p>
        </w:tc>
      </w:tr>
      <w:tr w:rsidR="008D1E4A" w:rsidRPr="00EF5447" w14:paraId="3DB814BD" w14:textId="77777777" w:rsidTr="00C620E0">
        <w:trPr>
          <w:trHeight w:val="187"/>
          <w:jc w:val="center"/>
        </w:trPr>
        <w:tc>
          <w:tcPr>
            <w:tcW w:w="2972" w:type="dxa"/>
            <w:shd w:val="clear" w:color="auto" w:fill="auto"/>
          </w:tcPr>
          <w:p w14:paraId="4E4AA172"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20207FBD" w14:textId="77777777" w:rsidR="008D1E4A" w:rsidRPr="00EF5447" w:rsidRDefault="008D1E4A" w:rsidP="00C620E0">
            <w:pPr>
              <w:pStyle w:val="TAC"/>
              <w:rPr>
                <w:lang w:eastAsia="ja-JP"/>
              </w:rPr>
            </w:pPr>
            <w:r w:rsidRPr="00EF5447">
              <w:rPr>
                <w:lang w:eastAsia="ja-JP"/>
              </w:rPr>
              <w:t>DC_n257G</w:t>
            </w:r>
            <w:r w:rsidRPr="00EF5447">
              <w:t>_5A</w:t>
            </w:r>
          </w:p>
          <w:p w14:paraId="19D129AA" w14:textId="77777777" w:rsidR="008D1E4A" w:rsidRPr="00EF5447" w:rsidRDefault="008D1E4A" w:rsidP="00C620E0">
            <w:pPr>
              <w:pStyle w:val="TAC"/>
              <w:rPr>
                <w:lang w:eastAsia="ja-JP"/>
              </w:rPr>
            </w:pPr>
            <w:r w:rsidRPr="00EF5447">
              <w:rPr>
                <w:lang w:eastAsia="ja-JP"/>
              </w:rPr>
              <w:t>DC_n257H</w:t>
            </w:r>
            <w:r w:rsidRPr="00EF5447">
              <w:t>_5A</w:t>
            </w:r>
          </w:p>
          <w:p w14:paraId="0838147C" w14:textId="77777777" w:rsidR="008D1E4A" w:rsidRPr="00EF5447" w:rsidRDefault="008D1E4A" w:rsidP="00C620E0">
            <w:pPr>
              <w:pStyle w:val="TAC"/>
              <w:rPr>
                <w:lang w:eastAsia="ja-JP"/>
              </w:rPr>
            </w:pPr>
            <w:r w:rsidRPr="00EF5447">
              <w:rPr>
                <w:lang w:eastAsia="ja-JP"/>
              </w:rPr>
              <w:t>DC_n257I</w:t>
            </w:r>
            <w:r w:rsidRPr="00EF5447">
              <w:t>_5A</w:t>
            </w:r>
          </w:p>
          <w:p w14:paraId="6A769596" w14:textId="77777777" w:rsidR="008D1E4A" w:rsidRPr="00EF5447" w:rsidRDefault="008D1E4A" w:rsidP="00C620E0">
            <w:pPr>
              <w:pStyle w:val="TAC"/>
              <w:rPr>
                <w:lang w:eastAsia="ja-JP"/>
              </w:rPr>
            </w:pPr>
            <w:r w:rsidRPr="00EF5447">
              <w:rPr>
                <w:lang w:eastAsia="ja-JP"/>
              </w:rPr>
              <w:t>DC_n257J</w:t>
            </w:r>
            <w:r w:rsidRPr="00EF5447">
              <w:t>_5A</w:t>
            </w:r>
          </w:p>
          <w:p w14:paraId="625592B4" w14:textId="77777777" w:rsidR="008D1E4A" w:rsidRPr="00EF5447" w:rsidRDefault="008D1E4A" w:rsidP="00C620E0">
            <w:pPr>
              <w:pStyle w:val="TAC"/>
              <w:rPr>
                <w:lang w:eastAsia="ja-JP"/>
              </w:rPr>
            </w:pPr>
            <w:r w:rsidRPr="00EF5447">
              <w:rPr>
                <w:lang w:eastAsia="ja-JP"/>
              </w:rPr>
              <w:t>DC_n257K</w:t>
            </w:r>
            <w:r w:rsidRPr="00EF5447">
              <w:t>_5A</w:t>
            </w:r>
          </w:p>
          <w:p w14:paraId="07E9DCDC" w14:textId="77777777" w:rsidR="008D1E4A" w:rsidRPr="00EF5447" w:rsidRDefault="008D1E4A" w:rsidP="00C620E0">
            <w:pPr>
              <w:pStyle w:val="TAC"/>
              <w:rPr>
                <w:lang w:eastAsia="ja-JP"/>
              </w:rPr>
            </w:pPr>
            <w:r w:rsidRPr="00EF5447">
              <w:rPr>
                <w:lang w:eastAsia="ja-JP"/>
              </w:rPr>
              <w:t>DC_n257L</w:t>
            </w:r>
            <w:r w:rsidRPr="00EF5447">
              <w:t>_5A</w:t>
            </w:r>
          </w:p>
          <w:p w14:paraId="31CA92C1" w14:textId="77777777" w:rsidR="008D1E4A" w:rsidRPr="00EF5447" w:rsidRDefault="008D1E4A" w:rsidP="00C620E0">
            <w:pPr>
              <w:pStyle w:val="TAC"/>
              <w:rPr>
                <w:lang w:eastAsia="fi-FI"/>
              </w:rPr>
            </w:pPr>
            <w:r w:rsidRPr="00EF5447">
              <w:rPr>
                <w:lang w:eastAsia="ja-JP"/>
              </w:rPr>
              <w:t>DC_n257M</w:t>
            </w:r>
            <w:r w:rsidRPr="00EF5447">
              <w:t>_5A</w:t>
            </w:r>
          </w:p>
        </w:tc>
        <w:tc>
          <w:tcPr>
            <w:tcW w:w="2846" w:type="dxa"/>
          </w:tcPr>
          <w:p w14:paraId="436CBDBF"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241C84FA" w14:textId="77777777" w:rsidTr="00C620E0">
        <w:trPr>
          <w:trHeight w:val="187"/>
          <w:jc w:val="center"/>
        </w:trPr>
        <w:tc>
          <w:tcPr>
            <w:tcW w:w="2972" w:type="dxa"/>
            <w:shd w:val="clear" w:color="auto" w:fill="auto"/>
          </w:tcPr>
          <w:p w14:paraId="5A007405" w14:textId="77777777" w:rsidR="008D1E4A" w:rsidRPr="00EF5447" w:rsidRDefault="008D1E4A" w:rsidP="00C620E0">
            <w:pPr>
              <w:pStyle w:val="TAC"/>
              <w:rPr>
                <w:lang w:eastAsia="zh-CN"/>
              </w:rPr>
            </w:pPr>
            <w:r w:rsidRPr="00EF5447">
              <w:rPr>
                <w:lang w:eastAsia="fi-FI"/>
              </w:rPr>
              <w:t>DC_n257A</w:t>
            </w:r>
            <w:r w:rsidRPr="00EF5447">
              <w:rPr>
                <w:lang w:eastAsia="zh-CN"/>
              </w:rPr>
              <w:t>_7A</w:t>
            </w:r>
          </w:p>
          <w:p w14:paraId="5E6FCA18" w14:textId="77777777" w:rsidR="008D1E4A" w:rsidRPr="00EF5447" w:rsidRDefault="008D1E4A" w:rsidP="00C620E0">
            <w:pPr>
              <w:pStyle w:val="TAC"/>
              <w:rPr>
                <w:lang w:eastAsia="ja-JP"/>
              </w:rPr>
            </w:pPr>
            <w:r w:rsidRPr="00EF5447">
              <w:rPr>
                <w:lang w:eastAsia="ja-JP"/>
              </w:rPr>
              <w:t>DC_n257G</w:t>
            </w:r>
            <w:r w:rsidRPr="00EF5447">
              <w:t>_7A</w:t>
            </w:r>
          </w:p>
          <w:p w14:paraId="01A8D23D" w14:textId="77777777" w:rsidR="008D1E4A" w:rsidRPr="00EF5447" w:rsidRDefault="008D1E4A" w:rsidP="00C620E0">
            <w:pPr>
              <w:pStyle w:val="TAC"/>
              <w:rPr>
                <w:lang w:eastAsia="ja-JP"/>
              </w:rPr>
            </w:pPr>
            <w:r w:rsidRPr="00EF5447">
              <w:rPr>
                <w:lang w:eastAsia="ja-JP"/>
              </w:rPr>
              <w:t>DC_n257H</w:t>
            </w:r>
            <w:r w:rsidRPr="00EF5447">
              <w:t>_7A</w:t>
            </w:r>
          </w:p>
          <w:p w14:paraId="449627A1" w14:textId="77777777" w:rsidR="008D1E4A" w:rsidRPr="00EF5447" w:rsidRDefault="008D1E4A" w:rsidP="00C620E0">
            <w:pPr>
              <w:pStyle w:val="TAC"/>
              <w:rPr>
                <w:lang w:eastAsia="ja-JP"/>
              </w:rPr>
            </w:pPr>
            <w:r w:rsidRPr="00EF5447">
              <w:rPr>
                <w:lang w:eastAsia="ja-JP"/>
              </w:rPr>
              <w:t>DC_n257I</w:t>
            </w:r>
            <w:r w:rsidRPr="00EF5447">
              <w:t>_7A</w:t>
            </w:r>
          </w:p>
          <w:p w14:paraId="4F7B318B" w14:textId="77777777" w:rsidR="008D1E4A" w:rsidRPr="00EF5447" w:rsidRDefault="008D1E4A" w:rsidP="00C620E0">
            <w:pPr>
              <w:pStyle w:val="TAC"/>
              <w:rPr>
                <w:lang w:eastAsia="ja-JP"/>
              </w:rPr>
            </w:pPr>
            <w:r w:rsidRPr="00EF5447">
              <w:rPr>
                <w:lang w:eastAsia="ja-JP"/>
              </w:rPr>
              <w:t>DC_n257J</w:t>
            </w:r>
            <w:r w:rsidRPr="00EF5447">
              <w:t>_7A</w:t>
            </w:r>
          </w:p>
          <w:p w14:paraId="44286F92" w14:textId="77777777" w:rsidR="008D1E4A" w:rsidRPr="00EF5447" w:rsidRDefault="008D1E4A" w:rsidP="00C620E0">
            <w:pPr>
              <w:pStyle w:val="TAC"/>
              <w:rPr>
                <w:lang w:eastAsia="ja-JP"/>
              </w:rPr>
            </w:pPr>
            <w:r w:rsidRPr="00EF5447">
              <w:rPr>
                <w:lang w:eastAsia="ja-JP"/>
              </w:rPr>
              <w:t>DC_n257K</w:t>
            </w:r>
            <w:r w:rsidRPr="00EF5447">
              <w:t>_7A</w:t>
            </w:r>
          </w:p>
          <w:p w14:paraId="5E4D1837" w14:textId="77777777" w:rsidR="008D1E4A" w:rsidRPr="00EF5447" w:rsidRDefault="008D1E4A" w:rsidP="00C620E0">
            <w:pPr>
              <w:pStyle w:val="TAC"/>
              <w:rPr>
                <w:lang w:eastAsia="ja-JP"/>
              </w:rPr>
            </w:pPr>
            <w:r w:rsidRPr="00EF5447">
              <w:rPr>
                <w:lang w:eastAsia="ja-JP"/>
              </w:rPr>
              <w:t>DC_n257L</w:t>
            </w:r>
            <w:r w:rsidRPr="00EF5447">
              <w:t>_7A</w:t>
            </w:r>
          </w:p>
          <w:p w14:paraId="4EA6F090" w14:textId="77777777" w:rsidR="008D1E4A" w:rsidRPr="00EF5447" w:rsidRDefault="008D1E4A" w:rsidP="00C620E0">
            <w:pPr>
              <w:pStyle w:val="TAC"/>
              <w:rPr>
                <w:lang w:eastAsia="fi-FI"/>
              </w:rPr>
            </w:pPr>
            <w:r w:rsidRPr="00EF5447">
              <w:rPr>
                <w:lang w:eastAsia="ja-JP"/>
              </w:rPr>
              <w:t>DC_n257M</w:t>
            </w:r>
            <w:r w:rsidRPr="00EF5447">
              <w:t>_7A</w:t>
            </w:r>
          </w:p>
        </w:tc>
        <w:tc>
          <w:tcPr>
            <w:tcW w:w="2846" w:type="dxa"/>
          </w:tcPr>
          <w:p w14:paraId="7567A471"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081FAC9C" w14:textId="77777777" w:rsidTr="00C620E0">
        <w:trPr>
          <w:trHeight w:val="187"/>
          <w:jc w:val="center"/>
        </w:trPr>
        <w:tc>
          <w:tcPr>
            <w:tcW w:w="2972" w:type="dxa"/>
            <w:shd w:val="clear" w:color="auto" w:fill="auto"/>
          </w:tcPr>
          <w:p w14:paraId="75264375"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_7A-7A</w:t>
            </w:r>
          </w:p>
          <w:p w14:paraId="57F6DB22" w14:textId="77777777" w:rsidR="008D1E4A" w:rsidRPr="00EF5447" w:rsidRDefault="008D1E4A" w:rsidP="00C620E0">
            <w:pPr>
              <w:pStyle w:val="TAC"/>
              <w:rPr>
                <w:lang w:eastAsia="ja-JP"/>
              </w:rPr>
            </w:pPr>
            <w:r w:rsidRPr="00EF5447">
              <w:rPr>
                <w:lang w:eastAsia="ja-JP"/>
              </w:rPr>
              <w:t>DC_n257G</w:t>
            </w:r>
            <w:r w:rsidRPr="00EF5447">
              <w:t>_7A-7A</w:t>
            </w:r>
          </w:p>
          <w:p w14:paraId="34419C77" w14:textId="77777777" w:rsidR="008D1E4A" w:rsidRPr="00EF5447" w:rsidRDefault="008D1E4A" w:rsidP="00C620E0">
            <w:pPr>
              <w:pStyle w:val="TAC"/>
              <w:rPr>
                <w:lang w:eastAsia="ja-JP"/>
              </w:rPr>
            </w:pPr>
            <w:r w:rsidRPr="00EF5447">
              <w:rPr>
                <w:lang w:eastAsia="ja-JP"/>
              </w:rPr>
              <w:t>DC_n257H</w:t>
            </w:r>
            <w:r w:rsidRPr="00EF5447">
              <w:t>_7A-7A</w:t>
            </w:r>
          </w:p>
          <w:p w14:paraId="541C5766" w14:textId="77777777" w:rsidR="008D1E4A" w:rsidRPr="00EF5447" w:rsidRDefault="008D1E4A" w:rsidP="00C620E0">
            <w:pPr>
              <w:pStyle w:val="TAC"/>
              <w:rPr>
                <w:lang w:eastAsia="ja-JP"/>
              </w:rPr>
            </w:pPr>
            <w:r w:rsidRPr="00EF5447">
              <w:rPr>
                <w:lang w:eastAsia="ja-JP"/>
              </w:rPr>
              <w:t>DC_n257I</w:t>
            </w:r>
            <w:r w:rsidRPr="00EF5447">
              <w:t>_7A-7A</w:t>
            </w:r>
          </w:p>
          <w:p w14:paraId="5E51B98C" w14:textId="77777777" w:rsidR="008D1E4A" w:rsidRPr="00EF5447" w:rsidRDefault="008D1E4A" w:rsidP="00C620E0">
            <w:pPr>
              <w:pStyle w:val="TAC"/>
              <w:rPr>
                <w:lang w:eastAsia="ja-JP"/>
              </w:rPr>
            </w:pPr>
            <w:r w:rsidRPr="00EF5447">
              <w:rPr>
                <w:lang w:eastAsia="ja-JP"/>
              </w:rPr>
              <w:t>DC_n257J</w:t>
            </w:r>
            <w:r w:rsidRPr="00EF5447">
              <w:t>_7A-7A</w:t>
            </w:r>
          </w:p>
          <w:p w14:paraId="0048135E" w14:textId="77777777" w:rsidR="008D1E4A" w:rsidRPr="00EF5447" w:rsidRDefault="008D1E4A" w:rsidP="00C620E0">
            <w:pPr>
              <w:pStyle w:val="TAC"/>
              <w:rPr>
                <w:lang w:eastAsia="ja-JP"/>
              </w:rPr>
            </w:pPr>
            <w:r w:rsidRPr="00EF5447">
              <w:rPr>
                <w:lang w:eastAsia="ja-JP"/>
              </w:rPr>
              <w:t>DC_n257K</w:t>
            </w:r>
            <w:r w:rsidRPr="00EF5447">
              <w:t>_7A-7A</w:t>
            </w:r>
          </w:p>
          <w:p w14:paraId="681BB904" w14:textId="77777777" w:rsidR="008D1E4A" w:rsidRPr="00EF5447" w:rsidRDefault="008D1E4A" w:rsidP="00C620E0">
            <w:pPr>
              <w:pStyle w:val="TAC"/>
              <w:rPr>
                <w:lang w:eastAsia="ja-JP"/>
              </w:rPr>
            </w:pPr>
            <w:r w:rsidRPr="00EF5447">
              <w:rPr>
                <w:lang w:eastAsia="ja-JP"/>
              </w:rPr>
              <w:t>DC_n257L</w:t>
            </w:r>
            <w:r w:rsidRPr="00EF5447">
              <w:t>_7A-7A</w:t>
            </w:r>
          </w:p>
          <w:p w14:paraId="0A95AD51" w14:textId="77777777" w:rsidR="008D1E4A" w:rsidRPr="00EF5447" w:rsidRDefault="008D1E4A" w:rsidP="00C620E0">
            <w:pPr>
              <w:pStyle w:val="TAC"/>
              <w:rPr>
                <w:lang w:eastAsia="fi-FI"/>
              </w:rPr>
            </w:pPr>
            <w:r w:rsidRPr="00EF5447">
              <w:rPr>
                <w:lang w:eastAsia="ja-JP"/>
              </w:rPr>
              <w:t>DC_n257M</w:t>
            </w:r>
            <w:r w:rsidRPr="00EF5447">
              <w:t>_7A-7A</w:t>
            </w:r>
          </w:p>
        </w:tc>
        <w:tc>
          <w:tcPr>
            <w:tcW w:w="2846" w:type="dxa"/>
          </w:tcPr>
          <w:p w14:paraId="2B26BCA4"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65C5E63E" w14:textId="77777777" w:rsidTr="00C620E0">
        <w:trPr>
          <w:trHeight w:val="187"/>
          <w:jc w:val="center"/>
        </w:trPr>
        <w:tc>
          <w:tcPr>
            <w:tcW w:w="2972" w:type="dxa"/>
            <w:shd w:val="clear" w:color="auto" w:fill="auto"/>
          </w:tcPr>
          <w:p w14:paraId="422D85A8" w14:textId="77777777" w:rsidR="008D1E4A" w:rsidRPr="00EF5447" w:rsidRDefault="008D1E4A" w:rsidP="00C620E0">
            <w:pPr>
              <w:pStyle w:val="TAC"/>
              <w:rPr>
                <w:lang w:eastAsia="zh-CN"/>
              </w:rPr>
            </w:pPr>
            <w:r w:rsidRPr="00EF5447">
              <w:rPr>
                <w:lang w:eastAsia="fi-FI"/>
              </w:rPr>
              <w:t>DC_n257A</w:t>
            </w:r>
            <w:r w:rsidRPr="00EF5447">
              <w:rPr>
                <w:lang w:eastAsia="zh-CN"/>
              </w:rPr>
              <w:t>_8A</w:t>
            </w:r>
          </w:p>
          <w:p w14:paraId="676D6594" w14:textId="77777777" w:rsidR="008D1E4A" w:rsidRPr="00EF5447" w:rsidRDefault="008D1E4A" w:rsidP="00C620E0">
            <w:pPr>
              <w:pStyle w:val="TAC"/>
              <w:rPr>
                <w:lang w:eastAsia="ja-JP"/>
              </w:rPr>
            </w:pPr>
            <w:r w:rsidRPr="00EF5447">
              <w:rPr>
                <w:lang w:eastAsia="ja-JP"/>
              </w:rPr>
              <w:t>DC_n257G</w:t>
            </w:r>
            <w:r w:rsidRPr="00EF5447">
              <w:t>_</w:t>
            </w:r>
            <w:r w:rsidRPr="00EF5447">
              <w:rPr>
                <w:lang w:eastAsia="zh-CN"/>
              </w:rPr>
              <w:t>8</w:t>
            </w:r>
            <w:r w:rsidRPr="00EF5447">
              <w:t>A</w:t>
            </w:r>
          </w:p>
          <w:p w14:paraId="6ADEE004" w14:textId="77777777" w:rsidR="008D1E4A" w:rsidRPr="00EF5447" w:rsidRDefault="008D1E4A" w:rsidP="00C620E0">
            <w:pPr>
              <w:pStyle w:val="TAC"/>
              <w:rPr>
                <w:lang w:eastAsia="ja-JP"/>
              </w:rPr>
            </w:pPr>
            <w:r w:rsidRPr="00EF5447">
              <w:rPr>
                <w:lang w:eastAsia="ja-JP"/>
              </w:rPr>
              <w:t>DC_n257H</w:t>
            </w:r>
            <w:r w:rsidRPr="00EF5447">
              <w:t>_</w:t>
            </w:r>
            <w:r w:rsidRPr="00EF5447">
              <w:rPr>
                <w:lang w:eastAsia="zh-CN"/>
              </w:rPr>
              <w:t>8</w:t>
            </w:r>
            <w:r w:rsidRPr="00EF5447">
              <w:t>A</w:t>
            </w:r>
          </w:p>
          <w:p w14:paraId="0344DFF6" w14:textId="77777777" w:rsidR="008D1E4A" w:rsidRPr="00EF5447" w:rsidRDefault="008D1E4A" w:rsidP="00C620E0">
            <w:pPr>
              <w:pStyle w:val="TAC"/>
              <w:rPr>
                <w:lang w:eastAsia="ja-JP"/>
              </w:rPr>
            </w:pPr>
            <w:r w:rsidRPr="00EF5447">
              <w:rPr>
                <w:lang w:eastAsia="ja-JP"/>
              </w:rPr>
              <w:t>DC_n257I</w:t>
            </w:r>
            <w:r w:rsidRPr="00EF5447">
              <w:t>_</w:t>
            </w:r>
            <w:r w:rsidRPr="00EF5447">
              <w:rPr>
                <w:lang w:eastAsia="zh-CN"/>
              </w:rPr>
              <w:t>8</w:t>
            </w:r>
            <w:r w:rsidRPr="00EF5447">
              <w:t>A</w:t>
            </w:r>
          </w:p>
          <w:p w14:paraId="04508011" w14:textId="77777777" w:rsidR="008D1E4A" w:rsidRPr="00EF5447" w:rsidRDefault="008D1E4A" w:rsidP="00C620E0">
            <w:pPr>
              <w:pStyle w:val="TAC"/>
              <w:rPr>
                <w:lang w:eastAsia="ja-JP"/>
              </w:rPr>
            </w:pPr>
            <w:r w:rsidRPr="00EF5447">
              <w:rPr>
                <w:lang w:eastAsia="ja-JP"/>
              </w:rPr>
              <w:t>DC_n257J</w:t>
            </w:r>
            <w:r w:rsidRPr="00EF5447">
              <w:t>_</w:t>
            </w:r>
            <w:r w:rsidRPr="00EF5447">
              <w:rPr>
                <w:lang w:eastAsia="zh-CN"/>
              </w:rPr>
              <w:t>8</w:t>
            </w:r>
            <w:r w:rsidRPr="00EF5447">
              <w:t>A</w:t>
            </w:r>
          </w:p>
          <w:p w14:paraId="1F4DB94A" w14:textId="77777777" w:rsidR="008D1E4A" w:rsidRPr="00EF5447" w:rsidRDefault="008D1E4A" w:rsidP="00C620E0">
            <w:pPr>
              <w:pStyle w:val="TAC"/>
              <w:rPr>
                <w:lang w:eastAsia="ja-JP"/>
              </w:rPr>
            </w:pPr>
            <w:r w:rsidRPr="00EF5447">
              <w:rPr>
                <w:lang w:eastAsia="ja-JP"/>
              </w:rPr>
              <w:t>DC_n257K</w:t>
            </w:r>
            <w:r w:rsidRPr="00EF5447">
              <w:t>_</w:t>
            </w:r>
            <w:r w:rsidRPr="00EF5447">
              <w:rPr>
                <w:lang w:eastAsia="zh-CN"/>
              </w:rPr>
              <w:t>8</w:t>
            </w:r>
            <w:r w:rsidRPr="00EF5447">
              <w:t>A</w:t>
            </w:r>
          </w:p>
          <w:p w14:paraId="03C9FD55" w14:textId="77777777" w:rsidR="008D1E4A" w:rsidRPr="00EF5447" w:rsidRDefault="008D1E4A" w:rsidP="00C620E0">
            <w:pPr>
              <w:pStyle w:val="TAC"/>
              <w:rPr>
                <w:lang w:eastAsia="ja-JP"/>
              </w:rPr>
            </w:pPr>
            <w:r w:rsidRPr="00EF5447">
              <w:rPr>
                <w:lang w:eastAsia="ja-JP"/>
              </w:rPr>
              <w:t>DC_n257L</w:t>
            </w:r>
            <w:r w:rsidRPr="00EF5447">
              <w:t>_</w:t>
            </w:r>
            <w:r w:rsidRPr="00EF5447">
              <w:rPr>
                <w:lang w:eastAsia="zh-CN"/>
              </w:rPr>
              <w:t>8</w:t>
            </w:r>
            <w:r w:rsidRPr="00EF5447">
              <w:t>A</w:t>
            </w:r>
          </w:p>
          <w:p w14:paraId="7708459C" w14:textId="77777777" w:rsidR="008D1E4A" w:rsidRPr="00EF5447" w:rsidRDefault="008D1E4A" w:rsidP="00C620E0">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14:paraId="13635BD0"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48401CC8" w14:textId="77777777" w:rsidTr="00C620E0">
        <w:trPr>
          <w:trHeight w:val="187"/>
          <w:jc w:val="center"/>
        </w:trPr>
        <w:tc>
          <w:tcPr>
            <w:tcW w:w="2972" w:type="dxa"/>
            <w:shd w:val="clear" w:color="auto" w:fill="auto"/>
          </w:tcPr>
          <w:p w14:paraId="741ED4C0" w14:textId="77777777" w:rsidR="008D1E4A" w:rsidRPr="00EF5447" w:rsidRDefault="008D1E4A" w:rsidP="00C620E0">
            <w:pPr>
              <w:pStyle w:val="TAC"/>
              <w:rPr>
                <w:lang w:eastAsia="fi-FI"/>
              </w:rPr>
            </w:pPr>
            <w:r w:rsidRPr="00EF5447">
              <w:rPr>
                <w:lang w:eastAsia="fi-FI"/>
              </w:rPr>
              <w:t>DC_n257A</w:t>
            </w:r>
            <w:r w:rsidRPr="00EF5447">
              <w:rPr>
                <w:lang w:eastAsia="zh-CN"/>
              </w:rPr>
              <w:t>_26A</w:t>
            </w:r>
          </w:p>
        </w:tc>
        <w:tc>
          <w:tcPr>
            <w:tcW w:w="2846" w:type="dxa"/>
          </w:tcPr>
          <w:p w14:paraId="5DD4D018" w14:textId="77777777" w:rsidR="008D1E4A" w:rsidRPr="00EF5447" w:rsidRDefault="008D1E4A" w:rsidP="00C620E0">
            <w:pPr>
              <w:pStyle w:val="TAC"/>
              <w:rPr>
                <w:lang w:eastAsia="fi-FI"/>
              </w:rPr>
            </w:pPr>
            <w:r w:rsidRPr="00EF5447">
              <w:rPr>
                <w:lang w:eastAsia="fi-FI"/>
              </w:rPr>
              <w:t>DC_n257A</w:t>
            </w:r>
            <w:r w:rsidRPr="00EF5447">
              <w:rPr>
                <w:lang w:eastAsia="zh-CN"/>
              </w:rPr>
              <w:t>_26A</w:t>
            </w:r>
          </w:p>
        </w:tc>
      </w:tr>
      <w:tr w:rsidR="008D1E4A" w:rsidRPr="00EF5447" w14:paraId="139FA75D" w14:textId="77777777" w:rsidTr="00C620E0">
        <w:trPr>
          <w:trHeight w:val="187"/>
          <w:jc w:val="center"/>
        </w:trPr>
        <w:tc>
          <w:tcPr>
            <w:tcW w:w="5818" w:type="dxa"/>
            <w:gridSpan w:val="2"/>
            <w:shd w:val="clear" w:color="auto" w:fill="auto"/>
            <w:vAlign w:val="center"/>
          </w:tcPr>
          <w:p w14:paraId="5E9D0C5B" w14:textId="77777777" w:rsidR="008D1E4A" w:rsidRPr="00EF5447" w:rsidRDefault="008D1E4A" w:rsidP="00C620E0">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14:paraId="49EFE7E2" w14:textId="77777777" w:rsidR="008D1E4A" w:rsidRPr="00EF5447" w:rsidRDefault="008D1E4A" w:rsidP="00C620E0">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14:paraId="6EE46197" w14:textId="77777777" w:rsidR="008D1E4A" w:rsidRPr="00EF5447" w:rsidRDefault="008D1E4A" w:rsidP="008D1E4A"/>
    <w:p w14:paraId="4A80D0A5" w14:textId="77777777" w:rsidR="008D1E4A" w:rsidRPr="00EF5447" w:rsidRDefault="008D1E4A" w:rsidP="008D1E4A">
      <w:pPr>
        <w:pStyle w:val="Heading3"/>
      </w:pPr>
      <w:bookmarkStart w:id="2716" w:name="_Toc61378120"/>
      <w:bookmarkStart w:id="2717" w:name="_Toc61378595"/>
      <w:r w:rsidRPr="00EF5447">
        <w:lastRenderedPageBreak/>
        <w:t>5.5B.5a.4</w:t>
      </w:r>
      <w:r w:rsidRPr="00EF5447">
        <w:tab/>
        <w:t>Inter-band NE-DC configurations including FR2 (five bands)</w:t>
      </w:r>
      <w:bookmarkEnd w:id="2716"/>
      <w:bookmarkEnd w:id="2717"/>
    </w:p>
    <w:p w14:paraId="4AD12E45" w14:textId="77777777" w:rsidR="008D1E4A" w:rsidRPr="00EF5447" w:rsidRDefault="008D1E4A" w:rsidP="008D1E4A">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D1E4A" w:rsidRPr="00EF5447" w14:paraId="5BCB0AE4" w14:textId="77777777" w:rsidTr="00C620E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8EF39" w14:textId="77777777" w:rsidR="008D1E4A" w:rsidRPr="00EF5447" w:rsidRDefault="008D1E4A" w:rsidP="00C620E0">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E3599" w14:textId="77777777" w:rsidR="008D1E4A" w:rsidRPr="00EF5447" w:rsidRDefault="008D1E4A" w:rsidP="00C620E0">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4B870E79" w14:textId="77777777" w:rsidTr="00C620E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DC4A4" w14:textId="77777777" w:rsidR="008D1E4A" w:rsidRPr="00EF5447" w:rsidRDefault="008D1E4A" w:rsidP="00C620E0">
            <w:pPr>
              <w:pStyle w:val="TAC"/>
              <w:rPr>
                <w:lang w:eastAsia="zh-CN"/>
              </w:rPr>
            </w:pPr>
            <w:r w:rsidRPr="00EF5447">
              <w:rPr>
                <w:lang w:eastAsia="fi-FI"/>
              </w:rPr>
              <w:t>DC_n257A</w:t>
            </w:r>
            <w:r w:rsidRPr="00EF5447">
              <w:rPr>
                <w:lang w:eastAsia="zh-CN"/>
              </w:rPr>
              <w:t>_</w:t>
            </w:r>
            <w:r w:rsidRPr="00EF5447">
              <w:t>1A-3A-5A-7A</w:t>
            </w:r>
          </w:p>
          <w:p w14:paraId="691D8C0F" w14:textId="77777777" w:rsidR="008D1E4A" w:rsidRPr="00EF5447" w:rsidRDefault="008D1E4A" w:rsidP="00C620E0">
            <w:pPr>
              <w:pStyle w:val="TAC"/>
              <w:rPr>
                <w:lang w:eastAsia="ja-JP"/>
              </w:rPr>
            </w:pPr>
            <w:r w:rsidRPr="00EF5447">
              <w:rPr>
                <w:lang w:eastAsia="ja-JP"/>
              </w:rPr>
              <w:t>DC_n257G</w:t>
            </w:r>
            <w:r w:rsidRPr="00EF5447">
              <w:t>_1A-3A-5A-7A</w:t>
            </w:r>
          </w:p>
          <w:p w14:paraId="2D931C67" w14:textId="77777777" w:rsidR="008D1E4A" w:rsidRPr="00EF5447" w:rsidRDefault="008D1E4A" w:rsidP="00C620E0">
            <w:pPr>
              <w:pStyle w:val="TAC"/>
              <w:rPr>
                <w:lang w:eastAsia="ja-JP"/>
              </w:rPr>
            </w:pPr>
            <w:r w:rsidRPr="00EF5447">
              <w:rPr>
                <w:lang w:eastAsia="ja-JP"/>
              </w:rPr>
              <w:t>DC_n257H</w:t>
            </w:r>
            <w:r w:rsidRPr="00EF5447">
              <w:t>_1A-3A-5A-7A</w:t>
            </w:r>
          </w:p>
          <w:p w14:paraId="7FB5660B" w14:textId="77777777" w:rsidR="008D1E4A" w:rsidRPr="00EF5447" w:rsidRDefault="008D1E4A" w:rsidP="00C620E0">
            <w:pPr>
              <w:pStyle w:val="TAC"/>
              <w:rPr>
                <w:lang w:eastAsia="ja-JP"/>
              </w:rPr>
            </w:pPr>
            <w:r w:rsidRPr="00EF5447">
              <w:rPr>
                <w:lang w:eastAsia="ja-JP"/>
              </w:rPr>
              <w:t>DC_n257I</w:t>
            </w:r>
            <w:r w:rsidRPr="00EF5447">
              <w:t>_1A-3A-5A-7A</w:t>
            </w:r>
          </w:p>
          <w:p w14:paraId="6D18B0E6" w14:textId="77777777" w:rsidR="008D1E4A" w:rsidRPr="00EF5447" w:rsidRDefault="008D1E4A" w:rsidP="00C620E0">
            <w:pPr>
              <w:pStyle w:val="TAC"/>
              <w:rPr>
                <w:lang w:eastAsia="ja-JP"/>
              </w:rPr>
            </w:pPr>
            <w:r w:rsidRPr="00EF5447">
              <w:rPr>
                <w:lang w:eastAsia="ja-JP"/>
              </w:rPr>
              <w:t>DC_n257J</w:t>
            </w:r>
            <w:r w:rsidRPr="00EF5447">
              <w:t>_1A-3A-5A-7A</w:t>
            </w:r>
          </w:p>
          <w:p w14:paraId="67475FF6" w14:textId="77777777" w:rsidR="008D1E4A" w:rsidRPr="00EF5447" w:rsidRDefault="008D1E4A" w:rsidP="00C620E0">
            <w:pPr>
              <w:pStyle w:val="TAC"/>
              <w:rPr>
                <w:lang w:eastAsia="ja-JP"/>
              </w:rPr>
            </w:pPr>
            <w:r w:rsidRPr="00EF5447">
              <w:rPr>
                <w:lang w:eastAsia="ja-JP"/>
              </w:rPr>
              <w:t>DC_n257K</w:t>
            </w:r>
            <w:r w:rsidRPr="00EF5447">
              <w:t>_1A-3A-5A-7A</w:t>
            </w:r>
          </w:p>
          <w:p w14:paraId="38395CAD" w14:textId="77777777" w:rsidR="008D1E4A" w:rsidRPr="00EF5447" w:rsidRDefault="008D1E4A" w:rsidP="00C620E0">
            <w:pPr>
              <w:pStyle w:val="TAC"/>
              <w:rPr>
                <w:lang w:eastAsia="ja-JP"/>
              </w:rPr>
            </w:pPr>
            <w:r w:rsidRPr="00EF5447">
              <w:rPr>
                <w:lang w:eastAsia="ja-JP"/>
              </w:rPr>
              <w:t>DC_n257L</w:t>
            </w:r>
            <w:r w:rsidRPr="00EF5447">
              <w:t>_1A-3A-5A-7A</w:t>
            </w:r>
          </w:p>
          <w:p w14:paraId="0BA51970" w14:textId="77777777" w:rsidR="008D1E4A" w:rsidRPr="00EF5447" w:rsidRDefault="008D1E4A" w:rsidP="00C620E0">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DA731"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0793E3E9"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4F9B24B4"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0DDBFD0A"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EC32E4E" w14:textId="77777777" w:rsidTr="00C620E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430762" w14:textId="77777777" w:rsidR="008D1E4A" w:rsidRPr="00EF5447" w:rsidRDefault="008D1E4A" w:rsidP="00C620E0">
            <w:pPr>
              <w:pStyle w:val="TAC"/>
              <w:rPr>
                <w:lang w:eastAsia="zh-CN"/>
              </w:rPr>
            </w:pPr>
            <w:r w:rsidRPr="00EF5447">
              <w:rPr>
                <w:lang w:eastAsia="fi-FI"/>
              </w:rPr>
              <w:t>DC_n257A</w:t>
            </w:r>
            <w:r w:rsidRPr="00EF5447">
              <w:rPr>
                <w:lang w:eastAsia="zh-CN"/>
              </w:rPr>
              <w:t>_1A-3A-5A-7A-7A</w:t>
            </w:r>
          </w:p>
          <w:p w14:paraId="017F02C3" w14:textId="77777777" w:rsidR="008D1E4A" w:rsidRPr="00EF5447" w:rsidRDefault="008D1E4A" w:rsidP="00C620E0">
            <w:pPr>
              <w:pStyle w:val="TAC"/>
              <w:rPr>
                <w:lang w:eastAsia="ja-JP"/>
              </w:rPr>
            </w:pPr>
            <w:r w:rsidRPr="00EF5447">
              <w:rPr>
                <w:lang w:eastAsia="ja-JP"/>
              </w:rPr>
              <w:t>DC_n257G</w:t>
            </w:r>
            <w:r w:rsidRPr="00EF5447">
              <w:t>_1A-3A-5A-7A-7A</w:t>
            </w:r>
          </w:p>
          <w:p w14:paraId="0099A33F" w14:textId="77777777" w:rsidR="008D1E4A" w:rsidRPr="00EF5447" w:rsidRDefault="008D1E4A" w:rsidP="00C620E0">
            <w:pPr>
              <w:pStyle w:val="TAC"/>
              <w:rPr>
                <w:lang w:eastAsia="ja-JP"/>
              </w:rPr>
            </w:pPr>
            <w:r w:rsidRPr="00EF5447">
              <w:rPr>
                <w:lang w:eastAsia="ja-JP"/>
              </w:rPr>
              <w:t>DC_n257H</w:t>
            </w:r>
            <w:r w:rsidRPr="00EF5447">
              <w:t>_1A-3A-5A-7A-7A</w:t>
            </w:r>
          </w:p>
          <w:p w14:paraId="21186867" w14:textId="77777777" w:rsidR="008D1E4A" w:rsidRPr="00EF5447" w:rsidRDefault="008D1E4A" w:rsidP="00C620E0">
            <w:pPr>
              <w:pStyle w:val="TAC"/>
              <w:rPr>
                <w:lang w:eastAsia="ja-JP"/>
              </w:rPr>
            </w:pPr>
            <w:r w:rsidRPr="00EF5447">
              <w:rPr>
                <w:lang w:eastAsia="ja-JP"/>
              </w:rPr>
              <w:t>DC_n257I</w:t>
            </w:r>
            <w:r w:rsidRPr="00EF5447">
              <w:t>_1A-3A-5A-7A-7A</w:t>
            </w:r>
          </w:p>
          <w:p w14:paraId="406A0574" w14:textId="77777777" w:rsidR="008D1E4A" w:rsidRPr="00EF5447" w:rsidRDefault="008D1E4A" w:rsidP="00C620E0">
            <w:pPr>
              <w:pStyle w:val="TAC"/>
              <w:rPr>
                <w:lang w:eastAsia="ja-JP"/>
              </w:rPr>
            </w:pPr>
            <w:r w:rsidRPr="00EF5447">
              <w:rPr>
                <w:lang w:eastAsia="ja-JP"/>
              </w:rPr>
              <w:t>DC_n257J</w:t>
            </w:r>
            <w:r w:rsidRPr="00EF5447">
              <w:t>_1A-3A-5A-7A-7A</w:t>
            </w:r>
          </w:p>
          <w:p w14:paraId="3E601004" w14:textId="77777777" w:rsidR="008D1E4A" w:rsidRPr="00EF5447" w:rsidRDefault="008D1E4A" w:rsidP="00C620E0">
            <w:pPr>
              <w:pStyle w:val="TAC"/>
              <w:rPr>
                <w:lang w:eastAsia="ja-JP"/>
              </w:rPr>
            </w:pPr>
            <w:r w:rsidRPr="00EF5447">
              <w:rPr>
                <w:lang w:eastAsia="ja-JP"/>
              </w:rPr>
              <w:t>DC_n257K</w:t>
            </w:r>
            <w:r w:rsidRPr="00EF5447">
              <w:t>_1A-3A-5A-7A-7A</w:t>
            </w:r>
          </w:p>
          <w:p w14:paraId="06533596" w14:textId="77777777" w:rsidR="008D1E4A" w:rsidRPr="00EF5447" w:rsidRDefault="008D1E4A" w:rsidP="00C620E0">
            <w:pPr>
              <w:pStyle w:val="TAC"/>
              <w:rPr>
                <w:lang w:eastAsia="ja-JP"/>
              </w:rPr>
            </w:pPr>
            <w:r w:rsidRPr="00EF5447">
              <w:rPr>
                <w:lang w:eastAsia="ja-JP"/>
              </w:rPr>
              <w:t>DC_n257L</w:t>
            </w:r>
            <w:r w:rsidRPr="00EF5447">
              <w:t>_1A-3A-5A-7A-7A</w:t>
            </w:r>
          </w:p>
          <w:p w14:paraId="413B5D96" w14:textId="77777777" w:rsidR="008D1E4A" w:rsidRPr="00EF5447" w:rsidRDefault="008D1E4A" w:rsidP="00C620E0">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20FC6"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21A3CEF6"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4477767"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64BC818F"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2148D4D" w14:textId="77777777" w:rsidTr="00C620E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D43AA2" w14:textId="77777777" w:rsidR="008D1E4A" w:rsidRPr="00EF5447" w:rsidRDefault="008D1E4A" w:rsidP="00C620E0">
            <w:pPr>
              <w:pStyle w:val="TAN"/>
              <w:rPr>
                <w:lang w:eastAsia="zh-CN"/>
              </w:rPr>
            </w:pPr>
            <w:r w:rsidRPr="00EF5447">
              <w:t>NOTE 1:</w:t>
            </w:r>
            <w:r w:rsidRPr="00EF5447">
              <w:tab/>
              <w:t>Uplink NE-DC configurations are the configurations supported by the present release of specifications.</w:t>
            </w:r>
          </w:p>
          <w:p w14:paraId="38DA1997"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97D757A" w14:textId="77777777" w:rsidR="008D1E4A" w:rsidRPr="00EF5447" w:rsidRDefault="008D1E4A" w:rsidP="008D1E4A"/>
    <w:p w14:paraId="2D108D22" w14:textId="77777777" w:rsidR="008D1E4A" w:rsidRPr="00EF5447" w:rsidRDefault="008D1E4A" w:rsidP="008D1E4A">
      <w:pPr>
        <w:pStyle w:val="Heading3"/>
      </w:pPr>
      <w:bookmarkStart w:id="2718" w:name="_Toc21351535"/>
      <w:bookmarkStart w:id="2719" w:name="_Toc29807117"/>
      <w:bookmarkStart w:id="2720" w:name="_Toc36648831"/>
      <w:bookmarkStart w:id="2721" w:name="_Toc36651556"/>
      <w:bookmarkStart w:id="2722" w:name="_Toc37256490"/>
      <w:bookmarkStart w:id="2723" w:name="_Toc37256831"/>
      <w:bookmarkStart w:id="2724" w:name="_Toc45890528"/>
      <w:bookmarkStart w:id="2725" w:name="_Toc45891752"/>
      <w:bookmarkStart w:id="2726" w:name="_Toc45892162"/>
      <w:bookmarkStart w:id="2727" w:name="_Toc45892572"/>
      <w:bookmarkStart w:id="2728" w:name="_Toc52352985"/>
      <w:bookmarkStart w:id="2729" w:name="_Toc53174808"/>
      <w:bookmarkStart w:id="2730" w:name="_Toc61378121"/>
      <w:bookmarkStart w:id="2731" w:name="_Toc61378596"/>
      <w:bookmarkEnd w:id="2711"/>
      <w:r w:rsidRPr="00EF5447">
        <w:lastRenderedPageBreak/>
        <w:t>5.5B.6</w:t>
      </w:r>
      <w:r w:rsidRPr="00EF5447">
        <w:tab/>
        <w:t>Inter-band EN-DC including FR1 and FR2</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6F031396" w14:textId="77777777" w:rsidR="008D1E4A" w:rsidRPr="00EF5447" w:rsidRDefault="008D1E4A" w:rsidP="008D1E4A">
      <w:pPr>
        <w:pStyle w:val="Heading4"/>
      </w:pPr>
      <w:bookmarkStart w:id="2732" w:name="_Toc21351536"/>
      <w:bookmarkStart w:id="2733" w:name="_Toc29807118"/>
      <w:bookmarkStart w:id="2734" w:name="_Toc36648832"/>
      <w:bookmarkStart w:id="2735" w:name="_Toc36651557"/>
      <w:bookmarkStart w:id="2736" w:name="_Toc37256491"/>
      <w:bookmarkStart w:id="2737" w:name="_Toc37256832"/>
      <w:bookmarkStart w:id="2738" w:name="_Toc45890529"/>
      <w:bookmarkStart w:id="2739" w:name="_Toc45891753"/>
      <w:bookmarkStart w:id="2740" w:name="_Toc45892163"/>
      <w:bookmarkStart w:id="2741" w:name="_Toc45892573"/>
      <w:bookmarkStart w:id="2742" w:name="_Toc52352986"/>
      <w:bookmarkStart w:id="2743" w:name="_Toc53174809"/>
      <w:bookmarkStart w:id="2744" w:name="_Toc61378122"/>
      <w:bookmarkStart w:id="2745" w:name="_Toc61378597"/>
      <w:r w:rsidRPr="00EF5447">
        <w:t>5.5B.6.1</w:t>
      </w:r>
      <w:r w:rsidRPr="00EF5447">
        <w:tab/>
        <w:t>Void</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4135135" w14:textId="77777777" w:rsidR="008D1E4A" w:rsidRPr="00EF5447" w:rsidRDefault="008D1E4A" w:rsidP="008D1E4A">
      <w:pPr>
        <w:pStyle w:val="Heading4"/>
      </w:pPr>
      <w:bookmarkStart w:id="2746" w:name="_Toc21351537"/>
      <w:bookmarkStart w:id="2747" w:name="_Toc29807119"/>
      <w:bookmarkStart w:id="2748" w:name="_Toc36648833"/>
      <w:bookmarkStart w:id="2749" w:name="_Toc36651558"/>
      <w:bookmarkStart w:id="2750" w:name="_Toc37256492"/>
      <w:bookmarkStart w:id="2751" w:name="_Toc37256833"/>
      <w:bookmarkStart w:id="2752" w:name="_Toc45890530"/>
      <w:bookmarkStart w:id="2753" w:name="_Toc45891754"/>
      <w:bookmarkStart w:id="2754" w:name="_Toc45892164"/>
      <w:bookmarkStart w:id="2755" w:name="_Toc45892574"/>
      <w:bookmarkStart w:id="2756" w:name="_Toc52352987"/>
      <w:bookmarkStart w:id="2757" w:name="_Toc53174810"/>
      <w:bookmarkStart w:id="2758" w:name="_Toc61378123"/>
      <w:bookmarkStart w:id="2759" w:name="_Toc61378598"/>
      <w:r w:rsidRPr="00EF5447">
        <w:t>5.5B.6.2</w:t>
      </w:r>
      <w:r w:rsidRPr="00EF5447">
        <w:tab/>
        <w:t>Inter-band EN-DC configurations including FR1 and FR2 (three bands)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541F57DD" w14:textId="77777777" w:rsidR="008D1E4A" w:rsidRPr="00EF5447" w:rsidRDefault="008D1E4A" w:rsidP="008D1E4A">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30C8EA0B"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517A8B8E"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6548B15B"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7C4AAC82" w14:textId="77777777" w:rsidTr="00C620E0">
        <w:trPr>
          <w:trHeight w:val="187"/>
          <w:jc w:val="center"/>
        </w:trPr>
        <w:tc>
          <w:tcPr>
            <w:tcW w:w="3969" w:type="dxa"/>
            <w:shd w:val="clear" w:color="auto" w:fill="auto"/>
            <w:noWrap/>
            <w:tcMar>
              <w:top w:w="28" w:type="dxa"/>
              <w:left w:w="28" w:type="dxa"/>
              <w:bottom w:w="28" w:type="dxa"/>
              <w:right w:w="28" w:type="dxa"/>
            </w:tcMar>
          </w:tcPr>
          <w:p w14:paraId="26C776BF"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p>
          <w:p w14:paraId="4D23538E"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p>
          <w:p w14:paraId="5F494414"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p>
          <w:p w14:paraId="18C596C6" w14:textId="77777777" w:rsidR="008D1E4A" w:rsidRPr="00EF5447" w:rsidRDefault="008D1E4A" w:rsidP="00C620E0">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p>
        </w:tc>
        <w:tc>
          <w:tcPr>
            <w:tcW w:w="3969" w:type="dxa"/>
            <w:tcMar>
              <w:top w:w="28" w:type="dxa"/>
              <w:left w:w="28" w:type="dxa"/>
              <w:bottom w:w="28" w:type="dxa"/>
              <w:right w:w="28" w:type="dxa"/>
            </w:tcMar>
          </w:tcPr>
          <w:p w14:paraId="6F35E5CB" w14:textId="77777777" w:rsidR="008D1E4A" w:rsidRPr="00EF5447" w:rsidRDefault="008D1E4A" w:rsidP="00C620E0">
            <w:pPr>
              <w:pStyle w:val="TAC"/>
              <w:rPr>
                <w:noProof/>
              </w:rPr>
            </w:pPr>
            <w:r w:rsidRPr="00EF5447">
              <w:rPr>
                <w:noProof/>
              </w:rPr>
              <w:t>DC_1A_n3A</w:t>
            </w:r>
          </w:p>
          <w:p w14:paraId="01BDA1F9" w14:textId="77777777" w:rsidR="008D1E4A" w:rsidRPr="00EF5447" w:rsidRDefault="008D1E4A" w:rsidP="00C620E0">
            <w:pPr>
              <w:pStyle w:val="TAC"/>
              <w:rPr>
                <w:noProof/>
              </w:rPr>
            </w:pPr>
            <w:r w:rsidRPr="00EF5447">
              <w:rPr>
                <w:noProof/>
              </w:rPr>
              <w:t>DC_1A_n257A</w:t>
            </w:r>
          </w:p>
          <w:p w14:paraId="62FB7F6F" w14:textId="77777777" w:rsidR="008D1E4A" w:rsidRPr="00EF5447" w:rsidRDefault="008D1E4A" w:rsidP="00C620E0">
            <w:pPr>
              <w:pStyle w:val="TAC"/>
              <w:rPr>
                <w:noProof/>
              </w:rPr>
            </w:pPr>
            <w:r w:rsidRPr="00EF5447">
              <w:rPr>
                <w:noProof/>
              </w:rPr>
              <w:t>DC_1A_n257G</w:t>
            </w:r>
          </w:p>
          <w:p w14:paraId="6554A515" w14:textId="77777777" w:rsidR="008D1E4A" w:rsidRPr="00EF5447" w:rsidRDefault="008D1E4A" w:rsidP="00C620E0">
            <w:pPr>
              <w:pStyle w:val="TAC"/>
              <w:rPr>
                <w:noProof/>
              </w:rPr>
            </w:pPr>
            <w:r w:rsidRPr="00EF5447">
              <w:rPr>
                <w:noProof/>
              </w:rPr>
              <w:t>DC_1A_n257H</w:t>
            </w:r>
          </w:p>
          <w:p w14:paraId="7B4E0CB6" w14:textId="77777777" w:rsidR="008D1E4A" w:rsidRPr="00EF5447" w:rsidRDefault="008D1E4A" w:rsidP="00C620E0">
            <w:pPr>
              <w:pStyle w:val="TAC"/>
              <w:rPr>
                <w:noProof/>
              </w:rPr>
            </w:pPr>
            <w:r w:rsidRPr="00EF5447">
              <w:rPr>
                <w:noProof/>
              </w:rPr>
              <w:t>DC_1A_n257I</w:t>
            </w:r>
          </w:p>
        </w:tc>
      </w:tr>
      <w:tr w:rsidR="008D1E4A" w:rsidRPr="00EF5447" w14:paraId="3D83C695" w14:textId="77777777" w:rsidTr="00C620E0">
        <w:trPr>
          <w:trHeight w:val="187"/>
          <w:jc w:val="center"/>
        </w:trPr>
        <w:tc>
          <w:tcPr>
            <w:tcW w:w="3969" w:type="dxa"/>
            <w:shd w:val="clear" w:color="auto" w:fill="auto"/>
            <w:noWrap/>
            <w:tcMar>
              <w:top w:w="28" w:type="dxa"/>
              <w:left w:w="28" w:type="dxa"/>
              <w:bottom w:w="28" w:type="dxa"/>
              <w:right w:w="28" w:type="dxa"/>
            </w:tcMar>
          </w:tcPr>
          <w:p w14:paraId="57C8E3F2" w14:textId="77777777" w:rsidR="008D1E4A" w:rsidRPr="00EF5447" w:rsidRDefault="008D1E4A" w:rsidP="00C620E0">
            <w:pPr>
              <w:pStyle w:val="TAC"/>
              <w:rPr>
                <w:rFonts w:cs="Arial"/>
                <w:bCs/>
                <w:szCs w:val="18"/>
              </w:rPr>
            </w:pPr>
            <w:r w:rsidRPr="00EF5447">
              <w:rPr>
                <w:rFonts w:cs="Arial"/>
                <w:bCs/>
                <w:szCs w:val="18"/>
              </w:rPr>
              <w:t>DC_1A_n28A-n257A</w:t>
            </w:r>
          </w:p>
          <w:p w14:paraId="50DDAA55" w14:textId="77777777" w:rsidR="008D1E4A" w:rsidRPr="00EF5447" w:rsidRDefault="008D1E4A" w:rsidP="00C620E0">
            <w:pPr>
              <w:pStyle w:val="TAC"/>
              <w:rPr>
                <w:rFonts w:cs="Arial"/>
                <w:bCs/>
                <w:szCs w:val="18"/>
              </w:rPr>
            </w:pPr>
            <w:r w:rsidRPr="00EF5447">
              <w:rPr>
                <w:rFonts w:cs="Arial"/>
                <w:bCs/>
                <w:szCs w:val="18"/>
              </w:rPr>
              <w:t>DC_1A_n28A-n257G</w:t>
            </w:r>
          </w:p>
          <w:p w14:paraId="62DC5C8A" w14:textId="77777777" w:rsidR="008D1E4A" w:rsidRPr="00EF5447" w:rsidRDefault="008D1E4A" w:rsidP="00C620E0">
            <w:pPr>
              <w:pStyle w:val="TAC"/>
              <w:rPr>
                <w:rFonts w:cs="Arial"/>
                <w:bCs/>
                <w:szCs w:val="18"/>
              </w:rPr>
            </w:pPr>
            <w:r w:rsidRPr="00EF5447">
              <w:rPr>
                <w:rFonts w:cs="Arial"/>
                <w:bCs/>
                <w:szCs w:val="18"/>
              </w:rPr>
              <w:t>DC_1A_n28A-n257H</w:t>
            </w:r>
          </w:p>
          <w:p w14:paraId="3AD6F5EC" w14:textId="77777777" w:rsidR="008D1E4A" w:rsidRPr="00EF5447" w:rsidRDefault="008D1E4A" w:rsidP="00C620E0">
            <w:pPr>
              <w:pStyle w:val="TAC"/>
              <w:rPr>
                <w:rFonts w:cs="Arial"/>
                <w:bCs/>
                <w:lang w:eastAsia="zh-CN"/>
              </w:rPr>
            </w:pPr>
            <w:r w:rsidRPr="00EF5447">
              <w:rPr>
                <w:rFonts w:cs="Arial"/>
                <w:bCs/>
                <w:szCs w:val="18"/>
              </w:rPr>
              <w:t>DC_1A_n28A-n257I</w:t>
            </w:r>
          </w:p>
        </w:tc>
        <w:tc>
          <w:tcPr>
            <w:tcW w:w="3969" w:type="dxa"/>
            <w:tcMar>
              <w:top w:w="28" w:type="dxa"/>
              <w:left w:w="28" w:type="dxa"/>
              <w:bottom w:w="28" w:type="dxa"/>
              <w:right w:w="28" w:type="dxa"/>
            </w:tcMar>
          </w:tcPr>
          <w:p w14:paraId="63A525C4" w14:textId="77777777" w:rsidR="008D1E4A" w:rsidRPr="00EF5447" w:rsidRDefault="008D1E4A" w:rsidP="00C620E0">
            <w:pPr>
              <w:pStyle w:val="TAC"/>
              <w:rPr>
                <w:rFonts w:cs="Arial"/>
                <w:lang w:eastAsia="zh-CN"/>
              </w:rPr>
            </w:pPr>
            <w:r w:rsidRPr="00EF5447">
              <w:rPr>
                <w:rFonts w:cs="Arial"/>
                <w:lang w:eastAsia="zh-CN"/>
              </w:rPr>
              <w:t>DC_1A_n28A</w:t>
            </w:r>
          </w:p>
          <w:p w14:paraId="51A6B189" w14:textId="77777777" w:rsidR="008D1E4A" w:rsidRPr="00EF5447" w:rsidRDefault="008D1E4A" w:rsidP="00C620E0">
            <w:pPr>
              <w:pStyle w:val="TAC"/>
              <w:rPr>
                <w:rFonts w:cs="Arial"/>
                <w:lang w:eastAsia="zh-CN"/>
              </w:rPr>
            </w:pPr>
            <w:r w:rsidRPr="00EF5447">
              <w:rPr>
                <w:rFonts w:cs="Arial"/>
                <w:lang w:eastAsia="zh-CN"/>
              </w:rPr>
              <w:t>DC_1A_n257A</w:t>
            </w:r>
          </w:p>
          <w:p w14:paraId="02F5ACBD" w14:textId="77777777" w:rsidR="008D1E4A" w:rsidRPr="00EF5447" w:rsidRDefault="008D1E4A" w:rsidP="00C620E0">
            <w:pPr>
              <w:pStyle w:val="TAC"/>
              <w:rPr>
                <w:noProof/>
              </w:rPr>
            </w:pPr>
            <w:r w:rsidRPr="00EF5447">
              <w:rPr>
                <w:noProof/>
              </w:rPr>
              <w:t>DC_1A_n257G</w:t>
            </w:r>
          </w:p>
          <w:p w14:paraId="25F08B94" w14:textId="77777777" w:rsidR="008D1E4A" w:rsidRPr="00EF5447" w:rsidRDefault="008D1E4A" w:rsidP="00C620E0">
            <w:pPr>
              <w:pStyle w:val="TAC"/>
              <w:rPr>
                <w:noProof/>
              </w:rPr>
            </w:pPr>
            <w:r w:rsidRPr="00EF5447">
              <w:rPr>
                <w:noProof/>
              </w:rPr>
              <w:t>DC_1A_n257H</w:t>
            </w:r>
          </w:p>
          <w:p w14:paraId="18277A19" w14:textId="77777777" w:rsidR="008D1E4A" w:rsidRPr="00EF5447" w:rsidRDefault="008D1E4A" w:rsidP="00C620E0">
            <w:pPr>
              <w:pStyle w:val="TAC"/>
              <w:rPr>
                <w:noProof/>
              </w:rPr>
            </w:pPr>
            <w:r w:rsidRPr="00EF5447">
              <w:rPr>
                <w:noProof/>
              </w:rPr>
              <w:t>DC_1A_n257I</w:t>
            </w:r>
          </w:p>
        </w:tc>
      </w:tr>
      <w:tr w:rsidR="008D1E4A" w:rsidRPr="00EF5447" w14:paraId="06D9C40A" w14:textId="77777777" w:rsidTr="00C620E0">
        <w:trPr>
          <w:trHeight w:val="187"/>
          <w:jc w:val="center"/>
        </w:trPr>
        <w:tc>
          <w:tcPr>
            <w:tcW w:w="3969" w:type="dxa"/>
            <w:shd w:val="clear" w:color="auto" w:fill="auto"/>
            <w:noWrap/>
            <w:tcMar>
              <w:top w:w="28" w:type="dxa"/>
              <w:left w:w="28" w:type="dxa"/>
              <w:bottom w:w="28" w:type="dxa"/>
              <w:right w:w="28" w:type="dxa"/>
            </w:tcMar>
          </w:tcPr>
          <w:p w14:paraId="03661022" w14:textId="77777777" w:rsidR="008D1E4A" w:rsidRPr="00EF5447" w:rsidRDefault="008D1E4A" w:rsidP="00C620E0">
            <w:pPr>
              <w:pStyle w:val="TAC"/>
            </w:pPr>
            <w:r w:rsidRPr="00EF5447">
              <w:t>DC_1A_n77A-n257A</w:t>
            </w:r>
          </w:p>
          <w:p w14:paraId="7D859F32" w14:textId="77777777" w:rsidR="008D1E4A" w:rsidRPr="00EF5447" w:rsidRDefault="008D1E4A" w:rsidP="00C620E0">
            <w:pPr>
              <w:pStyle w:val="TAC"/>
            </w:pPr>
            <w:r w:rsidRPr="00EF5447">
              <w:t>DC_1A_n77A-n257D</w:t>
            </w:r>
          </w:p>
          <w:p w14:paraId="0A393FDF" w14:textId="77777777" w:rsidR="008D1E4A" w:rsidRPr="00EF5447" w:rsidRDefault="008D1E4A" w:rsidP="00C620E0">
            <w:pPr>
              <w:pStyle w:val="TAC"/>
            </w:pPr>
            <w:r w:rsidRPr="00EF5447">
              <w:t>DC_1A_n77A-n257E</w:t>
            </w:r>
          </w:p>
          <w:p w14:paraId="5154077B" w14:textId="77777777" w:rsidR="008D1E4A" w:rsidRPr="00EF5447" w:rsidRDefault="008D1E4A" w:rsidP="00C620E0">
            <w:pPr>
              <w:pStyle w:val="TAC"/>
            </w:pPr>
            <w:r w:rsidRPr="00EF5447">
              <w:t>DC_1A_n77A-n257F</w:t>
            </w:r>
          </w:p>
          <w:p w14:paraId="1FAFDFBD" w14:textId="77777777" w:rsidR="008D1E4A" w:rsidRPr="00EF5447" w:rsidRDefault="008D1E4A" w:rsidP="00C620E0">
            <w:pPr>
              <w:pStyle w:val="TAC"/>
              <w:rPr>
                <w:lang w:eastAsia="zh-CN"/>
              </w:rPr>
            </w:pPr>
            <w:r w:rsidRPr="00EF5447">
              <w:rPr>
                <w:lang w:eastAsia="zh-CN"/>
              </w:rPr>
              <w:t>DC_1A_n77A-n257G</w:t>
            </w:r>
          </w:p>
          <w:p w14:paraId="39271846" w14:textId="77777777" w:rsidR="008D1E4A" w:rsidRPr="00EF5447" w:rsidRDefault="008D1E4A" w:rsidP="00C620E0">
            <w:pPr>
              <w:pStyle w:val="TAC"/>
              <w:rPr>
                <w:lang w:eastAsia="zh-CN"/>
              </w:rPr>
            </w:pPr>
            <w:r w:rsidRPr="00EF5447">
              <w:rPr>
                <w:lang w:eastAsia="zh-CN"/>
              </w:rPr>
              <w:t>DC_1A_n77A-n257H</w:t>
            </w:r>
          </w:p>
          <w:p w14:paraId="2BDAFB44" w14:textId="77777777" w:rsidR="008D1E4A" w:rsidRPr="00EF5447" w:rsidRDefault="008D1E4A" w:rsidP="00C620E0">
            <w:pPr>
              <w:pStyle w:val="TAC"/>
            </w:pPr>
            <w:r w:rsidRPr="00EF5447">
              <w:rPr>
                <w:lang w:eastAsia="zh-CN"/>
              </w:rPr>
              <w:t>DC_1A_n77A-n257I</w:t>
            </w:r>
          </w:p>
          <w:p w14:paraId="0AE61E46" w14:textId="77777777" w:rsidR="008D1E4A" w:rsidRPr="00EF5447" w:rsidRDefault="008D1E4A" w:rsidP="00C620E0">
            <w:pPr>
              <w:pStyle w:val="TAC"/>
            </w:pPr>
            <w:r w:rsidRPr="00EF5447">
              <w:t>DC_1A_n77C-n257A</w:t>
            </w:r>
          </w:p>
          <w:p w14:paraId="39240A3E" w14:textId="77777777" w:rsidR="008D1E4A" w:rsidRPr="00EF5447" w:rsidRDefault="008D1E4A" w:rsidP="00C620E0">
            <w:pPr>
              <w:pStyle w:val="TAC"/>
            </w:pPr>
            <w:r w:rsidRPr="00EF5447">
              <w:t>DC_1A_n77C-n257D</w:t>
            </w:r>
          </w:p>
          <w:p w14:paraId="36A9C9CF" w14:textId="77777777" w:rsidR="008D1E4A" w:rsidRPr="00EF5447" w:rsidRDefault="008D1E4A" w:rsidP="00C620E0">
            <w:pPr>
              <w:pStyle w:val="TAC"/>
            </w:pPr>
            <w:r w:rsidRPr="00EF5447">
              <w:t>DC_1A_n77C-n257E</w:t>
            </w:r>
          </w:p>
          <w:p w14:paraId="2AAFE982" w14:textId="77777777" w:rsidR="008D1E4A" w:rsidRPr="00EF5447" w:rsidRDefault="008D1E4A" w:rsidP="00C620E0">
            <w:pPr>
              <w:pStyle w:val="TAC"/>
              <w:rPr>
                <w:noProof/>
              </w:rPr>
            </w:pPr>
            <w:r w:rsidRPr="00EF5447">
              <w:t>DC_1A_n77C-n257F</w:t>
            </w:r>
          </w:p>
        </w:tc>
        <w:tc>
          <w:tcPr>
            <w:tcW w:w="3969" w:type="dxa"/>
            <w:tcMar>
              <w:top w:w="28" w:type="dxa"/>
              <w:left w:w="28" w:type="dxa"/>
              <w:bottom w:w="28" w:type="dxa"/>
              <w:right w:w="28" w:type="dxa"/>
            </w:tcMar>
          </w:tcPr>
          <w:p w14:paraId="399DFBDD" w14:textId="77777777" w:rsidR="008D1E4A" w:rsidRPr="00EF5447" w:rsidRDefault="008D1E4A" w:rsidP="00C620E0">
            <w:pPr>
              <w:pStyle w:val="TAC"/>
            </w:pPr>
            <w:r w:rsidRPr="00EF5447">
              <w:t>DC_1A_n77A</w:t>
            </w:r>
          </w:p>
          <w:p w14:paraId="7CD42CBE" w14:textId="77777777" w:rsidR="008D1E4A" w:rsidRPr="00EF5447" w:rsidRDefault="008D1E4A" w:rsidP="00C620E0">
            <w:pPr>
              <w:pStyle w:val="TAC"/>
            </w:pPr>
            <w:r w:rsidRPr="00EF5447">
              <w:t>DC_1A_n257A</w:t>
            </w:r>
          </w:p>
          <w:p w14:paraId="72C55E98" w14:textId="77777777" w:rsidR="008D1E4A" w:rsidRPr="00EF5447" w:rsidRDefault="008D1E4A" w:rsidP="00C620E0">
            <w:pPr>
              <w:pStyle w:val="TAC"/>
            </w:pPr>
            <w:r w:rsidRPr="00EF5447">
              <w:t>DC_1A_n257D</w:t>
            </w:r>
          </w:p>
          <w:p w14:paraId="18CAEAE0" w14:textId="77777777" w:rsidR="008D1E4A" w:rsidRPr="00EF5447" w:rsidRDefault="008D1E4A" w:rsidP="00C620E0">
            <w:pPr>
              <w:pStyle w:val="TAC"/>
            </w:pPr>
            <w:r w:rsidRPr="00EF5447">
              <w:t>DC_1A_n257G</w:t>
            </w:r>
          </w:p>
          <w:p w14:paraId="3BA15E61" w14:textId="77777777" w:rsidR="008D1E4A" w:rsidRPr="00EF5447" w:rsidRDefault="008D1E4A" w:rsidP="00C620E0">
            <w:pPr>
              <w:pStyle w:val="TAC"/>
            </w:pPr>
            <w:r w:rsidRPr="00EF5447">
              <w:t>DC_1A_n257H</w:t>
            </w:r>
          </w:p>
          <w:p w14:paraId="38AE8242" w14:textId="77777777" w:rsidR="008D1E4A" w:rsidRPr="00EF5447" w:rsidRDefault="008D1E4A" w:rsidP="00C620E0">
            <w:pPr>
              <w:pStyle w:val="TAC"/>
            </w:pPr>
            <w:r w:rsidRPr="00EF5447">
              <w:t>DC_1A_n257I</w:t>
            </w:r>
          </w:p>
          <w:p w14:paraId="19C801B5" w14:textId="77777777" w:rsidR="008D1E4A" w:rsidRPr="00EF5447" w:rsidRDefault="008D1E4A" w:rsidP="00C620E0">
            <w:pPr>
              <w:pStyle w:val="TAC"/>
            </w:pPr>
            <w:r w:rsidRPr="00EF5447">
              <w:t>DC_1A_n77A-n257A</w:t>
            </w:r>
          </w:p>
          <w:p w14:paraId="28F64D87" w14:textId="77777777" w:rsidR="008D1E4A" w:rsidRPr="00EF5447" w:rsidRDefault="008D1E4A" w:rsidP="00C620E0">
            <w:pPr>
              <w:pStyle w:val="TAC"/>
            </w:pPr>
            <w:r w:rsidRPr="00EF5447">
              <w:t>DC_1A_n77A-n257G</w:t>
            </w:r>
          </w:p>
          <w:p w14:paraId="0C09068B" w14:textId="77777777" w:rsidR="008D1E4A" w:rsidRPr="00EF5447" w:rsidRDefault="008D1E4A" w:rsidP="00C620E0">
            <w:pPr>
              <w:pStyle w:val="TAC"/>
            </w:pPr>
            <w:r w:rsidRPr="00EF5447">
              <w:t>DC_1A_n77A-n257H</w:t>
            </w:r>
          </w:p>
          <w:p w14:paraId="514CB572" w14:textId="77777777" w:rsidR="008D1E4A" w:rsidRPr="00EF5447" w:rsidRDefault="008D1E4A" w:rsidP="00C620E0">
            <w:pPr>
              <w:pStyle w:val="TAC"/>
              <w:rPr>
                <w:noProof/>
              </w:rPr>
            </w:pPr>
            <w:r w:rsidRPr="00EF5447">
              <w:t>DC_1A_n77A-n257I</w:t>
            </w:r>
          </w:p>
        </w:tc>
      </w:tr>
      <w:tr w:rsidR="008D1E4A" w:rsidRPr="00EF5447" w14:paraId="49712F88" w14:textId="77777777" w:rsidTr="00C620E0">
        <w:trPr>
          <w:trHeight w:val="187"/>
          <w:jc w:val="center"/>
        </w:trPr>
        <w:tc>
          <w:tcPr>
            <w:tcW w:w="3969" w:type="dxa"/>
            <w:shd w:val="clear" w:color="auto" w:fill="auto"/>
            <w:noWrap/>
            <w:tcMar>
              <w:top w:w="28" w:type="dxa"/>
              <w:left w:w="28" w:type="dxa"/>
              <w:bottom w:w="28" w:type="dxa"/>
              <w:right w:w="28" w:type="dxa"/>
            </w:tcMar>
          </w:tcPr>
          <w:p w14:paraId="6B425D24" w14:textId="77777777" w:rsidR="008D1E4A" w:rsidRPr="00EF5447" w:rsidRDefault="008D1E4A" w:rsidP="00C620E0">
            <w:pPr>
              <w:pStyle w:val="TAC"/>
              <w:rPr>
                <w:noProof/>
              </w:rPr>
            </w:pPr>
            <w:r w:rsidRPr="00EF5447">
              <w:rPr>
                <w:noProof/>
              </w:rPr>
              <w:t>DC_1A_n77(2A)-n257A</w:t>
            </w:r>
          </w:p>
          <w:p w14:paraId="6BFC200B" w14:textId="77777777" w:rsidR="008D1E4A" w:rsidRPr="00EF5447" w:rsidRDefault="008D1E4A" w:rsidP="00C620E0">
            <w:pPr>
              <w:pStyle w:val="TAC"/>
              <w:rPr>
                <w:noProof/>
              </w:rPr>
            </w:pPr>
            <w:r w:rsidRPr="00EF5447">
              <w:rPr>
                <w:noProof/>
              </w:rPr>
              <w:t>DC_1A_n77(2A)-n257D</w:t>
            </w:r>
          </w:p>
          <w:p w14:paraId="42662A7A" w14:textId="77777777" w:rsidR="008D1E4A" w:rsidRPr="00EF5447" w:rsidRDefault="008D1E4A" w:rsidP="00C620E0">
            <w:pPr>
              <w:pStyle w:val="TAC"/>
              <w:rPr>
                <w:noProof/>
                <w:lang w:eastAsia="zh-CN"/>
              </w:rPr>
            </w:pPr>
            <w:r w:rsidRPr="00EF5447">
              <w:rPr>
                <w:noProof/>
                <w:lang w:eastAsia="zh-CN"/>
              </w:rPr>
              <w:t>DC_1A_n77</w:t>
            </w:r>
            <w:r w:rsidRPr="00EF5447">
              <w:rPr>
                <w:noProof/>
              </w:rPr>
              <w:t>(2A)</w:t>
            </w:r>
            <w:r w:rsidRPr="00EF5447">
              <w:rPr>
                <w:noProof/>
                <w:lang w:eastAsia="zh-CN"/>
              </w:rPr>
              <w:t>-n257G</w:t>
            </w:r>
          </w:p>
          <w:p w14:paraId="6478541F" w14:textId="77777777" w:rsidR="008D1E4A" w:rsidRPr="00EF5447" w:rsidRDefault="008D1E4A" w:rsidP="00C620E0">
            <w:pPr>
              <w:pStyle w:val="TAC"/>
              <w:rPr>
                <w:noProof/>
                <w:lang w:eastAsia="zh-CN"/>
              </w:rPr>
            </w:pPr>
            <w:r w:rsidRPr="00EF5447">
              <w:rPr>
                <w:noProof/>
                <w:lang w:eastAsia="zh-CN"/>
              </w:rPr>
              <w:t>DC_1A_n77</w:t>
            </w:r>
            <w:r w:rsidRPr="00EF5447">
              <w:rPr>
                <w:noProof/>
              </w:rPr>
              <w:t>(2A)</w:t>
            </w:r>
            <w:r w:rsidRPr="00EF5447">
              <w:rPr>
                <w:noProof/>
                <w:lang w:eastAsia="zh-CN"/>
              </w:rPr>
              <w:t>-n257H</w:t>
            </w:r>
          </w:p>
          <w:p w14:paraId="7740263D" w14:textId="77777777" w:rsidR="008D1E4A" w:rsidRPr="00EF5447" w:rsidRDefault="008D1E4A" w:rsidP="00C620E0">
            <w:pPr>
              <w:pStyle w:val="TAC"/>
              <w:rPr>
                <w:noProof/>
                <w:lang w:eastAsia="ko-KR"/>
              </w:rPr>
            </w:pPr>
            <w:r w:rsidRPr="00EF5447">
              <w:rPr>
                <w:noProof/>
                <w:lang w:eastAsia="zh-CN"/>
              </w:rPr>
              <w:t>DC_1A_n77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7307F176" w14:textId="77777777" w:rsidR="008D1E4A" w:rsidRPr="00EF5447" w:rsidRDefault="008D1E4A" w:rsidP="00C620E0">
            <w:pPr>
              <w:pStyle w:val="TAC"/>
              <w:rPr>
                <w:noProof/>
              </w:rPr>
            </w:pPr>
            <w:r w:rsidRPr="00EF5447">
              <w:rPr>
                <w:noProof/>
              </w:rPr>
              <w:t>DC_1A_n77A</w:t>
            </w:r>
          </w:p>
          <w:p w14:paraId="12C72D16" w14:textId="77777777" w:rsidR="008D1E4A" w:rsidRPr="00EF5447" w:rsidRDefault="008D1E4A" w:rsidP="00C620E0">
            <w:pPr>
              <w:pStyle w:val="TAC"/>
              <w:rPr>
                <w:noProof/>
              </w:rPr>
            </w:pPr>
            <w:r w:rsidRPr="00EF5447">
              <w:rPr>
                <w:noProof/>
              </w:rPr>
              <w:t>DC_1A_n257A</w:t>
            </w:r>
          </w:p>
          <w:p w14:paraId="7E196A26" w14:textId="77777777" w:rsidR="008D1E4A" w:rsidRPr="00EF5447" w:rsidRDefault="008D1E4A" w:rsidP="00C620E0">
            <w:pPr>
              <w:pStyle w:val="TAC"/>
              <w:rPr>
                <w:noProof/>
              </w:rPr>
            </w:pPr>
            <w:r w:rsidRPr="00EF5447">
              <w:rPr>
                <w:noProof/>
              </w:rPr>
              <w:t>DC_1A_n257D</w:t>
            </w:r>
          </w:p>
          <w:p w14:paraId="300A26BF" w14:textId="77777777" w:rsidR="008D1E4A" w:rsidRPr="00EF5447" w:rsidRDefault="008D1E4A" w:rsidP="00C620E0">
            <w:pPr>
              <w:pStyle w:val="TAC"/>
              <w:rPr>
                <w:noProof/>
              </w:rPr>
            </w:pPr>
            <w:r w:rsidRPr="00EF5447">
              <w:rPr>
                <w:noProof/>
              </w:rPr>
              <w:t>DC_1A_n257G</w:t>
            </w:r>
          </w:p>
          <w:p w14:paraId="107D3971" w14:textId="77777777" w:rsidR="008D1E4A" w:rsidRPr="00EF5447" w:rsidRDefault="008D1E4A" w:rsidP="00C620E0">
            <w:pPr>
              <w:pStyle w:val="TAC"/>
              <w:rPr>
                <w:noProof/>
              </w:rPr>
            </w:pPr>
            <w:r w:rsidRPr="00EF5447">
              <w:rPr>
                <w:noProof/>
              </w:rPr>
              <w:t>DC_1A_n257H</w:t>
            </w:r>
          </w:p>
          <w:p w14:paraId="2F11658A" w14:textId="77777777" w:rsidR="008D1E4A" w:rsidRPr="00EF5447" w:rsidRDefault="008D1E4A" w:rsidP="00C620E0">
            <w:pPr>
              <w:pStyle w:val="TAC"/>
              <w:rPr>
                <w:noProof/>
                <w:lang w:eastAsia="ko-KR"/>
              </w:rPr>
            </w:pPr>
            <w:r w:rsidRPr="00EF5447">
              <w:rPr>
                <w:noProof/>
              </w:rPr>
              <w:t>DC_1A_n257I</w:t>
            </w:r>
          </w:p>
        </w:tc>
      </w:tr>
      <w:tr w:rsidR="008D1E4A" w:rsidRPr="00EF5447" w14:paraId="5426007D" w14:textId="77777777" w:rsidTr="00C620E0">
        <w:trPr>
          <w:trHeight w:val="187"/>
          <w:jc w:val="center"/>
        </w:trPr>
        <w:tc>
          <w:tcPr>
            <w:tcW w:w="3969" w:type="dxa"/>
            <w:shd w:val="clear" w:color="auto" w:fill="auto"/>
            <w:noWrap/>
            <w:tcMar>
              <w:top w:w="28" w:type="dxa"/>
              <w:left w:w="28" w:type="dxa"/>
              <w:bottom w:w="28" w:type="dxa"/>
              <w:right w:w="28" w:type="dxa"/>
            </w:tcMar>
          </w:tcPr>
          <w:p w14:paraId="16394A6D" w14:textId="77777777" w:rsidR="008D1E4A" w:rsidRPr="00EF5447" w:rsidRDefault="008D1E4A" w:rsidP="00C620E0">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2EE8FF28" w14:textId="77777777" w:rsidR="008D1E4A" w:rsidRPr="00EF5447" w:rsidRDefault="008D1E4A" w:rsidP="00C620E0">
            <w:pPr>
              <w:pStyle w:val="TAC"/>
              <w:rPr>
                <w:noProof/>
                <w:lang w:eastAsia="ko-KR"/>
              </w:rPr>
            </w:pPr>
            <w:r w:rsidRPr="00EF5447">
              <w:rPr>
                <w:noProof/>
                <w:lang w:eastAsia="ko-KR"/>
              </w:rPr>
              <w:t>DC_1A_n77A</w:t>
            </w:r>
          </w:p>
          <w:p w14:paraId="3B9166EA" w14:textId="77777777" w:rsidR="008D1E4A" w:rsidRPr="00EF5447" w:rsidRDefault="008D1E4A" w:rsidP="00C620E0">
            <w:pPr>
              <w:pStyle w:val="TAC"/>
              <w:rPr>
                <w:noProof/>
                <w:lang w:eastAsia="zh-CN"/>
              </w:rPr>
            </w:pPr>
            <w:r w:rsidRPr="00EF5447">
              <w:rPr>
                <w:noProof/>
                <w:lang w:eastAsia="ko-KR"/>
              </w:rPr>
              <w:t>DC_1A_n258A</w:t>
            </w:r>
          </w:p>
        </w:tc>
      </w:tr>
      <w:tr w:rsidR="008D1E4A" w:rsidRPr="00EF5447" w14:paraId="04A043A1" w14:textId="77777777" w:rsidTr="00C620E0">
        <w:trPr>
          <w:trHeight w:val="187"/>
          <w:jc w:val="center"/>
        </w:trPr>
        <w:tc>
          <w:tcPr>
            <w:tcW w:w="3969" w:type="dxa"/>
            <w:shd w:val="clear" w:color="auto" w:fill="auto"/>
            <w:noWrap/>
            <w:tcMar>
              <w:top w:w="28" w:type="dxa"/>
              <w:left w:w="28" w:type="dxa"/>
              <w:bottom w:w="28" w:type="dxa"/>
              <w:right w:w="28" w:type="dxa"/>
            </w:tcMar>
          </w:tcPr>
          <w:p w14:paraId="50EDA150" w14:textId="77777777" w:rsidR="008D1E4A" w:rsidRPr="00EF5447" w:rsidRDefault="008D1E4A" w:rsidP="00C620E0">
            <w:pPr>
              <w:pStyle w:val="TAC"/>
              <w:rPr>
                <w:noProof/>
              </w:rPr>
            </w:pPr>
            <w:r w:rsidRPr="00EF5447">
              <w:rPr>
                <w:noProof/>
              </w:rPr>
              <w:t>DC_1A_n78A-n257A</w:t>
            </w:r>
          </w:p>
          <w:p w14:paraId="4752551A" w14:textId="77777777" w:rsidR="008D1E4A" w:rsidRPr="00EF5447" w:rsidRDefault="008D1E4A" w:rsidP="00C620E0">
            <w:pPr>
              <w:pStyle w:val="TAC"/>
              <w:rPr>
                <w:noProof/>
              </w:rPr>
            </w:pPr>
            <w:r w:rsidRPr="00EF5447">
              <w:rPr>
                <w:noProof/>
              </w:rPr>
              <w:t>DC_1A_n78A-n257D</w:t>
            </w:r>
          </w:p>
          <w:p w14:paraId="3C979485" w14:textId="77777777" w:rsidR="008D1E4A" w:rsidRPr="00EF5447" w:rsidRDefault="008D1E4A" w:rsidP="00C620E0">
            <w:pPr>
              <w:pStyle w:val="TAC"/>
              <w:rPr>
                <w:noProof/>
              </w:rPr>
            </w:pPr>
            <w:r w:rsidRPr="00EF5447">
              <w:rPr>
                <w:noProof/>
              </w:rPr>
              <w:t>DC_1A_n78A-n257E</w:t>
            </w:r>
          </w:p>
          <w:p w14:paraId="1E29967F" w14:textId="77777777" w:rsidR="008D1E4A" w:rsidRPr="00EF5447" w:rsidRDefault="008D1E4A" w:rsidP="00C620E0">
            <w:pPr>
              <w:pStyle w:val="TAC"/>
              <w:rPr>
                <w:noProof/>
              </w:rPr>
            </w:pPr>
            <w:r w:rsidRPr="00EF5447">
              <w:rPr>
                <w:noProof/>
              </w:rPr>
              <w:t>DC_1A_n78A-n257F</w:t>
            </w:r>
          </w:p>
          <w:p w14:paraId="3C7F5A5B" w14:textId="77777777" w:rsidR="008D1E4A" w:rsidRPr="00EF5447" w:rsidRDefault="008D1E4A" w:rsidP="00C620E0">
            <w:pPr>
              <w:pStyle w:val="TAC"/>
              <w:rPr>
                <w:noProof/>
              </w:rPr>
            </w:pPr>
            <w:r w:rsidRPr="00EF5447">
              <w:rPr>
                <w:noProof/>
              </w:rPr>
              <w:t>DC_1A_n78C-n257A</w:t>
            </w:r>
          </w:p>
          <w:p w14:paraId="7CBA3530" w14:textId="77777777" w:rsidR="008D1E4A" w:rsidRPr="00EF5447" w:rsidRDefault="008D1E4A" w:rsidP="00C620E0">
            <w:pPr>
              <w:pStyle w:val="TAC"/>
              <w:rPr>
                <w:noProof/>
              </w:rPr>
            </w:pPr>
            <w:r w:rsidRPr="00EF5447">
              <w:rPr>
                <w:noProof/>
              </w:rPr>
              <w:t>DC_1A_n78C-n257D</w:t>
            </w:r>
          </w:p>
          <w:p w14:paraId="0E97745E" w14:textId="77777777" w:rsidR="008D1E4A" w:rsidRPr="00EF5447" w:rsidRDefault="008D1E4A" w:rsidP="00C620E0">
            <w:pPr>
              <w:pStyle w:val="TAC"/>
              <w:rPr>
                <w:noProof/>
              </w:rPr>
            </w:pPr>
            <w:r w:rsidRPr="00EF5447">
              <w:rPr>
                <w:noProof/>
              </w:rPr>
              <w:t>DC_1A_n78C-n257E</w:t>
            </w:r>
          </w:p>
          <w:p w14:paraId="6357EC6C" w14:textId="77777777" w:rsidR="008D1E4A" w:rsidRPr="00EF5447" w:rsidRDefault="008D1E4A" w:rsidP="00C620E0">
            <w:pPr>
              <w:pStyle w:val="TAC"/>
              <w:rPr>
                <w:noProof/>
              </w:rPr>
            </w:pPr>
            <w:r w:rsidRPr="00EF5447">
              <w:rPr>
                <w:noProof/>
              </w:rPr>
              <w:t>DC_1A_n78C-n257F</w:t>
            </w:r>
          </w:p>
        </w:tc>
        <w:tc>
          <w:tcPr>
            <w:tcW w:w="3969" w:type="dxa"/>
            <w:tcMar>
              <w:top w:w="28" w:type="dxa"/>
              <w:left w:w="28" w:type="dxa"/>
              <w:bottom w:w="28" w:type="dxa"/>
              <w:right w:w="28" w:type="dxa"/>
            </w:tcMar>
          </w:tcPr>
          <w:p w14:paraId="3F15E6DE" w14:textId="77777777" w:rsidR="008D1E4A" w:rsidRPr="00EF5447" w:rsidRDefault="008D1E4A" w:rsidP="00C620E0">
            <w:pPr>
              <w:pStyle w:val="TAC"/>
              <w:rPr>
                <w:noProof/>
              </w:rPr>
            </w:pPr>
            <w:r w:rsidRPr="00EF5447">
              <w:rPr>
                <w:noProof/>
              </w:rPr>
              <w:t>DC_1A_n78A</w:t>
            </w:r>
          </w:p>
          <w:p w14:paraId="4646A140" w14:textId="77777777" w:rsidR="008D1E4A" w:rsidRPr="00EF5447" w:rsidRDefault="008D1E4A" w:rsidP="00C620E0">
            <w:pPr>
              <w:pStyle w:val="TAC"/>
              <w:rPr>
                <w:noProof/>
              </w:rPr>
            </w:pPr>
            <w:r w:rsidRPr="00EF5447">
              <w:rPr>
                <w:noProof/>
              </w:rPr>
              <w:t>DC_1A_n257A</w:t>
            </w:r>
          </w:p>
          <w:p w14:paraId="1EA4DC7C" w14:textId="77777777" w:rsidR="008D1E4A" w:rsidRPr="00EF5447" w:rsidRDefault="008D1E4A" w:rsidP="00C620E0">
            <w:pPr>
              <w:pStyle w:val="TAC"/>
              <w:rPr>
                <w:noProof/>
              </w:rPr>
            </w:pPr>
            <w:r w:rsidRPr="00EF5447">
              <w:rPr>
                <w:noProof/>
              </w:rPr>
              <w:t>DC_1A_n257D</w:t>
            </w:r>
          </w:p>
          <w:p w14:paraId="35AB386B" w14:textId="77777777" w:rsidR="008D1E4A" w:rsidRPr="00EF5447" w:rsidRDefault="008D1E4A" w:rsidP="00C620E0">
            <w:pPr>
              <w:pStyle w:val="TAC"/>
              <w:rPr>
                <w:noProof/>
              </w:rPr>
            </w:pPr>
            <w:r w:rsidRPr="00EF5447">
              <w:rPr>
                <w:noProof/>
              </w:rPr>
              <w:t>DC_1A_n78A-n257A</w:t>
            </w:r>
          </w:p>
        </w:tc>
      </w:tr>
      <w:tr w:rsidR="008D1E4A" w:rsidRPr="00EF5447" w:rsidDel="007C6F81" w14:paraId="57E4A4AC" w14:textId="77777777" w:rsidTr="00C620E0">
        <w:trPr>
          <w:trHeight w:val="187"/>
          <w:jc w:val="center"/>
        </w:trPr>
        <w:tc>
          <w:tcPr>
            <w:tcW w:w="3969" w:type="dxa"/>
            <w:shd w:val="clear" w:color="auto" w:fill="auto"/>
            <w:noWrap/>
            <w:tcMar>
              <w:top w:w="28" w:type="dxa"/>
              <w:left w:w="28" w:type="dxa"/>
              <w:bottom w:w="28" w:type="dxa"/>
              <w:right w:w="28" w:type="dxa"/>
            </w:tcMar>
          </w:tcPr>
          <w:p w14:paraId="134F3A67" w14:textId="77777777" w:rsidR="008D1E4A" w:rsidRPr="00EF5447" w:rsidRDefault="008D1E4A" w:rsidP="00C620E0">
            <w:pPr>
              <w:pStyle w:val="TAC"/>
              <w:rPr>
                <w:lang w:eastAsia="zh-CN"/>
              </w:rPr>
            </w:pPr>
            <w:r w:rsidRPr="00EF5447">
              <w:rPr>
                <w:lang w:eastAsia="zh-CN"/>
              </w:rPr>
              <w:lastRenderedPageBreak/>
              <w:t>DC_1A_n78A-n257G</w:t>
            </w:r>
          </w:p>
          <w:p w14:paraId="61803CC2" w14:textId="77777777" w:rsidR="008D1E4A" w:rsidRPr="00EF5447" w:rsidRDefault="008D1E4A" w:rsidP="00C620E0">
            <w:pPr>
              <w:pStyle w:val="TAC"/>
              <w:rPr>
                <w:lang w:eastAsia="zh-CN"/>
              </w:rPr>
            </w:pPr>
            <w:r w:rsidRPr="00EF5447">
              <w:rPr>
                <w:lang w:eastAsia="zh-CN"/>
              </w:rPr>
              <w:t>DC_1A_n78A-n257H</w:t>
            </w:r>
          </w:p>
          <w:p w14:paraId="0FA7D94A" w14:textId="77777777" w:rsidR="008D1E4A" w:rsidRPr="00EF5447" w:rsidRDefault="008D1E4A" w:rsidP="00C620E0">
            <w:pPr>
              <w:pStyle w:val="TAC"/>
              <w:rPr>
                <w:lang w:eastAsia="zh-CN"/>
              </w:rPr>
            </w:pPr>
            <w:r w:rsidRPr="00EF5447">
              <w:rPr>
                <w:lang w:eastAsia="zh-CN"/>
              </w:rPr>
              <w:t>DC_1A_n78A-n257I</w:t>
            </w:r>
          </w:p>
          <w:p w14:paraId="35479432" w14:textId="77777777" w:rsidR="008D1E4A" w:rsidRPr="00EF5447" w:rsidRDefault="008D1E4A" w:rsidP="00C620E0">
            <w:pPr>
              <w:pStyle w:val="TAC"/>
              <w:rPr>
                <w:lang w:eastAsia="zh-CN"/>
              </w:rPr>
            </w:pPr>
            <w:r w:rsidRPr="00EF5447">
              <w:rPr>
                <w:lang w:eastAsia="zh-CN"/>
              </w:rPr>
              <w:t>DC_1A_n78A-n257J</w:t>
            </w:r>
          </w:p>
          <w:p w14:paraId="160D115E" w14:textId="77777777" w:rsidR="008D1E4A" w:rsidRPr="00EF5447" w:rsidRDefault="008D1E4A" w:rsidP="00C620E0">
            <w:pPr>
              <w:pStyle w:val="TAC"/>
              <w:rPr>
                <w:lang w:eastAsia="zh-CN"/>
              </w:rPr>
            </w:pPr>
            <w:r w:rsidRPr="00EF5447">
              <w:rPr>
                <w:lang w:eastAsia="zh-CN"/>
              </w:rPr>
              <w:t>DC_1A_n78A-n257K</w:t>
            </w:r>
          </w:p>
          <w:p w14:paraId="0E5FF667" w14:textId="77777777" w:rsidR="008D1E4A" w:rsidRPr="00EF5447" w:rsidRDefault="008D1E4A" w:rsidP="00C620E0">
            <w:pPr>
              <w:pStyle w:val="TAC"/>
              <w:rPr>
                <w:lang w:eastAsia="zh-CN"/>
              </w:rPr>
            </w:pPr>
            <w:r w:rsidRPr="00EF5447">
              <w:rPr>
                <w:lang w:eastAsia="zh-CN"/>
              </w:rPr>
              <w:t>DC_1A_n78A-n257L</w:t>
            </w:r>
          </w:p>
          <w:p w14:paraId="127C8A30" w14:textId="77777777" w:rsidR="008D1E4A" w:rsidRPr="00EF5447" w:rsidDel="007C6F81" w:rsidRDefault="008D1E4A" w:rsidP="00C620E0">
            <w:pPr>
              <w:pStyle w:val="TAC"/>
              <w:rPr>
                <w:noProof/>
                <w:lang w:eastAsia="zh-CN"/>
              </w:rPr>
            </w:pPr>
            <w:r w:rsidRPr="00EF5447">
              <w:rPr>
                <w:lang w:eastAsia="zh-CN"/>
              </w:rPr>
              <w:t>DC_1A_n78A-n257M</w:t>
            </w:r>
          </w:p>
        </w:tc>
        <w:tc>
          <w:tcPr>
            <w:tcW w:w="3969" w:type="dxa"/>
            <w:tcMar>
              <w:top w:w="28" w:type="dxa"/>
              <w:left w:w="28" w:type="dxa"/>
              <w:bottom w:w="28" w:type="dxa"/>
              <w:right w:w="28" w:type="dxa"/>
            </w:tcMar>
          </w:tcPr>
          <w:p w14:paraId="4ECE12D4" w14:textId="77777777" w:rsidR="008D1E4A" w:rsidRPr="00EF5447" w:rsidRDefault="008D1E4A" w:rsidP="00C620E0">
            <w:pPr>
              <w:pStyle w:val="TAC"/>
              <w:rPr>
                <w:lang w:eastAsia="zh-CN"/>
              </w:rPr>
            </w:pPr>
            <w:r w:rsidRPr="00EF5447">
              <w:rPr>
                <w:lang w:eastAsia="zh-CN"/>
              </w:rPr>
              <w:t>DC_1A_n78A</w:t>
            </w:r>
          </w:p>
          <w:p w14:paraId="52B51C1E" w14:textId="77777777" w:rsidR="008D1E4A" w:rsidRPr="00EF5447" w:rsidRDefault="008D1E4A" w:rsidP="00C620E0">
            <w:pPr>
              <w:pStyle w:val="TAC"/>
              <w:rPr>
                <w:lang w:eastAsia="zh-CN"/>
              </w:rPr>
            </w:pPr>
            <w:r w:rsidRPr="00EF5447">
              <w:rPr>
                <w:lang w:eastAsia="zh-CN"/>
              </w:rPr>
              <w:t>DC_1A_n257A</w:t>
            </w:r>
          </w:p>
          <w:p w14:paraId="09048138" w14:textId="77777777" w:rsidR="008D1E4A" w:rsidRPr="00EF5447" w:rsidRDefault="008D1E4A" w:rsidP="00C620E0">
            <w:pPr>
              <w:pStyle w:val="TAC"/>
            </w:pPr>
            <w:r w:rsidRPr="00EF5447">
              <w:t>DC_1A_n257G</w:t>
            </w:r>
          </w:p>
          <w:p w14:paraId="0CDDFE6A" w14:textId="77777777" w:rsidR="008D1E4A" w:rsidRPr="00EF5447" w:rsidRDefault="008D1E4A" w:rsidP="00C620E0">
            <w:pPr>
              <w:pStyle w:val="TAC"/>
            </w:pPr>
            <w:r w:rsidRPr="00EF5447">
              <w:t>DC_1A_n257H</w:t>
            </w:r>
          </w:p>
          <w:p w14:paraId="3B75DD68" w14:textId="77777777" w:rsidR="008D1E4A" w:rsidRPr="00EF5447" w:rsidRDefault="008D1E4A" w:rsidP="00C620E0">
            <w:pPr>
              <w:pStyle w:val="TAC"/>
            </w:pPr>
            <w:r w:rsidRPr="00EF5447">
              <w:t>DC_1A_n257I</w:t>
            </w:r>
          </w:p>
          <w:p w14:paraId="33BBC1C3" w14:textId="77777777" w:rsidR="008D1E4A" w:rsidRPr="00EF5447" w:rsidRDefault="008D1E4A" w:rsidP="00C620E0">
            <w:pPr>
              <w:pStyle w:val="TAC"/>
            </w:pPr>
            <w:r w:rsidRPr="00EF5447">
              <w:t>DC_1A_n78A-n257A</w:t>
            </w:r>
          </w:p>
          <w:p w14:paraId="45052DA8" w14:textId="77777777" w:rsidR="008D1E4A" w:rsidRPr="00EF5447" w:rsidRDefault="008D1E4A" w:rsidP="00C620E0">
            <w:pPr>
              <w:pStyle w:val="TAC"/>
            </w:pPr>
            <w:r w:rsidRPr="00EF5447">
              <w:t>DC_1A_n78A-n257G</w:t>
            </w:r>
          </w:p>
          <w:p w14:paraId="72B55B5F" w14:textId="77777777" w:rsidR="008D1E4A" w:rsidRPr="00EF5447" w:rsidRDefault="008D1E4A" w:rsidP="00C620E0">
            <w:pPr>
              <w:pStyle w:val="TAC"/>
            </w:pPr>
            <w:r w:rsidRPr="00EF5447">
              <w:t>DC_1A_n78A-n257H</w:t>
            </w:r>
          </w:p>
          <w:p w14:paraId="327F4772" w14:textId="77777777" w:rsidR="008D1E4A" w:rsidRPr="00EF5447" w:rsidDel="007C6F81" w:rsidRDefault="008D1E4A" w:rsidP="00C620E0">
            <w:pPr>
              <w:pStyle w:val="TAC"/>
              <w:rPr>
                <w:noProof/>
                <w:lang w:eastAsia="zh-CN"/>
              </w:rPr>
            </w:pPr>
            <w:r w:rsidRPr="00EF5447">
              <w:t>DC_1A_n78A-n257I</w:t>
            </w:r>
          </w:p>
        </w:tc>
      </w:tr>
      <w:tr w:rsidR="008D1E4A" w:rsidRPr="00EF5447" w14:paraId="74B11A5C" w14:textId="77777777" w:rsidTr="00C620E0">
        <w:trPr>
          <w:trHeight w:val="187"/>
          <w:jc w:val="center"/>
        </w:trPr>
        <w:tc>
          <w:tcPr>
            <w:tcW w:w="3969" w:type="dxa"/>
            <w:shd w:val="clear" w:color="auto" w:fill="auto"/>
            <w:noWrap/>
            <w:tcMar>
              <w:top w:w="28" w:type="dxa"/>
              <w:left w:w="28" w:type="dxa"/>
              <w:bottom w:w="28" w:type="dxa"/>
              <w:right w:w="28" w:type="dxa"/>
            </w:tcMar>
          </w:tcPr>
          <w:p w14:paraId="798E4687" w14:textId="77777777" w:rsidR="008D1E4A" w:rsidRPr="00EF5447" w:rsidRDefault="008D1E4A" w:rsidP="00C620E0">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6234A665" w14:textId="77777777" w:rsidR="008D1E4A" w:rsidRPr="00EF5447" w:rsidRDefault="008D1E4A" w:rsidP="00C620E0">
            <w:pPr>
              <w:pStyle w:val="TAC"/>
              <w:rPr>
                <w:noProof/>
                <w:lang w:eastAsia="ko-KR"/>
              </w:rPr>
            </w:pPr>
            <w:r w:rsidRPr="00EF5447">
              <w:rPr>
                <w:noProof/>
                <w:lang w:eastAsia="ko-KR"/>
              </w:rPr>
              <w:t>DC_1A_n78A</w:t>
            </w:r>
          </w:p>
          <w:p w14:paraId="18E06C8D" w14:textId="77777777" w:rsidR="008D1E4A" w:rsidRPr="00EF5447" w:rsidRDefault="008D1E4A" w:rsidP="00C620E0">
            <w:pPr>
              <w:pStyle w:val="TAC"/>
              <w:rPr>
                <w:noProof/>
                <w:lang w:eastAsia="zh-CN"/>
              </w:rPr>
            </w:pPr>
            <w:r w:rsidRPr="00EF5447">
              <w:rPr>
                <w:noProof/>
                <w:lang w:eastAsia="ko-KR"/>
              </w:rPr>
              <w:t>DC_1A_n258A</w:t>
            </w:r>
          </w:p>
        </w:tc>
      </w:tr>
      <w:tr w:rsidR="008D1E4A" w:rsidRPr="00EF5447" w14:paraId="09EC5AFA" w14:textId="77777777" w:rsidTr="00C620E0">
        <w:trPr>
          <w:trHeight w:val="187"/>
          <w:jc w:val="center"/>
        </w:trPr>
        <w:tc>
          <w:tcPr>
            <w:tcW w:w="3969" w:type="dxa"/>
            <w:shd w:val="clear" w:color="auto" w:fill="auto"/>
            <w:noWrap/>
            <w:tcMar>
              <w:top w:w="28" w:type="dxa"/>
              <w:left w:w="28" w:type="dxa"/>
              <w:bottom w:w="28" w:type="dxa"/>
              <w:right w:w="28" w:type="dxa"/>
            </w:tcMar>
          </w:tcPr>
          <w:p w14:paraId="494D4404" w14:textId="77777777" w:rsidR="008D1E4A" w:rsidRPr="00EF5447" w:rsidRDefault="008D1E4A" w:rsidP="00C620E0">
            <w:pPr>
              <w:pStyle w:val="TAC"/>
            </w:pPr>
            <w:r w:rsidRPr="00EF5447">
              <w:t>DC_1A_n79A-n257A</w:t>
            </w:r>
          </w:p>
          <w:p w14:paraId="34372C63" w14:textId="77777777" w:rsidR="008D1E4A" w:rsidRPr="00EF5447" w:rsidRDefault="008D1E4A" w:rsidP="00C620E0">
            <w:pPr>
              <w:pStyle w:val="TAC"/>
            </w:pPr>
            <w:r w:rsidRPr="00EF5447">
              <w:t>DC_1A_n79A-n257D</w:t>
            </w:r>
          </w:p>
          <w:p w14:paraId="43AEB120" w14:textId="77777777" w:rsidR="008D1E4A" w:rsidRPr="00EF5447" w:rsidRDefault="008D1E4A" w:rsidP="00C620E0">
            <w:pPr>
              <w:pStyle w:val="TAC"/>
            </w:pPr>
            <w:r w:rsidRPr="00EF5447">
              <w:t>DC_1A_n79A-n257E</w:t>
            </w:r>
          </w:p>
          <w:p w14:paraId="1FCDE654" w14:textId="77777777" w:rsidR="008D1E4A" w:rsidRPr="00EF5447" w:rsidRDefault="008D1E4A" w:rsidP="00C620E0">
            <w:pPr>
              <w:pStyle w:val="TAC"/>
              <w:rPr>
                <w:noProof/>
              </w:rPr>
            </w:pPr>
            <w:r w:rsidRPr="00EF5447">
              <w:t>DC_1A_n79A-n257F</w:t>
            </w:r>
          </w:p>
          <w:p w14:paraId="3909E5DB" w14:textId="77777777" w:rsidR="008D1E4A" w:rsidRPr="00EF5447" w:rsidRDefault="008D1E4A" w:rsidP="00C620E0">
            <w:pPr>
              <w:pStyle w:val="TAC"/>
              <w:rPr>
                <w:noProof/>
              </w:rPr>
            </w:pPr>
            <w:r w:rsidRPr="00EF5447">
              <w:rPr>
                <w:noProof/>
              </w:rPr>
              <w:t>DC_1A_n79A-n257G</w:t>
            </w:r>
          </w:p>
          <w:p w14:paraId="4BC3C505" w14:textId="77777777" w:rsidR="008D1E4A" w:rsidRPr="00EF5447" w:rsidRDefault="008D1E4A" w:rsidP="00C620E0">
            <w:pPr>
              <w:pStyle w:val="TAC"/>
              <w:rPr>
                <w:noProof/>
              </w:rPr>
            </w:pPr>
            <w:r w:rsidRPr="00EF5447">
              <w:rPr>
                <w:noProof/>
              </w:rPr>
              <w:t>DC_1A_n79A-n257H</w:t>
            </w:r>
          </w:p>
          <w:p w14:paraId="306A2F14" w14:textId="77777777" w:rsidR="008D1E4A" w:rsidRPr="00EF5447" w:rsidRDefault="008D1E4A" w:rsidP="00C620E0">
            <w:pPr>
              <w:pStyle w:val="TAC"/>
              <w:rPr>
                <w:noProof/>
              </w:rPr>
            </w:pPr>
            <w:r w:rsidRPr="00EF5447">
              <w:rPr>
                <w:noProof/>
              </w:rPr>
              <w:t>DC_1A_n79A-n257I</w:t>
            </w:r>
          </w:p>
          <w:p w14:paraId="749CD912" w14:textId="77777777" w:rsidR="008D1E4A" w:rsidRPr="00EF5447" w:rsidRDefault="008D1E4A" w:rsidP="00C620E0">
            <w:pPr>
              <w:pStyle w:val="TAC"/>
            </w:pPr>
            <w:r w:rsidRPr="00EF5447">
              <w:t>DC_1A_n79C-n257A</w:t>
            </w:r>
          </w:p>
          <w:p w14:paraId="40407A54" w14:textId="77777777" w:rsidR="008D1E4A" w:rsidRPr="00EF5447" w:rsidRDefault="008D1E4A" w:rsidP="00C620E0">
            <w:pPr>
              <w:pStyle w:val="TAC"/>
            </w:pPr>
            <w:r w:rsidRPr="00EF5447">
              <w:t>DC_1A_n79C-n257D</w:t>
            </w:r>
          </w:p>
          <w:p w14:paraId="04A1CCD9" w14:textId="77777777" w:rsidR="008D1E4A" w:rsidRPr="00EF5447" w:rsidRDefault="008D1E4A" w:rsidP="00C620E0">
            <w:pPr>
              <w:pStyle w:val="TAC"/>
            </w:pPr>
            <w:r w:rsidRPr="00EF5447">
              <w:t>DC_1A_n79C-n257E</w:t>
            </w:r>
          </w:p>
          <w:p w14:paraId="4E3C5CA0" w14:textId="77777777" w:rsidR="008D1E4A" w:rsidRPr="00EF5447" w:rsidRDefault="008D1E4A" w:rsidP="00C620E0">
            <w:pPr>
              <w:pStyle w:val="TAC"/>
            </w:pPr>
            <w:r w:rsidRPr="00EF5447">
              <w:t>DC_1A_n79C-n257F</w:t>
            </w:r>
          </w:p>
          <w:p w14:paraId="7CBA3E03" w14:textId="77777777" w:rsidR="008D1E4A" w:rsidRPr="00EF5447" w:rsidRDefault="008D1E4A" w:rsidP="00C620E0">
            <w:pPr>
              <w:pStyle w:val="TAC"/>
            </w:pPr>
            <w:r w:rsidRPr="00EF5447">
              <w:t>DC_1A_n79A-n257G</w:t>
            </w:r>
          </w:p>
          <w:p w14:paraId="0FE9FBC5" w14:textId="77777777" w:rsidR="008D1E4A" w:rsidRPr="00EF5447" w:rsidRDefault="008D1E4A" w:rsidP="00C620E0">
            <w:pPr>
              <w:pStyle w:val="TAC"/>
            </w:pPr>
            <w:r w:rsidRPr="00EF5447">
              <w:t>DC_1A_n79A-n257H</w:t>
            </w:r>
          </w:p>
          <w:p w14:paraId="1E6C5FA7" w14:textId="77777777" w:rsidR="008D1E4A" w:rsidRPr="00EF5447" w:rsidRDefault="008D1E4A" w:rsidP="00C620E0">
            <w:pPr>
              <w:pStyle w:val="TAC"/>
              <w:rPr>
                <w:noProof/>
              </w:rPr>
            </w:pPr>
            <w:r w:rsidRPr="00EF5447">
              <w:t>DC_1A_n79A-n257I</w:t>
            </w:r>
          </w:p>
        </w:tc>
        <w:tc>
          <w:tcPr>
            <w:tcW w:w="3969" w:type="dxa"/>
            <w:tcMar>
              <w:top w:w="28" w:type="dxa"/>
              <w:left w:w="28" w:type="dxa"/>
              <w:bottom w:w="28" w:type="dxa"/>
              <w:right w:w="28" w:type="dxa"/>
            </w:tcMar>
          </w:tcPr>
          <w:p w14:paraId="3E9E4E27" w14:textId="77777777" w:rsidR="008D1E4A" w:rsidRPr="00EF5447" w:rsidRDefault="008D1E4A" w:rsidP="00C620E0">
            <w:pPr>
              <w:pStyle w:val="TAC"/>
            </w:pPr>
            <w:r w:rsidRPr="00EF5447">
              <w:t>DC_1A_n79A</w:t>
            </w:r>
          </w:p>
          <w:p w14:paraId="5A2908C1" w14:textId="77777777" w:rsidR="008D1E4A" w:rsidRPr="00EF5447" w:rsidRDefault="008D1E4A" w:rsidP="00C620E0">
            <w:pPr>
              <w:pStyle w:val="TAC"/>
              <w:rPr>
                <w:noProof/>
              </w:rPr>
            </w:pPr>
            <w:r w:rsidRPr="00EF5447">
              <w:t>DC_1A_n257A</w:t>
            </w:r>
          </w:p>
          <w:p w14:paraId="7341C51A" w14:textId="77777777" w:rsidR="008D1E4A" w:rsidRPr="00EF5447" w:rsidRDefault="008D1E4A" w:rsidP="00C620E0">
            <w:pPr>
              <w:pStyle w:val="TAC"/>
              <w:rPr>
                <w:noProof/>
              </w:rPr>
            </w:pPr>
            <w:r w:rsidRPr="00EF5447">
              <w:rPr>
                <w:noProof/>
              </w:rPr>
              <w:t>DC_1A_n257G</w:t>
            </w:r>
          </w:p>
          <w:p w14:paraId="3D33735A" w14:textId="77777777" w:rsidR="008D1E4A" w:rsidRPr="00EF5447" w:rsidRDefault="008D1E4A" w:rsidP="00C620E0">
            <w:pPr>
              <w:pStyle w:val="TAC"/>
              <w:rPr>
                <w:noProof/>
              </w:rPr>
            </w:pPr>
            <w:r w:rsidRPr="00EF5447">
              <w:rPr>
                <w:noProof/>
              </w:rPr>
              <w:t>DC_1A_n257H</w:t>
            </w:r>
          </w:p>
          <w:p w14:paraId="79DD15BD" w14:textId="77777777" w:rsidR="008D1E4A" w:rsidRPr="00EF5447" w:rsidRDefault="008D1E4A" w:rsidP="00C620E0">
            <w:pPr>
              <w:pStyle w:val="TAC"/>
              <w:rPr>
                <w:noProof/>
              </w:rPr>
            </w:pPr>
            <w:r w:rsidRPr="00EF5447">
              <w:rPr>
                <w:noProof/>
              </w:rPr>
              <w:t>DC_1A_n257I</w:t>
            </w:r>
          </w:p>
          <w:p w14:paraId="3197EFE4" w14:textId="77777777" w:rsidR="008D1E4A" w:rsidRPr="00EF5447" w:rsidRDefault="008D1E4A" w:rsidP="00C620E0">
            <w:pPr>
              <w:pStyle w:val="TAC"/>
            </w:pPr>
            <w:r w:rsidRPr="00EF5447">
              <w:t>DC_1A_n79A-n257A</w:t>
            </w:r>
          </w:p>
          <w:p w14:paraId="2CDADDF6" w14:textId="77777777" w:rsidR="008D1E4A" w:rsidRPr="00EF5447" w:rsidRDefault="008D1E4A" w:rsidP="00C620E0">
            <w:pPr>
              <w:pStyle w:val="TAC"/>
            </w:pPr>
            <w:r w:rsidRPr="00EF5447">
              <w:t>DC_1A_n79A-n257G</w:t>
            </w:r>
          </w:p>
          <w:p w14:paraId="638201ED" w14:textId="77777777" w:rsidR="008D1E4A" w:rsidRPr="00EF5447" w:rsidRDefault="008D1E4A" w:rsidP="00C620E0">
            <w:pPr>
              <w:pStyle w:val="TAC"/>
            </w:pPr>
            <w:r w:rsidRPr="00EF5447">
              <w:t>DC_1A_n79A-n257H</w:t>
            </w:r>
          </w:p>
          <w:p w14:paraId="0D90DFF4" w14:textId="77777777" w:rsidR="008D1E4A" w:rsidRPr="00EF5447" w:rsidRDefault="008D1E4A" w:rsidP="00C620E0">
            <w:pPr>
              <w:pStyle w:val="TAC"/>
              <w:rPr>
                <w:noProof/>
              </w:rPr>
            </w:pPr>
            <w:r w:rsidRPr="00EF5447">
              <w:t>DC_1A_n79A-n257I</w:t>
            </w:r>
          </w:p>
        </w:tc>
      </w:tr>
      <w:tr w:rsidR="008D1E4A" w:rsidRPr="00EF5447" w14:paraId="6A1660F9" w14:textId="77777777" w:rsidTr="00C620E0">
        <w:trPr>
          <w:trHeight w:val="187"/>
          <w:jc w:val="center"/>
        </w:trPr>
        <w:tc>
          <w:tcPr>
            <w:tcW w:w="3969" w:type="dxa"/>
            <w:shd w:val="clear" w:color="auto" w:fill="auto"/>
            <w:noWrap/>
            <w:tcMar>
              <w:top w:w="28" w:type="dxa"/>
              <w:left w:w="28" w:type="dxa"/>
              <w:bottom w:w="28" w:type="dxa"/>
              <w:right w:w="28" w:type="dxa"/>
            </w:tcMar>
          </w:tcPr>
          <w:p w14:paraId="4B6AD94C" w14:textId="77777777" w:rsidR="008D1E4A" w:rsidRPr="00EF5447" w:rsidRDefault="008D1E4A" w:rsidP="00C620E0">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5D1F2674" w14:textId="77777777" w:rsidR="008D1E4A" w:rsidRPr="00EF5447" w:rsidRDefault="008D1E4A" w:rsidP="00C620E0">
            <w:pPr>
              <w:pStyle w:val="TAC"/>
              <w:rPr>
                <w:noProof/>
                <w:lang w:eastAsia="ko-KR"/>
              </w:rPr>
            </w:pPr>
            <w:r w:rsidRPr="00EF5447">
              <w:rPr>
                <w:noProof/>
                <w:lang w:eastAsia="ko-KR"/>
              </w:rPr>
              <w:t>DC_1A_n79A</w:t>
            </w:r>
          </w:p>
          <w:p w14:paraId="0F1314EC" w14:textId="77777777" w:rsidR="008D1E4A" w:rsidRPr="00EF5447" w:rsidRDefault="008D1E4A" w:rsidP="00C620E0">
            <w:pPr>
              <w:pStyle w:val="TAC"/>
              <w:rPr>
                <w:noProof/>
              </w:rPr>
            </w:pPr>
            <w:r w:rsidRPr="00EF5447">
              <w:rPr>
                <w:noProof/>
                <w:lang w:eastAsia="ko-KR"/>
              </w:rPr>
              <w:t>DC_1A_n258A</w:t>
            </w:r>
          </w:p>
        </w:tc>
      </w:tr>
      <w:tr w:rsidR="008D1E4A" w:rsidRPr="00EF5447" w14:paraId="1B426E76" w14:textId="77777777" w:rsidTr="00C620E0">
        <w:trPr>
          <w:trHeight w:val="187"/>
          <w:jc w:val="center"/>
        </w:trPr>
        <w:tc>
          <w:tcPr>
            <w:tcW w:w="3969" w:type="dxa"/>
            <w:shd w:val="clear" w:color="auto" w:fill="auto"/>
            <w:noWrap/>
            <w:tcMar>
              <w:top w:w="28" w:type="dxa"/>
              <w:left w:w="28" w:type="dxa"/>
              <w:bottom w:w="28" w:type="dxa"/>
              <w:right w:w="28" w:type="dxa"/>
            </w:tcMar>
          </w:tcPr>
          <w:p w14:paraId="779315FB" w14:textId="77777777" w:rsidR="008D1E4A" w:rsidRPr="00EF5447" w:rsidRDefault="008D1E4A" w:rsidP="00C620E0">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60BF431B" w14:textId="77777777" w:rsidR="008D1E4A" w:rsidRPr="00EF5447" w:rsidRDefault="008D1E4A" w:rsidP="00C620E0">
            <w:pPr>
              <w:pStyle w:val="TAC"/>
              <w:rPr>
                <w:rFonts w:cs="Arial"/>
                <w:lang w:eastAsia="zh-CN"/>
              </w:rPr>
            </w:pPr>
            <w:r w:rsidRPr="00EF5447">
              <w:rPr>
                <w:rFonts w:cs="Arial"/>
                <w:lang w:eastAsia="zh-CN"/>
              </w:rPr>
              <w:t>DC_2A_n258A</w:t>
            </w:r>
          </w:p>
          <w:p w14:paraId="247E45A4"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29875F89" w14:textId="77777777" w:rsidTr="00C620E0">
        <w:trPr>
          <w:trHeight w:val="187"/>
          <w:jc w:val="center"/>
        </w:trPr>
        <w:tc>
          <w:tcPr>
            <w:tcW w:w="3969" w:type="dxa"/>
            <w:shd w:val="clear" w:color="auto" w:fill="auto"/>
            <w:noWrap/>
            <w:tcMar>
              <w:top w:w="28" w:type="dxa"/>
              <w:left w:w="28" w:type="dxa"/>
              <w:bottom w:w="28" w:type="dxa"/>
              <w:right w:w="28" w:type="dxa"/>
            </w:tcMar>
          </w:tcPr>
          <w:p w14:paraId="5E945C16" w14:textId="77777777" w:rsidR="008D1E4A" w:rsidRPr="00EF5447" w:rsidRDefault="008D1E4A" w:rsidP="00C620E0">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7C9DB32C" w14:textId="77777777" w:rsidR="008D1E4A" w:rsidRPr="00EF5447" w:rsidRDefault="008D1E4A" w:rsidP="00C620E0">
            <w:pPr>
              <w:pStyle w:val="TAC"/>
              <w:rPr>
                <w:rFonts w:cs="Arial"/>
                <w:lang w:eastAsia="zh-CN"/>
              </w:rPr>
            </w:pPr>
            <w:r w:rsidRPr="00EF5447">
              <w:rPr>
                <w:rFonts w:cs="Arial"/>
                <w:lang w:eastAsia="zh-CN"/>
              </w:rPr>
              <w:t>DC_2A_n260A</w:t>
            </w:r>
          </w:p>
          <w:p w14:paraId="48EF9080"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570F3226" w14:textId="77777777" w:rsidTr="00C620E0">
        <w:trPr>
          <w:trHeight w:val="187"/>
          <w:jc w:val="center"/>
        </w:trPr>
        <w:tc>
          <w:tcPr>
            <w:tcW w:w="3969" w:type="dxa"/>
            <w:shd w:val="clear" w:color="auto" w:fill="auto"/>
            <w:noWrap/>
            <w:tcMar>
              <w:top w:w="28" w:type="dxa"/>
              <w:left w:w="28" w:type="dxa"/>
              <w:bottom w:w="28" w:type="dxa"/>
              <w:right w:w="28" w:type="dxa"/>
            </w:tcMar>
          </w:tcPr>
          <w:p w14:paraId="4968C6DD" w14:textId="77777777" w:rsidR="008D1E4A" w:rsidRPr="00EF5447" w:rsidRDefault="008D1E4A" w:rsidP="00C620E0">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3A1D9AF" w14:textId="77777777" w:rsidR="008D1E4A" w:rsidRPr="00EF5447" w:rsidRDefault="008D1E4A" w:rsidP="00C620E0">
            <w:pPr>
              <w:pStyle w:val="TAC"/>
              <w:rPr>
                <w:rFonts w:cs="Arial"/>
                <w:lang w:eastAsia="zh-CN"/>
              </w:rPr>
            </w:pPr>
            <w:r w:rsidRPr="00EF5447">
              <w:rPr>
                <w:rFonts w:cs="Arial"/>
                <w:lang w:eastAsia="zh-CN"/>
              </w:rPr>
              <w:t>DC_2A_n261A</w:t>
            </w:r>
          </w:p>
          <w:p w14:paraId="032900C5"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28CCC265" w14:textId="77777777" w:rsidTr="00C620E0">
        <w:trPr>
          <w:trHeight w:val="187"/>
          <w:jc w:val="center"/>
        </w:trPr>
        <w:tc>
          <w:tcPr>
            <w:tcW w:w="3969" w:type="dxa"/>
            <w:shd w:val="clear" w:color="auto" w:fill="auto"/>
            <w:noWrap/>
            <w:tcMar>
              <w:top w:w="28" w:type="dxa"/>
              <w:left w:w="28" w:type="dxa"/>
              <w:bottom w:w="28" w:type="dxa"/>
              <w:right w:w="28" w:type="dxa"/>
            </w:tcMar>
          </w:tcPr>
          <w:p w14:paraId="7D03B891" w14:textId="77777777" w:rsidR="008D1E4A" w:rsidRPr="00EF5447" w:rsidRDefault="008D1E4A" w:rsidP="00C620E0">
            <w:pPr>
              <w:pStyle w:val="TAC"/>
              <w:rPr>
                <w:rFonts w:cs="Arial"/>
                <w:lang w:eastAsia="zh-CN"/>
              </w:rPr>
            </w:pPr>
            <w:r w:rsidRPr="00EF5447">
              <w:rPr>
                <w:rFonts w:cs="Arial"/>
                <w:lang w:eastAsia="zh-CN"/>
              </w:rPr>
              <w:t>DC_2A_n41A-n260A</w:t>
            </w:r>
          </w:p>
          <w:p w14:paraId="12CC7E93" w14:textId="77777777" w:rsidR="008D1E4A" w:rsidRPr="00EF5447" w:rsidRDefault="008D1E4A" w:rsidP="00C620E0">
            <w:pPr>
              <w:pStyle w:val="TAC"/>
              <w:rPr>
                <w:rFonts w:cs="Arial"/>
                <w:lang w:eastAsia="zh-CN"/>
              </w:rPr>
            </w:pPr>
            <w:r w:rsidRPr="00EF5447">
              <w:rPr>
                <w:rFonts w:cs="Arial"/>
                <w:lang w:eastAsia="zh-CN"/>
              </w:rPr>
              <w:t>DC_2A_n41A-n260(2A)</w:t>
            </w:r>
          </w:p>
          <w:p w14:paraId="4A209675" w14:textId="77777777" w:rsidR="008D1E4A" w:rsidRPr="00EF5447" w:rsidRDefault="008D1E4A" w:rsidP="00C620E0">
            <w:pPr>
              <w:pStyle w:val="TAC"/>
              <w:rPr>
                <w:rFonts w:cs="Arial"/>
                <w:lang w:eastAsia="zh-CN"/>
              </w:rPr>
            </w:pPr>
            <w:r w:rsidRPr="00EF5447">
              <w:rPr>
                <w:rFonts w:cs="Arial"/>
                <w:lang w:eastAsia="zh-CN"/>
              </w:rPr>
              <w:t>DC_2A_n41A-n260(3A)</w:t>
            </w:r>
          </w:p>
          <w:p w14:paraId="5F38E42A" w14:textId="77777777" w:rsidR="008D1E4A" w:rsidRPr="00EF5447" w:rsidRDefault="008D1E4A" w:rsidP="00C620E0">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2495FB0C" w14:textId="77777777" w:rsidR="008D1E4A" w:rsidRPr="00EF5447" w:rsidRDefault="008D1E4A" w:rsidP="00C620E0">
            <w:pPr>
              <w:pStyle w:val="TAC"/>
              <w:rPr>
                <w:noProof/>
                <w:lang w:eastAsia="ko-KR"/>
              </w:rPr>
            </w:pPr>
            <w:r w:rsidRPr="00EF5447">
              <w:rPr>
                <w:rFonts w:cs="Arial"/>
                <w:lang w:eastAsia="zh-CN"/>
              </w:rPr>
              <w:t>DC_2A_n41A</w:t>
            </w:r>
          </w:p>
        </w:tc>
      </w:tr>
      <w:tr w:rsidR="008D1E4A" w:rsidRPr="00EF5447" w14:paraId="6182B8B7" w14:textId="77777777" w:rsidTr="00C620E0">
        <w:trPr>
          <w:trHeight w:val="187"/>
          <w:jc w:val="center"/>
        </w:trPr>
        <w:tc>
          <w:tcPr>
            <w:tcW w:w="3969" w:type="dxa"/>
            <w:shd w:val="clear" w:color="auto" w:fill="auto"/>
            <w:noWrap/>
            <w:tcMar>
              <w:top w:w="28" w:type="dxa"/>
              <w:left w:w="28" w:type="dxa"/>
              <w:bottom w:w="28" w:type="dxa"/>
              <w:right w:w="28" w:type="dxa"/>
            </w:tcMar>
          </w:tcPr>
          <w:p w14:paraId="524A57A9" w14:textId="77777777" w:rsidR="008D1E4A" w:rsidRPr="00EF5447" w:rsidRDefault="008D1E4A" w:rsidP="00C620E0">
            <w:pPr>
              <w:pStyle w:val="TAC"/>
              <w:rPr>
                <w:noProof/>
                <w:lang w:eastAsia="ko-KR"/>
              </w:rPr>
            </w:pPr>
            <w:r w:rsidRPr="00EF5447">
              <w:rPr>
                <w:noProof/>
                <w:lang w:eastAsia="ko-KR"/>
              </w:rPr>
              <w:t>DC_2A_n41A-n261A</w:t>
            </w:r>
          </w:p>
          <w:p w14:paraId="0911C65D" w14:textId="77777777" w:rsidR="008D1E4A" w:rsidRPr="00EF5447" w:rsidRDefault="008D1E4A" w:rsidP="00C620E0">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09F39AB5" w14:textId="77777777" w:rsidR="008D1E4A" w:rsidRPr="00EF5447" w:rsidRDefault="008D1E4A" w:rsidP="00C620E0">
            <w:pPr>
              <w:pStyle w:val="TAC"/>
              <w:rPr>
                <w:noProof/>
                <w:lang w:eastAsia="ko-KR"/>
              </w:rPr>
            </w:pPr>
            <w:r w:rsidRPr="00EF5447">
              <w:rPr>
                <w:noProof/>
                <w:lang w:eastAsia="ko-KR"/>
              </w:rPr>
              <w:t>DC_2A_n41A</w:t>
            </w:r>
          </w:p>
        </w:tc>
      </w:tr>
      <w:tr w:rsidR="008D1E4A" w:rsidRPr="00EF5447" w14:paraId="57350F08" w14:textId="77777777" w:rsidTr="00C620E0">
        <w:trPr>
          <w:trHeight w:val="187"/>
          <w:jc w:val="center"/>
        </w:trPr>
        <w:tc>
          <w:tcPr>
            <w:tcW w:w="3969" w:type="dxa"/>
            <w:shd w:val="clear" w:color="auto" w:fill="auto"/>
            <w:noWrap/>
            <w:tcMar>
              <w:top w:w="28" w:type="dxa"/>
              <w:left w:w="28" w:type="dxa"/>
              <w:bottom w:w="28" w:type="dxa"/>
              <w:right w:w="28" w:type="dxa"/>
            </w:tcMar>
          </w:tcPr>
          <w:p w14:paraId="6EF52FB3" w14:textId="77777777" w:rsidR="008D1E4A" w:rsidRPr="00EF5447" w:rsidRDefault="008D1E4A" w:rsidP="00C620E0">
            <w:pPr>
              <w:pStyle w:val="TAC"/>
              <w:rPr>
                <w:rFonts w:cs="Arial"/>
                <w:lang w:eastAsia="zh-CN"/>
              </w:rPr>
            </w:pPr>
            <w:r w:rsidRPr="00EF5447">
              <w:rPr>
                <w:rFonts w:cs="Arial"/>
                <w:lang w:eastAsia="zh-CN"/>
              </w:rPr>
              <w:t>DC_2A_n71A-n261A</w:t>
            </w:r>
          </w:p>
          <w:p w14:paraId="4F33E375" w14:textId="77777777" w:rsidR="008D1E4A" w:rsidRPr="00EF5447" w:rsidRDefault="008D1E4A" w:rsidP="00C620E0">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14A9DC0B" w14:textId="77777777" w:rsidR="008D1E4A" w:rsidRPr="00EF5447" w:rsidRDefault="008D1E4A" w:rsidP="00C620E0">
            <w:pPr>
              <w:pStyle w:val="TAC"/>
              <w:rPr>
                <w:rFonts w:cs="Arial"/>
                <w:lang w:eastAsia="zh-CN"/>
              </w:rPr>
            </w:pPr>
            <w:r w:rsidRPr="00EF5447">
              <w:rPr>
                <w:rFonts w:cs="Arial"/>
                <w:lang w:eastAsia="zh-CN"/>
              </w:rPr>
              <w:t>DC_2A_n261A</w:t>
            </w:r>
          </w:p>
          <w:p w14:paraId="536B51FC" w14:textId="77777777" w:rsidR="008D1E4A" w:rsidRPr="00EF5447" w:rsidRDefault="008D1E4A" w:rsidP="00C620E0">
            <w:pPr>
              <w:pStyle w:val="TAC"/>
              <w:rPr>
                <w:noProof/>
                <w:lang w:eastAsia="ko-KR"/>
              </w:rPr>
            </w:pPr>
            <w:r w:rsidRPr="00EF5447">
              <w:rPr>
                <w:rFonts w:cs="Arial"/>
                <w:lang w:eastAsia="zh-CN"/>
              </w:rPr>
              <w:t>DC_2A_n71A</w:t>
            </w:r>
          </w:p>
        </w:tc>
      </w:tr>
      <w:tr w:rsidR="008D1E4A" w:rsidRPr="00EF5447" w14:paraId="132F1BB4" w14:textId="77777777" w:rsidTr="00C620E0">
        <w:trPr>
          <w:trHeight w:val="187"/>
          <w:jc w:val="center"/>
        </w:trPr>
        <w:tc>
          <w:tcPr>
            <w:tcW w:w="3969" w:type="dxa"/>
            <w:shd w:val="clear" w:color="auto" w:fill="auto"/>
            <w:noWrap/>
            <w:tcMar>
              <w:top w:w="28" w:type="dxa"/>
              <w:left w:w="28" w:type="dxa"/>
              <w:bottom w:w="28" w:type="dxa"/>
              <w:right w:w="28" w:type="dxa"/>
            </w:tcMar>
          </w:tcPr>
          <w:p w14:paraId="298E819F" w14:textId="77777777" w:rsidR="008D1E4A" w:rsidRPr="00EF5447" w:rsidRDefault="008D1E4A" w:rsidP="00C620E0">
            <w:pPr>
              <w:pStyle w:val="TAC"/>
              <w:rPr>
                <w:rFonts w:eastAsia="PMingLiU"/>
                <w:noProof/>
                <w:lang w:eastAsia="zh-TW"/>
              </w:rPr>
            </w:pPr>
            <w:r w:rsidRPr="00EF5447">
              <w:rPr>
                <w:noProof/>
                <w:lang w:eastAsia="ko-KR"/>
              </w:rPr>
              <w:lastRenderedPageBreak/>
              <w:t>DC_3A_n1A-n257A</w:t>
            </w:r>
          </w:p>
          <w:p w14:paraId="5B0F70D3" w14:textId="77777777" w:rsidR="008D1E4A" w:rsidRPr="00EF5447" w:rsidRDefault="008D1E4A" w:rsidP="00C620E0">
            <w:pPr>
              <w:pStyle w:val="TAC"/>
              <w:rPr>
                <w:noProof/>
                <w:lang w:eastAsia="ko-KR"/>
              </w:rPr>
            </w:pPr>
            <w:r w:rsidRPr="00EF5447">
              <w:rPr>
                <w:noProof/>
                <w:lang w:eastAsia="ko-KR"/>
              </w:rPr>
              <w:t>DC_3A-3A_n1A-n257A</w:t>
            </w:r>
          </w:p>
          <w:p w14:paraId="7A68341A" w14:textId="77777777" w:rsidR="008D1E4A" w:rsidRPr="00EF5447" w:rsidRDefault="008D1E4A" w:rsidP="00C620E0">
            <w:pPr>
              <w:pStyle w:val="TAC"/>
              <w:rPr>
                <w:rFonts w:cs="Arial"/>
                <w:lang w:eastAsia="zh-TW"/>
              </w:rPr>
            </w:pPr>
            <w:r w:rsidRPr="00EF5447">
              <w:rPr>
                <w:rFonts w:cs="Arial"/>
                <w:lang w:eastAsia="zh-TW"/>
              </w:rPr>
              <w:t>DC_3A_n1A-n257D</w:t>
            </w:r>
          </w:p>
          <w:p w14:paraId="0AA3C767" w14:textId="77777777" w:rsidR="008D1E4A" w:rsidRPr="00EF5447" w:rsidRDefault="008D1E4A" w:rsidP="00C620E0">
            <w:pPr>
              <w:pStyle w:val="TAC"/>
              <w:rPr>
                <w:rFonts w:cs="Arial"/>
                <w:lang w:eastAsia="zh-TW"/>
              </w:rPr>
            </w:pPr>
            <w:r w:rsidRPr="00EF5447">
              <w:rPr>
                <w:rFonts w:cs="Arial"/>
                <w:lang w:eastAsia="zh-TW"/>
              </w:rPr>
              <w:t>DC_3A_n1A-n257E</w:t>
            </w:r>
          </w:p>
          <w:p w14:paraId="48257AEE" w14:textId="77777777" w:rsidR="008D1E4A" w:rsidRPr="00EF5447" w:rsidRDefault="008D1E4A" w:rsidP="00C620E0">
            <w:pPr>
              <w:pStyle w:val="TAC"/>
              <w:rPr>
                <w:rFonts w:cs="Arial"/>
                <w:lang w:eastAsia="zh-TW"/>
              </w:rPr>
            </w:pPr>
            <w:r w:rsidRPr="00EF5447">
              <w:rPr>
                <w:rFonts w:cs="Arial"/>
                <w:lang w:eastAsia="zh-TW"/>
              </w:rPr>
              <w:t>DC_3A_n1A-n257F</w:t>
            </w:r>
          </w:p>
          <w:p w14:paraId="60E9E55C" w14:textId="77777777" w:rsidR="008D1E4A" w:rsidRPr="00EF5447" w:rsidRDefault="008D1E4A" w:rsidP="00C620E0">
            <w:pPr>
              <w:pStyle w:val="TAC"/>
              <w:rPr>
                <w:rFonts w:cs="Arial"/>
                <w:lang w:eastAsia="zh-TW"/>
              </w:rPr>
            </w:pPr>
            <w:r w:rsidRPr="00EF5447">
              <w:rPr>
                <w:rFonts w:cs="Arial"/>
                <w:lang w:eastAsia="zh-TW"/>
              </w:rPr>
              <w:t>DC_3A_n1A-n257G</w:t>
            </w:r>
          </w:p>
          <w:p w14:paraId="0810DFA7" w14:textId="77777777" w:rsidR="008D1E4A" w:rsidRPr="00EF5447" w:rsidRDefault="008D1E4A" w:rsidP="00C620E0">
            <w:pPr>
              <w:pStyle w:val="TAC"/>
              <w:rPr>
                <w:rFonts w:cs="Arial"/>
                <w:lang w:eastAsia="zh-TW"/>
              </w:rPr>
            </w:pPr>
            <w:r w:rsidRPr="00EF5447">
              <w:rPr>
                <w:rFonts w:cs="Arial"/>
                <w:lang w:eastAsia="zh-TW"/>
              </w:rPr>
              <w:t>DC_3A_n1A-n257H</w:t>
            </w:r>
          </w:p>
          <w:p w14:paraId="0A60CC5C" w14:textId="77777777" w:rsidR="008D1E4A" w:rsidRPr="00EF5447" w:rsidRDefault="008D1E4A" w:rsidP="00C620E0">
            <w:pPr>
              <w:pStyle w:val="TAC"/>
              <w:rPr>
                <w:rFonts w:cs="Arial"/>
                <w:lang w:eastAsia="zh-TW"/>
              </w:rPr>
            </w:pPr>
            <w:r w:rsidRPr="00EF5447">
              <w:rPr>
                <w:rFonts w:cs="Arial"/>
                <w:lang w:eastAsia="zh-TW"/>
              </w:rPr>
              <w:t>DC_3A_n1A-n257I</w:t>
            </w:r>
          </w:p>
          <w:p w14:paraId="3E8C8BDC" w14:textId="77777777" w:rsidR="008D1E4A" w:rsidRPr="00EF5447" w:rsidRDefault="008D1E4A" w:rsidP="00C620E0">
            <w:pPr>
              <w:pStyle w:val="TAC"/>
              <w:rPr>
                <w:rFonts w:cs="Arial"/>
                <w:lang w:eastAsia="zh-TW"/>
              </w:rPr>
            </w:pPr>
            <w:r w:rsidRPr="00EF5447">
              <w:rPr>
                <w:rFonts w:cs="Arial"/>
                <w:lang w:eastAsia="zh-TW"/>
              </w:rPr>
              <w:t>DC_3A_n1A-n257J</w:t>
            </w:r>
          </w:p>
          <w:p w14:paraId="30DE57BB" w14:textId="77777777" w:rsidR="008D1E4A" w:rsidRPr="00EF5447" w:rsidRDefault="008D1E4A" w:rsidP="00C620E0">
            <w:pPr>
              <w:pStyle w:val="TAC"/>
              <w:rPr>
                <w:rFonts w:cs="Arial"/>
                <w:lang w:eastAsia="zh-TW"/>
              </w:rPr>
            </w:pPr>
            <w:r w:rsidRPr="00EF5447">
              <w:rPr>
                <w:rFonts w:cs="Arial"/>
                <w:lang w:eastAsia="zh-TW"/>
              </w:rPr>
              <w:t>DC_3A_n1A-n257K</w:t>
            </w:r>
          </w:p>
          <w:p w14:paraId="5CD86E7C" w14:textId="77777777" w:rsidR="008D1E4A" w:rsidRPr="00EF5447" w:rsidRDefault="008D1E4A" w:rsidP="00C620E0">
            <w:pPr>
              <w:pStyle w:val="TAC"/>
              <w:rPr>
                <w:rFonts w:cs="Arial"/>
                <w:lang w:eastAsia="zh-TW"/>
              </w:rPr>
            </w:pPr>
            <w:r w:rsidRPr="00EF5447">
              <w:rPr>
                <w:rFonts w:cs="Arial"/>
                <w:lang w:eastAsia="zh-TW"/>
              </w:rPr>
              <w:t>DC_3A_n1A-n257L</w:t>
            </w:r>
          </w:p>
          <w:p w14:paraId="761364CF" w14:textId="77777777" w:rsidR="008D1E4A" w:rsidRPr="00EF5447" w:rsidRDefault="008D1E4A" w:rsidP="00C620E0">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610F4A44" w14:textId="77777777" w:rsidR="008D1E4A" w:rsidRPr="00EF5447" w:rsidRDefault="008D1E4A" w:rsidP="00C620E0">
            <w:pPr>
              <w:pStyle w:val="TAC"/>
              <w:rPr>
                <w:noProof/>
                <w:lang w:eastAsia="ko-KR"/>
              </w:rPr>
            </w:pPr>
            <w:r w:rsidRPr="00EF5447">
              <w:rPr>
                <w:noProof/>
                <w:lang w:eastAsia="ko-KR"/>
              </w:rPr>
              <w:t>DC_3A_n1A</w:t>
            </w:r>
          </w:p>
          <w:p w14:paraId="22A0F04A" w14:textId="77777777" w:rsidR="008D1E4A" w:rsidRPr="00EF5447" w:rsidRDefault="008D1E4A" w:rsidP="00C620E0">
            <w:pPr>
              <w:pStyle w:val="TAC"/>
              <w:rPr>
                <w:noProof/>
              </w:rPr>
            </w:pPr>
            <w:r w:rsidRPr="00EF5447">
              <w:rPr>
                <w:noProof/>
                <w:lang w:eastAsia="ko-KR"/>
              </w:rPr>
              <w:t>DC_3A_n257A</w:t>
            </w:r>
          </w:p>
        </w:tc>
      </w:tr>
      <w:tr w:rsidR="008D1E4A" w:rsidRPr="00EF5447" w14:paraId="07BF583C" w14:textId="77777777" w:rsidTr="00C620E0">
        <w:trPr>
          <w:trHeight w:val="187"/>
          <w:jc w:val="center"/>
        </w:trPr>
        <w:tc>
          <w:tcPr>
            <w:tcW w:w="3969" w:type="dxa"/>
            <w:shd w:val="clear" w:color="auto" w:fill="auto"/>
            <w:noWrap/>
            <w:tcMar>
              <w:top w:w="28" w:type="dxa"/>
              <w:left w:w="28" w:type="dxa"/>
              <w:bottom w:w="28" w:type="dxa"/>
              <w:right w:w="28" w:type="dxa"/>
            </w:tcMar>
          </w:tcPr>
          <w:p w14:paraId="1146938C" w14:textId="77777777" w:rsidR="008D1E4A" w:rsidRPr="00EF5447" w:rsidRDefault="008D1E4A" w:rsidP="00C620E0">
            <w:pPr>
              <w:pStyle w:val="TAC"/>
              <w:rPr>
                <w:lang w:eastAsia="zh-TW"/>
              </w:rPr>
            </w:pPr>
            <w:r w:rsidRPr="00EF5447">
              <w:rPr>
                <w:lang w:eastAsia="zh-TW"/>
              </w:rPr>
              <w:t>DC_3A-3A_n1A-n257D</w:t>
            </w:r>
          </w:p>
          <w:p w14:paraId="5B971C74" w14:textId="77777777" w:rsidR="008D1E4A" w:rsidRPr="00EF5447" w:rsidRDefault="008D1E4A" w:rsidP="00C620E0">
            <w:pPr>
              <w:pStyle w:val="TAC"/>
              <w:rPr>
                <w:lang w:eastAsia="zh-TW"/>
              </w:rPr>
            </w:pPr>
            <w:r w:rsidRPr="00EF5447">
              <w:rPr>
                <w:lang w:eastAsia="zh-TW"/>
              </w:rPr>
              <w:t>DC_3A-3A_n1A-n257E</w:t>
            </w:r>
          </w:p>
          <w:p w14:paraId="4F2B69A1" w14:textId="77777777" w:rsidR="008D1E4A" w:rsidRPr="00EF5447" w:rsidRDefault="008D1E4A" w:rsidP="00C620E0">
            <w:pPr>
              <w:pStyle w:val="TAC"/>
              <w:rPr>
                <w:lang w:eastAsia="zh-TW"/>
              </w:rPr>
            </w:pPr>
            <w:r w:rsidRPr="00EF5447">
              <w:rPr>
                <w:lang w:eastAsia="zh-TW"/>
              </w:rPr>
              <w:t>DC_3A-3A_n1A-n257F</w:t>
            </w:r>
          </w:p>
          <w:p w14:paraId="4F801702" w14:textId="77777777" w:rsidR="008D1E4A" w:rsidRPr="00EF5447" w:rsidRDefault="008D1E4A" w:rsidP="00C620E0">
            <w:pPr>
              <w:pStyle w:val="TAC"/>
              <w:rPr>
                <w:lang w:eastAsia="zh-TW"/>
              </w:rPr>
            </w:pPr>
            <w:r w:rsidRPr="00EF5447">
              <w:rPr>
                <w:lang w:eastAsia="zh-TW"/>
              </w:rPr>
              <w:t>DC_3A-3A_n1A-n257G</w:t>
            </w:r>
          </w:p>
          <w:p w14:paraId="7FFF998A" w14:textId="77777777" w:rsidR="008D1E4A" w:rsidRPr="00EF5447" w:rsidRDefault="008D1E4A" w:rsidP="00C620E0">
            <w:pPr>
              <w:pStyle w:val="TAC"/>
              <w:rPr>
                <w:lang w:eastAsia="zh-TW"/>
              </w:rPr>
            </w:pPr>
            <w:r w:rsidRPr="00EF5447">
              <w:rPr>
                <w:lang w:eastAsia="zh-TW"/>
              </w:rPr>
              <w:t>DC_3A-3A_n1A-n257H</w:t>
            </w:r>
          </w:p>
          <w:p w14:paraId="0BB23FF8" w14:textId="77777777" w:rsidR="008D1E4A" w:rsidRPr="00EF5447" w:rsidRDefault="008D1E4A" w:rsidP="00C620E0">
            <w:pPr>
              <w:pStyle w:val="TAC"/>
              <w:rPr>
                <w:lang w:eastAsia="zh-TW"/>
              </w:rPr>
            </w:pPr>
            <w:r w:rsidRPr="00EF5447">
              <w:rPr>
                <w:lang w:eastAsia="zh-TW"/>
              </w:rPr>
              <w:t>DC_3A-3A_n1A-n257I</w:t>
            </w:r>
          </w:p>
          <w:p w14:paraId="504CB1E2" w14:textId="77777777" w:rsidR="008D1E4A" w:rsidRPr="00EF5447" w:rsidRDefault="008D1E4A" w:rsidP="00C620E0">
            <w:pPr>
              <w:pStyle w:val="TAC"/>
              <w:rPr>
                <w:lang w:eastAsia="zh-TW"/>
              </w:rPr>
            </w:pPr>
            <w:r w:rsidRPr="00EF5447">
              <w:rPr>
                <w:lang w:eastAsia="zh-TW"/>
              </w:rPr>
              <w:t>DC_3A-3A_n1A-n257J</w:t>
            </w:r>
          </w:p>
          <w:p w14:paraId="29510C0F" w14:textId="77777777" w:rsidR="008D1E4A" w:rsidRPr="00EF5447" w:rsidRDefault="008D1E4A" w:rsidP="00C620E0">
            <w:pPr>
              <w:pStyle w:val="TAC"/>
              <w:rPr>
                <w:lang w:eastAsia="zh-TW"/>
              </w:rPr>
            </w:pPr>
            <w:r w:rsidRPr="00EF5447">
              <w:rPr>
                <w:lang w:eastAsia="zh-TW"/>
              </w:rPr>
              <w:t>DC_3A-3A_n1A-n257K</w:t>
            </w:r>
          </w:p>
          <w:p w14:paraId="254876F0" w14:textId="77777777" w:rsidR="008D1E4A" w:rsidRPr="00EF5447" w:rsidRDefault="008D1E4A" w:rsidP="00C620E0">
            <w:pPr>
              <w:pStyle w:val="TAC"/>
              <w:rPr>
                <w:lang w:eastAsia="zh-TW"/>
              </w:rPr>
            </w:pPr>
            <w:r w:rsidRPr="00EF5447">
              <w:rPr>
                <w:lang w:eastAsia="zh-TW"/>
              </w:rPr>
              <w:t>DC_3A-3A_n1A-n257L</w:t>
            </w:r>
          </w:p>
          <w:p w14:paraId="6807A6B5" w14:textId="77777777" w:rsidR="008D1E4A" w:rsidRPr="00EF5447" w:rsidRDefault="008D1E4A" w:rsidP="00C620E0">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08935F93" w14:textId="77777777" w:rsidR="008D1E4A" w:rsidRPr="00EF5447" w:rsidRDefault="008D1E4A" w:rsidP="00C620E0">
            <w:pPr>
              <w:pStyle w:val="TAC"/>
              <w:rPr>
                <w:lang w:eastAsia="zh-TW"/>
              </w:rPr>
            </w:pPr>
            <w:r w:rsidRPr="00EF5447">
              <w:rPr>
                <w:lang w:eastAsia="zh-TW"/>
              </w:rPr>
              <w:t>DC_3A_n1A</w:t>
            </w:r>
          </w:p>
          <w:p w14:paraId="18C63A82" w14:textId="77777777" w:rsidR="008D1E4A" w:rsidRPr="00EF5447" w:rsidRDefault="008D1E4A" w:rsidP="00C620E0">
            <w:pPr>
              <w:pStyle w:val="TAC"/>
              <w:rPr>
                <w:noProof/>
                <w:lang w:eastAsia="ko-KR"/>
              </w:rPr>
            </w:pPr>
            <w:r w:rsidRPr="00EF5447">
              <w:rPr>
                <w:lang w:eastAsia="zh-TW"/>
              </w:rPr>
              <w:t>DC_3A_n257A</w:t>
            </w:r>
          </w:p>
        </w:tc>
      </w:tr>
      <w:tr w:rsidR="008D1E4A" w:rsidRPr="00EF5447" w14:paraId="5848B784" w14:textId="77777777" w:rsidTr="00C620E0">
        <w:trPr>
          <w:trHeight w:val="187"/>
          <w:jc w:val="center"/>
        </w:trPr>
        <w:tc>
          <w:tcPr>
            <w:tcW w:w="3969" w:type="dxa"/>
            <w:shd w:val="clear" w:color="auto" w:fill="auto"/>
            <w:noWrap/>
            <w:tcMar>
              <w:top w:w="28" w:type="dxa"/>
              <w:left w:w="28" w:type="dxa"/>
              <w:bottom w:w="28" w:type="dxa"/>
              <w:right w:w="28" w:type="dxa"/>
            </w:tcMar>
          </w:tcPr>
          <w:p w14:paraId="52A8A274" w14:textId="77777777" w:rsidR="008D1E4A" w:rsidRPr="00EF5447" w:rsidRDefault="008D1E4A" w:rsidP="00C620E0">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2A6D1FDF" w14:textId="77777777" w:rsidR="008D1E4A" w:rsidRPr="00EF5447" w:rsidRDefault="008D1E4A" w:rsidP="00C620E0">
            <w:pPr>
              <w:pStyle w:val="TAC"/>
              <w:rPr>
                <w:noProof/>
                <w:lang w:eastAsia="ko-KR"/>
              </w:rPr>
            </w:pPr>
            <w:r w:rsidRPr="00EF5447">
              <w:rPr>
                <w:noProof/>
                <w:lang w:eastAsia="ko-KR"/>
              </w:rPr>
              <w:t>DC_3A_n40A</w:t>
            </w:r>
          </w:p>
          <w:p w14:paraId="376C7EC9" w14:textId="77777777" w:rsidR="008D1E4A" w:rsidRPr="00EF5447" w:rsidRDefault="008D1E4A" w:rsidP="00C620E0">
            <w:pPr>
              <w:pStyle w:val="TAC"/>
              <w:rPr>
                <w:noProof/>
                <w:lang w:eastAsia="ko-KR"/>
              </w:rPr>
            </w:pPr>
            <w:r w:rsidRPr="00EF5447">
              <w:rPr>
                <w:noProof/>
                <w:lang w:eastAsia="ko-KR"/>
              </w:rPr>
              <w:t>DC_3A_n258A</w:t>
            </w:r>
          </w:p>
        </w:tc>
      </w:tr>
      <w:tr w:rsidR="008D1E4A" w:rsidRPr="00EF5447" w14:paraId="7FB1C121" w14:textId="77777777" w:rsidTr="00C620E0">
        <w:trPr>
          <w:trHeight w:val="187"/>
          <w:jc w:val="center"/>
        </w:trPr>
        <w:tc>
          <w:tcPr>
            <w:tcW w:w="3969" w:type="dxa"/>
            <w:shd w:val="clear" w:color="auto" w:fill="auto"/>
            <w:noWrap/>
            <w:tcMar>
              <w:top w:w="28" w:type="dxa"/>
              <w:left w:w="28" w:type="dxa"/>
              <w:bottom w:w="28" w:type="dxa"/>
              <w:right w:w="28" w:type="dxa"/>
            </w:tcMar>
          </w:tcPr>
          <w:p w14:paraId="78B51C44" w14:textId="77777777" w:rsidR="008D1E4A" w:rsidRPr="00EF5447" w:rsidRDefault="008D1E4A" w:rsidP="00C620E0">
            <w:pPr>
              <w:pStyle w:val="TAC"/>
              <w:rPr>
                <w:rFonts w:cs="Arial"/>
                <w:szCs w:val="18"/>
              </w:rPr>
            </w:pPr>
            <w:r w:rsidRPr="00EF5447">
              <w:rPr>
                <w:rFonts w:cs="Arial"/>
                <w:szCs w:val="18"/>
              </w:rPr>
              <w:t>DC_3A_n28A-n257A</w:t>
            </w:r>
          </w:p>
          <w:p w14:paraId="570A4A52" w14:textId="77777777" w:rsidR="008D1E4A" w:rsidRPr="00EF5447" w:rsidRDefault="008D1E4A" w:rsidP="00C620E0">
            <w:pPr>
              <w:pStyle w:val="TAC"/>
              <w:rPr>
                <w:rFonts w:cs="Arial"/>
                <w:szCs w:val="18"/>
              </w:rPr>
            </w:pPr>
            <w:r w:rsidRPr="00EF5447">
              <w:rPr>
                <w:rFonts w:cs="Arial"/>
                <w:szCs w:val="18"/>
              </w:rPr>
              <w:t>DC_3A_n28A-n257G</w:t>
            </w:r>
          </w:p>
          <w:p w14:paraId="40D2221A" w14:textId="77777777" w:rsidR="008D1E4A" w:rsidRPr="00EF5447" w:rsidRDefault="008D1E4A" w:rsidP="00C620E0">
            <w:pPr>
              <w:pStyle w:val="TAC"/>
              <w:rPr>
                <w:rFonts w:cs="Arial"/>
                <w:szCs w:val="18"/>
              </w:rPr>
            </w:pPr>
            <w:r w:rsidRPr="00EF5447">
              <w:rPr>
                <w:rFonts w:cs="Arial"/>
                <w:szCs w:val="18"/>
              </w:rPr>
              <w:t>DC_3A_n28A-n257H</w:t>
            </w:r>
          </w:p>
          <w:p w14:paraId="58731204" w14:textId="77777777" w:rsidR="008D1E4A" w:rsidRPr="00EF5447" w:rsidRDefault="008D1E4A" w:rsidP="00C620E0">
            <w:pPr>
              <w:pStyle w:val="TAC"/>
              <w:rPr>
                <w:noProof/>
                <w:lang w:eastAsia="ko-KR"/>
              </w:rPr>
            </w:pPr>
            <w:r w:rsidRPr="00EF5447">
              <w:rPr>
                <w:rFonts w:cs="Arial"/>
                <w:szCs w:val="18"/>
              </w:rPr>
              <w:t>DC_3A_n28A-n257I</w:t>
            </w:r>
          </w:p>
        </w:tc>
        <w:tc>
          <w:tcPr>
            <w:tcW w:w="3969" w:type="dxa"/>
            <w:tcMar>
              <w:top w:w="28" w:type="dxa"/>
              <w:left w:w="28" w:type="dxa"/>
              <w:bottom w:w="28" w:type="dxa"/>
              <w:right w:w="28" w:type="dxa"/>
            </w:tcMar>
          </w:tcPr>
          <w:p w14:paraId="518703BC" w14:textId="77777777" w:rsidR="008D1E4A" w:rsidRPr="00EF5447" w:rsidRDefault="008D1E4A" w:rsidP="00C620E0">
            <w:pPr>
              <w:pStyle w:val="TAC"/>
              <w:rPr>
                <w:rFonts w:cs="Arial"/>
                <w:lang w:eastAsia="zh-CN"/>
              </w:rPr>
            </w:pPr>
            <w:r w:rsidRPr="00EF5447">
              <w:rPr>
                <w:rFonts w:cs="Arial"/>
                <w:lang w:eastAsia="zh-CN"/>
              </w:rPr>
              <w:t>DC_3A_n28A</w:t>
            </w:r>
          </w:p>
          <w:p w14:paraId="43A72CCC" w14:textId="77777777" w:rsidR="008D1E4A" w:rsidRPr="00EF5447" w:rsidRDefault="008D1E4A" w:rsidP="00C620E0">
            <w:pPr>
              <w:pStyle w:val="TAC"/>
              <w:rPr>
                <w:rFonts w:cs="Arial"/>
                <w:lang w:eastAsia="zh-CN"/>
              </w:rPr>
            </w:pPr>
            <w:r w:rsidRPr="00EF5447">
              <w:rPr>
                <w:rFonts w:cs="Arial"/>
                <w:lang w:eastAsia="zh-CN"/>
              </w:rPr>
              <w:t>DC_3A_n257A</w:t>
            </w:r>
          </w:p>
          <w:p w14:paraId="7F6E5E5B" w14:textId="77777777" w:rsidR="008D1E4A" w:rsidRPr="00EF5447" w:rsidRDefault="008D1E4A" w:rsidP="00C620E0">
            <w:pPr>
              <w:pStyle w:val="TAC"/>
              <w:rPr>
                <w:rFonts w:cs="Arial"/>
                <w:lang w:eastAsia="zh-CN"/>
              </w:rPr>
            </w:pPr>
            <w:r w:rsidRPr="00EF5447">
              <w:rPr>
                <w:rFonts w:cs="Arial"/>
                <w:lang w:eastAsia="zh-CN"/>
              </w:rPr>
              <w:t>DC_3A_n257G</w:t>
            </w:r>
          </w:p>
          <w:p w14:paraId="4826B781" w14:textId="77777777" w:rsidR="008D1E4A" w:rsidRPr="00EF5447" w:rsidRDefault="008D1E4A" w:rsidP="00C620E0">
            <w:pPr>
              <w:pStyle w:val="TAC"/>
              <w:rPr>
                <w:rFonts w:cs="Arial"/>
                <w:lang w:eastAsia="zh-CN"/>
              </w:rPr>
            </w:pPr>
            <w:r w:rsidRPr="00EF5447">
              <w:rPr>
                <w:rFonts w:cs="Arial"/>
                <w:lang w:eastAsia="zh-CN"/>
              </w:rPr>
              <w:t>DC_3A_n257H</w:t>
            </w:r>
          </w:p>
          <w:p w14:paraId="105A9FD1" w14:textId="77777777" w:rsidR="008D1E4A" w:rsidRPr="00EF5447" w:rsidRDefault="008D1E4A" w:rsidP="00C620E0">
            <w:pPr>
              <w:pStyle w:val="TAC"/>
              <w:rPr>
                <w:noProof/>
                <w:lang w:eastAsia="ko-KR"/>
              </w:rPr>
            </w:pPr>
            <w:r w:rsidRPr="00EF5447">
              <w:rPr>
                <w:rFonts w:cs="Arial"/>
                <w:lang w:eastAsia="zh-CN"/>
              </w:rPr>
              <w:t>DC_3A_n257I</w:t>
            </w:r>
          </w:p>
        </w:tc>
      </w:tr>
      <w:tr w:rsidR="008D1E4A" w:rsidRPr="00EF5447" w14:paraId="3BCF2AE3" w14:textId="77777777" w:rsidTr="00C620E0">
        <w:trPr>
          <w:trHeight w:val="187"/>
          <w:jc w:val="center"/>
        </w:trPr>
        <w:tc>
          <w:tcPr>
            <w:tcW w:w="3969" w:type="dxa"/>
            <w:shd w:val="clear" w:color="auto" w:fill="auto"/>
            <w:noWrap/>
            <w:tcMar>
              <w:top w:w="28" w:type="dxa"/>
              <w:left w:w="28" w:type="dxa"/>
              <w:bottom w:w="28" w:type="dxa"/>
              <w:right w:w="28" w:type="dxa"/>
            </w:tcMar>
          </w:tcPr>
          <w:p w14:paraId="614B15A2" w14:textId="77777777" w:rsidR="008D1E4A" w:rsidRPr="00EF5447" w:rsidRDefault="008D1E4A" w:rsidP="00C620E0">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1889D16E" w14:textId="77777777" w:rsidR="008D1E4A" w:rsidRPr="00EF5447" w:rsidRDefault="008D1E4A" w:rsidP="00C620E0">
            <w:pPr>
              <w:pStyle w:val="TAC"/>
              <w:rPr>
                <w:noProof/>
                <w:lang w:eastAsia="ko-KR"/>
              </w:rPr>
            </w:pPr>
            <w:r w:rsidRPr="00EF5447">
              <w:rPr>
                <w:noProof/>
                <w:lang w:eastAsia="ko-KR"/>
              </w:rPr>
              <w:t>DC_3A_n40A</w:t>
            </w:r>
          </w:p>
          <w:p w14:paraId="7A3419D0" w14:textId="77777777" w:rsidR="008D1E4A" w:rsidRPr="00EF5447" w:rsidRDefault="008D1E4A" w:rsidP="00C620E0">
            <w:pPr>
              <w:pStyle w:val="TAC"/>
              <w:rPr>
                <w:noProof/>
                <w:lang w:eastAsia="ko-KR"/>
              </w:rPr>
            </w:pPr>
            <w:r w:rsidRPr="00EF5447">
              <w:rPr>
                <w:noProof/>
                <w:lang w:eastAsia="ko-KR"/>
              </w:rPr>
              <w:t>DC_3A_n258A</w:t>
            </w:r>
          </w:p>
        </w:tc>
      </w:tr>
      <w:tr w:rsidR="008D1E4A" w:rsidRPr="00EF5447" w14:paraId="650373B7" w14:textId="77777777" w:rsidTr="00C620E0">
        <w:trPr>
          <w:trHeight w:val="187"/>
          <w:jc w:val="center"/>
        </w:trPr>
        <w:tc>
          <w:tcPr>
            <w:tcW w:w="3969" w:type="dxa"/>
            <w:shd w:val="clear" w:color="auto" w:fill="auto"/>
            <w:noWrap/>
            <w:tcMar>
              <w:top w:w="28" w:type="dxa"/>
              <w:left w:w="28" w:type="dxa"/>
              <w:bottom w:w="28" w:type="dxa"/>
              <w:right w:w="28" w:type="dxa"/>
            </w:tcMar>
          </w:tcPr>
          <w:p w14:paraId="15AD16B7" w14:textId="77777777" w:rsidR="008D1E4A" w:rsidRPr="00EF5447" w:rsidRDefault="008D1E4A" w:rsidP="00C620E0">
            <w:pPr>
              <w:pStyle w:val="TAC"/>
              <w:rPr>
                <w:noProof/>
              </w:rPr>
            </w:pPr>
            <w:r w:rsidRPr="00EF5447">
              <w:rPr>
                <w:noProof/>
              </w:rPr>
              <w:t>DC_3A_n77A-n257A</w:t>
            </w:r>
          </w:p>
          <w:p w14:paraId="2C4D3290" w14:textId="77777777" w:rsidR="008D1E4A" w:rsidRPr="00EF5447" w:rsidRDefault="008D1E4A" w:rsidP="00C620E0">
            <w:pPr>
              <w:pStyle w:val="TAC"/>
              <w:rPr>
                <w:noProof/>
              </w:rPr>
            </w:pPr>
            <w:r w:rsidRPr="00EF5447">
              <w:rPr>
                <w:noProof/>
              </w:rPr>
              <w:t>DC_3A_n77A-n257D</w:t>
            </w:r>
          </w:p>
          <w:p w14:paraId="28998E1D" w14:textId="77777777" w:rsidR="008D1E4A" w:rsidRPr="00EF5447" w:rsidRDefault="008D1E4A" w:rsidP="00C620E0">
            <w:pPr>
              <w:pStyle w:val="TAC"/>
              <w:rPr>
                <w:noProof/>
              </w:rPr>
            </w:pPr>
            <w:r w:rsidRPr="00EF5447">
              <w:rPr>
                <w:noProof/>
              </w:rPr>
              <w:t>DC_3A_n77A-n257E</w:t>
            </w:r>
          </w:p>
          <w:p w14:paraId="25EDB32C" w14:textId="77777777" w:rsidR="008D1E4A" w:rsidRPr="00EF5447" w:rsidRDefault="008D1E4A" w:rsidP="00C620E0">
            <w:pPr>
              <w:pStyle w:val="TAC"/>
              <w:rPr>
                <w:rFonts w:eastAsia="Malgun Gothic"/>
                <w:noProof/>
                <w:lang w:eastAsia="ko-KR"/>
              </w:rPr>
            </w:pPr>
            <w:r w:rsidRPr="00EF5447">
              <w:rPr>
                <w:noProof/>
              </w:rPr>
              <w:t>DC_3A_n77A-n257F</w:t>
            </w:r>
          </w:p>
          <w:p w14:paraId="2AFF612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DC_3A_n77A-n257G</w:t>
            </w:r>
          </w:p>
          <w:p w14:paraId="223EB13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DC_3A_n77A-n257H</w:t>
            </w:r>
          </w:p>
          <w:p w14:paraId="5A207C17" w14:textId="77777777" w:rsidR="008D1E4A" w:rsidRPr="00EF5447" w:rsidRDefault="008D1E4A" w:rsidP="00C620E0">
            <w:pPr>
              <w:pStyle w:val="TAC"/>
              <w:rPr>
                <w:noProof/>
              </w:rPr>
            </w:pPr>
            <w:r w:rsidRPr="00EF5447">
              <w:rPr>
                <w:rFonts w:eastAsia="Malgun Gothic"/>
                <w:noProof/>
                <w:lang w:eastAsia="ko-KR"/>
              </w:rPr>
              <w:t>DC_3A_n77A-n257I</w:t>
            </w:r>
          </w:p>
          <w:p w14:paraId="2B456FA6" w14:textId="77777777" w:rsidR="008D1E4A" w:rsidRPr="00EF5447" w:rsidRDefault="008D1E4A" w:rsidP="00C620E0">
            <w:pPr>
              <w:pStyle w:val="TAC"/>
              <w:rPr>
                <w:noProof/>
              </w:rPr>
            </w:pPr>
            <w:r w:rsidRPr="00EF5447">
              <w:rPr>
                <w:noProof/>
              </w:rPr>
              <w:t>DC_3A_n77C-n257A</w:t>
            </w:r>
          </w:p>
          <w:p w14:paraId="21D8FF5C" w14:textId="77777777" w:rsidR="008D1E4A" w:rsidRPr="00EF5447" w:rsidRDefault="008D1E4A" w:rsidP="00C620E0">
            <w:pPr>
              <w:pStyle w:val="TAC"/>
              <w:rPr>
                <w:noProof/>
              </w:rPr>
            </w:pPr>
            <w:r w:rsidRPr="00EF5447">
              <w:rPr>
                <w:noProof/>
              </w:rPr>
              <w:t>DC_3A_n77C-n257D</w:t>
            </w:r>
          </w:p>
          <w:p w14:paraId="1CC92DE9" w14:textId="77777777" w:rsidR="008D1E4A" w:rsidRPr="00EF5447" w:rsidRDefault="008D1E4A" w:rsidP="00C620E0">
            <w:pPr>
              <w:pStyle w:val="TAC"/>
              <w:rPr>
                <w:noProof/>
              </w:rPr>
            </w:pPr>
            <w:r w:rsidRPr="00EF5447">
              <w:rPr>
                <w:noProof/>
              </w:rPr>
              <w:t>DC_3A_n77C-n257E</w:t>
            </w:r>
          </w:p>
          <w:p w14:paraId="6CF3140A" w14:textId="77777777" w:rsidR="008D1E4A" w:rsidRPr="00EF5447" w:rsidRDefault="008D1E4A" w:rsidP="00C620E0">
            <w:pPr>
              <w:pStyle w:val="TAC"/>
              <w:rPr>
                <w:noProof/>
              </w:rPr>
            </w:pPr>
            <w:r w:rsidRPr="00EF5447">
              <w:rPr>
                <w:noProof/>
              </w:rPr>
              <w:t>DC_3A_n77C-n257F</w:t>
            </w:r>
          </w:p>
        </w:tc>
        <w:tc>
          <w:tcPr>
            <w:tcW w:w="3969" w:type="dxa"/>
            <w:tcMar>
              <w:top w:w="28" w:type="dxa"/>
              <w:left w:w="28" w:type="dxa"/>
              <w:bottom w:w="28" w:type="dxa"/>
              <w:right w:w="28" w:type="dxa"/>
            </w:tcMar>
          </w:tcPr>
          <w:p w14:paraId="4454C004" w14:textId="77777777" w:rsidR="008D1E4A" w:rsidRPr="00EF5447" w:rsidRDefault="008D1E4A" w:rsidP="00C620E0">
            <w:pPr>
              <w:pStyle w:val="TAC"/>
              <w:rPr>
                <w:noProof/>
              </w:rPr>
            </w:pPr>
            <w:r w:rsidRPr="00EF5447">
              <w:rPr>
                <w:noProof/>
              </w:rPr>
              <w:t>DC_3A_n77A</w:t>
            </w:r>
          </w:p>
          <w:p w14:paraId="02572104" w14:textId="77777777" w:rsidR="008D1E4A" w:rsidRPr="00EF5447" w:rsidRDefault="008D1E4A" w:rsidP="00C620E0">
            <w:pPr>
              <w:pStyle w:val="TAC"/>
              <w:rPr>
                <w:noProof/>
              </w:rPr>
            </w:pPr>
            <w:r w:rsidRPr="00EF5447">
              <w:rPr>
                <w:noProof/>
              </w:rPr>
              <w:t>DC_3A_n257A</w:t>
            </w:r>
          </w:p>
          <w:p w14:paraId="639A3579" w14:textId="77777777" w:rsidR="008D1E4A" w:rsidRPr="00EF5447" w:rsidRDefault="008D1E4A" w:rsidP="00C620E0">
            <w:pPr>
              <w:pStyle w:val="TAC"/>
              <w:rPr>
                <w:noProof/>
              </w:rPr>
            </w:pPr>
            <w:r w:rsidRPr="00EF5447">
              <w:rPr>
                <w:noProof/>
              </w:rPr>
              <w:t>DC_3A_n257D</w:t>
            </w:r>
          </w:p>
          <w:p w14:paraId="2E024471" w14:textId="77777777" w:rsidR="008D1E4A" w:rsidRPr="00EF5447" w:rsidRDefault="008D1E4A" w:rsidP="00C620E0">
            <w:pPr>
              <w:pStyle w:val="TAC"/>
            </w:pPr>
            <w:r w:rsidRPr="00EF5447">
              <w:t>DC_3A_n257G</w:t>
            </w:r>
          </w:p>
          <w:p w14:paraId="28087998" w14:textId="77777777" w:rsidR="008D1E4A" w:rsidRPr="00EF5447" w:rsidRDefault="008D1E4A" w:rsidP="00C620E0">
            <w:pPr>
              <w:pStyle w:val="TAC"/>
            </w:pPr>
            <w:r w:rsidRPr="00EF5447">
              <w:t>DC_3A_n257H</w:t>
            </w:r>
          </w:p>
          <w:p w14:paraId="682D8E30" w14:textId="77777777" w:rsidR="008D1E4A" w:rsidRPr="00EF5447" w:rsidRDefault="008D1E4A" w:rsidP="00C620E0">
            <w:pPr>
              <w:pStyle w:val="TAC"/>
            </w:pPr>
            <w:r w:rsidRPr="00EF5447">
              <w:t>DC_3A_n257I</w:t>
            </w:r>
          </w:p>
          <w:p w14:paraId="36B4BCB3" w14:textId="77777777" w:rsidR="008D1E4A" w:rsidRPr="00EF5447" w:rsidRDefault="008D1E4A" w:rsidP="00C620E0">
            <w:pPr>
              <w:pStyle w:val="TAC"/>
            </w:pPr>
            <w:r w:rsidRPr="00EF5447">
              <w:rPr>
                <w:noProof/>
              </w:rPr>
              <w:t>DC_3A_n77A-n257A</w:t>
            </w:r>
          </w:p>
          <w:p w14:paraId="4EB80322" w14:textId="77777777" w:rsidR="008D1E4A" w:rsidRPr="00EF5447" w:rsidRDefault="008D1E4A" w:rsidP="00C620E0">
            <w:pPr>
              <w:pStyle w:val="TAC"/>
            </w:pPr>
            <w:r w:rsidRPr="00EF5447">
              <w:t>DC_3A_n77A-n257G</w:t>
            </w:r>
          </w:p>
          <w:p w14:paraId="045CFC9B" w14:textId="77777777" w:rsidR="008D1E4A" w:rsidRPr="00EF5447" w:rsidRDefault="008D1E4A" w:rsidP="00C620E0">
            <w:pPr>
              <w:pStyle w:val="TAC"/>
            </w:pPr>
            <w:r w:rsidRPr="00EF5447">
              <w:t>DC_3A_n77A-n257H</w:t>
            </w:r>
          </w:p>
          <w:p w14:paraId="7E538432" w14:textId="77777777" w:rsidR="008D1E4A" w:rsidRPr="00EF5447" w:rsidRDefault="008D1E4A" w:rsidP="00C620E0">
            <w:pPr>
              <w:pStyle w:val="TAC"/>
              <w:rPr>
                <w:noProof/>
              </w:rPr>
            </w:pPr>
            <w:r w:rsidRPr="00EF5447">
              <w:t>DC_3A_n77A-n257I</w:t>
            </w:r>
          </w:p>
        </w:tc>
      </w:tr>
      <w:tr w:rsidR="008D1E4A" w:rsidRPr="00EF5447" w14:paraId="6366BDB8" w14:textId="77777777" w:rsidTr="00C620E0">
        <w:trPr>
          <w:trHeight w:val="187"/>
          <w:jc w:val="center"/>
        </w:trPr>
        <w:tc>
          <w:tcPr>
            <w:tcW w:w="3969" w:type="dxa"/>
            <w:shd w:val="clear" w:color="auto" w:fill="auto"/>
            <w:noWrap/>
            <w:tcMar>
              <w:top w:w="28" w:type="dxa"/>
              <w:left w:w="28" w:type="dxa"/>
              <w:bottom w:w="28" w:type="dxa"/>
              <w:right w:w="28" w:type="dxa"/>
            </w:tcMar>
          </w:tcPr>
          <w:p w14:paraId="507B0F91" w14:textId="77777777" w:rsidR="008D1E4A" w:rsidRPr="00EF5447" w:rsidRDefault="008D1E4A" w:rsidP="00C620E0">
            <w:pPr>
              <w:pStyle w:val="TAC"/>
              <w:rPr>
                <w:noProof/>
              </w:rPr>
            </w:pPr>
            <w:r w:rsidRPr="00EF5447">
              <w:rPr>
                <w:noProof/>
              </w:rPr>
              <w:lastRenderedPageBreak/>
              <w:t>DC_3A_n77(2A)-n257A</w:t>
            </w:r>
          </w:p>
          <w:p w14:paraId="1C111095" w14:textId="77777777" w:rsidR="008D1E4A" w:rsidRPr="00EF5447" w:rsidRDefault="008D1E4A" w:rsidP="00C620E0">
            <w:pPr>
              <w:pStyle w:val="TAC"/>
              <w:rPr>
                <w:noProof/>
              </w:rPr>
            </w:pPr>
            <w:r w:rsidRPr="00EF5447">
              <w:rPr>
                <w:noProof/>
              </w:rPr>
              <w:t>DC_3A_n77(2A)-n257D</w:t>
            </w:r>
          </w:p>
          <w:p w14:paraId="55B5F4FA" w14:textId="77777777" w:rsidR="008D1E4A" w:rsidRPr="00EF5447" w:rsidRDefault="008D1E4A" w:rsidP="00C620E0">
            <w:pPr>
              <w:pStyle w:val="TAC"/>
              <w:rPr>
                <w:noProof/>
                <w:lang w:eastAsia="zh-CN"/>
              </w:rPr>
            </w:pPr>
            <w:r w:rsidRPr="00EF5447">
              <w:rPr>
                <w:noProof/>
                <w:lang w:eastAsia="zh-CN"/>
              </w:rPr>
              <w:t>DC_3A_n77</w:t>
            </w:r>
            <w:r w:rsidRPr="00EF5447">
              <w:rPr>
                <w:noProof/>
              </w:rPr>
              <w:t>(2A)</w:t>
            </w:r>
            <w:r w:rsidRPr="00EF5447">
              <w:rPr>
                <w:noProof/>
                <w:lang w:eastAsia="zh-CN"/>
              </w:rPr>
              <w:t>-n257G</w:t>
            </w:r>
          </w:p>
          <w:p w14:paraId="4083F449" w14:textId="77777777" w:rsidR="008D1E4A" w:rsidRPr="00EF5447" w:rsidRDefault="008D1E4A" w:rsidP="00C620E0">
            <w:pPr>
              <w:pStyle w:val="TAC"/>
              <w:rPr>
                <w:noProof/>
                <w:lang w:eastAsia="zh-CN"/>
              </w:rPr>
            </w:pPr>
            <w:r w:rsidRPr="00EF5447">
              <w:rPr>
                <w:noProof/>
                <w:lang w:eastAsia="zh-CN"/>
              </w:rPr>
              <w:t>DC_3A_n77</w:t>
            </w:r>
            <w:r w:rsidRPr="00EF5447">
              <w:rPr>
                <w:noProof/>
              </w:rPr>
              <w:t>(2A)</w:t>
            </w:r>
            <w:r w:rsidRPr="00EF5447">
              <w:rPr>
                <w:noProof/>
                <w:lang w:eastAsia="zh-CN"/>
              </w:rPr>
              <w:t>-n257H</w:t>
            </w:r>
          </w:p>
          <w:p w14:paraId="213F69B7" w14:textId="77777777" w:rsidR="008D1E4A" w:rsidRPr="00EF5447" w:rsidRDefault="008D1E4A" w:rsidP="00C620E0">
            <w:pPr>
              <w:pStyle w:val="TAC"/>
              <w:rPr>
                <w:lang w:eastAsia="zh-CN"/>
              </w:rPr>
            </w:pPr>
            <w:r w:rsidRPr="00EF5447">
              <w:rPr>
                <w:noProof/>
                <w:lang w:eastAsia="zh-CN"/>
              </w:rPr>
              <w:t>DC_3A_n77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18C7591D" w14:textId="77777777" w:rsidR="008D1E4A" w:rsidRPr="00EF5447" w:rsidRDefault="008D1E4A" w:rsidP="00C620E0">
            <w:pPr>
              <w:pStyle w:val="TAC"/>
              <w:rPr>
                <w:noProof/>
              </w:rPr>
            </w:pPr>
            <w:r w:rsidRPr="00EF5447">
              <w:rPr>
                <w:noProof/>
              </w:rPr>
              <w:t>DC_3A_n77A</w:t>
            </w:r>
          </w:p>
          <w:p w14:paraId="32B279E3" w14:textId="77777777" w:rsidR="008D1E4A" w:rsidRPr="00EF5447" w:rsidRDefault="008D1E4A" w:rsidP="00C620E0">
            <w:pPr>
              <w:pStyle w:val="TAC"/>
              <w:rPr>
                <w:noProof/>
              </w:rPr>
            </w:pPr>
            <w:r w:rsidRPr="00EF5447">
              <w:rPr>
                <w:noProof/>
              </w:rPr>
              <w:t>DC_3A_n257A</w:t>
            </w:r>
          </w:p>
          <w:p w14:paraId="03FAD6D4" w14:textId="77777777" w:rsidR="008D1E4A" w:rsidRPr="00EF5447" w:rsidRDefault="008D1E4A" w:rsidP="00C620E0">
            <w:pPr>
              <w:pStyle w:val="TAC"/>
              <w:rPr>
                <w:noProof/>
              </w:rPr>
            </w:pPr>
            <w:r w:rsidRPr="00EF5447">
              <w:rPr>
                <w:noProof/>
              </w:rPr>
              <w:t>DC_3A_n257D</w:t>
            </w:r>
          </w:p>
          <w:p w14:paraId="491042EE" w14:textId="77777777" w:rsidR="008D1E4A" w:rsidRPr="00EF5447" w:rsidRDefault="008D1E4A" w:rsidP="00C620E0">
            <w:pPr>
              <w:pStyle w:val="TAC"/>
              <w:rPr>
                <w:noProof/>
              </w:rPr>
            </w:pPr>
            <w:r w:rsidRPr="00EF5447">
              <w:rPr>
                <w:noProof/>
              </w:rPr>
              <w:t>DC_3A_n257G</w:t>
            </w:r>
          </w:p>
          <w:p w14:paraId="0FE47BFB" w14:textId="77777777" w:rsidR="008D1E4A" w:rsidRPr="00EF5447" w:rsidRDefault="008D1E4A" w:rsidP="00C620E0">
            <w:pPr>
              <w:pStyle w:val="TAC"/>
              <w:rPr>
                <w:noProof/>
              </w:rPr>
            </w:pPr>
            <w:r w:rsidRPr="00EF5447">
              <w:rPr>
                <w:noProof/>
              </w:rPr>
              <w:t>DC_3A_n257H</w:t>
            </w:r>
          </w:p>
          <w:p w14:paraId="4B7505A7" w14:textId="77777777" w:rsidR="008D1E4A" w:rsidRPr="00EF5447" w:rsidRDefault="008D1E4A" w:rsidP="00C620E0">
            <w:pPr>
              <w:pStyle w:val="TAC"/>
              <w:rPr>
                <w:lang w:eastAsia="zh-CN"/>
              </w:rPr>
            </w:pPr>
            <w:r w:rsidRPr="00EF5447">
              <w:rPr>
                <w:noProof/>
              </w:rPr>
              <w:t>DC_3A_n257I</w:t>
            </w:r>
          </w:p>
        </w:tc>
      </w:tr>
      <w:tr w:rsidR="008D1E4A" w:rsidRPr="00EF5447" w14:paraId="0F425C1C" w14:textId="77777777" w:rsidTr="00C620E0">
        <w:trPr>
          <w:trHeight w:val="187"/>
          <w:jc w:val="center"/>
        </w:trPr>
        <w:tc>
          <w:tcPr>
            <w:tcW w:w="3969" w:type="dxa"/>
            <w:shd w:val="clear" w:color="auto" w:fill="auto"/>
            <w:noWrap/>
            <w:tcMar>
              <w:top w:w="28" w:type="dxa"/>
              <w:left w:w="28" w:type="dxa"/>
              <w:bottom w:w="28" w:type="dxa"/>
              <w:right w:w="28" w:type="dxa"/>
            </w:tcMar>
          </w:tcPr>
          <w:p w14:paraId="778924D1" w14:textId="77777777" w:rsidR="008D1E4A" w:rsidRPr="00EF5447" w:rsidRDefault="008D1E4A" w:rsidP="00C620E0">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6356521F" w14:textId="77777777" w:rsidR="008D1E4A" w:rsidRPr="00EF5447" w:rsidRDefault="008D1E4A" w:rsidP="00C620E0">
            <w:pPr>
              <w:pStyle w:val="TAC"/>
              <w:rPr>
                <w:noProof/>
                <w:lang w:eastAsia="ko-KR"/>
              </w:rPr>
            </w:pPr>
            <w:r w:rsidRPr="00EF5447">
              <w:rPr>
                <w:noProof/>
                <w:lang w:eastAsia="ko-KR"/>
              </w:rPr>
              <w:t>DC_3A_n77A</w:t>
            </w:r>
          </w:p>
          <w:p w14:paraId="01995432" w14:textId="77777777" w:rsidR="008D1E4A" w:rsidRPr="00EF5447" w:rsidRDefault="008D1E4A" w:rsidP="00C620E0">
            <w:pPr>
              <w:pStyle w:val="TAC"/>
              <w:rPr>
                <w:noProof/>
                <w:lang w:eastAsia="ko-KR"/>
              </w:rPr>
            </w:pPr>
            <w:r w:rsidRPr="00EF5447">
              <w:rPr>
                <w:noProof/>
                <w:lang w:eastAsia="ko-KR"/>
              </w:rPr>
              <w:t>DC_3A_n258A</w:t>
            </w:r>
          </w:p>
          <w:p w14:paraId="723FA8F9" w14:textId="77777777" w:rsidR="008D1E4A" w:rsidRPr="00EF5447" w:rsidRDefault="008D1E4A" w:rsidP="00C620E0">
            <w:pPr>
              <w:pStyle w:val="TAC"/>
              <w:rPr>
                <w:noProof/>
              </w:rPr>
            </w:pPr>
            <w:r w:rsidRPr="00EF5447">
              <w:rPr>
                <w:lang w:eastAsia="ko-KR"/>
              </w:rPr>
              <w:t>DC_3A_n77A-n258A</w:t>
            </w:r>
          </w:p>
        </w:tc>
      </w:tr>
      <w:tr w:rsidR="008D1E4A" w:rsidRPr="00EF5447" w14:paraId="5F98EA2C" w14:textId="77777777" w:rsidTr="00C620E0">
        <w:trPr>
          <w:trHeight w:val="187"/>
          <w:jc w:val="center"/>
        </w:trPr>
        <w:tc>
          <w:tcPr>
            <w:tcW w:w="3969" w:type="dxa"/>
            <w:shd w:val="clear" w:color="auto" w:fill="auto"/>
            <w:noWrap/>
            <w:tcMar>
              <w:top w:w="28" w:type="dxa"/>
              <w:left w:w="28" w:type="dxa"/>
              <w:bottom w:w="28" w:type="dxa"/>
              <w:right w:w="28" w:type="dxa"/>
            </w:tcMar>
          </w:tcPr>
          <w:p w14:paraId="7FD462BA" w14:textId="77777777" w:rsidR="008D1E4A" w:rsidRPr="00EF5447" w:rsidRDefault="008D1E4A" w:rsidP="00C620E0">
            <w:pPr>
              <w:pStyle w:val="TAC"/>
            </w:pPr>
            <w:r w:rsidRPr="00EF5447">
              <w:t>DC_3A_n78A-n257A</w:t>
            </w:r>
          </w:p>
          <w:p w14:paraId="11DC817E" w14:textId="77777777" w:rsidR="008D1E4A" w:rsidRPr="00EF5447" w:rsidRDefault="008D1E4A" w:rsidP="00C620E0">
            <w:pPr>
              <w:pStyle w:val="TAC"/>
            </w:pPr>
            <w:r w:rsidRPr="00EF5447">
              <w:t>DC_3A_n78A-n257D</w:t>
            </w:r>
          </w:p>
          <w:p w14:paraId="5360856E" w14:textId="77777777" w:rsidR="008D1E4A" w:rsidRPr="00EF5447" w:rsidRDefault="008D1E4A" w:rsidP="00C620E0">
            <w:pPr>
              <w:pStyle w:val="TAC"/>
            </w:pPr>
            <w:r w:rsidRPr="00EF5447">
              <w:t>DC_3A_n78A-n257E</w:t>
            </w:r>
          </w:p>
          <w:p w14:paraId="38EBB1D1" w14:textId="77777777" w:rsidR="008D1E4A" w:rsidRPr="00EF5447" w:rsidRDefault="008D1E4A" w:rsidP="00C620E0">
            <w:pPr>
              <w:pStyle w:val="TAC"/>
            </w:pPr>
            <w:r w:rsidRPr="00EF5447">
              <w:t>DC_3A_n78A-n257F</w:t>
            </w:r>
          </w:p>
          <w:p w14:paraId="45116522" w14:textId="77777777" w:rsidR="008D1E4A" w:rsidRPr="00EF5447" w:rsidRDefault="008D1E4A" w:rsidP="00C620E0">
            <w:pPr>
              <w:pStyle w:val="TAC"/>
              <w:rPr>
                <w:lang w:eastAsia="zh-CN"/>
              </w:rPr>
            </w:pPr>
            <w:r w:rsidRPr="00EF5447">
              <w:rPr>
                <w:lang w:eastAsia="zh-CN"/>
              </w:rPr>
              <w:t>DC_3A_n78A-n257G</w:t>
            </w:r>
          </w:p>
          <w:p w14:paraId="4761AAC2" w14:textId="77777777" w:rsidR="008D1E4A" w:rsidRPr="00EF5447" w:rsidRDefault="008D1E4A" w:rsidP="00C620E0">
            <w:pPr>
              <w:pStyle w:val="TAC"/>
              <w:rPr>
                <w:lang w:eastAsia="zh-CN"/>
              </w:rPr>
            </w:pPr>
            <w:r w:rsidRPr="00EF5447">
              <w:rPr>
                <w:lang w:eastAsia="zh-CN"/>
              </w:rPr>
              <w:t>DC_3A_n78A-n257H</w:t>
            </w:r>
          </w:p>
          <w:p w14:paraId="08E0B36A" w14:textId="77777777" w:rsidR="008D1E4A" w:rsidRPr="00EF5447" w:rsidRDefault="008D1E4A" w:rsidP="00C620E0">
            <w:pPr>
              <w:pStyle w:val="TAC"/>
              <w:rPr>
                <w:lang w:eastAsia="zh-CN"/>
              </w:rPr>
            </w:pPr>
            <w:r w:rsidRPr="00EF5447">
              <w:rPr>
                <w:lang w:eastAsia="zh-CN"/>
              </w:rPr>
              <w:t>DC_3A_n78A-n257I</w:t>
            </w:r>
          </w:p>
          <w:p w14:paraId="2F4FA24E" w14:textId="77777777" w:rsidR="008D1E4A" w:rsidRPr="00EF5447" w:rsidRDefault="008D1E4A" w:rsidP="00C620E0">
            <w:pPr>
              <w:pStyle w:val="TAC"/>
              <w:rPr>
                <w:lang w:eastAsia="zh-CN"/>
              </w:rPr>
            </w:pPr>
            <w:r w:rsidRPr="00EF5447">
              <w:rPr>
                <w:lang w:eastAsia="zh-CN"/>
              </w:rPr>
              <w:t>DC_3A_n78A-n257J</w:t>
            </w:r>
          </w:p>
          <w:p w14:paraId="1D12580A" w14:textId="77777777" w:rsidR="008D1E4A" w:rsidRPr="00EF5447" w:rsidRDefault="008D1E4A" w:rsidP="00C620E0">
            <w:pPr>
              <w:pStyle w:val="TAC"/>
              <w:rPr>
                <w:lang w:eastAsia="zh-CN"/>
              </w:rPr>
            </w:pPr>
            <w:r w:rsidRPr="00EF5447">
              <w:rPr>
                <w:lang w:eastAsia="zh-CN"/>
              </w:rPr>
              <w:t>DC_3A_n78A-n257K</w:t>
            </w:r>
          </w:p>
          <w:p w14:paraId="63C838F8" w14:textId="77777777" w:rsidR="008D1E4A" w:rsidRPr="00EF5447" w:rsidRDefault="008D1E4A" w:rsidP="00C620E0">
            <w:pPr>
              <w:pStyle w:val="TAC"/>
              <w:rPr>
                <w:lang w:eastAsia="zh-CN"/>
              </w:rPr>
            </w:pPr>
            <w:r w:rsidRPr="00EF5447">
              <w:rPr>
                <w:lang w:eastAsia="zh-CN"/>
              </w:rPr>
              <w:t>DC_3A_n78A-n257L</w:t>
            </w:r>
          </w:p>
          <w:p w14:paraId="133E6AEC" w14:textId="77777777" w:rsidR="008D1E4A" w:rsidRPr="00EF5447" w:rsidRDefault="008D1E4A" w:rsidP="00C620E0">
            <w:pPr>
              <w:pStyle w:val="TAC"/>
            </w:pPr>
            <w:r w:rsidRPr="00EF5447">
              <w:rPr>
                <w:lang w:eastAsia="zh-CN"/>
              </w:rPr>
              <w:t>DC_3A_n78A-n257M</w:t>
            </w:r>
          </w:p>
          <w:p w14:paraId="5C9897A1" w14:textId="77777777" w:rsidR="008D1E4A" w:rsidRPr="00EF5447" w:rsidRDefault="008D1E4A" w:rsidP="00C620E0">
            <w:pPr>
              <w:pStyle w:val="TAC"/>
            </w:pPr>
            <w:r w:rsidRPr="00EF5447">
              <w:t>DC_3A_n78C-n257A</w:t>
            </w:r>
          </w:p>
          <w:p w14:paraId="64FDE8A8" w14:textId="77777777" w:rsidR="008D1E4A" w:rsidRPr="00EF5447" w:rsidRDefault="008D1E4A" w:rsidP="00C620E0">
            <w:pPr>
              <w:pStyle w:val="TAC"/>
            </w:pPr>
            <w:r w:rsidRPr="00EF5447">
              <w:t>DC_3A_n78C-n257D</w:t>
            </w:r>
          </w:p>
          <w:p w14:paraId="7BD367D1" w14:textId="77777777" w:rsidR="008D1E4A" w:rsidRPr="00EF5447" w:rsidRDefault="008D1E4A" w:rsidP="00C620E0">
            <w:pPr>
              <w:pStyle w:val="TAC"/>
            </w:pPr>
            <w:r w:rsidRPr="00EF5447">
              <w:t>DC_3A_n78C-n257E</w:t>
            </w:r>
          </w:p>
          <w:p w14:paraId="7842C79D" w14:textId="77777777" w:rsidR="008D1E4A" w:rsidRPr="00EF5447" w:rsidRDefault="008D1E4A" w:rsidP="00C620E0">
            <w:pPr>
              <w:pStyle w:val="TAC"/>
              <w:rPr>
                <w:noProof/>
              </w:rPr>
            </w:pPr>
            <w:r w:rsidRPr="00EF5447">
              <w:t>DC_3A_n78C-n257F</w:t>
            </w:r>
          </w:p>
        </w:tc>
        <w:tc>
          <w:tcPr>
            <w:tcW w:w="3969" w:type="dxa"/>
            <w:tcMar>
              <w:top w:w="28" w:type="dxa"/>
              <w:left w:w="28" w:type="dxa"/>
              <w:bottom w:w="28" w:type="dxa"/>
              <w:right w:w="28" w:type="dxa"/>
            </w:tcMar>
          </w:tcPr>
          <w:p w14:paraId="34F0DAA1" w14:textId="77777777" w:rsidR="008D1E4A" w:rsidRPr="00EF5447" w:rsidRDefault="008D1E4A" w:rsidP="00C620E0">
            <w:pPr>
              <w:pStyle w:val="TAC"/>
            </w:pPr>
            <w:r w:rsidRPr="00EF5447">
              <w:t>DC_3A_n78A</w:t>
            </w:r>
          </w:p>
          <w:p w14:paraId="1700316D" w14:textId="77777777" w:rsidR="008D1E4A" w:rsidRPr="00EF5447" w:rsidRDefault="008D1E4A" w:rsidP="00C620E0">
            <w:pPr>
              <w:pStyle w:val="TAC"/>
            </w:pPr>
            <w:r w:rsidRPr="00EF5447">
              <w:t>DC_3A_n257A</w:t>
            </w:r>
          </w:p>
          <w:p w14:paraId="7D74DB64" w14:textId="77777777" w:rsidR="008D1E4A" w:rsidRPr="00EF5447" w:rsidRDefault="008D1E4A" w:rsidP="00C620E0">
            <w:pPr>
              <w:pStyle w:val="TAC"/>
            </w:pPr>
            <w:r w:rsidRPr="00EF5447">
              <w:t>DC_3A_n257D</w:t>
            </w:r>
          </w:p>
          <w:p w14:paraId="07117F65" w14:textId="77777777" w:rsidR="008D1E4A" w:rsidRPr="00EF5447" w:rsidRDefault="008D1E4A" w:rsidP="00C620E0">
            <w:pPr>
              <w:pStyle w:val="TAC"/>
            </w:pPr>
            <w:r w:rsidRPr="00EF5447">
              <w:t>DC_3A_n257G</w:t>
            </w:r>
          </w:p>
          <w:p w14:paraId="4551071B" w14:textId="77777777" w:rsidR="008D1E4A" w:rsidRPr="00EF5447" w:rsidRDefault="008D1E4A" w:rsidP="00C620E0">
            <w:pPr>
              <w:pStyle w:val="TAC"/>
            </w:pPr>
            <w:r w:rsidRPr="00EF5447">
              <w:t>DC_3A_n257H</w:t>
            </w:r>
          </w:p>
          <w:p w14:paraId="508A603D" w14:textId="77777777" w:rsidR="008D1E4A" w:rsidRPr="00EF5447" w:rsidRDefault="008D1E4A" w:rsidP="00C620E0">
            <w:pPr>
              <w:pStyle w:val="TAC"/>
            </w:pPr>
            <w:r w:rsidRPr="00EF5447">
              <w:t>DC_3A_n257I</w:t>
            </w:r>
          </w:p>
          <w:p w14:paraId="679ADE4C" w14:textId="77777777" w:rsidR="008D1E4A" w:rsidRPr="00EF5447" w:rsidRDefault="008D1E4A" w:rsidP="00C620E0">
            <w:pPr>
              <w:pStyle w:val="TAC"/>
            </w:pPr>
            <w:r w:rsidRPr="00EF5447">
              <w:t>DC_3A_n78A-n257A</w:t>
            </w:r>
          </w:p>
          <w:p w14:paraId="3B4EF728" w14:textId="77777777" w:rsidR="008D1E4A" w:rsidRPr="00EF5447" w:rsidRDefault="008D1E4A" w:rsidP="00C620E0">
            <w:pPr>
              <w:pStyle w:val="TAC"/>
            </w:pPr>
            <w:r w:rsidRPr="00EF5447">
              <w:t>DC_3A_n78A-n257G</w:t>
            </w:r>
          </w:p>
          <w:p w14:paraId="5F6C826F" w14:textId="77777777" w:rsidR="008D1E4A" w:rsidRPr="00EF5447" w:rsidRDefault="008D1E4A" w:rsidP="00C620E0">
            <w:pPr>
              <w:pStyle w:val="TAC"/>
            </w:pPr>
            <w:r w:rsidRPr="00EF5447">
              <w:t>DC_3A_n78A-n257H</w:t>
            </w:r>
          </w:p>
          <w:p w14:paraId="60D4D269" w14:textId="77777777" w:rsidR="008D1E4A" w:rsidRPr="00EF5447" w:rsidRDefault="008D1E4A" w:rsidP="00C620E0">
            <w:pPr>
              <w:pStyle w:val="TAC"/>
              <w:rPr>
                <w:noProof/>
              </w:rPr>
            </w:pPr>
            <w:r w:rsidRPr="00EF5447">
              <w:t>DC_3A_n78A-n257I</w:t>
            </w:r>
          </w:p>
        </w:tc>
      </w:tr>
      <w:tr w:rsidR="008D1E4A" w:rsidRPr="00EF5447" w:rsidDel="007C6F81" w14:paraId="26D9C740" w14:textId="77777777" w:rsidTr="00C620E0">
        <w:trPr>
          <w:trHeight w:val="187"/>
          <w:jc w:val="center"/>
        </w:trPr>
        <w:tc>
          <w:tcPr>
            <w:tcW w:w="3969" w:type="dxa"/>
            <w:shd w:val="clear" w:color="auto" w:fill="auto"/>
            <w:noWrap/>
            <w:tcMar>
              <w:top w:w="28" w:type="dxa"/>
              <w:left w:w="28" w:type="dxa"/>
              <w:bottom w:w="28" w:type="dxa"/>
              <w:right w:w="28" w:type="dxa"/>
            </w:tcMar>
          </w:tcPr>
          <w:p w14:paraId="085C86A2" w14:textId="77777777" w:rsidR="008D1E4A" w:rsidRPr="00EF5447" w:rsidRDefault="008D1E4A" w:rsidP="00C620E0">
            <w:pPr>
              <w:pStyle w:val="TAC"/>
              <w:rPr>
                <w:noProof/>
              </w:rPr>
            </w:pPr>
            <w:r w:rsidRPr="00EF5447">
              <w:rPr>
                <w:noProof/>
              </w:rPr>
              <w:t>DC_3C_n78A-n257A</w:t>
            </w:r>
          </w:p>
          <w:p w14:paraId="60A5B6DD" w14:textId="77777777" w:rsidR="008D1E4A" w:rsidRPr="00EF5447" w:rsidRDefault="008D1E4A" w:rsidP="00C620E0">
            <w:pPr>
              <w:pStyle w:val="TAC"/>
              <w:rPr>
                <w:noProof/>
              </w:rPr>
            </w:pPr>
            <w:r w:rsidRPr="00EF5447">
              <w:rPr>
                <w:noProof/>
              </w:rPr>
              <w:t>DC_3C_n78A-n257D</w:t>
            </w:r>
          </w:p>
          <w:p w14:paraId="50651719" w14:textId="77777777" w:rsidR="008D1E4A" w:rsidRPr="00EF5447" w:rsidRDefault="008D1E4A" w:rsidP="00C620E0">
            <w:pPr>
              <w:pStyle w:val="TAC"/>
              <w:rPr>
                <w:noProof/>
              </w:rPr>
            </w:pPr>
            <w:r w:rsidRPr="00EF5447">
              <w:rPr>
                <w:noProof/>
              </w:rPr>
              <w:t>DC_3C_n78A-n257E</w:t>
            </w:r>
          </w:p>
          <w:p w14:paraId="5133F99D" w14:textId="77777777" w:rsidR="008D1E4A" w:rsidRPr="00EF5447" w:rsidRDefault="008D1E4A" w:rsidP="00C620E0">
            <w:pPr>
              <w:pStyle w:val="TAC"/>
              <w:rPr>
                <w:noProof/>
              </w:rPr>
            </w:pPr>
            <w:r w:rsidRPr="00EF5447">
              <w:rPr>
                <w:noProof/>
              </w:rPr>
              <w:t>DC_3C_n78A-n257F</w:t>
            </w:r>
          </w:p>
          <w:p w14:paraId="51FBEC94" w14:textId="77777777" w:rsidR="008D1E4A" w:rsidRPr="00EF5447" w:rsidRDefault="008D1E4A" w:rsidP="00C620E0">
            <w:pPr>
              <w:pStyle w:val="TAC"/>
              <w:rPr>
                <w:noProof/>
              </w:rPr>
            </w:pPr>
            <w:r w:rsidRPr="00EF5447">
              <w:rPr>
                <w:noProof/>
              </w:rPr>
              <w:t>DC_3C_n78A-n257G</w:t>
            </w:r>
          </w:p>
          <w:p w14:paraId="48AFBCDC" w14:textId="77777777" w:rsidR="008D1E4A" w:rsidRPr="00EF5447" w:rsidRDefault="008D1E4A" w:rsidP="00C620E0">
            <w:pPr>
              <w:pStyle w:val="TAC"/>
              <w:rPr>
                <w:noProof/>
              </w:rPr>
            </w:pPr>
            <w:r w:rsidRPr="00EF5447">
              <w:rPr>
                <w:noProof/>
              </w:rPr>
              <w:t>DC_3C_n78A-n257H</w:t>
            </w:r>
          </w:p>
          <w:p w14:paraId="18ED2E9F" w14:textId="77777777" w:rsidR="008D1E4A" w:rsidRPr="00EF5447" w:rsidRDefault="008D1E4A" w:rsidP="00C620E0">
            <w:pPr>
              <w:pStyle w:val="TAC"/>
              <w:rPr>
                <w:noProof/>
              </w:rPr>
            </w:pPr>
            <w:r w:rsidRPr="00EF5447">
              <w:rPr>
                <w:noProof/>
              </w:rPr>
              <w:t>DC_3C_n78A-n257I</w:t>
            </w:r>
          </w:p>
          <w:p w14:paraId="5E225669" w14:textId="77777777" w:rsidR="008D1E4A" w:rsidRPr="00EF5447" w:rsidRDefault="008D1E4A" w:rsidP="00C620E0">
            <w:pPr>
              <w:pStyle w:val="TAC"/>
              <w:rPr>
                <w:noProof/>
              </w:rPr>
            </w:pPr>
            <w:r w:rsidRPr="00EF5447">
              <w:rPr>
                <w:noProof/>
              </w:rPr>
              <w:t>DC_3C_n78A-n257J</w:t>
            </w:r>
          </w:p>
          <w:p w14:paraId="6659F360" w14:textId="77777777" w:rsidR="008D1E4A" w:rsidRPr="00EF5447" w:rsidRDefault="008D1E4A" w:rsidP="00C620E0">
            <w:pPr>
              <w:pStyle w:val="TAC"/>
              <w:rPr>
                <w:noProof/>
              </w:rPr>
            </w:pPr>
            <w:r w:rsidRPr="00EF5447">
              <w:rPr>
                <w:noProof/>
              </w:rPr>
              <w:t>DC_3C_n78A-n257K</w:t>
            </w:r>
          </w:p>
          <w:p w14:paraId="23DAA609" w14:textId="77777777" w:rsidR="008D1E4A" w:rsidRPr="00EF5447" w:rsidRDefault="008D1E4A" w:rsidP="00C620E0">
            <w:pPr>
              <w:pStyle w:val="TAC"/>
              <w:rPr>
                <w:noProof/>
              </w:rPr>
            </w:pPr>
            <w:r w:rsidRPr="00EF5447">
              <w:rPr>
                <w:noProof/>
              </w:rPr>
              <w:t>DC_3C_n78A-n257L</w:t>
            </w:r>
          </w:p>
          <w:p w14:paraId="162059ED" w14:textId="77777777" w:rsidR="008D1E4A" w:rsidRPr="00EF5447" w:rsidRDefault="008D1E4A" w:rsidP="00C620E0">
            <w:pPr>
              <w:pStyle w:val="TAC"/>
              <w:rPr>
                <w:noProof/>
                <w:lang w:eastAsia="zh-CN"/>
              </w:rPr>
            </w:pPr>
            <w:r w:rsidRPr="00EF5447">
              <w:rPr>
                <w:noProof/>
              </w:rPr>
              <w:t>DC_3C_n78A-n257M</w:t>
            </w:r>
          </w:p>
        </w:tc>
        <w:tc>
          <w:tcPr>
            <w:tcW w:w="3969" w:type="dxa"/>
            <w:tcMar>
              <w:top w:w="28" w:type="dxa"/>
              <w:left w:w="28" w:type="dxa"/>
              <w:bottom w:w="28" w:type="dxa"/>
              <w:right w:w="28" w:type="dxa"/>
            </w:tcMar>
          </w:tcPr>
          <w:p w14:paraId="7226847A" w14:textId="77777777" w:rsidR="008D1E4A" w:rsidRPr="00EF5447" w:rsidRDefault="008D1E4A" w:rsidP="00C620E0">
            <w:pPr>
              <w:pStyle w:val="TAC"/>
              <w:rPr>
                <w:rFonts w:cs="Arial"/>
                <w:lang w:eastAsia="zh-CN"/>
              </w:rPr>
            </w:pPr>
            <w:r w:rsidRPr="00EF5447">
              <w:rPr>
                <w:rFonts w:cs="Arial"/>
                <w:lang w:eastAsia="zh-CN"/>
              </w:rPr>
              <w:t>DC_3A_n78A</w:t>
            </w:r>
          </w:p>
          <w:p w14:paraId="4AB5430B" w14:textId="77777777" w:rsidR="008D1E4A" w:rsidRPr="00EF5447" w:rsidRDefault="008D1E4A" w:rsidP="00C620E0">
            <w:pPr>
              <w:pStyle w:val="TAC"/>
              <w:rPr>
                <w:noProof/>
                <w:lang w:eastAsia="zh-CN"/>
              </w:rPr>
            </w:pPr>
            <w:r w:rsidRPr="00EF5447">
              <w:rPr>
                <w:rFonts w:cs="Arial"/>
                <w:lang w:eastAsia="zh-CN"/>
              </w:rPr>
              <w:t>DC_3A_n257A</w:t>
            </w:r>
          </w:p>
        </w:tc>
      </w:tr>
      <w:tr w:rsidR="008D1E4A" w:rsidRPr="00EF5447" w14:paraId="70ADD0A8" w14:textId="77777777" w:rsidTr="00C620E0">
        <w:trPr>
          <w:trHeight w:val="187"/>
          <w:jc w:val="center"/>
        </w:trPr>
        <w:tc>
          <w:tcPr>
            <w:tcW w:w="3969" w:type="dxa"/>
            <w:shd w:val="clear" w:color="auto" w:fill="auto"/>
            <w:noWrap/>
            <w:tcMar>
              <w:top w:w="28" w:type="dxa"/>
              <w:left w:w="28" w:type="dxa"/>
              <w:bottom w:w="28" w:type="dxa"/>
              <w:right w:w="28" w:type="dxa"/>
            </w:tcMar>
          </w:tcPr>
          <w:p w14:paraId="0BBDBC51" w14:textId="77777777" w:rsidR="008D1E4A" w:rsidRPr="00EF5447" w:rsidRDefault="008D1E4A" w:rsidP="00C620E0">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08EE2FA5" w14:textId="77777777" w:rsidR="008D1E4A" w:rsidRPr="00EF5447" w:rsidRDefault="008D1E4A" w:rsidP="00C620E0">
            <w:pPr>
              <w:pStyle w:val="TAC"/>
              <w:rPr>
                <w:noProof/>
                <w:lang w:eastAsia="ko-KR"/>
              </w:rPr>
            </w:pPr>
            <w:r w:rsidRPr="00EF5447">
              <w:rPr>
                <w:noProof/>
                <w:lang w:eastAsia="ko-KR"/>
              </w:rPr>
              <w:t>DC_3A_n78A</w:t>
            </w:r>
          </w:p>
          <w:p w14:paraId="34A6739B" w14:textId="77777777" w:rsidR="008D1E4A" w:rsidRPr="00EF5447" w:rsidRDefault="008D1E4A" w:rsidP="00C620E0">
            <w:pPr>
              <w:pStyle w:val="TAC"/>
              <w:rPr>
                <w:noProof/>
                <w:lang w:eastAsia="zh-CN"/>
              </w:rPr>
            </w:pPr>
            <w:r w:rsidRPr="00EF5447">
              <w:rPr>
                <w:noProof/>
                <w:lang w:eastAsia="ko-KR"/>
              </w:rPr>
              <w:t>DC_3A_n258A</w:t>
            </w:r>
          </w:p>
        </w:tc>
      </w:tr>
      <w:tr w:rsidR="008D1E4A" w:rsidRPr="00EF5447" w14:paraId="1E01B571" w14:textId="77777777" w:rsidTr="00C620E0">
        <w:trPr>
          <w:trHeight w:val="187"/>
          <w:jc w:val="center"/>
        </w:trPr>
        <w:tc>
          <w:tcPr>
            <w:tcW w:w="3969" w:type="dxa"/>
            <w:shd w:val="clear" w:color="auto" w:fill="auto"/>
            <w:noWrap/>
            <w:tcMar>
              <w:top w:w="28" w:type="dxa"/>
              <w:left w:w="28" w:type="dxa"/>
              <w:bottom w:w="28" w:type="dxa"/>
              <w:right w:w="28" w:type="dxa"/>
            </w:tcMar>
          </w:tcPr>
          <w:p w14:paraId="572AA495" w14:textId="77777777" w:rsidR="008D1E4A" w:rsidRPr="00EF5447" w:rsidRDefault="008D1E4A" w:rsidP="00C620E0">
            <w:pPr>
              <w:pStyle w:val="TAC"/>
              <w:rPr>
                <w:noProof/>
                <w:lang w:eastAsia="zh-CN"/>
              </w:rPr>
            </w:pPr>
            <w:r w:rsidRPr="00EF5447">
              <w:rPr>
                <w:noProof/>
                <w:lang w:eastAsia="zh-CN"/>
              </w:rPr>
              <w:lastRenderedPageBreak/>
              <w:t>DC_3A-3A_n78A-n257A</w:t>
            </w:r>
          </w:p>
          <w:p w14:paraId="19F8C32B" w14:textId="77777777" w:rsidR="008D1E4A" w:rsidRPr="00EF5447" w:rsidRDefault="008D1E4A" w:rsidP="00C620E0">
            <w:pPr>
              <w:pStyle w:val="TAC"/>
              <w:rPr>
                <w:noProof/>
                <w:lang w:eastAsia="zh-CN"/>
              </w:rPr>
            </w:pPr>
            <w:r w:rsidRPr="00EF5447">
              <w:rPr>
                <w:noProof/>
                <w:lang w:eastAsia="zh-CN"/>
              </w:rPr>
              <w:t>DC_3A-3A_n78A-n257D</w:t>
            </w:r>
          </w:p>
          <w:p w14:paraId="776416B1" w14:textId="77777777" w:rsidR="008D1E4A" w:rsidRPr="00EF5447" w:rsidRDefault="008D1E4A" w:rsidP="00C620E0">
            <w:pPr>
              <w:pStyle w:val="TAC"/>
              <w:rPr>
                <w:noProof/>
                <w:lang w:eastAsia="zh-CN"/>
              </w:rPr>
            </w:pPr>
            <w:r w:rsidRPr="00EF5447">
              <w:rPr>
                <w:noProof/>
                <w:lang w:eastAsia="zh-CN"/>
              </w:rPr>
              <w:t>DC_3A-3A_n78A-n257E</w:t>
            </w:r>
          </w:p>
          <w:p w14:paraId="55C78ED8" w14:textId="77777777" w:rsidR="008D1E4A" w:rsidRPr="00EF5447" w:rsidRDefault="008D1E4A" w:rsidP="00C620E0">
            <w:pPr>
              <w:pStyle w:val="TAC"/>
              <w:rPr>
                <w:noProof/>
                <w:lang w:eastAsia="zh-CN"/>
              </w:rPr>
            </w:pPr>
            <w:r w:rsidRPr="00EF5447">
              <w:rPr>
                <w:noProof/>
                <w:lang w:eastAsia="zh-CN"/>
              </w:rPr>
              <w:t>DC_3A-3A_n78A-n257F</w:t>
            </w:r>
          </w:p>
          <w:p w14:paraId="63BFC8C3" w14:textId="77777777" w:rsidR="008D1E4A" w:rsidRPr="00EF5447" w:rsidRDefault="008D1E4A" w:rsidP="00C620E0">
            <w:pPr>
              <w:pStyle w:val="TAC"/>
              <w:rPr>
                <w:noProof/>
                <w:lang w:eastAsia="zh-CN"/>
              </w:rPr>
            </w:pPr>
            <w:r w:rsidRPr="00EF5447">
              <w:rPr>
                <w:noProof/>
                <w:lang w:eastAsia="zh-CN"/>
              </w:rPr>
              <w:t>DC_3A-3A_n78A-n257G</w:t>
            </w:r>
          </w:p>
          <w:p w14:paraId="4F85C7F1" w14:textId="77777777" w:rsidR="008D1E4A" w:rsidRPr="00EF5447" w:rsidRDefault="008D1E4A" w:rsidP="00C620E0">
            <w:pPr>
              <w:pStyle w:val="TAC"/>
              <w:rPr>
                <w:noProof/>
                <w:lang w:eastAsia="zh-CN"/>
              </w:rPr>
            </w:pPr>
            <w:r w:rsidRPr="00EF5447">
              <w:rPr>
                <w:noProof/>
                <w:lang w:eastAsia="zh-CN"/>
              </w:rPr>
              <w:t>DC_3A-3A_n78A-n257H</w:t>
            </w:r>
          </w:p>
          <w:p w14:paraId="5A543FFE" w14:textId="77777777" w:rsidR="008D1E4A" w:rsidRPr="00EF5447" w:rsidRDefault="008D1E4A" w:rsidP="00C620E0">
            <w:pPr>
              <w:pStyle w:val="TAC"/>
              <w:rPr>
                <w:noProof/>
                <w:lang w:eastAsia="zh-CN"/>
              </w:rPr>
            </w:pPr>
            <w:r w:rsidRPr="00EF5447">
              <w:rPr>
                <w:noProof/>
                <w:lang w:eastAsia="zh-CN"/>
              </w:rPr>
              <w:t>DC_3A-3A_n78A-n257I</w:t>
            </w:r>
          </w:p>
          <w:p w14:paraId="6D27CC23" w14:textId="77777777" w:rsidR="008D1E4A" w:rsidRPr="00EF5447" w:rsidRDefault="008D1E4A" w:rsidP="00C620E0">
            <w:pPr>
              <w:pStyle w:val="TAC"/>
              <w:rPr>
                <w:noProof/>
                <w:lang w:eastAsia="zh-CN"/>
              </w:rPr>
            </w:pPr>
            <w:r w:rsidRPr="00EF5447">
              <w:rPr>
                <w:noProof/>
                <w:lang w:eastAsia="zh-CN"/>
              </w:rPr>
              <w:t>DC_3A-3A_n78A-n257J</w:t>
            </w:r>
          </w:p>
          <w:p w14:paraId="2ACF44E4" w14:textId="77777777" w:rsidR="008D1E4A" w:rsidRPr="00EF5447" w:rsidRDefault="008D1E4A" w:rsidP="00C620E0">
            <w:pPr>
              <w:pStyle w:val="TAC"/>
              <w:rPr>
                <w:noProof/>
                <w:lang w:eastAsia="zh-CN"/>
              </w:rPr>
            </w:pPr>
            <w:r w:rsidRPr="00EF5447">
              <w:rPr>
                <w:noProof/>
                <w:lang w:eastAsia="zh-CN"/>
              </w:rPr>
              <w:t>DC_3A-3A_n78A-n257K</w:t>
            </w:r>
          </w:p>
          <w:p w14:paraId="6C92A123" w14:textId="77777777" w:rsidR="008D1E4A" w:rsidRPr="00EF5447" w:rsidRDefault="008D1E4A" w:rsidP="00C620E0">
            <w:pPr>
              <w:pStyle w:val="TAC"/>
              <w:rPr>
                <w:noProof/>
                <w:lang w:eastAsia="zh-CN"/>
              </w:rPr>
            </w:pPr>
            <w:r w:rsidRPr="00EF5447">
              <w:rPr>
                <w:noProof/>
                <w:lang w:eastAsia="zh-CN"/>
              </w:rPr>
              <w:t>DC_3A-3A_n78A-n257L</w:t>
            </w:r>
          </w:p>
          <w:p w14:paraId="503CB267" w14:textId="77777777" w:rsidR="008D1E4A" w:rsidRPr="00EF5447" w:rsidRDefault="008D1E4A" w:rsidP="00C620E0">
            <w:pPr>
              <w:pStyle w:val="TAC"/>
              <w:rPr>
                <w:noProof/>
                <w:lang w:eastAsia="zh-CN"/>
              </w:rPr>
            </w:pPr>
            <w:r w:rsidRPr="00EF5447">
              <w:rPr>
                <w:noProof/>
                <w:lang w:eastAsia="zh-CN"/>
              </w:rPr>
              <w:t>DC_3A-3A_n78A-n257M</w:t>
            </w:r>
          </w:p>
        </w:tc>
        <w:tc>
          <w:tcPr>
            <w:tcW w:w="3969" w:type="dxa"/>
            <w:tcMar>
              <w:top w:w="28" w:type="dxa"/>
              <w:left w:w="28" w:type="dxa"/>
              <w:bottom w:w="28" w:type="dxa"/>
              <w:right w:w="28" w:type="dxa"/>
            </w:tcMar>
          </w:tcPr>
          <w:p w14:paraId="4394E878" w14:textId="77777777" w:rsidR="008D1E4A" w:rsidRPr="00EF5447" w:rsidRDefault="008D1E4A" w:rsidP="00C620E0">
            <w:pPr>
              <w:pStyle w:val="TAC"/>
              <w:rPr>
                <w:noProof/>
                <w:lang w:eastAsia="zh-CN"/>
              </w:rPr>
            </w:pPr>
            <w:r w:rsidRPr="00EF5447">
              <w:rPr>
                <w:noProof/>
                <w:lang w:eastAsia="zh-CN"/>
              </w:rPr>
              <w:t>DC_3A_n78A</w:t>
            </w:r>
          </w:p>
          <w:p w14:paraId="42A70F46" w14:textId="77777777" w:rsidR="008D1E4A" w:rsidRPr="00EF5447" w:rsidRDefault="008D1E4A" w:rsidP="00C620E0">
            <w:pPr>
              <w:pStyle w:val="TAC"/>
              <w:rPr>
                <w:noProof/>
                <w:lang w:eastAsia="zh-CN"/>
              </w:rPr>
            </w:pPr>
            <w:r w:rsidRPr="00EF5447">
              <w:rPr>
                <w:noProof/>
                <w:lang w:eastAsia="zh-CN"/>
              </w:rPr>
              <w:t>DC_3A_n257A</w:t>
            </w:r>
          </w:p>
        </w:tc>
      </w:tr>
      <w:tr w:rsidR="008D1E4A" w:rsidRPr="00EF5447" w14:paraId="1520EC37" w14:textId="77777777" w:rsidTr="00C620E0">
        <w:trPr>
          <w:trHeight w:val="187"/>
          <w:jc w:val="center"/>
        </w:trPr>
        <w:tc>
          <w:tcPr>
            <w:tcW w:w="3969" w:type="dxa"/>
            <w:shd w:val="clear" w:color="auto" w:fill="auto"/>
            <w:noWrap/>
            <w:tcMar>
              <w:top w:w="28" w:type="dxa"/>
              <w:left w:w="28" w:type="dxa"/>
              <w:bottom w:w="28" w:type="dxa"/>
              <w:right w:w="28" w:type="dxa"/>
            </w:tcMar>
          </w:tcPr>
          <w:p w14:paraId="429A6EB1" w14:textId="77777777" w:rsidR="008D1E4A" w:rsidRPr="00EF5447" w:rsidRDefault="008D1E4A" w:rsidP="00C620E0">
            <w:pPr>
              <w:pStyle w:val="TAC"/>
              <w:rPr>
                <w:lang w:eastAsia="zh-TW"/>
              </w:rPr>
            </w:pPr>
            <w:r w:rsidRPr="00EF5447">
              <w:br w:type="page"/>
            </w:r>
            <w:r w:rsidRPr="00EF5447">
              <w:rPr>
                <w:lang w:eastAsia="zh-TW"/>
              </w:rPr>
              <w:t>DC_3A_n78A-n258A</w:t>
            </w:r>
            <w:r w:rsidRPr="00EF5447">
              <w:rPr>
                <w:lang w:eastAsia="zh-TW"/>
              </w:rPr>
              <w:br/>
              <w:t>DC_3A_n78A-n258G</w:t>
            </w:r>
          </w:p>
          <w:p w14:paraId="39955072" w14:textId="77777777" w:rsidR="008D1E4A" w:rsidRPr="00EF5447" w:rsidRDefault="008D1E4A" w:rsidP="00C620E0">
            <w:pPr>
              <w:pStyle w:val="TAC"/>
              <w:rPr>
                <w:lang w:eastAsia="zh-TW"/>
              </w:rPr>
            </w:pPr>
            <w:r w:rsidRPr="00EF5447">
              <w:rPr>
                <w:lang w:eastAsia="zh-TW"/>
              </w:rPr>
              <w:t>DC_3A_n78A-n258H</w:t>
            </w:r>
          </w:p>
          <w:p w14:paraId="303BFE94" w14:textId="77777777" w:rsidR="008D1E4A" w:rsidRPr="00EF5447" w:rsidRDefault="008D1E4A" w:rsidP="00C620E0">
            <w:pPr>
              <w:pStyle w:val="TAC"/>
              <w:rPr>
                <w:lang w:eastAsia="zh-TW"/>
              </w:rPr>
            </w:pPr>
            <w:r w:rsidRPr="00EF5447">
              <w:rPr>
                <w:lang w:eastAsia="zh-TW"/>
              </w:rPr>
              <w:t>DC_3A_n78A-n258I</w:t>
            </w:r>
          </w:p>
          <w:p w14:paraId="08A25374" w14:textId="77777777" w:rsidR="008D1E4A" w:rsidRPr="00EF5447" w:rsidRDefault="008D1E4A" w:rsidP="00C620E0">
            <w:pPr>
              <w:pStyle w:val="TAC"/>
              <w:rPr>
                <w:lang w:eastAsia="zh-TW"/>
              </w:rPr>
            </w:pPr>
            <w:r w:rsidRPr="00EF5447">
              <w:rPr>
                <w:lang w:eastAsia="zh-TW"/>
              </w:rPr>
              <w:t>DC_3A_n78A-n258J</w:t>
            </w:r>
          </w:p>
          <w:p w14:paraId="56683AE4" w14:textId="77777777" w:rsidR="008D1E4A" w:rsidRPr="00EF5447" w:rsidRDefault="008D1E4A" w:rsidP="00C620E0">
            <w:pPr>
              <w:pStyle w:val="TAC"/>
              <w:rPr>
                <w:lang w:eastAsia="zh-TW"/>
              </w:rPr>
            </w:pPr>
            <w:r w:rsidRPr="00EF5447">
              <w:rPr>
                <w:lang w:eastAsia="zh-TW"/>
              </w:rPr>
              <w:t>DC_3A_n78A-n258K</w:t>
            </w:r>
          </w:p>
          <w:p w14:paraId="77A82E0B" w14:textId="77777777" w:rsidR="008D1E4A" w:rsidRPr="00EF5447" w:rsidRDefault="008D1E4A" w:rsidP="00C620E0">
            <w:pPr>
              <w:pStyle w:val="TAC"/>
              <w:rPr>
                <w:lang w:eastAsia="zh-TW"/>
              </w:rPr>
            </w:pPr>
            <w:r w:rsidRPr="00EF5447">
              <w:rPr>
                <w:lang w:eastAsia="zh-TW"/>
              </w:rPr>
              <w:t>DC_3A_n78A-n258L</w:t>
            </w:r>
          </w:p>
          <w:p w14:paraId="09FB4772" w14:textId="77777777" w:rsidR="008D1E4A" w:rsidRPr="00EF5447" w:rsidRDefault="008D1E4A" w:rsidP="00C620E0">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07F0A62D" w14:textId="77777777" w:rsidR="008D1E4A" w:rsidRPr="00EF5447" w:rsidRDefault="008D1E4A" w:rsidP="00C620E0">
            <w:pPr>
              <w:pStyle w:val="TAC"/>
              <w:rPr>
                <w:lang w:eastAsia="zh-TW"/>
              </w:rPr>
            </w:pPr>
            <w:r w:rsidRPr="00EF5447">
              <w:rPr>
                <w:lang w:eastAsia="zh-TW"/>
              </w:rPr>
              <w:t>DC_3A_n78A</w:t>
            </w:r>
          </w:p>
          <w:p w14:paraId="3623C3F2" w14:textId="77777777" w:rsidR="008D1E4A" w:rsidRPr="00EF5447" w:rsidRDefault="008D1E4A" w:rsidP="00C620E0">
            <w:pPr>
              <w:pStyle w:val="TAC"/>
              <w:rPr>
                <w:noProof/>
                <w:lang w:eastAsia="zh-CN"/>
              </w:rPr>
            </w:pPr>
            <w:r w:rsidRPr="00EF5447">
              <w:rPr>
                <w:lang w:eastAsia="zh-TW"/>
              </w:rPr>
              <w:t>DC_3A_n258A</w:t>
            </w:r>
          </w:p>
        </w:tc>
      </w:tr>
      <w:tr w:rsidR="008D1E4A" w:rsidRPr="00EF5447" w14:paraId="57FB1EF2" w14:textId="77777777" w:rsidTr="00C620E0">
        <w:trPr>
          <w:trHeight w:val="187"/>
          <w:jc w:val="center"/>
        </w:trPr>
        <w:tc>
          <w:tcPr>
            <w:tcW w:w="3969" w:type="dxa"/>
            <w:shd w:val="clear" w:color="auto" w:fill="auto"/>
            <w:noWrap/>
            <w:tcMar>
              <w:top w:w="28" w:type="dxa"/>
              <w:left w:w="28" w:type="dxa"/>
              <w:bottom w:w="28" w:type="dxa"/>
              <w:right w:w="28" w:type="dxa"/>
            </w:tcMar>
          </w:tcPr>
          <w:p w14:paraId="2B12B088" w14:textId="77777777" w:rsidR="008D1E4A" w:rsidRPr="00EF5447" w:rsidRDefault="008D1E4A" w:rsidP="00C620E0">
            <w:pPr>
              <w:pStyle w:val="TAC"/>
            </w:pPr>
            <w:r w:rsidRPr="00EF5447">
              <w:t>DC_3A_n79A-n257A</w:t>
            </w:r>
          </w:p>
          <w:p w14:paraId="070B0DE1" w14:textId="77777777" w:rsidR="008D1E4A" w:rsidRPr="00EF5447" w:rsidRDefault="008D1E4A" w:rsidP="00C620E0">
            <w:pPr>
              <w:pStyle w:val="TAC"/>
            </w:pPr>
            <w:r w:rsidRPr="00EF5447">
              <w:t>DC_3A_n79A-n257D</w:t>
            </w:r>
          </w:p>
          <w:p w14:paraId="4E201441" w14:textId="77777777" w:rsidR="008D1E4A" w:rsidRPr="00EF5447" w:rsidRDefault="008D1E4A" w:rsidP="00C620E0">
            <w:pPr>
              <w:pStyle w:val="TAC"/>
            </w:pPr>
            <w:r w:rsidRPr="00EF5447">
              <w:t>DC_3A_n79A-n257E</w:t>
            </w:r>
          </w:p>
          <w:p w14:paraId="3FB5DF33" w14:textId="77777777" w:rsidR="008D1E4A" w:rsidRPr="00EF5447" w:rsidRDefault="008D1E4A" w:rsidP="00C620E0">
            <w:pPr>
              <w:pStyle w:val="TAC"/>
              <w:rPr>
                <w:noProof/>
              </w:rPr>
            </w:pPr>
            <w:r w:rsidRPr="00EF5447">
              <w:t>DC_3A_n79A-n257F</w:t>
            </w:r>
          </w:p>
          <w:p w14:paraId="3F407C59" w14:textId="77777777" w:rsidR="008D1E4A" w:rsidRPr="00EF5447" w:rsidRDefault="008D1E4A" w:rsidP="00C620E0">
            <w:pPr>
              <w:pStyle w:val="TAC"/>
            </w:pPr>
            <w:r w:rsidRPr="00EF5447">
              <w:t>DC_3A_n79A-n257G</w:t>
            </w:r>
          </w:p>
          <w:p w14:paraId="27EF2D7D" w14:textId="77777777" w:rsidR="008D1E4A" w:rsidRPr="00EF5447" w:rsidRDefault="008D1E4A" w:rsidP="00C620E0">
            <w:pPr>
              <w:pStyle w:val="TAC"/>
            </w:pPr>
            <w:r w:rsidRPr="00EF5447">
              <w:t>DC_3A_n79A-n257H</w:t>
            </w:r>
          </w:p>
          <w:p w14:paraId="1DB0CF02" w14:textId="77777777" w:rsidR="008D1E4A" w:rsidRPr="00EF5447" w:rsidRDefault="008D1E4A" w:rsidP="00C620E0">
            <w:pPr>
              <w:pStyle w:val="TAC"/>
            </w:pPr>
            <w:r w:rsidRPr="00EF5447">
              <w:t>DC_3A_n79A-n257I</w:t>
            </w:r>
          </w:p>
          <w:p w14:paraId="230234DA" w14:textId="77777777" w:rsidR="008D1E4A" w:rsidRPr="00EF5447" w:rsidRDefault="008D1E4A" w:rsidP="00C620E0">
            <w:pPr>
              <w:pStyle w:val="TAC"/>
            </w:pPr>
            <w:r w:rsidRPr="00EF5447">
              <w:t>DC_3A_n79C-n257A</w:t>
            </w:r>
          </w:p>
          <w:p w14:paraId="26B260B8" w14:textId="77777777" w:rsidR="008D1E4A" w:rsidRPr="00EF5447" w:rsidRDefault="008D1E4A" w:rsidP="00C620E0">
            <w:pPr>
              <w:pStyle w:val="TAC"/>
            </w:pPr>
            <w:r w:rsidRPr="00EF5447">
              <w:t>DC_3A_n79C-n257D</w:t>
            </w:r>
          </w:p>
          <w:p w14:paraId="24353E4C" w14:textId="77777777" w:rsidR="008D1E4A" w:rsidRPr="00EF5447" w:rsidRDefault="008D1E4A" w:rsidP="00C620E0">
            <w:pPr>
              <w:pStyle w:val="TAC"/>
            </w:pPr>
            <w:r w:rsidRPr="00EF5447">
              <w:t>DC_3A_n79C-n257E</w:t>
            </w:r>
          </w:p>
          <w:p w14:paraId="29A3C014" w14:textId="77777777" w:rsidR="008D1E4A" w:rsidRPr="00EF5447" w:rsidRDefault="008D1E4A" w:rsidP="00C620E0">
            <w:pPr>
              <w:pStyle w:val="TAC"/>
              <w:rPr>
                <w:noProof/>
              </w:rPr>
            </w:pPr>
            <w:r w:rsidRPr="00EF5447">
              <w:t>DC_3A_n79C-n257F</w:t>
            </w:r>
          </w:p>
        </w:tc>
        <w:tc>
          <w:tcPr>
            <w:tcW w:w="3969" w:type="dxa"/>
            <w:tcMar>
              <w:top w:w="28" w:type="dxa"/>
              <w:left w:w="28" w:type="dxa"/>
              <w:bottom w:w="28" w:type="dxa"/>
              <w:right w:w="28" w:type="dxa"/>
            </w:tcMar>
          </w:tcPr>
          <w:p w14:paraId="0A0C8A46" w14:textId="77777777" w:rsidR="008D1E4A" w:rsidRPr="00EF5447" w:rsidRDefault="008D1E4A" w:rsidP="00C620E0">
            <w:pPr>
              <w:pStyle w:val="TAC"/>
            </w:pPr>
            <w:r w:rsidRPr="00EF5447">
              <w:t>DC_3A_n79A</w:t>
            </w:r>
          </w:p>
          <w:p w14:paraId="1E214C17" w14:textId="77777777" w:rsidR="008D1E4A" w:rsidRPr="00EF5447" w:rsidRDefault="008D1E4A" w:rsidP="00C620E0">
            <w:pPr>
              <w:pStyle w:val="TAC"/>
              <w:rPr>
                <w:noProof/>
              </w:rPr>
            </w:pPr>
            <w:r w:rsidRPr="00EF5447">
              <w:t>DC_3A_n257A</w:t>
            </w:r>
          </w:p>
          <w:p w14:paraId="7E70CBB8" w14:textId="77777777" w:rsidR="008D1E4A" w:rsidRPr="00EF5447" w:rsidRDefault="008D1E4A" w:rsidP="00C620E0">
            <w:pPr>
              <w:pStyle w:val="TAC"/>
              <w:rPr>
                <w:noProof/>
              </w:rPr>
            </w:pPr>
            <w:r w:rsidRPr="00EF5447">
              <w:rPr>
                <w:noProof/>
              </w:rPr>
              <w:t>DC_3A_n257G</w:t>
            </w:r>
          </w:p>
          <w:p w14:paraId="484448FB" w14:textId="77777777" w:rsidR="008D1E4A" w:rsidRPr="00EF5447" w:rsidRDefault="008D1E4A" w:rsidP="00C620E0">
            <w:pPr>
              <w:pStyle w:val="TAC"/>
              <w:rPr>
                <w:noProof/>
              </w:rPr>
            </w:pPr>
            <w:r w:rsidRPr="00EF5447">
              <w:rPr>
                <w:noProof/>
              </w:rPr>
              <w:t>DC_3A_n257H</w:t>
            </w:r>
          </w:p>
          <w:p w14:paraId="7EB097D3" w14:textId="77777777" w:rsidR="008D1E4A" w:rsidRPr="00EF5447" w:rsidRDefault="008D1E4A" w:rsidP="00C620E0">
            <w:pPr>
              <w:pStyle w:val="TAC"/>
              <w:rPr>
                <w:noProof/>
              </w:rPr>
            </w:pPr>
            <w:r w:rsidRPr="00EF5447">
              <w:rPr>
                <w:noProof/>
              </w:rPr>
              <w:t>DC_3A_n257I</w:t>
            </w:r>
          </w:p>
          <w:p w14:paraId="57BD8744" w14:textId="77777777" w:rsidR="008D1E4A" w:rsidRPr="00EF5447" w:rsidRDefault="008D1E4A" w:rsidP="00C620E0">
            <w:pPr>
              <w:pStyle w:val="TAC"/>
            </w:pPr>
            <w:r w:rsidRPr="00EF5447">
              <w:t>DC_3A_n79A-n257A</w:t>
            </w:r>
          </w:p>
          <w:p w14:paraId="1CFB213C" w14:textId="77777777" w:rsidR="008D1E4A" w:rsidRPr="00EF5447" w:rsidRDefault="008D1E4A" w:rsidP="00C620E0">
            <w:pPr>
              <w:pStyle w:val="TAC"/>
            </w:pPr>
            <w:r w:rsidRPr="00EF5447">
              <w:t>DC_3A_n79A-n257G</w:t>
            </w:r>
          </w:p>
          <w:p w14:paraId="6936B2FE" w14:textId="77777777" w:rsidR="008D1E4A" w:rsidRPr="00EF5447" w:rsidRDefault="008D1E4A" w:rsidP="00C620E0">
            <w:pPr>
              <w:pStyle w:val="TAC"/>
            </w:pPr>
            <w:r w:rsidRPr="00EF5447">
              <w:t>DC_3A_n79A-n257H</w:t>
            </w:r>
          </w:p>
          <w:p w14:paraId="727D9CF4" w14:textId="77777777" w:rsidR="008D1E4A" w:rsidRPr="00EF5447" w:rsidRDefault="008D1E4A" w:rsidP="00C620E0">
            <w:pPr>
              <w:pStyle w:val="TAC"/>
              <w:rPr>
                <w:noProof/>
              </w:rPr>
            </w:pPr>
            <w:r w:rsidRPr="00EF5447">
              <w:t>DC_3A_n79A-n257I</w:t>
            </w:r>
          </w:p>
        </w:tc>
      </w:tr>
      <w:tr w:rsidR="008D1E4A" w:rsidRPr="00EF5447" w14:paraId="1A49FCB5" w14:textId="77777777" w:rsidTr="00C620E0">
        <w:trPr>
          <w:trHeight w:val="187"/>
          <w:jc w:val="center"/>
        </w:trPr>
        <w:tc>
          <w:tcPr>
            <w:tcW w:w="3969" w:type="dxa"/>
            <w:shd w:val="clear" w:color="auto" w:fill="auto"/>
            <w:noWrap/>
            <w:tcMar>
              <w:top w:w="28" w:type="dxa"/>
              <w:left w:w="28" w:type="dxa"/>
              <w:bottom w:w="28" w:type="dxa"/>
              <w:right w:w="28" w:type="dxa"/>
            </w:tcMar>
          </w:tcPr>
          <w:p w14:paraId="57DF0FBE" w14:textId="77777777" w:rsidR="008D1E4A" w:rsidRPr="00EF5447" w:rsidRDefault="008D1E4A" w:rsidP="00C620E0">
            <w:pPr>
              <w:pStyle w:val="TAC"/>
              <w:rPr>
                <w:lang w:eastAsia="ko-KR"/>
              </w:rPr>
            </w:pPr>
            <w:r w:rsidRPr="00EF5447">
              <w:rPr>
                <w:lang w:eastAsia="ko-KR"/>
              </w:rPr>
              <w:t>DC_3A_n79A-n258A</w:t>
            </w:r>
          </w:p>
          <w:p w14:paraId="236BC01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77B52AE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C3C36CF"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2D0FA14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4BABFBC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1FE72EA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02F688D4"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46EBE8A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63496559"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11C202E4" w14:textId="77777777" w:rsidR="008D1E4A" w:rsidRPr="00EF5447" w:rsidRDefault="008D1E4A" w:rsidP="00C620E0">
            <w:pPr>
              <w:pStyle w:val="TAC"/>
              <w:rPr>
                <w:lang w:eastAsia="ko-KR"/>
              </w:rPr>
            </w:pPr>
            <w:r w:rsidRPr="00EF5447">
              <w:rPr>
                <w:lang w:eastAsia="ko-KR"/>
              </w:rPr>
              <w:t>DC_3A_n79A</w:t>
            </w:r>
          </w:p>
          <w:p w14:paraId="5AF5AC75" w14:textId="77777777" w:rsidR="008D1E4A" w:rsidRPr="00EF5447" w:rsidRDefault="008D1E4A" w:rsidP="00C620E0">
            <w:pPr>
              <w:pStyle w:val="TAC"/>
              <w:rPr>
                <w:lang w:eastAsia="ko-KR"/>
              </w:rPr>
            </w:pPr>
            <w:r w:rsidRPr="00EF5447">
              <w:rPr>
                <w:lang w:eastAsia="ko-KR"/>
              </w:rPr>
              <w:t>DC_3A_n258A</w:t>
            </w:r>
          </w:p>
          <w:p w14:paraId="1DE5F739" w14:textId="77777777" w:rsidR="008D1E4A" w:rsidRPr="00EF5447" w:rsidRDefault="008D1E4A" w:rsidP="00C620E0">
            <w:pPr>
              <w:pStyle w:val="TAC"/>
              <w:rPr>
                <w:noProof/>
              </w:rPr>
            </w:pPr>
            <w:r w:rsidRPr="00EF5447">
              <w:rPr>
                <w:lang w:eastAsia="ko-KR"/>
              </w:rPr>
              <w:t>DC_3A_n79A-n258A</w:t>
            </w:r>
          </w:p>
        </w:tc>
      </w:tr>
      <w:tr w:rsidR="008D1E4A" w:rsidRPr="00EF5447" w14:paraId="09ADA1C2" w14:textId="77777777" w:rsidTr="00C620E0">
        <w:trPr>
          <w:trHeight w:val="187"/>
          <w:jc w:val="center"/>
        </w:trPr>
        <w:tc>
          <w:tcPr>
            <w:tcW w:w="3969" w:type="dxa"/>
            <w:shd w:val="clear" w:color="auto" w:fill="auto"/>
            <w:noWrap/>
            <w:tcMar>
              <w:top w:w="28" w:type="dxa"/>
              <w:left w:w="28" w:type="dxa"/>
              <w:bottom w:w="28" w:type="dxa"/>
              <w:right w:w="28" w:type="dxa"/>
            </w:tcMar>
          </w:tcPr>
          <w:p w14:paraId="23706BAB" w14:textId="77777777" w:rsidR="008D1E4A" w:rsidRPr="00EF5447" w:rsidRDefault="008D1E4A" w:rsidP="00C620E0">
            <w:pPr>
              <w:pStyle w:val="TAC"/>
              <w:rPr>
                <w:noProof/>
              </w:rPr>
            </w:pPr>
            <w:r w:rsidRPr="00EF5447">
              <w:rPr>
                <w:rFonts w:eastAsia="Malgun Gothic" w:cs="Arial"/>
                <w:noProof/>
                <w:szCs w:val="18"/>
                <w:lang w:eastAsia="ko-KR"/>
              </w:rPr>
              <w:lastRenderedPageBreak/>
              <w:t>DC_5A_n78A-n257A</w:t>
            </w:r>
            <w:r w:rsidRPr="00EF5447">
              <w:rPr>
                <w:rFonts w:cs="Arial"/>
                <w:noProof/>
                <w:szCs w:val="18"/>
                <w:vertAlign w:val="superscript"/>
                <w:lang w:eastAsia="zh-CN"/>
              </w:rPr>
              <w:t>2</w:t>
            </w:r>
          </w:p>
          <w:p w14:paraId="2ADF56A4"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DC_5A_n78A-n257D</w:t>
            </w:r>
          </w:p>
          <w:p w14:paraId="550B8B0C"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DC_5A_n78A-n257E</w:t>
            </w:r>
          </w:p>
          <w:p w14:paraId="36E2316A"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DC_5A_n78A-n257F</w:t>
            </w:r>
          </w:p>
          <w:p w14:paraId="1E8E721F"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DC_5A_n78A-n257G</w:t>
            </w:r>
          </w:p>
          <w:p w14:paraId="59BCD518"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DC_5A_n78A-n257H</w:t>
            </w:r>
          </w:p>
          <w:p w14:paraId="3C47DEA6"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DC_5A_n78A-n257I</w:t>
            </w:r>
          </w:p>
          <w:p w14:paraId="2C35537B"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DC_5A_n78A-n257J</w:t>
            </w:r>
          </w:p>
          <w:p w14:paraId="14D072F9"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DC_5A_n78A-n257K</w:t>
            </w:r>
          </w:p>
          <w:p w14:paraId="1BD77368"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DC_5A_n78A-n257L</w:t>
            </w:r>
          </w:p>
          <w:p w14:paraId="3373120E" w14:textId="77777777" w:rsidR="008D1E4A" w:rsidRPr="00EF5447" w:rsidRDefault="008D1E4A" w:rsidP="00C620E0">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6088828B" w14:textId="77777777" w:rsidR="008D1E4A" w:rsidRPr="00EF5447" w:rsidRDefault="008D1E4A" w:rsidP="00C620E0">
            <w:pPr>
              <w:pStyle w:val="TAC"/>
              <w:rPr>
                <w:rFonts w:cs="Arial"/>
                <w:noProof/>
                <w:szCs w:val="18"/>
                <w:lang w:eastAsia="zh-CN"/>
              </w:rPr>
            </w:pPr>
            <w:r w:rsidRPr="00EF5447">
              <w:rPr>
                <w:rFonts w:cs="Arial"/>
                <w:noProof/>
                <w:szCs w:val="18"/>
                <w:lang w:eastAsia="zh-CN"/>
              </w:rPr>
              <w:t>DC_5A_n78A</w:t>
            </w:r>
          </w:p>
          <w:p w14:paraId="7004F811" w14:textId="77777777" w:rsidR="008D1E4A" w:rsidRPr="00EF5447" w:rsidRDefault="008D1E4A" w:rsidP="00C620E0">
            <w:pPr>
              <w:pStyle w:val="TAC"/>
              <w:rPr>
                <w:noProof/>
              </w:rPr>
            </w:pPr>
            <w:r w:rsidRPr="00EF5447">
              <w:rPr>
                <w:rFonts w:cs="Arial"/>
                <w:noProof/>
                <w:szCs w:val="18"/>
              </w:rPr>
              <w:t>DC_5A_n257A</w:t>
            </w:r>
          </w:p>
        </w:tc>
      </w:tr>
      <w:tr w:rsidR="008D1E4A" w:rsidRPr="00EF5447" w14:paraId="2BE10C47" w14:textId="77777777" w:rsidTr="00C620E0">
        <w:trPr>
          <w:trHeight w:val="187"/>
          <w:jc w:val="center"/>
        </w:trPr>
        <w:tc>
          <w:tcPr>
            <w:tcW w:w="3969" w:type="dxa"/>
            <w:shd w:val="clear" w:color="auto" w:fill="auto"/>
            <w:noWrap/>
            <w:tcMar>
              <w:top w:w="28" w:type="dxa"/>
              <w:left w:w="28" w:type="dxa"/>
              <w:bottom w:w="28" w:type="dxa"/>
              <w:right w:w="28" w:type="dxa"/>
            </w:tcMar>
          </w:tcPr>
          <w:p w14:paraId="6523536F" w14:textId="77777777" w:rsidR="008D1E4A" w:rsidRPr="00EF5447" w:rsidRDefault="008D1E4A" w:rsidP="00C620E0">
            <w:pPr>
              <w:pStyle w:val="TAC"/>
              <w:keepNext w:val="0"/>
              <w:rPr>
                <w:rFonts w:eastAsia="Malgun Gothic" w:cs="Arial"/>
                <w:noProof/>
                <w:szCs w:val="18"/>
                <w:lang w:eastAsia="ko-KR"/>
              </w:rPr>
            </w:pPr>
            <w:r w:rsidRPr="00EF5447">
              <w:rPr>
                <w:rFonts w:eastAsia="Malgun Gothic" w:cs="Arial"/>
                <w:noProof/>
                <w:szCs w:val="18"/>
                <w:lang w:eastAsia="ko-KR"/>
              </w:rPr>
              <w:t>DC_7A_n1A-n257A</w:t>
            </w:r>
          </w:p>
          <w:p w14:paraId="1744BFDD"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43814266"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50DD16F9"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4CC73914"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11E5A051"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3143F40E"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16F69282"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0C5F3B67"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3C769E68"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2DA7DA44" w14:textId="77777777" w:rsidR="008D1E4A" w:rsidRPr="00EF5447" w:rsidRDefault="008D1E4A" w:rsidP="00C620E0">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1B6D3E6B" w14:textId="77777777" w:rsidR="008D1E4A" w:rsidRPr="00EF5447" w:rsidRDefault="008D1E4A" w:rsidP="00C620E0">
            <w:pPr>
              <w:pStyle w:val="TAC"/>
              <w:rPr>
                <w:rFonts w:cs="Arial"/>
                <w:noProof/>
                <w:szCs w:val="18"/>
                <w:lang w:eastAsia="zh-CN"/>
              </w:rPr>
            </w:pPr>
            <w:r w:rsidRPr="00EF5447">
              <w:rPr>
                <w:rFonts w:cs="Arial"/>
                <w:noProof/>
                <w:szCs w:val="18"/>
                <w:lang w:eastAsia="zh-CN"/>
              </w:rPr>
              <w:t>DC_7A_n1A</w:t>
            </w:r>
          </w:p>
          <w:p w14:paraId="49004EEF" w14:textId="77777777" w:rsidR="008D1E4A" w:rsidRPr="00EF5447" w:rsidRDefault="008D1E4A" w:rsidP="00C620E0">
            <w:pPr>
              <w:pStyle w:val="TAC"/>
              <w:rPr>
                <w:rFonts w:cs="Arial"/>
                <w:noProof/>
                <w:szCs w:val="18"/>
                <w:lang w:eastAsia="zh-CN"/>
              </w:rPr>
            </w:pPr>
            <w:r w:rsidRPr="00EF5447">
              <w:rPr>
                <w:rFonts w:cs="Arial"/>
                <w:noProof/>
                <w:szCs w:val="18"/>
              </w:rPr>
              <w:t>DC_7A_n257A</w:t>
            </w:r>
          </w:p>
        </w:tc>
      </w:tr>
      <w:tr w:rsidR="008D1E4A" w:rsidRPr="00EF5447" w14:paraId="218D9C02" w14:textId="77777777" w:rsidTr="00C620E0">
        <w:trPr>
          <w:trHeight w:val="187"/>
          <w:jc w:val="center"/>
        </w:trPr>
        <w:tc>
          <w:tcPr>
            <w:tcW w:w="3969" w:type="dxa"/>
            <w:shd w:val="clear" w:color="auto" w:fill="auto"/>
            <w:noWrap/>
            <w:tcMar>
              <w:top w:w="28" w:type="dxa"/>
              <w:left w:w="28" w:type="dxa"/>
              <w:bottom w:w="28" w:type="dxa"/>
              <w:right w:w="28" w:type="dxa"/>
            </w:tcMar>
          </w:tcPr>
          <w:p w14:paraId="73A0D762" w14:textId="77777777" w:rsidR="008D1E4A" w:rsidRPr="00EF5447" w:rsidRDefault="008D1E4A" w:rsidP="00C620E0">
            <w:pPr>
              <w:pStyle w:val="TAC"/>
              <w:rPr>
                <w:noProof/>
                <w:lang w:eastAsia="ko-KR"/>
              </w:rPr>
            </w:pPr>
            <w:r w:rsidRPr="00EF5447">
              <w:rPr>
                <w:noProof/>
                <w:lang w:eastAsia="ko-KR"/>
              </w:rPr>
              <w:lastRenderedPageBreak/>
              <w:t>DC_7A-7A_n1A-n257A</w:t>
            </w:r>
          </w:p>
          <w:p w14:paraId="7C73B166" w14:textId="77777777" w:rsidR="008D1E4A" w:rsidRPr="00EF5447" w:rsidRDefault="008D1E4A" w:rsidP="00C620E0">
            <w:pPr>
              <w:pStyle w:val="TAC"/>
              <w:rPr>
                <w:lang w:eastAsia="zh-TW"/>
              </w:rPr>
            </w:pPr>
            <w:r w:rsidRPr="00EF5447">
              <w:rPr>
                <w:lang w:eastAsia="zh-TW"/>
              </w:rPr>
              <w:t>DC_7A-7A_n1A-n257D</w:t>
            </w:r>
          </w:p>
          <w:p w14:paraId="7D699E59" w14:textId="77777777" w:rsidR="008D1E4A" w:rsidRPr="00EF5447" w:rsidRDefault="008D1E4A" w:rsidP="00C620E0">
            <w:pPr>
              <w:pStyle w:val="TAC"/>
              <w:rPr>
                <w:lang w:eastAsia="zh-TW"/>
              </w:rPr>
            </w:pPr>
            <w:r w:rsidRPr="00EF5447">
              <w:rPr>
                <w:lang w:eastAsia="zh-TW"/>
              </w:rPr>
              <w:t>DC_7A-7A_n1A-n257E</w:t>
            </w:r>
          </w:p>
          <w:p w14:paraId="57ECA5C1" w14:textId="77777777" w:rsidR="008D1E4A" w:rsidRPr="00EF5447" w:rsidRDefault="008D1E4A" w:rsidP="00C620E0">
            <w:pPr>
              <w:pStyle w:val="TAC"/>
              <w:rPr>
                <w:lang w:eastAsia="zh-TW"/>
              </w:rPr>
            </w:pPr>
            <w:r w:rsidRPr="00EF5447">
              <w:rPr>
                <w:lang w:eastAsia="zh-TW"/>
              </w:rPr>
              <w:t>DC_7A-7A_n1A-n257F</w:t>
            </w:r>
          </w:p>
          <w:p w14:paraId="2C9FCCD5" w14:textId="77777777" w:rsidR="008D1E4A" w:rsidRPr="00EF5447" w:rsidRDefault="008D1E4A" w:rsidP="00C620E0">
            <w:pPr>
              <w:pStyle w:val="TAC"/>
              <w:rPr>
                <w:lang w:eastAsia="zh-TW"/>
              </w:rPr>
            </w:pPr>
            <w:r w:rsidRPr="00EF5447">
              <w:rPr>
                <w:lang w:eastAsia="zh-TW"/>
              </w:rPr>
              <w:t>DC_7A-7A_n1A-n257G</w:t>
            </w:r>
          </w:p>
          <w:p w14:paraId="0981DA8E" w14:textId="77777777" w:rsidR="008D1E4A" w:rsidRPr="00EF5447" w:rsidRDefault="008D1E4A" w:rsidP="00C620E0">
            <w:pPr>
              <w:pStyle w:val="TAC"/>
              <w:rPr>
                <w:lang w:eastAsia="zh-TW"/>
              </w:rPr>
            </w:pPr>
            <w:r w:rsidRPr="00EF5447">
              <w:rPr>
                <w:lang w:eastAsia="zh-TW"/>
              </w:rPr>
              <w:t>DC_7A-7A_n1A-n257H</w:t>
            </w:r>
          </w:p>
          <w:p w14:paraId="55AA1E86" w14:textId="77777777" w:rsidR="008D1E4A" w:rsidRPr="00EF5447" w:rsidRDefault="008D1E4A" w:rsidP="00C620E0">
            <w:pPr>
              <w:pStyle w:val="TAC"/>
              <w:rPr>
                <w:lang w:eastAsia="zh-TW"/>
              </w:rPr>
            </w:pPr>
            <w:r w:rsidRPr="00EF5447">
              <w:rPr>
                <w:lang w:eastAsia="zh-TW"/>
              </w:rPr>
              <w:t>DC_7A-7A_n1A-n257I</w:t>
            </w:r>
          </w:p>
          <w:p w14:paraId="7A61E992" w14:textId="77777777" w:rsidR="008D1E4A" w:rsidRPr="00EF5447" w:rsidRDefault="008D1E4A" w:rsidP="00C620E0">
            <w:pPr>
              <w:pStyle w:val="TAC"/>
              <w:rPr>
                <w:lang w:eastAsia="zh-TW"/>
              </w:rPr>
            </w:pPr>
            <w:r w:rsidRPr="00EF5447">
              <w:rPr>
                <w:lang w:eastAsia="zh-TW"/>
              </w:rPr>
              <w:t>DC_7A-7A_n1A-n257J</w:t>
            </w:r>
          </w:p>
          <w:p w14:paraId="194A7FA6" w14:textId="77777777" w:rsidR="008D1E4A" w:rsidRPr="00EF5447" w:rsidRDefault="008D1E4A" w:rsidP="00C620E0">
            <w:pPr>
              <w:pStyle w:val="TAC"/>
              <w:rPr>
                <w:lang w:eastAsia="zh-TW"/>
              </w:rPr>
            </w:pPr>
            <w:r w:rsidRPr="00EF5447">
              <w:rPr>
                <w:lang w:eastAsia="zh-TW"/>
              </w:rPr>
              <w:t>DC_7A-7A_n1A-n257K</w:t>
            </w:r>
          </w:p>
          <w:p w14:paraId="5A0FD5A6" w14:textId="77777777" w:rsidR="008D1E4A" w:rsidRPr="00EF5447" w:rsidRDefault="008D1E4A" w:rsidP="00C620E0">
            <w:pPr>
              <w:pStyle w:val="TAC"/>
              <w:rPr>
                <w:lang w:eastAsia="zh-TW"/>
              </w:rPr>
            </w:pPr>
            <w:r w:rsidRPr="00EF5447">
              <w:rPr>
                <w:lang w:eastAsia="zh-TW"/>
              </w:rPr>
              <w:t>DC_7A-7A_n1A-n257L</w:t>
            </w:r>
          </w:p>
          <w:p w14:paraId="2C84330C" w14:textId="77777777" w:rsidR="008D1E4A" w:rsidRPr="00EF5447" w:rsidRDefault="008D1E4A" w:rsidP="00C620E0">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66A722DB" w14:textId="77777777" w:rsidR="008D1E4A" w:rsidRPr="00EF5447" w:rsidRDefault="008D1E4A" w:rsidP="00C620E0">
            <w:pPr>
              <w:pStyle w:val="TAC"/>
              <w:rPr>
                <w:lang w:eastAsia="zh-TW"/>
              </w:rPr>
            </w:pPr>
            <w:r w:rsidRPr="00EF5447">
              <w:rPr>
                <w:lang w:eastAsia="zh-TW"/>
              </w:rPr>
              <w:t>DC_7A_n1A</w:t>
            </w:r>
          </w:p>
          <w:p w14:paraId="34F1210C" w14:textId="77777777" w:rsidR="008D1E4A" w:rsidRPr="00EF5447" w:rsidRDefault="008D1E4A" w:rsidP="00C620E0">
            <w:pPr>
              <w:pStyle w:val="TAC"/>
              <w:rPr>
                <w:noProof/>
                <w:lang w:eastAsia="zh-CN"/>
              </w:rPr>
            </w:pPr>
            <w:r w:rsidRPr="00EF5447">
              <w:rPr>
                <w:lang w:eastAsia="zh-TW"/>
              </w:rPr>
              <w:t>DC_7A_n257A</w:t>
            </w:r>
          </w:p>
        </w:tc>
      </w:tr>
      <w:tr w:rsidR="008D1E4A" w:rsidRPr="00EF5447" w14:paraId="25673982" w14:textId="77777777" w:rsidTr="00C620E0">
        <w:trPr>
          <w:trHeight w:val="187"/>
          <w:jc w:val="center"/>
        </w:trPr>
        <w:tc>
          <w:tcPr>
            <w:tcW w:w="3969" w:type="dxa"/>
            <w:shd w:val="clear" w:color="auto" w:fill="auto"/>
            <w:noWrap/>
            <w:tcMar>
              <w:top w:w="28" w:type="dxa"/>
              <w:left w:w="28" w:type="dxa"/>
              <w:bottom w:w="28" w:type="dxa"/>
              <w:right w:w="28" w:type="dxa"/>
            </w:tcMar>
          </w:tcPr>
          <w:p w14:paraId="50A6B99D" w14:textId="77777777" w:rsidR="008D1E4A" w:rsidRPr="00EF5447" w:rsidRDefault="008D1E4A" w:rsidP="00C620E0">
            <w:pPr>
              <w:pStyle w:val="TAC"/>
              <w:rPr>
                <w:rFonts w:eastAsia="Malgun Gothic" w:cs="Arial"/>
                <w:noProof/>
                <w:szCs w:val="18"/>
                <w:lang w:eastAsia="ko-KR"/>
              </w:rPr>
            </w:pPr>
            <w:r w:rsidRPr="00EF5447">
              <w:rPr>
                <w:rFonts w:eastAsia="Malgun Gothic" w:cs="Arial"/>
                <w:noProof/>
                <w:szCs w:val="18"/>
                <w:lang w:eastAsia="ko-KR"/>
              </w:rPr>
              <w:t>DC_7A_n78A-n257A</w:t>
            </w:r>
          </w:p>
          <w:p w14:paraId="272BA16A"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DC_7A_n78A-n257D</w:t>
            </w:r>
          </w:p>
          <w:p w14:paraId="4FDC3021"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DC_7A_n78A-n257E</w:t>
            </w:r>
          </w:p>
          <w:p w14:paraId="4D2F4CE9"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DC_7A_n78A-n257F</w:t>
            </w:r>
          </w:p>
          <w:p w14:paraId="2AA66834"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DC_7A_n78A-n257G</w:t>
            </w:r>
          </w:p>
          <w:p w14:paraId="4CF85966"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DC_7A_n78A-n257H</w:t>
            </w:r>
          </w:p>
          <w:p w14:paraId="6E8A74F8"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DC_7A_n78A-n257I</w:t>
            </w:r>
          </w:p>
          <w:p w14:paraId="50B642E8"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DC_7A_n78A-n257J</w:t>
            </w:r>
          </w:p>
          <w:p w14:paraId="7B319F03"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DC_7A_n78A-n257K</w:t>
            </w:r>
          </w:p>
          <w:p w14:paraId="39AE2309"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DC_7A_n78A-n257L</w:t>
            </w:r>
          </w:p>
          <w:p w14:paraId="6882EE4D" w14:textId="77777777" w:rsidR="008D1E4A" w:rsidRPr="00EF5447" w:rsidRDefault="008D1E4A" w:rsidP="00C620E0">
            <w:pPr>
              <w:pStyle w:val="TAC"/>
              <w:rPr>
                <w:noProof/>
              </w:rPr>
            </w:pPr>
            <w:r w:rsidRPr="00EF5447">
              <w:rPr>
                <w:noProof/>
                <w:lang w:eastAsia="zh-CN"/>
              </w:rPr>
              <w:t>DC_7A_n78A-n257M</w:t>
            </w:r>
          </w:p>
        </w:tc>
        <w:tc>
          <w:tcPr>
            <w:tcW w:w="3969" w:type="dxa"/>
            <w:tcMar>
              <w:top w:w="28" w:type="dxa"/>
              <w:left w:w="28" w:type="dxa"/>
              <w:bottom w:w="28" w:type="dxa"/>
              <w:right w:w="28" w:type="dxa"/>
            </w:tcMar>
          </w:tcPr>
          <w:p w14:paraId="01FCFE9B" w14:textId="77777777" w:rsidR="008D1E4A" w:rsidRPr="00EF5447" w:rsidRDefault="008D1E4A" w:rsidP="00C620E0">
            <w:pPr>
              <w:pStyle w:val="TAC"/>
              <w:rPr>
                <w:rFonts w:cs="Arial"/>
                <w:noProof/>
                <w:szCs w:val="18"/>
                <w:lang w:eastAsia="zh-CN"/>
              </w:rPr>
            </w:pPr>
            <w:r w:rsidRPr="00EF5447">
              <w:rPr>
                <w:rFonts w:cs="Arial"/>
                <w:noProof/>
                <w:szCs w:val="18"/>
                <w:lang w:eastAsia="zh-CN"/>
              </w:rPr>
              <w:t>DC_7A_n78A</w:t>
            </w:r>
          </w:p>
          <w:p w14:paraId="61C032BC" w14:textId="77777777" w:rsidR="008D1E4A" w:rsidRPr="00EF5447" w:rsidRDefault="008D1E4A" w:rsidP="00C620E0">
            <w:pPr>
              <w:pStyle w:val="TAC"/>
              <w:rPr>
                <w:noProof/>
              </w:rPr>
            </w:pPr>
            <w:r w:rsidRPr="00EF5447">
              <w:rPr>
                <w:rFonts w:cs="Arial"/>
                <w:noProof/>
                <w:szCs w:val="18"/>
              </w:rPr>
              <w:t>DC_7A_n257A</w:t>
            </w:r>
          </w:p>
        </w:tc>
      </w:tr>
      <w:tr w:rsidR="008D1E4A" w:rsidRPr="00EF5447" w14:paraId="1AF72E9D" w14:textId="77777777" w:rsidTr="00C620E0">
        <w:trPr>
          <w:trHeight w:val="187"/>
          <w:jc w:val="center"/>
        </w:trPr>
        <w:tc>
          <w:tcPr>
            <w:tcW w:w="3969" w:type="dxa"/>
            <w:shd w:val="clear" w:color="auto" w:fill="auto"/>
            <w:noWrap/>
            <w:tcMar>
              <w:top w:w="28" w:type="dxa"/>
              <w:left w:w="28" w:type="dxa"/>
              <w:bottom w:w="28" w:type="dxa"/>
              <w:right w:w="28" w:type="dxa"/>
            </w:tcMar>
          </w:tcPr>
          <w:p w14:paraId="0415E73A" w14:textId="77777777" w:rsidR="008D1E4A" w:rsidRPr="00EF5447" w:rsidRDefault="008D1E4A" w:rsidP="00C620E0">
            <w:pPr>
              <w:pStyle w:val="TAC"/>
              <w:rPr>
                <w:noProof/>
              </w:rPr>
            </w:pPr>
            <w:r w:rsidRPr="00EF5447">
              <w:rPr>
                <w:noProof/>
              </w:rPr>
              <w:t>DC_7A-7A_n78A-n257A</w:t>
            </w:r>
          </w:p>
          <w:p w14:paraId="57545BFC"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DC_7A-7A_n78A-n257D</w:t>
            </w:r>
          </w:p>
          <w:p w14:paraId="5A59AA10"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DC_7A-7A_n78A-n257E</w:t>
            </w:r>
          </w:p>
          <w:p w14:paraId="3CDE07A5"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DC_7A-7A_n78A-n257F</w:t>
            </w:r>
          </w:p>
          <w:p w14:paraId="2CD82AFF"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DC_7A-7A_n78A-n257G</w:t>
            </w:r>
          </w:p>
          <w:p w14:paraId="7BF63B3F"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DC_7A-7A_n78A-n257H</w:t>
            </w:r>
          </w:p>
          <w:p w14:paraId="304BCC16"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DC_7A-7A_n78A-n257I</w:t>
            </w:r>
          </w:p>
          <w:p w14:paraId="66E1268E"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DC_7A-7A_n78A-n257J</w:t>
            </w:r>
          </w:p>
          <w:p w14:paraId="66910920"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DC_7A-7A_n78A-n257K</w:t>
            </w:r>
          </w:p>
          <w:p w14:paraId="6517EDE9"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DC_7A-7A_n78A-n257L</w:t>
            </w:r>
          </w:p>
          <w:p w14:paraId="620EE2F4" w14:textId="77777777" w:rsidR="008D1E4A" w:rsidRPr="00EF5447" w:rsidRDefault="008D1E4A" w:rsidP="00C620E0">
            <w:pPr>
              <w:pStyle w:val="TAC"/>
              <w:rPr>
                <w:noProof/>
              </w:rPr>
            </w:pPr>
            <w:r w:rsidRPr="00EF5447">
              <w:rPr>
                <w:noProof/>
                <w:lang w:eastAsia="zh-CN"/>
              </w:rPr>
              <w:t>DC_7A-7A_n78A-n257M</w:t>
            </w:r>
          </w:p>
        </w:tc>
        <w:tc>
          <w:tcPr>
            <w:tcW w:w="3969" w:type="dxa"/>
            <w:tcMar>
              <w:top w:w="28" w:type="dxa"/>
              <w:left w:w="28" w:type="dxa"/>
              <w:bottom w:w="28" w:type="dxa"/>
              <w:right w:w="28" w:type="dxa"/>
            </w:tcMar>
          </w:tcPr>
          <w:p w14:paraId="70258646" w14:textId="77777777" w:rsidR="008D1E4A" w:rsidRPr="00EF5447" w:rsidRDefault="008D1E4A" w:rsidP="00C620E0">
            <w:pPr>
              <w:pStyle w:val="TAC"/>
              <w:rPr>
                <w:noProof/>
              </w:rPr>
            </w:pPr>
            <w:r w:rsidRPr="00EF5447">
              <w:rPr>
                <w:noProof/>
              </w:rPr>
              <w:t>DC_7A_n78A</w:t>
            </w:r>
          </w:p>
          <w:p w14:paraId="6A9D3140" w14:textId="77777777" w:rsidR="008D1E4A" w:rsidRPr="00EF5447" w:rsidRDefault="008D1E4A" w:rsidP="00C620E0">
            <w:pPr>
              <w:pStyle w:val="TAC"/>
              <w:rPr>
                <w:noProof/>
              </w:rPr>
            </w:pPr>
            <w:r w:rsidRPr="00EF5447">
              <w:rPr>
                <w:noProof/>
              </w:rPr>
              <w:t>DC_7A_n257A</w:t>
            </w:r>
          </w:p>
          <w:p w14:paraId="2B774DFA" w14:textId="77777777" w:rsidR="008D1E4A" w:rsidRPr="00EF5447" w:rsidRDefault="008D1E4A" w:rsidP="00C620E0">
            <w:pPr>
              <w:pStyle w:val="TAC"/>
              <w:rPr>
                <w:noProof/>
              </w:rPr>
            </w:pPr>
            <w:r w:rsidRPr="00EF5447">
              <w:rPr>
                <w:noProof/>
              </w:rPr>
              <w:t>DC_7A_n78A-n257A</w:t>
            </w:r>
          </w:p>
        </w:tc>
      </w:tr>
      <w:tr w:rsidR="008D1E4A" w:rsidRPr="00EF5447" w14:paraId="62D6CE2E" w14:textId="77777777" w:rsidTr="00C620E0">
        <w:trPr>
          <w:trHeight w:val="187"/>
          <w:jc w:val="center"/>
        </w:trPr>
        <w:tc>
          <w:tcPr>
            <w:tcW w:w="3969" w:type="dxa"/>
            <w:shd w:val="clear" w:color="auto" w:fill="auto"/>
            <w:noWrap/>
            <w:tcMar>
              <w:top w:w="28" w:type="dxa"/>
              <w:left w:w="28" w:type="dxa"/>
              <w:bottom w:w="28" w:type="dxa"/>
              <w:right w:w="28" w:type="dxa"/>
            </w:tcMar>
          </w:tcPr>
          <w:p w14:paraId="5F814F2A" w14:textId="77777777" w:rsidR="00785854" w:rsidRDefault="008D1E4A" w:rsidP="00C620E0">
            <w:pPr>
              <w:pStyle w:val="TAC"/>
              <w:rPr>
                <w:ins w:id="2760" w:author="Apple" w:date="2021-01-15T14:38:00Z"/>
                <w:lang w:eastAsia="zh-TW"/>
              </w:rPr>
            </w:pPr>
            <w:r w:rsidRPr="00EF5447">
              <w:lastRenderedPageBreak/>
              <w:br w:type="page"/>
            </w:r>
            <w:r w:rsidRPr="00EF5447">
              <w:rPr>
                <w:lang w:eastAsia="zh-TW"/>
              </w:rPr>
              <w:t>DC_7A_n78A-n258A</w:t>
            </w:r>
          </w:p>
          <w:p w14:paraId="17C3F8C1" w14:textId="45DA371E" w:rsidR="008D1E4A" w:rsidRPr="00EF5447" w:rsidRDefault="008D1E4A" w:rsidP="00C620E0">
            <w:pPr>
              <w:pStyle w:val="TAC"/>
              <w:rPr>
                <w:lang w:eastAsia="zh-TW"/>
              </w:rPr>
            </w:pPr>
            <w:del w:id="2761" w:author="Apple" w:date="2021-01-15T14:38:00Z">
              <w:r w:rsidRPr="00EF5447" w:rsidDel="00785854">
                <w:rPr>
                  <w:lang w:eastAsia="zh-TW"/>
                </w:rPr>
                <w:br/>
              </w:r>
            </w:del>
            <w:r w:rsidRPr="00EF5447">
              <w:rPr>
                <w:lang w:eastAsia="zh-TW"/>
              </w:rPr>
              <w:t>DC_7A_n78A-n258G</w:t>
            </w:r>
          </w:p>
          <w:p w14:paraId="542AD509" w14:textId="77777777" w:rsidR="008D1E4A" w:rsidRPr="00EF5447" w:rsidRDefault="008D1E4A" w:rsidP="00C620E0">
            <w:pPr>
              <w:pStyle w:val="TAC"/>
              <w:rPr>
                <w:lang w:eastAsia="zh-TW"/>
              </w:rPr>
            </w:pPr>
            <w:r w:rsidRPr="00EF5447">
              <w:rPr>
                <w:lang w:eastAsia="zh-TW"/>
              </w:rPr>
              <w:t>DC_7A_n78A-n258H</w:t>
            </w:r>
          </w:p>
          <w:p w14:paraId="0A3B9AB5" w14:textId="77777777" w:rsidR="008D1E4A" w:rsidRPr="00EF5447" w:rsidRDefault="008D1E4A" w:rsidP="00C620E0">
            <w:pPr>
              <w:pStyle w:val="TAC"/>
              <w:rPr>
                <w:lang w:eastAsia="zh-TW"/>
              </w:rPr>
            </w:pPr>
            <w:r w:rsidRPr="00EF5447">
              <w:rPr>
                <w:lang w:eastAsia="zh-TW"/>
              </w:rPr>
              <w:t>DC_7A_n78A-n258I</w:t>
            </w:r>
          </w:p>
          <w:p w14:paraId="2BAABC77" w14:textId="77777777" w:rsidR="008D1E4A" w:rsidRPr="00EF5447" w:rsidRDefault="008D1E4A" w:rsidP="00C620E0">
            <w:pPr>
              <w:pStyle w:val="TAC"/>
              <w:rPr>
                <w:lang w:eastAsia="zh-TW"/>
              </w:rPr>
            </w:pPr>
            <w:r w:rsidRPr="00EF5447">
              <w:rPr>
                <w:lang w:eastAsia="zh-TW"/>
              </w:rPr>
              <w:t>DC_7A_n78A-n258J</w:t>
            </w:r>
          </w:p>
          <w:p w14:paraId="500CE93C" w14:textId="77777777" w:rsidR="008D1E4A" w:rsidRPr="00EF5447" w:rsidRDefault="008D1E4A" w:rsidP="00C620E0">
            <w:pPr>
              <w:pStyle w:val="TAC"/>
              <w:rPr>
                <w:lang w:eastAsia="zh-TW"/>
              </w:rPr>
            </w:pPr>
            <w:r w:rsidRPr="00EF5447">
              <w:rPr>
                <w:lang w:eastAsia="zh-TW"/>
              </w:rPr>
              <w:t>DC_7A_n78A-n258K</w:t>
            </w:r>
          </w:p>
          <w:p w14:paraId="1A5C91FE" w14:textId="77777777" w:rsidR="008D1E4A" w:rsidRPr="00EF5447" w:rsidRDefault="008D1E4A" w:rsidP="00C620E0">
            <w:pPr>
              <w:pStyle w:val="TAC"/>
              <w:rPr>
                <w:lang w:eastAsia="zh-TW"/>
              </w:rPr>
            </w:pPr>
            <w:r w:rsidRPr="00EF5447">
              <w:rPr>
                <w:lang w:eastAsia="zh-TW"/>
              </w:rPr>
              <w:t>DC_7A_n78A-n258L</w:t>
            </w:r>
          </w:p>
          <w:p w14:paraId="316D99F0" w14:textId="77777777" w:rsidR="00785854" w:rsidRDefault="008D1E4A" w:rsidP="00C620E0">
            <w:pPr>
              <w:pStyle w:val="TAC"/>
              <w:rPr>
                <w:ins w:id="2762" w:author="Apple" w:date="2021-01-15T14:38:00Z"/>
                <w:lang w:eastAsia="zh-TW"/>
              </w:rPr>
            </w:pPr>
            <w:r w:rsidRPr="00EF5447">
              <w:rPr>
                <w:lang w:eastAsia="zh-TW"/>
              </w:rPr>
              <w:t>DC_7A_n78A-n258M</w:t>
            </w:r>
          </w:p>
          <w:p w14:paraId="706BD254" w14:textId="77777777" w:rsidR="00785854" w:rsidRDefault="008D1E4A" w:rsidP="00C620E0">
            <w:pPr>
              <w:pStyle w:val="TAC"/>
              <w:rPr>
                <w:ins w:id="2763" w:author="Apple" w:date="2021-01-15T14:38:00Z"/>
                <w:lang w:eastAsia="zh-TW"/>
              </w:rPr>
            </w:pPr>
            <w:del w:id="2764" w:author="Apple" w:date="2021-01-15T14:38:00Z">
              <w:r w:rsidRPr="00EF5447" w:rsidDel="00785854">
                <w:rPr>
                  <w:lang w:eastAsia="zh-TW"/>
                </w:rPr>
                <w:br/>
              </w:r>
            </w:del>
            <w:r w:rsidRPr="00EF5447">
              <w:rPr>
                <w:lang w:eastAsia="zh-TW"/>
              </w:rPr>
              <w:t>DC_7C_n78A-n258A</w:t>
            </w:r>
          </w:p>
          <w:p w14:paraId="6C598607" w14:textId="20F84B41" w:rsidR="008D1E4A" w:rsidRPr="00EF5447" w:rsidRDefault="008D1E4A" w:rsidP="00C620E0">
            <w:pPr>
              <w:pStyle w:val="TAC"/>
              <w:rPr>
                <w:lang w:eastAsia="zh-TW"/>
              </w:rPr>
            </w:pPr>
            <w:del w:id="2765" w:author="Apple" w:date="2021-01-15T14:38:00Z">
              <w:r w:rsidRPr="00EF5447" w:rsidDel="00785854">
                <w:rPr>
                  <w:lang w:eastAsia="zh-TW"/>
                </w:rPr>
                <w:br/>
              </w:r>
            </w:del>
            <w:r w:rsidRPr="00EF5447">
              <w:rPr>
                <w:lang w:eastAsia="zh-TW"/>
              </w:rPr>
              <w:t>DC_7C_n78A-n258G</w:t>
            </w:r>
          </w:p>
          <w:p w14:paraId="4177A2B2" w14:textId="77777777" w:rsidR="008D1E4A" w:rsidRPr="00EF5447" w:rsidRDefault="008D1E4A" w:rsidP="00C620E0">
            <w:pPr>
              <w:pStyle w:val="TAC"/>
              <w:rPr>
                <w:lang w:eastAsia="zh-TW"/>
              </w:rPr>
            </w:pPr>
            <w:r w:rsidRPr="00EF5447">
              <w:rPr>
                <w:lang w:eastAsia="zh-TW"/>
              </w:rPr>
              <w:t>DC_7C_n78A-n258H</w:t>
            </w:r>
          </w:p>
          <w:p w14:paraId="25A94CB9" w14:textId="77777777" w:rsidR="008D1E4A" w:rsidRPr="00EF5447" w:rsidRDefault="008D1E4A" w:rsidP="00C620E0">
            <w:pPr>
              <w:pStyle w:val="TAC"/>
              <w:rPr>
                <w:lang w:eastAsia="zh-TW"/>
              </w:rPr>
            </w:pPr>
            <w:r w:rsidRPr="00EF5447">
              <w:rPr>
                <w:lang w:eastAsia="zh-TW"/>
              </w:rPr>
              <w:t>DC_7C_n78A-n258I</w:t>
            </w:r>
          </w:p>
          <w:p w14:paraId="6AF128AD" w14:textId="77777777" w:rsidR="008D1E4A" w:rsidRPr="00EF5447" w:rsidRDefault="008D1E4A" w:rsidP="00C620E0">
            <w:pPr>
              <w:pStyle w:val="TAC"/>
              <w:rPr>
                <w:lang w:eastAsia="zh-TW"/>
              </w:rPr>
            </w:pPr>
            <w:r w:rsidRPr="00EF5447">
              <w:rPr>
                <w:lang w:eastAsia="zh-TW"/>
              </w:rPr>
              <w:t>DC_7C_n78A-n258J</w:t>
            </w:r>
          </w:p>
          <w:p w14:paraId="40B25C06" w14:textId="77777777" w:rsidR="008D1E4A" w:rsidRPr="00EF5447" w:rsidRDefault="008D1E4A" w:rsidP="00C620E0">
            <w:pPr>
              <w:pStyle w:val="TAC"/>
              <w:rPr>
                <w:lang w:eastAsia="zh-TW"/>
              </w:rPr>
            </w:pPr>
            <w:r w:rsidRPr="00EF5447">
              <w:rPr>
                <w:lang w:eastAsia="zh-TW"/>
              </w:rPr>
              <w:t>DC_7C_n78A-n258K</w:t>
            </w:r>
          </w:p>
          <w:p w14:paraId="158130AB" w14:textId="77777777" w:rsidR="008D1E4A" w:rsidRPr="00EF5447" w:rsidRDefault="008D1E4A" w:rsidP="00C620E0">
            <w:pPr>
              <w:pStyle w:val="TAC"/>
              <w:rPr>
                <w:lang w:eastAsia="zh-TW"/>
              </w:rPr>
            </w:pPr>
            <w:r w:rsidRPr="00EF5447">
              <w:rPr>
                <w:lang w:eastAsia="zh-TW"/>
              </w:rPr>
              <w:t>DC_7C_n78A-n258L</w:t>
            </w:r>
          </w:p>
          <w:p w14:paraId="1834C579" w14:textId="77777777" w:rsidR="008D1E4A" w:rsidRPr="00EF5447" w:rsidRDefault="008D1E4A" w:rsidP="00C620E0">
            <w:pPr>
              <w:pStyle w:val="TAC"/>
              <w:rPr>
                <w:noProof/>
              </w:rPr>
            </w:pPr>
            <w:r w:rsidRPr="00EF5447">
              <w:rPr>
                <w:lang w:eastAsia="zh-TW"/>
              </w:rPr>
              <w:t>DC_7C_n78A-n258M</w:t>
            </w:r>
          </w:p>
        </w:tc>
        <w:tc>
          <w:tcPr>
            <w:tcW w:w="3969" w:type="dxa"/>
            <w:tcMar>
              <w:top w:w="28" w:type="dxa"/>
              <w:left w:w="28" w:type="dxa"/>
              <w:bottom w:w="28" w:type="dxa"/>
              <w:right w:w="28" w:type="dxa"/>
            </w:tcMar>
          </w:tcPr>
          <w:p w14:paraId="3B887305" w14:textId="77777777" w:rsidR="008D1E4A" w:rsidRPr="00EF5447" w:rsidRDefault="008D1E4A" w:rsidP="00C620E0">
            <w:pPr>
              <w:pStyle w:val="TAC"/>
              <w:rPr>
                <w:lang w:eastAsia="zh-TW"/>
              </w:rPr>
            </w:pPr>
            <w:r w:rsidRPr="00EF5447">
              <w:rPr>
                <w:lang w:eastAsia="zh-TW"/>
              </w:rPr>
              <w:t>DC_7A_n78A</w:t>
            </w:r>
          </w:p>
          <w:p w14:paraId="7CB16C44" w14:textId="77777777" w:rsidR="008D1E4A" w:rsidRPr="00EF5447" w:rsidRDefault="008D1E4A" w:rsidP="00C620E0">
            <w:pPr>
              <w:pStyle w:val="TAC"/>
              <w:rPr>
                <w:lang w:eastAsia="zh-TW"/>
              </w:rPr>
            </w:pPr>
            <w:r w:rsidRPr="00EF5447">
              <w:rPr>
                <w:lang w:eastAsia="zh-TW"/>
              </w:rPr>
              <w:t>DC_7A_n258A</w:t>
            </w:r>
          </w:p>
          <w:p w14:paraId="3D936AA8" w14:textId="77777777" w:rsidR="008D1E4A" w:rsidRPr="00EF5447" w:rsidRDefault="008D1E4A" w:rsidP="00C620E0">
            <w:pPr>
              <w:pStyle w:val="TAC"/>
              <w:rPr>
                <w:lang w:eastAsia="zh-TW"/>
              </w:rPr>
            </w:pPr>
            <w:r w:rsidRPr="00EF5447">
              <w:rPr>
                <w:lang w:eastAsia="zh-TW"/>
              </w:rPr>
              <w:t>DC_7C_n78A</w:t>
            </w:r>
          </w:p>
          <w:p w14:paraId="5B6F95E8" w14:textId="77777777" w:rsidR="008D1E4A" w:rsidRPr="00EF5447" w:rsidRDefault="008D1E4A" w:rsidP="00C620E0">
            <w:pPr>
              <w:pStyle w:val="TAC"/>
              <w:rPr>
                <w:noProof/>
              </w:rPr>
            </w:pPr>
            <w:r w:rsidRPr="00EF5447">
              <w:rPr>
                <w:lang w:eastAsia="zh-TW"/>
              </w:rPr>
              <w:t>DC_7C_n258A</w:t>
            </w:r>
          </w:p>
        </w:tc>
      </w:tr>
      <w:tr w:rsidR="008D1E4A" w:rsidRPr="00EF5447" w14:paraId="1843572D" w14:textId="77777777" w:rsidTr="00C620E0">
        <w:trPr>
          <w:trHeight w:val="187"/>
          <w:jc w:val="center"/>
        </w:trPr>
        <w:tc>
          <w:tcPr>
            <w:tcW w:w="3969" w:type="dxa"/>
            <w:shd w:val="clear" w:color="auto" w:fill="auto"/>
            <w:noWrap/>
            <w:tcMar>
              <w:top w:w="28" w:type="dxa"/>
              <w:left w:w="28" w:type="dxa"/>
              <w:bottom w:w="28" w:type="dxa"/>
              <w:right w:w="28" w:type="dxa"/>
            </w:tcMar>
          </w:tcPr>
          <w:p w14:paraId="65B09FF0" w14:textId="77777777" w:rsidR="008D1E4A" w:rsidRPr="00EF5447" w:rsidRDefault="008D1E4A" w:rsidP="00C620E0">
            <w:pPr>
              <w:pStyle w:val="TAC"/>
              <w:rPr>
                <w:lang w:eastAsia="zh-TW"/>
              </w:rPr>
            </w:pPr>
            <w:r w:rsidRPr="00EF5447">
              <w:rPr>
                <w:lang w:eastAsia="zh-TW"/>
              </w:rPr>
              <w:t>DC_8A_n40A-n258A</w:t>
            </w:r>
          </w:p>
          <w:p w14:paraId="43F4A33D" w14:textId="77777777" w:rsidR="008D1E4A" w:rsidRPr="00EF5447" w:rsidRDefault="008D1E4A" w:rsidP="00C620E0">
            <w:pPr>
              <w:pStyle w:val="TAC"/>
              <w:rPr>
                <w:lang w:eastAsia="zh-TW"/>
              </w:rPr>
            </w:pPr>
            <w:r w:rsidRPr="00EF5447">
              <w:rPr>
                <w:lang w:eastAsia="zh-TW"/>
              </w:rPr>
              <w:t>DC_8A_n40A-n258D</w:t>
            </w:r>
          </w:p>
          <w:p w14:paraId="1B2727F7" w14:textId="77777777" w:rsidR="008D1E4A" w:rsidRPr="00EF5447" w:rsidRDefault="008D1E4A" w:rsidP="00C620E0">
            <w:pPr>
              <w:pStyle w:val="TAC"/>
              <w:rPr>
                <w:lang w:eastAsia="zh-TW"/>
              </w:rPr>
            </w:pPr>
            <w:r w:rsidRPr="00EF5447">
              <w:rPr>
                <w:lang w:eastAsia="zh-TW"/>
              </w:rPr>
              <w:t>DC_8A_n40A-n258E</w:t>
            </w:r>
          </w:p>
          <w:p w14:paraId="4834E92D" w14:textId="77777777" w:rsidR="008D1E4A" w:rsidRPr="00EF5447" w:rsidRDefault="008D1E4A" w:rsidP="00C620E0">
            <w:pPr>
              <w:pStyle w:val="TAC"/>
              <w:rPr>
                <w:lang w:eastAsia="zh-TW"/>
              </w:rPr>
            </w:pPr>
            <w:r w:rsidRPr="00EF5447">
              <w:rPr>
                <w:lang w:eastAsia="zh-TW"/>
              </w:rPr>
              <w:t>DC_8A_n40A-n258F</w:t>
            </w:r>
          </w:p>
          <w:p w14:paraId="30E230E6" w14:textId="77777777" w:rsidR="008D1E4A" w:rsidRPr="00EF5447" w:rsidRDefault="008D1E4A" w:rsidP="00C620E0">
            <w:pPr>
              <w:pStyle w:val="TAC"/>
              <w:rPr>
                <w:lang w:eastAsia="zh-TW"/>
              </w:rPr>
            </w:pPr>
            <w:r w:rsidRPr="00EF5447">
              <w:rPr>
                <w:lang w:eastAsia="zh-TW"/>
              </w:rPr>
              <w:t>DC_8A_n40A-n258G</w:t>
            </w:r>
          </w:p>
          <w:p w14:paraId="707AC151" w14:textId="77777777" w:rsidR="008D1E4A" w:rsidRPr="00EF5447" w:rsidRDefault="008D1E4A" w:rsidP="00C620E0">
            <w:pPr>
              <w:pStyle w:val="TAC"/>
              <w:rPr>
                <w:lang w:eastAsia="zh-TW"/>
              </w:rPr>
            </w:pPr>
            <w:r w:rsidRPr="00EF5447">
              <w:rPr>
                <w:lang w:eastAsia="zh-TW"/>
              </w:rPr>
              <w:t>DC_8A_n40A-n258H</w:t>
            </w:r>
          </w:p>
          <w:p w14:paraId="3057317E" w14:textId="77777777" w:rsidR="008D1E4A" w:rsidRPr="00EF5447" w:rsidRDefault="008D1E4A" w:rsidP="00C620E0">
            <w:pPr>
              <w:pStyle w:val="TAC"/>
              <w:rPr>
                <w:lang w:eastAsia="zh-TW"/>
              </w:rPr>
            </w:pPr>
            <w:r w:rsidRPr="00EF5447">
              <w:rPr>
                <w:lang w:eastAsia="zh-TW"/>
              </w:rPr>
              <w:t>DC_8A_n40A-n258I</w:t>
            </w:r>
          </w:p>
          <w:p w14:paraId="1C128C5D" w14:textId="77777777" w:rsidR="008D1E4A" w:rsidRPr="00EF5447" w:rsidRDefault="008D1E4A" w:rsidP="00C620E0">
            <w:pPr>
              <w:pStyle w:val="TAC"/>
              <w:rPr>
                <w:lang w:eastAsia="zh-TW"/>
              </w:rPr>
            </w:pPr>
            <w:r w:rsidRPr="00EF5447">
              <w:rPr>
                <w:lang w:eastAsia="zh-TW"/>
              </w:rPr>
              <w:t>DC_8A_n40A-n258J</w:t>
            </w:r>
          </w:p>
          <w:p w14:paraId="0E9F7A3E" w14:textId="77777777" w:rsidR="008D1E4A" w:rsidRPr="00EF5447" w:rsidRDefault="008D1E4A" w:rsidP="00C620E0">
            <w:pPr>
              <w:pStyle w:val="TAC"/>
              <w:rPr>
                <w:lang w:eastAsia="zh-TW"/>
              </w:rPr>
            </w:pPr>
            <w:r w:rsidRPr="00EF5447">
              <w:rPr>
                <w:lang w:eastAsia="zh-TW"/>
              </w:rPr>
              <w:t>DC_8A_n40A-n258K</w:t>
            </w:r>
          </w:p>
          <w:p w14:paraId="172167AE" w14:textId="77777777" w:rsidR="008D1E4A" w:rsidRPr="00EF5447" w:rsidRDefault="008D1E4A" w:rsidP="00C620E0">
            <w:pPr>
              <w:pStyle w:val="TAC"/>
              <w:rPr>
                <w:lang w:eastAsia="zh-TW"/>
              </w:rPr>
            </w:pPr>
            <w:r w:rsidRPr="00EF5447">
              <w:rPr>
                <w:lang w:eastAsia="zh-TW"/>
              </w:rPr>
              <w:t>DC_8A_n40A-n258L</w:t>
            </w:r>
          </w:p>
          <w:p w14:paraId="779338CD" w14:textId="77777777" w:rsidR="008D1E4A" w:rsidRPr="00EF5447" w:rsidRDefault="008D1E4A" w:rsidP="00C620E0">
            <w:pPr>
              <w:pStyle w:val="TAC"/>
              <w:rPr>
                <w:noProof/>
              </w:rPr>
            </w:pPr>
            <w:r w:rsidRPr="00EF5447">
              <w:rPr>
                <w:lang w:eastAsia="zh-TW"/>
              </w:rPr>
              <w:t>DC_8A_n40A-n258M</w:t>
            </w:r>
          </w:p>
        </w:tc>
        <w:tc>
          <w:tcPr>
            <w:tcW w:w="3969" w:type="dxa"/>
            <w:tcMar>
              <w:top w:w="28" w:type="dxa"/>
              <w:left w:w="28" w:type="dxa"/>
              <w:bottom w:w="28" w:type="dxa"/>
              <w:right w:w="28" w:type="dxa"/>
            </w:tcMar>
          </w:tcPr>
          <w:p w14:paraId="65F71252" w14:textId="77777777" w:rsidR="008D1E4A" w:rsidRPr="00EF5447" w:rsidRDefault="008D1E4A" w:rsidP="00C620E0">
            <w:pPr>
              <w:pStyle w:val="TAC"/>
              <w:rPr>
                <w:lang w:eastAsia="zh-TW"/>
              </w:rPr>
            </w:pPr>
            <w:r w:rsidRPr="00EF5447">
              <w:rPr>
                <w:lang w:eastAsia="zh-TW"/>
              </w:rPr>
              <w:t>DC_8A_n40A</w:t>
            </w:r>
          </w:p>
          <w:p w14:paraId="5286CBC0" w14:textId="77777777" w:rsidR="008D1E4A" w:rsidRPr="00EF5447" w:rsidRDefault="008D1E4A" w:rsidP="00C620E0">
            <w:pPr>
              <w:pStyle w:val="TAC"/>
              <w:rPr>
                <w:noProof/>
              </w:rPr>
            </w:pPr>
            <w:r w:rsidRPr="00EF5447">
              <w:rPr>
                <w:lang w:eastAsia="zh-TW"/>
              </w:rPr>
              <w:t>DC_8A_n258A</w:t>
            </w:r>
          </w:p>
        </w:tc>
      </w:tr>
      <w:tr w:rsidR="008D1E4A" w:rsidRPr="00EF5447" w14:paraId="4E6E82A5" w14:textId="77777777" w:rsidTr="00C620E0">
        <w:trPr>
          <w:trHeight w:val="187"/>
          <w:jc w:val="center"/>
        </w:trPr>
        <w:tc>
          <w:tcPr>
            <w:tcW w:w="3969" w:type="dxa"/>
            <w:shd w:val="clear" w:color="auto" w:fill="auto"/>
            <w:noWrap/>
            <w:tcMar>
              <w:top w:w="28" w:type="dxa"/>
              <w:left w:w="28" w:type="dxa"/>
              <w:bottom w:w="28" w:type="dxa"/>
              <w:right w:w="28" w:type="dxa"/>
            </w:tcMar>
          </w:tcPr>
          <w:p w14:paraId="6A740554" w14:textId="77777777" w:rsidR="008D1E4A" w:rsidRPr="00EF5447" w:rsidRDefault="008D1E4A" w:rsidP="00C620E0">
            <w:pPr>
              <w:pStyle w:val="TAC"/>
              <w:rPr>
                <w:noProof/>
                <w:lang w:eastAsia="ko-KR"/>
              </w:rPr>
            </w:pPr>
            <w:r w:rsidRPr="00EF5447">
              <w:rPr>
                <w:noProof/>
                <w:lang w:eastAsia="ko-KR"/>
              </w:rPr>
              <w:t>DC_8A_n77A-n257A</w:t>
            </w:r>
          </w:p>
          <w:p w14:paraId="7FFD5941" w14:textId="77777777" w:rsidR="008D1E4A" w:rsidRPr="00EF5447" w:rsidRDefault="008D1E4A" w:rsidP="00C620E0">
            <w:pPr>
              <w:pStyle w:val="TAC"/>
              <w:rPr>
                <w:noProof/>
                <w:lang w:eastAsia="ko-KR"/>
              </w:rPr>
            </w:pPr>
            <w:r w:rsidRPr="00EF5447">
              <w:rPr>
                <w:noProof/>
                <w:lang w:eastAsia="ko-KR"/>
              </w:rPr>
              <w:t>DC_8A_n77A-n257D</w:t>
            </w:r>
          </w:p>
          <w:p w14:paraId="3556087A" w14:textId="77777777" w:rsidR="008D1E4A" w:rsidRPr="00EF5447" w:rsidRDefault="008D1E4A" w:rsidP="00C620E0">
            <w:pPr>
              <w:pStyle w:val="TAC"/>
              <w:rPr>
                <w:noProof/>
                <w:lang w:eastAsia="ko-KR"/>
              </w:rPr>
            </w:pPr>
            <w:r w:rsidRPr="00EF5447">
              <w:rPr>
                <w:noProof/>
                <w:lang w:eastAsia="ko-KR"/>
              </w:rPr>
              <w:t>DC_8A_n77A-n257G</w:t>
            </w:r>
          </w:p>
          <w:p w14:paraId="408FFF85" w14:textId="77777777" w:rsidR="008D1E4A" w:rsidRPr="00EF5447" w:rsidRDefault="008D1E4A" w:rsidP="00C620E0">
            <w:pPr>
              <w:pStyle w:val="TAC"/>
              <w:rPr>
                <w:noProof/>
                <w:lang w:eastAsia="ko-KR"/>
              </w:rPr>
            </w:pPr>
            <w:r w:rsidRPr="00EF5447">
              <w:rPr>
                <w:noProof/>
                <w:lang w:eastAsia="ko-KR"/>
              </w:rPr>
              <w:t>DC_8A_n77A-n257H</w:t>
            </w:r>
          </w:p>
          <w:p w14:paraId="6F4A6AEE" w14:textId="77777777" w:rsidR="008D1E4A" w:rsidRPr="00EF5447" w:rsidRDefault="008D1E4A" w:rsidP="00C620E0">
            <w:pPr>
              <w:pStyle w:val="TAC"/>
              <w:rPr>
                <w:noProof/>
                <w:lang w:eastAsia="zh-CN"/>
              </w:rPr>
            </w:pPr>
            <w:r w:rsidRPr="00EF5447">
              <w:rPr>
                <w:noProof/>
                <w:lang w:eastAsia="ko-KR"/>
              </w:rPr>
              <w:t>DC_8A_n77A-n257I</w:t>
            </w:r>
          </w:p>
        </w:tc>
        <w:tc>
          <w:tcPr>
            <w:tcW w:w="3969" w:type="dxa"/>
            <w:tcMar>
              <w:top w:w="28" w:type="dxa"/>
              <w:left w:w="28" w:type="dxa"/>
              <w:bottom w:w="28" w:type="dxa"/>
              <w:right w:w="28" w:type="dxa"/>
            </w:tcMar>
          </w:tcPr>
          <w:p w14:paraId="14F50F98" w14:textId="77777777" w:rsidR="008D1E4A" w:rsidRPr="00EF5447" w:rsidRDefault="008D1E4A" w:rsidP="00C620E0">
            <w:pPr>
              <w:pStyle w:val="TAC"/>
              <w:rPr>
                <w:noProof/>
                <w:lang w:eastAsia="ko-KR"/>
              </w:rPr>
            </w:pPr>
            <w:r w:rsidRPr="00EF5447">
              <w:rPr>
                <w:noProof/>
                <w:lang w:eastAsia="ko-KR"/>
              </w:rPr>
              <w:t>DC_8A_n77A</w:t>
            </w:r>
          </w:p>
          <w:p w14:paraId="1863F9B0" w14:textId="77777777" w:rsidR="008D1E4A" w:rsidRPr="00EF5447" w:rsidRDefault="008D1E4A" w:rsidP="00C620E0">
            <w:pPr>
              <w:pStyle w:val="TAC"/>
              <w:rPr>
                <w:rFonts w:cs="Arial"/>
                <w:noProof/>
                <w:szCs w:val="18"/>
                <w:lang w:eastAsia="zh-CN"/>
              </w:rPr>
            </w:pPr>
            <w:r w:rsidRPr="00EF5447">
              <w:rPr>
                <w:noProof/>
                <w:lang w:eastAsia="ko-KR"/>
              </w:rPr>
              <w:t>DC_8A_n257A</w:t>
            </w:r>
          </w:p>
        </w:tc>
      </w:tr>
      <w:tr w:rsidR="008D1E4A" w:rsidRPr="00EF5447" w14:paraId="24254FBF" w14:textId="77777777" w:rsidTr="00C620E0">
        <w:trPr>
          <w:trHeight w:val="187"/>
          <w:jc w:val="center"/>
        </w:trPr>
        <w:tc>
          <w:tcPr>
            <w:tcW w:w="3969" w:type="dxa"/>
            <w:shd w:val="clear" w:color="auto" w:fill="auto"/>
            <w:noWrap/>
            <w:tcMar>
              <w:top w:w="28" w:type="dxa"/>
              <w:left w:w="28" w:type="dxa"/>
              <w:bottom w:w="28" w:type="dxa"/>
              <w:right w:w="28" w:type="dxa"/>
            </w:tcMar>
          </w:tcPr>
          <w:p w14:paraId="0096C624" w14:textId="77777777" w:rsidR="008D1E4A" w:rsidRPr="00EF5447" w:rsidRDefault="008D1E4A" w:rsidP="00C620E0">
            <w:pPr>
              <w:pStyle w:val="TAC"/>
              <w:rPr>
                <w:noProof/>
                <w:lang w:eastAsia="ko-KR"/>
              </w:rPr>
            </w:pPr>
            <w:r w:rsidRPr="00EF5447">
              <w:rPr>
                <w:noProof/>
                <w:lang w:eastAsia="ko-KR"/>
              </w:rPr>
              <w:t>DC_8A_n77(2A)-n257A</w:t>
            </w:r>
          </w:p>
          <w:p w14:paraId="333C1085" w14:textId="77777777" w:rsidR="008D1E4A" w:rsidRPr="00EF5447" w:rsidRDefault="008D1E4A" w:rsidP="00C620E0">
            <w:pPr>
              <w:pStyle w:val="TAC"/>
              <w:rPr>
                <w:noProof/>
                <w:lang w:eastAsia="ko-KR"/>
              </w:rPr>
            </w:pPr>
            <w:r w:rsidRPr="00EF5447">
              <w:rPr>
                <w:noProof/>
                <w:lang w:eastAsia="ko-KR"/>
              </w:rPr>
              <w:t>DC_8A_n77(2A)-n257D</w:t>
            </w:r>
          </w:p>
          <w:p w14:paraId="22529610" w14:textId="77777777" w:rsidR="008D1E4A" w:rsidRPr="00EF5447" w:rsidRDefault="008D1E4A" w:rsidP="00C620E0">
            <w:pPr>
              <w:pStyle w:val="TAC"/>
              <w:rPr>
                <w:noProof/>
                <w:lang w:eastAsia="ko-KR"/>
              </w:rPr>
            </w:pPr>
            <w:r w:rsidRPr="00EF5447">
              <w:rPr>
                <w:noProof/>
                <w:lang w:eastAsia="ko-KR"/>
              </w:rPr>
              <w:t>DC_8A_n77(2A)-n257G</w:t>
            </w:r>
          </w:p>
          <w:p w14:paraId="55539753" w14:textId="77777777" w:rsidR="008D1E4A" w:rsidRPr="00EF5447" w:rsidRDefault="008D1E4A" w:rsidP="00C620E0">
            <w:pPr>
              <w:pStyle w:val="TAC"/>
              <w:rPr>
                <w:noProof/>
                <w:lang w:eastAsia="ko-KR"/>
              </w:rPr>
            </w:pPr>
            <w:r w:rsidRPr="00EF5447">
              <w:rPr>
                <w:noProof/>
                <w:lang w:eastAsia="ko-KR"/>
              </w:rPr>
              <w:t>DC_8A_n77(2A)-n257H</w:t>
            </w:r>
          </w:p>
          <w:p w14:paraId="02E1337E" w14:textId="77777777" w:rsidR="008D1E4A" w:rsidRPr="00EF5447" w:rsidRDefault="008D1E4A" w:rsidP="00C620E0">
            <w:pPr>
              <w:pStyle w:val="TAC"/>
              <w:rPr>
                <w:noProof/>
                <w:lang w:eastAsia="ko-KR"/>
              </w:rPr>
            </w:pPr>
            <w:r w:rsidRPr="00EF5447">
              <w:rPr>
                <w:noProof/>
                <w:lang w:eastAsia="ko-KR"/>
              </w:rPr>
              <w:t>DC_8A_n77(2A)-n257I</w:t>
            </w:r>
          </w:p>
        </w:tc>
        <w:tc>
          <w:tcPr>
            <w:tcW w:w="3969" w:type="dxa"/>
            <w:tcMar>
              <w:top w:w="28" w:type="dxa"/>
              <w:left w:w="28" w:type="dxa"/>
              <w:bottom w:w="28" w:type="dxa"/>
              <w:right w:w="28" w:type="dxa"/>
            </w:tcMar>
          </w:tcPr>
          <w:p w14:paraId="14812CF6" w14:textId="77777777" w:rsidR="008D1E4A" w:rsidRPr="00EF5447" w:rsidRDefault="008D1E4A" w:rsidP="00C620E0">
            <w:pPr>
              <w:pStyle w:val="TAC"/>
              <w:rPr>
                <w:noProof/>
                <w:lang w:eastAsia="ko-KR"/>
              </w:rPr>
            </w:pPr>
            <w:r w:rsidRPr="00EF5447">
              <w:rPr>
                <w:noProof/>
                <w:lang w:eastAsia="ko-KR"/>
              </w:rPr>
              <w:t>DC_8A_n77A</w:t>
            </w:r>
          </w:p>
          <w:p w14:paraId="3AA69816" w14:textId="77777777" w:rsidR="008D1E4A" w:rsidRPr="00EF5447" w:rsidRDefault="008D1E4A" w:rsidP="00C620E0">
            <w:pPr>
              <w:pStyle w:val="TAC"/>
              <w:rPr>
                <w:noProof/>
                <w:lang w:eastAsia="ko-KR"/>
              </w:rPr>
            </w:pPr>
            <w:r w:rsidRPr="00EF5447">
              <w:rPr>
                <w:noProof/>
                <w:lang w:eastAsia="ko-KR"/>
              </w:rPr>
              <w:t>DC_8A_n257A</w:t>
            </w:r>
          </w:p>
        </w:tc>
      </w:tr>
      <w:tr w:rsidR="008D1E4A" w:rsidRPr="00EF5447" w14:paraId="368D9D43" w14:textId="77777777" w:rsidTr="00C620E0">
        <w:trPr>
          <w:trHeight w:val="187"/>
          <w:jc w:val="center"/>
        </w:trPr>
        <w:tc>
          <w:tcPr>
            <w:tcW w:w="3969" w:type="dxa"/>
            <w:shd w:val="clear" w:color="auto" w:fill="auto"/>
            <w:noWrap/>
            <w:tcMar>
              <w:top w:w="28" w:type="dxa"/>
              <w:left w:w="28" w:type="dxa"/>
              <w:bottom w:w="28" w:type="dxa"/>
              <w:right w:w="28" w:type="dxa"/>
            </w:tcMar>
          </w:tcPr>
          <w:p w14:paraId="46711E5D" w14:textId="77777777" w:rsidR="008D1E4A" w:rsidRPr="00EF5447" w:rsidRDefault="008D1E4A" w:rsidP="00C620E0">
            <w:pPr>
              <w:pStyle w:val="TAC"/>
              <w:rPr>
                <w:rFonts w:cs="Arial"/>
                <w:szCs w:val="18"/>
              </w:rPr>
            </w:pPr>
            <w:r w:rsidRPr="00EF5447">
              <w:rPr>
                <w:rFonts w:cs="Arial"/>
                <w:szCs w:val="18"/>
              </w:rPr>
              <w:lastRenderedPageBreak/>
              <w:t>DC_11A_n77A-n257A</w:t>
            </w:r>
          </w:p>
          <w:p w14:paraId="7CA6B6AA" w14:textId="77777777" w:rsidR="008D1E4A" w:rsidRPr="00EF5447" w:rsidRDefault="008D1E4A" w:rsidP="00C620E0">
            <w:pPr>
              <w:pStyle w:val="TAC"/>
              <w:rPr>
                <w:rFonts w:cs="Arial"/>
                <w:szCs w:val="18"/>
              </w:rPr>
            </w:pPr>
            <w:r w:rsidRPr="00EF5447">
              <w:rPr>
                <w:rFonts w:cs="Arial"/>
                <w:szCs w:val="18"/>
              </w:rPr>
              <w:t>DC_11A_n77A-n257D</w:t>
            </w:r>
          </w:p>
          <w:p w14:paraId="22BA92A4" w14:textId="77777777" w:rsidR="008D1E4A" w:rsidRPr="00EF5447" w:rsidRDefault="008D1E4A" w:rsidP="00C620E0">
            <w:pPr>
              <w:pStyle w:val="TAC"/>
              <w:rPr>
                <w:rFonts w:cs="Arial"/>
                <w:szCs w:val="18"/>
              </w:rPr>
            </w:pPr>
            <w:r w:rsidRPr="00EF5447">
              <w:rPr>
                <w:rFonts w:cs="Arial"/>
                <w:szCs w:val="18"/>
              </w:rPr>
              <w:t>DC_11A_n77A-n257G</w:t>
            </w:r>
          </w:p>
          <w:p w14:paraId="6A987338" w14:textId="77777777" w:rsidR="008D1E4A" w:rsidRPr="00EF5447" w:rsidRDefault="008D1E4A" w:rsidP="00C620E0">
            <w:pPr>
              <w:pStyle w:val="TAC"/>
              <w:rPr>
                <w:rFonts w:cs="Arial"/>
                <w:szCs w:val="18"/>
              </w:rPr>
            </w:pPr>
            <w:r w:rsidRPr="00EF5447">
              <w:rPr>
                <w:rFonts w:cs="Arial"/>
                <w:szCs w:val="18"/>
              </w:rPr>
              <w:t>DC_11A_n77A-n257H</w:t>
            </w:r>
          </w:p>
          <w:p w14:paraId="75891CC8" w14:textId="77777777" w:rsidR="008D1E4A" w:rsidRPr="00EF5447" w:rsidRDefault="008D1E4A" w:rsidP="00C620E0">
            <w:pPr>
              <w:pStyle w:val="TAC"/>
              <w:rPr>
                <w:noProof/>
                <w:lang w:eastAsia="ko-KR"/>
              </w:rPr>
            </w:pPr>
            <w:r w:rsidRPr="00EF5447">
              <w:rPr>
                <w:rFonts w:cs="Arial"/>
                <w:szCs w:val="18"/>
              </w:rPr>
              <w:t>DC_11A_n77A-n257I</w:t>
            </w:r>
          </w:p>
        </w:tc>
        <w:tc>
          <w:tcPr>
            <w:tcW w:w="3969" w:type="dxa"/>
            <w:tcMar>
              <w:top w:w="28" w:type="dxa"/>
              <w:left w:w="28" w:type="dxa"/>
              <w:bottom w:w="28" w:type="dxa"/>
              <w:right w:w="28" w:type="dxa"/>
            </w:tcMar>
          </w:tcPr>
          <w:p w14:paraId="28222503" w14:textId="77777777" w:rsidR="008D1E4A" w:rsidRPr="00EF5447" w:rsidRDefault="008D1E4A" w:rsidP="00C620E0">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40F29D69" w14:textId="77777777" w:rsidR="008D1E4A" w:rsidRPr="00EF5447" w:rsidRDefault="008D1E4A" w:rsidP="00C620E0">
            <w:pPr>
              <w:pStyle w:val="TAC"/>
              <w:rPr>
                <w:noProof/>
                <w:lang w:eastAsia="ko-KR"/>
              </w:rPr>
            </w:pPr>
            <w:r w:rsidRPr="00EF5447">
              <w:rPr>
                <w:rFonts w:cs="Arial"/>
                <w:lang w:eastAsia="zh-CN"/>
              </w:rPr>
              <w:t>DC_11A_n257A</w:t>
            </w:r>
          </w:p>
        </w:tc>
      </w:tr>
      <w:tr w:rsidR="008D1E4A" w:rsidRPr="00EF5447" w14:paraId="65504172" w14:textId="77777777" w:rsidTr="00C620E0">
        <w:trPr>
          <w:trHeight w:val="187"/>
          <w:jc w:val="center"/>
        </w:trPr>
        <w:tc>
          <w:tcPr>
            <w:tcW w:w="3969" w:type="dxa"/>
            <w:shd w:val="clear" w:color="auto" w:fill="auto"/>
            <w:noWrap/>
            <w:tcMar>
              <w:top w:w="28" w:type="dxa"/>
              <w:left w:w="28" w:type="dxa"/>
              <w:bottom w:w="28" w:type="dxa"/>
              <w:right w:w="28" w:type="dxa"/>
            </w:tcMar>
          </w:tcPr>
          <w:p w14:paraId="71D6DE3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DC_11A_n77(2A)-n257A</w:t>
            </w:r>
          </w:p>
          <w:p w14:paraId="5B16E93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DC_11A_n77(2A)-n257D</w:t>
            </w:r>
          </w:p>
          <w:p w14:paraId="18FF020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DC_11A_n77(2A)-n257G</w:t>
            </w:r>
          </w:p>
          <w:p w14:paraId="09FCE4B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DC_11A_n77(2A)-n257H</w:t>
            </w:r>
          </w:p>
          <w:p w14:paraId="45DE053C" w14:textId="77777777" w:rsidR="008D1E4A" w:rsidRPr="00EF5447" w:rsidRDefault="008D1E4A" w:rsidP="00C620E0">
            <w:pPr>
              <w:pStyle w:val="TAC"/>
            </w:pPr>
            <w:r w:rsidRPr="00EF5447">
              <w:rPr>
                <w:rFonts w:eastAsia="Malgun Gothic"/>
                <w:noProof/>
                <w:lang w:eastAsia="ko-KR"/>
              </w:rPr>
              <w:t>DC_11A_n77(2A)-n257I</w:t>
            </w:r>
          </w:p>
        </w:tc>
        <w:tc>
          <w:tcPr>
            <w:tcW w:w="3969" w:type="dxa"/>
            <w:tcMar>
              <w:top w:w="28" w:type="dxa"/>
              <w:left w:w="28" w:type="dxa"/>
              <w:bottom w:w="28" w:type="dxa"/>
              <w:right w:w="28" w:type="dxa"/>
            </w:tcMar>
          </w:tcPr>
          <w:p w14:paraId="717BABB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DC_11A_n77A</w:t>
            </w:r>
          </w:p>
          <w:p w14:paraId="30772196" w14:textId="77777777" w:rsidR="008D1E4A" w:rsidRPr="00EF5447" w:rsidRDefault="008D1E4A" w:rsidP="00C620E0">
            <w:pPr>
              <w:pStyle w:val="TAC"/>
            </w:pPr>
            <w:r w:rsidRPr="00EF5447">
              <w:rPr>
                <w:rFonts w:eastAsia="Malgun Gothic"/>
                <w:noProof/>
                <w:lang w:eastAsia="ko-KR"/>
              </w:rPr>
              <w:t>DC_11A_n257A</w:t>
            </w:r>
          </w:p>
        </w:tc>
      </w:tr>
      <w:tr w:rsidR="008D1E4A" w:rsidRPr="00EF5447" w14:paraId="63468633" w14:textId="77777777" w:rsidTr="00C620E0">
        <w:trPr>
          <w:trHeight w:val="187"/>
          <w:jc w:val="center"/>
        </w:trPr>
        <w:tc>
          <w:tcPr>
            <w:tcW w:w="3969" w:type="dxa"/>
            <w:shd w:val="clear" w:color="auto" w:fill="auto"/>
            <w:noWrap/>
            <w:tcMar>
              <w:top w:w="28" w:type="dxa"/>
              <w:left w:w="28" w:type="dxa"/>
              <w:bottom w:w="28" w:type="dxa"/>
              <w:right w:w="28" w:type="dxa"/>
            </w:tcMar>
          </w:tcPr>
          <w:p w14:paraId="52EB96F8" w14:textId="77777777" w:rsidR="008D1E4A" w:rsidRPr="00EF5447" w:rsidRDefault="008D1E4A" w:rsidP="00C620E0">
            <w:pPr>
              <w:pStyle w:val="TAC"/>
            </w:pPr>
            <w:r w:rsidRPr="00EF5447">
              <w:t>DC_19A_n77A-n257A</w:t>
            </w:r>
          </w:p>
          <w:p w14:paraId="330B78CB" w14:textId="77777777" w:rsidR="008D1E4A" w:rsidRPr="00EF5447" w:rsidRDefault="008D1E4A" w:rsidP="00C620E0">
            <w:pPr>
              <w:pStyle w:val="TAC"/>
            </w:pPr>
            <w:r w:rsidRPr="00EF5447">
              <w:t>DC_19A_n77A-n257D</w:t>
            </w:r>
          </w:p>
          <w:p w14:paraId="5A25CF46" w14:textId="77777777" w:rsidR="008D1E4A" w:rsidRPr="00EF5447" w:rsidRDefault="008D1E4A" w:rsidP="00C620E0">
            <w:pPr>
              <w:pStyle w:val="TAC"/>
            </w:pPr>
            <w:r w:rsidRPr="00EF5447">
              <w:t>DC_19A_n77A-n257E</w:t>
            </w:r>
          </w:p>
          <w:p w14:paraId="778D8DDD" w14:textId="77777777" w:rsidR="008D1E4A" w:rsidRPr="00EF5447" w:rsidRDefault="008D1E4A" w:rsidP="00C620E0">
            <w:pPr>
              <w:pStyle w:val="TAC"/>
            </w:pPr>
            <w:r w:rsidRPr="00EF5447">
              <w:t>DC_19A_n77A-n257F</w:t>
            </w:r>
          </w:p>
          <w:p w14:paraId="0C884489" w14:textId="77777777" w:rsidR="008D1E4A" w:rsidRPr="00EF5447" w:rsidRDefault="008D1E4A" w:rsidP="00C620E0">
            <w:pPr>
              <w:pStyle w:val="TAC"/>
            </w:pPr>
            <w:r w:rsidRPr="00EF5447">
              <w:t>DC_19A_n77A-n257G</w:t>
            </w:r>
          </w:p>
          <w:p w14:paraId="62B9E8F3" w14:textId="77777777" w:rsidR="008D1E4A" w:rsidRPr="00EF5447" w:rsidRDefault="008D1E4A" w:rsidP="00C620E0">
            <w:pPr>
              <w:pStyle w:val="TAC"/>
            </w:pPr>
            <w:r w:rsidRPr="00EF5447">
              <w:t>DC_19A_n77A-n257H</w:t>
            </w:r>
          </w:p>
          <w:p w14:paraId="112AA06D" w14:textId="77777777" w:rsidR="008D1E4A" w:rsidRPr="00EF5447" w:rsidRDefault="008D1E4A" w:rsidP="00C620E0">
            <w:pPr>
              <w:pStyle w:val="TAC"/>
            </w:pPr>
            <w:r w:rsidRPr="00EF5447">
              <w:t>DC_19A_n77A-n257I</w:t>
            </w:r>
          </w:p>
          <w:p w14:paraId="2B592986" w14:textId="77777777" w:rsidR="008D1E4A" w:rsidRPr="00EF5447" w:rsidRDefault="008D1E4A" w:rsidP="00C620E0">
            <w:pPr>
              <w:pStyle w:val="TAC"/>
            </w:pPr>
            <w:r w:rsidRPr="00EF5447">
              <w:t>DC_19A_n77C-n257A</w:t>
            </w:r>
          </w:p>
          <w:p w14:paraId="169ACECD" w14:textId="77777777" w:rsidR="008D1E4A" w:rsidRPr="00EF5447" w:rsidRDefault="008D1E4A" w:rsidP="00C620E0">
            <w:pPr>
              <w:pStyle w:val="TAC"/>
            </w:pPr>
            <w:r w:rsidRPr="00EF5447">
              <w:t>DC_19A_n77C-n257D</w:t>
            </w:r>
          </w:p>
          <w:p w14:paraId="4BFC4F23" w14:textId="77777777" w:rsidR="008D1E4A" w:rsidRPr="00EF5447" w:rsidRDefault="008D1E4A" w:rsidP="00C620E0">
            <w:pPr>
              <w:pStyle w:val="TAC"/>
            </w:pPr>
            <w:r w:rsidRPr="00EF5447">
              <w:t>DC_19A_n77C-n257E</w:t>
            </w:r>
          </w:p>
          <w:p w14:paraId="2974C231" w14:textId="77777777" w:rsidR="008D1E4A" w:rsidRPr="00EF5447" w:rsidRDefault="008D1E4A" w:rsidP="00C620E0">
            <w:pPr>
              <w:pStyle w:val="TAC"/>
              <w:rPr>
                <w:noProof/>
              </w:rPr>
            </w:pPr>
            <w:r w:rsidRPr="00EF5447">
              <w:t>DC_19A_n77C-n257F</w:t>
            </w:r>
          </w:p>
        </w:tc>
        <w:tc>
          <w:tcPr>
            <w:tcW w:w="3969" w:type="dxa"/>
            <w:tcMar>
              <w:top w:w="28" w:type="dxa"/>
              <w:left w:w="28" w:type="dxa"/>
              <w:bottom w:w="28" w:type="dxa"/>
              <w:right w:w="28" w:type="dxa"/>
            </w:tcMar>
          </w:tcPr>
          <w:p w14:paraId="7F4A886C" w14:textId="77777777" w:rsidR="008D1E4A" w:rsidRPr="00EF5447" w:rsidRDefault="008D1E4A" w:rsidP="00C620E0">
            <w:pPr>
              <w:pStyle w:val="TAC"/>
              <w:wordWrap w:val="0"/>
            </w:pPr>
            <w:r w:rsidRPr="00EF5447">
              <w:t>DC_19A_n77A</w:t>
            </w:r>
          </w:p>
          <w:p w14:paraId="69608108" w14:textId="77777777" w:rsidR="008D1E4A" w:rsidRPr="00EF5447" w:rsidRDefault="008D1E4A" w:rsidP="00C620E0">
            <w:pPr>
              <w:pStyle w:val="TAC"/>
              <w:keepNext w:val="0"/>
              <w:rPr>
                <w:noProof/>
              </w:rPr>
            </w:pPr>
            <w:r w:rsidRPr="00EF5447">
              <w:t>DC_19A_n257A</w:t>
            </w:r>
          </w:p>
          <w:p w14:paraId="3642FC07" w14:textId="77777777" w:rsidR="008D1E4A" w:rsidRPr="00EF5447" w:rsidRDefault="008D1E4A" w:rsidP="00C620E0">
            <w:pPr>
              <w:pStyle w:val="TAC"/>
              <w:keepNext w:val="0"/>
              <w:rPr>
                <w:noProof/>
              </w:rPr>
            </w:pPr>
            <w:r w:rsidRPr="00EF5447">
              <w:rPr>
                <w:noProof/>
              </w:rPr>
              <w:t>DC_19A_n257G</w:t>
            </w:r>
          </w:p>
          <w:p w14:paraId="42CB7681" w14:textId="77777777" w:rsidR="008D1E4A" w:rsidRPr="00EF5447" w:rsidRDefault="008D1E4A" w:rsidP="00C620E0">
            <w:pPr>
              <w:pStyle w:val="TAC"/>
              <w:keepNext w:val="0"/>
              <w:rPr>
                <w:noProof/>
              </w:rPr>
            </w:pPr>
            <w:r w:rsidRPr="00EF5447">
              <w:rPr>
                <w:noProof/>
              </w:rPr>
              <w:t>DC_19A_n257H</w:t>
            </w:r>
          </w:p>
          <w:p w14:paraId="128E042A" w14:textId="77777777" w:rsidR="008D1E4A" w:rsidRPr="00EF5447" w:rsidRDefault="008D1E4A" w:rsidP="00C620E0">
            <w:pPr>
              <w:pStyle w:val="TAC"/>
              <w:keepNext w:val="0"/>
              <w:rPr>
                <w:noProof/>
              </w:rPr>
            </w:pPr>
            <w:r w:rsidRPr="00EF5447">
              <w:rPr>
                <w:noProof/>
              </w:rPr>
              <w:t>DC_19A_n257I</w:t>
            </w:r>
          </w:p>
          <w:p w14:paraId="6D4275CE" w14:textId="77777777" w:rsidR="008D1E4A" w:rsidRPr="00EF5447" w:rsidRDefault="008D1E4A" w:rsidP="00C620E0">
            <w:pPr>
              <w:pStyle w:val="TAC"/>
              <w:wordWrap w:val="0"/>
            </w:pPr>
            <w:r w:rsidRPr="00EF5447">
              <w:t>DC_19A_n77A-n257A</w:t>
            </w:r>
          </w:p>
          <w:p w14:paraId="29AE42AB" w14:textId="77777777" w:rsidR="008D1E4A" w:rsidRPr="00EF5447" w:rsidRDefault="008D1E4A" w:rsidP="00C620E0">
            <w:pPr>
              <w:pStyle w:val="TAC"/>
              <w:keepNext w:val="0"/>
            </w:pPr>
            <w:r w:rsidRPr="00EF5447">
              <w:t>DC_19A_n77A-n257G</w:t>
            </w:r>
          </w:p>
          <w:p w14:paraId="1D406414" w14:textId="77777777" w:rsidR="008D1E4A" w:rsidRPr="00EF5447" w:rsidRDefault="008D1E4A" w:rsidP="00C620E0">
            <w:pPr>
              <w:pStyle w:val="TAC"/>
              <w:keepNext w:val="0"/>
            </w:pPr>
            <w:r w:rsidRPr="00EF5447">
              <w:t>DC_19A_n77A-n257H</w:t>
            </w:r>
          </w:p>
          <w:p w14:paraId="4A4C1175" w14:textId="77777777" w:rsidR="008D1E4A" w:rsidRPr="00EF5447" w:rsidRDefault="008D1E4A" w:rsidP="00C620E0">
            <w:pPr>
              <w:pStyle w:val="TAC"/>
              <w:rPr>
                <w:noProof/>
              </w:rPr>
            </w:pPr>
            <w:r w:rsidRPr="00EF5447">
              <w:t>DC_19A_n77A-n257I</w:t>
            </w:r>
          </w:p>
        </w:tc>
      </w:tr>
      <w:tr w:rsidR="008D1E4A" w:rsidRPr="00EF5447" w14:paraId="41B82F65" w14:textId="77777777" w:rsidTr="00C620E0">
        <w:trPr>
          <w:trHeight w:val="187"/>
          <w:jc w:val="center"/>
        </w:trPr>
        <w:tc>
          <w:tcPr>
            <w:tcW w:w="3969" w:type="dxa"/>
            <w:shd w:val="clear" w:color="auto" w:fill="auto"/>
            <w:noWrap/>
            <w:tcMar>
              <w:top w:w="28" w:type="dxa"/>
              <w:left w:w="28" w:type="dxa"/>
              <w:bottom w:w="28" w:type="dxa"/>
              <w:right w:w="28" w:type="dxa"/>
            </w:tcMar>
          </w:tcPr>
          <w:p w14:paraId="2397446C" w14:textId="77777777" w:rsidR="008D1E4A" w:rsidRPr="00EF5447" w:rsidRDefault="008D1E4A" w:rsidP="00C620E0">
            <w:pPr>
              <w:pStyle w:val="TAC"/>
            </w:pPr>
            <w:r w:rsidRPr="00EF5447">
              <w:t>DC_19A_n78A-n257A</w:t>
            </w:r>
          </w:p>
          <w:p w14:paraId="7D289A4E" w14:textId="77777777" w:rsidR="008D1E4A" w:rsidRPr="00EF5447" w:rsidRDefault="008D1E4A" w:rsidP="00C620E0">
            <w:pPr>
              <w:pStyle w:val="TAC"/>
            </w:pPr>
            <w:r w:rsidRPr="00EF5447">
              <w:t>DC_19A_n78A-n257D</w:t>
            </w:r>
          </w:p>
          <w:p w14:paraId="19B48F96" w14:textId="77777777" w:rsidR="008D1E4A" w:rsidRPr="00EF5447" w:rsidRDefault="008D1E4A" w:rsidP="00C620E0">
            <w:pPr>
              <w:pStyle w:val="TAC"/>
            </w:pPr>
            <w:r w:rsidRPr="00EF5447">
              <w:t>DC_19A_n78A-n257E</w:t>
            </w:r>
          </w:p>
          <w:p w14:paraId="3EF51AAD" w14:textId="77777777" w:rsidR="008D1E4A" w:rsidRPr="00EF5447" w:rsidRDefault="008D1E4A" w:rsidP="00C620E0">
            <w:pPr>
              <w:pStyle w:val="TAC"/>
            </w:pPr>
            <w:r w:rsidRPr="00EF5447">
              <w:t>DC_19A_n78A-n257F</w:t>
            </w:r>
          </w:p>
          <w:p w14:paraId="5C0D26A1" w14:textId="77777777" w:rsidR="008D1E4A" w:rsidRPr="00EF5447" w:rsidRDefault="008D1E4A" w:rsidP="00C620E0">
            <w:pPr>
              <w:pStyle w:val="TAC"/>
            </w:pPr>
            <w:r w:rsidRPr="00EF5447">
              <w:t>DC_19A_n78A-n257G</w:t>
            </w:r>
          </w:p>
          <w:p w14:paraId="7F8FC8C6" w14:textId="77777777" w:rsidR="008D1E4A" w:rsidRPr="00EF5447" w:rsidRDefault="008D1E4A" w:rsidP="00C620E0">
            <w:pPr>
              <w:pStyle w:val="TAC"/>
            </w:pPr>
            <w:r w:rsidRPr="00EF5447">
              <w:t>DC_19A_n78A-n257H</w:t>
            </w:r>
          </w:p>
          <w:p w14:paraId="4A164F69" w14:textId="77777777" w:rsidR="008D1E4A" w:rsidRPr="00EF5447" w:rsidRDefault="008D1E4A" w:rsidP="00C620E0">
            <w:pPr>
              <w:pStyle w:val="TAC"/>
            </w:pPr>
            <w:r w:rsidRPr="00EF5447">
              <w:t>DC_19A_n78A-n257I</w:t>
            </w:r>
          </w:p>
          <w:p w14:paraId="54F1562C" w14:textId="77777777" w:rsidR="008D1E4A" w:rsidRPr="00EF5447" w:rsidRDefault="008D1E4A" w:rsidP="00C620E0">
            <w:pPr>
              <w:pStyle w:val="TAC"/>
            </w:pPr>
            <w:r w:rsidRPr="00EF5447">
              <w:t>DC_19A_n78C-n257A</w:t>
            </w:r>
          </w:p>
          <w:p w14:paraId="4983A675" w14:textId="77777777" w:rsidR="008D1E4A" w:rsidRPr="00EF5447" w:rsidRDefault="008D1E4A" w:rsidP="00C620E0">
            <w:pPr>
              <w:pStyle w:val="TAC"/>
            </w:pPr>
            <w:r w:rsidRPr="00EF5447">
              <w:t>DC_19A_n78C-n257D</w:t>
            </w:r>
          </w:p>
          <w:p w14:paraId="5A95B37D" w14:textId="77777777" w:rsidR="008D1E4A" w:rsidRPr="00EF5447" w:rsidRDefault="008D1E4A" w:rsidP="00C620E0">
            <w:pPr>
              <w:pStyle w:val="TAC"/>
            </w:pPr>
            <w:r w:rsidRPr="00EF5447">
              <w:t>DC_19A_n78C-n257E</w:t>
            </w:r>
          </w:p>
          <w:p w14:paraId="3C13AC36" w14:textId="77777777" w:rsidR="008D1E4A" w:rsidRPr="00EF5447" w:rsidRDefault="008D1E4A" w:rsidP="00C620E0">
            <w:pPr>
              <w:pStyle w:val="TAC"/>
              <w:rPr>
                <w:noProof/>
              </w:rPr>
            </w:pPr>
            <w:r w:rsidRPr="00EF5447">
              <w:t>DC_19A_n78C-n257F</w:t>
            </w:r>
          </w:p>
        </w:tc>
        <w:tc>
          <w:tcPr>
            <w:tcW w:w="3969" w:type="dxa"/>
            <w:tcMar>
              <w:top w:w="28" w:type="dxa"/>
              <w:left w:w="28" w:type="dxa"/>
              <w:bottom w:w="28" w:type="dxa"/>
              <w:right w:w="28" w:type="dxa"/>
            </w:tcMar>
          </w:tcPr>
          <w:p w14:paraId="59C25960" w14:textId="77777777" w:rsidR="008D1E4A" w:rsidRPr="00EF5447" w:rsidRDefault="008D1E4A" w:rsidP="00C620E0">
            <w:pPr>
              <w:pStyle w:val="TAC"/>
            </w:pPr>
            <w:r w:rsidRPr="00EF5447">
              <w:t>DC_19A_n78A</w:t>
            </w:r>
          </w:p>
          <w:p w14:paraId="0FEB95D7" w14:textId="77777777" w:rsidR="008D1E4A" w:rsidRPr="00EF5447" w:rsidRDefault="008D1E4A" w:rsidP="00C620E0">
            <w:pPr>
              <w:pStyle w:val="TAC"/>
              <w:rPr>
                <w:noProof/>
              </w:rPr>
            </w:pPr>
            <w:r w:rsidRPr="00EF5447">
              <w:t>DC_19A_n257A</w:t>
            </w:r>
          </w:p>
          <w:p w14:paraId="5BE0040A" w14:textId="77777777" w:rsidR="008D1E4A" w:rsidRPr="00EF5447" w:rsidRDefault="008D1E4A" w:rsidP="00C620E0">
            <w:pPr>
              <w:pStyle w:val="TAC"/>
              <w:rPr>
                <w:noProof/>
              </w:rPr>
            </w:pPr>
            <w:r w:rsidRPr="00EF5447">
              <w:rPr>
                <w:noProof/>
              </w:rPr>
              <w:t>DC_19A_n257G</w:t>
            </w:r>
          </w:p>
          <w:p w14:paraId="3C07D08B" w14:textId="77777777" w:rsidR="008D1E4A" w:rsidRPr="00EF5447" w:rsidRDefault="008D1E4A" w:rsidP="00C620E0">
            <w:pPr>
              <w:pStyle w:val="TAC"/>
              <w:rPr>
                <w:noProof/>
              </w:rPr>
            </w:pPr>
            <w:r w:rsidRPr="00EF5447">
              <w:rPr>
                <w:noProof/>
              </w:rPr>
              <w:t>DC_19A_n257H</w:t>
            </w:r>
          </w:p>
          <w:p w14:paraId="12D84754" w14:textId="77777777" w:rsidR="008D1E4A" w:rsidRPr="00EF5447" w:rsidRDefault="008D1E4A" w:rsidP="00C620E0">
            <w:pPr>
              <w:pStyle w:val="TAC"/>
              <w:rPr>
                <w:noProof/>
              </w:rPr>
            </w:pPr>
            <w:r w:rsidRPr="00EF5447">
              <w:rPr>
                <w:noProof/>
              </w:rPr>
              <w:t>DC_19A_n257I</w:t>
            </w:r>
          </w:p>
          <w:p w14:paraId="0E352B66" w14:textId="77777777" w:rsidR="008D1E4A" w:rsidRPr="00EF5447" w:rsidRDefault="008D1E4A" w:rsidP="00C620E0">
            <w:pPr>
              <w:pStyle w:val="TAC"/>
            </w:pPr>
            <w:r w:rsidRPr="00EF5447">
              <w:t>DC_19A_n78A-n257A</w:t>
            </w:r>
          </w:p>
          <w:p w14:paraId="28CE9F47" w14:textId="77777777" w:rsidR="008D1E4A" w:rsidRPr="00EF5447" w:rsidRDefault="008D1E4A" w:rsidP="00C620E0">
            <w:pPr>
              <w:pStyle w:val="TAC"/>
            </w:pPr>
            <w:r w:rsidRPr="00EF5447">
              <w:t>DC_19A_n78A-n257G</w:t>
            </w:r>
          </w:p>
          <w:p w14:paraId="19C13B9D" w14:textId="77777777" w:rsidR="008D1E4A" w:rsidRPr="00EF5447" w:rsidRDefault="008D1E4A" w:rsidP="00C620E0">
            <w:pPr>
              <w:pStyle w:val="TAC"/>
            </w:pPr>
            <w:r w:rsidRPr="00EF5447">
              <w:t>DC_19A_n78A-n257H</w:t>
            </w:r>
          </w:p>
          <w:p w14:paraId="2518C131" w14:textId="77777777" w:rsidR="008D1E4A" w:rsidRPr="00EF5447" w:rsidRDefault="008D1E4A" w:rsidP="00C620E0">
            <w:pPr>
              <w:pStyle w:val="TAC"/>
              <w:rPr>
                <w:noProof/>
              </w:rPr>
            </w:pPr>
            <w:r w:rsidRPr="00EF5447">
              <w:t>DC_19A_n78A-n257I</w:t>
            </w:r>
          </w:p>
        </w:tc>
      </w:tr>
      <w:tr w:rsidR="008D1E4A" w:rsidRPr="00EF5447" w14:paraId="43F82111" w14:textId="77777777" w:rsidTr="00C620E0">
        <w:trPr>
          <w:trHeight w:val="187"/>
          <w:jc w:val="center"/>
        </w:trPr>
        <w:tc>
          <w:tcPr>
            <w:tcW w:w="3969" w:type="dxa"/>
            <w:shd w:val="clear" w:color="auto" w:fill="auto"/>
            <w:noWrap/>
            <w:tcMar>
              <w:top w:w="28" w:type="dxa"/>
              <w:left w:w="28" w:type="dxa"/>
              <w:bottom w:w="28" w:type="dxa"/>
              <w:right w:w="28" w:type="dxa"/>
            </w:tcMar>
          </w:tcPr>
          <w:p w14:paraId="51FF112E" w14:textId="77777777" w:rsidR="008D1E4A" w:rsidRPr="00EF5447" w:rsidRDefault="008D1E4A" w:rsidP="00C620E0">
            <w:pPr>
              <w:pStyle w:val="TAC"/>
            </w:pPr>
            <w:r w:rsidRPr="00EF5447">
              <w:t>DC_19A_n79A-n257A</w:t>
            </w:r>
          </w:p>
          <w:p w14:paraId="4142E33C" w14:textId="77777777" w:rsidR="008D1E4A" w:rsidRPr="00EF5447" w:rsidRDefault="008D1E4A" w:rsidP="00C620E0">
            <w:pPr>
              <w:pStyle w:val="TAC"/>
            </w:pPr>
            <w:r w:rsidRPr="00EF5447">
              <w:t>DC_19A_n79A-n257D</w:t>
            </w:r>
          </w:p>
          <w:p w14:paraId="3E144040" w14:textId="77777777" w:rsidR="008D1E4A" w:rsidRPr="00EF5447" w:rsidRDefault="008D1E4A" w:rsidP="00C620E0">
            <w:pPr>
              <w:pStyle w:val="TAC"/>
            </w:pPr>
            <w:r w:rsidRPr="00EF5447">
              <w:t>DC_19A_n79A-n257E</w:t>
            </w:r>
          </w:p>
          <w:p w14:paraId="29F1ADB8" w14:textId="77777777" w:rsidR="008D1E4A" w:rsidRPr="00EF5447" w:rsidRDefault="008D1E4A" w:rsidP="00C620E0">
            <w:pPr>
              <w:pStyle w:val="TAC"/>
            </w:pPr>
            <w:r w:rsidRPr="00EF5447">
              <w:t>DC_19A_n79A-n257F</w:t>
            </w:r>
          </w:p>
          <w:p w14:paraId="37A236D9" w14:textId="77777777" w:rsidR="008D1E4A" w:rsidRPr="00EF5447" w:rsidRDefault="008D1E4A" w:rsidP="00C620E0">
            <w:pPr>
              <w:pStyle w:val="TAC"/>
            </w:pPr>
            <w:r w:rsidRPr="00EF5447">
              <w:t>DC_19A_n79A-n257G</w:t>
            </w:r>
          </w:p>
          <w:p w14:paraId="651EF5DA" w14:textId="77777777" w:rsidR="008D1E4A" w:rsidRPr="00EF5447" w:rsidRDefault="008D1E4A" w:rsidP="00C620E0">
            <w:pPr>
              <w:pStyle w:val="TAC"/>
            </w:pPr>
            <w:r w:rsidRPr="00EF5447">
              <w:t>DC_19A_n79A-n257H</w:t>
            </w:r>
          </w:p>
          <w:p w14:paraId="6FCA8FEC" w14:textId="77777777" w:rsidR="008D1E4A" w:rsidRPr="00EF5447" w:rsidRDefault="008D1E4A" w:rsidP="00C620E0">
            <w:pPr>
              <w:pStyle w:val="TAC"/>
            </w:pPr>
            <w:r w:rsidRPr="00EF5447">
              <w:t>DC_19A_n79A-n257I</w:t>
            </w:r>
          </w:p>
          <w:p w14:paraId="490047DF" w14:textId="77777777" w:rsidR="008D1E4A" w:rsidRPr="00EF5447" w:rsidRDefault="008D1E4A" w:rsidP="00C620E0">
            <w:pPr>
              <w:pStyle w:val="TAC"/>
            </w:pPr>
            <w:r w:rsidRPr="00EF5447">
              <w:t>DC_19A_n79C-n257A</w:t>
            </w:r>
          </w:p>
          <w:p w14:paraId="2AD208A9" w14:textId="77777777" w:rsidR="008D1E4A" w:rsidRPr="00EF5447" w:rsidRDefault="008D1E4A" w:rsidP="00C620E0">
            <w:pPr>
              <w:pStyle w:val="TAC"/>
            </w:pPr>
            <w:r w:rsidRPr="00EF5447">
              <w:t>DC_19A_n79C-n257D</w:t>
            </w:r>
          </w:p>
          <w:p w14:paraId="56A2FC48" w14:textId="77777777" w:rsidR="008D1E4A" w:rsidRPr="00EF5447" w:rsidRDefault="008D1E4A" w:rsidP="00C620E0">
            <w:pPr>
              <w:pStyle w:val="TAC"/>
            </w:pPr>
            <w:r w:rsidRPr="00EF5447">
              <w:t>DC_19A_n79C-n257E</w:t>
            </w:r>
          </w:p>
          <w:p w14:paraId="45B53B89" w14:textId="77777777" w:rsidR="008D1E4A" w:rsidRPr="00EF5447" w:rsidRDefault="008D1E4A" w:rsidP="00C620E0">
            <w:pPr>
              <w:pStyle w:val="TAC"/>
              <w:rPr>
                <w:noProof/>
              </w:rPr>
            </w:pPr>
            <w:r w:rsidRPr="00EF5447">
              <w:t>DC_19A_n79C-n257F</w:t>
            </w:r>
          </w:p>
        </w:tc>
        <w:tc>
          <w:tcPr>
            <w:tcW w:w="3969" w:type="dxa"/>
            <w:tcMar>
              <w:top w:w="28" w:type="dxa"/>
              <w:left w:w="28" w:type="dxa"/>
              <w:bottom w:w="28" w:type="dxa"/>
              <w:right w:w="28" w:type="dxa"/>
            </w:tcMar>
          </w:tcPr>
          <w:p w14:paraId="54B9C764" w14:textId="77777777" w:rsidR="008D1E4A" w:rsidRPr="00EF5447" w:rsidRDefault="008D1E4A" w:rsidP="00C620E0">
            <w:pPr>
              <w:pStyle w:val="TAC"/>
            </w:pPr>
            <w:r w:rsidRPr="00EF5447">
              <w:t>DC_19A_n79A</w:t>
            </w:r>
          </w:p>
          <w:p w14:paraId="7623323F" w14:textId="77777777" w:rsidR="008D1E4A" w:rsidRPr="00EF5447" w:rsidRDefault="008D1E4A" w:rsidP="00C620E0">
            <w:pPr>
              <w:pStyle w:val="TAC"/>
              <w:rPr>
                <w:noProof/>
              </w:rPr>
            </w:pPr>
            <w:r w:rsidRPr="00EF5447">
              <w:t>DC_19A_n257A</w:t>
            </w:r>
          </w:p>
          <w:p w14:paraId="3F4BA2CF" w14:textId="77777777" w:rsidR="008D1E4A" w:rsidRPr="00EF5447" w:rsidRDefault="008D1E4A" w:rsidP="00C620E0">
            <w:pPr>
              <w:pStyle w:val="TAC"/>
              <w:rPr>
                <w:noProof/>
              </w:rPr>
            </w:pPr>
            <w:r w:rsidRPr="00EF5447">
              <w:rPr>
                <w:noProof/>
              </w:rPr>
              <w:t>DC_19A_n257G</w:t>
            </w:r>
          </w:p>
          <w:p w14:paraId="53B1A5DB" w14:textId="77777777" w:rsidR="008D1E4A" w:rsidRPr="00EF5447" w:rsidRDefault="008D1E4A" w:rsidP="00C620E0">
            <w:pPr>
              <w:pStyle w:val="TAC"/>
              <w:rPr>
                <w:noProof/>
              </w:rPr>
            </w:pPr>
            <w:r w:rsidRPr="00EF5447">
              <w:rPr>
                <w:noProof/>
              </w:rPr>
              <w:t>DC_19A_n257H</w:t>
            </w:r>
          </w:p>
          <w:p w14:paraId="6134A769" w14:textId="77777777" w:rsidR="008D1E4A" w:rsidRPr="00EF5447" w:rsidRDefault="008D1E4A" w:rsidP="00C620E0">
            <w:pPr>
              <w:pStyle w:val="TAC"/>
              <w:rPr>
                <w:noProof/>
              </w:rPr>
            </w:pPr>
            <w:r w:rsidRPr="00EF5447">
              <w:rPr>
                <w:noProof/>
              </w:rPr>
              <w:t>DC_19A_n257I</w:t>
            </w:r>
          </w:p>
          <w:p w14:paraId="3C0753B7" w14:textId="77777777" w:rsidR="008D1E4A" w:rsidRPr="00EF5447" w:rsidRDefault="008D1E4A" w:rsidP="00C620E0">
            <w:pPr>
              <w:pStyle w:val="TAC"/>
            </w:pPr>
            <w:r w:rsidRPr="00EF5447">
              <w:t>DC_19A_n79A-n257A</w:t>
            </w:r>
          </w:p>
          <w:p w14:paraId="002374E4" w14:textId="77777777" w:rsidR="008D1E4A" w:rsidRPr="00EF5447" w:rsidRDefault="008D1E4A" w:rsidP="00C620E0">
            <w:pPr>
              <w:pStyle w:val="TAC"/>
            </w:pPr>
            <w:r w:rsidRPr="00EF5447">
              <w:t>DC_19A_n79A-n257G</w:t>
            </w:r>
          </w:p>
          <w:p w14:paraId="6B480766" w14:textId="77777777" w:rsidR="008D1E4A" w:rsidRPr="00EF5447" w:rsidRDefault="008D1E4A" w:rsidP="00C620E0">
            <w:pPr>
              <w:pStyle w:val="TAC"/>
            </w:pPr>
            <w:r w:rsidRPr="00EF5447">
              <w:t>DC_19A_n79A-n257H</w:t>
            </w:r>
          </w:p>
          <w:p w14:paraId="4550B337" w14:textId="77777777" w:rsidR="008D1E4A" w:rsidRPr="00EF5447" w:rsidRDefault="008D1E4A" w:rsidP="00C620E0">
            <w:pPr>
              <w:pStyle w:val="TAC"/>
              <w:rPr>
                <w:noProof/>
              </w:rPr>
            </w:pPr>
            <w:r w:rsidRPr="00EF5447">
              <w:t>DC_19A_n79A-n257I</w:t>
            </w:r>
          </w:p>
        </w:tc>
      </w:tr>
      <w:tr w:rsidR="008D1E4A" w:rsidRPr="00EF5447" w14:paraId="165D79B1" w14:textId="77777777" w:rsidTr="00C620E0">
        <w:trPr>
          <w:trHeight w:val="187"/>
          <w:jc w:val="center"/>
        </w:trPr>
        <w:tc>
          <w:tcPr>
            <w:tcW w:w="3969" w:type="dxa"/>
            <w:shd w:val="clear" w:color="auto" w:fill="auto"/>
            <w:noWrap/>
            <w:tcMar>
              <w:top w:w="28" w:type="dxa"/>
              <w:left w:w="28" w:type="dxa"/>
              <w:bottom w:w="28" w:type="dxa"/>
              <w:right w:w="28" w:type="dxa"/>
            </w:tcMar>
          </w:tcPr>
          <w:p w14:paraId="21196C15" w14:textId="77777777" w:rsidR="008D1E4A" w:rsidRPr="00EF5447" w:rsidRDefault="008D1E4A" w:rsidP="00C620E0">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6754327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4214BC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C653337"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416A8C9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DC_21A_n77A</w:t>
            </w:r>
          </w:p>
          <w:p w14:paraId="2FA12F6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55A3C65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DC_21A_n257G</w:t>
            </w:r>
          </w:p>
          <w:p w14:paraId="06FC446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DC_21A_n257H</w:t>
            </w:r>
          </w:p>
          <w:p w14:paraId="16DA077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DC_21A_n257I</w:t>
            </w:r>
          </w:p>
          <w:p w14:paraId="455DB327"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36AEC53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69D0DE51"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CEDB5A0"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8D1E4A" w:rsidRPr="00EF5447" w14:paraId="14279C02" w14:textId="77777777" w:rsidTr="00C620E0">
        <w:trPr>
          <w:trHeight w:val="187"/>
          <w:jc w:val="center"/>
        </w:trPr>
        <w:tc>
          <w:tcPr>
            <w:tcW w:w="3969" w:type="dxa"/>
            <w:shd w:val="clear" w:color="auto" w:fill="auto"/>
            <w:noWrap/>
            <w:tcMar>
              <w:top w:w="28" w:type="dxa"/>
              <w:left w:w="28" w:type="dxa"/>
              <w:bottom w:w="28" w:type="dxa"/>
              <w:right w:w="28" w:type="dxa"/>
            </w:tcMar>
          </w:tcPr>
          <w:p w14:paraId="1B12487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DC_8A_n78A-n257A</w:t>
            </w:r>
          </w:p>
          <w:p w14:paraId="27734D9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DC_8A_n78A-n257D</w:t>
            </w:r>
          </w:p>
          <w:p w14:paraId="0D75129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DC_8A_n78A-n257E</w:t>
            </w:r>
          </w:p>
          <w:p w14:paraId="5F58130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DC_8A_n78A-n257F</w:t>
            </w:r>
          </w:p>
          <w:p w14:paraId="50DF1FB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DC_8A_n78A-n257G</w:t>
            </w:r>
          </w:p>
          <w:p w14:paraId="1AD10C2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DC_8A_n78A-n257H</w:t>
            </w:r>
          </w:p>
          <w:p w14:paraId="60CBBEA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DC_8A_n78A-n257I</w:t>
            </w:r>
          </w:p>
          <w:p w14:paraId="035E1D5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DC_8A_n78A-n257J</w:t>
            </w:r>
          </w:p>
          <w:p w14:paraId="4C98FC3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DC_8A_n78A-n257K</w:t>
            </w:r>
          </w:p>
          <w:p w14:paraId="24114AE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DC_8A_n78A-n257L</w:t>
            </w:r>
          </w:p>
          <w:p w14:paraId="4673A090"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DC_8A_n78A-n257M</w:t>
            </w:r>
          </w:p>
        </w:tc>
        <w:tc>
          <w:tcPr>
            <w:tcW w:w="3969" w:type="dxa"/>
            <w:tcMar>
              <w:top w:w="28" w:type="dxa"/>
              <w:left w:w="28" w:type="dxa"/>
              <w:bottom w:w="28" w:type="dxa"/>
              <w:right w:w="28" w:type="dxa"/>
            </w:tcMar>
          </w:tcPr>
          <w:p w14:paraId="5CE39EE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w:t>
            </w:r>
          </w:p>
          <w:p w14:paraId="235522DF"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DC_8A_n257A</w:t>
            </w:r>
          </w:p>
        </w:tc>
      </w:tr>
      <w:tr w:rsidR="008D1E4A" w:rsidRPr="00EF5447" w14:paraId="11847AF2" w14:textId="77777777" w:rsidTr="00C620E0">
        <w:trPr>
          <w:trHeight w:val="187"/>
          <w:jc w:val="center"/>
        </w:trPr>
        <w:tc>
          <w:tcPr>
            <w:tcW w:w="3969" w:type="dxa"/>
            <w:shd w:val="clear" w:color="auto" w:fill="auto"/>
            <w:noWrap/>
            <w:tcMar>
              <w:top w:w="28" w:type="dxa"/>
              <w:left w:w="28" w:type="dxa"/>
              <w:bottom w:w="28" w:type="dxa"/>
              <w:right w:w="28" w:type="dxa"/>
            </w:tcMar>
          </w:tcPr>
          <w:p w14:paraId="4E98A7C8" w14:textId="77777777" w:rsidR="008D1E4A" w:rsidRPr="00EF5447" w:rsidRDefault="008D1E4A" w:rsidP="00C620E0">
            <w:pPr>
              <w:pStyle w:val="TAC"/>
              <w:rPr>
                <w:lang w:eastAsia="zh-TW"/>
              </w:rPr>
            </w:pPr>
            <w:r w:rsidRPr="00EF5447">
              <w:rPr>
                <w:lang w:eastAsia="zh-TW"/>
              </w:rPr>
              <w:t>DC_8A_n78A-n258A</w:t>
            </w:r>
          </w:p>
          <w:p w14:paraId="51698031" w14:textId="77777777" w:rsidR="008D1E4A" w:rsidRPr="00EF5447" w:rsidRDefault="008D1E4A" w:rsidP="00C620E0">
            <w:pPr>
              <w:pStyle w:val="TAC"/>
              <w:rPr>
                <w:lang w:eastAsia="zh-TW"/>
              </w:rPr>
            </w:pPr>
            <w:r w:rsidRPr="00EF5447">
              <w:rPr>
                <w:lang w:eastAsia="zh-TW"/>
              </w:rPr>
              <w:t>DC_8A_n78A-n258D</w:t>
            </w:r>
          </w:p>
          <w:p w14:paraId="5767BE27" w14:textId="77777777" w:rsidR="008D1E4A" w:rsidRPr="00EF5447" w:rsidRDefault="008D1E4A" w:rsidP="00C620E0">
            <w:pPr>
              <w:pStyle w:val="TAC"/>
              <w:rPr>
                <w:lang w:eastAsia="zh-TW"/>
              </w:rPr>
            </w:pPr>
            <w:r w:rsidRPr="00EF5447">
              <w:rPr>
                <w:lang w:eastAsia="zh-TW"/>
              </w:rPr>
              <w:t>DC_8A_n78A-n258E</w:t>
            </w:r>
          </w:p>
          <w:p w14:paraId="41F6BCA7" w14:textId="77777777" w:rsidR="008D1E4A" w:rsidRPr="00EF5447" w:rsidRDefault="008D1E4A" w:rsidP="00C620E0">
            <w:pPr>
              <w:pStyle w:val="TAC"/>
              <w:rPr>
                <w:lang w:eastAsia="zh-TW"/>
              </w:rPr>
            </w:pPr>
            <w:r w:rsidRPr="00EF5447">
              <w:rPr>
                <w:lang w:eastAsia="zh-TW"/>
              </w:rPr>
              <w:t>DC_8A_n78A-n258F</w:t>
            </w:r>
          </w:p>
          <w:p w14:paraId="31B02E62" w14:textId="77777777" w:rsidR="008D1E4A" w:rsidRPr="00EF5447" w:rsidRDefault="008D1E4A" w:rsidP="00C620E0">
            <w:pPr>
              <w:pStyle w:val="TAC"/>
              <w:rPr>
                <w:lang w:eastAsia="zh-TW"/>
              </w:rPr>
            </w:pPr>
            <w:r w:rsidRPr="00EF5447">
              <w:rPr>
                <w:lang w:eastAsia="zh-TW"/>
              </w:rPr>
              <w:t>DC_8A_n78A-n258G</w:t>
            </w:r>
          </w:p>
          <w:p w14:paraId="4EF025AA" w14:textId="77777777" w:rsidR="008D1E4A" w:rsidRPr="00EF5447" w:rsidRDefault="008D1E4A" w:rsidP="00C620E0">
            <w:pPr>
              <w:pStyle w:val="TAC"/>
              <w:rPr>
                <w:lang w:eastAsia="zh-TW"/>
              </w:rPr>
            </w:pPr>
            <w:r w:rsidRPr="00EF5447">
              <w:rPr>
                <w:lang w:eastAsia="zh-TW"/>
              </w:rPr>
              <w:t>DC_8A_n78A-n258H</w:t>
            </w:r>
          </w:p>
          <w:p w14:paraId="6DE1D035" w14:textId="77777777" w:rsidR="008D1E4A" w:rsidRPr="00EF5447" w:rsidRDefault="008D1E4A" w:rsidP="00C620E0">
            <w:pPr>
              <w:pStyle w:val="TAC"/>
              <w:rPr>
                <w:lang w:eastAsia="zh-TW"/>
              </w:rPr>
            </w:pPr>
            <w:r w:rsidRPr="00EF5447">
              <w:rPr>
                <w:lang w:eastAsia="zh-TW"/>
              </w:rPr>
              <w:t>DC_8A_n78A-n258I</w:t>
            </w:r>
          </w:p>
          <w:p w14:paraId="0AFD7F36" w14:textId="77777777" w:rsidR="008D1E4A" w:rsidRPr="00EF5447" w:rsidRDefault="008D1E4A" w:rsidP="00C620E0">
            <w:pPr>
              <w:pStyle w:val="TAC"/>
              <w:rPr>
                <w:lang w:eastAsia="zh-TW"/>
              </w:rPr>
            </w:pPr>
            <w:r w:rsidRPr="00EF5447">
              <w:rPr>
                <w:lang w:eastAsia="zh-TW"/>
              </w:rPr>
              <w:t>DC_8A_n78A-n258J</w:t>
            </w:r>
          </w:p>
          <w:p w14:paraId="3A05FB22" w14:textId="77777777" w:rsidR="008D1E4A" w:rsidRPr="00EF5447" w:rsidRDefault="008D1E4A" w:rsidP="00C620E0">
            <w:pPr>
              <w:pStyle w:val="TAC"/>
              <w:rPr>
                <w:lang w:eastAsia="zh-TW"/>
              </w:rPr>
            </w:pPr>
            <w:r w:rsidRPr="00EF5447">
              <w:rPr>
                <w:lang w:eastAsia="zh-TW"/>
              </w:rPr>
              <w:t>DC_8A_n78A-n258K</w:t>
            </w:r>
          </w:p>
          <w:p w14:paraId="128009E4" w14:textId="77777777" w:rsidR="008D1E4A" w:rsidRPr="00EF5447" w:rsidRDefault="008D1E4A" w:rsidP="00C620E0">
            <w:pPr>
              <w:pStyle w:val="TAC"/>
              <w:rPr>
                <w:lang w:eastAsia="zh-TW"/>
              </w:rPr>
            </w:pPr>
            <w:r w:rsidRPr="00EF5447">
              <w:rPr>
                <w:lang w:eastAsia="zh-TW"/>
              </w:rPr>
              <w:t>DC_8A_n78A-n258L</w:t>
            </w:r>
          </w:p>
          <w:p w14:paraId="55082EB1" w14:textId="77777777" w:rsidR="008D1E4A" w:rsidRPr="00EF5447" w:rsidRDefault="008D1E4A" w:rsidP="00C620E0">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35F4255A" w14:textId="77777777" w:rsidR="008D1E4A" w:rsidRPr="00EF5447" w:rsidRDefault="008D1E4A" w:rsidP="00C620E0">
            <w:pPr>
              <w:pStyle w:val="TAC"/>
              <w:rPr>
                <w:lang w:eastAsia="zh-TW"/>
              </w:rPr>
            </w:pPr>
            <w:r w:rsidRPr="00EF5447">
              <w:rPr>
                <w:lang w:eastAsia="zh-TW"/>
              </w:rPr>
              <w:t>DC_8A_n78A</w:t>
            </w:r>
          </w:p>
          <w:p w14:paraId="7249BA7E" w14:textId="77777777" w:rsidR="008D1E4A" w:rsidRPr="00EF5447" w:rsidRDefault="008D1E4A" w:rsidP="00C620E0">
            <w:pPr>
              <w:pStyle w:val="TAC"/>
              <w:rPr>
                <w:rFonts w:eastAsia="Malgun Gothic"/>
                <w:noProof/>
                <w:lang w:eastAsia="ko-KR"/>
              </w:rPr>
            </w:pPr>
            <w:r w:rsidRPr="00EF5447">
              <w:rPr>
                <w:lang w:eastAsia="zh-TW"/>
              </w:rPr>
              <w:t>DC_8A_n258A</w:t>
            </w:r>
          </w:p>
        </w:tc>
      </w:tr>
      <w:tr w:rsidR="008D1E4A" w:rsidRPr="00EF5447" w14:paraId="1CC2E019" w14:textId="77777777" w:rsidTr="00C620E0">
        <w:trPr>
          <w:trHeight w:val="187"/>
          <w:jc w:val="center"/>
        </w:trPr>
        <w:tc>
          <w:tcPr>
            <w:tcW w:w="3969" w:type="dxa"/>
            <w:shd w:val="clear" w:color="auto" w:fill="auto"/>
            <w:noWrap/>
            <w:tcMar>
              <w:top w:w="28" w:type="dxa"/>
              <w:left w:w="28" w:type="dxa"/>
              <w:bottom w:w="28" w:type="dxa"/>
              <w:right w:w="28" w:type="dxa"/>
            </w:tcMar>
          </w:tcPr>
          <w:p w14:paraId="226D6378"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98DA5FE"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A25F258"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0CCED11F" w14:textId="77777777" w:rsidR="008D1E4A" w:rsidRPr="00EF5447" w:rsidRDefault="008D1E4A" w:rsidP="00C620E0">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53939B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DC_18A_n3A</w:t>
            </w:r>
          </w:p>
          <w:p w14:paraId="2F694A0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DC_18A_n257A</w:t>
            </w:r>
          </w:p>
          <w:p w14:paraId="7549A8E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DC_18A_n257G</w:t>
            </w:r>
          </w:p>
          <w:p w14:paraId="25E1DF9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DC_18A_n257H</w:t>
            </w:r>
          </w:p>
          <w:p w14:paraId="654B81E3"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DC_18A_n257I</w:t>
            </w:r>
          </w:p>
        </w:tc>
      </w:tr>
      <w:tr w:rsidR="008D1E4A" w:rsidRPr="00EF5447" w14:paraId="2679EE34" w14:textId="77777777" w:rsidTr="00C620E0">
        <w:trPr>
          <w:trHeight w:val="187"/>
          <w:jc w:val="center"/>
        </w:trPr>
        <w:tc>
          <w:tcPr>
            <w:tcW w:w="3969" w:type="dxa"/>
            <w:shd w:val="clear" w:color="auto" w:fill="auto"/>
            <w:noWrap/>
            <w:tcMar>
              <w:top w:w="28" w:type="dxa"/>
              <w:left w:w="28" w:type="dxa"/>
              <w:bottom w:w="28" w:type="dxa"/>
              <w:right w:w="28" w:type="dxa"/>
            </w:tcMar>
          </w:tcPr>
          <w:p w14:paraId="7B1BD181"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414B6E"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F7A7AE"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BE8ADA2" w14:textId="77777777" w:rsidR="008D1E4A" w:rsidRPr="00EF5447" w:rsidRDefault="008D1E4A" w:rsidP="00C620E0">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59D72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DC_18A_n78A</w:t>
            </w:r>
          </w:p>
          <w:p w14:paraId="299FA89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DC_18A_n257A</w:t>
            </w:r>
          </w:p>
          <w:p w14:paraId="6D13965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DC_18A_n257G</w:t>
            </w:r>
          </w:p>
          <w:p w14:paraId="237AD67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DC_18A_n257H</w:t>
            </w:r>
          </w:p>
          <w:p w14:paraId="3A81F3FC"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DC_18A_n257I</w:t>
            </w:r>
          </w:p>
        </w:tc>
      </w:tr>
      <w:tr w:rsidR="008D1E4A" w:rsidRPr="00EF5447" w14:paraId="186EEF33" w14:textId="77777777" w:rsidTr="00C620E0">
        <w:trPr>
          <w:trHeight w:val="187"/>
          <w:jc w:val="center"/>
        </w:trPr>
        <w:tc>
          <w:tcPr>
            <w:tcW w:w="3969" w:type="dxa"/>
            <w:shd w:val="clear" w:color="auto" w:fill="auto"/>
            <w:noWrap/>
            <w:tcMar>
              <w:top w:w="28" w:type="dxa"/>
              <w:left w:w="28" w:type="dxa"/>
              <w:bottom w:w="28" w:type="dxa"/>
              <w:right w:w="28" w:type="dxa"/>
            </w:tcMar>
          </w:tcPr>
          <w:p w14:paraId="2EB40AB2" w14:textId="77777777" w:rsidR="008D1E4A" w:rsidRPr="00EF5447" w:rsidRDefault="008D1E4A" w:rsidP="00C620E0">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C0B254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62A2141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EE9CDDB"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6A8B556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DC_21A_n78A</w:t>
            </w:r>
          </w:p>
          <w:p w14:paraId="7E581A3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14F2D354" w14:textId="77777777" w:rsidR="008D1E4A" w:rsidRPr="00EF5447" w:rsidRDefault="008D1E4A" w:rsidP="00C620E0">
            <w:pPr>
              <w:pStyle w:val="TAC"/>
              <w:rPr>
                <w:noProof/>
              </w:rPr>
            </w:pPr>
            <w:r w:rsidRPr="00EF5447">
              <w:rPr>
                <w:noProof/>
              </w:rPr>
              <w:t>DC_21A_n257G</w:t>
            </w:r>
          </w:p>
          <w:p w14:paraId="42A1F018" w14:textId="77777777" w:rsidR="008D1E4A" w:rsidRPr="00EF5447" w:rsidRDefault="008D1E4A" w:rsidP="00C620E0">
            <w:pPr>
              <w:pStyle w:val="TAC"/>
              <w:rPr>
                <w:noProof/>
              </w:rPr>
            </w:pPr>
            <w:r w:rsidRPr="00EF5447">
              <w:rPr>
                <w:noProof/>
              </w:rPr>
              <w:t>DC_21A_n257H</w:t>
            </w:r>
          </w:p>
          <w:p w14:paraId="5984937F" w14:textId="77777777" w:rsidR="008D1E4A" w:rsidRPr="00EF5447" w:rsidRDefault="008D1E4A" w:rsidP="00C620E0">
            <w:pPr>
              <w:pStyle w:val="TAC"/>
              <w:rPr>
                <w:rFonts w:eastAsia="Malgun Gothic" w:cs="Arial"/>
                <w:szCs w:val="18"/>
                <w:lang w:eastAsia="ko-KR"/>
              </w:rPr>
            </w:pPr>
            <w:r w:rsidRPr="00EF5447">
              <w:rPr>
                <w:noProof/>
              </w:rPr>
              <w:t>DC_21A_n257I</w:t>
            </w:r>
          </w:p>
          <w:p w14:paraId="4E1B539D"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09639E22"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4DB627A3"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601B7546"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8D1E4A" w:rsidRPr="00EF5447" w14:paraId="24D46276" w14:textId="77777777" w:rsidTr="00C620E0">
        <w:trPr>
          <w:trHeight w:val="187"/>
          <w:jc w:val="center"/>
        </w:trPr>
        <w:tc>
          <w:tcPr>
            <w:tcW w:w="3969" w:type="dxa"/>
            <w:shd w:val="clear" w:color="auto" w:fill="auto"/>
            <w:noWrap/>
            <w:tcMar>
              <w:top w:w="28" w:type="dxa"/>
              <w:left w:w="28" w:type="dxa"/>
              <w:bottom w:w="28" w:type="dxa"/>
              <w:right w:w="28" w:type="dxa"/>
            </w:tcMar>
          </w:tcPr>
          <w:p w14:paraId="72DB392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F2CDE97"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57643B11"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3B3AF0D0"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5F353C25"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DC_21A_n79A</w:t>
            </w:r>
          </w:p>
          <w:p w14:paraId="1851367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7EA2BFE7" w14:textId="77777777" w:rsidR="008D1E4A" w:rsidRPr="00EF5447" w:rsidRDefault="008D1E4A" w:rsidP="00C620E0">
            <w:pPr>
              <w:pStyle w:val="TAC"/>
              <w:rPr>
                <w:noProof/>
              </w:rPr>
            </w:pPr>
            <w:r w:rsidRPr="00EF5447">
              <w:rPr>
                <w:noProof/>
              </w:rPr>
              <w:t>DC_21A_n257G</w:t>
            </w:r>
          </w:p>
          <w:p w14:paraId="44A8F0DC" w14:textId="77777777" w:rsidR="008D1E4A" w:rsidRPr="00EF5447" w:rsidRDefault="008D1E4A" w:rsidP="00C620E0">
            <w:pPr>
              <w:pStyle w:val="TAC"/>
              <w:rPr>
                <w:noProof/>
              </w:rPr>
            </w:pPr>
            <w:r w:rsidRPr="00EF5447">
              <w:rPr>
                <w:noProof/>
              </w:rPr>
              <w:t>DC_21A_n257H</w:t>
            </w:r>
          </w:p>
          <w:p w14:paraId="202D1026" w14:textId="77777777" w:rsidR="008D1E4A" w:rsidRPr="00EF5447" w:rsidRDefault="008D1E4A" w:rsidP="00C620E0">
            <w:pPr>
              <w:pStyle w:val="TAC"/>
              <w:rPr>
                <w:rFonts w:eastAsia="Malgun Gothic" w:cs="Arial"/>
                <w:szCs w:val="18"/>
                <w:lang w:eastAsia="ko-KR"/>
              </w:rPr>
            </w:pPr>
            <w:r w:rsidRPr="00EF5447">
              <w:rPr>
                <w:noProof/>
              </w:rPr>
              <w:t>DC_21A_n257I</w:t>
            </w:r>
          </w:p>
          <w:p w14:paraId="7BD14EA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7C450FD"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3163C36B"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5B4C9A9D"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8D1E4A" w:rsidRPr="00EF5447" w14:paraId="6263E6A0" w14:textId="77777777" w:rsidTr="00C620E0">
        <w:trPr>
          <w:trHeight w:val="187"/>
          <w:jc w:val="center"/>
        </w:trPr>
        <w:tc>
          <w:tcPr>
            <w:tcW w:w="3969" w:type="dxa"/>
            <w:shd w:val="clear" w:color="auto" w:fill="auto"/>
            <w:noWrap/>
            <w:tcMar>
              <w:top w:w="28" w:type="dxa"/>
              <w:left w:w="28" w:type="dxa"/>
              <w:bottom w:w="28" w:type="dxa"/>
              <w:right w:w="28" w:type="dxa"/>
            </w:tcMar>
          </w:tcPr>
          <w:p w14:paraId="02D21227"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00F0802"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6BB30427"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DB32B54" w14:textId="77777777" w:rsidR="008D1E4A" w:rsidRPr="00EF5447" w:rsidRDefault="008D1E4A" w:rsidP="00C620E0">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92035D" w14:textId="77777777" w:rsidR="008D1E4A" w:rsidRPr="00EF5447" w:rsidRDefault="008D1E4A" w:rsidP="00C620E0">
            <w:pPr>
              <w:pStyle w:val="TAC"/>
              <w:rPr>
                <w:rFonts w:cs="Arial"/>
                <w:lang w:eastAsia="zh-CN"/>
              </w:rPr>
            </w:pPr>
            <w:r w:rsidRPr="00EF5447">
              <w:rPr>
                <w:rFonts w:cs="Arial"/>
                <w:lang w:eastAsia="zh-CN"/>
              </w:rPr>
              <w:t>DC_28A_n3A</w:t>
            </w:r>
          </w:p>
          <w:p w14:paraId="1597FC6D" w14:textId="77777777" w:rsidR="008D1E4A" w:rsidRPr="00EF5447" w:rsidRDefault="008D1E4A" w:rsidP="00C620E0">
            <w:pPr>
              <w:pStyle w:val="TAC"/>
              <w:rPr>
                <w:rFonts w:cs="Arial"/>
                <w:lang w:eastAsia="zh-CN"/>
              </w:rPr>
            </w:pPr>
            <w:r w:rsidRPr="00EF5447">
              <w:rPr>
                <w:rFonts w:cs="Arial"/>
                <w:lang w:eastAsia="zh-CN"/>
              </w:rPr>
              <w:t>DC_28A_n257A</w:t>
            </w:r>
          </w:p>
          <w:p w14:paraId="02BB9BF9" w14:textId="77777777" w:rsidR="008D1E4A" w:rsidRPr="00EF5447" w:rsidRDefault="008D1E4A" w:rsidP="00C620E0">
            <w:pPr>
              <w:pStyle w:val="TAC"/>
              <w:rPr>
                <w:rFonts w:cs="Arial"/>
                <w:lang w:eastAsia="zh-CN"/>
              </w:rPr>
            </w:pPr>
            <w:r w:rsidRPr="00EF5447">
              <w:rPr>
                <w:rFonts w:cs="Arial"/>
                <w:lang w:eastAsia="zh-CN"/>
              </w:rPr>
              <w:t>DC_28A_n257G</w:t>
            </w:r>
          </w:p>
          <w:p w14:paraId="725B3FAC" w14:textId="77777777" w:rsidR="008D1E4A" w:rsidRPr="00EF5447" w:rsidRDefault="008D1E4A" w:rsidP="00C620E0">
            <w:pPr>
              <w:pStyle w:val="TAC"/>
              <w:rPr>
                <w:rFonts w:cs="Arial"/>
                <w:lang w:eastAsia="zh-CN"/>
              </w:rPr>
            </w:pPr>
            <w:r w:rsidRPr="00EF5447">
              <w:rPr>
                <w:rFonts w:cs="Arial"/>
                <w:lang w:eastAsia="zh-CN"/>
              </w:rPr>
              <w:t>DC_28A_n257H</w:t>
            </w:r>
          </w:p>
          <w:p w14:paraId="31A6ADBD" w14:textId="77777777" w:rsidR="008D1E4A" w:rsidRPr="00EF5447" w:rsidRDefault="008D1E4A" w:rsidP="00C620E0">
            <w:pPr>
              <w:pStyle w:val="TAC"/>
              <w:rPr>
                <w:rFonts w:eastAsia="Malgun Gothic" w:cs="Arial"/>
                <w:szCs w:val="18"/>
                <w:lang w:eastAsia="ko-KR"/>
              </w:rPr>
            </w:pPr>
            <w:r w:rsidRPr="00EF5447">
              <w:rPr>
                <w:rFonts w:cs="Arial"/>
                <w:lang w:eastAsia="zh-CN"/>
              </w:rPr>
              <w:t>DC_28A_n257I</w:t>
            </w:r>
          </w:p>
        </w:tc>
      </w:tr>
      <w:tr w:rsidR="008D1E4A" w:rsidRPr="00EF5447" w14:paraId="5336C5F3" w14:textId="77777777" w:rsidTr="00C620E0">
        <w:trPr>
          <w:trHeight w:val="187"/>
          <w:jc w:val="center"/>
        </w:trPr>
        <w:tc>
          <w:tcPr>
            <w:tcW w:w="3969" w:type="dxa"/>
            <w:shd w:val="clear" w:color="auto" w:fill="auto"/>
            <w:noWrap/>
            <w:tcMar>
              <w:top w:w="28" w:type="dxa"/>
              <w:left w:w="28" w:type="dxa"/>
              <w:bottom w:w="28" w:type="dxa"/>
              <w:right w:w="28" w:type="dxa"/>
            </w:tcMar>
          </w:tcPr>
          <w:p w14:paraId="2D938675" w14:textId="77777777" w:rsidR="008D1E4A" w:rsidRPr="00EF5447" w:rsidRDefault="008D1E4A" w:rsidP="00C620E0">
            <w:pPr>
              <w:pStyle w:val="TAC"/>
              <w:rPr>
                <w:rFonts w:cs="Arial"/>
                <w:szCs w:val="18"/>
              </w:rPr>
            </w:pPr>
            <w:r w:rsidRPr="00EF5447">
              <w:rPr>
                <w:rFonts w:cs="Arial"/>
                <w:szCs w:val="18"/>
              </w:rPr>
              <w:t>DC_28A_n77A-n257A</w:t>
            </w:r>
          </w:p>
          <w:p w14:paraId="0F99F36D" w14:textId="77777777" w:rsidR="008D1E4A" w:rsidRPr="00EF5447" w:rsidRDefault="008D1E4A" w:rsidP="00C620E0">
            <w:pPr>
              <w:pStyle w:val="TAC"/>
              <w:rPr>
                <w:rFonts w:cs="Arial"/>
                <w:szCs w:val="18"/>
              </w:rPr>
            </w:pPr>
            <w:r w:rsidRPr="00EF5447">
              <w:rPr>
                <w:rFonts w:cs="Arial"/>
                <w:szCs w:val="18"/>
              </w:rPr>
              <w:t>DC_28A_n77A-n257D</w:t>
            </w:r>
          </w:p>
          <w:p w14:paraId="201C4390" w14:textId="77777777" w:rsidR="008D1E4A" w:rsidRPr="00EF5447" w:rsidRDefault="008D1E4A" w:rsidP="00C620E0">
            <w:pPr>
              <w:pStyle w:val="TAC"/>
              <w:rPr>
                <w:rFonts w:cs="Arial"/>
                <w:szCs w:val="18"/>
              </w:rPr>
            </w:pPr>
            <w:r w:rsidRPr="00EF5447">
              <w:rPr>
                <w:rFonts w:cs="Arial"/>
                <w:szCs w:val="18"/>
              </w:rPr>
              <w:t>DC_28A_n77A-n257G</w:t>
            </w:r>
          </w:p>
          <w:p w14:paraId="7758B02B" w14:textId="77777777" w:rsidR="008D1E4A" w:rsidRPr="00EF5447" w:rsidRDefault="008D1E4A" w:rsidP="00C620E0">
            <w:pPr>
              <w:pStyle w:val="TAC"/>
              <w:rPr>
                <w:rFonts w:cs="Arial"/>
                <w:szCs w:val="18"/>
              </w:rPr>
            </w:pPr>
            <w:r w:rsidRPr="00EF5447">
              <w:rPr>
                <w:rFonts w:cs="Arial"/>
                <w:szCs w:val="18"/>
              </w:rPr>
              <w:t>DC_28A_n77A-n257H</w:t>
            </w:r>
          </w:p>
          <w:p w14:paraId="206B5F0E" w14:textId="77777777" w:rsidR="008D1E4A" w:rsidRPr="00EF5447" w:rsidRDefault="008D1E4A" w:rsidP="00C620E0">
            <w:pPr>
              <w:pStyle w:val="TAC"/>
              <w:rPr>
                <w:rFonts w:cs="Arial"/>
                <w:lang w:eastAsia="zh-CN"/>
              </w:rPr>
            </w:pPr>
            <w:r w:rsidRPr="00EF5447">
              <w:rPr>
                <w:rFonts w:cs="Arial"/>
                <w:szCs w:val="18"/>
              </w:rPr>
              <w:t>DC_28A_n77A-n257I</w:t>
            </w:r>
          </w:p>
        </w:tc>
        <w:tc>
          <w:tcPr>
            <w:tcW w:w="3969" w:type="dxa"/>
            <w:tcMar>
              <w:top w:w="28" w:type="dxa"/>
              <w:left w:w="28" w:type="dxa"/>
              <w:bottom w:w="28" w:type="dxa"/>
              <w:right w:w="28" w:type="dxa"/>
            </w:tcMar>
          </w:tcPr>
          <w:p w14:paraId="522A5242" w14:textId="77777777" w:rsidR="008D1E4A" w:rsidRPr="00EF5447" w:rsidRDefault="008D1E4A" w:rsidP="00C620E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CA29454" w14:textId="77777777" w:rsidR="008D1E4A" w:rsidRPr="00EF5447" w:rsidRDefault="008D1E4A" w:rsidP="00C620E0">
            <w:pPr>
              <w:pStyle w:val="TAC"/>
              <w:rPr>
                <w:rFonts w:cs="Arial"/>
                <w:lang w:eastAsia="zh-CN"/>
              </w:rPr>
            </w:pPr>
            <w:r w:rsidRPr="00EF5447">
              <w:rPr>
                <w:rFonts w:cs="Arial"/>
                <w:lang w:eastAsia="zh-CN"/>
              </w:rPr>
              <w:t>DC_28A_n257A</w:t>
            </w:r>
          </w:p>
          <w:p w14:paraId="44213900" w14:textId="77777777" w:rsidR="008D1E4A" w:rsidRPr="00EF5447" w:rsidRDefault="008D1E4A" w:rsidP="00C620E0">
            <w:pPr>
              <w:pStyle w:val="TAC"/>
              <w:rPr>
                <w:rFonts w:cs="Arial"/>
                <w:lang w:eastAsia="zh-CN"/>
              </w:rPr>
            </w:pPr>
            <w:r w:rsidRPr="00EF5447">
              <w:rPr>
                <w:rFonts w:cs="Arial"/>
                <w:lang w:eastAsia="zh-CN"/>
              </w:rPr>
              <w:t>DC_28A_n257G</w:t>
            </w:r>
          </w:p>
          <w:p w14:paraId="499490B6" w14:textId="77777777" w:rsidR="008D1E4A" w:rsidRPr="00EF5447" w:rsidRDefault="008D1E4A" w:rsidP="00C620E0">
            <w:pPr>
              <w:pStyle w:val="TAC"/>
              <w:rPr>
                <w:rFonts w:cs="Arial"/>
                <w:lang w:eastAsia="zh-CN"/>
              </w:rPr>
            </w:pPr>
            <w:r w:rsidRPr="00EF5447">
              <w:rPr>
                <w:rFonts w:cs="Arial"/>
                <w:lang w:eastAsia="zh-CN"/>
              </w:rPr>
              <w:t>DC_28A_n257H</w:t>
            </w:r>
          </w:p>
          <w:p w14:paraId="63807C8B"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151293E4" w14:textId="77777777" w:rsidTr="00C620E0">
        <w:trPr>
          <w:trHeight w:val="187"/>
          <w:jc w:val="center"/>
        </w:trPr>
        <w:tc>
          <w:tcPr>
            <w:tcW w:w="3969" w:type="dxa"/>
            <w:shd w:val="clear" w:color="auto" w:fill="auto"/>
            <w:noWrap/>
            <w:tcMar>
              <w:top w:w="28" w:type="dxa"/>
              <w:left w:w="28" w:type="dxa"/>
              <w:bottom w:w="28" w:type="dxa"/>
              <w:right w:w="28" w:type="dxa"/>
            </w:tcMar>
          </w:tcPr>
          <w:p w14:paraId="7754D2DE" w14:textId="77777777" w:rsidR="008D1E4A" w:rsidRPr="00EF5447" w:rsidRDefault="008D1E4A" w:rsidP="00C620E0">
            <w:pPr>
              <w:pStyle w:val="TAC"/>
              <w:rPr>
                <w:rFonts w:cs="Arial"/>
                <w:szCs w:val="18"/>
              </w:rPr>
            </w:pPr>
            <w:r w:rsidRPr="00EF5447">
              <w:rPr>
                <w:rFonts w:cs="Arial"/>
                <w:szCs w:val="18"/>
              </w:rPr>
              <w:t>DC_28A_n77(2A)-n257A</w:t>
            </w:r>
          </w:p>
          <w:p w14:paraId="0C2A7574" w14:textId="77777777" w:rsidR="008D1E4A" w:rsidRPr="00EF5447" w:rsidRDefault="008D1E4A" w:rsidP="00C620E0">
            <w:pPr>
              <w:pStyle w:val="TAC"/>
              <w:rPr>
                <w:rFonts w:cs="Arial"/>
                <w:szCs w:val="18"/>
              </w:rPr>
            </w:pPr>
            <w:r w:rsidRPr="00EF5447">
              <w:rPr>
                <w:rFonts w:cs="Arial"/>
                <w:szCs w:val="18"/>
              </w:rPr>
              <w:t>DC_28A_n77(2A)-n257D</w:t>
            </w:r>
          </w:p>
          <w:p w14:paraId="53E89EB5" w14:textId="77777777" w:rsidR="008D1E4A" w:rsidRPr="00EF5447" w:rsidRDefault="008D1E4A" w:rsidP="00C620E0">
            <w:pPr>
              <w:pStyle w:val="TAC"/>
              <w:rPr>
                <w:rFonts w:cs="Arial"/>
                <w:szCs w:val="18"/>
              </w:rPr>
            </w:pPr>
            <w:r w:rsidRPr="00EF5447">
              <w:rPr>
                <w:rFonts w:cs="Arial"/>
                <w:szCs w:val="18"/>
              </w:rPr>
              <w:t>DC_28A_n77(2A)-n257G</w:t>
            </w:r>
          </w:p>
          <w:p w14:paraId="1E1D6F1B" w14:textId="77777777" w:rsidR="008D1E4A" w:rsidRPr="00EF5447" w:rsidRDefault="008D1E4A" w:rsidP="00C620E0">
            <w:pPr>
              <w:pStyle w:val="TAC"/>
              <w:rPr>
                <w:rFonts w:cs="Arial"/>
                <w:szCs w:val="18"/>
              </w:rPr>
            </w:pPr>
            <w:r w:rsidRPr="00EF5447">
              <w:rPr>
                <w:rFonts w:cs="Arial"/>
                <w:szCs w:val="18"/>
              </w:rPr>
              <w:t>DC_28A_n77(2A)-n257H</w:t>
            </w:r>
          </w:p>
          <w:p w14:paraId="6A3C211E" w14:textId="77777777" w:rsidR="008D1E4A" w:rsidRPr="00EF5447" w:rsidRDefault="008D1E4A" w:rsidP="00C620E0">
            <w:pPr>
              <w:pStyle w:val="TAC"/>
              <w:rPr>
                <w:rFonts w:cs="Arial"/>
                <w:lang w:eastAsia="zh-CN"/>
              </w:rPr>
            </w:pPr>
            <w:r w:rsidRPr="00EF5447">
              <w:rPr>
                <w:rFonts w:cs="Arial"/>
                <w:szCs w:val="18"/>
              </w:rPr>
              <w:t>DC_28A_n77(2A)-n257I</w:t>
            </w:r>
          </w:p>
        </w:tc>
        <w:tc>
          <w:tcPr>
            <w:tcW w:w="3969" w:type="dxa"/>
            <w:tcMar>
              <w:top w:w="28" w:type="dxa"/>
              <w:left w:w="28" w:type="dxa"/>
              <w:bottom w:w="28" w:type="dxa"/>
              <w:right w:w="28" w:type="dxa"/>
            </w:tcMar>
          </w:tcPr>
          <w:p w14:paraId="1FCF7296" w14:textId="77777777" w:rsidR="008D1E4A" w:rsidRPr="00EF5447" w:rsidRDefault="008D1E4A" w:rsidP="00C620E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746BB38A" w14:textId="77777777" w:rsidR="008D1E4A" w:rsidRPr="00EF5447" w:rsidRDefault="008D1E4A" w:rsidP="00C620E0">
            <w:pPr>
              <w:pStyle w:val="TAC"/>
              <w:rPr>
                <w:rFonts w:cs="Arial"/>
                <w:lang w:eastAsia="zh-CN"/>
              </w:rPr>
            </w:pPr>
            <w:r w:rsidRPr="00EF5447">
              <w:rPr>
                <w:rFonts w:cs="Arial"/>
                <w:lang w:eastAsia="zh-CN"/>
              </w:rPr>
              <w:t>DC_28A_n257A</w:t>
            </w:r>
          </w:p>
          <w:p w14:paraId="62D3A72C" w14:textId="77777777" w:rsidR="008D1E4A" w:rsidRPr="00EF5447" w:rsidRDefault="008D1E4A" w:rsidP="00C620E0">
            <w:pPr>
              <w:pStyle w:val="TAC"/>
              <w:rPr>
                <w:rFonts w:cs="Arial"/>
                <w:lang w:eastAsia="zh-CN"/>
              </w:rPr>
            </w:pPr>
            <w:r w:rsidRPr="00EF5447">
              <w:rPr>
                <w:rFonts w:cs="Arial"/>
                <w:lang w:eastAsia="zh-CN"/>
              </w:rPr>
              <w:t>DC_28A_n257G</w:t>
            </w:r>
          </w:p>
          <w:p w14:paraId="6CC12E81" w14:textId="77777777" w:rsidR="008D1E4A" w:rsidRPr="00EF5447" w:rsidRDefault="008D1E4A" w:rsidP="00C620E0">
            <w:pPr>
              <w:pStyle w:val="TAC"/>
              <w:rPr>
                <w:rFonts w:cs="Arial"/>
                <w:lang w:eastAsia="zh-CN"/>
              </w:rPr>
            </w:pPr>
            <w:r w:rsidRPr="00EF5447">
              <w:rPr>
                <w:rFonts w:cs="Arial"/>
                <w:lang w:eastAsia="zh-CN"/>
              </w:rPr>
              <w:t>DC_28A_n257H</w:t>
            </w:r>
          </w:p>
          <w:p w14:paraId="4A21FDCE"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2D91B889" w14:textId="77777777" w:rsidTr="00C620E0">
        <w:trPr>
          <w:trHeight w:val="187"/>
          <w:jc w:val="center"/>
        </w:trPr>
        <w:tc>
          <w:tcPr>
            <w:tcW w:w="3969" w:type="dxa"/>
            <w:shd w:val="clear" w:color="auto" w:fill="auto"/>
            <w:noWrap/>
            <w:tcMar>
              <w:top w:w="28" w:type="dxa"/>
              <w:left w:w="28" w:type="dxa"/>
              <w:bottom w:w="28" w:type="dxa"/>
              <w:right w:w="28" w:type="dxa"/>
            </w:tcMar>
          </w:tcPr>
          <w:p w14:paraId="04C05352"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491AD2"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C96E6AB"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41C1C0A" w14:textId="77777777" w:rsidR="008D1E4A" w:rsidRPr="00EF5447" w:rsidRDefault="008D1E4A" w:rsidP="00C620E0">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56C9761" w14:textId="77777777" w:rsidR="008D1E4A" w:rsidRPr="00EF5447" w:rsidRDefault="008D1E4A" w:rsidP="00C620E0">
            <w:pPr>
              <w:pStyle w:val="TAC"/>
              <w:rPr>
                <w:rFonts w:cs="Arial"/>
                <w:lang w:eastAsia="zh-CN"/>
              </w:rPr>
            </w:pPr>
            <w:r w:rsidRPr="00EF5447">
              <w:rPr>
                <w:rFonts w:cs="Arial"/>
                <w:lang w:eastAsia="zh-CN"/>
              </w:rPr>
              <w:t>DC_28A_n78A</w:t>
            </w:r>
          </w:p>
          <w:p w14:paraId="41F845B8" w14:textId="77777777" w:rsidR="008D1E4A" w:rsidRPr="00EF5447" w:rsidRDefault="008D1E4A" w:rsidP="00C620E0">
            <w:pPr>
              <w:pStyle w:val="TAC"/>
              <w:rPr>
                <w:rFonts w:cs="Arial"/>
                <w:lang w:eastAsia="zh-CN"/>
              </w:rPr>
            </w:pPr>
            <w:r w:rsidRPr="00EF5447">
              <w:rPr>
                <w:rFonts w:cs="Arial"/>
                <w:lang w:eastAsia="zh-CN"/>
              </w:rPr>
              <w:t>DC_28A_n257A</w:t>
            </w:r>
          </w:p>
          <w:p w14:paraId="6C9789BE" w14:textId="77777777" w:rsidR="008D1E4A" w:rsidRPr="00EF5447" w:rsidRDefault="008D1E4A" w:rsidP="00C620E0">
            <w:pPr>
              <w:pStyle w:val="TAC"/>
              <w:rPr>
                <w:rFonts w:cs="Arial"/>
                <w:lang w:eastAsia="zh-CN"/>
              </w:rPr>
            </w:pPr>
            <w:r w:rsidRPr="00EF5447">
              <w:rPr>
                <w:rFonts w:cs="Arial"/>
                <w:lang w:eastAsia="zh-CN"/>
              </w:rPr>
              <w:t>DC_28A_n257G</w:t>
            </w:r>
          </w:p>
          <w:p w14:paraId="0C8C3F6E" w14:textId="77777777" w:rsidR="008D1E4A" w:rsidRPr="00EF5447" w:rsidRDefault="008D1E4A" w:rsidP="00C620E0">
            <w:pPr>
              <w:pStyle w:val="TAC"/>
              <w:rPr>
                <w:rFonts w:cs="Arial"/>
                <w:lang w:eastAsia="zh-CN"/>
              </w:rPr>
            </w:pPr>
            <w:r w:rsidRPr="00EF5447">
              <w:rPr>
                <w:rFonts w:cs="Arial"/>
                <w:lang w:eastAsia="zh-CN"/>
              </w:rPr>
              <w:t>DC_28A_n257H</w:t>
            </w:r>
          </w:p>
          <w:p w14:paraId="7B6A06BF" w14:textId="77777777" w:rsidR="008D1E4A" w:rsidRPr="00EF5447" w:rsidRDefault="008D1E4A" w:rsidP="00C620E0">
            <w:pPr>
              <w:pStyle w:val="TAC"/>
              <w:rPr>
                <w:rFonts w:eastAsia="Malgun Gothic" w:cs="Arial"/>
                <w:szCs w:val="18"/>
                <w:lang w:eastAsia="ko-KR"/>
              </w:rPr>
            </w:pPr>
            <w:r w:rsidRPr="00EF5447">
              <w:rPr>
                <w:rFonts w:cs="Arial"/>
                <w:lang w:eastAsia="zh-CN"/>
              </w:rPr>
              <w:t>DC_28A_n257I</w:t>
            </w:r>
          </w:p>
        </w:tc>
      </w:tr>
      <w:tr w:rsidR="008D1E4A" w:rsidRPr="00EF5447" w14:paraId="648121B1" w14:textId="77777777" w:rsidTr="00C620E0">
        <w:trPr>
          <w:trHeight w:val="187"/>
          <w:jc w:val="center"/>
        </w:trPr>
        <w:tc>
          <w:tcPr>
            <w:tcW w:w="3969" w:type="dxa"/>
            <w:shd w:val="clear" w:color="auto" w:fill="auto"/>
            <w:noWrap/>
            <w:tcMar>
              <w:top w:w="28" w:type="dxa"/>
              <w:left w:w="28" w:type="dxa"/>
              <w:bottom w:w="28" w:type="dxa"/>
              <w:right w:w="28" w:type="dxa"/>
            </w:tcMar>
          </w:tcPr>
          <w:p w14:paraId="4A61300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0D7BF7E7"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DC_28A_n8A</w:t>
            </w:r>
          </w:p>
          <w:p w14:paraId="67E2025A"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DC_28A_n258A</w:t>
            </w:r>
          </w:p>
        </w:tc>
      </w:tr>
      <w:tr w:rsidR="008D1E4A" w:rsidRPr="00EF5447" w14:paraId="70245CD6" w14:textId="77777777" w:rsidTr="00C620E0">
        <w:trPr>
          <w:trHeight w:val="187"/>
          <w:jc w:val="center"/>
        </w:trPr>
        <w:tc>
          <w:tcPr>
            <w:tcW w:w="3969" w:type="dxa"/>
            <w:shd w:val="clear" w:color="auto" w:fill="auto"/>
            <w:noWrap/>
            <w:tcMar>
              <w:top w:w="28" w:type="dxa"/>
              <w:left w:w="28" w:type="dxa"/>
              <w:bottom w:w="28" w:type="dxa"/>
              <w:right w:w="28" w:type="dxa"/>
            </w:tcMar>
          </w:tcPr>
          <w:p w14:paraId="48F66BD3" w14:textId="77777777" w:rsidR="008D1E4A" w:rsidRPr="00EF5447" w:rsidRDefault="008D1E4A" w:rsidP="00C620E0">
            <w:pPr>
              <w:pStyle w:val="TAC"/>
              <w:rPr>
                <w:lang w:eastAsia="zh-TW"/>
              </w:rPr>
            </w:pPr>
            <w:r w:rsidRPr="00EF5447">
              <w:lastRenderedPageBreak/>
              <w:br w:type="page"/>
            </w:r>
            <w:r w:rsidRPr="00EF5447">
              <w:rPr>
                <w:lang w:eastAsia="zh-TW"/>
              </w:rPr>
              <w:t>DC_28A_n78A-n258A</w:t>
            </w:r>
            <w:r w:rsidRPr="00EF5447">
              <w:rPr>
                <w:lang w:eastAsia="zh-TW"/>
              </w:rPr>
              <w:br/>
              <w:t>DC_28A_n78A-n258G</w:t>
            </w:r>
          </w:p>
          <w:p w14:paraId="30936667" w14:textId="77777777" w:rsidR="008D1E4A" w:rsidRPr="00EF5447" w:rsidRDefault="008D1E4A" w:rsidP="00C620E0">
            <w:pPr>
              <w:pStyle w:val="TAC"/>
              <w:rPr>
                <w:lang w:eastAsia="zh-TW"/>
              </w:rPr>
            </w:pPr>
            <w:r w:rsidRPr="00EF5447">
              <w:rPr>
                <w:lang w:eastAsia="zh-TW"/>
              </w:rPr>
              <w:t>DC_28A_n78A-n258H</w:t>
            </w:r>
          </w:p>
          <w:p w14:paraId="21CC54B6" w14:textId="77777777" w:rsidR="008D1E4A" w:rsidRPr="00EF5447" w:rsidRDefault="008D1E4A" w:rsidP="00C620E0">
            <w:pPr>
              <w:pStyle w:val="TAC"/>
              <w:rPr>
                <w:lang w:eastAsia="zh-TW"/>
              </w:rPr>
            </w:pPr>
            <w:r w:rsidRPr="00EF5447">
              <w:rPr>
                <w:lang w:eastAsia="zh-TW"/>
              </w:rPr>
              <w:t>DC_28A_n78A-n258I</w:t>
            </w:r>
          </w:p>
          <w:p w14:paraId="36DA950C" w14:textId="77777777" w:rsidR="008D1E4A" w:rsidRPr="00EF5447" w:rsidRDefault="008D1E4A" w:rsidP="00C620E0">
            <w:pPr>
              <w:pStyle w:val="TAC"/>
              <w:rPr>
                <w:lang w:eastAsia="zh-TW"/>
              </w:rPr>
            </w:pPr>
            <w:r w:rsidRPr="00EF5447">
              <w:rPr>
                <w:lang w:eastAsia="zh-TW"/>
              </w:rPr>
              <w:t>DC_28A_n78A-n258J</w:t>
            </w:r>
          </w:p>
          <w:p w14:paraId="7A94B969" w14:textId="77777777" w:rsidR="008D1E4A" w:rsidRPr="00EF5447" w:rsidRDefault="008D1E4A" w:rsidP="00C620E0">
            <w:pPr>
              <w:pStyle w:val="TAC"/>
              <w:rPr>
                <w:lang w:eastAsia="zh-TW"/>
              </w:rPr>
            </w:pPr>
            <w:r w:rsidRPr="00EF5447">
              <w:rPr>
                <w:lang w:eastAsia="zh-TW"/>
              </w:rPr>
              <w:t>DC_28A_n78A-n258K</w:t>
            </w:r>
          </w:p>
          <w:p w14:paraId="3699D8FF" w14:textId="77777777" w:rsidR="008D1E4A" w:rsidRPr="00EF5447" w:rsidRDefault="008D1E4A" w:rsidP="00C620E0">
            <w:pPr>
              <w:pStyle w:val="TAC"/>
              <w:rPr>
                <w:lang w:eastAsia="zh-TW"/>
              </w:rPr>
            </w:pPr>
            <w:r w:rsidRPr="00EF5447">
              <w:rPr>
                <w:lang w:eastAsia="zh-TW"/>
              </w:rPr>
              <w:t>DC_28A_n78A-n258L</w:t>
            </w:r>
          </w:p>
          <w:p w14:paraId="47267F2F" w14:textId="77777777" w:rsidR="008D1E4A" w:rsidRPr="00EF5447" w:rsidRDefault="008D1E4A" w:rsidP="00C620E0">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2AEA1208" w14:textId="77777777" w:rsidR="008D1E4A" w:rsidRPr="00EF5447" w:rsidRDefault="008D1E4A" w:rsidP="00C620E0">
            <w:pPr>
              <w:pStyle w:val="TAC"/>
              <w:rPr>
                <w:lang w:eastAsia="zh-TW"/>
              </w:rPr>
            </w:pPr>
            <w:r w:rsidRPr="00EF5447">
              <w:rPr>
                <w:lang w:eastAsia="zh-TW"/>
              </w:rPr>
              <w:t>DC_28A_n78A</w:t>
            </w:r>
          </w:p>
          <w:p w14:paraId="70C27C38" w14:textId="77777777" w:rsidR="008D1E4A" w:rsidRPr="00EF5447" w:rsidRDefault="008D1E4A" w:rsidP="00C620E0">
            <w:pPr>
              <w:pStyle w:val="TAC"/>
              <w:rPr>
                <w:rFonts w:eastAsia="Malgun Gothic"/>
                <w:szCs w:val="18"/>
                <w:lang w:eastAsia="ko-KR"/>
              </w:rPr>
            </w:pPr>
            <w:r w:rsidRPr="00EF5447">
              <w:rPr>
                <w:lang w:eastAsia="zh-TW"/>
              </w:rPr>
              <w:t>DC_28A_n258A</w:t>
            </w:r>
          </w:p>
        </w:tc>
      </w:tr>
      <w:tr w:rsidR="008D1E4A" w:rsidRPr="00EF5447" w14:paraId="1F248A80" w14:textId="77777777" w:rsidTr="00C620E0">
        <w:trPr>
          <w:trHeight w:val="187"/>
          <w:jc w:val="center"/>
        </w:trPr>
        <w:tc>
          <w:tcPr>
            <w:tcW w:w="3969" w:type="dxa"/>
            <w:shd w:val="clear" w:color="auto" w:fill="auto"/>
            <w:noWrap/>
            <w:tcMar>
              <w:top w:w="28" w:type="dxa"/>
              <w:left w:w="28" w:type="dxa"/>
              <w:bottom w:w="28" w:type="dxa"/>
              <w:right w:w="28" w:type="dxa"/>
            </w:tcMar>
          </w:tcPr>
          <w:p w14:paraId="3E0A7E8B" w14:textId="77777777" w:rsidR="008D1E4A" w:rsidRPr="00EF5447" w:rsidRDefault="008D1E4A" w:rsidP="00C620E0">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33A57DA1" w14:textId="77777777" w:rsidR="008D1E4A" w:rsidRPr="00EF5447" w:rsidRDefault="008D1E4A" w:rsidP="00C620E0">
            <w:pPr>
              <w:pStyle w:val="TAC"/>
              <w:rPr>
                <w:rFonts w:eastAsia="Malgun Gothic"/>
                <w:szCs w:val="18"/>
                <w:lang w:eastAsia="ko-KR"/>
              </w:rPr>
            </w:pPr>
            <w:r w:rsidRPr="00EF5447">
              <w:rPr>
                <w:szCs w:val="18"/>
                <w:lang w:eastAsia="zh-CN"/>
              </w:rPr>
              <w:t>DC_40A_n41C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ED148E0" w14:textId="77777777" w:rsidR="008D1E4A" w:rsidRPr="00EF5447" w:rsidRDefault="008D1E4A" w:rsidP="00C620E0">
            <w:pPr>
              <w:pStyle w:val="TAC"/>
              <w:rPr>
                <w:color w:val="000000"/>
                <w:szCs w:val="18"/>
                <w:lang w:eastAsia="zh-CN" w:bidi="ar"/>
              </w:rPr>
            </w:pPr>
            <w:r w:rsidRPr="00EF5447">
              <w:rPr>
                <w:color w:val="000000"/>
                <w:szCs w:val="18"/>
                <w:lang w:eastAsia="zh-CN" w:bidi="ar"/>
              </w:rPr>
              <w:t>DC_40A_n41A</w:t>
            </w:r>
          </w:p>
          <w:p w14:paraId="6DE5ACD6" w14:textId="77777777" w:rsidR="008D1E4A" w:rsidRPr="00EF5447" w:rsidRDefault="008D1E4A" w:rsidP="00C620E0">
            <w:pPr>
              <w:pStyle w:val="TAC"/>
              <w:rPr>
                <w:rFonts w:eastAsia="Malgun Gothic"/>
                <w:szCs w:val="18"/>
                <w:lang w:eastAsia="ko-KR"/>
              </w:rPr>
            </w:pPr>
            <w:r w:rsidRPr="00EF5447">
              <w:rPr>
                <w:color w:val="000000"/>
                <w:szCs w:val="18"/>
                <w:lang w:eastAsia="zh-CN" w:bidi="ar"/>
              </w:rPr>
              <w:t>DC_40A_n258A</w:t>
            </w:r>
          </w:p>
        </w:tc>
      </w:tr>
      <w:tr w:rsidR="008D1E4A" w:rsidRPr="00EF5447" w14:paraId="7B2DE7B7" w14:textId="77777777" w:rsidTr="00C620E0">
        <w:trPr>
          <w:trHeight w:val="187"/>
          <w:jc w:val="center"/>
        </w:trPr>
        <w:tc>
          <w:tcPr>
            <w:tcW w:w="3969" w:type="dxa"/>
            <w:shd w:val="clear" w:color="auto" w:fill="auto"/>
            <w:noWrap/>
            <w:tcMar>
              <w:top w:w="28" w:type="dxa"/>
              <w:left w:w="28" w:type="dxa"/>
              <w:bottom w:w="28" w:type="dxa"/>
              <w:right w:w="28" w:type="dxa"/>
            </w:tcMar>
          </w:tcPr>
          <w:p w14:paraId="57E2149C" w14:textId="77777777" w:rsidR="008D1E4A" w:rsidRPr="00EF5447" w:rsidRDefault="008D1E4A" w:rsidP="00C620E0">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173D82C9" w14:textId="77777777" w:rsidR="008D1E4A" w:rsidRPr="00EF5447" w:rsidRDefault="008D1E4A" w:rsidP="00C620E0">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2DCF11E4" w14:textId="77777777" w:rsidR="008D1E4A" w:rsidRPr="00EF5447" w:rsidRDefault="008D1E4A" w:rsidP="00C620E0">
            <w:pPr>
              <w:pStyle w:val="TAC"/>
              <w:rPr>
                <w:color w:val="000000"/>
                <w:szCs w:val="18"/>
                <w:lang w:eastAsia="zh-CN" w:bidi="ar"/>
              </w:rPr>
            </w:pPr>
            <w:r w:rsidRPr="00EF5447">
              <w:rPr>
                <w:color w:val="000000"/>
                <w:szCs w:val="18"/>
                <w:lang w:eastAsia="zh-CN" w:bidi="ar"/>
              </w:rPr>
              <w:t>DC_40A_n79A</w:t>
            </w:r>
          </w:p>
          <w:p w14:paraId="7BEE2C7E" w14:textId="77777777" w:rsidR="008D1E4A" w:rsidRPr="00EF5447" w:rsidRDefault="008D1E4A" w:rsidP="00C620E0">
            <w:pPr>
              <w:pStyle w:val="TAC"/>
              <w:rPr>
                <w:rFonts w:eastAsia="Malgun Gothic"/>
                <w:szCs w:val="18"/>
                <w:lang w:eastAsia="ko-KR"/>
              </w:rPr>
            </w:pPr>
            <w:r w:rsidRPr="00EF5447">
              <w:rPr>
                <w:color w:val="000000"/>
                <w:szCs w:val="18"/>
                <w:lang w:eastAsia="zh-CN" w:bidi="ar"/>
              </w:rPr>
              <w:t>DC_40A_n258A</w:t>
            </w:r>
          </w:p>
        </w:tc>
      </w:tr>
      <w:tr w:rsidR="008D1E4A" w:rsidRPr="00EF5447" w14:paraId="646399F7" w14:textId="77777777" w:rsidTr="00C620E0">
        <w:trPr>
          <w:trHeight w:val="187"/>
          <w:jc w:val="center"/>
        </w:trPr>
        <w:tc>
          <w:tcPr>
            <w:tcW w:w="3969" w:type="dxa"/>
            <w:shd w:val="clear" w:color="auto" w:fill="auto"/>
            <w:noWrap/>
            <w:tcMar>
              <w:top w:w="28" w:type="dxa"/>
              <w:left w:w="28" w:type="dxa"/>
              <w:bottom w:w="28" w:type="dxa"/>
              <w:right w:w="28" w:type="dxa"/>
            </w:tcMar>
          </w:tcPr>
          <w:p w14:paraId="2B1F40C2"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p>
          <w:p w14:paraId="69040DE4"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p>
          <w:p w14:paraId="5B95E59A"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p>
          <w:p w14:paraId="209635D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p>
          <w:p w14:paraId="3D9D2EDC"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p>
          <w:p w14:paraId="521B8404"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p>
          <w:p w14:paraId="04A45BFB"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p>
          <w:p w14:paraId="30696D73" w14:textId="77777777" w:rsidR="008D1E4A" w:rsidRPr="00EF5447" w:rsidRDefault="008D1E4A" w:rsidP="00C620E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p>
        </w:tc>
        <w:tc>
          <w:tcPr>
            <w:tcW w:w="3969" w:type="dxa"/>
            <w:tcMar>
              <w:top w:w="28" w:type="dxa"/>
              <w:left w:w="28" w:type="dxa"/>
              <w:bottom w:w="28" w:type="dxa"/>
              <w:right w:w="28" w:type="dxa"/>
            </w:tcMar>
          </w:tcPr>
          <w:p w14:paraId="57989045" w14:textId="77777777" w:rsidR="008D1E4A" w:rsidRPr="00EF5447" w:rsidRDefault="008D1E4A" w:rsidP="00C620E0">
            <w:pPr>
              <w:pStyle w:val="TAC"/>
              <w:rPr>
                <w:rFonts w:cs="Arial"/>
                <w:lang w:eastAsia="zh-CN"/>
              </w:rPr>
            </w:pPr>
            <w:r w:rsidRPr="00EF5447">
              <w:rPr>
                <w:rFonts w:cs="Arial"/>
                <w:lang w:eastAsia="zh-CN"/>
              </w:rPr>
              <w:t>DC_41A_n3A</w:t>
            </w:r>
          </w:p>
          <w:p w14:paraId="12E38973" w14:textId="77777777" w:rsidR="008D1E4A" w:rsidRPr="00EF5447" w:rsidRDefault="008D1E4A" w:rsidP="00C620E0">
            <w:pPr>
              <w:pStyle w:val="TAC"/>
              <w:rPr>
                <w:rFonts w:cs="Arial"/>
                <w:lang w:eastAsia="zh-CN"/>
              </w:rPr>
            </w:pPr>
            <w:r w:rsidRPr="00EF5447">
              <w:rPr>
                <w:rFonts w:cs="Arial"/>
                <w:lang w:eastAsia="zh-CN"/>
              </w:rPr>
              <w:t>DC_41A_n257A</w:t>
            </w:r>
          </w:p>
          <w:p w14:paraId="3E1CC736" w14:textId="77777777" w:rsidR="008D1E4A" w:rsidRPr="00EF5447" w:rsidRDefault="008D1E4A" w:rsidP="00C620E0">
            <w:pPr>
              <w:pStyle w:val="TAC"/>
              <w:rPr>
                <w:rFonts w:cs="Arial"/>
                <w:lang w:eastAsia="zh-CN"/>
              </w:rPr>
            </w:pPr>
            <w:r w:rsidRPr="00EF5447">
              <w:rPr>
                <w:rFonts w:cs="Arial"/>
                <w:lang w:eastAsia="zh-CN"/>
              </w:rPr>
              <w:t>DC_41A_n257G</w:t>
            </w:r>
          </w:p>
          <w:p w14:paraId="71133290" w14:textId="77777777" w:rsidR="008D1E4A" w:rsidRPr="00EF5447" w:rsidRDefault="008D1E4A" w:rsidP="00C620E0">
            <w:pPr>
              <w:pStyle w:val="TAC"/>
              <w:rPr>
                <w:rFonts w:cs="Arial"/>
                <w:lang w:eastAsia="zh-CN"/>
              </w:rPr>
            </w:pPr>
            <w:r w:rsidRPr="00EF5447">
              <w:rPr>
                <w:rFonts w:cs="Arial"/>
                <w:lang w:eastAsia="zh-CN"/>
              </w:rPr>
              <w:t>DC_41A_n257H</w:t>
            </w:r>
          </w:p>
          <w:p w14:paraId="0887B740" w14:textId="77777777" w:rsidR="008D1E4A" w:rsidRPr="00EF5447" w:rsidRDefault="008D1E4A" w:rsidP="00C620E0">
            <w:pPr>
              <w:pStyle w:val="TAC"/>
              <w:rPr>
                <w:rFonts w:cs="Arial"/>
                <w:lang w:eastAsia="zh-CN"/>
              </w:rPr>
            </w:pPr>
            <w:r w:rsidRPr="00EF5447">
              <w:rPr>
                <w:rFonts w:cs="Arial"/>
                <w:lang w:eastAsia="zh-CN"/>
              </w:rPr>
              <w:t>DC_41A_n257I</w:t>
            </w:r>
          </w:p>
          <w:p w14:paraId="598DCC51" w14:textId="77777777" w:rsidR="008D1E4A" w:rsidRPr="00EF5447" w:rsidRDefault="008D1E4A" w:rsidP="00C620E0">
            <w:pPr>
              <w:pStyle w:val="TAC"/>
              <w:rPr>
                <w:rFonts w:cs="Arial"/>
                <w:lang w:eastAsia="zh-CN"/>
              </w:rPr>
            </w:pPr>
            <w:r w:rsidRPr="00EF5447">
              <w:rPr>
                <w:rFonts w:cs="Arial"/>
                <w:lang w:eastAsia="zh-CN"/>
              </w:rPr>
              <w:t>DC_41C_n3A</w:t>
            </w:r>
          </w:p>
          <w:p w14:paraId="2FE436DD" w14:textId="77777777" w:rsidR="008D1E4A" w:rsidRPr="00EF5447" w:rsidRDefault="008D1E4A" w:rsidP="00C620E0">
            <w:pPr>
              <w:pStyle w:val="TAC"/>
              <w:rPr>
                <w:rFonts w:cs="Arial"/>
                <w:lang w:eastAsia="zh-CN"/>
              </w:rPr>
            </w:pPr>
            <w:r w:rsidRPr="00EF5447">
              <w:rPr>
                <w:rFonts w:cs="Arial"/>
                <w:lang w:eastAsia="zh-CN"/>
              </w:rPr>
              <w:t>DC_41C_n257A</w:t>
            </w:r>
          </w:p>
          <w:p w14:paraId="6119844A" w14:textId="77777777" w:rsidR="008D1E4A" w:rsidRPr="00EF5447" w:rsidRDefault="008D1E4A" w:rsidP="00C620E0">
            <w:pPr>
              <w:pStyle w:val="TAC"/>
              <w:rPr>
                <w:rFonts w:cs="Arial"/>
                <w:lang w:eastAsia="zh-CN"/>
              </w:rPr>
            </w:pPr>
            <w:r w:rsidRPr="00EF5447">
              <w:rPr>
                <w:rFonts w:cs="Arial"/>
                <w:lang w:eastAsia="zh-CN"/>
              </w:rPr>
              <w:t>DC_41C_n257G</w:t>
            </w:r>
          </w:p>
          <w:p w14:paraId="2AF4FA14" w14:textId="77777777" w:rsidR="008D1E4A" w:rsidRPr="00EF5447" w:rsidRDefault="008D1E4A" w:rsidP="00C620E0">
            <w:pPr>
              <w:pStyle w:val="TAC"/>
              <w:rPr>
                <w:rFonts w:cs="Arial"/>
                <w:lang w:eastAsia="zh-CN"/>
              </w:rPr>
            </w:pPr>
            <w:r w:rsidRPr="00EF5447">
              <w:rPr>
                <w:rFonts w:cs="Arial"/>
                <w:lang w:eastAsia="zh-CN"/>
              </w:rPr>
              <w:t>DC_41C_n257H</w:t>
            </w:r>
          </w:p>
          <w:p w14:paraId="132A9A06"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79701D30" w14:textId="77777777" w:rsidTr="00C620E0">
        <w:trPr>
          <w:trHeight w:val="187"/>
          <w:jc w:val="center"/>
        </w:trPr>
        <w:tc>
          <w:tcPr>
            <w:tcW w:w="3969" w:type="dxa"/>
            <w:shd w:val="clear" w:color="auto" w:fill="auto"/>
            <w:noWrap/>
            <w:tcMar>
              <w:top w:w="28" w:type="dxa"/>
              <w:left w:w="28" w:type="dxa"/>
              <w:bottom w:w="28" w:type="dxa"/>
              <w:right w:w="28" w:type="dxa"/>
            </w:tcMar>
          </w:tcPr>
          <w:p w14:paraId="5C168500"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p>
          <w:p w14:paraId="66F93CE5"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p>
          <w:p w14:paraId="02A20C9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p>
          <w:p w14:paraId="1DCA9A56"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p>
          <w:p w14:paraId="008F8AAC"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p>
          <w:p w14:paraId="1DC7A029"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p>
          <w:p w14:paraId="0E57F6C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p>
          <w:p w14:paraId="5FA3D466" w14:textId="77777777" w:rsidR="008D1E4A" w:rsidRPr="00EF5447" w:rsidRDefault="008D1E4A" w:rsidP="00C620E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2B183EE9" w14:textId="77777777" w:rsidR="008D1E4A" w:rsidRPr="00EF5447" w:rsidRDefault="008D1E4A" w:rsidP="00C620E0">
            <w:pPr>
              <w:pStyle w:val="TAC"/>
              <w:rPr>
                <w:rFonts w:cs="Arial"/>
                <w:lang w:eastAsia="zh-CN"/>
              </w:rPr>
            </w:pPr>
            <w:r w:rsidRPr="00EF5447">
              <w:rPr>
                <w:rFonts w:cs="Arial"/>
                <w:lang w:eastAsia="zh-CN"/>
              </w:rPr>
              <w:t>DC_41A_n28A</w:t>
            </w:r>
          </w:p>
          <w:p w14:paraId="5C323760" w14:textId="77777777" w:rsidR="008D1E4A" w:rsidRPr="00EF5447" w:rsidRDefault="008D1E4A" w:rsidP="00C620E0">
            <w:pPr>
              <w:pStyle w:val="TAC"/>
              <w:rPr>
                <w:rFonts w:cs="Arial"/>
                <w:lang w:eastAsia="zh-CN"/>
              </w:rPr>
            </w:pPr>
            <w:r w:rsidRPr="00EF5447">
              <w:rPr>
                <w:rFonts w:cs="Arial"/>
                <w:lang w:eastAsia="zh-CN"/>
              </w:rPr>
              <w:t>DC_41A_n257A</w:t>
            </w:r>
          </w:p>
          <w:p w14:paraId="0D8349B3" w14:textId="77777777" w:rsidR="008D1E4A" w:rsidRPr="00EF5447" w:rsidRDefault="008D1E4A" w:rsidP="00C620E0">
            <w:pPr>
              <w:pStyle w:val="TAC"/>
              <w:rPr>
                <w:rFonts w:cs="Arial"/>
                <w:lang w:eastAsia="zh-CN"/>
              </w:rPr>
            </w:pPr>
            <w:r w:rsidRPr="00EF5447">
              <w:rPr>
                <w:rFonts w:cs="Arial"/>
                <w:lang w:eastAsia="zh-CN"/>
              </w:rPr>
              <w:t>DC_41A_n257G</w:t>
            </w:r>
          </w:p>
          <w:p w14:paraId="00AF1A1E" w14:textId="77777777" w:rsidR="008D1E4A" w:rsidRPr="00EF5447" w:rsidRDefault="008D1E4A" w:rsidP="00C620E0">
            <w:pPr>
              <w:pStyle w:val="TAC"/>
              <w:rPr>
                <w:rFonts w:cs="Arial"/>
                <w:lang w:eastAsia="zh-CN"/>
              </w:rPr>
            </w:pPr>
            <w:r w:rsidRPr="00EF5447">
              <w:rPr>
                <w:rFonts w:cs="Arial"/>
                <w:lang w:eastAsia="zh-CN"/>
              </w:rPr>
              <w:t>DC_41A_n257H</w:t>
            </w:r>
          </w:p>
          <w:p w14:paraId="5889AC51" w14:textId="77777777" w:rsidR="008D1E4A" w:rsidRPr="00EF5447" w:rsidRDefault="008D1E4A" w:rsidP="00C620E0">
            <w:pPr>
              <w:pStyle w:val="TAC"/>
              <w:rPr>
                <w:rFonts w:cs="Arial"/>
                <w:lang w:eastAsia="zh-CN"/>
              </w:rPr>
            </w:pPr>
            <w:r w:rsidRPr="00EF5447">
              <w:rPr>
                <w:rFonts w:cs="Arial"/>
                <w:lang w:eastAsia="zh-CN"/>
              </w:rPr>
              <w:t>DC_41A_n257I</w:t>
            </w:r>
          </w:p>
          <w:p w14:paraId="34A47AD7" w14:textId="77777777" w:rsidR="008D1E4A" w:rsidRPr="00EF5447" w:rsidRDefault="008D1E4A" w:rsidP="00C620E0">
            <w:pPr>
              <w:pStyle w:val="TAC"/>
              <w:rPr>
                <w:rFonts w:cs="Arial"/>
                <w:lang w:eastAsia="zh-CN"/>
              </w:rPr>
            </w:pPr>
            <w:r w:rsidRPr="00EF5447">
              <w:rPr>
                <w:rFonts w:cs="Arial"/>
                <w:lang w:eastAsia="zh-CN"/>
              </w:rPr>
              <w:t>DC_41C_n28A</w:t>
            </w:r>
          </w:p>
          <w:p w14:paraId="25096020" w14:textId="77777777" w:rsidR="008D1E4A" w:rsidRPr="00EF5447" w:rsidRDefault="008D1E4A" w:rsidP="00C620E0">
            <w:pPr>
              <w:pStyle w:val="TAC"/>
              <w:rPr>
                <w:rFonts w:cs="Arial"/>
                <w:lang w:eastAsia="zh-CN"/>
              </w:rPr>
            </w:pPr>
            <w:r w:rsidRPr="00EF5447">
              <w:rPr>
                <w:rFonts w:cs="Arial"/>
                <w:lang w:eastAsia="zh-CN"/>
              </w:rPr>
              <w:t>DC_41C_n257A</w:t>
            </w:r>
          </w:p>
          <w:p w14:paraId="73B9732E" w14:textId="77777777" w:rsidR="008D1E4A" w:rsidRPr="00EF5447" w:rsidRDefault="008D1E4A" w:rsidP="00C620E0">
            <w:pPr>
              <w:pStyle w:val="TAC"/>
              <w:rPr>
                <w:rFonts w:cs="Arial"/>
                <w:lang w:eastAsia="zh-CN"/>
              </w:rPr>
            </w:pPr>
            <w:r w:rsidRPr="00EF5447">
              <w:rPr>
                <w:rFonts w:cs="Arial"/>
                <w:lang w:eastAsia="zh-CN"/>
              </w:rPr>
              <w:t>DC_41C_n257G</w:t>
            </w:r>
          </w:p>
          <w:p w14:paraId="2C849776" w14:textId="77777777" w:rsidR="008D1E4A" w:rsidRPr="00EF5447" w:rsidRDefault="008D1E4A" w:rsidP="00C620E0">
            <w:pPr>
              <w:pStyle w:val="TAC"/>
              <w:rPr>
                <w:rFonts w:cs="Arial"/>
                <w:lang w:eastAsia="zh-CN"/>
              </w:rPr>
            </w:pPr>
            <w:r w:rsidRPr="00EF5447">
              <w:rPr>
                <w:rFonts w:cs="Arial"/>
                <w:lang w:eastAsia="zh-CN"/>
              </w:rPr>
              <w:t>DC_41C_n257H</w:t>
            </w:r>
          </w:p>
          <w:p w14:paraId="75B34522"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6406BCB8" w14:textId="77777777" w:rsidTr="00C620E0">
        <w:trPr>
          <w:trHeight w:val="187"/>
          <w:jc w:val="center"/>
        </w:trPr>
        <w:tc>
          <w:tcPr>
            <w:tcW w:w="3969" w:type="dxa"/>
            <w:shd w:val="clear" w:color="auto" w:fill="auto"/>
            <w:noWrap/>
            <w:tcMar>
              <w:top w:w="28" w:type="dxa"/>
              <w:left w:w="28" w:type="dxa"/>
              <w:bottom w:w="28" w:type="dxa"/>
              <w:right w:w="28" w:type="dxa"/>
            </w:tcMar>
          </w:tcPr>
          <w:p w14:paraId="5D1CB3BF"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1288339"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A3EFD91"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D92980A"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DF94EB"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B60DAAE"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DB220D9"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A3044A" w14:textId="77777777" w:rsidR="008D1E4A" w:rsidRPr="00EF5447" w:rsidRDefault="008D1E4A" w:rsidP="00C620E0">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E87476" w14:textId="77777777" w:rsidR="008D1E4A" w:rsidRPr="00EF5447" w:rsidRDefault="008D1E4A" w:rsidP="00C620E0">
            <w:pPr>
              <w:pStyle w:val="TAC"/>
              <w:rPr>
                <w:rFonts w:cs="Arial"/>
                <w:lang w:eastAsia="zh-CN"/>
              </w:rPr>
            </w:pPr>
            <w:r w:rsidRPr="00EF5447">
              <w:rPr>
                <w:rFonts w:cs="Arial"/>
                <w:lang w:eastAsia="zh-CN"/>
              </w:rPr>
              <w:t>DC_41A_n77A</w:t>
            </w:r>
          </w:p>
          <w:p w14:paraId="35C883CC" w14:textId="77777777" w:rsidR="008D1E4A" w:rsidRPr="00EF5447" w:rsidRDefault="008D1E4A" w:rsidP="00C620E0">
            <w:pPr>
              <w:pStyle w:val="TAC"/>
              <w:rPr>
                <w:rFonts w:cs="Arial"/>
                <w:lang w:eastAsia="zh-CN"/>
              </w:rPr>
            </w:pPr>
            <w:r w:rsidRPr="00EF5447">
              <w:rPr>
                <w:rFonts w:cs="Arial"/>
                <w:lang w:eastAsia="zh-CN"/>
              </w:rPr>
              <w:t>DC_41A_n257A</w:t>
            </w:r>
          </w:p>
          <w:p w14:paraId="6874F409" w14:textId="77777777" w:rsidR="008D1E4A" w:rsidRPr="00EF5447" w:rsidRDefault="008D1E4A" w:rsidP="00C620E0">
            <w:pPr>
              <w:pStyle w:val="TAC"/>
              <w:rPr>
                <w:rFonts w:cs="Arial"/>
                <w:lang w:eastAsia="zh-CN"/>
              </w:rPr>
            </w:pPr>
            <w:r w:rsidRPr="00EF5447">
              <w:rPr>
                <w:rFonts w:cs="Arial"/>
                <w:lang w:eastAsia="zh-CN"/>
              </w:rPr>
              <w:t>DC_41A_n257G</w:t>
            </w:r>
          </w:p>
          <w:p w14:paraId="69C2EFAF" w14:textId="77777777" w:rsidR="008D1E4A" w:rsidRPr="00EF5447" w:rsidRDefault="008D1E4A" w:rsidP="00C620E0">
            <w:pPr>
              <w:pStyle w:val="TAC"/>
              <w:rPr>
                <w:rFonts w:cs="Arial"/>
                <w:lang w:eastAsia="zh-CN"/>
              </w:rPr>
            </w:pPr>
            <w:r w:rsidRPr="00EF5447">
              <w:rPr>
                <w:rFonts w:cs="Arial"/>
                <w:lang w:eastAsia="zh-CN"/>
              </w:rPr>
              <w:t>DC_41A_n257H</w:t>
            </w:r>
          </w:p>
          <w:p w14:paraId="7671F46C" w14:textId="77777777" w:rsidR="008D1E4A" w:rsidRPr="00EF5447" w:rsidRDefault="008D1E4A" w:rsidP="00C620E0">
            <w:pPr>
              <w:pStyle w:val="TAC"/>
              <w:rPr>
                <w:rFonts w:cs="Arial"/>
                <w:lang w:eastAsia="zh-CN"/>
              </w:rPr>
            </w:pPr>
            <w:r w:rsidRPr="00EF5447">
              <w:rPr>
                <w:rFonts w:cs="Arial"/>
                <w:lang w:eastAsia="zh-CN"/>
              </w:rPr>
              <w:t>DC_41A_n257I</w:t>
            </w:r>
          </w:p>
          <w:p w14:paraId="0CBACA00" w14:textId="77777777" w:rsidR="008D1E4A" w:rsidRPr="00EF5447" w:rsidRDefault="008D1E4A" w:rsidP="00C620E0">
            <w:pPr>
              <w:pStyle w:val="TAC"/>
              <w:rPr>
                <w:rFonts w:cs="Arial"/>
                <w:lang w:eastAsia="zh-CN"/>
              </w:rPr>
            </w:pPr>
            <w:r w:rsidRPr="00EF5447">
              <w:rPr>
                <w:rFonts w:cs="Arial"/>
                <w:lang w:eastAsia="zh-CN"/>
              </w:rPr>
              <w:t>DC_41C_n77A</w:t>
            </w:r>
          </w:p>
          <w:p w14:paraId="74E411BA" w14:textId="77777777" w:rsidR="008D1E4A" w:rsidRPr="00EF5447" w:rsidRDefault="008D1E4A" w:rsidP="00C620E0">
            <w:pPr>
              <w:pStyle w:val="TAC"/>
              <w:rPr>
                <w:rFonts w:cs="Arial"/>
                <w:lang w:eastAsia="zh-CN"/>
              </w:rPr>
            </w:pPr>
            <w:r w:rsidRPr="00EF5447">
              <w:rPr>
                <w:rFonts w:cs="Arial"/>
                <w:lang w:eastAsia="zh-CN"/>
              </w:rPr>
              <w:t>DC_41C_n257A</w:t>
            </w:r>
          </w:p>
          <w:p w14:paraId="6C890175" w14:textId="77777777" w:rsidR="008D1E4A" w:rsidRPr="00EF5447" w:rsidRDefault="008D1E4A" w:rsidP="00C620E0">
            <w:pPr>
              <w:pStyle w:val="TAC"/>
              <w:rPr>
                <w:rFonts w:cs="Arial"/>
                <w:lang w:eastAsia="zh-CN"/>
              </w:rPr>
            </w:pPr>
            <w:r w:rsidRPr="00EF5447">
              <w:rPr>
                <w:rFonts w:cs="Arial"/>
                <w:lang w:eastAsia="zh-CN"/>
              </w:rPr>
              <w:t>DC_41C_n257G</w:t>
            </w:r>
          </w:p>
          <w:p w14:paraId="5F09CD21" w14:textId="77777777" w:rsidR="008D1E4A" w:rsidRPr="00EF5447" w:rsidRDefault="008D1E4A" w:rsidP="00C620E0">
            <w:pPr>
              <w:pStyle w:val="TAC"/>
              <w:rPr>
                <w:rFonts w:cs="Arial"/>
                <w:lang w:eastAsia="zh-CN"/>
              </w:rPr>
            </w:pPr>
            <w:r w:rsidRPr="00EF5447">
              <w:rPr>
                <w:rFonts w:cs="Arial"/>
                <w:lang w:eastAsia="zh-CN"/>
              </w:rPr>
              <w:t>DC_41C_n257H</w:t>
            </w:r>
          </w:p>
          <w:p w14:paraId="160F4CEC"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7ECE940D" w14:textId="77777777" w:rsidTr="00C620E0">
        <w:trPr>
          <w:trHeight w:val="187"/>
          <w:jc w:val="center"/>
        </w:trPr>
        <w:tc>
          <w:tcPr>
            <w:tcW w:w="3969" w:type="dxa"/>
            <w:shd w:val="clear" w:color="auto" w:fill="auto"/>
            <w:noWrap/>
            <w:tcMar>
              <w:top w:w="28" w:type="dxa"/>
              <w:left w:w="28" w:type="dxa"/>
              <w:bottom w:w="28" w:type="dxa"/>
              <w:right w:w="28" w:type="dxa"/>
            </w:tcMar>
          </w:tcPr>
          <w:p w14:paraId="7182C784" w14:textId="77777777" w:rsidR="008D1E4A" w:rsidRPr="00EF5447" w:rsidRDefault="008D1E4A" w:rsidP="00C620E0">
            <w:pPr>
              <w:pStyle w:val="TAC"/>
              <w:rPr>
                <w:rFonts w:eastAsia="Malgun Gothic" w:cs="Arial"/>
                <w:lang w:eastAsia="ko-KR"/>
              </w:rPr>
            </w:pPr>
            <w:r w:rsidRPr="00EF5447">
              <w:rPr>
                <w:rFonts w:cs="Arial"/>
                <w:lang w:eastAsia="zh-CN"/>
              </w:rPr>
              <w:lastRenderedPageBreak/>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12D09A4"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D7A7A0"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746972B"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A2211C7"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810F23B"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29B3B2"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3DFB3F0" w14:textId="77777777" w:rsidR="008D1E4A" w:rsidRPr="00EF5447" w:rsidRDefault="008D1E4A" w:rsidP="00C620E0">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806FD30" w14:textId="77777777" w:rsidR="008D1E4A" w:rsidRPr="00EF5447" w:rsidRDefault="008D1E4A" w:rsidP="00C620E0">
            <w:pPr>
              <w:pStyle w:val="TAC"/>
              <w:rPr>
                <w:rFonts w:cs="Arial"/>
                <w:lang w:eastAsia="zh-CN"/>
              </w:rPr>
            </w:pPr>
            <w:r w:rsidRPr="00EF5447">
              <w:rPr>
                <w:rFonts w:cs="Arial"/>
                <w:lang w:eastAsia="zh-CN"/>
              </w:rPr>
              <w:t>DC_41A_n78A</w:t>
            </w:r>
          </w:p>
          <w:p w14:paraId="6F2C1624" w14:textId="77777777" w:rsidR="008D1E4A" w:rsidRPr="00EF5447" w:rsidRDefault="008D1E4A" w:rsidP="00C620E0">
            <w:pPr>
              <w:pStyle w:val="TAC"/>
              <w:rPr>
                <w:rFonts w:cs="Arial"/>
                <w:lang w:eastAsia="zh-CN"/>
              </w:rPr>
            </w:pPr>
            <w:r w:rsidRPr="00EF5447">
              <w:rPr>
                <w:rFonts w:cs="Arial"/>
                <w:lang w:eastAsia="zh-CN"/>
              </w:rPr>
              <w:t>DC_41A_n257A</w:t>
            </w:r>
          </w:p>
          <w:p w14:paraId="095A5F03" w14:textId="77777777" w:rsidR="008D1E4A" w:rsidRPr="00EF5447" w:rsidRDefault="008D1E4A" w:rsidP="00C620E0">
            <w:pPr>
              <w:pStyle w:val="TAC"/>
              <w:rPr>
                <w:rFonts w:cs="Arial"/>
                <w:lang w:eastAsia="zh-CN"/>
              </w:rPr>
            </w:pPr>
            <w:r w:rsidRPr="00EF5447">
              <w:rPr>
                <w:rFonts w:cs="Arial"/>
                <w:lang w:eastAsia="zh-CN"/>
              </w:rPr>
              <w:t>DC_41A_n257G</w:t>
            </w:r>
          </w:p>
          <w:p w14:paraId="6AFBBA59" w14:textId="77777777" w:rsidR="008D1E4A" w:rsidRPr="00EF5447" w:rsidRDefault="008D1E4A" w:rsidP="00C620E0">
            <w:pPr>
              <w:pStyle w:val="TAC"/>
              <w:rPr>
                <w:rFonts w:cs="Arial"/>
                <w:lang w:eastAsia="zh-CN"/>
              </w:rPr>
            </w:pPr>
            <w:r w:rsidRPr="00EF5447">
              <w:rPr>
                <w:rFonts w:cs="Arial"/>
                <w:lang w:eastAsia="zh-CN"/>
              </w:rPr>
              <w:t>DC_41A_n257H</w:t>
            </w:r>
          </w:p>
          <w:p w14:paraId="5628D461" w14:textId="77777777" w:rsidR="008D1E4A" w:rsidRPr="00EF5447" w:rsidRDefault="008D1E4A" w:rsidP="00C620E0">
            <w:pPr>
              <w:pStyle w:val="TAC"/>
              <w:rPr>
                <w:rFonts w:cs="Arial"/>
                <w:lang w:eastAsia="zh-CN"/>
              </w:rPr>
            </w:pPr>
            <w:r w:rsidRPr="00EF5447">
              <w:rPr>
                <w:rFonts w:cs="Arial"/>
                <w:lang w:eastAsia="zh-CN"/>
              </w:rPr>
              <w:t>DC_41A_n257I</w:t>
            </w:r>
          </w:p>
          <w:p w14:paraId="77686460" w14:textId="77777777" w:rsidR="008D1E4A" w:rsidRPr="00EF5447" w:rsidRDefault="008D1E4A" w:rsidP="00C620E0">
            <w:pPr>
              <w:pStyle w:val="TAC"/>
              <w:rPr>
                <w:rFonts w:cs="Arial"/>
                <w:lang w:eastAsia="zh-CN"/>
              </w:rPr>
            </w:pPr>
            <w:r w:rsidRPr="00EF5447">
              <w:rPr>
                <w:rFonts w:cs="Arial"/>
                <w:lang w:eastAsia="zh-CN"/>
              </w:rPr>
              <w:t>DC_41C_n78A</w:t>
            </w:r>
          </w:p>
          <w:p w14:paraId="7ADFC097" w14:textId="77777777" w:rsidR="008D1E4A" w:rsidRPr="00EF5447" w:rsidRDefault="008D1E4A" w:rsidP="00C620E0">
            <w:pPr>
              <w:pStyle w:val="TAC"/>
              <w:rPr>
                <w:rFonts w:cs="Arial"/>
                <w:lang w:eastAsia="zh-CN"/>
              </w:rPr>
            </w:pPr>
            <w:r w:rsidRPr="00EF5447">
              <w:rPr>
                <w:rFonts w:cs="Arial"/>
                <w:lang w:eastAsia="zh-CN"/>
              </w:rPr>
              <w:t>DC_41C_n257A</w:t>
            </w:r>
          </w:p>
          <w:p w14:paraId="74EC5BA9" w14:textId="77777777" w:rsidR="008D1E4A" w:rsidRPr="00EF5447" w:rsidRDefault="008D1E4A" w:rsidP="00C620E0">
            <w:pPr>
              <w:pStyle w:val="TAC"/>
              <w:rPr>
                <w:rFonts w:cs="Arial"/>
                <w:lang w:eastAsia="zh-CN"/>
              </w:rPr>
            </w:pPr>
            <w:r w:rsidRPr="00EF5447">
              <w:rPr>
                <w:rFonts w:cs="Arial"/>
                <w:lang w:eastAsia="zh-CN"/>
              </w:rPr>
              <w:t>DC_41C_n257G</w:t>
            </w:r>
          </w:p>
          <w:p w14:paraId="2A855782" w14:textId="77777777" w:rsidR="008D1E4A" w:rsidRPr="00EF5447" w:rsidRDefault="008D1E4A" w:rsidP="00C620E0">
            <w:pPr>
              <w:pStyle w:val="TAC"/>
              <w:rPr>
                <w:rFonts w:cs="Arial"/>
                <w:lang w:eastAsia="zh-CN"/>
              </w:rPr>
            </w:pPr>
            <w:r w:rsidRPr="00EF5447">
              <w:rPr>
                <w:rFonts w:cs="Arial"/>
                <w:lang w:eastAsia="zh-CN"/>
              </w:rPr>
              <w:t>DC_41C_n257H</w:t>
            </w:r>
          </w:p>
          <w:p w14:paraId="587AEC78"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37C3A1BD" w14:textId="77777777" w:rsidTr="00C620E0">
        <w:trPr>
          <w:trHeight w:val="187"/>
          <w:jc w:val="center"/>
        </w:trPr>
        <w:tc>
          <w:tcPr>
            <w:tcW w:w="3969" w:type="dxa"/>
            <w:shd w:val="clear" w:color="auto" w:fill="auto"/>
            <w:noWrap/>
            <w:tcMar>
              <w:top w:w="28" w:type="dxa"/>
              <w:left w:w="28" w:type="dxa"/>
              <w:bottom w:w="28" w:type="dxa"/>
              <w:right w:w="28" w:type="dxa"/>
            </w:tcMar>
          </w:tcPr>
          <w:p w14:paraId="5612BC78" w14:textId="77777777" w:rsidR="008D1E4A" w:rsidRPr="00EF5447" w:rsidRDefault="008D1E4A" w:rsidP="00C620E0">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27D52A47" w14:textId="77777777" w:rsidR="008D1E4A" w:rsidRPr="00EF5447" w:rsidRDefault="008D1E4A" w:rsidP="00C620E0">
            <w:pPr>
              <w:pStyle w:val="TAC"/>
              <w:rPr>
                <w:color w:val="000000"/>
                <w:lang w:eastAsia="zh-CN" w:bidi="ar"/>
              </w:rPr>
            </w:pPr>
            <w:r>
              <w:rPr>
                <w:rFonts w:hint="eastAsia"/>
                <w:lang w:val="en-US" w:eastAsia="zh-CN"/>
              </w:rPr>
              <w:t>DC_41A_n79A-n258A</w:t>
            </w:r>
          </w:p>
        </w:tc>
      </w:tr>
      <w:tr w:rsidR="008D1E4A" w:rsidRPr="00EF5447" w14:paraId="49090E50" w14:textId="77777777" w:rsidTr="00C620E0">
        <w:trPr>
          <w:trHeight w:val="187"/>
          <w:jc w:val="center"/>
        </w:trPr>
        <w:tc>
          <w:tcPr>
            <w:tcW w:w="3969" w:type="dxa"/>
            <w:shd w:val="clear" w:color="auto" w:fill="auto"/>
            <w:noWrap/>
            <w:tcMar>
              <w:top w:w="28" w:type="dxa"/>
              <w:left w:w="28" w:type="dxa"/>
              <w:bottom w:w="28" w:type="dxa"/>
              <w:right w:w="28" w:type="dxa"/>
            </w:tcMar>
          </w:tcPr>
          <w:p w14:paraId="67208F1F" w14:textId="77777777" w:rsidR="008D1E4A" w:rsidRPr="00EF5447" w:rsidRDefault="008D1E4A" w:rsidP="00C620E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671F92B1" w14:textId="77777777" w:rsidR="008D1E4A" w:rsidRPr="00EF5447" w:rsidRDefault="008D1E4A" w:rsidP="00C620E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414B88DC" w14:textId="77777777" w:rsidR="008D1E4A" w:rsidRPr="00EF5447" w:rsidRDefault="008D1E4A" w:rsidP="00C620E0">
            <w:pPr>
              <w:pStyle w:val="TAC"/>
              <w:rPr>
                <w:color w:val="000000"/>
                <w:lang w:eastAsia="zh-CN" w:bidi="ar"/>
              </w:rPr>
            </w:pPr>
            <w:r w:rsidRPr="00EF5447">
              <w:rPr>
                <w:color w:val="000000"/>
                <w:lang w:eastAsia="zh-CN" w:bidi="ar"/>
              </w:rPr>
              <w:t>DC_41A_n79A</w:t>
            </w:r>
          </w:p>
          <w:p w14:paraId="09CE43BB" w14:textId="77777777" w:rsidR="008D1E4A" w:rsidRPr="00EF5447" w:rsidRDefault="008D1E4A" w:rsidP="00C620E0">
            <w:pPr>
              <w:pStyle w:val="TAC"/>
              <w:rPr>
                <w:lang w:eastAsia="zh-CN"/>
              </w:rPr>
            </w:pPr>
            <w:r w:rsidRPr="00EF5447">
              <w:rPr>
                <w:color w:val="000000"/>
                <w:lang w:eastAsia="zh-CN" w:bidi="ar"/>
              </w:rPr>
              <w:t>DC_41A_n258A</w:t>
            </w:r>
          </w:p>
        </w:tc>
      </w:tr>
      <w:tr w:rsidR="008D1E4A" w:rsidRPr="00EF5447" w14:paraId="1C479C49" w14:textId="77777777" w:rsidTr="00C620E0">
        <w:trPr>
          <w:trHeight w:val="187"/>
          <w:jc w:val="center"/>
        </w:trPr>
        <w:tc>
          <w:tcPr>
            <w:tcW w:w="3969" w:type="dxa"/>
            <w:shd w:val="clear" w:color="auto" w:fill="auto"/>
            <w:noWrap/>
            <w:tcMar>
              <w:top w:w="28" w:type="dxa"/>
              <w:left w:w="28" w:type="dxa"/>
              <w:bottom w:w="28" w:type="dxa"/>
              <w:right w:w="28" w:type="dxa"/>
            </w:tcMar>
          </w:tcPr>
          <w:p w14:paraId="7B76E16F"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AB35F61"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E5ED00C"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66044F6"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6425AB8"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A9F3E60"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A28DAB0"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C5A8EC6" w14:textId="77777777" w:rsidR="008D1E4A" w:rsidRPr="00EF5447" w:rsidRDefault="008D1E4A" w:rsidP="00C620E0">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23E6B9" w14:textId="77777777" w:rsidR="008D1E4A" w:rsidRPr="00EF5447" w:rsidRDefault="008D1E4A" w:rsidP="00C620E0">
            <w:pPr>
              <w:pStyle w:val="TAC"/>
              <w:rPr>
                <w:rFonts w:cs="Arial"/>
                <w:lang w:eastAsia="zh-CN"/>
              </w:rPr>
            </w:pPr>
            <w:r w:rsidRPr="00EF5447">
              <w:rPr>
                <w:rFonts w:cs="Arial"/>
                <w:lang w:eastAsia="zh-CN"/>
              </w:rPr>
              <w:t>DC_42A_n257A</w:t>
            </w:r>
          </w:p>
          <w:p w14:paraId="415701CD" w14:textId="77777777" w:rsidR="008D1E4A" w:rsidRPr="00EF5447" w:rsidRDefault="008D1E4A" w:rsidP="00C620E0">
            <w:pPr>
              <w:pStyle w:val="TAC"/>
              <w:rPr>
                <w:rFonts w:cs="Arial"/>
                <w:lang w:eastAsia="zh-CN"/>
              </w:rPr>
            </w:pPr>
            <w:r w:rsidRPr="00EF5447">
              <w:rPr>
                <w:rFonts w:cs="Arial"/>
                <w:lang w:eastAsia="zh-CN"/>
              </w:rPr>
              <w:t>DC_42A_n257G</w:t>
            </w:r>
          </w:p>
          <w:p w14:paraId="41ECF0F6" w14:textId="77777777" w:rsidR="008D1E4A" w:rsidRPr="00EF5447" w:rsidRDefault="008D1E4A" w:rsidP="00C620E0">
            <w:pPr>
              <w:pStyle w:val="TAC"/>
              <w:rPr>
                <w:rFonts w:cs="Arial"/>
                <w:lang w:eastAsia="zh-CN"/>
              </w:rPr>
            </w:pPr>
            <w:r w:rsidRPr="00EF5447">
              <w:rPr>
                <w:rFonts w:cs="Arial"/>
                <w:lang w:eastAsia="zh-CN"/>
              </w:rPr>
              <w:t>DC_42A_n257H</w:t>
            </w:r>
          </w:p>
          <w:p w14:paraId="39E4DEE4"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F51302" w14:paraId="20B8AC48" w14:textId="77777777" w:rsidTr="00C620E0">
        <w:trPr>
          <w:trHeight w:val="187"/>
          <w:jc w:val="center"/>
        </w:trPr>
        <w:tc>
          <w:tcPr>
            <w:tcW w:w="3969" w:type="dxa"/>
            <w:shd w:val="clear" w:color="auto" w:fill="auto"/>
            <w:noWrap/>
            <w:tcMar>
              <w:top w:w="28" w:type="dxa"/>
              <w:left w:w="28" w:type="dxa"/>
              <w:bottom w:w="28" w:type="dxa"/>
              <w:right w:w="28" w:type="dxa"/>
            </w:tcMar>
          </w:tcPr>
          <w:p w14:paraId="02434CA1"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DF6120"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9E0204"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C00189"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F07B372"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7BEB9C"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E0ABFA7"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67266F" w14:textId="77777777" w:rsidR="008D1E4A" w:rsidRPr="00EF5447" w:rsidRDefault="008D1E4A" w:rsidP="00C620E0">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3A5614" w14:textId="77777777" w:rsidR="008D1E4A" w:rsidRPr="00EF5447" w:rsidRDefault="008D1E4A" w:rsidP="00C620E0">
            <w:pPr>
              <w:pStyle w:val="TAC"/>
              <w:rPr>
                <w:rFonts w:cs="Arial"/>
                <w:lang w:eastAsia="zh-CN"/>
              </w:rPr>
            </w:pPr>
            <w:r w:rsidRPr="00EF5447">
              <w:rPr>
                <w:rFonts w:cs="Arial"/>
                <w:lang w:eastAsia="zh-CN"/>
              </w:rPr>
              <w:t>DC_42A_n257A</w:t>
            </w:r>
          </w:p>
          <w:p w14:paraId="3E050A84" w14:textId="77777777" w:rsidR="008D1E4A" w:rsidRPr="00EF5447" w:rsidRDefault="008D1E4A" w:rsidP="00C620E0">
            <w:pPr>
              <w:pStyle w:val="TAC"/>
              <w:rPr>
                <w:rFonts w:cs="Arial"/>
                <w:lang w:eastAsia="zh-CN"/>
              </w:rPr>
            </w:pPr>
            <w:r w:rsidRPr="00EF5447">
              <w:rPr>
                <w:rFonts w:cs="Arial"/>
                <w:lang w:eastAsia="zh-CN"/>
              </w:rPr>
              <w:t>DC_42A_n257G</w:t>
            </w:r>
          </w:p>
          <w:p w14:paraId="62714E35" w14:textId="77777777" w:rsidR="008D1E4A" w:rsidRPr="00EF5447" w:rsidRDefault="008D1E4A" w:rsidP="00C620E0">
            <w:pPr>
              <w:pStyle w:val="TAC"/>
              <w:rPr>
                <w:rFonts w:cs="Arial"/>
                <w:lang w:eastAsia="zh-CN"/>
              </w:rPr>
            </w:pPr>
            <w:r w:rsidRPr="00EF5447">
              <w:rPr>
                <w:rFonts w:cs="Arial"/>
                <w:lang w:eastAsia="zh-CN"/>
              </w:rPr>
              <w:t>DC_42A_n257H</w:t>
            </w:r>
          </w:p>
          <w:p w14:paraId="2FD22271" w14:textId="77777777" w:rsidR="008D1E4A" w:rsidRPr="00EF5447" w:rsidRDefault="008D1E4A" w:rsidP="00C620E0">
            <w:pPr>
              <w:pStyle w:val="TAC"/>
              <w:rPr>
                <w:rFonts w:cs="Arial"/>
                <w:lang w:eastAsia="zh-CN"/>
              </w:rPr>
            </w:pPr>
            <w:r w:rsidRPr="00EF5447">
              <w:rPr>
                <w:rFonts w:cs="Arial"/>
                <w:lang w:eastAsia="zh-CN"/>
              </w:rPr>
              <w:t>DC_42A_n257I</w:t>
            </w:r>
          </w:p>
          <w:p w14:paraId="2B802510" w14:textId="77777777" w:rsidR="008D1E4A" w:rsidRPr="00EF5447" w:rsidRDefault="008D1E4A" w:rsidP="00C620E0">
            <w:pPr>
              <w:pStyle w:val="TAC"/>
              <w:rPr>
                <w:rFonts w:cs="Arial"/>
                <w:lang w:eastAsia="zh-CN"/>
              </w:rPr>
            </w:pPr>
            <w:r w:rsidRPr="00EF5447">
              <w:rPr>
                <w:rFonts w:cs="Arial"/>
                <w:lang w:eastAsia="zh-CN"/>
              </w:rPr>
              <w:t>DC_42C_n257A</w:t>
            </w:r>
          </w:p>
          <w:p w14:paraId="6E1AB2BF" w14:textId="77777777" w:rsidR="008D1E4A" w:rsidRPr="00EF5447" w:rsidRDefault="008D1E4A" w:rsidP="00C620E0">
            <w:pPr>
              <w:pStyle w:val="TAC"/>
              <w:rPr>
                <w:rFonts w:cs="Arial"/>
                <w:lang w:eastAsia="zh-CN"/>
              </w:rPr>
            </w:pPr>
            <w:r w:rsidRPr="00EF5447">
              <w:rPr>
                <w:rFonts w:cs="Arial"/>
                <w:lang w:eastAsia="zh-CN"/>
              </w:rPr>
              <w:t>DC_42C_n257G</w:t>
            </w:r>
          </w:p>
          <w:p w14:paraId="114844B9"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1C812016" w14:textId="77777777" w:rsidR="008D1E4A" w:rsidRPr="00B677E8" w:rsidRDefault="008D1E4A" w:rsidP="00C620E0">
            <w:pPr>
              <w:pStyle w:val="TAC"/>
              <w:rPr>
                <w:rFonts w:eastAsia="Malgun Gothic" w:cs="Arial"/>
                <w:szCs w:val="18"/>
                <w:lang w:val="sv-FI" w:eastAsia="ko-KR"/>
              </w:rPr>
            </w:pPr>
            <w:r w:rsidRPr="00B677E8">
              <w:rPr>
                <w:rFonts w:cs="Arial"/>
                <w:lang w:val="sv-FI" w:eastAsia="zh-CN"/>
              </w:rPr>
              <w:t>DC_42C_n257I</w:t>
            </w:r>
          </w:p>
        </w:tc>
      </w:tr>
      <w:tr w:rsidR="008D1E4A" w:rsidRPr="00EF5447" w14:paraId="75249462" w14:textId="77777777" w:rsidTr="00C620E0">
        <w:trPr>
          <w:trHeight w:val="187"/>
          <w:jc w:val="center"/>
        </w:trPr>
        <w:tc>
          <w:tcPr>
            <w:tcW w:w="3969" w:type="dxa"/>
            <w:shd w:val="clear" w:color="auto" w:fill="auto"/>
            <w:noWrap/>
            <w:tcMar>
              <w:top w:w="28" w:type="dxa"/>
              <w:left w:w="28" w:type="dxa"/>
              <w:bottom w:w="28" w:type="dxa"/>
              <w:right w:w="28" w:type="dxa"/>
            </w:tcMar>
          </w:tcPr>
          <w:p w14:paraId="67B61A26"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0161565"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A3FAB9D"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A7A3C3"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7542683F"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FA63532"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6537FD3"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C5BB87C" w14:textId="77777777" w:rsidR="008D1E4A" w:rsidRPr="00EF5447" w:rsidRDefault="008D1E4A" w:rsidP="00C620E0">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5C1708B" w14:textId="77777777" w:rsidR="008D1E4A" w:rsidRPr="00EF5447" w:rsidRDefault="008D1E4A" w:rsidP="00C620E0">
            <w:pPr>
              <w:pStyle w:val="TAC"/>
              <w:rPr>
                <w:rFonts w:cs="Arial"/>
                <w:lang w:eastAsia="zh-CN"/>
              </w:rPr>
            </w:pPr>
            <w:r w:rsidRPr="00EF5447">
              <w:rPr>
                <w:rFonts w:cs="Arial"/>
                <w:lang w:eastAsia="zh-CN"/>
              </w:rPr>
              <w:t>DC_42A_n257A</w:t>
            </w:r>
          </w:p>
          <w:p w14:paraId="49077C4E" w14:textId="77777777" w:rsidR="008D1E4A" w:rsidRPr="00EF5447" w:rsidRDefault="008D1E4A" w:rsidP="00C620E0">
            <w:pPr>
              <w:pStyle w:val="TAC"/>
              <w:rPr>
                <w:rFonts w:cs="Arial"/>
                <w:lang w:eastAsia="zh-CN"/>
              </w:rPr>
            </w:pPr>
            <w:r w:rsidRPr="00EF5447">
              <w:rPr>
                <w:rFonts w:cs="Arial"/>
                <w:lang w:eastAsia="zh-CN"/>
              </w:rPr>
              <w:t>DC_42A_n257G</w:t>
            </w:r>
          </w:p>
          <w:p w14:paraId="3F38A72F" w14:textId="77777777" w:rsidR="008D1E4A" w:rsidRPr="00EF5447" w:rsidRDefault="008D1E4A" w:rsidP="00C620E0">
            <w:pPr>
              <w:pStyle w:val="TAC"/>
              <w:rPr>
                <w:rFonts w:cs="Arial"/>
                <w:lang w:eastAsia="zh-CN"/>
              </w:rPr>
            </w:pPr>
            <w:r w:rsidRPr="00EF5447">
              <w:rPr>
                <w:rFonts w:cs="Arial"/>
                <w:lang w:eastAsia="zh-CN"/>
              </w:rPr>
              <w:t>DC_42A_n257H</w:t>
            </w:r>
          </w:p>
          <w:p w14:paraId="7B7290A9" w14:textId="77777777" w:rsidR="008D1E4A" w:rsidRPr="00EF5447" w:rsidDel="00634A1D" w:rsidRDefault="008D1E4A" w:rsidP="00C620E0">
            <w:pPr>
              <w:pStyle w:val="TAC"/>
              <w:rPr>
                <w:rFonts w:cs="Arial"/>
                <w:lang w:eastAsia="zh-CN"/>
              </w:rPr>
            </w:pPr>
            <w:r w:rsidRPr="00EF5447">
              <w:rPr>
                <w:rFonts w:cs="Arial"/>
                <w:lang w:eastAsia="zh-CN"/>
              </w:rPr>
              <w:t>DC_42A_n257I</w:t>
            </w:r>
          </w:p>
        </w:tc>
      </w:tr>
      <w:tr w:rsidR="008D1E4A" w:rsidRPr="00EF5447" w14:paraId="736C24C3" w14:textId="77777777" w:rsidTr="00C620E0">
        <w:trPr>
          <w:trHeight w:val="187"/>
          <w:jc w:val="center"/>
        </w:trPr>
        <w:tc>
          <w:tcPr>
            <w:tcW w:w="3969" w:type="dxa"/>
            <w:shd w:val="clear" w:color="auto" w:fill="auto"/>
            <w:noWrap/>
            <w:tcMar>
              <w:top w:w="28" w:type="dxa"/>
              <w:left w:w="28" w:type="dxa"/>
              <w:bottom w:w="28" w:type="dxa"/>
              <w:right w:w="28" w:type="dxa"/>
            </w:tcMar>
          </w:tcPr>
          <w:p w14:paraId="175D708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lastRenderedPageBreak/>
              <w:t>DC_66A_n5A-n260A</w:t>
            </w:r>
          </w:p>
          <w:p w14:paraId="76B1FD45" w14:textId="77777777" w:rsidR="008D1E4A" w:rsidRPr="00EF5447" w:rsidRDefault="008D1E4A" w:rsidP="00C620E0">
            <w:pPr>
              <w:pStyle w:val="TAC"/>
              <w:rPr>
                <w:lang w:eastAsia="ja-JP"/>
              </w:rPr>
            </w:pPr>
            <w:r w:rsidRPr="00EF5447">
              <w:rPr>
                <w:lang w:eastAsia="ja-JP"/>
              </w:rPr>
              <w:t>DC_66A_n5A-n260G</w:t>
            </w:r>
          </w:p>
          <w:p w14:paraId="254E3C4D" w14:textId="77777777" w:rsidR="008D1E4A" w:rsidRPr="00EF5447" w:rsidRDefault="008D1E4A" w:rsidP="00C620E0">
            <w:pPr>
              <w:pStyle w:val="TAC"/>
              <w:rPr>
                <w:lang w:eastAsia="ja-JP"/>
              </w:rPr>
            </w:pPr>
            <w:r w:rsidRPr="00EF5447">
              <w:rPr>
                <w:lang w:eastAsia="ja-JP"/>
              </w:rPr>
              <w:t>DC_66A_n5A-n260H</w:t>
            </w:r>
          </w:p>
          <w:p w14:paraId="456C0FBE" w14:textId="77777777" w:rsidR="008D1E4A" w:rsidRPr="00EF5447" w:rsidRDefault="008D1E4A" w:rsidP="00C620E0">
            <w:pPr>
              <w:pStyle w:val="TAC"/>
              <w:rPr>
                <w:lang w:eastAsia="ja-JP"/>
              </w:rPr>
            </w:pPr>
            <w:r w:rsidRPr="00EF5447">
              <w:rPr>
                <w:lang w:eastAsia="ja-JP"/>
              </w:rPr>
              <w:t>DC_66A_n5A-n260I</w:t>
            </w:r>
          </w:p>
          <w:p w14:paraId="5DA4C796" w14:textId="77777777" w:rsidR="008D1E4A" w:rsidRPr="00EF5447" w:rsidRDefault="008D1E4A" w:rsidP="00C620E0">
            <w:pPr>
              <w:pStyle w:val="TAC"/>
              <w:rPr>
                <w:lang w:eastAsia="ja-JP"/>
              </w:rPr>
            </w:pPr>
            <w:r w:rsidRPr="00EF5447">
              <w:rPr>
                <w:lang w:eastAsia="ja-JP"/>
              </w:rPr>
              <w:t>DC_66A_n5A-n260J</w:t>
            </w:r>
          </w:p>
          <w:p w14:paraId="15899DFC" w14:textId="77777777" w:rsidR="008D1E4A" w:rsidRPr="00EF5447" w:rsidRDefault="008D1E4A" w:rsidP="00C620E0">
            <w:pPr>
              <w:pStyle w:val="TAC"/>
              <w:rPr>
                <w:lang w:eastAsia="ja-JP"/>
              </w:rPr>
            </w:pPr>
            <w:r w:rsidRPr="00EF5447">
              <w:rPr>
                <w:lang w:eastAsia="ja-JP"/>
              </w:rPr>
              <w:t>DC_66A_n5A-n260K</w:t>
            </w:r>
          </w:p>
          <w:p w14:paraId="5B7E93E1" w14:textId="77777777" w:rsidR="008D1E4A" w:rsidRPr="00EF5447" w:rsidRDefault="008D1E4A" w:rsidP="00C620E0">
            <w:pPr>
              <w:pStyle w:val="TAC"/>
              <w:rPr>
                <w:lang w:eastAsia="ja-JP"/>
              </w:rPr>
            </w:pPr>
            <w:r w:rsidRPr="00EF5447">
              <w:rPr>
                <w:lang w:eastAsia="ja-JP"/>
              </w:rPr>
              <w:t>DC_66A_n5A-n260L</w:t>
            </w:r>
          </w:p>
          <w:p w14:paraId="21FBF595" w14:textId="77777777" w:rsidR="008D1E4A" w:rsidRPr="00EF5447" w:rsidRDefault="008D1E4A" w:rsidP="00C620E0">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5A091C9C"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DC_66A_n5A</w:t>
            </w:r>
          </w:p>
          <w:p w14:paraId="2A9B717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DC_66A_n260A</w:t>
            </w:r>
          </w:p>
          <w:p w14:paraId="285C2E62"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DC_66A_n5A-n260A</w:t>
            </w:r>
          </w:p>
        </w:tc>
      </w:tr>
      <w:tr w:rsidR="008D1E4A" w:rsidRPr="00EF5447" w14:paraId="4CBBE55F" w14:textId="77777777" w:rsidTr="00C620E0">
        <w:trPr>
          <w:trHeight w:val="187"/>
          <w:jc w:val="center"/>
        </w:trPr>
        <w:tc>
          <w:tcPr>
            <w:tcW w:w="3969" w:type="dxa"/>
            <w:shd w:val="clear" w:color="auto" w:fill="auto"/>
            <w:noWrap/>
            <w:tcMar>
              <w:top w:w="28" w:type="dxa"/>
              <w:left w:w="28" w:type="dxa"/>
              <w:bottom w:w="28" w:type="dxa"/>
              <w:right w:w="28" w:type="dxa"/>
            </w:tcMar>
          </w:tcPr>
          <w:p w14:paraId="16CB51C4" w14:textId="77777777" w:rsidR="008D1E4A" w:rsidRPr="00EF5447" w:rsidRDefault="008D1E4A" w:rsidP="00C620E0">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110C88AC" w14:textId="77777777" w:rsidR="008D1E4A" w:rsidRPr="00EF5447" w:rsidRDefault="008D1E4A" w:rsidP="00C620E0">
            <w:pPr>
              <w:pStyle w:val="TAC"/>
              <w:rPr>
                <w:rFonts w:cs="Arial"/>
                <w:lang w:eastAsia="zh-CN"/>
              </w:rPr>
            </w:pPr>
            <w:r w:rsidRPr="00EF5447">
              <w:rPr>
                <w:rFonts w:cs="Arial"/>
                <w:lang w:eastAsia="zh-CN"/>
              </w:rPr>
              <w:t>DC_66A_n258A</w:t>
            </w:r>
          </w:p>
          <w:p w14:paraId="28E3F85E"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2CE8F2C6" w14:textId="77777777" w:rsidTr="00C620E0">
        <w:trPr>
          <w:trHeight w:val="187"/>
          <w:jc w:val="center"/>
        </w:trPr>
        <w:tc>
          <w:tcPr>
            <w:tcW w:w="3969" w:type="dxa"/>
            <w:shd w:val="clear" w:color="auto" w:fill="auto"/>
            <w:noWrap/>
            <w:tcMar>
              <w:top w:w="28" w:type="dxa"/>
              <w:left w:w="28" w:type="dxa"/>
              <w:bottom w:w="28" w:type="dxa"/>
              <w:right w:w="28" w:type="dxa"/>
            </w:tcMar>
          </w:tcPr>
          <w:p w14:paraId="5F5B4254" w14:textId="77777777" w:rsidR="008D1E4A" w:rsidRPr="00EF5447" w:rsidRDefault="008D1E4A" w:rsidP="00C620E0">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4B0C8208" w14:textId="77777777" w:rsidR="008D1E4A" w:rsidRPr="00EF5447" w:rsidRDefault="008D1E4A" w:rsidP="00C620E0">
            <w:pPr>
              <w:pStyle w:val="TAC"/>
              <w:rPr>
                <w:rFonts w:cs="Arial"/>
                <w:lang w:eastAsia="zh-CN"/>
              </w:rPr>
            </w:pPr>
            <w:r w:rsidRPr="00EF5447">
              <w:rPr>
                <w:rFonts w:cs="Arial"/>
                <w:lang w:eastAsia="zh-CN"/>
              </w:rPr>
              <w:t>DC_66A_n260A</w:t>
            </w:r>
          </w:p>
          <w:p w14:paraId="39E54DDD"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495A6BD0" w14:textId="77777777" w:rsidTr="00C620E0">
        <w:trPr>
          <w:trHeight w:val="187"/>
          <w:jc w:val="center"/>
        </w:trPr>
        <w:tc>
          <w:tcPr>
            <w:tcW w:w="3969" w:type="dxa"/>
            <w:shd w:val="clear" w:color="auto" w:fill="auto"/>
            <w:noWrap/>
            <w:tcMar>
              <w:top w:w="28" w:type="dxa"/>
              <w:left w:w="28" w:type="dxa"/>
              <w:bottom w:w="28" w:type="dxa"/>
              <w:right w:w="28" w:type="dxa"/>
            </w:tcMar>
          </w:tcPr>
          <w:p w14:paraId="7FB66773" w14:textId="77777777" w:rsidR="008D1E4A" w:rsidRPr="00EF5447" w:rsidRDefault="008D1E4A" w:rsidP="00C620E0">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13AB9899" w14:textId="77777777" w:rsidR="008D1E4A" w:rsidRPr="00EF5447" w:rsidRDefault="008D1E4A" w:rsidP="00C620E0">
            <w:pPr>
              <w:pStyle w:val="TAC"/>
              <w:rPr>
                <w:rFonts w:cs="Arial"/>
                <w:lang w:eastAsia="zh-CN"/>
              </w:rPr>
            </w:pPr>
            <w:r w:rsidRPr="00EF5447">
              <w:rPr>
                <w:rFonts w:cs="Arial"/>
                <w:lang w:eastAsia="zh-CN"/>
              </w:rPr>
              <w:t>DC_66A_n261A</w:t>
            </w:r>
          </w:p>
          <w:p w14:paraId="3909D5C3"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6CD1FD04" w14:textId="77777777" w:rsidTr="00C620E0">
        <w:trPr>
          <w:trHeight w:val="187"/>
          <w:jc w:val="center"/>
        </w:trPr>
        <w:tc>
          <w:tcPr>
            <w:tcW w:w="3969" w:type="dxa"/>
            <w:shd w:val="clear" w:color="auto" w:fill="auto"/>
            <w:noWrap/>
            <w:tcMar>
              <w:top w:w="28" w:type="dxa"/>
              <w:left w:w="28" w:type="dxa"/>
              <w:bottom w:w="28" w:type="dxa"/>
              <w:right w:w="28" w:type="dxa"/>
            </w:tcMar>
          </w:tcPr>
          <w:p w14:paraId="2CE6D977" w14:textId="77777777" w:rsidR="008D1E4A" w:rsidRPr="00EF5447" w:rsidRDefault="008D1E4A" w:rsidP="00C620E0">
            <w:pPr>
              <w:pStyle w:val="TAC"/>
              <w:rPr>
                <w:lang w:eastAsia="zh-CN"/>
              </w:rPr>
            </w:pPr>
            <w:r w:rsidRPr="00EF5447">
              <w:rPr>
                <w:lang w:eastAsia="zh-CN"/>
              </w:rPr>
              <w:t>DC_66A_n5A-n260(2A)</w:t>
            </w:r>
          </w:p>
          <w:p w14:paraId="2F3167F9" w14:textId="77777777" w:rsidR="008D1E4A" w:rsidRPr="00EF5447" w:rsidRDefault="008D1E4A" w:rsidP="00C620E0">
            <w:pPr>
              <w:pStyle w:val="TAC"/>
              <w:rPr>
                <w:lang w:eastAsia="zh-CN"/>
              </w:rPr>
            </w:pPr>
            <w:r w:rsidRPr="00EF5447">
              <w:rPr>
                <w:lang w:eastAsia="zh-CN"/>
              </w:rPr>
              <w:t>DC_66A_n5A-n260(3A)</w:t>
            </w:r>
          </w:p>
          <w:p w14:paraId="156E88B6" w14:textId="77777777" w:rsidR="008D1E4A" w:rsidRPr="00EF5447" w:rsidRDefault="008D1E4A" w:rsidP="00C620E0">
            <w:pPr>
              <w:pStyle w:val="TAC"/>
              <w:rPr>
                <w:lang w:eastAsia="zh-CN"/>
              </w:rPr>
            </w:pPr>
            <w:r w:rsidRPr="00EF5447">
              <w:rPr>
                <w:lang w:eastAsia="zh-CN"/>
              </w:rPr>
              <w:t>DC_66A_n5A-n260(4A)</w:t>
            </w:r>
          </w:p>
          <w:p w14:paraId="4C7F6C02" w14:textId="77777777" w:rsidR="008D1E4A" w:rsidRPr="00EF5447" w:rsidRDefault="008D1E4A" w:rsidP="00C620E0">
            <w:pPr>
              <w:pStyle w:val="TAC"/>
              <w:rPr>
                <w:lang w:eastAsia="zh-CN"/>
              </w:rPr>
            </w:pPr>
            <w:r w:rsidRPr="00EF5447">
              <w:rPr>
                <w:lang w:eastAsia="zh-CN"/>
              </w:rPr>
              <w:t>DC_66A_n5A-n260(5A)</w:t>
            </w:r>
          </w:p>
          <w:p w14:paraId="4F5F63EA" w14:textId="77777777" w:rsidR="008D1E4A" w:rsidRPr="00EF5447" w:rsidRDefault="008D1E4A" w:rsidP="00C620E0">
            <w:pPr>
              <w:pStyle w:val="TAC"/>
              <w:rPr>
                <w:lang w:eastAsia="zh-CN"/>
              </w:rPr>
            </w:pPr>
            <w:r w:rsidRPr="00EF5447">
              <w:rPr>
                <w:lang w:eastAsia="zh-CN"/>
              </w:rPr>
              <w:t>DC_66A_n5A-n260(6A)</w:t>
            </w:r>
          </w:p>
          <w:p w14:paraId="1988E406" w14:textId="77777777" w:rsidR="008D1E4A" w:rsidRPr="00EF5447" w:rsidRDefault="008D1E4A" w:rsidP="00C620E0">
            <w:pPr>
              <w:pStyle w:val="TAC"/>
              <w:rPr>
                <w:lang w:eastAsia="zh-CN"/>
              </w:rPr>
            </w:pPr>
            <w:r w:rsidRPr="00EF5447">
              <w:rPr>
                <w:lang w:eastAsia="zh-CN"/>
              </w:rPr>
              <w:t>DC_66A_n5A-n260(2H)</w:t>
            </w:r>
          </w:p>
          <w:p w14:paraId="33A06FC1" w14:textId="77777777" w:rsidR="008D1E4A" w:rsidRPr="00EF5447" w:rsidRDefault="008D1E4A" w:rsidP="00C620E0">
            <w:pPr>
              <w:pStyle w:val="TAC"/>
              <w:rPr>
                <w:lang w:eastAsia="zh-CN"/>
              </w:rPr>
            </w:pPr>
            <w:r w:rsidRPr="00EF5447">
              <w:rPr>
                <w:lang w:eastAsia="zh-CN"/>
              </w:rPr>
              <w:t>DC_66A_n5A-n260(2G)</w:t>
            </w:r>
          </w:p>
          <w:p w14:paraId="2CEC1415" w14:textId="77777777" w:rsidR="008D1E4A" w:rsidRPr="00EF5447" w:rsidRDefault="008D1E4A" w:rsidP="00C620E0">
            <w:pPr>
              <w:pStyle w:val="TAC"/>
              <w:rPr>
                <w:lang w:eastAsia="zh-CN"/>
              </w:rPr>
            </w:pPr>
            <w:r w:rsidRPr="00EF5447">
              <w:rPr>
                <w:lang w:eastAsia="zh-CN"/>
              </w:rPr>
              <w:t>DC_66A_n5A-n260(A-2G)</w:t>
            </w:r>
          </w:p>
          <w:p w14:paraId="77CB42B7" w14:textId="77777777" w:rsidR="008D1E4A" w:rsidRPr="00EF5447" w:rsidRDefault="008D1E4A" w:rsidP="00C620E0">
            <w:pPr>
              <w:pStyle w:val="TAC"/>
              <w:rPr>
                <w:lang w:eastAsia="zh-CN"/>
              </w:rPr>
            </w:pPr>
            <w:r w:rsidRPr="00EF5447">
              <w:rPr>
                <w:lang w:eastAsia="zh-CN"/>
              </w:rPr>
              <w:t>DC_66A_n5A-n260(A-H)</w:t>
            </w:r>
          </w:p>
          <w:p w14:paraId="4BCB658F" w14:textId="77777777" w:rsidR="008D1E4A" w:rsidRPr="00EF5447" w:rsidRDefault="008D1E4A" w:rsidP="00C620E0">
            <w:pPr>
              <w:pStyle w:val="TAC"/>
              <w:rPr>
                <w:lang w:eastAsia="zh-CN"/>
              </w:rPr>
            </w:pPr>
            <w:r w:rsidRPr="00EF5447">
              <w:rPr>
                <w:lang w:eastAsia="zh-CN"/>
              </w:rPr>
              <w:t>DC_66A_n5A-n260(A-G)</w:t>
            </w:r>
          </w:p>
          <w:p w14:paraId="5503FB2F" w14:textId="77777777" w:rsidR="008D1E4A" w:rsidRPr="00EF5447" w:rsidRDefault="008D1E4A" w:rsidP="00C620E0">
            <w:pPr>
              <w:pStyle w:val="TAC"/>
              <w:rPr>
                <w:lang w:eastAsia="zh-CN"/>
              </w:rPr>
            </w:pPr>
            <w:r w:rsidRPr="00EF5447">
              <w:rPr>
                <w:lang w:eastAsia="zh-CN"/>
              </w:rPr>
              <w:t>DC_66A_n5A-n260(G-H)</w:t>
            </w:r>
          </w:p>
          <w:p w14:paraId="14C82AEB" w14:textId="77777777" w:rsidR="008D1E4A" w:rsidRPr="00EF5447" w:rsidRDefault="008D1E4A" w:rsidP="00C620E0">
            <w:pPr>
              <w:pStyle w:val="TAC"/>
              <w:rPr>
                <w:lang w:eastAsia="zh-CN"/>
              </w:rPr>
            </w:pPr>
            <w:r w:rsidRPr="00EF5447">
              <w:rPr>
                <w:lang w:eastAsia="zh-CN"/>
              </w:rPr>
              <w:t>DC_66A_n5A-n260(2A-G)</w:t>
            </w:r>
          </w:p>
          <w:p w14:paraId="5E2341FA" w14:textId="77777777" w:rsidR="008D1E4A" w:rsidRPr="00EF5447" w:rsidRDefault="008D1E4A" w:rsidP="00C620E0">
            <w:pPr>
              <w:pStyle w:val="TAC"/>
              <w:rPr>
                <w:lang w:eastAsia="zh-CN"/>
              </w:rPr>
            </w:pPr>
            <w:r w:rsidRPr="00EF5447">
              <w:rPr>
                <w:lang w:eastAsia="zh-CN"/>
              </w:rPr>
              <w:t>DC_66A_n5A-n260(2A-2G)</w:t>
            </w:r>
          </w:p>
          <w:p w14:paraId="09A6EE0A" w14:textId="77777777" w:rsidR="008D1E4A" w:rsidRPr="00EF5447" w:rsidRDefault="008D1E4A" w:rsidP="00C620E0">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64069D6B"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DC_66A_n5A-n260A</w:t>
            </w:r>
          </w:p>
        </w:tc>
      </w:tr>
      <w:tr w:rsidR="008D1E4A" w:rsidRPr="00EF5447" w14:paraId="473CF0DA" w14:textId="77777777" w:rsidTr="00C620E0">
        <w:trPr>
          <w:trHeight w:val="187"/>
          <w:jc w:val="center"/>
        </w:trPr>
        <w:tc>
          <w:tcPr>
            <w:tcW w:w="3969" w:type="dxa"/>
            <w:shd w:val="clear" w:color="auto" w:fill="auto"/>
            <w:noWrap/>
            <w:tcMar>
              <w:top w:w="28" w:type="dxa"/>
              <w:left w:w="28" w:type="dxa"/>
              <w:bottom w:w="28" w:type="dxa"/>
              <w:right w:w="28" w:type="dxa"/>
            </w:tcMar>
          </w:tcPr>
          <w:p w14:paraId="4EE478EA" w14:textId="77777777" w:rsidR="008D1E4A" w:rsidRPr="00EF5447" w:rsidRDefault="008D1E4A" w:rsidP="00C620E0">
            <w:pPr>
              <w:pStyle w:val="TAC"/>
              <w:rPr>
                <w:lang w:eastAsia="zh-CN"/>
              </w:rPr>
            </w:pPr>
            <w:r w:rsidRPr="00EF5447">
              <w:rPr>
                <w:lang w:eastAsia="zh-CN"/>
              </w:rPr>
              <w:t>DC_66A_n5A-n261A</w:t>
            </w:r>
          </w:p>
          <w:p w14:paraId="2DFF8998" w14:textId="77777777" w:rsidR="008D1E4A" w:rsidRPr="00EF5447" w:rsidRDefault="008D1E4A" w:rsidP="00C620E0">
            <w:pPr>
              <w:pStyle w:val="TAC"/>
              <w:rPr>
                <w:lang w:eastAsia="zh-CN"/>
              </w:rPr>
            </w:pPr>
            <w:r w:rsidRPr="00EF5447">
              <w:rPr>
                <w:lang w:eastAsia="zh-CN"/>
              </w:rPr>
              <w:t>DC_66A_n5A-n261G</w:t>
            </w:r>
          </w:p>
          <w:p w14:paraId="3F4E44DD" w14:textId="77777777" w:rsidR="008D1E4A" w:rsidRPr="00EF5447" w:rsidRDefault="008D1E4A" w:rsidP="00C620E0">
            <w:pPr>
              <w:pStyle w:val="TAC"/>
              <w:rPr>
                <w:lang w:eastAsia="zh-CN"/>
              </w:rPr>
            </w:pPr>
            <w:r w:rsidRPr="00EF5447">
              <w:rPr>
                <w:lang w:eastAsia="zh-CN"/>
              </w:rPr>
              <w:t>DC_66A_n5A-n261H</w:t>
            </w:r>
          </w:p>
          <w:p w14:paraId="38B4B86A" w14:textId="77777777" w:rsidR="008D1E4A" w:rsidRPr="00EF5447" w:rsidRDefault="008D1E4A" w:rsidP="00C620E0">
            <w:pPr>
              <w:pStyle w:val="TAC"/>
              <w:rPr>
                <w:lang w:eastAsia="zh-CN"/>
              </w:rPr>
            </w:pPr>
            <w:r w:rsidRPr="00EF5447">
              <w:rPr>
                <w:lang w:eastAsia="zh-CN"/>
              </w:rPr>
              <w:t>DC_66A_n5A-n261I</w:t>
            </w:r>
          </w:p>
          <w:p w14:paraId="08138417" w14:textId="77777777" w:rsidR="008D1E4A" w:rsidRPr="00EF5447" w:rsidRDefault="008D1E4A" w:rsidP="00C620E0">
            <w:pPr>
              <w:pStyle w:val="TAC"/>
              <w:rPr>
                <w:lang w:eastAsia="zh-CN"/>
              </w:rPr>
            </w:pPr>
            <w:r w:rsidRPr="00EF5447">
              <w:rPr>
                <w:lang w:eastAsia="zh-CN"/>
              </w:rPr>
              <w:t>DC_66A_n5A-n261J</w:t>
            </w:r>
          </w:p>
          <w:p w14:paraId="6FBF2811" w14:textId="77777777" w:rsidR="008D1E4A" w:rsidRPr="00EF5447" w:rsidRDefault="008D1E4A" w:rsidP="00C620E0">
            <w:pPr>
              <w:pStyle w:val="TAC"/>
              <w:rPr>
                <w:lang w:eastAsia="zh-CN"/>
              </w:rPr>
            </w:pPr>
            <w:r w:rsidRPr="00EF5447">
              <w:rPr>
                <w:lang w:eastAsia="zh-CN"/>
              </w:rPr>
              <w:t>DC_66A_n5A-n261K</w:t>
            </w:r>
          </w:p>
          <w:p w14:paraId="1370F97B" w14:textId="77777777" w:rsidR="008D1E4A" w:rsidRPr="00EF5447" w:rsidRDefault="008D1E4A" w:rsidP="00C620E0">
            <w:pPr>
              <w:pStyle w:val="TAC"/>
              <w:rPr>
                <w:lang w:eastAsia="zh-CN"/>
              </w:rPr>
            </w:pPr>
            <w:r w:rsidRPr="00EF5447">
              <w:rPr>
                <w:lang w:eastAsia="zh-CN"/>
              </w:rPr>
              <w:t>DC_66A_n5A-n261L</w:t>
            </w:r>
          </w:p>
          <w:p w14:paraId="701FAD56" w14:textId="77777777" w:rsidR="008D1E4A" w:rsidRPr="00EF5447" w:rsidRDefault="008D1E4A" w:rsidP="00C620E0">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0A49AB4A"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DC_66A_n5A-n261A</w:t>
            </w:r>
          </w:p>
        </w:tc>
      </w:tr>
      <w:tr w:rsidR="008D1E4A" w:rsidRPr="00EF5447" w14:paraId="08D01A30" w14:textId="77777777" w:rsidTr="00C620E0">
        <w:trPr>
          <w:trHeight w:val="187"/>
          <w:jc w:val="center"/>
        </w:trPr>
        <w:tc>
          <w:tcPr>
            <w:tcW w:w="3969" w:type="dxa"/>
            <w:shd w:val="clear" w:color="auto" w:fill="auto"/>
            <w:noWrap/>
            <w:tcMar>
              <w:top w:w="28" w:type="dxa"/>
              <w:left w:w="28" w:type="dxa"/>
              <w:bottom w:w="28" w:type="dxa"/>
              <w:right w:w="28" w:type="dxa"/>
            </w:tcMar>
          </w:tcPr>
          <w:p w14:paraId="07F0B32A" w14:textId="77777777" w:rsidR="008D1E4A" w:rsidRPr="00EF5447" w:rsidRDefault="008D1E4A" w:rsidP="00C620E0">
            <w:pPr>
              <w:pStyle w:val="TAC"/>
              <w:rPr>
                <w:lang w:eastAsia="zh-CN"/>
              </w:rPr>
            </w:pPr>
            <w:r w:rsidRPr="00EF5447">
              <w:rPr>
                <w:lang w:eastAsia="zh-CN"/>
              </w:rPr>
              <w:lastRenderedPageBreak/>
              <w:t>DC_66A_n5A-n261A</w:t>
            </w:r>
          </w:p>
          <w:p w14:paraId="38160F2D" w14:textId="77777777" w:rsidR="008D1E4A" w:rsidRPr="00EF5447" w:rsidRDefault="008D1E4A" w:rsidP="00C620E0">
            <w:pPr>
              <w:pStyle w:val="TAC"/>
              <w:rPr>
                <w:lang w:eastAsia="zh-CN"/>
              </w:rPr>
            </w:pPr>
            <w:r w:rsidRPr="00EF5447">
              <w:rPr>
                <w:lang w:eastAsia="zh-CN"/>
              </w:rPr>
              <w:t>DC_66A_n5A-n261G</w:t>
            </w:r>
          </w:p>
          <w:p w14:paraId="4150FEAD" w14:textId="77777777" w:rsidR="008D1E4A" w:rsidRPr="00EF5447" w:rsidRDefault="008D1E4A" w:rsidP="00C620E0">
            <w:pPr>
              <w:pStyle w:val="TAC"/>
              <w:rPr>
                <w:lang w:eastAsia="zh-CN"/>
              </w:rPr>
            </w:pPr>
            <w:r w:rsidRPr="00EF5447">
              <w:rPr>
                <w:lang w:eastAsia="zh-CN"/>
              </w:rPr>
              <w:t>DC_66A_n5A-n261H</w:t>
            </w:r>
          </w:p>
          <w:p w14:paraId="5B46F7B5" w14:textId="77777777" w:rsidR="008D1E4A" w:rsidRPr="00EF5447" w:rsidRDefault="008D1E4A" w:rsidP="00C620E0">
            <w:pPr>
              <w:pStyle w:val="TAC"/>
              <w:rPr>
                <w:lang w:eastAsia="zh-CN"/>
              </w:rPr>
            </w:pPr>
            <w:r w:rsidRPr="00EF5447">
              <w:rPr>
                <w:lang w:eastAsia="zh-CN"/>
              </w:rPr>
              <w:t>DC_66A_n5A-n261I</w:t>
            </w:r>
          </w:p>
          <w:p w14:paraId="4C99B1D2" w14:textId="77777777" w:rsidR="008D1E4A" w:rsidRPr="00EF5447" w:rsidRDefault="008D1E4A" w:rsidP="00C620E0">
            <w:pPr>
              <w:pStyle w:val="TAC"/>
              <w:rPr>
                <w:lang w:eastAsia="zh-CN"/>
              </w:rPr>
            </w:pPr>
            <w:r w:rsidRPr="00EF5447">
              <w:rPr>
                <w:lang w:eastAsia="zh-CN"/>
              </w:rPr>
              <w:t>DC_66A_n5A-n261J</w:t>
            </w:r>
          </w:p>
          <w:p w14:paraId="3F47A1AD" w14:textId="77777777" w:rsidR="008D1E4A" w:rsidRPr="00EF5447" w:rsidRDefault="008D1E4A" w:rsidP="00C620E0">
            <w:pPr>
              <w:pStyle w:val="TAC"/>
              <w:rPr>
                <w:lang w:eastAsia="zh-CN"/>
              </w:rPr>
            </w:pPr>
            <w:r w:rsidRPr="00EF5447">
              <w:rPr>
                <w:lang w:eastAsia="zh-CN"/>
              </w:rPr>
              <w:t>DC_66A_n5A-n261K</w:t>
            </w:r>
          </w:p>
          <w:p w14:paraId="3A124244" w14:textId="77777777" w:rsidR="008D1E4A" w:rsidRPr="00EF5447" w:rsidRDefault="008D1E4A" w:rsidP="00C620E0">
            <w:pPr>
              <w:pStyle w:val="TAC"/>
              <w:rPr>
                <w:lang w:eastAsia="zh-CN"/>
              </w:rPr>
            </w:pPr>
            <w:r w:rsidRPr="00EF5447">
              <w:rPr>
                <w:lang w:eastAsia="zh-CN"/>
              </w:rPr>
              <w:t>DC_66A_n5A-n261L</w:t>
            </w:r>
          </w:p>
          <w:p w14:paraId="6984EB10" w14:textId="77777777" w:rsidR="008D1E4A" w:rsidRPr="00EF5447" w:rsidRDefault="008D1E4A" w:rsidP="00C620E0">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B3AC624" w14:textId="77777777" w:rsidR="008D1E4A" w:rsidRPr="00EF5447" w:rsidRDefault="008D1E4A" w:rsidP="00C620E0">
            <w:pPr>
              <w:pStyle w:val="TAC"/>
              <w:rPr>
                <w:rFonts w:eastAsia="Malgun Gothic"/>
                <w:lang w:eastAsia="ko-KR"/>
              </w:rPr>
            </w:pPr>
            <w:r w:rsidRPr="00EF5447">
              <w:rPr>
                <w:lang w:eastAsia="zh-CN"/>
              </w:rPr>
              <w:t>DC_66A_n5A-n261A</w:t>
            </w:r>
          </w:p>
        </w:tc>
      </w:tr>
      <w:tr w:rsidR="008D1E4A" w:rsidRPr="00EF5447" w14:paraId="7520FEFC" w14:textId="77777777" w:rsidTr="00C620E0">
        <w:trPr>
          <w:trHeight w:val="187"/>
          <w:jc w:val="center"/>
        </w:trPr>
        <w:tc>
          <w:tcPr>
            <w:tcW w:w="3969" w:type="dxa"/>
            <w:shd w:val="clear" w:color="auto" w:fill="auto"/>
            <w:noWrap/>
            <w:tcMar>
              <w:top w:w="28" w:type="dxa"/>
              <w:left w:w="28" w:type="dxa"/>
              <w:bottom w:w="28" w:type="dxa"/>
              <w:right w:w="28" w:type="dxa"/>
            </w:tcMar>
          </w:tcPr>
          <w:p w14:paraId="32896560" w14:textId="77777777" w:rsidR="008D1E4A" w:rsidRPr="00EF5447" w:rsidRDefault="008D1E4A" w:rsidP="00C620E0">
            <w:pPr>
              <w:pStyle w:val="TAC"/>
              <w:rPr>
                <w:lang w:eastAsia="zh-CN"/>
              </w:rPr>
            </w:pPr>
            <w:r w:rsidRPr="00EF5447">
              <w:rPr>
                <w:lang w:eastAsia="zh-CN"/>
              </w:rPr>
              <w:t>DC_66A_n5A-n261(2A)</w:t>
            </w:r>
          </w:p>
          <w:p w14:paraId="5C02E7B8" w14:textId="77777777" w:rsidR="008D1E4A" w:rsidRPr="00EF5447" w:rsidRDefault="008D1E4A" w:rsidP="00C620E0">
            <w:pPr>
              <w:pStyle w:val="TAC"/>
              <w:rPr>
                <w:lang w:eastAsia="zh-CN"/>
              </w:rPr>
            </w:pPr>
            <w:r w:rsidRPr="00EF5447">
              <w:rPr>
                <w:lang w:eastAsia="zh-CN"/>
              </w:rPr>
              <w:t>DC_66A_n5A-n261(3A)</w:t>
            </w:r>
          </w:p>
          <w:p w14:paraId="7680617F" w14:textId="77777777" w:rsidR="008D1E4A" w:rsidRPr="00EF5447" w:rsidRDefault="008D1E4A" w:rsidP="00C620E0">
            <w:pPr>
              <w:pStyle w:val="TAC"/>
              <w:rPr>
                <w:lang w:eastAsia="zh-CN"/>
              </w:rPr>
            </w:pPr>
            <w:r w:rsidRPr="00EF5447">
              <w:rPr>
                <w:lang w:eastAsia="zh-CN"/>
              </w:rPr>
              <w:t>DC_66A_n5A-n261(2G)</w:t>
            </w:r>
          </w:p>
          <w:p w14:paraId="3629354E" w14:textId="77777777" w:rsidR="008D1E4A" w:rsidRPr="00EF5447" w:rsidRDefault="008D1E4A" w:rsidP="00C620E0">
            <w:pPr>
              <w:pStyle w:val="TAC"/>
              <w:rPr>
                <w:lang w:eastAsia="zh-CN"/>
              </w:rPr>
            </w:pPr>
            <w:r w:rsidRPr="00EF5447">
              <w:rPr>
                <w:lang w:eastAsia="zh-CN"/>
              </w:rPr>
              <w:t>DC_66A_n5A-n261(2H)</w:t>
            </w:r>
          </w:p>
          <w:p w14:paraId="65EEC807" w14:textId="77777777" w:rsidR="008D1E4A" w:rsidRPr="00EF5447" w:rsidRDefault="008D1E4A" w:rsidP="00C620E0">
            <w:pPr>
              <w:pStyle w:val="TAC"/>
              <w:rPr>
                <w:lang w:eastAsia="zh-CN"/>
              </w:rPr>
            </w:pPr>
            <w:r w:rsidRPr="00EF5447">
              <w:rPr>
                <w:lang w:eastAsia="zh-CN"/>
              </w:rPr>
              <w:t>DC_66A_n5A-n261(A-G)</w:t>
            </w:r>
          </w:p>
          <w:p w14:paraId="147C9474" w14:textId="77777777" w:rsidR="008D1E4A" w:rsidRPr="00EF5447" w:rsidRDefault="008D1E4A" w:rsidP="00C620E0">
            <w:pPr>
              <w:pStyle w:val="TAC"/>
              <w:rPr>
                <w:lang w:eastAsia="zh-CN"/>
              </w:rPr>
            </w:pPr>
            <w:r w:rsidRPr="00EF5447">
              <w:rPr>
                <w:lang w:eastAsia="zh-CN"/>
              </w:rPr>
              <w:t>DC_66A_n5A-n261(A-H)</w:t>
            </w:r>
          </w:p>
          <w:p w14:paraId="0A57ECCD" w14:textId="77777777" w:rsidR="008D1E4A" w:rsidRPr="00EF5447" w:rsidRDefault="008D1E4A" w:rsidP="00C620E0">
            <w:pPr>
              <w:pStyle w:val="TAC"/>
              <w:rPr>
                <w:lang w:eastAsia="zh-CN"/>
              </w:rPr>
            </w:pPr>
            <w:r w:rsidRPr="00EF5447">
              <w:rPr>
                <w:lang w:eastAsia="zh-CN"/>
              </w:rPr>
              <w:t>DC_66A_n5A-n261(A-I)</w:t>
            </w:r>
          </w:p>
          <w:p w14:paraId="6A2432F6" w14:textId="77777777" w:rsidR="008D1E4A" w:rsidRPr="00EF5447" w:rsidRDefault="008D1E4A" w:rsidP="00C620E0">
            <w:pPr>
              <w:pStyle w:val="TAC"/>
              <w:rPr>
                <w:lang w:eastAsia="zh-CN"/>
              </w:rPr>
            </w:pPr>
            <w:r w:rsidRPr="00EF5447">
              <w:rPr>
                <w:lang w:eastAsia="zh-CN"/>
              </w:rPr>
              <w:t>DC_66A_n5A-n261(A-J)</w:t>
            </w:r>
          </w:p>
          <w:p w14:paraId="09C3F3F1" w14:textId="77777777" w:rsidR="008D1E4A" w:rsidRPr="00EF5447" w:rsidRDefault="008D1E4A" w:rsidP="00C620E0">
            <w:pPr>
              <w:pStyle w:val="TAC"/>
              <w:rPr>
                <w:lang w:eastAsia="zh-CN"/>
              </w:rPr>
            </w:pPr>
            <w:r w:rsidRPr="00EF5447">
              <w:rPr>
                <w:lang w:eastAsia="zh-CN"/>
              </w:rPr>
              <w:t>DC_66A_n5A-n261(A-K)</w:t>
            </w:r>
          </w:p>
          <w:p w14:paraId="3D721F98" w14:textId="77777777" w:rsidR="008D1E4A" w:rsidRPr="00EF5447" w:rsidRDefault="008D1E4A" w:rsidP="00C620E0">
            <w:pPr>
              <w:pStyle w:val="TAC"/>
              <w:rPr>
                <w:lang w:eastAsia="zh-CN"/>
              </w:rPr>
            </w:pPr>
            <w:r w:rsidRPr="00EF5447">
              <w:rPr>
                <w:lang w:eastAsia="zh-CN"/>
              </w:rPr>
              <w:t>DC_66A_n5A-n261(G-H)</w:t>
            </w:r>
          </w:p>
          <w:p w14:paraId="5E32E927" w14:textId="77777777" w:rsidR="008D1E4A" w:rsidRPr="00EF5447" w:rsidRDefault="008D1E4A" w:rsidP="00C620E0">
            <w:pPr>
              <w:pStyle w:val="TAC"/>
              <w:rPr>
                <w:lang w:eastAsia="zh-CN"/>
              </w:rPr>
            </w:pPr>
            <w:r w:rsidRPr="00EF5447">
              <w:rPr>
                <w:lang w:eastAsia="zh-CN"/>
              </w:rPr>
              <w:t>DC_66A_n5A-n261(G-I)</w:t>
            </w:r>
          </w:p>
          <w:p w14:paraId="62275C53" w14:textId="77777777" w:rsidR="008D1E4A" w:rsidRPr="00EF5447" w:rsidRDefault="008D1E4A" w:rsidP="00C620E0">
            <w:pPr>
              <w:pStyle w:val="TAC"/>
              <w:rPr>
                <w:lang w:eastAsia="zh-CN"/>
              </w:rPr>
            </w:pPr>
            <w:r w:rsidRPr="00EF5447">
              <w:rPr>
                <w:lang w:eastAsia="zh-CN"/>
              </w:rPr>
              <w:t>DC_66A_n5A-n261(G-J)</w:t>
            </w:r>
          </w:p>
          <w:p w14:paraId="1B0DD038" w14:textId="77777777" w:rsidR="008D1E4A" w:rsidRPr="00EF5447" w:rsidRDefault="008D1E4A" w:rsidP="00C620E0">
            <w:pPr>
              <w:pStyle w:val="TAC"/>
              <w:rPr>
                <w:lang w:eastAsia="zh-CN"/>
              </w:rPr>
            </w:pPr>
            <w:r w:rsidRPr="00EF5447">
              <w:rPr>
                <w:lang w:eastAsia="zh-CN"/>
              </w:rPr>
              <w:t>DC_66A_n5A-n261(H-I)</w:t>
            </w:r>
          </w:p>
          <w:p w14:paraId="7BF9B5AE" w14:textId="77777777" w:rsidR="008D1E4A" w:rsidRPr="00EF5447" w:rsidRDefault="008D1E4A" w:rsidP="00C620E0">
            <w:pPr>
              <w:pStyle w:val="TAC"/>
              <w:rPr>
                <w:lang w:eastAsia="zh-CN"/>
              </w:rPr>
            </w:pPr>
            <w:r w:rsidRPr="00EF5447">
              <w:rPr>
                <w:lang w:eastAsia="zh-CN"/>
              </w:rPr>
              <w:t>DC_66A_n5A-n261(A-2G)</w:t>
            </w:r>
          </w:p>
          <w:p w14:paraId="35BBBD09" w14:textId="77777777" w:rsidR="008D1E4A" w:rsidRPr="00EF5447" w:rsidRDefault="008D1E4A" w:rsidP="00C620E0">
            <w:pPr>
              <w:pStyle w:val="TAC"/>
              <w:rPr>
                <w:lang w:eastAsia="zh-CN"/>
              </w:rPr>
            </w:pPr>
            <w:r w:rsidRPr="00EF5447">
              <w:rPr>
                <w:lang w:eastAsia="zh-CN"/>
              </w:rPr>
              <w:t>DC_66A_n5A-n261(A-G-H)</w:t>
            </w:r>
          </w:p>
          <w:p w14:paraId="7E4FE09A" w14:textId="77777777" w:rsidR="008D1E4A" w:rsidRPr="00EF5447" w:rsidRDefault="008D1E4A" w:rsidP="00C620E0">
            <w:pPr>
              <w:pStyle w:val="TAC"/>
              <w:rPr>
                <w:lang w:eastAsia="zh-CN"/>
              </w:rPr>
            </w:pPr>
            <w:r w:rsidRPr="00EF5447">
              <w:rPr>
                <w:lang w:eastAsia="zh-CN"/>
              </w:rPr>
              <w:t>DC_66A_n5A-n261(A-G-I)</w:t>
            </w:r>
          </w:p>
          <w:p w14:paraId="59686815" w14:textId="77777777" w:rsidR="008D1E4A" w:rsidRPr="00EF5447" w:rsidRDefault="008D1E4A" w:rsidP="00C620E0">
            <w:pPr>
              <w:pStyle w:val="TAC"/>
              <w:rPr>
                <w:lang w:eastAsia="zh-CN"/>
              </w:rPr>
            </w:pPr>
            <w:r w:rsidRPr="00EF5447">
              <w:rPr>
                <w:lang w:eastAsia="zh-CN"/>
              </w:rPr>
              <w:t>DC_66A_n5A-n261(2A-G)</w:t>
            </w:r>
          </w:p>
          <w:p w14:paraId="156DDC73" w14:textId="77777777" w:rsidR="008D1E4A" w:rsidRPr="00EF5447" w:rsidRDefault="008D1E4A" w:rsidP="00C620E0">
            <w:pPr>
              <w:pStyle w:val="TAC"/>
              <w:rPr>
                <w:lang w:eastAsia="zh-CN"/>
              </w:rPr>
            </w:pPr>
            <w:r w:rsidRPr="00EF5447">
              <w:rPr>
                <w:lang w:eastAsia="zh-CN"/>
              </w:rPr>
              <w:t>DC_66A_n5A-n261(2A-H)</w:t>
            </w:r>
          </w:p>
          <w:p w14:paraId="32AEF40E" w14:textId="77777777" w:rsidR="008D1E4A" w:rsidRPr="00EF5447" w:rsidRDefault="008D1E4A" w:rsidP="00C620E0">
            <w:pPr>
              <w:pStyle w:val="TAC"/>
              <w:rPr>
                <w:lang w:eastAsia="zh-CN"/>
              </w:rPr>
            </w:pPr>
            <w:r w:rsidRPr="00EF5447">
              <w:rPr>
                <w:lang w:eastAsia="zh-CN"/>
              </w:rPr>
              <w:t>DC_66A_n5A-n261(2A-I)</w:t>
            </w:r>
          </w:p>
          <w:p w14:paraId="7CD5937A" w14:textId="77777777" w:rsidR="008D1E4A" w:rsidRPr="00EF5447" w:rsidRDefault="008D1E4A" w:rsidP="00C620E0">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288799B8"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DC_66A_n5A-n261A</w:t>
            </w:r>
          </w:p>
        </w:tc>
      </w:tr>
      <w:tr w:rsidR="008D1E4A" w:rsidRPr="00EF5447" w14:paraId="374E5FF3" w14:textId="77777777" w:rsidTr="00C620E0">
        <w:trPr>
          <w:trHeight w:val="187"/>
          <w:jc w:val="center"/>
        </w:trPr>
        <w:tc>
          <w:tcPr>
            <w:tcW w:w="3969" w:type="dxa"/>
            <w:shd w:val="clear" w:color="auto" w:fill="auto"/>
            <w:noWrap/>
            <w:tcMar>
              <w:top w:w="28" w:type="dxa"/>
              <w:left w:w="28" w:type="dxa"/>
              <w:bottom w:w="28" w:type="dxa"/>
              <w:right w:w="28" w:type="dxa"/>
            </w:tcMar>
          </w:tcPr>
          <w:p w14:paraId="0DE2ECE8" w14:textId="77777777" w:rsidR="008D1E4A" w:rsidRPr="00EF5447" w:rsidRDefault="008D1E4A" w:rsidP="00C620E0">
            <w:pPr>
              <w:pStyle w:val="TAC"/>
              <w:rPr>
                <w:lang w:eastAsia="zh-CN"/>
              </w:rPr>
            </w:pPr>
            <w:r w:rsidRPr="00EF5447">
              <w:rPr>
                <w:lang w:eastAsia="zh-CN"/>
              </w:rPr>
              <w:lastRenderedPageBreak/>
              <w:t>DC_66A_n5A-n261(2A)</w:t>
            </w:r>
          </w:p>
          <w:p w14:paraId="55A72E5C" w14:textId="77777777" w:rsidR="008D1E4A" w:rsidRPr="00EF5447" w:rsidRDefault="008D1E4A" w:rsidP="00C620E0">
            <w:pPr>
              <w:pStyle w:val="TAC"/>
              <w:rPr>
                <w:lang w:eastAsia="zh-CN"/>
              </w:rPr>
            </w:pPr>
            <w:r w:rsidRPr="00EF5447">
              <w:rPr>
                <w:lang w:eastAsia="zh-CN"/>
              </w:rPr>
              <w:t>DC_66A_n5A-n261(3A)</w:t>
            </w:r>
          </w:p>
          <w:p w14:paraId="09AA7477" w14:textId="77777777" w:rsidR="008D1E4A" w:rsidRPr="00EF5447" w:rsidRDefault="008D1E4A" w:rsidP="00C620E0">
            <w:pPr>
              <w:pStyle w:val="TAC"/>
              <w:rPr>
                <w:lang w:eastAsia="zh-CN"/>
              </w:rPr>
            </w:pPr>
            <w:r w:rsidRPr="00EF5447">
              <w:rPr>
                <w:lang w:eastAsia="zh-CN"/>
              </w:rPr>
              <w:t>DC_66A_n5A-n261(2G)</w:t>
            </w:r>
          </w:p>
          <w:p w14:paraId="6B42A210" w14:textId="77777777" w:rsidR="008D1E4A" w:rsidRPr="00EF5447" w:rsidRDefault="008D1E4A" w:rsidP="00C620E0">
            <w:pPr>
              <w:pStyle w:val="TAC"/>
              <w:rPr>
                <w:lang w:eastAsia="zh-CN"/>
              </w:rPr>
            </w:pPr>
            <w:r w:rsidRPr="00EF5447">
              <w:rPr>
                <w:lang w:eastAsia="zh-CN"/>
              </w:rPr>
              <w:t>DC_66A_n5A-n261(2H)</w:t>
            </w:r>
          </w:p>
          <w:p w14:paraId="76503FC9" w14:textId="77777777" w:rsidR="008D1E4A" w:rsidRPr="00EF5447" w:rsidRDefault="008D1E4A" w:rsidP="00C620E0">
            <w:pPr>
              <w:pStyle w:val="TAC"/>
              <w:rPr>
                <w:lang w:eastAsia="zh-CN"/>
              </w:rPr>
            </w:pPr>
            <w:r w:rsidRPr="00EF5447">
              <w:rPr>
                <w:lang w:eastAsia="zh-CN"/>
              </w:rPr>
              <w:t>DC_66A_n5A-n261(A-G)</w:t>
            </w:r>
          </w:p>
          <w:p w14:paraId="7FAC0B82" w14:textId="77777777" w:rsidR="008D1E4A" w:rsidRPr="00EF5447" w:rsidRDefault="008D1E4A" w:rsidP="00C620E0">
            <w:pPr>
              <w:pStyle w:val="TAC"/>
              <w:rPr>
                <w:lang w:eastAsia="zh-CN"/>
              </w:rPr>
            </w:pPr>
            <w:r w:rsidRPr="00EF5447">
              <w:rPr>
                <w:lang w:eastAsia="zh-CN"/>
              </w:rPr>
              <w:t>DC_66A_n5A-n261(A-H)</w:t>
            </w:r>
          </w:p>
          <w:p w14:paraId="0642866C" w14:textId="77777777" w:rsidR="008D1E4A" w:rsidRPr="00EF5447" w:rsidRDefault="008D1E4A" w:rsidP="00C620E0">
            <w:pPr>
              <w:pStyle w:val="TAC"/>
              <w:rPr>
                <w:lang w:eastAsia="zh-CN"/>
              </w:rPr>
            </w:pPr>
            <w:r w:rsidRPr="00EF5447">
              <w:rPr>
                <w:lang w:eastAsia="zh-CN"/>
              </w:rPr>
              <w:t>DC_66A_n5A-n261(A-I)</w:t>
            </w:r>
          </w:p>
          <w:p w14:paraId="412B8B04" w14:textId="77777777" w:rsidR="008D1E4A" w:rsidRPr="00EF5447" w:rsidRDefault="008D1E4A" w:rsidP="00C620E0">
            <w:pPr>
              <w:pStyle w:val="TAC"/>
              <w:rPr>
                <w:lang w:eastAsia="zh-CN"/>
              </w:rPr>
            </w:pPr>
            <w:r w:rsidRPr="00EF5447">
              <w:rPr>
                <w:lang w:eastAsia="zh-CN"/>
              </w:rPr>
              <w:t>DC_66A_n5A-n261(A-J)</w:t>
            </w:r>
          </w:p>
          <w:p w14:paraId="3E80F19E" w14:textId="77777777" w:rsidR="008D1E4A" w:rsidRPr="00EF5447" w:rsidRDefault="008D1E4A" w:rsidP="00C620E0">
            <w:pPr>
              <w:pStyle w:val="TAC"/>
              <w:rPr>
                <w:lang w:eastAsia="zh-CN"/>
              </w:rPr>
            </w:pPr>
            <w:r w:rsidRPr="00EF5447">
              <w:rPr>
                <w:lang w:eastAsia="zh-CN"/>
              </w:rPr>
              <w:t>DC_66A_n5A-n261(A-K)</w:t>
            </w:r>
          </w:p>
          <w:p w14:paraId="73C21A14" w14:textId="77777777" w:rsidR="008D1E4A" w:rsidRPr="00EF5447" w:rsidRDefault="008D1E4A" w:rsidP="00C620E0">
            <w:pPr>
              <w:pStyle w:val="TAC"/>
              <w:rPr>
                <w:lang w:eastAsia="zh-CN"/>
              </w:rPr>
            </w:pPr>
            <w:r w:rsidRPr="00EF5447">
              <w:rPr>
                <w:lang w:eastAsia="zh-CN"/>
              </w:rPr>
              <w:t>DC_66A_n5A-n261(G-H)</w:t>
            </w:r>
          </w:p>
          <w:p w14:paraId="786F6FBE" w14:textId="77777777" w:rsidR="008D1E4A" w:rsidRPr="00EF5447" w:rsidRDefault="008D1E4A" w:rsidP="00C620E0">
            <w:pPr>
              <w:pStyle w:val="TAC"/>
              <w:rPr>
                <w:lang w:eastAsia="zh-CN"/>
              </w:rPr>
            </w:pPr>
            <w:r w:rsidRPr="00EF5447">
              <w:rPr>
                <w:lang w:eastAsia="zh-CN"/>
              </w:rPr>
              <w:t>DC_66A_n5A-n261(G-I)</w:t>
            </w:r>
          </w:p>
          <w:p w14:paraId="661EBD3D" w14:textId="77777777" w:rsidR="008D1E4A" w:rsidRPr="00EF5447" w:rsidRDefault="008D1E4A" w:rsidP="00C620E0">
            <w:pPr>
              <w:pStyle w:val="TAC"/>
              <w:rPr>
                <w:lang w:eastAsia="zh-CN"/>
              </w:rPr>
            </w:pPr>
            <w:r w:rsidRPr="00EF5447">
              <w:rPr>
                <w:lang w:eastAsia="zh-CN"/>
              </w:rPr>
              <w:t>DC_66A_n5A-n261(G-J)</w:t>
            </w:r>
          </w:p>
          <w:p w14:paraId="444EB8AF" w14:textId="77777777" w:rsidR="008D1E4A" w:rsidRPr="00EF5447" w:rsidRDefault="008D1E4A" w:rsidP="00C620E0">
            <w:pPr>
              <w:pStyle w:val="TAC"/>
              <w:rPr>
                <w:lang w:eastAsia="zh-CN"/>
              </w:rPr>
            </w:pPr>
            <w:r w:rsidRPr="00EF5447">
              <w:rPr>
                <w:lang w:eastAsia="zh-CN"/>
              </w:rPr>
              <w:t>DC_66A_n5A-n261(H-I)</w:t>
            </w:r>
          </w:p>
          <w:p w14:paraId="1B0FDE27" w14:textId="77777777" w:rsidR="008D1E4A" w:rsidRPr="00EF5447" w:rsidRDefault="008D1E4A" w:rsidP="00C620E0">
            <w:pPr>
              <w:pStyle w:val="TAC"/>
              <w:rPr>
                <w:lang w:eastAsia="zh-CN"/>
              </w:rPr>
            </w:pPr>
            <w:r w:rsidRPr="00EF5447">
              <w:rPr>
                <w:lang w:eastAsia="zh-CN"/>
              </w:rPr>
              <w:t>DC_66A_n5A-n261(A-2G)</w:t>
            </w:r>
          </w:p>
          <w:p w14:paraId="4ACA4A12" w14:textId="77777777" w:rsidR="008D1E4A" w:rsidRPr="00EF5447" w:rsidRDefault="008D1E4A" w:rsidP="00C620E0">
            <w:pPr>
              <w:pStyle w:val="TAC"/>
              <w:rPr>
                <w:lang w:eastAsia="zh-CN"/>
              </w:rPr>
            </w:pPr>
            <w:r w:rsidRPr="00EF5447">
              <w:rPr>
                <w:lang w:eastAsia="zh-CN"/>
              </w:rPr>
              <w:t>DC_66A_n5A-n261(A-G-H)</w:t>
            </w:r>
          </w:p>
          <w:p w14:paraId="4D886E74" w14:textId="77777777" w:rsidR="008D1E4A" w:rsidRPr="00EF5447" w:rsidRDefault="008D1E4A" w:rsidP="00C620E0">
            <w:pPr>
              <w:pStyle w:val="TAC"/>
              <w:rPr>
                <w:lang w:eastAsia="zh-CN"/>
              </w:rPr>
            </w:pPr>
            <w:r w:rsidRPr="00EF5447">
              <w:rPr>
                <w:lang w:eastAsia="zh-CN"/>
              </w:rPr>
              <w:t>DC_66A_n5A-n261(A-G-I)</w:t>
            </w:r>
          </w:p>
          <w:p w14:paraId="060230C9" w14:textId="77777777" w:rsidR="008D1E4A" w:rsidRPr="00EF5447" w:rsidRDefault="008D1E4A" w:rsidP="00C620E0">
            <w:pPr>
              <w:pStyle w:val="TAC"/>
              <w:rPr>
                <w:lang w:eastAsia="zh-CN"/>
              </w:rPr>
            </w:pPr>
            <w:r w:rsidRPr="00EF5447">
              <w:rPr>
                <w:lang w:eastAsia="zh-CN"/>
              </w:rPr>
              <w:t>DC_66A_n5A-n261(2A-G)</w:t>
            </w:r>
          </w:p>
          <w:p w14:paraId="1D163DED" w14:textId="77777777" w:rsidR="008D1E4A" w:rsidRPr="00EF5447" w:rsidRDefault="008D1E4A" w:rsidP="00C620E0">
            <w:pPr>
              <w:pStyle w:val="TAC"/>
              <w:rPr>
                <w:lang w:eastAsia="zh-CN"/>
              </w:rPr>
            </w:pPr>
            <w:r w:rsidRPr="00EF5447">
              <w:rPr>
                <w:lang w:eastAsia="zh-CN"/>
              </w:rPr>
              <w:t>DC_66A_n5A-n261(2A-H)</w:t>
            </w:r>
          </w:p>
          <w:p w14:paraId="79527BB2" w14:textId="77777777" w:rsidR="008D1E4A" w:rsidRPr="00EF5447" w:rsidRDefault="008D1E4A" w:rsidP="00C620E0">
            <w:pPr>
              <w:pStyle w:val="TAC"/>
              <w:rPr>
                <w:lang w:eastAsia="zh-CN"/>
              </w:rPr>
            </w:pPr>
            <w:r w:rsidRPr="00EF5447">
              <w:rPr>
                <w:lang w:eastAsia="zh-CN"/>
              </w:rPr>
              <w:t>DC_66A_n5A-n261(2A-I)</w:t>
            </w:r>
          </w:p>
          <w:p w14:paraId="6C604A41" w14:textId="77777777" w:rsidR="008D1E4A" w:rsidRPr="00EF5447" w:rsidRDefault="008D1E4A" w:rsidP="00C620E0">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450DA3B6" w14:textId="77777777" w:rsidR="008D1E4A" w:rsidRPr="00EF5447" w:rsidRDefault="008D1E4A" w:rsidP="00C620E0">
            <w:pPr>
              <w:pStyle w:val="TAC"/>
              <w:rPr>
                <w:rFonts w:eastAsia="Malgun Gothic"/>
                <w:lang w:eastAsia="ko-KR"/>
              </w:rPr>
            </w:pPr>
            <w:r w:rsidRPr="00EF5447">
              <w:rPr>
                <w:lang w:eastAsia="zh-CN"/>
              </w:rPr>
              <w:t>DC_66A_n5A-n261A</w:t>
            </w:r>
          </w:p>
        </w:tc>
      </w:tr>
      <w:tr w:rsidR="008D1E4A" w:rsidRPr="00EF5447" w14:paraId="5423A8B5" w14:textId="77777777" w:rsidTr="00C620E0">
        <w:trPr>
          <w:trHeight w:val="187"/>
          <w:jc w:val="center"/>
        </w:trPr>
        <w:tc>
          <w:tcPr>
            <w:tcW w:w="3969" w:type="dxa"/>
            <w:shd w:val="clear" w:color="auto" w:fill="auto"/>
            <w:noWrap/>
            <w:tcMar>
              <w:top w:w="28" w:type="dxa"/>
              <w:left w:w="28" w:type="dxa"/>
              <w:bottom w:w="28" w:type="dxa"/>
              <w:right w:w="28" w:type="dxa"/>
            </w:tcMar>
          </w:tcPr>
          <w:p w14:paraId="54C3B728" w14:textId="77777777" w:rsidR="008D1E4A" w:rsidRPr="00EF5447" w:rsidRDefault="008D1E4A" w:rsidP="00C620E0">
            <w:pPr>
              <w:pStyle w:val="TAC"/>
              <w:rPr>
                <w:rFonts w:cs="Arial"/>
                <w:lang w:eastAsia="zh-CN"/>
              </w:rPr>
            </w:pPr>
            <w:r w:rsidRPr="00EF5447">
              <w:rPr>
                <w:rFonts w:cs="Arial"/>
                <w:lang w:eastAsia="zh-CN"/>
              </w:rPr>
              <w:t>DC_66A_n41A-n260A</w:t>
            </w:r>
          </w:p>
          <w:p w14:paraId="7356571D" w14:textId="77777777" w:rsidR="008D1E4A" w:rsidRPr="00EF5447" w:rsidRDefault="008D1E4A" w:rsidP="00C620E0">
            <w:pPr>
              <w:pStyle w:val="TAC"/>
              <w:rPr>
                <w:rFonts w:cs="Arial"/>
                <w:lang w:eastAsia="zh-CN"/>
              </w:rPr>
            </w:pPr>
            <w:r w:rsidRPr="00EF5447">
              <w:rPr>
                <w:rFonts w:cs="Arial"/>
                <w:lang w:eastAsia="zh-CN"/>
              </w:rPr>
              <w:t>DC_66A_n41A-n260(2A)</w:t>
            </w:r>
          </w:p>
          <w:p w14:paraId="5258EEB7" w14:textId="77777777" w:rsidR="008D1E4A" w:rsidRPr="00EF5447" w:rsidRDefault="008D1E4A" w:rsidP="00C620E0">
            <w:pPr>
              <w:pStyle w:val="TAC"/>
              <w:rPr>
                <w:rFonts w:cs="Arial"/>
                <w:lang w:eastAsia="zh-CN"/>
              </w:rPr>
            </w:pPr>
            <w:r w:rsidRPr="00EF5447">
              <w:rPr>
                <w:rFonts w:cs="Arial"/>
                <w:lang w:eastAsia="zh-CN"/>
              </w:rPr>
              <w:t>DC_66A_n41A-n260(3A)</w:t>
            </w:r>
          </w:p>
          <w:p w14:paraId="38CAD3FF" w14:textId="77777777" w:rsidR="008D1E4A" w:rsidRPr="00EF5447" w:rsidRDefault="008D1E4A" w:rsidP="00C620E0">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5833BE98" w14:textId="77777777" w:rsidR="008D1E4A" w:rsidRPr="00EF5447" w:rsidRDefault="008D1E4A" w:rsidP="00C620E0">
            <w:pPr>
              <w:pStyle w:val="TAC"/>
              <w:rPr>
                <w:rFonts w:eastAsia="Malgun Gothic" w:cs="Arial"/>
                <w:szCs w:val="18"/>
                <w:lang w:eastAsia="ko-KR"/>
              </w:rPr>
            </w:pPr>
            <w:r w:rsidRPr="00EF5447">
              <w:rPr>
                <w:rFonts w:cs="Arial"/>
                <w:lang w:eastAsia="zh-CN"/>
              </w:rPr>
              <w:t>DC_66A_n41A</w:t>
            </w:r>
          </w:p>
        </w:tc>
      </w:tr>
      <w:tr w:rsidR="008D1E4A" w:rsidRPr="00EF5447" w14:paraId="0CDC1CF0" w14:textId="77777777" w:rsidTr="00C620E0">
        <w:trPr>
          <w:trHeight w:val="187"/>
          <w:jc w:val="center"/>
        </w:trPr>
        <w:tc>
          <w:tcPr>
            <w:tcW w:w="3969" w:type="dxa"/>
            <w:shd w:val="clear" w:color="auto" w:fill="auto"/>
            <w:noWrap/>
            <w:tcMar>
              <w:top w:w="28" w:type="dxa"/>
              <w:left w:w="28" w:type="dxa"/>
              <w:bottom w:w="28" w:type="dxa"/>
              <w:right w:w="28" w:type="dxa"/>
            </w:tcMar>
          </w:tcPr>
          <w:p w14:paraId="770BF94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DC_66A_n41A-n261A</w:t>
            </w:r>
          </w:p>
          <w:p w14:paraId="2166E43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34F1B6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w:t>
            </w:r>
          </w:p>
        </w:tc>
      </w:tr>
      <w:tr w:rsidR="008D1E4A" w:rsidRPr="00EF5447" w14:paraId="379BC805" w14:textId="77777777" w:rsidTr="00C620E0">
        <w:trPr>
          <w:trHeight w:val="187"/>
          <w:jc w:val="center"/>
        </w:trPr>
        <w:tc>
          <w:tcPr>
            <w:tcW w:w="3969" w:type="dxa"/>
            <w:shd w:val="clear" w:color="auto" w:fill="auto"/>
            <w:noWrap/>
            <w:tcMar>
              <w:top w:w="28" w:type="dxa"/>
              <w:left w:w="28" w:type="dxa"/>
              <w:bottom w:w="28" w:type="dxa"/>
              <w:right w:w="28" w:type="dxa"/>
            </w:tcMar>
          </w:tcPr>
          <w:p w14:paraId="734ECBB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DC_66A_n71A-n260A</w:t>
            </w:r>
          </w:p>
          <w:p w14:paraId="30EA734E"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2D5652A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w:t>
            </w:r>
          </w:p>
          <w:p w14:paraId="63AE7A6E"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DC_66A_n260A</w:t>
            </w:r>
          </w:p>
        </w:tc>
      </w:tr>
      <w:tr w:rsidR="008D1E4A" w:rsidRPr="00EF5447" w14:paraId="4C11A599" w14:textId="77777777" w:rsidTr="00C620E0">
        <w:trPr>
          <w:trHeight w:val="187"/>
          <w:jc w:val="center"/>
        </w:trPr>
        <w:tc>
          <w:tcPr>
            <w:tcW w:w="3969" w:type="dxa"/>
            <w:shd w:val="clear" w:color="auto" w:fill="auto"/>
            <w:noWrap/>
            <w:tcMar>
              <w:top w:w="28" w:type="dxa"/>
              <w:left w:w="28" w:type="dxa"/>
              <w:bottom w:w="28" w:type="dxa"/>
              <w:right w:w="28" w:type="dxa"/>
            </w:tcMar>
          </w:tcPr>
          <w:p w14:paraId="6E553D8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DC_66A_n71A-n261A</w:t>
            </w:r>
          </w:p>
          <w:p w14:paraId="572682D1"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7B7561D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w:t>
            </w:r>
          </w:p>
          <w:p w14:paraId="6138689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DC_66A_n261A</w:t>
            </w:r>
          </w:p>
        </w:tc>
      </w:tr>
      <w:tr w:rsidR="008D1E4A" w:rsidRPr="00EF5447" w14:paraId="20D224BB"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5C0ACDA0"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257F544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38D7DF18" w14:textId="77777777" w:rsidR="008D1E4A" w:rsidRPr="00EF5447" w:rsidRDefault="008D1E4A" w:rsidP="008D1E4A"/>
    <w:p w14:paraId="4C96684C" w14:textId="77777777" w:rsidR="008D1E4A" w:rsidRPr="00EF5447" w:rsidRDefault="008D1E4A" w:rsidP="008D1E4A">
      <w:pPr>
        <w:pStyle w:val="Heading4"/>
      </w:pPr>
      <w:bookmarkStart w:id="2766" w:name="_Toc21351538"/>
      <w:bookmarkStart w:id="2767" w:name="_Toc29807120"/>
      <w:bookmarkStart w:id="2768" w:name="_Toc36648834"/>
      <w:bookmarkStart w:id="2769" w:name="_Toc36651559"/>
      <w:bookmarkStart w:id="2770" w:name="_Toc37256493"/>
      <w:bookmarkStart w:id="2771" w:name="_Toc37256834"/>
      <w:bookmarkStart w:id="2772" w:name="_Toc45890531"/>
      <w:bookmarkStart w:id="2773" w:name="_Toc45891755"/>
      <w:bookmarkStart w:id="2774" w:name="_Toc45892165"/>
      <w:bookmarkStart w:id="2775" w:name="_Toc45892575"/>
      <w:bookmarkStart w:id="2776" w:name="_Toc52352988"/>
      <w:bookmarkStart w:id="2777" w:name="_Toc53174811"/>
      <w:bookmarkStart w:id="2778" w:name="_Toc61378124"/>
      <w:bookmarkStart w:id="2779" w:name="_Toc61378599"/>
      <w:r w:rsidRPr="00EF5447">
        <w:lastRenderedPageBreak/>
        <w:t>5.5B.6.3</w:t>
      </w:r>
      <w:r w:rsidRPr="00EF5447">
        <w:tab/>
        <w:t>Inter-band EN-DC configurations including FR1 and FR2 (four bands)</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12BF783" w14:textId="77777777" w:rsidR="008D1E4A" w:rsidRPr="00EF5447" w:rsidRDefault="008D1E4A" w:rsidP="008D1E4A">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7CA1E921"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4EC33681"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20ECB81"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755D4FE" w14:textId="77777777" w:rsidTr="00C620E0">
        <w:trPr>
          <w:trHeight w:val="187"/>
          <w:jc w:val="center"/>
        </w:trPr>
        <w:tc>
          <w:tcPr>
            <w:tcW w:w="3969" w:type="dxa"/>
            <w:shd w:val="clear" w:color="auto" w:fill="auto"/>
            <w:noWrap/>
            <w:tcMar>
              <w:top w:w="28" w:type="dxa"/>
              <w:left w:w="28" w:type="dxa"/>
              <w:bottom w:w="28" w:type="dxa"/>
              <w:right w:w="28" w:type="dxa"/>
            </w:tcMar>
          </w:tcPr>
          <w:p w14:paraId="6A798BF3" w14:textId="77777777" w:rsidR="008D1E4A" w:rsidRPr="00EF5447" w:rsidRDefault="008D1E4A" w:rsidP="00C620E0">
            <w:pPr>
              <w:pStyle w:val="TAC"/>
              <w:rPr>
                <w:lang w:eastAsia="zh-CN"/>
              </w:rPr>
            </w:pPr>
            <w:r w:rsidRPr="00EF5447">
              <w:rPr>
                <w:lang w:eastAsia="zh-CN"/>
              </w:rPr>
              <w:t>DC_1A-3A_n28A-n257A</w:t>
            </w:r>
          </w:p>
          <w:p w14:paraId="53FAD7F2" w14:textId="77777777" w:rsidR="008D1E4A" w:rsidRPr="00EF5447" w:rsidRDefault="008D1E4A" w:rsidP="00C620E0">
            <w:pPr>
              <w:pStyle w:val="TAC"/>
              <w:rPr>
                <w:lang w:eastAsia="zh-CN"/>
              </w:rPr>
            </w:pPr>
            <w:r w:rsidRPr="00EF5447">
              <w:rPr>
                <w:lang w:eastAsia="zh-CN"/>
              </w:rPr>
              <w:t>DC_1A-3A_n28A-n257G</w:t>
            </w:r>
          </w:p>
          <w:p w14:paraId="593B439E" w14:textId="77777777" w:rsidR="008D1E4A" w:rsidRPr="00EF5447" w:rsidRDefault="008D1E4A" w:rsidP="00C620E0">
            <w:pPr>
              <w:pStyle w:val="TAC"/>
              <w:rPr>
                <w:lang w:eastAsia="zh-CN"/>
              </w:rPr>
            </w:pPr>
            <w:r w:rsidRPr="00EF5447">
              <w:rPr>
                <w:lang w:eastAsia="zh-CN"/>
              </w:rPr>
              <w:t>DC_1A-3A_n28A-n257H</w:t>
            </w:r>
          </w:p>
          <w:p w14:paraId="519DE308" w14:textId="77777777" w:rsidR="008D1E4A" w:rsidRPr="00EF5447" w:rsidRDefault="008D1E4A" w:rsidP="00C620E0">
            <w:pPr>
              <w:pStyle w:val="TAC"/>
              <w:rPr>
                <w:lang w:eastAsia="zh-CN"/>
              </w:rPr>
            </w:pPr>
            <w:r w:rsidRPr="00EF5447">
              <w:rPr>
                <w:lang w:eastAsia="zh-CN"/>
              </w:rPr>
              <w:t>DC_1A-3A_n28A-n257I</w:t>
            </w:r>
          </w:p>
        </w:tc>
        <w:tc>
          <w:tcPr>
            <w:tcW w:w="3969" w:type="dxa"/>
            <w:tcMar>
              <w:top w:w="28" w:type="dxa"/>
              <w:left w:w="28" w:type="dxa"/>
              <w:bottom w:w="28" w:type="dxa"/>
              <w:right w:w="28" w:type="dxa"/>
            </w:tcMar>
          </w:tcPr>
          <w:p w14:paraId="311B938E" w14:textId="77777777" w:rsidR="008D1E4A" w:rsidRPr="00EF5447" w:rsidRDefault="008D1E4A" w:rsidP="00C620E0">
            <w:pPr>
              <w:pStyle w:val="TAC"/>
              <w:rPr>
                <w:lang w:eastAsia="zh-CN"/>
              </w:rPr>
            </w:pPr>
            <w:r w:rsidRPr="00EF5447">
              <w:rPr>
                <w:lang w:eastAsia="zh-CN"/>
              </w:rPr>
              <w:t>DC_1A_n28A</w:t>
            </w:r>
          </w:p>
          <w:p w14:paraId="09F88CC6" w14:textId="77777777" w:rsidR="008D1E4A" w:rsidRPr="00EF5447" w:rsidRDefault="008D1E4A" w:rsidP="00C620E0">
            <w:pPr>
              <w:pStyle w:val="TAC"/>
              <w:rPr>
                <w:lang w:eastAsia="zh-CN"/>
              </w:rPr>
            </w:pPr>
            <w:r w:rsidRPr="00EF5447">
              <w:rPr>
                <w:lang w:eastAsia="zh-CN"/>
              </w:rPr>
              <w:t>DC_1A_n257A</w:t>
            </w:r>
          </w:p>
          <w:p w14:paraId="1F3D47C5" w14:textId="77777777" w:rsidR="008D1E4A" w:rsidRPr="00EF5447" w:rsidRDefault="008D1E4A" w:rsidP="00C620E0">
            <w:pPr>
              <w:pStyle w:val="TAC"/>
              <w:rPr>
                <w:lang w:eastAsia="zh-CN"/>
              </w:rPr>
            </w:pPr>
            <w:r w:rsidRPr="00EF5447">
              <w:rPr>
                <w:lang w:eastAsia="zh-CN"/>
              </w:rPr>
              <w:t>DC_1A_n257G</w:t>
            </w:r>
          </w:p>
          <w:p w14:paraId="0CF7211E" w14:textId="77777777" w:rsidR="008D1E4A" w:rsidRPr="00EF5447" w:rsidRDefault="008D1E4A" w:rsidP="00C620E0">
            <w:pPr>
              <w:pStyle w:val="TAC"/>
              <w:rPr>
                <w:lang w:eastAsia="zh-CN"/>
              </w:rPr>
            </w:pPr>
            <w:r w:rsidRPr="00EF5447">
              <w:rPr>
                <w:lang w:eastAsia="zh-CN"/>
              </w:rPr>
              <w:t>DC_1A_n257H</w:t>
            </w:r>
          </w:p>
          <w:p w14:paraId="7FBE397C" w14:textId="77777777" w:rsidR="008D1E4A" w:rsidRPr="00EF5447" w:rsidRDefault="008D1E4A" w:rsidP="00C620E0">
            <w:pPr>
              <w:pStyle w:val="TAC"/>
              <w:rPr>
                <w:lang w:eastAsia="zh-CN"/>
              </w:rPr>
            </w:pPr>
            <w:r w:rsidRPr="00EF5447">
              <w:rPr>
                <w:lang w:eastAsia="zh-CN"/>
              </w:rPr>
              <w:t>DC_1A_n257I</w:t>
            </w:r>
          </w:p>
          <w:p w14:paraId="3FB05617" w14:textId="77777777" w:rsidR="008D1E4A" w:rsidRPr="00EF5447" w:rsidRDefault="008D1E4A" w:rsidP="00C620E0">
            <w:pPr>
              <w:pStyle w:val="TAC"/>
              <w:rPr>
                <w:lang w:eastAsia="zh-CN"/>
              </w:rPr>
            </w:pPr>
            <w:r w:rsidRPr="00EF5447">
              <w:rPr>
                <w:lang w:eastAsia="zh-CN"/>
              </w:rPr>
              <w:t>DC_3A_n28A</w:t>
            </w:r>
          </w:p>
          <w:p w14:paraId="6AE37690" w14:textId="77777777" w:rsidR="008D1E4A" w:rsidRPr="00EF5447" w:rsidRDefault="008D1E4A" w:rsidP="00C620E0">
            <w:pPr>
              <w:pStyle w:val="TAC"/>
              <w:rPr>
                <w:lang w:eastAsia="zh-CN"/>
              </w:rPr>
            </w:pPr>
            <w:r w:rsidRPr="00EF5447">
              <w:rPr>
                <w:lang w:eastAsia="zh-CN"/>
              </w:rPr>
              <w:t>DC_3A_n257A</w:t>
            </w:r>
          </w:p>
          <w:p w14:paraId="334853B8" w14:textId="77777777" w:rsidR="008D1E4A" w:rsidRPr="00EF5447" w:rsidRDefault="008D1E4A" w:rsidP="00C620E0">
            <w:pPr>
              <w:pStyle w:val="TAC"/>
              <w:rPr>
                <w:lang w:eastAsia="zh-CN"/>
              </w:rPr>
            </w:pPr>
            <w:r w:rsidRPr="00EF5447">
              <w:rPr>
                <w:lang w:eastAsia="zh-CN"/>
              </w:rPr>
              <w:t>DC_3A_n257G</w:t>
            </w:r>
          </w:p>
          <w:p w14:paraId="78C098C6" w14:textId="77777777" w:rsidR="008D1E4A" w:rsidRPr="00EF5447" w:rsidRDefault="008D1E4A" w:rsidP="00C620E0">
            <w:pPr>
              <w:pStyle w:val="TAC"/>
              <w:rPr>
                <w:lang w:eastAsia="zh-CN"/>
              </w:rPr>
            </w:pPr>
            <w:r w:rsidRPr="00EF5447">
              <w:rPr>
                <w:lang w:eastAsia="zh-CN"/>
              </w:rPr>
              <w:t>DC_3A_n257H</w:t>
            </w:r>
          </w:p>
          <w:p w14:paraId="0FB1E975" w14:textId="77777777" w:rsidR="008D1E4A" w:rsidRPr="00EF5447" w:rsidRDefault="008D1E4A" w:rsidP="00C620E0">
            <w:pPr>
              <w:pStyle w:val="TAC"/>
              <w:rPr>
                <w:noProof/>
              </w:rPr>
            </w:pPr>
            <w:r w:rsidRPr="00EF5447">
              <w:rPr>
                <w:lang w:eastAsia="zh-CN"/>
              </w:rPr>
              <w:t>DC_3A_n257I</w:t>
            </w:r>
          </w:p>
        </w:tc>
      </w:tr>
      <w:tr w:rsidR="008D1E4A" w:rsidRPr="00EF5447" w14:paraId="56BD283F" w14:textId="77777777" w:rsidTr="00C620E0">
        <w:trPr>
          <w:trHeight w:val="187"/>
          <w:jc w:val="center"/>
        </w:trPr>
        <w:tc>
          <w:tcPr>
            <w:tcW w:w="3969" w:type="dxa"/>
            <w:shd w:val="clear" w:color="auto" w:fill="auto"/>
            <w:noWrap/>
            <w:tcMar>
              <w:top w:w="28" w:type="dxa"/>
              <w:left w:w="28" w:type="dxa"/>
              <w:bottom w:w="28" w:type="dxa"/>
              <w:right w:w="28" w:type="dxa"/>
            </w:tcMar>
          </w:tcPr>
          <w:p w14:paraId="72D8E38B"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p>
        </w:tc>
        <w:tc>
          <w:tcPr>
            <w:tcW w:w="3969" w:type="dxa"/>
            <w:tcMar>
              <w:top w:w="28" w:type="dxa"/>
              <w:left w:w="28" w:type="dxa"/>
              <w:bottom w:w="28" w:type="dxa"/>
              <w:right w:w="28" w:type="dxa"/>
            </w:tcMar>
          </w:tcPr>
          <w:p w14:paraId="059E5272" w14:textId="77777777" w:rsidR="008D1E4A" w:rsidRPr="00EF5447" w:rsidRDefault="008D1E4A" w:rsidP="00C620E0">
            <w:pPr>
              <w:pStyle w:val="TAC"/>
              <w:rPr>
                <w:noProof/>
              </w:rPr>
            </w:pPr>
            <w:r w:rsidRPr="00EF5447">
              <w:rPr>
                <w:noProof/>
              </w:rPr>
              <w:t>DC_1A_n77A</w:t>
            </w:r>
          </w:p>
          <w:p w14:paraId="25CD9823" w14:textId="77777777" w:rsidR="008D1E4A" w:rsidRPr="00EF5447" w:rsidRDefault="008D1E4A" w:rsidP="00C620E0">
            <w:pPr>
              <w:pStyle w:val="TAC"/>
              <w:rPr>
                <w:noProof/>
              </w:rPr>
            </w:pPr>
            <w:r w:rsidRPr="00EF5447">
              <w:rPr>
                <w:noProof/>
              </w:rPr>
              <w:t>DC_3A_n77A</w:t>
            </w:r>
          </w:p>
          <w:p w14:paraId="5B523D72" w14:textId="77777777" w:rsidR="008D1E4A" w:rsidRPr="00EF5447" w:rsidRDefault="008D1E4A" w:rsidP="00C620E0">
            <w:pPr>
              <w:pStyle w:val="TAC"/>
              <w:rPr>
                <w:noProof/>
              </w:rPr>
            </w:pPr>
            <w:r w:rsidRPr="00EF5447">
              <w:rPr>
                <w:noProof/>
              </w:rPr>
              <w:t>DC_1A_n257A</w:t>
            </w:r>
          </w:p>
          <w:p w14:paraId="7D0C2A3C" w14:textId="77777777" w:rsidR="008D1E4A" w:rsidRPr="00EF5447" w:rsidRDefault="008D1E4A" w:rsidP="00C620E0">
            <w:pPr>
              <w:pStyle w:val="TAC"/>
              <w:rPr>
                <w:noProof/>
              </w:rPr>
            </w:pPr>
            <w:r w:rsidRPr="00EF5447">
              <w:rPr>
                <w:noProof/>
              </w:rPr>
              <w:t>DC_3A_n257A</w:t>
            </w:r>
          </w:p>
        </w:tc>
      </w:tr>
      <w:tr w:rsidR="008D1E4A" w:rsidRPr="00EF5447" w14:paraId="5426D05C" w14:textId="77777777" w:rsidTr="00C620E0">
        <w:trPr>
          <w:trHeight w:val="187"/>
          <w:jc w:val="center"/>
        </w:trPr>
        <w:tc>
          <w:tcPr>
            <w:tcW w:w="3969" w:type="dxa"/>
            <w:shd w:val="clear" w:color="auto" w:fill="auto"/>
            <w:noWrap/>
            <w:tcMar>
              <w:top w:w="28" w:type="dxa"/>
              <w:left w:w="28" w:type="dxa"/>
              <w:bottom w:w="28" w:type="dxa"/>
              <w:right w:w="28" w:type="dxa"/>
            </w:tcMar>
          </w:tcPr>
          <w:p w14:paraId="31BDDAD2"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p>
        </w:tc>
        <w:tc>
          <w:tcPr>
            <w:tcW w:w="3969" w:type="dxa"/>
            <w:tcMar>
              <w:top w:w="28" w:type="dxa"/>
              <w:left w:w="28" w:type="dxa"/>
              <w:bottom w:w="28" w:type="dxa"/>
              <w:right w:w="28" w:type="dxa"/>
            </w:tcMar>
          </w:tcPr>
          <w:p w14:paraId="5B806D46" w14:textId="77777777" w:rsidR="008D1E4A" w:rsidRPr="00EF5447" w:rsidRDefault="008D1E4A" w:rsidP="00C620E0">
            <w:pPr>
              <w:pStyle w:val="TAC"/>
              <w:rPr>
                <w:noProof/>
              </w:rPr>
            </w:pPr>
            <w:r w:rsidRPr="00EF5447">
              <w:rPr>
                <w:noProof/>
              </w:rPr>
              <w:t>DC_1A_n77A</w:t>
            </w:r>
          </w:p>
          <w:p w14:paraId="68ECFF1A" w14:textId="77777777" w:rsidR="008D1E4A" w:rsidRPr="00EF5447" w:rsidRDefault="008D1E4A" w:rsidP="00C620E0">
            <w:pPr>
              <w:pStyle w:val="TAC"/>
              <w:rPr>
                <w:noProof/>
              </w:rPr>
            </w:pPr>
            <w:r w:rsidRPr="00EF5447">
              <w:rPr>
                <w:noProof/>
              </w:rPr>
              <w:t>DC_3A_n77A</w:t>
            </w:r>
          </w:p>
          <w:p w14:paraId="67037F21" w14:textId="77777777" w:rsidR="008D1E4A" w:rsidRPr="00EF5447" w:rsidRDefault="008D1E4A" w:rsidP="00C620E0">
            <w:pPr>
              <w:pStyle w:val="TAC"/>
              <w:rPr>
                <w:noProof/>
              </w:rPr>
            </w:pPr>
            <w:r w:rsidRPr="00EF5447">
              <w:rPr>
                <w:noProof/>
              </w:rPr>
              <w:t>DC_1A_n257A</w:t>
            </w:r>
          </w:p>
          <w:p w14:paraId="0C310A68" w14:textId="77777777" w:rsidR="008D1E4A" w:rsidRPr="00EF5447" w:rsidRDefault="008D1E4A" w:rsidP="00C620E0">
            <w:pPr>
              <w:pStyle w:val="TAC"/>
              <w:rPr>
                <w:noProof/>
              </w:rPr>
            </w:pPr>
            <w:r w:rsidRPr="00EF5447">
              <w:rPr>
                <w:noProof/>
              </w:rPr>
              <w:t>DC_1A_n257D</w:t>
            </w:r>
          </w:p>
          <w:p w14:paraId="5068DD18" w14:textId="77777777" w:rsidR="008D1E4A" w:rsidRPr="00EF5447" w:rsidRDefault="008D1E4A" w:rsidP="00C620E0">
            <w:pPr>
              <w:pStyle w:val="TAC"/>
              <w:rPr>
                <w:noProof/>
              </w:rPr>
            </w:pPr>
            <w:r w:rsidRPr="00EF5447">
              <w:rPr>
                <w:noProof/>
              </w:rPr>
              <w:t>DC_3A_n257A</w:t>
            </w:r>
          </w:p>
          <w:p w14:paraId="61F6CD17" w14:textId="77777777" w:rsidR="008D1E4A" w:rsidRPr="00EF5447" w:rsidRDefault="008D1E4A" w:rsidP="00C620E0">
            <w:pPr>
              <w:pStyle w:val="TAC"/>
              <w:rPr>
                <w:noProof/>
              </w:rPr>
            </w:pPr>
            <w:r w:rsidRPr="00EF5447">
              <w:rPr>
                <w:noProof/>
              </w:rPr>
              <w:t>DC_3A_n257D</w:t>
            </w:r>
          </w:p>
        </w:tc>
      </w:tr>
      <w:tr w:rsidR="008D1E4A" w:rsidRPr="00EF5447" w14:paraId="69CCE3C3" w14:textId="77777777" w:rsidTr="00C620E0">
        <w:trPr>
          <w:trHeight w:val="187"/>
          <w:jc w:val="center"/>
        </w:trPr>
        <w:tc>
          <w:tcPr>
            <w:tcW w:w="3969" w:type="dxa"/>
            <w:shd w:val="clear" w:color="auto" w:fill="auto"/>
            <w:noWrap/>
            <w:tcMar>
              <w:top w:w="28" w:type="dxa"/>
              <w:left w:w="28" w:type="dxa"/>
              <w:bottom w:w="28" w:type="dxa"/>
              <w:right w:w="28" w:type="dxa"/>
            </w:tcMar>
          </w:tcPr>
          <w:p w14:paraId="70142D90"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p>
        </w:tc>
        <w:tc>
          <w:tcPr>
            <w:tcW w:w="3969" w:type="dxa"/>
            <w:tcMar>
              <w:top w:w="28" w:type="dxa"/>
              <w:left w:w="28" w:type="dxa"/>
              <w:bottom w:w="28" w:type="dxa"/>
              <w:right w:w="28" w:type="dxa"/>
            </w:tcMar>
          </w:tcPr>
          <w:p w14:paraId="5124ECD7" w14:textId="77777777" w:rsidR="008D1E4A" w:rsidRPr="00EF5447" w:rsidRDefault="008D1E4A" w:rsidP="00C620E0">
            <w:pPr>
              <w:pStyle w:val="TAC"/>
              <w:rPr>
                <w:noProof/>
              </w:rPr>
            </w:pPr>
            <w:r w:rsidRPr="00EF5447">
              <w:rPr>
                <w:noProof/>
              </w:rPr>
              <w:t>DC_1A_n77A</w:t>
            </w:r>
          </w:p>
          <w:p w14:paraId="109ED3F1" w14:textId="77777777" w:rsidR="008D1E4A" w:rsidRPr="00EF5447" w:rsidRDefault="008D1E4A" w:rsidP="00C620E0">
            <w:pPr>
              <w:pStyle w:val="TAC"/>
              <w:rPr>
                <w:noProof/>
              </w:rPr>
            </w:pPr>
            <w:r w:rsidRPr="00EF5447">
              <w:rPr>
                <w:noProof/>
              </w:rPr>
              <w:t>DC_3A_n77A</w:t>
            </w:r>
          </w:p>
          <w:p w14:paraId="3835843E" w14:textId="77777777" w:rsidR="008D1E4A" w:rsidRPr="00EF5447" w:rsidRDefault="008D1E4A" w:rsidP="00C620E0">
            <w:pPr>
              <w:pStyle w:val="TAC"/>
              <w:rPr>
                <w:noProof/>
              </w:rPr>
            </w:pPr>
            <w:r w:rsidRPr="00EF5447">
              <w:rPr>
                <w:noProof/>
              </w:rPr>
              <w:t>DC_1A_n257A</w:t>
            </w:r>
          </w:p>
          <w:p w14:paraId="781F0122" w14:textId="77777777" w:rsidR="008D1E4A" w:rsidRPr="00EF5447" w:rsidRDefault="008D1E4A" w:rsidP="00C620E0">
            <w:pPr>
              <w:pStyle w:val="TAC"/>
              <w:rPr>
                <w:noProof/>
              </w:rPr>
            </w:pPr>
            <w:r w:rsidRPr="00EF5447">
              <w:rPr>
                <w:noProof/>
              </w:rPr>
              <w:t>DC_1A_n257G</w:t>
            </w:r>
          </w:p>
          <w:p w14:paraId="587B618C" w14:textId="77777777" w:rsidR="008D1E4A" w:rsidRPr="00EF5447" w:rsidRDefault="008D1E4A" w:rsidP="00C620E0">
            <w:pPr>
              <w:pStyle w:val="TAC"/>
              <w:rPr>
                <w:noProof/>
              </w:rPr>
            </w:pPr>
            <w:r w:rsidRPr="00EF5447">
              <w:rPr>
                <w:noProof/>
              </w:rPr>
              <w:t>DC_3A_n257A</w:t>
            </w:r>
          </w:p>
          <w:p w14:paraId="105A1CCB" w14:textId="77777777" w:rsidR="008D1E4A" w:rsidRPr="00EF5447" w:rsidRDefault="008D1E4A" w:rsidP="00C620E0">
            <w:pPr>
              <w:pStyle w:val="TAC"/>
              <w:rPr>
                <w:noProof/>
              </w:rPr>
            </w:pPr>
            <w:r w:rsidRPr="00EF5447">
              <w:rPr>
                <w:noProof/>
              </w:rPr>
              <w:t>DC_3A_n257G</w:t>
            </w:r>
          </w:p>
          <w:p w14:paraId="6C0F3E8E"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1FDFD13D"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686ACA2E"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63DB2951" w14:textId="77777777" w:rsidR="008D1E4A" w:rsidRPr="00EF5447" w:rsidRDefault="008D1E4A" w:rsidP="00C620E0">
            <w:pPr>
              <w:pStyle w:val="TAC"/>
              <w:rPr>
                <w:noProof/>
              </w:rPr>
            </w:pPr>
            <w:r w:rsidRPr="00EF5447">
              <w:rPr>
                <w:rFonts w:eastAsia="Yu Mincho"/>
                <w:noProof/>
                <w:lang w:eastAsia="ja-JP"/>
              </w:rPr>
              <w:t>DC_3A_n77A-n257G</w:t>
            </w:r>
          </w:p>
        </w:tc>
      </w:tr>
      <w:tr w:rsidR="008D1E4A" w:rsidRPr="00EF5447" w14:paraId="17000895" w14:textId="77777777" w:rsidTr="00C620E0">
        <w:trPr>
          <w:trHeight w:val="187"/>
          <w:jc w:val="center"/>
        </w:trPr>
        <w:tc>
          <w:tcPr>
            <w:tcW w:w="3969" w:type="dxa"/>
            <w:shd w:val="clear" w:color="auto" w:fill="auto"/>
            <w:noWrap/>
            <w:tcMar>
              <w:top w:w="28" w:type="dxa"/>
              <w:left w:w="28" w:type="dxa"/>
              <w:bottom w:w="28" w:type="dxa"/>
              <w:right w:w="28" w:type="dxa"/>
            </w:tcMar>
          </w:tcPr>
          <w:p w14:paraId="744A99C9" w14:textId="77777777" w:rsidR="008D1E4A" w:rsidRPr="00EF5447" w:rsidRDefault="008D1E4A" w:rsidP="00C620E0">
            <w:pPr>
              <w:pStyle w:val="TAC"/>
              <w:rPr>
                <w:noProof/>
              </w:rPr>
            </w:pPr>
            <w:r w:rsidRPr="00EF5447">
              <w:rPr>
                <w:lang w:eastAsia="zh-CN"/>
              </w:rPr>
              <w:lastRenderedPageBreak/>
              <w:t>DC_1A-3A_n77A</w:t>
            </w:r>
            <w:r w:rsidRPr="00EF5447">
              <w:rPr>
                <w:lang w:eastAsia="ja-JP"/>
              </w:rPr>
              <w:t>-</w:t>
            </w:r>
            <w:r w:rsidRPr="00EF5447">
              <w:rPr>
                <w:lang w:eastAsia="zh-CN"/>
              </w:rPr>
              <w:t>n257</w:t>
            </w:r>
            <w:r w:rsidRPr="00EF5447">
              <w:rPr>
                <w:rFonts w:eastAsia="Malgun Gothic"/>
                <w:lang w:eastAsia="ko-KR"/>
              </w:rPr>
              <w:t>H</w:t>
            </w:r>
          </w:p>
        </w:tc>
        <w:tc>
          <w:tcPr>
            <w:tcW w:w="3969" w:type="dxa"/>
            <w:tcMar>
              <w:top w:w="28" w:type="dxa"/>
              <w:left w:w="28" w:type="dxa"/>
              <w:bottom w:w="28" w:type="dxa"/>
              <w:right w:w="28" w:type="dxa"/>
            </w:tcMar>
          </w:tcPr>
          <w:p w14:paraId="6CFAAE13" w14:textId="77777777" w:rsidR="008D1E4A" w:rsidRPr="00EF5447" w:rsidRDefault="008D1E4A" w:rsidP="00C620E0">
            <w:pPr>
              <w:pStyle w:val="TAC"/>
              <w:rPr>
                <w:noProof/>
              </w:rPr>
            </w:pPr>
            <w:r w:rsidRPr="00EF5447">
              <w:rPr>
                <w:noProof/>
              </w:rPr>
              <w:t>DC_1A_n77A</w:t>
            </w:r>
          </w:p>
          <w:p w14:paraId="67F50B0E" w14:textId="77777777" w:rsidR="008D1E4A" w:rsidRPr="00EF5447" w:rsidRDefault="008D1E4A" w:rsidP="00C620E0">
            <w:pPr>
              <w:pStyle w:val="TAC"/>
              <w:rPr>
                <w:noProof/>
              </w:rPr>
            </w:pPr>
            <w:r w:rsidRPr="00EF5447">
              <w:rPr>
                <w:noProof/>
              </w:rPr>
              <w:t>DC_3A_n77A</w:t>
            </w:r>
          </w:p>
          <w:p w14:paraId="3EB6178A" w14:textId="77777777" w:rsidR="008D1E4A" w:rsidRPr="00EF5447" w:rsidRDefault="008D1E4A" w:rsidP="00C620E0">
            <w:pPr>
              <w:pStyle w:val="TAC"/>
              <w:rPr>
                <w:noProof/>
              </w:rPr>
            </w:pPr>
            <w:r w:rsidRPr="00EF5447">
              <w:rPr>
                <w:noProof/>
              </w:rPr>
              <w:t>DC_1A_n257A</w:t>
            </w:r>
          </w:p>
          <w:p w14:paraId="6AB1E1D8" w14:textId="77777777" w:rsidR="008D1E4A" w:rsidRPr="00EF5447" w:rsidRDefault="008D1E4A" w:rsidP="00C620E0">
            <w:pPr>
              <w:pStyle w:val="TAC"/>
              <w:rPr>
                <w:noProof/>
              </w:rPr>
            </w:pPr>
            <w:r w:rsidRPr="00EF5447">
              <w:rPr>
                <w:noProof/>
              </w:rPr>
              <w:t>DC_1A_n257G</w:t>
            </w:r>
          </w:p>
          <w:p w14:paraId="45321E12" w14:textId="77777777" w:rsidR="008D1E4A" w:rsidRPr="00EF5447" w:rsidRDefault="008D1E4A" w:rsidP="00C620E0">
            <w:pPr>
              <w:pStyle w:val="TAC"/>
              <w:rPr>
                <w:noProof/>
              </w:rPr>
            </w:pPr>
            <w:r w:rsidRPr="00EF5447">
              <w:rPr>
                <w:noProof/>
              </w:rPr>
              <w:t>DC_1A_n257H</w:t>
            </w:r>
          </w:p>
          <w:p w14:paraId="2EB86305" w14:textId="77777777" w:rsidR="008D1E4A" w:rsidRPr="00EF5447" w:rsidRDefault="008D1E4A" w:rsidP="00C620E0">
            <w:pPr>
              <w:pStyle w:val="TAC"/>
              <w:rPr>
                <w:noProof/>
              </w:rPr>
            </w:pPr>
            <w:r w:rsidRPr="00EF5447">
              <w:rPr>
                <w:noProof/>
              </w:rPr>
              <w:t>DC_3A_n257A</w:t>
            </w:r>
          </w:p>
          <w:p w14:paraId="72BB7F6B" w14:textId="77777777" w:rsidR="008D1E4A" w:rsidRPr="00EF5447" w:rsidRDefault="008D1E4A" w:rsidP="00C620E0">
            <w:pPr>
              <w:pStyle w:val="TAC"/>
              <w:rPr>
                <w:noProof/>
              </w:rPr>
            </w:pPr>
            <w:r w:rsidRPr="00EF5447">
              <w:rPr>
                <w:noProof/>
              </w:rPr>
              <w:t>DC_3A_n257G</w:t>
            </w:r>
          </w:p>
          <w:p w14:paraId="1E142C73" w14:textId="77777777" w:rsidR="008D1E4A" w:rsidRPr="00EF5447" w:rsidRDefault="008D1E4A" w:rsidP="00C620E0">
            <w:pPr>
              <w:pStyle w:val="TAC"/>
              <w:rPr>
                <w:noProof/>
              </w:rPr>
            </w:pPr>
            <w:r w:rsidRPr="00EF5447">
              <w:rPr>
                <w:noProof/>
              </w:rPr>
              <w:t>DC_3A_n257H</w:t>
            </w:r>
          </w:p>
          <w:p w14:paraId="06FA05EE"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40C2403F"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772780FB"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DC_1A_n77A-n257H</w:t>
            </w:r>
          </w:p>
          <w:p w14:paraId="418C240E"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38500521"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DC_3A_n77A-n257G</w:t>
            </w:r>
          </w:p>
          <w:p w14:paraId="70E186DF" w14:textId="77777777" w:rsidR="008D1E4A" w:rsidRPr="00EF5447" w:rsidRDefault="008D1E4A" w:rsidP="00C620E0">
            <w:pPr>
              <w:pStyle w:val="TAC"/>
              <w:rPr>
                <w:noProof/>
              </w:rPr>
            </w:pPr>
            <w:r w:rsidRPr="00EF5447">
              <w:rPr>
                <w:rFonts w:eastAsia="Yu Mincho"/>
                <w:noProof/>
                <w:lang w:eastAsia="ja-JP"/>
              </w:rPr>
              <w:t>DC_3A_n77A-n257H</w:t>
            </w:r>
          </w:p>
        </w:tc>
      </w:tr>
      <w:tr w:rsidR="008D1E4A" w:rsidRPr="00EF5447" w14:paraId="7802C438" w14:textId="77777777" w:rsidTr="00C620E0">
        <w:trPr>
          <w:trHeight w:val="187"/>
          <w:jc w:val="center"/>
        </w:trPr>
        <w:tc>
          <w:tcPr>
            <w:tcW w:w="3969" w:type="dxa"/>
            <w:shd w:val="clear" w:color="auto" w:fill="auto"/>
            <w:noWrap/>
            <w:tcMar>
              <w:top w:w="28" w:type="dxa"/>
              <w:left w:w="28" w:type="dxa"/>
              <w:bottom w:w="28" w:type="dxa"/>
              <w:right w:w="28" w:type="dxa"/>
            </w:tcMar>
          </w:tcPr>
          <w:p w14:paraId="7756016F"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39820034" w14:textId="77777777" w:rsidR="008D1E4A" w:rsidRPr="00EF5447" w:rsidRDefault="008D1E4A" w:rsidP="00C620E0">
            <w:pPr>
              <w:pStyle w:val="TAC"/>
              <w:rPr>
                <w:noProof/>
              </w:rPr>
            </w:pPr>
            <w:r w:rsidRPr="00EF5447">
              <w:rPr>
                <w:noProof/>
              </w:rPr>
              <w:t>DC_1A_n77A</w:t>
            </w:r>
          </w:p>
          <w:p w14:paraId="4B4E8E8D" w14:textId="77777777" w:rsidR="008D1E4A" w:rsidRPr="00EF5447" w:rsidRDefault="008D1E4A" w:rsidP="00C620E0">
            <w:pPr>
              <w:pStyle w:val="TAC"/>
              <w:rPr>
                <w:noProof/>
              </w:rPr>
            </w:pPr>
            <w:r w:rsidRPr="00EF5447">
              <w:rPr>
                <w:noProof/>
              </w:rPr>
              <w:t>DC_3A_n77A</w:t>
            </w:r>
          </w:p>
          <w:p w14:paraId="1FBF91E3" w14:textId="77777777" w:rsidR="008D1E4A" w:rsidRPr="00EF5447" w:rsidRDefault="008D1E4A" w:rsidP="00C620E0">
            <w:pPr>
              <w:pStyle w:val="TAC"/>
              <w:rPr>
                <w:noProof/>
              </w:rPr>
            </w:pPr>
            <w:r w:rsidRPr="00EF5447">
              <w:rPr>
                <w:noProof/>
              </w:rPr>
              <w:t>DC_1A_n257A</w:t>
            </w:r>
          </w:p>
          <w:p w14:paraId="134C8311" w14:textId="77777777" w:rsidR="008D1E4A" w:rsidRPr="00EF5447" w:rsidRDefault="008D1E4A" w:rsidP="00C620E0">
            <w:pPr>
              <w:pStyle w:val="TAC"/>
              <w:rPr>
                <w:noProof/>
              </w:rPr>
            </w:pPr>
            <w:r w:rsidRPr="00EF5447">
              <w:rPr>
                <w:noProof/>
              </w:rPr>
              <w:t>DC_1A_n257G</w:t>
            </w:r>
          </w:p>
          <w:p w14:paraId="794CCF3B" w14:textId="77777777" w:rsidR="008D1E4A" w:rsidRPr="00EF5447" w:rsidRDefault="008D1E4A" w:rsidP="00C620E0">
            <w:pPr>
              <w:pStyle w:val="TAC"/>
              <w:rPr>
                <w:noProof/>
              </w:rPr>
            </w:pPr>
            <w:r w:rsidRPr="00EF5447">
              <w:rPr>
                <w:noProof/>
              </w:rPr>
              <w:t>DC_1A_n257H</w:t>
            </w:r>
          </w:p>
          <w:p w14:paraId="12B70325" w14:textId="77777777" w:rsidR="008D1E4A" w:rsidRPr="00EF5447" w:rsidRDefault="008D1E4A" w:rsidP="00C620E0">
            <w:pPr>
              <w:pStyle w:val="TAC"/>
              <w:rPr>
                <w:noProof/>
              </w:rPr>
            </w:pPr>
            <w:r w:rsidRPr="00EF5447">
              <w:rPr>
                <w:noProof/>
              </w:rPr>
              <w:t>DC_1A_n257I</w:t>
            </w:r>
          </w:p>
          <w:p w14:paraId="12006DE6" w14:textId="77777777" w:rsidR="008D1E4A" w:rsidRPr="00EF5447" w:rsidRDefault="008D1E4A" w:rsidP="00C620E0">
            <w:pPr>
              <w:pStyle w:val="TAC"/>
              <w:rPr>
                <w:noProof/>
              </w:rPr>
            </w:pPr>
            <w:r w:rsidRPr="00EF5447">
              <w:rPr>
                <w:noProof/>
              </w:rPr>
              <w:t>DC_3A_n257A</w:t>
            </w:r>
          </w:p>
          <w:p w14:paraId="3584C0A9" w14:textId="77777777" w:rsidR="008D1E4A" w:rsidRPr="00EF5447" w:rsidRDefault="008D1E4A" w:rsidP="00C620E0">
            <w:pPr>
              <w:pStyle w:val="TAC"/>
              <w:rPr>
                <w:noProof/>
              </w:rPr>
            </w:pPr>
            <w:r w:rsidRPr="00EF5447">
              <w:rPr>
                <w:noProof/>
              </w:rPr>
              <w:t>DC_3A_n257G</w:t>
            </w:r>
          </w:p>
          <w:p w14:paraId="40DFDE66" w14:textId="77777777" w:rsidR="008D1E4A" w:rsidRPr="00EF5447" w:rsidRDefault="008D1E4A" w:rsidP="00C620E0">
            <w:pPr>
              <w:pStyle w:val="TAC"/>
              <w:rPr>
                <w:noProof/>
              </w:rPr>
            </w:pPr>
            <w:r w:rsidRPr="00EF5447">
              <w:rPr>
                <w:noProof/>
              </w:rPr>
              <w:t>DC_3A_n257H</w:t>
            </w:r>
          </w:p>
          <w:p w14:paraId="6763C213" w14:textId="77777777" w:rsidR="008D1E4A" w:rsidRPr="00EF5447" w:rsidRDefault="008D1E4A" w:rsidP="00C620E0">
            <w:pPr>
              <w:pStyle w:val="TAC"/>
              <w:rPr>
                <w:noProof/>
              </w:rPr>
            </w:pPr>
            <w:r w:rsidRPr="00EF5447">
              <w:rPr>
                <w:noProof/>
              </w:rPr>
              <w:t>DC_3A_n257I</w:t>
            </w:r>
          </w:p>
          <w:p w14:paraId="791936A1"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5751B5A0"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74B18DC5"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DC_1A_n77A-n257H</w:t>
            </w:r>
          </w:p>
          <w:p w14:paraId="5A98A5D1"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DC_1A_n77A-n257I</w:t>
            </w:r>
          </w:p>
          <w:p w14:paraId="2D1E2875"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7902C8B2"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DC_3A_n77A-n257G</w:t>
            </w:r>
          </w:p>
          <w:p w14:paraId="7ADA5DB4"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DC_3A_n77A-n257H</w:t>
            </w:r>
          </w:p>
          <w:p w14:paraId="2649CB23" w14:textId="77777777" w:rsidR="008D1E4A" w:rsidRPr="00EF5447" w:rsidRDefault="008D1E4A" w:rsidP="00C620E0">
            <w:pPr>
              <w:pStyle w:val="TAC"/>
              <w:rPr>
                <w:noProof/>
              </w:rPr>
            </w:pPr>
            <w:r w:rsidRPr="00EF5447">
              <w:rPr>
                <w:rFonts w:eastAsia="Yu Mincho"/>
                <w:noProof/>
                <w:lang w:eastAsia="ja-JP"/>
              </w:rPr>
              <w:t>DC_3A_n77A-n257I</w:t>
            </w:r>
          </w:p>
        </w:tc>
      </w:tr>
      <w:tr w:rsidR="008D1E4A" w:rsidRPr="00EF5447" w14:paraId="5EF5933E" w14:textId="77777777" w:rsidTr="00C620E0">
        <w:trPr>
          <w:trHeight w:val="187"/>
          <w:jc w:val="center"/>
        </w:trPr>
        <w:tc>
          <w:tcPr>
            <w:tcW w:w="3969" w:type="dxa"/>
            <w:shd w:val="clear" w:color="auto" w:fill="auto"/>
            <w:noWrap/>
            <w:tcMar>
              <w:top w:w="28" w:type="dxa"/>
              <w:left w:w="28" w:type="dxa"/>
              <w:bottom w:w="28" w:type="dxa"/>
              <w:right w:w="28" w:type="dxa"/>
            </w:tcMar>
          </w:tcPr>
          <w:p w14:paraId="1D2E95A0" w14:textId="77777777" w:rsidR="008D1E4A" w:rsidRPr="00EF5447" w:rsidRDefault="008D1E4A" w:rsidP="00C620E0">
            <w:pPr>
              <w:pStyle w:val="TAC"/>
              <w:rPr>
                <w:noProof/>
              </w:rPr>
            </w:pPr>
            <w:r w:rsidRPr="00EF5447">
              <w:rPr>
                <w:noProof/>
              </w:rPr>
              <w:lastRenderedPageBreak/>
              <w:t>DC_1A-3A_n78A-n257A</w:t>
            </w:r>
          </w:p>
          <w:p w14:paraId="1F2EE994" w14:textId="77777777" w:rsidR="008D1E4A" w:rsidRPr="00EF5447" w:rsidRDefault="008D1E4A" w:rsidP="00C620E0">
            <w:pPr>
              <w:pStyle w:val="TAC"/>
              <w:rPr>
                <w:rFonts w:eastAsia="Malgun Gothic"/>
                <w:noProof/>
                <w:lang w:eastAsia="ko-KR"/>
              </w:rPr>
            </w:pPr>
            <w:r w:rsidRPr="00EF5447">
              <w:rPr>
                <w:noProof/>
                <w:lang w:eastAsia="zh-CN"/>
              </w:rPr>
              <w:t>DC_1A-3A_n78A-n257D</w:t>
            </w:r>
          </w:p>
          <w:p w14:paraId="65C38D0F" w14:textId="77777777" w:rsidR="008D1E4A" w:rsidRPr="00EF5447" w:rsidRDefault="008D1E4A" w:rsidP="00C620E0">
            <w:pPr>
              <w:pStyle w:val="TAC"/>
              <w:rPr>
                <w:rFonts w:eastAsia="Malgun Gothic"/>
                <w:noProof/>
                <w:lang w:eastAsia="ko-KR"/>
              </w:rPr>
            </w:pPr>
            <w:r w:rsidRPr="00EF5447">
              <w:rPr>
                <w:noProof/>
                <w:lang w:eastAsia="zh-CN"/>
              </w:rPr>
              <w:t>DC_1A-3A_n78A-n257E</w:t>
            </w:r>
          </w:p>
          <w:p w14:paraId="1A075E6E" w14:textId="77777777" w:rsidR="008D1E4A" w:rsidRPr="00EF5447" w:rsidRDefault="008D1E4A" w:rsidP="00C620E0">
            <w:pPr>
              <w:pStyle w:val="TAC"/>
              <w:rPr>
                <w:rFonts w:eastAsia="Malgun Gothic"/>
                <w:noProof/>
                <w:lang w:eastAsia="ko-KR"/>
              </w:rPr>
            </w:pPr>
            <w:r w:rsidRPr="00EF5447">
              <w:rPr>
                <w:noProof/>
                <w:lang w:eastAsia="zh-CN"/>
              </w:rPr>
              <w:t>DC_1A-3A_n78A-n257F</w:t>
            </w:r>
          </w:p>
          <w:p w14:paraId="27BE5D9B" w14:textId="77777777" w:rsidR="008D1E4A" w:rsidRPr="00EF5447" w:rsidRDefault="008D1E4A" w:rsidP="00C620E0">
            <w:pPr>
              <w:pStyle w:val="TAC"/>
              <w:rPr>
                <w:rFonts w:eastAsia="Malgun Gothic"/>
                <w:noProof/>
                <w:lang w:eastAsia="ko-KR"/>
              </w:rPr>
            </w:pPr>
            <w:r w:rsidRPr="00EF5447">
              <w:rPr>
                <w:noProof/>
                <w:lang w:eastAsia="zh-CN"/>
              </w:rPr>
              <w:t>DC_1A-3A_n78A-n257G</w:t>
            </w:r>
          </w:p>
          <w:p w14:paraId="4D19CD43" w14:textId="77777777" w:rsidR="008D1E4A" w:rsidRPr="00EF5447" w:rsidRDefault="008D1E4A" w:rsidP="00C620E0">
            <w:pPr>
              <w:pStyle w:val="TAC"/>
              <w:rPr>
                <w:rFonts w:eastAsia="Malgun Gothic"/>
                <w:noProof/>
                <w:lang w:eastAsia="ko-KR"/>
              </w:rPr>
            </w:pPr>
            <w:r w:rsidRPr="00EF5447">
              <w:rPr>
                <w:noProof/>
                <w:lang w:eastAsia="zh-CN"/>
              </w:rPr>
              <w:t>DC_1A-3A_n78A-n257H</w:t>
            </w:r>
          </w:p>
          <w:p w14:paraId="71E467E4" w14:textId="77777777" w:rsidR="008D1E4A" w:rsidRPr="00EF5447" w:rsidRDefault="008D1E4A" w:rsidP="00C620E0">
            <w:pPr>
              <w:pStyle w:val="TAC"/>
              <w:rPr>
                <w:rFonts w:eastAsia="Malgun Gothic"/>
                <w:noProof/>
                <w:lang w:eastAsia="ko-KR"/>
              </w:rPr>
            </w:pPr>
            <w:r w:rsidRPr="00EF5447">
              <w:rPr>
                <w:noProof/>
                <w:lang w:eastAsia="zh-CN"/>
              </w:rPr>
              <w:t>DC_1A-3A_n78A-n257I</w:t>
            </w:r>
          </w:p>
          <w:p w14:paraId="62728CE3" w14:textId="77777777" w:rsidR="008D1E4A" w:rsidRPr="00EF5447" w:rsidRDefault="008D1E4A" w:rsidP="00C620E0">
            <w:pPr>
              <w:pStyle w:val="TAC"/>
              <w:rPr>
                <w:rFonts w:eastAsia="Malgun Gothic"/>
                <w:noProof/>
                <w:lang w:eastAsia="ko-KR"/>
              </w:rPr>
            </w:pPr>
            <w:r w:rsidRPr="00EF5447">
              <w:rPr>
                <w:noProof/>
                <w:lang w:eastAsia="zh-CN"/>
              </w:rPr>
              <w:t>DC_1A-3A_n78A-n257J</w:t>
            </w:r>
          </w:p>
          <w:p w14:paraId="5F93D26E" w14:textId="77777777" w:rsidR="008D1E4A" w:rsidRPr="00EF5447" w:rsidRDefault="008D1E4A" w:rsidP="00C620E0">
            <w:pPr>
              <w:pStyle w:val="TAC"/>
              <w:rPr>
                <w:rFonts w:eastAsia="Malgun Gothic"/>
                <w:noProof/>
                <w:lang w:eastAsia="ko-KR"/>
              </w:rPr>
            </w:pPr>
            <w:r w:rsidRPr="00EF5447">
              <w:rPr>
                <w:noProof/>
                <w:lang w:eastAsia="zh-CN"/>
              </w:rPr>
              <w:t>DC_1A-3A_n78A-n257K</w:t>
            </w:r>
          </w:p>
          <w:p w14:paraId="44FCAA5D" w14:textId="77777777" w:rsidR="008D1E4A" w:rsidRPr="00EF5447" w:rsidRDefault="008D1E4A" w:rsidP="00C620E0">
            <w:pPr>
              <w:pStyle w:val="TAC"/>
              <w:rPr>
                <w:rFonts w:eastAsia="Malgun Gothic"/>
                <w:noProof/>
                <w:lang w:eastAsia="ko-KR"/>
              </w:rPr>
            </w:pPr>
            <w:r w:rsidRPr="00EF5447">
              <w:rPr>
                <w:noProof/>
                <w:lang w:eastAsia="zh-CN"/>
              </w:rPr>
              <w:t>DC_1A-3A_n78A-n257L</w:t>
            </w:r>
          </w:p>
          <w:p w14:paraId="2C209AE9" w14:textId="77777777" w:rsidR="008D1E4A" w:rsidRPr="00EF5447" w:rsidRDefault="008D1E4A" w:rsidP="00C620E0">
            <w:pPr>
              <w:pStyle w:val="TAC"/>
              <w:rPr>
                <w:noProof/>
              </w:rPr>
            </w:pPr>
            <w:r w:rsidRPr="00EF5447">
              <w:rPr>
                <w:noProof/>
                <w:lang w:eastAsia="zh-CN"/>
              </w:rPr>
              <w:t>DC_1A-3A_n78A-n257M</w:t>
            </w:r>
          </w:p>
        </w:tc>
        <w:tc>
          <w:tcPr>
            <w:tcW w:w="3969" w:type="dxa"/>
            <w:tcMar>
              <w:top w:w="28" w:type="dxa"/>
              <w:left w:w="28" w:type="dxa"/>
              <w:bottom w:w="28" w:type="dxa"/>
              <w:right w:w="28" w:type="dxa"/>
            </w:tcMar>
          </w:tcPr>
          <w:p w14:paraId="79E3B069" w14:textId="77777777" w:rsidR="008D1E4A" w:rsidRPr="00EF5447" w:rsidRDefault="008D1E4A" w:rsidP="00C620E0">
            <w:pPr>
              <w:pStyle w:val="TAC"/>
              <w:rPr>
                <w:noProof/>
              </w:rPr>
            </w:pPr>
            <w:r w:rsidRPr="00EF5447">
              <w:rPr>
                <w:noProof/>
              </w:rPr>
              <w:t>DC_1A_n78A</w:t>
            </w:r>
          </w:p>
          <w:p w14:paraId="2EF3AF32" w14:textId="77777777" w:rsidR="008D1E4A" w:rsidRPr="00EF5447" w:rsidRDefault="008D1E4A" w:rsidP="00C620E0">
            <w:pPr>
              <w:pStyle w:val="TAC"/>
              <w:rPr>
                <w:noProof/>
              </w:rPr>
            </w:pPr>
            <w:r w:rsidRPr="00EF5447">
              <w:rPr>
                <w:noProof/>
              </w:rPr>
              <w:t>DC_1A_n257A</w:t>
            </w:r>
          </w:p>
          <w:p w14:paraId="5594DF2A" w14:textId="77777777" w:rsidR="008D1E4A" w:rsidRPr="00EF5447" w:rsidRDefault="008D1E4A" w:rsidP="00C620E0">
            <w:pPr>
              <w:pStyle w:val="TAC"/>
              <w:rPr>
                <w:noProof/>
              </w:rPr>
            </w:pPr>
            <w:r w:rsidRPr="00EF5447">
              <w:rPr>
                <w:noProof/>
              </w:rPr>
              <w:t>DC_1A_n257D</w:t>
            </w:r>
          </w:p>
          <w:p w14:paraId="4B422B78" w14:textId="77777777" w:rsidR="008D1E4A" w:rsidRPr="00EF5447" w:rsidRDefault="008D1E4A" w:rsidP="00C620E0">
            <w:pPr>
              <w:pStyle w:val="TAC"/>
              <w:rPr>
                <w:noProof/>
              </w:rPr>
            </w:pPr>
            <w:r w:rsidRPr="00EF5447">
              <w:rPr>
                <w:noProof/>
              </w:rPr>
              <w:t>DC_1A_n257G</w:t>
            </w:r>
          </w:p>
          <w:p w14:paraId="448A72EF" w14:textId="77777777" w:rsidR="008D1E4A" w:rsidRPr="00EF5447" w:rsidRDefault="008D1E4A" w:rsidP="00C620E0">
            <w:pPr>
              <w:pStyle w:val="TAC"/>
              <w:rPr>
                <w:noProof/>
              </w:rPr>
            </w:pPr>
            <w:r w:rsidRPr="00EF5447">
              <w:rPr>
                <w:noProof/>
              </w:rPr>
              <w:t>DC_1A_n257H</w:t>
            </w:r>
          </w:p>
          <w:p w14:paraId="0E681A96" w14:textId="77777777" w:rsidR="008D1E4A" w:rsidRPr="00EF5447" w:rsidRDefault="008D1E4A" w:rsidP="00C620E0">
            <w:pPr>
              <w:pStyle w:val="TAC"/>
              <w:rPr>
                <w:noProof/>
              </w:rPr>
            </w:pPr>
            <w:r w:rsidRPr="00EF5447">
              <w:rPr>
                <w:noProof/>
              </w:rPr>
              <w:t>DC_1A_n257I</w:t>
            </w:r>
          </w:p>
          <w:p w14:paraId="4AD0A536" w14:textId="77777777" w:rsidR="008D1E4A" w:rsidRPr="00EF5447" w:rsidRDefault="008D1E4A" w:rsidP="00C620E0">
            <w:pPr>
              <w:pStyle w:val="TAC"/>
              <w:rPr>
                <w:noProof/>
              </w:rPr>
            </w:pPr>
            <w:r w:rsidRPr="00EF5447">
              <w:rPr>
                <w:noProof/>
              </w:rPr>
              <w:t>DC_3A_n78A</w:t>
            </w:r>
          </w:p>
          <w:p w14:paraId="415EF5B7" w14:textId="77777777" w:rsidR="008D1E4A" w:rsidRPr="00EF5447" w:rsidRDefault="008D1E4A" w:rsidP="00C620E0">
            <w:pPr>
              <w:pStyle w:val="TAC"/>
              <w:rPr>
                <w:noProof/>
              </w:rPr>
            </w:pPr>
            <w:r w:rsidRPr="00EF5447">
              <w:rPr>
                <w:noProof/>
              </w:rPr>
              <w:t>DC_3A_n257A</w:t>
            </w:r>
          </w:p>
          <w:p w14:paraId="730532F0" w14:textId="77777777" w:rsidR="008D1E4A" w:rsidRPr="00EF5447" w:rsidRDefault="008D1E4A" w:rsidP="00C620E0">
            <w:pPr>
              <w:pStyle w:val="TAC"/>
              <w:rPr>
                <w:noProof/>
              </w:rPr>
            </w:pPr>
            <w:r w:rsidRPr="00EF5447">
              <w:rPr>
                <w:noProof/>
              </w:rPr>
              <w:t>DC_3A_n257D</w:t>
            </w:r>
          </w:p>
          <w:p w14:paraId="298009A4" w14:textId="77777777" w:rsidR="008D1E4A" w:rsidRPr="00EF5447" w:rsidRDefault="008D1E4A" w:rsidP="00C620E0">
            <w:pPr>
              <w:pStyle w:val="TAC"/>
              <w:rPr>
                <w:noProof/>
              </w:rPr>
            </w:pPr>
            <w:r w:rsidRPr="00EF5447">
              <w:rPr>
                <w:noProof/>
              </w:rPr>
              <w:t>DC_3A_n257G</w:t>
            </w:r>
          </w:p>
          <w:p w14:paraId="2FFE9426" w14:textId="77777777" w:rsidR="008D1E4A" w:rsidRPr="00EF5447" w:rsidRDefault="008D1E4A" w:rsidP="00C620E0">
            <w:pPr>
              <w:pStyle w:val="TAC"/>
              <w:rPr>
                <w:noProof/>
              </w:rPr>
            </w:pPr>
            <w:r w:rsidRPr="00EF5447">
              <w:rPr>
                <w:noProof/>
              </w:rPr>
              <w:t>DC_3A_n257H</w:t>
            </w:r>
          </w:p>
          <w:p w14:paraId="548638CA" w14:textId="77777777" w:rsidR="008D1E4A" w:rsidRPr="00EF5447" w:rsidRDefault="008D1E4A" w:rsidP="00C620E0">
            <w:pPr>
              <w:pStyle w:val="TAC"/>
              <w:rPr>
                <w:noProof/>
              </w:rPr>
            </w:pPr>
            <w:r w:rsidRPr="00EF5447">
              <w:rPr>
                <w:noProof/>
              </w:rPr>
              <w:t>DC_3A_n257I</w:t>
            </w:r>
          </w:p>
          <w:p w14:paraId="3C3D860F" w14:textId="77777777" w:rsidR="008D1E4A" w:rsidRPr="00EF5447" w:rsidRDefault="008D1E4A" w:rsidP="00C620E0">
            <w:pPr>
              <w:pStyle w:val="TAC"/>
              <w:rPr>
                <w:noProof/>
              </w:rPr>
            </w:pPr>
            <w:r w:rsidRPr="00EF5447">
              <w:rPr>
                <w:noProof/>
              </w:rPr>
              <w:t>DC_1A_n78A-n257A</w:t>
            </w:r>
          </w:p>
          <w:p w14:paraId="1F4CBDC6" w14:textId="77777777" w:rsidR="008D1E4A" w:rsidRPr="00EF5447" w:rsidRDefault="008D1E4A" w:rsidP="00C620E0">
            <w:pPr>
              <w:pStyle w:val="TAC"/>
              <w:rPr>
                <w:noProof/>
              </w:rPr>
            </w:pPr>
            <w:r w:rsidRPr="00EF5447">
              <w:rPr>
                <w:noProof/>
              </w:rPr>
              <w:t>DC_1A_n78A-n257G</w:t>
            </w:r>
          </w:p>
          <w:p w14:paraId="5E1923FA" w14:textId="77777777" w:rsidR="008D1E4A" w:rsidRPr="00EF5447" w:rsidRDefault="008D1E4A" w:rsidP="00C620E0">
            <w:pPr>
              <w:pStyle w:val="TAC"/>
              <w:rPr>
                <w:noProof/>
              </w:rPr>
            </w:pPr>
            <w:r w:rsidRPr="00EF5447">
              <w:rPr>
                <w:noProof/>
              </w:rPr>
              <w:t>DC_1A_n78A-n257H</w:t>
            </w:r>
          </w:p>
          <w:p w14:paraId="05861FDD" w14:textId="77777777" w:rsidR="008D1E4A" w:rsidRPr="00EF5447" w:rsidRDefault="008D1E4A" w:rsidP="00C620E0">
            <w:pPr>
              <w:pStyle w:val="TAC"/>
              <w:rPr>
                <w:noProof/>
              </w:rPr>
            </w:pPr>
            <w:r w:rsidRPr="00EF5447">
              <w:rPr>
                <w:noProof/>
              </w:rPr>
              <w:t>DC_1A_n78A-n257I</w:t>
            </w:r>
          </w:p>
          <w:p w14:paraId="0581264C" w14:textId="77777777" w:rsidR="008D1E4A" w:rsidRPr="00EF5447" w:rsidRDefault="008D1E4A" w:rsidP="00C620E0">
            <w:pPr>
              <w:pStyle w:val="TAC"/>
              <w:rPr>
                <w:noProof/>
              </w:rPr>
            </w:pPr>
            <w:r w:rsidRPr="00EF5447">
              <w:rPr>
                <w:noProof/>
              </w:rPr>
              <w:t>DC_3A_n78A-n257A</w:t>
            </w:r>
          </w:p>
          <w:p w14:paraId="46A6F040" w14:textId="77777777" w:rsidR="008D1E4A" w:rsidRPr="00EF5447" w:rsidRDefault="008D1E4A" w:rsidP="00C620E0">
            <w:pPr>
              <w:pStyle w:val="TAC"/>
              <w:rPr>
                <w:noProof/>
              </w:rPr>
            </w:pPr>
            <w:r w:rsidRPr="00EF5447">
              <w:rPr>
                <w:noProof/>
              </w:rPr>
              <w:t>DC_3A_n78A-n257G</w:t>
            </w:r>
          </w:p>
          <w:p w14:paraId="0D5B9B66" w14:textId="77777777" w:rsidR="008D1E4A" w:rsidRPr="00EF5447" w:rsidRDefault="008D1E4A" w:rsidP="00C620E0">
            <w:pPr>
              <w:pStyle w:val="TAC"/>
              <w:rPr>
                <w:noProof/>
              </w:rPr>
            </w:pPr>
            <w:r w:rsidRPr="00EF5447">
              <w:rPr>
                <w:noProof/>
              </w:rPr>
              <w:t>DC_3A_n78A-n257H</w:t>
            </w:r>
          </w:p>
          <w:p w14:paraId="0E654ADC" w14:textId="77777777" w:rsidR="008D1E4A" w:rsidRPr="00EF5447" w:rsidRDefault="008D1E4A" w:rsidP="00C620E0">
            <w:pPr>
              <w:pStyle w:val="TAC"/>
              <w:rPr>
                <w:noProof/>
              </w:rPr>
            </w:pPr>
            <w:r w:rsidRPr="00EF5447">
              <w:rPr>
                <w:noProof/>
              </w:rPr>
              <w:t>DC_3A_n78A-n257I</w:t>
            </w:r>
          </w:p>
        </w:tc>
      </w:tr>
      <w:tr w:rsidR="008D1E4A" w:rsidRPr="00EF5447" w14:paraId="5B7F4D47" w14:textId="77777777" w:rsidTr="00C620E0">
        <w:trPr>
          <w:trHeight w:val="187"/>
          <w:jc w:val="center"/>
        </w:trPr>
        <w:tc>
          <w:tcPr>
            <w:tcW w:w="3969" w:type="dxa"/>
            <w:shd w:val="clear" w:color="auto" w:fill="auto"/>
            <w:noWrap/>
            <w:tcMar>
              <w:top w:w="28" w:type="dxa"/>
              <w:left w:w="28" w:type="dxa"/>
              <w:bottom w:w="28" w:type="dxa"/>
              <w:right w:w="28" w:type="dxa"/>
            </w:tcMar>
          </w:tcPr>
          <w:p w14:paraId="0E1E89A4" w14:textId="77777777" w:rsidR="008D1E4A" w:rsidRPr="00EF5447" w:rsidRDefault="008D1E4A" w:rsidP="00C620E0">
            <w:pPr>
              <w:pStyle w:val="TAC"/>
            </w:pPr>
            <w:r w:rsidRPr="00EF5447">
              <w:t>DC_1A-3A_n78C-n257A</w:t>
            </w:r>
          </w:p>
          <w:p w14:paraId="4493236E" w14:textId="77777777" w:rsidR="008D1E4A" w:rsidRPr="00EF5447" w:rsidRDefault="008D1E4A" w:rsidP="00C620E0">
            <w:pPr>
              <w:pStyle w:val="TAC"/>
            </w:pPr>
            <w:r w:rsidRPr="00EF5447">
              <w:t>DC_1A-3A_n78C-n257D</w:t>
            </w:r>
          </w:p>
          <w:p w14:paraId="5BC31E68" w14:textId="77777777" w:rsidR="008D1E4A" w:rsidRPr="00EF5447" w:rsidRDefault="008D1E4A" w:rsidP="00C620E0">
            <w:pPr>
              <w:pStyle w:val="TAC"/>
            </w:pPr>
            <w:r w:rsidRPr="00EF5447">
              <w:t>DC_1A-3A_n78C-n257E</w:t>
            </w:r>
          </w:p>
          <w:p w14:paraId="677267C0" w14:textId="77777777" w:rsidR="008D1E4A" w:rsidRPr="00EF5447" w:rsidRDefault="008D1E4A" w:rsidP="00C620E0">
            <w:pPr>
              <w:pStyle w:val="TAC"/>
            </w:pPr>
            <w:r w:rsidRPr="00EF5447">
              <w:t>DC_1A-3A_n78C-n257F</w:t>
            </w:r>
          </w:p>
          <w:p w14:paraId="2B032723" w14:textId="77777777" w:rsidR="008D1E4A" w:rsidRPr="00EF5447" w:rsidRDefault="008D1E4A" w:rsidP="00C620E0">
            <w:pPr>
              <w:pStyle w:val="TAC"/>
            </w:pPr>
            <w:r w:rsidRPr="00EF5447">
              <w:t>DC_1A-3A_n78C-n257G</w:t>
            </w:r>
          </w:p>
          <w:p w14:paraId="33014341" w14:textId="77777777" w:rsidR="008D1E4A" w:rsidRPr="00EF5447" w:rsidRDefault="008D1E4A" w:rsidP="00C620E0">
            <w:pPr>
              <w:pStyle w:val="TAC"/>
            </w:pPr>
            <w:r w:rsidRPr="00EF5447">
              <w:t>DC_1A-3A_n78C-n257H</w:t>
            </w:r>
          </w:p>
          <w:p w14:paraId="527DF0C6" w14:textId="77777777" w:rsidR="008D1E4A" w:rsidRPr="00EF5447" w:rsidRDefault="008D1E4A" w:rsidP="00C620E0">
            <w:pPr>
              <w:pStyle w:val="TAC"/>
            </w:pPr>
            <w:r w:rsidRPr="00EF5447">
              <w:t>DC_1A-3A_n78C-n257I</w:t>
            </w:r>
          </w:p>
          <w:p w14:paraId="448AC5CE" w14:textId="77777777" w:rsidR="008D1E4A" w:rsidRPr="00EF5447" w:rsidRDefault="008D1E4A" w:rsidP="00C620E0">
            <w:pPr>
              <w:pStyle w:val="TAC"/>
            </w:pPr>
            <w:r w:rsidRPr="00EF5447">
              <w:t>DC_1A-3A_n78C-n257J</w:t>
            </w:r>
          </w:p>
          <w:p w14:paraId="1AD33C91" w14:textId="77777777" w:rsidR="008D1E4A" w:rsidRPr="00EF5447" w:rsidRDefault="008D1E4A" w:rsidP="00C620E0">
            <w:pPr>
              <w:pStyle w:val="TAC"/>
            </w:pPr>
            <w:r w:rsidRPr="00EF5447">
              <w:t>DC_1A-3A_n78C-n257K</w:t>
            </w:r>
          </w:p>
          <w:p w14:paraId="34C73A27" w14:textId="77777777" w:rsidR="008D1E4A" w:rsidRPr="00EF5447" w:rsidRDefault="008D1E4A" w:rsidP="00C620E0">
            <w:pPr>
              <w:pStyle w:val="TAC"/>
            </w:pPr>
            <w:r w:rsidRPr="00EF5447">
              <w:t>DC_1A-3A_n78C-n257L</w:t>
            </w:r>
          </w:p>
          <w:p w14:paraId="5A0EBBD7" w14:textId="77777777" w:rsidR="008D1E4A" w:rsidRPr="00EF5447" w:rsidRDefault="008D1E4A" w:rsidP="00C620E0">
            <w:pPr>
              <w:pStyle w:val="TAC"/>
              <w:rPr>
                <w:noProof/>
              </w:rPr>
            </w:pPr>
            <w:r w:rsidRPr="00EF5447">
              <w:t>DC_1A-3A_n78C-n257M</w:t>
            </w:r>
          </w:p>
        </w:tc>
        <w:tc>
          <w:tcPr>
            <w:tcW w:w="3969" w:type="dxa"/>
            <w:tcMar>
              <w:top w:w="28" w:type="dxa"/>
              <w:left w:w="28" w:type="dxa"/>
              <w:bottom w:w="28" w:type="dxa"/>
              <w:right w:w="28" w:type="dxa"/>
            </w:tcMar>
          </w:tcPr>
          <w:p w14:paraId="02490080" w14:textId="77777777" w:rsidR="008D1E4A" w:rsidRPr="00EF5447" w:rsidRDefault="008D1E4A" w:rsidP="00C620E0">
            <w:pPr>
              <w:pStyle w:val="TAC"/>
            </w:pPr>
            <w:r w:rsidRPr="00EF5447">
              <w:t>DC_1A_n78A-n257A</w:t>
            </w:r>
          </w:p>
          <w:p w14:paraId="45A4D65D" w14:textId="77777777" w:rsidR="008D1E4A" w:rsidRPr="00EF5447" w:rsidRDefault="008D1E4A" w:rsidP="00C620E0">
            <w:pPr>
              <w:pStyle w:val="TAC"/>
            </w:pPr>
            <w:r w:rsidRPr="00EF5447">
              <w:t>DC_1A_n78A-n257G</w:t>
            </w:r>
          </w:p>
          <w:p w14:paraId="5FC0798A" w14:textId="77777777" w:rsidR="008D1E4A" w:rsidRPr="00EF5447" w:rsidRDefault="008D1E4A" w:rsidP="00C620E0">
            <w:pPr>
              <w:pStyle w:val="TAC"/>
            </w:pPr>
            <w:r w:rsidRPr="00EF5447">
              <w:t>DC_1A_n78A-n257H</w:t>
            </w:r>
          </w:p>
          <w:p w14:paraId="7603861C" w14:textId="77777777" w:rsidR="008D1E4A" w:rsidRPr="00EF5447" w:rsidRDefault="008D1E4A" w:rsidP="00C620E0">
            <w:pPr>
              <w:pStyle w:val="TAC"/>
            </w:pPr>
            <w:r w:rsidRPr="00EF5447">
              <w:t>DC_1A_n78A-n257I</w:t>
            </w:r>
          </w:p>
          <w:p w14:paraId="003CDE5B" w14:textId="77777777" w:rsidR="008D1E4A" w:rsidRPr="00EF5447" w:rsidRDefault="008D1E4A" w:rsidP="00C620E0">
            <w:pPr>
              <w:pStyle w:val="TAC"/>
            </w:pPr>
            <w:r w:rsidRPr="00EF5447">
              <w:t>DC_3A_n78A-n257A</w:t>
            </w:r>
          </w:p>
          <w:p w14:paraId="3A2AF80A" w14:textId="77777777" w:rsidR="008D1E4A" w:rsidRPr="00EF5447" w:rsidRDefault="008D1E4A" w:rsidP="00C620E0">
            <w:pPr>
              <w:pStyle w:val="TAC"/>
            </w:pPr>
            <w:r w:rsidRPr="00EF5447">
              <w:t>DC_3A_n78A-n257G</w:t>
            </w:r>
          </w:p>
          <w:p w14:paraId="1D7A6D34" w14:textId="77777777" w:rsidR="008D1E4A" w:rsidRPr="00EF5447" w:rsidRDefault="008D1E4A" w:rsidP="00C620E0">
            <w:pPr>
              <w:pStyle w:val="TAC"/>
            </w:pPr>
            <w:r w:rsidRPr="00EF5447">
              <w:t>DC_3A_n78A-n257H</w:t>
            </w:r>
          </w:p>
          <w:p w14:paraId="7CBC3662" w14:textId="77777777" w:rsidR="008D1E4A" w:rsidRPr="00EF5447" w:rsidRDefault="008D1E4A" w:rsidP="00C620E0">
            <w:pPr>
              <w:pStyle w:val="TAC"/>
              <w:rPr>
                <w:noProof/>
              </w:rPr>
            </w:pPr>
            <w:r w:rsidRPr="00EF5447">
              <w:t>DC_3A_n78A-n257I</w:t>
            </w:r>
          </w:p>
        </w:tc>
      </w:tr>
      <w:tr w:rsidR="008D1E4A" w:rsidRPr="00EF5447" w14:paraId="0ACFEC1E" w14:textId="77777777" w:rsidTr="00C620E0">
        <w:trPr>
          <w:trHeight w:val="187"/>
          <w:jc w:val="center"/>
        </w:trPr>
        <w:tc>
          <w:tcPr>
            <w:tcW w:w="3969" w:type="dxa"/>
            <w:shd w:val="clear" w:color="auto" w:fill="auto"/>
            <w:noWrap/>
            <w:tcMar>
              <w:top w:w="28" w:type="dxa"/>
              <w:left w:w="28" w:type="dxa"/>
              <w:bottom w:w="28" w:type="dxa"/>
              <w:right w:w="28" w:type="dxa"/>
            </w:tcMar>
          </w:tcPr>
          <w:p w14:paraId="3DC48A6A"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p>
          <w:p w14:paraId="37FED462"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p>
          <w:p w14:paraId="46267F34"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p>
          <w:p w14:paraId="4DEAD24B" w14:textId="77777777" w:rsidR="008D1E4A" w:rsidRPr="00EF5447" w:rsidRDefault="008D1E4A" w:rsidP="00C620E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492705F" w14:textId="77777777" w:rsidR="008D1E4A" w:rsidRPr="00EF5447" w:rsidRDefault="008D1E4A" w:rsidP="00C620E0">
            <w:pPr>
              <w:pStyle w:val="TAC"/>
              <w:rPr>
                <w:rFonts w:cs="Arial"/>
                <w:lang w:eastAsia="zh-CN"/>
              </w:rPr>
            </w:pPr>
            <w:r w:rsidRPr="00EF5447">
              <w:rPr>
                <w:rFonts w:cs="Arial"/>
                <w:lang w:eastAsia="zh-CN"/>
              </w:rPr>
              <w:t>DC_1A_n79A</w:t>
            </w:r>
          </w:p>
          <w:p w14:paraId="40EDC048" w14:textId="77777777" w:rsidR="008D1E4A" w:rsidRPr="00EF5447" w:rsidRDefault="008D1E4A" w:rsidP="00C620E0">
            <w:pPr>
              <w:pStyle w:val="TAC"/>
              <w:rPr>
                <w:rFonts w:cs="Arial"/>
                <w:lang w:eastAsia="zh-CN"/>
              </w:rPr>
            </w:pPr>
            <w:r w:rsidRPr="00EF5447">
              <w:rPr>
                <w:rFonts w:cs="Arial"/>
                <w:lang w:eastAsia="zh-CN"/>
              </w:rPr>
              <w:t>DC_1A_n257A</w:t>
            </w:r>
          </w:p>
          <w:p w14:paraId="7BF666D7" w14:textId="77777777" w:rsidR="008D1E4A" w:rsidRPr="00EF5447" w:rsidRDefault="008D1E4A" w:rsidP="00C620E0">
            <w:pPr>
              <w:pStyle w:val="TAC"/>
              <w:rPr>
                <w:rFonts w:cs="Arial"/>
                <w:lang w:eastAsia="zh-CN"/>
              </w:rPr>
            </w:pPr>
            <w:r w:rsidRPr="00EF5447">
              <w:rPr>
                <w:rFonts w:cs="Arial"/>
                <w:lang w:eastAsia="zh-CN"/>
              </w:rPr>
              <w:t>DC_1A_n257G</w:t>
            </w:r>
          </w:p>
          <w:p w14:paraId="36D43A65" w14:textId="77777777" w:rsidR="008D1E4A" w:rsidRPr="00EF5447" w:rsidRDefault="008D1E4A" w:rsidP="00C620E0">
            <w:pPr>
              <w:pStyle w:val="TAC"/>
              <w:rPr>
                <w:rFonts w:cs="Arial"/>
                <w:lang w:eastAsia="zh-CN"/>
              </w:rPr>
            </w:pPr>
            <w:r w:rsidRPr="00EF5447">
              <w:rPr>
                <w:rFonts w:cs="Arial"/>
                <w:lang w:eastAsia="zh-CN"/>
              </w:rPr>
              <w:t>DC_1A_n257H</w:t>
            </w:r>
          </w:p>
          <w:p w14:paraId="06D10AF0" w14:textId="77777777" w:rsidR="008D1E4A" w:rsidRPr="00EF5447" w:rsidRDefault="008D1E4A" w:rsidP="00C620E0">
            <w:pPr>
              <w:pStyle w:val="TAC"/>
              <w:rPr>
                <w:rFonts w:cs="Arial"/>
                <w:lang w:eastAsia="zh-CN"/>
              </w:rPr>
            </w:pPr>
            <w:r w:rsidRPr="00EF5447">
              <w:rPr>
                <w:rFonts w:cs="Arial"/>
                <w:lang w:eastAsia="zh-CN"/>
              </w:rPr>
              <w:t>DC_1A_n257I</w:t>
            </w:r>
          </w:p>
          <w:p w14:paraId="1C9D4F4A" w14:textId="77777777" w:rsidR="008D1E4A" w:rsidRPr="00EF5447" w:rsidRDefault="008D1E4A" w:rsidP="00C620E0">
            <w:pPr>
              <w:pStyle w:val="TAC"/>
              <w:rPr>
                <w:rFonts w:cs="Arial"/>
                <w:lang w:eastAsia="zh-CN"/>
              </w:rPr>
            </w:pPr>
            <w:r w:rsidRPr="00EF5447">
              <w:rPr>
                <w:rFonts w:cs="Arial"/>
                <w:lang w:eastAsia="zh-CN"/>
              </w:rPr>
              <w:t>DC_3A_n79A</w:t>
            </w:r>
          </w:p>
          <w:p w14:paraId="59F782E7" w14:textId="77777777" w:rsidR="008D1E4A" w:rsidRPr="00EF5447" w:rsidRDefault="008D1E4A" w:rsidP="00C620E0">
            <w:pPr>
              <w:pStyle w:val="TAC"/>
              <w:rPr>
                <w:rFonts w:cs="Arial"/>
                <w:lang w:eastAsia="zh-CN"/>
              </w:rPr>
            </w:pPr>
            <w:r w:rsidRPr="00EF5447">
              <w:rPr>
                <w:rFonts w:cs="Arial"/>
                <w:lang w:eastAsia="zh-CN"/>
              </w:rPr>
              <w:t>DC_3A_n257A</w:t>
            </w:r>
          </w:p>
          <w:p w14:paraId="0765BA87" w14:textId="77777777" w:rsidR="008D1E4A" w:rsidRPr="00EF5447" w:rsidRDefault="008D1E4A" w:rsidP="00C620E0">
            <w:pPr>
              <w:pStyle w:val="TAC"/>
              <w:rPr>
                <w:rFonts w:cs="Arial"/>
                <w:lang w:eastAsia="zh-CN"/>
              </w:rPr>
            </w:pPr>
            <w:r w:rsidRPr="00EF5447">
              <w:rPr>
                <w:rFonts w:cs="Arial"/>
                <w:lang w:eastAsia="zh-CN"/>
              </w:rPr>
              <w:t>DC_3A_n257G</w:t>
            </w:r>
          </w:p>
          <w:p w14:paraId="64B18204" w14:textId="77777777" w:rsidR="008D1E4A" w:rsidRPr="00EF5447" w:rsidRDefault="008D1E4A" w:rsidP="00C620E0">
            <w:pPr>
              <w:pStyle w:val="TAC"/>
              <w:rPr>
                <w:rFonts w:cs="Arial"/>
                <w:lang w:eastAsia="zh-CN"/>
              </w:rPr>
            </w:pPr>
            <w:r w:rsidRPr="00EF5447">
              <w:rPr>
                <w:rFonts w:cs="Arial"/>
                <w:lang w:eastAsia="zh-CN"/>
              </w:rPr>
              <w:t>DC_3A_n257H</w:t>
            </w:r>
          </w:p>
          <w:p w14:paraId="08D5BD68" w14:textId="77777777" w:rsidR="008D1E4A" w:rsidRPr="00EF5447" w:rsidRDefault="008D1E4A" w:rsidP="00C620E0">
            <w:pPr>
              <w:pStyle w:val="TAC"/>
              <w:rPr>
                <w:noProof/>
              </w:rPr>
            </w:pPr>
            <w:r w:rsidRPr="00EF5447">
              <w:rPr>
                <w:rFonts w:cs="Arial"/>
                <w:lang w:eastAsia="zh-CN"/>
              </w:rPr>
              <w:t>DC_3A_n257I</w:t>
            </w:r>
          </w:p>
        </w:tc>
      </w:tr>
      <w:tr w:rsidR="008D1E4A" w:rsidRPr="00EF5447" w14:paraId="60B65432" w14:textId="77777777" w:rsidTr="00C620E0">
        <w:trPr>
          <w:trHeight w:val="187"/>
          <w:jc w:val="center"/>
        </w:trPr>
        <w:tc>
          <w:tcPr>
            <w:tcW w:w="3969" w:type="dxa"/>
            <w:shd w:val="clear" w:color="auto" w:fill="auto"/>
            <w:noWrap/>
            <w:tcMar>
              <w:top w:w="28" w:type="dxa"/>
              <w:left w:w="28" w:type="dxa"/>
              <w:bottom w:w="28" w:type="dxa"/>
              <w:right w:w="28" w:type="dxa"/>
            </w:tcMar>
          </w:tcPr>
          <w:p w14:paraId="65A1EA40" w14:textId="77777777" w:rsidR="008D1E4A" w:rsidRPr="00EF5447" w:rsidRDefault="008D1E4A" w:rsidP="00C620E0">
            <w:pPr>
              <w:pStyle w:val="TAC"/>
              <w:rPr>
                <w:noProof/>
              </w:rPr>
            </w:pPr>
            <w:r w:rsidRPr="00EF5447">
              <w:rPr>
                <w:noProof/>
              </w:rPr>
              <w:lastRenderedPageBreak/>
              <w:t>DC_1A-3A_n79A-n257A</w:t>
            </w:r>
          </w:p>
          <w:p w14:paraId="0FA491AA" w14:textId="77777777" w:rsidR="008D1E4A" w:rsidRPr="00EF5447" w:rsidRDefault="008D1E4A" w:rsidP="00C620E0">
            <w:pPr>
              <w:pStyle w:val="TAC"/>
              <w:rPr>
                <w:rFonts w:eastAsia="Malgun Gothic"/>
                <w:noProof/>
                <w:lang w:eastAsia="ko-KR"/>
              </w:rPr>
            </w:pPr>
            <w:r w:rsidRPr="00EF5447">
              <w:rPr>
                <w:noProof/>
                <w:lang w:eastAsia="zh-CN"/>
              </w:rPr>
              <w:t>DC_1A-3A_n79A-n257G</w:t>
            </w:r>
          </w:p>
          <w:p w14:paraId="3774D643" w14:textId="77777777" w:rsidR="008D1E4A" w:rsidRPr="00EF5447" w:rsidRDefault="008D1E4A" w:rsidP="00C620E0">
            <w:pPr>
              <w:pStyle w:val="TAC"/>
              <w:rPr>
                <w:rFonts w:eastAsia="Malgun Gothic"/>
                <w:noProof/>
                <w:lang w:eastAsia="ko-KR"/>
              </w:rPr>
            </w:pPr>
            <w:r w:rsidRPr="00EF5447">
              <w:rPr>
                <w:noProof/>
                <w:lang w:eastAsia="zh-CN"/>
              </w:rPr>
              <w:t>DC_1A-3A_n79A-n257H</w:t>
            </w:r>
          </w:p>
          <w:p w14:paraId="184CA853" w14:textId="77777777" w:rsidR="008D1E4A" w:rsidRPr="00EF5447" w:rsidRDefault="008D1E4A" w:rsidP="00C620E0">
            <w:pPr>
              <w:pStyle w:val="TAC"/>
              <w:rPr>
                <w:rFonts w:cs="Arial"/>
                <w:lang w:eastAsia="zh-CN"/>
              </w:rPr>
            </w:pPr>
            <w:r w:rsidRPr="00EF5447">
              <w:rPr>
                <w:noProof/>
                <w:lang w:eastAsia="zh-CN"/>
              </w:rPr>
              <w:t>DC_1A-3A_n79A-n257I</w:t>
            </w:r>
          </w:p>
        </w:tc>
        <w:tc>
          <w:tcPr>
            <w:tcW w:w="3969" w:type="dxa"/>
            <w:tcMar>
              <w:top w:w="28" w:type="dxa"/>
              <w:left w:w="28" w:type="dxa"/>
              <w:bottom w:w="28" w:type="dxa"/>
              <w:right w:w="28" w:type="dxa"/>
            </w:tcMar>
          </w:tcPr>
          <w:p w14:paraId="4FE245C7" w14:textId="77777777" w:rsidR="008D1E4A" w:rsidRPr="00EF5447" w:rsidRDefault="008D1E4A" w:rsidP="00C620E0">
            <w:pPr>
              <w:pStyle w:val="TAC"/>
              <w:rPr>
                <w:noProof/>
              </w:rPr>
            </w:pPr>
            <w:r w:rsidRPr="00EF5447">
              <w:rPr>
                <w:noProof/>
              </w:rPr>
              <w:t>DC_1A_n79A-n257A</w:t>
            </w:r>
          </w:p>
          <w:p w14:paraId="369BC407" w14:textId="77777777" w:rsidR="008D1E4A" w:rsidRPr="00EF5447" w:rsidRDefault="008D1E4A" w:rsidP="00C620E0">
            <w:pPr>
              <w:pStyle w:val="TAC"/>
              <w:rPr>
                <w:noProof/>
              </w:rPr>
            </w:pPr>
            <w:r w:rsidRPr="00EF5447">
              <w:rPr>
                <w:noProof/>
              </w:rPr>
              <w:t>DC_1A_n79A-n257G</w:t>
            </w:r>
          </w:p>
          <w:p w14:paraId="10BC0721" w14:textId="77777777" w:rsidR="008D1E4A" w:rsidRPr="00EF5447" w:rsidRDefault="008D1E4A" w:rsidP="00C620E0">
            <w:pPr>
              <w:pStyle w:val="TAC"/>
              <w:rPr>
                <w:noProof/>
              </w:rPr>
            </w:pPr>
            <w:r w:rsidRPr="00EF5447">
              <w:rPr>
                <w:noProof/>
              </w:rPr>
              <w:t>DC_1A_n79A-n257H</w:t>
            </w:r>
          </w:p>
          <w:p w14:paraId="186A3483" w14:textId="77777777" w:rsidR="008D1E4A" w:rsidRPr="00EF5447" w:rsidRDefault="008D1E4A" w:rsidP="00C620E0">
            <w:pPr>
              <w:pStyle w:val="TAC"/>
              <w:rPr>
                <w:noProof/>
              </w:rPr>
            </w:pPr>
            <w:r w:rsidRPr="00EF5447">
              <w:rPr>
                <w:noProof/>
              </w:rPr>
              <w:t>DC_1A_n79A-n257I</w:t>
            </w:r>
          </w:p>
          <w:p w14:paraId="3D6D4FEB" w14:textId="77777777" w:rsidR="008D1E4A" w:rsidRPr="00EF5447" w:rsidRDefault="008D1E4A" w:rsidP="00C620E0">
            <w:pPr>
              <w:pStyle w:val="TAC"/>
              <w:rPr>
                <w:noProof/>
              </w:rPr>
            </w:pPr>
            <w:r w:rsidRPr="00EF5447">
              <w:rPr>
                <w:noProof/>
              </w:rPr>
              <w:t>DC_3A_n79A-n257A</w:t>
            </w:r>
          </w:p>
          <w:p w14:paraId="259FCB68" w14:textId="77777777" w:rsidR="008D1E4A" w:rsidRPr="00EF5447" w:rsidRDefault="008D1E4A" w:rsidP="00C620E0">
            <w:pPr>
              <w:pStyle w:val="TAC"/>
              <w:rPr>
                <w:noProof/>
              </w:rPr>
            </w:pPr>
            <w:r w:rsidRPr="00EF5447">
              <w:rPr>
                <w:noProof/>
              </w:rPr>
              <w:t>DC_3A_n79A-n257G</w:t>
            </w:r>
          </w:p>
          <w:p w14:paraId="7E4B10DF" w14:textId="77777777" w:rsidR="008D1E4A" w:rsidRPr="00EF5447" w:rsidRDefault="008D1E4A" w:rsidP="00C620E0">
            <w:pPr>
              <w:pStyle w:val="TAC"/>
              <w:rPr>
                <w:noProof/>
              </w:rPr>
            </w:pPr>
            <w:r w:rsidRPr="00EF5447">
              <w:rPr>
                <w:noProof/>
              </w:rPr>
              <w:t>DC_3A_n79A-n257H</w:t>
            </w:r>
          </w:p>
          <w:p w14:paraId="20D32EC7" w14:textId="77777777" w:rsidR="008D1E4A" w:rsidRPr="00EF5447" w:rsidRDefault="008D1E4A" w:rsidP="00C620E0">
            <w:pPr>
              <w:pStyle w:val="TAC"/>
              <w:rPr>
                <w:rFonts w:cs="Arial"/>
                <w:lang w:eastAsia="zh-CN"/>
              </w:rPr>
            </w:pPr>
            <w:r w:rsidRPr="00EF5447">
              <w:rPr>
                <w:noProof/>
              </w:rPr>
              <w:t>DC_3A_n79A-n257I</w:t>
            </w:r>
          </w:p>
        </w:tc>
      </w:tr>
      <w:tr w:rsidR="008D1E4A" w:rsidRPr="00EF5447" w14:paraId="5801DFC9" w14:textId="77777777" w:rsidTr="00C620E0">
        <w:trPr>
          <w:trHeight w:val="187"/>
          <w:jc w:val="center"/>
        </w:trPr>
        <w:tc>
          <w:tcPr>
            <w:tcW w:w="3969" w:type="dxa"/>
            <w:shd w:val="clear" w:color="auto" w:fill="auto"/>
            <w:noWrap/>
            <w:tcMar>
              <w:top w:w="28" w:type="dxa"/>
              <w:left w:w="28" w:type="dxa"/>
              <w:bottom w:w="28" w:type="dxa"/>
              <w:right w:w="28" w:type="dxa"/>
            </w:tcMar>
          </w:tcPr>
          <w:p w14:paraId="4DC8DC14" w14:textId="77777777" w:rsidR="008D1E4A" w:rsidRPr="00EF5447" w:rsidRDefault="008D1E4A" w:rsidP="00C620E0">
            <w:pPr>
              <w:pStyle w:val="TAC"/>
              <w:rPr>
                <w:noProof/>
              </w:rPr>
            </w:pPr>
            <w:r w:rsidRPr="00EF5447">
              <w:rPr>
                <w:noProof/>
              </w:rPr>
              <w:t>DC_1A-5A_n78A-n257A</w:t>
            </w:r>
          </w:p>
          <w:p w14:paraId="2DAFC3E8" w14:textId="77777777" w:rsidR="008D1E4A" w:rsidRPr="00EF5447" w:rsidRDefault="008D1E4A" w:rsidP="00C620E0">
            <w:pPr>
              <w:pStyle w:val="TAC"/>
              <w:rPr>
                <w:rFonts w:eastAsia="Malgun Gothic"/>
                <w:noProof/>
                <w:lang w:eastAsia="ko-KR"/>
              </w:rPr>
            </w:pPr>
            <w:r w:rsidRPr="00EF5447">
              <w:rPr>
                <w:noProof/>
                <w:lang w:eastAsia="zh-CN"/>
              </w:rPr>
              <w:t>DC_1A-5A_n78A-n257D</w:t>
            </w:r>
          </w:p>
          <w:p w14:paraId="4AFB708D" w14:textId="77777777" w:rsidR="008D1E4A" w:rsidRPr="00EF5447" w:rsidRDefault="008D1E4A" w:rsidP="00C620E0">
            <w:pPr>
              <w:pStyle w:val="TAC"/>
              <w:rPr>
                <w:rFonts w:eastAsia="Malgun Gothic"/>
                <w:noProof/>
                <w:lang w:eastAsia="ko-KR"/>
              </w:rPr>
            </w:pPr>
            <w:r w:rsidRPr="00EF5447">
              <w:rPr>
                <w:noProof/>
                <w:lang w:eastAsia="zh-CN"/>
              </w:rPr>
              <w:t>DC_1A-5A_n78A-n257E</w:t>
            </w:r>
          </w:p>
          <w:p w14:paraId="2B199FD3" w14:textId="77777777" w:rsidR="008D1E4A" w:rsidRPr="00EF5447" w:rsidRDefault="008D1E4A" w:rsidP="00C620E0">
            <w:pPr>
              <w:pStyle w:val="TAC"/>
              <w:rPr>
                <w:rFonts w:eastAsia="Malgun Gothic"/>
                <w:noProof/>
                <w:lang w:eastAsia="ko-KR"/>
              </w:rPr>
            </w:pPr>
            <w:r w:rsidRPr="00EF5447">
              <w:rPr>
                <w:noProof/>
                <w:lang w:eastAsia="zh-CN"/>
              </w:rPr>
              <w:t>DC_1A-5A_n78A-n257F</w:t>
            </w:r>
          </w:p>
          <w:p w14:paraId="111529E3" w14:textId="77777777" w:rsidR="008D1E4A" w:rsidRPr="00EF5447" w:rsidRDefault="008D1E4A" w:rsidP="00C620E0">
            <w:pPr>
              <w:pStyle w:val="TAC"/>
              <w:rPr>
                <w:rFonts w:eastAsia="Malgun Gothic"/>
                <w:noProof/>
                <w:lang w:eastAsia="ko-KR"/>
              </w:rPr>
            </w:pPr>
            <w:r w:rsidRPr="00EF5447">
              <w:rPr>
                <w:noProof/>
                <w:lang w:eastAsia="zh-CN"/>
              </w:rPr>
              <w:t>DC_1A-5A_n78A-n257G</w:t>
            </w:r>
          </w:p>
          <w:p w14:paraId="73F4A0D6" w14:textId="77777777" w:rsidR="008D1E4A" w:rsidRPr="00EF5447" w:rsidRDefault="008D1E4A" w:rsidP="00C620E0">
            <w:pPr>
              <w:pStyle w:val="TAC"/>
              <w:rPr>
                <w:rFonts w:eastAsia="Malgun Gothic"/>
                <w:noProof/>
                <w:lang w:eastAsia="ko-KR"/>
              </w:rPr>
            </w:pPr>
            <w:r w:rsidRPr="00EF5447">
              <w:rPr>
                <w:noProof/>
                <w:lang w:eastAsia="zh-CN"/>
              </w:rPr>
              <w:t>DC_1A-5A_n78A-n257H</w:t>
            </w:r>
          </w:p>
          <w:p w14:paraId="0ACB1480" w14:textId="77777777" w:rsidR="008D1E4A" w:rsidRPr="00EF5447" w:rsidRDefault="008D1E4A" w:rsidP="00C620E0">
            <w:pPr>
              <w:pStyle w:val="TAC"/>
              <w:rPr>
                <w:rFonts w:eastAsia="Malgun Gothic"/>
                <w:noProof/>
                <w:lang w:eastAsia="ko-KR"/>
              </w:rPr>
            </w:pPr>
            <w:r w:rsidRPr="00EF5447">
              <w:rPr>
                <w:noProof/>
                <w:lang w:eastAsia="zh-CN"/>
              </w:rPr>
              <w:t>DC_1A-5A_n78A-n257I</w:t>
            </w:r>
          </w:p>
          <w:p w14:paraId="2BDE3590" w14:textId="77777777" w:rsidR="008D1E4A" w:rsidRPr="00EF5447" w:rsidRDefault="008D1E4A" w:rsidP="00C620E0">
            <w:pPr>
              <w:pStyle w:val="TAC"/>
              <w:rPr>
                <w:rFonts w:eastAsia="Malgun Gothic"/>
                <w:noProof/>
                <w:lang w:eastAsia="ko-KR"/>
              </w:rPr>
            </w:pPr>
            <w:r w:rsidRPr="00EF5447">
              <w:rPr>
                <w:noProof/>
                <w:lang w:eastAsia="zh-CN"/>
              </w:rPr>
              <w:t>DC_1A-5A_n78A-n257J</w:t>
            </w:r>
          </w:p>
          <w:p w14:paraId="06B99E99" w14:textId="77777777" w:rsidR="008D1E4A" w:rsidRPr="00EF5447" w:rsidRDefault="008D1E4A" w:rsidP="00C620E0">
            <w:pPr>
              <w:pStyle w:val="TAC"/>
              <w:rPr>
                <w:rFonts w:eastAsia="Malgun Gothic"/>
                <w:noProof/>
                <w:lang w:eastAsia="ko-KR"/>
              </w:rPr>
            </w:pPr>
            <w:r w:rsidRPr="00EF5447">
              <w:rPr>
                <w:noProof/>
                <w:lang w:eastAsia="zh-CN"/>
              </w:rPr>
              <w:t>DC_1A-5A_n78A-n257K</w:t>
            </w:r>
          </w:p>
          <w:p w14:paraId="1A05F96C" w14:textId="77777777" w:rsidR="008D1E4A" w:rsidRPr="00EF5447" w:rsidRDefault="008D1E4A" w:rsidP="00C620E0">
            <w:pPr>
              <w:pStyle w:val="TAC"/>
              <w:rPr>
                <w:rFonts w:eastAsia="Malgun Gothic"/>
                <w:noProof/>
                <w:lang w:eastAsia="ko-KR"/>
              </w:rPr>
            </w:pPr>
            <w:r w:rsidRPr="00EF5447">
              <w:rPr>
                <w:noProof/>
                <w:lang w:eastAsia="zh-CN"/>
              </w:rPr>
              <w:t>DC_1A-5A_n78A-n257L</w:t>
            </w:r>
          </w:p>
          <w:p w14:paraId="723E73A8" w14:textId="77777777" w:rsidR="008D1E4A" w:rsidRPr="00EF5447" w:rsidRDefault="008D1E4A" w:rsidP="00C620E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60E7E28C" w14:textId="77777777" w:rsidR="008D1E4A" w:rsidRPr="00EF5447" w:rsidRDefault="008D1E4A" w:rsidP="00C620E0">
            <w:pPr>
              <w:pStyle w:val="TAC"/>
              <w:rPr>
                <w:noProof/>
              </w:rPr>
            </w:pPr>
            <w:r w:rsidRPr="00EF5447">
              <w:rPr>
                <w:noProof/>
              </w:rPr>
              <w:t>DC_1A_n78A</w:t>
            </w:r>
          </w:p>
          <w:p w14:paraId="3AEB1211" w14:textId="77777777" w:rsidR="008D1E4A" w:rsidRPr="00EF5447" w:rsidRDefault="008D1E4A" w:rsidP="00C620E0">
            <w:pPr>
              <w:pStyle w:val="TAC"/>
              <w:rPr>
                <w:noProof/>
              </w:rPr>
            </w:pPr>
            <w:r w:rsidRPr="00EF5447">
              <w:rPr>
                <w:noProof/>
              </w:rPr>
              <w:t>DC_1A_n257A</w:t>
            </w:r>
          </w:p>
          <w:p w14:paraId="6720DDA8" w14:textId="77777777" w:rsidR="008D1E4A" w:rsidRPr="00EF5447" w:rsidRDefault="008D1E4A" w:rsidP="00C620E0">
            <w:pPr>
              <w:pStyle w:val="TAC"/>
              <w:rPr>
                <w:noProof/>
              </w:rPr>
            </w:pPr>
            <w:r w:rsidRPr="00EF5447">
              <w:rPr>
                <w:noProof/>
              </w:rPr>
              <w:t>DC_5A_n78A</w:t>
            </w:r>
          </w:p>
          <w:p w14:paraId="72E45ACF" w14:textId="77777777" w:rsidR="008D1E4A" w:rsidRPr="00EF5447" w:rsidRDefault="008D1E4A" w:rsidP="00C620E0">
            <w:pPr>
              <w:pStyle w:val="TAC"/>
            </w:pPr>
            <w:r w:rsidRPr="00EF5447">
              <w:rPr>
                <w:noProof/>
              </w:rPr>
              <w:t>DC_5A_n257A</w:t>
            </w:r>
          </w:p>
          <w:p w14:paraId="3D7C9CCD" w14:textId="77777777" w:rsidR="008D1E4A" w:rsidRPr="00EF5447" w:rsidRDefault="008D1E4A" w:rsidP="00C620E0">
            <w:pPr>
              <w:pStyle w:val="TAC"/>
            </w:pPr>
            <w:r w:rsidRPr="00EF5447">
              <w:t>DC_1A_n78A-n257A</w:t>
            </w:r>
          </w:p>
          <w:p w14:paraId="709849FF" w14:textId="77777777" w:rsidR="008D1E4A" w:rsidRPr="00EF5447" w:rsidRDefault="008D1E4A" w:rsidP="00C620E0">
            <w:pPr>
              <w:pStyle w:val="TAC"/>
            </w:pPr>
            <w:r w:rsidRPr="00EF5447">
              <w:t>DC_1A_n78A-n257G</w:t>
            </w:r>
          </w:p>
          <w:p w14:paraId="1D5BC090" w14:textId="77777777" w:rsidR="008D1E4A" w:rsidRPr="00EF5447" w:rsidRDefault="008D1E4A" w:rsidP="00C620E0">
            <w:pPr>
              <w:pStyle w:val="TAC"/>
            </w:pPr>
            <w:r w:rsidRPr="00EF5447">
              <w:t>DC_1A_n78A-n257H</w:t>
            </w:r>
          </w:p>
          <w:p w14:paraId="63F710C7" w14:textId="77777777" w:rsidR="008D1E4A" w:rsidRPr="00EF5447" w:rsidRDefault="008D1E4A" w:rsidP="00C620E0">
            <w:pPr>
              <w:pStyle w:val="TAC"/>
            </w:pPr>
            <w:r w:rsidRPr="00EF5447">
              <w:t>DC_1A_n78A-n257I</w:t>
            </w:r>
          </w:p>
          <w:p w14:paraId="184B928A" w14:textId="77777777" w:rsidR="008D1E4A" w:rsidRPr="00EF5447" w:rsidRDefault="008D1E4A" w:rsidP="00C620E0">
            <w:pPr>
              <w:pStyle w:val="TAC"/>
            </w:pPr>
            <w:r w:rsidRPr="00EF5447">
              <w:t>DC_5A_n78A-n257A</w:t>
            </w:r>
          </w:p>
          <w:p w14:paraId="26416F5B" w14:textId="77777777" w:rsidR="008D1E4A" w:rsidRPr="00EF5447" w:rsidRDefault="008D1E4A" w:rsidP="00C620E0">
            <w:pPr>
              <w:pStyle w:val="TAC"/>
            </w:pPr>
            <w:r w:rsidRPr="00EF5447">
              <w:t>DC_5A_n78A-n257G</w:t>
            </w:r>
          </w:p>
          <w:p w14:paraId="3759CAE1" w14:textId="77777777" w:rsidR="008D1E4A" w:rsidRPr="00EF5447" w:rsidRDefault="008D1E4A" w:rsidP="00C620E0">
            <w:pPr>
              <w:pStyle w:val="TAC"/>
            </w:pPr>
            <w:r w:rsidRPr="00EF5447">
              <w:t>DC_5A_n78A-n257H</w:t>
            </w:r>
          </w:p>
          <w:p w14:paraId="0AC8E4E5" w14:textId="77777777" w:rsidR="008D1E4A" w:rsidRPr="00EF5447" w:rsidRDefault="008D1E4A" w:rsidP="00C620E0">
            <w:pPr>
              <w:pStyle w:val="TAC"/>
              <w:rPr>
                <w:noProof/>
              </w:rPr>
            </w:pPr>
            <w:r w:rsidRPr="00EF5447">
              <w:t>DC_5A_n78A-n257I</w:t>
            </w:r>
          </w:p>
        </w:tc>
      </w:tr>
      <w:tr w:rsidR="008D1E4A" w:rsidRPr="00EF5447" w14:paraId="5994A578" w14:textId="77777777" w:rsidTr="00C620E0">
        <w:trPr>
          <w:trHeight w:val="187"/>
          <w:jc w:val="center"/>
        </w:trPr>
        <w:tc>
          <w:tcPr>
            <w:tcW w:w="3969" w:type="dxa"/>
            <w:shd w:val="clear" w:color="auto" w:fill="auto"/>
            <w:noWrap/>
            <w:tcMar>
              <w:top w:w="28" w:type="dxa"/>
              <w:left w:w="28" w:type="dxa"/>
              <w:bottom w:w="28" w:type="dxa"/>
              <w:right w:w="28" w:type="dxa"/>
            </w:tcMar>
          </w:tcPr>
          <w:p w14:paraId="5AF2FD81" w14:textId="77777777" w:rsidR="008D1E4A" w:rsidRPr="00EF5447" w:rsidRDefault="008D1E4A" w:rsidP="00C620E0">
            <w:pPr>
              <w:pStyle w:val="TAC"/>
            </w:pPr>
            <w:r w:rsidRPr="00EF5447">
              <w:t>DC_1A-5A_n78C-n257A</w:t>
            </w:r>
          </w:p>
          <w:p w14:paraId="36F435C0" w14:textId="77777777" w:rsidR="008D1E4A" w:rsidRPr="00EF5447" w:rsidRDefault="008D1E4A" w:rsidP="00C620E0">
            <w:pPr>
              <w:pStyle w:val="TAC"/>
            </w:pPr>
            <w:r w:rsidRPr="00EF5447">
              <w:t>DC_1A-5A_n78C-n257D</w:t>
            </w:r>
          </w:p>
          <w:p w14:paraId="51BED234" w14:textId="77777777" w:rsidR="008D1E4A" w:rsidRPr="00EF5447" w:rsidRDefault="008D1E4A" w:rsidP="00C620E0">
            <w:pPr>
              <w:pStyle w:val="TAC"/>
            </w:pPr>
            <w:r w:rsidRPr="00EF5447">
              <w:t>DC_1A-5A_n78C-n257E</w:t>
            </w:r>
          </w:p>
          <w:p w14:paraId="2092EB5C" w14:textId="77777777" w:rsidR="008D1E4A" w:rsidRPr="00EF5447" w:rsidRDefault="008D1E4A" w:rsidP="00C620E0">
            <w:pPr>
              <w:pStyle w:val="TAC"/>
            </w:pPr>
            <w:r w:rsidRPr="00EF5447">
              <w:t>DC_1A-5A_n78C-n257F</w:t>
            </w:r>
          </w:p>
          <w:p w14:paraId="3F5BF36D" w14:textId="77777777" w:rsidR="008D1E4A" w:rsidRPr="00EF5447" w:rsidRDefault="008D1E4A" w:rsidP="00C620E0">
            <w:pPr>
              <w:pStyle w:val="TAC"/>
            </w:pPr>
            <w:r w:rsidRPr="00EF5447">
              <w:t>DC_1A-5A_n78C-n257G</w:t>
            </w:r>
          </w:p>
          <w:p w14:paraId="45966F9E" w14:textId="77777777" w:rsidR="008D1E4A" w:rsidRPr="00EF5447" w:rsidRDefault="008D1E4A" w:rsidP="00C620E0">
            <w:pPr>
              <w:pStyle w:val="TAC"/>
            </w:pPr>
            <w:r w:rsidRPr="00EF5447">
              <w:t>DC_1A-5A_n78C-n257H</w:t>
            </w:r>
          </w:p>
          <w:p w14:paraId="3744E421" w14:textId="77777777" w:rsidR="008D1E4A" w:rsidRPr="00EF5447" w:rsidRDefault="008D1E4A" w:rsidP="00C620E0">
            <w:pPr>
              <w:pStyle w:val="TAC"/>
            </w:pPr>
            <w:r w:rsidRPr="00EF5447">
              <w:t>DC_1A-5A_n78C-n257I</w:t>
            </w:r>
          </w:p>
          <w:p w14:paraId="68F096C2" w14:textId="77777777" w:rsidR="008D1E4A" w:rsidRPr="00EF5447" w:rsidRDefault="008D1E4A" w:rsidP="00C620E0">
            <w:pPr>
              <w:pStyle w:val="TAC"/>
            </w:pPr>
            <w:r w:rsidRPr="00EF5447">
              <w:t>DC_1A-5A_n78C-n257J</w:t>
            </w:r>
          </w:p>
          <w:p w14:paraId="70D48955" w14:textId="77777777" w:rsidR="008D1E4A" w:rsidRPr="00EF5447" w:rsidRDefault="008D1E4A" w:rsidP="00C620E0">
            <w:pPr>
              <w:pStyle w:val="TAC"/>
            </w:pPr>
            <w:r w:rsidRPr="00EF5447">
              <w:t>DC_1A-5A_n78C-n257K</w:t>
            </w:r>
          </w:p>
          <w:p w14:paraId="24A5818F" w14:textId="77777777" w:rsidR="008D1E4A" w:rsidRPr="00EF5447" w:rsidRDefault="008D1E4A" w:rsidP="00C620E0">
            <w:pPr>
              <w:pStyle w:val="TAC"/>
            </w:pPr>
            <w:r w:rsidRPr="00EF5447">
              <w:t>DC_1A-5A_n78C-n257L</w:t>
            </w:r>
          </w:p>
          <w:p w14:paraId="7C681234" w14:textId="77777777" w:rsidR="008D1E4A" w:rsidRPr="00EF5447" w:rsidRDefault="008D1E4A" w:rsidP="00C620E0">
            <w:pPr>
              <w:pStyle w:val="TAC"/>
              <w:rPr>
                <w:noProof/>
              </w:rPr>
            </w:pPr>
            <w:r w:rsidRPr="00EF5447">
              <w:t>DC_1A-5A_n78C-n257M</w:t>
            </w:r>
          </w:p>
        </w:tc>
        <w:tc>
          <w:tcPr>
            <w:tcW w:w="3969" w:type="dxa"/>
            <w:tcMar>
              <w:top w:w="28" w:type="dxa"/>
              <w:left w:w="28" w:type="dxa"/>
              <w:bottom w:w="28" w:type="dxa"/>
              <w:right w:w="28" w:type="dxa"/>
            </w:tcMar>
          </w:tcPr>
          <w:p w14:paraId="3F8F4B21" w14:textId="77777777" w:rsidR="008D1E4A" w:rsidRPr="00EF5447" w:rsidRDefault="008D1E4A" w:rsidP="00C620E0">
            <w:pPr>
              <w:pStyle w:val="TAC"/>
            </w:pPr>
            <w:r w:rsidRPr="00EF5447">
              <w:t>DC_1A_n78A-n257A</w:t>
            </w:r>
          </w:p>
          <w:p w14:paraId="7741FCBD" w14:textId="77777777" w:rsidR="008D1E4A" w:rsidRPr="00EF5447" w:rsidRDefault="008D1E4A" w:rsidP="00C620E0">
            <w:pPr>
              <w:pStyle w:val="TAC"/>
            </w:pPr>
            <w:r w:rsidRPr="00EF5447">
              <w:t>DC_1A_n78A-n257G</w:t>
            </w:r>
          </w:p>
          <w:p w14:paraId="3989D100" w14:textId="77777777" w:rsidR="008D1E4A" w:rsidRPr="00EF5447" w:rsidRDefault="008D1E4A" w:rsidP="00C620E0">
            <w:pPr>
              <w:pStyle w:val="TAC"/>
            </w:pPr>
            <w:r w:rsidRPr="00EF5447">
              <w:t>DC_1A_n78A-n257H</w:t>
            </w:r>
          </w:p>
          <w:p w14:paraId="7723CE07" w14:textId="77777777" w:rsidR="008D1E4A" w:rsidRPr="00EF5447" w:rsidRDefault="008D1E4A" w:rsidP="00C620E0">
            <w:pPr>
              <w:pStyle w:val="TAC"/>
            </w:pPr>
            <w:r w:rsidRPr="00EF5447">
              <w:t>DC_1A_n78A-n257I</w:t>
            </w:r>
          </w:p>
          <w:p w14:paraId="33A3EB5D" w14:textId="77777777" w:rsidR="008D1E4A" w:rsidRPr="00EF5447" w:rsidRDefault="008D1E4A" w:rsidP="00C620E0">
            <w:pPr>
              <w:pStyle w:val="TAC"/>
            </w:pPr>
            <w:r w:rsidRPr="00EF5447">
              <w:t>DC_5A_n78A-n257A</w:t>
            </w:r>
          </w:p>
          <w:p w14:paraId="32891C56" w14:textId="77777777" w:rsidR="008D1E4A" w:rsidRPr="00EF5447" w:rsidRDefault="008D1E4A" w:rsidP="00C620E0">
            <w:pPr>
              <w:pStyle w:val="TAC"/>
            </w:pPr>
            <w:r w:rsidRPr="00EF5447">
              <w:t>DC_5A_n78A-n257G</w:t>
            </w:r>
          </w:p>
          <w:p w14:paraId="5110E901" w14:textId="77777777" w:rsidR="008D1E4A" w:rsidRPr="00EF5447" w:rsidRDefault="008D1E4A" w:rsidP="00C620E0">
            <w:pPr>
              <w:pStyle w:val="TAC"/>
            </w:pPr>
            <w:r w:rsidRPr="00EF5447">
              <w:t>DC_5A_n78A-n257H</w:t>
            </w:r>
          </w:p>
          <w:p w14:paraId="10C7BC6F" w14:textId="77777777" w:rsidR="008D1E4A" w:rsidRPr="00EF5447" w:rsidRDefault="008D1E4A" w:rsidP="00C620E0">
            <w:pPr>
              <w:pStyle w:val="TAC"/>
              <w:rPr>
                <w:noProof/>
              </w:rPr>
            </w:pPr>
            <w:r w:rsidRPr="00EF5447">
              <w:t>DC_5A_n78A-n257I</w:t>
            </w:r>
          </w:p>
        </w:tc>
      </w:tr>
      <w:tr w:rsidR="008D1E4A" w:rsidRPr="00EF5447" w14:paraId="48B6622E" w14:textId="77777777" w:rsidTr="00C620E0">
        <w:trPr>
          <w:trHeight w:val="187"/>
          <w:jc w:val="center"/>
        </w:trPr>
        <w:tc>
          <w:tcPr>
            <w:tcW w:w="3969" w:type="dxa"/>
            <w:shd w:val="clear" w:color="auto" w:fill="auto"/>
            <w:noWrap/>
            <w:tcMar>
              <w:top w:w="28" w:type="dxa"/>
              <w:left w:w="28" w:type="dxa"/>
              <w:bottom w:w="28" w:type="dxa"/>
              <w:right w:w="28" w:type="dxa"/>
            </w:tcMar>
          </w:tcPr>
          <w:p w14:paraId="369CE0CF" w14:textId="77777777" w:rsidR="008D1E4A" w:rsidRPr="00EF5447" w:rsidRDefault="008D1E4A" w:rsidP="00C620E0">
            <w:pPr>
              <w:pStyle w:val="TAC"/>
              <w:rPr>
                <w:noProof/>
              </w:rPr>
            </w:pPr>
            <w:r w:rsidRPr="00EF5447">
              <w:rPr>
                <w:noProof/>
              </w:rPr>
              <w:t>DC_1A-7A_n78A-n257A</w:t>
            </w:r>
          </w:p>
          <w:p w14:paraId="3B693479" w14:textId="77777777" w:rsidR="008D1E4A" w:rsidRPr="00EF5447" w:rsidRDefault="008D1E4A" w:rsidP="00C620E0">
            <w:pPr>
              <w:pStyle w:val="TAC"/>
              <w:rPr>
                <w:rFonts w:eastAsia="Malgun Gothic"/>
                <w:noProof/>
                <w:lang w:eastAsia="ko-KR"/>
              </w:rPr>
            </w:pPr>
            <w:r w:rsidRPr="00EF5447">
              <w:rPr>
                <w:noProof/>
                <w:lang w:eastAsia="zh-CN"/>
              </w:rPr>
              <w:t>DC_1A-7A_n78A-n257D</w:t>
            </w:r>
          </w:p>
          <w:p w14:paraId="4E0EE68A" w14:textId="77777777" w:rsidR="008D1E4A" w:rsidRPr="00EF5447" w:rsidRDefault="008D1E4A" w:rsidP="00C620E0">
            <w:pPr>
              <w:pStyle w:val="TAC"/>
              <w:rPr>
                <w:rFonts w:eastAsia="Malgun Gothic"/>
                <w:noProof/>
                <w:lang w:eastAsia="ko-KR"/>
              </w:rPr>
            </w:pPr>
            <w:r w:rsidRPr="00EF5447">
              <w:rPr>
                <w:noProof/>
                <w:lang w:eastAsia="zh-CN"/>
              </w:rPr>
              <w:t>DC_1A-7A_n78A-n257E</w:t>
            </w:r>
          </w:p>
          <w:p w14:paraId="2CAF1B25" w14:textId="77777777" w:rsidR="008D1E4A" w:rsidRPr="00EF5447" w:rsidRDefault="008D1E4A" w:rsidP="00C620E0">
            <w:pPr>
              <w:pStyle w:val="TAC"/>
              <w:rPr>
                <w:rFonts w:eastAsia="Malgun Gothic"/>
                <w:noProof/>
                <w:lang w:eastAsia="ko-KR"/>
              </w:rPr>
            </w:pPr>
            <w:r w:rsidRPr="00EF5447">
              <w:rPr>
                <w:noProof/>
                <w:lang w:eastAsia="zh-CN"/>
              </w:rPr>
              <w:t>DC_1A-7A_n78A-n257F</w:t>
            </w:r>
          </w:p>
          <w:p w14:paraId="54B11A34" w14:textId="77777777" w:rsidR="008D1E4A" w:rsidRPr="00EF5447" w:rsidRDefault="008D1E4A" w:rsidP="00C620E0">
            <w:pPr>
              <w:pStyle w:val="TAC"/>
              <w:rPr>
                <w:rFonts w:eastAsia="Malgun Gothic"/>
                <w:noProof/>
                <w:lang w:eastAsia="ko-KR"/>
              </w:rPr>
            </w:pPr>
            <w:r w:rsidRPr="00EF5447">
              <w:rPr>
                <w:noProof/>
                <w:lang w:eastAsia="zh-CN"/>
              </w:rPr>
              <w:t>DC_1A-7A_n78A-n257G</w:t>
            </w:r>
          </w:p>
          <w:p w14:paraId="29472CD6" w14:textId="77777777" w:rsidR="008D1E4A" w:rsidRPr="00EF5447" w:rsidRDefault="008D1E4A" w:rsidP="00C620E0">
            <w:pPr>
              <w:pStyle w:val="TAC"/>
              <w:rPr>
                <w:rFonts w:eastAsia="Malgun Gothic"/>
                <w:noProof/>
                <w:lang w:eastAsia="ko-KR"/>
              </w:rPr>
            </w:pPr>
            <w:r w:rsidRPr="00EF5447">
              <w:rPr>
                <w:noProof/>
                <w:lang w:eastAsia="zh-CN"/>
              </w:rPr>
              <w:t>DC_1A-7A_n78A-n257H</w:t>
            </w:r>
          </w:p>
          <w:p w14:paraId="2A8FCF75" w14:textId="77777777" w:rsidR="008D1E4A" w:rsidRPr="00EF5447" w:rsidRDefault="008D1E4A" w:rsidP="00C620E0">
            <w:pPr>
              <w:pStyle w:val="TAC"/>
              <w:rPr>
                <w:rFonts w:eastAsia="Malgun Gothic"/>
                <w:noProof/>
                <w:lang w:eastAsia="ko-KR"/>
              </w:rPr>
            </w:pPr>
            <w:r w:rsidRPr="00EF5447">
              <w:rPr>
                <w:noProof/>
                <w:lang w:eastAsia="zh-CN"/>
              </w:rPr>
              <w:t>DC_1A-7A_n78A-n257I</w:t>
            </w:r>
          </w:p>
          <w:p w14:paraId="6A167A71" w14:textId="77777777" w:rsidR="008D1E4A" w:rsidRPr="00EF5447" w:rsidRDefault="008D1E4A" w:rsidP="00C620E0">
            <w:pPr>
              <w:pStyle w:val="TAC"/>
              <w:rPr>
                <w:rFonts w:eastAsia="Malgun Gothic"/>
                <w:noProof/>
                <w:lang w:eastAsia="ko-KR"/>
              </w:rPr>
            </w:pPr>
            <w:r w:rsidRPr="00EF5447">
              <w:rPr>
                <w:noProof/>
                <w:lang w:eastAsia="zh-CN"/>
              </w:rPr>
              <w:t>DC_1A-7A_n78A-n257J</w:t>
            </w:r>
          </w:p>
          <w:p w14:paraId="7B643111" w14:textId="77777777" w:rsidR="008D1E4A" w:rsidRPr="00EF5447" w:rsidRDefault="008D1E4A" w:rsidP="00C620E0">
            <w:pPr>
              <w:pStyle w:val="TAC"/>
              <w:rPr>
                <w:rFonts w:eastAsia="Malgun Gothic"/>
                <w:noProof/>
                <w:lang w:eastAsia="ko-KR"/>
              </w:rPr>
            </w:pPr>
            <w:r w:rsidRPr="00EF5447">
              <w:rPr>
                <w:noProof/>
                <w:lang w:eastAsia="zh-CN"/>
              </w:rPr>
              <w:t>DC_1A-7A_n78A-n257K</w:t>
            </w:r>
          </w:p>
          <w:p w14:paraId="4DBB4838" w14:textId="77777777" w:rsidR="008D1E4A" w:rsidRPr="00EF5447" w:rsidRDefault="008D1E4A" w:rsidP="00C620E0">
            <w:pPr>
              <w:pStyle w:val="TAC"/>
              <w:rPr>
                <w:rFonts w:eastAsia="Malgun Gothic"/>
                <w:noProof/>
                <w:lang w:eastAsia="ko-KR"/>
              </w:rPr>
            </w:pPr>
            <w:r w:rsidRPr="00EF5447">
              <w:rPr>
                <w:noProof/>
                <w:lang w:eastAsia="zh-CN"/>
              </w:rPr>
              <w:t>DC_1A-7A_n78A-n257L</w:t>
            </w:r>
          </w:p>
          <w:p w14:paraId="24CE6DAD" w14:textId="77777777" w:rsidR="008D1E4A" w:rsidRPr="00EF5447" w:rsidRDefault="008D1E4A" w:rsidP="00C620E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1E525DD1" w14:textId="77777777" w:rsidR="008D1E4A" w:rsidRPr="00EF5447" w:rsidRDefault="008D1E4A" w:rsidP="00C620E0">
            <w:pPr>
              <w:pStyle w:val="TAC"/>
              <w:rPr>
                <w:noProof/>
              </w:rPr>
            </w:pPr>
            <w:r w:rsidRPr="00EF5447">
              <w:rPr>
                <w:noProof/>
              </w:rPr>
              <w:t>DC_1A_n78A</w:t>
            </w:r>
          </w:p>
          <w:p w14:paraId="58E5D7D7" w14:textId="77777777" w:rsidR="008D1E4A" w:rsidRPr="00EF5447" w:rsidRDefault="008D1E4A" w:rsidP="00C620E0">
            <w:pPr>
              <w:pStyle w:val="TAC"/>
              <w:rPr>
                <w:noProof/>
              </w:rPr>
            </w:pPr>
            <w:r w:rsidRPr="00EF5447">
              <w:rPr>
                <w:noProof/>
              </w:rPr>
              <w:t>DC_1A_n257A</w:t>
            </w:r>
          </w:p>
          <w:p w14:paraId="049646CC" w14:textId="77777777" w:rsidR="008D1E4A" w:rsidRPr="00EF5447" w:rsidRDefault="008D1E4A" w:rsidP="00C620E0">
            <w:pPr>
              <w:pStyle w:val="TAC"/>
              <w:rPr>
                <w:noProof/>
              </w:rPr>
            </w:pPr>
            <w:r w:rsidRPr="00EF5447">
              <w:rPr>
                <w:noProof/>
              </w:rPr>
              <w:t>DC_7A_n78A</w:t>
            </w:r>
          </w:p>
          <w:p w14:paraId="1426C4F9" w14:textId="77777777" w:rsidR="008D1E4A" w:rsidRPr="00EF5447" w:rsidRDefault="008D1E4A" w:rsidP="00C620E0">
            <w:pPr>
              <w:pStyle w:val="TAC"/>
              <w:rPr>
                <w:noProof/>
                <w:lang w:eastAsia="zh-CN"/>
              </w:rPr>
            </w:pPr>
            <w:r w:rsidRPr="00EF5447">
              <w:rPr>
                <w:noProof/>
              </w:rPr>
              <w:t>DC_7A_n257A</w:t>
            </w:r>
          </w:p>
          <w:p w14:paraId="2E5F3529" w14:textId="77777777" w:rsidR="008D1E4A" w:rsidRPr="00EF5447" w:rsidRDefault="008D1E4A" w:rsidP="00C620E0">
            <w:pPr>
              <w:pStyle w:val="TAC"/>
            </w:pPr>
            <w:r w:rsidRPr="00EF5447">
              <w:t>DC_1A_n78A-n257A</w:t>
            </w:r>
          </w:p>
          <w:p w14:paraId="15874249" w14:textId="77777777" w:rsidR="008D1E4A" w:rsidRPr="00EF5447" w:rsidRDefault="008D1E4A" w:rsidP="00C620E0">
            <w:pPr>
              <w:pStyle w:val="TAC"/>
            </w:pPr>
            <w:r w:rsidRPr="00EF5447">
              <w:t>DC_1A_n78A-n257G</w:t>
            </w:r>
          </w:p>
          <w:p w14:paraId="01069C93" w14:textId="77777777" w:rsidR="008D1E4A" w:rsidRPr="00EF5447" w:rsidRDefault="008D1E4A" w:rsidP="00C620E0">
            <w:pPr>
              <w:pStyle w:val="TAC"/>
            </w:pPr>
            <w:r w:rsidRPr="00EF5447">
              <w:t>DC_1A_n78A-n257H</w:t>
            </w:r>
          </w:p>
          <w:p w14:paraId="75B173C3" w14:textId="77777777" w:rsidR="008D1E4A" w:rsidRPr="00EF5447" w:rsidRDefault="008D1E4A" w:rsidP="00C620E0">
            <w:pPr>
              <w:pStyle w:val="TAC"/>
            </w:pPr>
            <w:r w:rsidRPr="00EF5447">
              <w:t>DC_1A_n78A-n257I</w:t>
            </w:r>
          </w:p>
          <w:p w14:paraId="33B3012B" w14:textId="77777777" w:rsidR="008D1E4A" w:rsidRPr="00EF5447" w:rsidRDefault="008D1E4A" w:rsidP="00C620E0">
            <w:pPr>
              <w:pStyle w:val="TAC"/>
            </w:pPr>
            <w:r w:rsidRPr="00EF5447">
              <w:t>DC_7A_n78A-n257A</w:t>
            </w:r>
          </w:p>
          <w:p w14:paraId="7540A144" w14:textId="77777777" w:rsidR="008D1E4A" w:rsidRPr="00EF5447" w:rsidRDefault="008D1E4A" w:rsidP="00C620E0">
            <w:pPr>
              <w:pStyle w:val="TAC"/>
            </w:pPr>
            <w:r w:rsidRPr="00EF5447">
              <w:t>DC_7A_n78A-n257G</w:t>
            </w:r>
          </w:p>
          <w:p w14:paraId="4B7794F4" w14:textId="77777777" w:rsidR="008D1E4A" w:rsidRPr="00EF5447" w:rsidRDefault="008D1E4A" w:rsidP="00C620E0">
            <w:pPr>
              <w:pStyle w:val="TAC"/>
            </w:pPr>
            <w:r w:rsidRPr="00EF5447">
              <w:t>DC_7A_n78A-n257H</w:t>
            </w:r>
          </w:p>
          <w:p w14:paraId="459A3A2B" w14:textId="77777777" w:rsidR="008D1E4A" w:rsidRPr="00EF5447" w:rsidRDefault="008D1E4A" w:rsidP="00C620E0">
            <w:pPr>
              <w:pStyle w:val="TAC"/>
              <w:rPr>
                <w:noProof/>
              </w:rPr>
            </w:pPr>
            <w:r w:rsidRPr="00EF5447">
              <w:t>DC_7A_n78A-n257I</w:t>
            </w:r>
          </w:p>
        </w:tc>
      </w:tr>
      <w:tr w:rsidR="008D1E4A" w:rsidRPr="00EF5447" w14:paraId="307D876A" w14:textId="77777777" w:rsidTr="00C620E0">
        <w:trPr>
          <w:trHeight w:val="187"/>
          <w:jc w:val="center"/>
        </w:trPr>
        <w:tc>
          <w:tcPr>
            <w:tcW w:w="3969" w:type="dxa"/>
            <w:shd w:val="clear" w:color="auto" w:fill="auto"/>
            <w:noWrap/>
            <w:tcMar>
              <w:top w:w="28" w:type="dxa"/>
              <w:left w:w="28" w:type="dxa"/>
              <w:bottom w:w="28" w:type="dxa"/>
              <w:right w:w="28" w:type="dxa"/>
            </w:tcMar>
          </w:tcPr>
          <w:p w14:paraId="17E16165" w14:textId="77777777" w:rsidR="008D1E4A" w:rsidRPr="00EF5447" w:rsidRDefault="008D1E4A" w:rsidP="00C620E0">
            <w:pPr>
              <w:pStyle w:val="TAC"/>
            </w:pPr>
            <w:r w:rsidRPr="00EF5447">
              <w:lastRenderedPageBreak/>
              <w:t>DC_1A-7A_n78C-n257A</w:t>
            </w:r>
          </w:p>
          <w:p w14:paraId="3C621BA2" w14:textId="77777777" w:rsidR="008D1E4A" w:rsidRPr="00EF5447" w:rsidRDefault="008D1E4A" w:rsidP="00C620E0">
            <w:pPr>
              <w:pStyle w:val="TAC"/>
            </w:pPr>
            <w:r w:rsidRPr="00EF5447">
              <w:t>DC_1A-7A_n78C-n257D</w:t>
            </w:r>
          </w:p>
          <w:p w14:paraId="1ACAFBAF" w14:textId="77777777" w:rsidR="008D1E4A" w:rsidRPr="00EF5447" w:rsidRDefault="008D1E4A" w:rsidP="00C620E0">
            <w:pPr>
              <w:pStyle w:val="TAC"/>
            </w:pPr>
            <w:r w:rsidRPr="00EF5447">
              <w:t>DC_1A-7A_n78C-n257E</w:t>
            </w:r>
          </w:p>
          <w:p w14:paraId="78261647" w14:textId="77777777" w:rsidR="008D1E4A" w:rsidRPr="00EF5447" w:rsidRDefault="008D1E4A" w:rsidP="00C620E0">
            <w:pPr>
              <w:pStyle w:val="TAC"/>
            </w:pPr>
            <w:r w:rsidRPr="00EF5447">
              <w:t>DC_1A-7A_n78C-n257F</w:t>
            </w:r>
          </w:p>
          <w:p w14:paraId="68319A5A" w14:textId="77777777" w:rsidR="008D1E4A" w:rsidRPr="00EF5447" w:rsidRDefault="008D1E4A" w:rsidP="00C620E0">
            <w:pPr>
              <w:pStyle w:val="TAC"/>
            </w:pPr>
            <w:r w:rsidRPr="00EF5447">
              <w:t>DC_1A-7A_n78C-n257G</w:t>
            </w:r>
          </w:p>
          <w:p w14:paraId="51FB5293" w14:textId="77777777" w:rsidR="008D1E4A" w:rsidRPr="00EF5447" w:rsidRDefault="008D1E4A" w:rsidP="00C620E0">
            <w:pPr>
              <w:pStyle w:val="TAC"/>
            </w:pPr>
            <w:r w:rsidRPr="00EF5447">
              <w:t>DC_1A-7A_n78C-n257H</w:t>
            </w:r>
          </w:p>
          <w:p w14:paraId="319BB01D" w14:textId="77777777" w:rsidR="008D1E4A" w:rsidRPr="00EF5447" w:rsidRDefault="008D1E4A" w:rsidP="00C620E0">
            <w:pPr>
              <w:pStyle w:val="TAC"/>
            </w:pPr>
            <w:r w:rsidRPr="00EF5447">
              <w:t>DC_1A-7A_n78C-n257I</w:t>
            </w:r>
          </w:p>
          <w:p w14:paraId="3CC012CA" w14:textId="77777777" w:rsidR="008D1E4A" w:rsidRPr="00EF5447" w:rsidRDefault="008D1E4A" w:rsidP="00C620E0">
            <w:pPr>
              <w:pStyle w:val="TAC"/>
            </w:pPr>
            <w:r w:rsidRPr="00EF5447">
              <w:t>DC_1A-7A_n78C-n257J</w:t>
            </w:r>
          </w:p>
          <w:p w14:paraId="2F9DA973" w14:textId="77777777" w:rsidR="008D1E4A" w:rsidRPr="00EF5447" w:rsidRDefault="008D1E4A" w:rsidP="00C620E0">
            <w:pPr>
              <w:pStyle w:val="TAC"/>
            </w:pPr>
            <w:r w:rsidRPr="00EF5447">
              <w:t>DC_1A-7A_n78C-n257K</w:t>
            </w:r>
          </w:p>
          <w:p w14:paraId="4E7A60FE" w14:textId="77777777" w:rsidR="008D1E4A" w:rsidRPr="00EF5447" w:rsidRDefault="008D1E4A" w:rsidP="00C620E0">
            <w:pPr>
              <w:pStyle w:val="TAC"/>
            </w:pPr>
            <w:r w:rsidRPr="00EF5447">
              <w:t>DC_1A-7A_n78C-n257L</w:t>
            </w:r>
          </w:p>
          <w:p w14:paraId="47E7BD4D" w14:textId="77777777" w:rsidR="008D1E4A" w:rsidRPr="00EF5447" w:rsidRDefault="008D1E4A" w:rsidP="00C620E0">
            <w:pPr>
              <w:pStyle w:val="TAC"/>
              <w:rPr>
                <w:noProof/>
              </w:rPr>
            </w:pPr>
            <w:r w:rsidRPr="00EF5447">
              <w:t>DC_1A-7A_n78C-n257M</w:t>
            </w:r>
          </w:p>
        </w:tc>
        <w:tc>
          <w:tcPr>
            <w:tcW w:w="3969" w:type="dxa"/>
            <w:tcMar>
              <w:top w:w="28" w:type="dxa"/>
              <w:left w:w="28" w:type="dxa"/>
              <w:bottom w:w="28" w:type="dxa"/>
              <w:right w:w="28" w:type="dxa"/>
            </w:tcMar>
          </w:tcPr>
          <w:p w14:paraId="20560253" w14:textId="77777777" w:rsidR="008D1E4A" w:rsidRPr="00EF5447" w:rsidRDefault="008D1E4A" w:rsidP="00C620E0">
            <w:pPr>
              <w:pStyle w:val="TAC"/>
            </w:pPr>
            <w:r w:rsidRPr="00EF5447">
              <w:t>DC_1A_n78A-n257A</w:t>
            </w:r>
          </w:p>
          <w:p w14:paraId="1EA3EB58" w14:textId="77777777" w:rsidR="008D1E4A" w:rsidRPr="00EF5447" w:rsidRDefault="008D1E4A" w:rsidP="00C620E0">
            <w:pPr>
              <w:pStyle w:val="TAC"/>
            </w:pPr>
            <w:r w:rsidRPr="00EF5447">
              <w:t>DC_1A_n78A-n257G</w:t>
            </w:r>
          </w:p>
          <w:p w14:paraId="1188437F" w14:textId="77777777" w:rsidR="008D1E4A" w:rsidRPr="00EF5447" w:rsidRDefault="008D1E4A" w:rsidP="00C620E0">
            <w:pPr>
              <w:pStyle w:val="TAC"/>
            </w:pPr>
            <w:r w:rsidRPr="00EF5447">
              <w:t>DC_1A_n78A-n257H</w:t>
            </w:r>
          </w:p>
          <w:p w14:paraId="33921F47" w14:textId="77777777" w:rsidR="008D1E4A" w:rsidRPr="00EF5447" w:rsidRDefault="008D1E4A" w:rsidP="00C620E0">
            <w:pPr>
              <w:pStyle w:val="TAC"/>
            </w:pPr>
            <w:r w:rsidRPr="00EF5447">
              <w:t>DC_1A_n78A-n257I</w:t>
            </w:r>
          </w:p>
          <w:p w14:paraId="07C6ACDB" w14:textId="77777777" w:rsidR="008D1E4A" w:rsidRPr="00EF5447" w:rsidRDefault="008D1E4A" w:rsidP="00C620E0">
            <w:pPr>
              <w:pStyle w:val="TAC"/>
            </w:pPr>
            <w:r w:rsidRPr="00EF5447">
              <w:t>DC_7A_n78A-n257A</w:t>
            </w:r>
          </w:p>
          <w:p w14:paraId="6BE1FAAA" w14:textId="77777777" w:rsidR="008D1E4A" w:rsidRPr="00EF5447" w:rsidRDefault="008D1E4A" w:rsidP="00C620E0">
            <w:pPr>
              <w:pStyle w:val="TAC"/>
            </w:pPr>
            <w:r w:rsidRPr="00EF5447">
              <w:t>DC_7A_n78A-n257G</w:t>
            </w:r>
          </w:p>
          <w:p w14:paraId="575A32EF" w14:textId="77777777" w:rsidR="008D1E4A" w:rsidRPr="00EF5447" w:rsidRDefault="008D1E4A" w:rsidP="00C620E0">
            <w:pPr>
              <w:pStyle w:val="TAC"/>
            </w:pPr>
            <w:r w:rsidRPr="00EF5447">
              <w:t>DC_7A_n78A-n257H</w:t>
            </w:r>
          </w:p>
          <w:p w14:paraId="3A60D94F" w14:textId="77777777" w:rsidR="008D1E4A" w:rsidRPr="00EF5447" w:rsidRDefault="008D1E4A" w:rsidP="00C620E0">
            <w:pPr>
              <w:pStyle w:val="TAC"/>
              <w:rPr>
                <w:noProof/>
              </w:rPr>
            </w:pPr>
            <w:r w:rsidRPr="00EF5447">
              <w:t>DC_7A_n78A-n257I</w:t>
            </w:r>
          </w:p>
        </w:tc>
      </w:tr>
      <w:tr w:rsidR="008D1E4A" w:rsidRPr="00EF5447" w14:paraId="1AFFAFDA" w14:textId="77777777" w:rsidTr="00C620E0">
        <w:trPr>
          <w:trHeight w:val="187"/>
          <w:jc w:val="center"/>
        </w:trPr>
        <w:tc>
          <w:tcPr>
            <w:tcW w:w="3969" w:type="dxa"/>
            <w:shd w:val="clear" w:color="auto" w:fill="auto"/>
            <w:noWrap/>
            <w:tcMar>
              <w:top w:w="28" w:type="dxa"/>
              <w:left w:w="28" w:type="dxa"/>
              <w:bottom w:w="28" w:type="dxa"/>
              <w:right w:w="28" w:type="dxa"/>
            </w:tcMar>
          </w:tcPr>
          <w:p w14:paraId="5AC0AD92" w14:textId="77777777" w:rsidR="008D1E4A" w:rsidRPr="00EF5447" w:rsidRDefault="008D1E4A" w:rsidP="00C620E0">
            <w:pPr>
              <w:pStyle w:val="TAC"/>
              <w:rPr>
                <w:noProof/>
              </w:rPr>
            </w:pPr>
            <w:r w:rsidRPr="00EF5447">
              <w:rPr>
                <w:noProof/>
              </w:rPr>
              <w:t>DC_1A-7A-7A_n78A-n257A</w:t>
            </w:r>
          </w:p>
          <w:p w14:paraId="2CCF9F7E" w14:textId="77777777" w:rsidR="008D1E4A" w:rsidRPr="00EF5447" w:rsidRDefault="008D1E4A" w:rsidP="00C620E0">
            <w:pPr>
              <w:pStyle w:val="TAC"/>
              <w:rPr>
                <w:rFonts w:eastAsia="Malgun Gothic"/>
                <w:noProof/>
                <w:lang w:eastAsia="ko-KR"/>
              </w:rPr>
            </w:pPr>
            <w:r w:rsidRPr="00EF5447">
              <w:rPr>
                <w:noProof/>
                <w:lang w:eastAsia="zh-CN"/>
              </w:rPr>
              <w:t>DC_1A-7A-7A_n78A-n257D</w:t>
            </w:r>
          </w:p>
          <w:p w14:paraId="34267C5E" w14:textId="77777777" w:rsidR="008D1E4A" w:rsidRPr="00EF5447" w:rsidRDefault="008D1E4A" w:rsidP="00C620E0">
            <w:pPr>
              <w:pStyle w:val="TAC"/>
              <w:rPr>
                <w:rFonts w:eastAsia="Malgun Gothic"/>
                <w:noProof/>
                <w:lang w:eastAsia="ko-KR"/>
              </w:rPr>
            </w:pPr>
            <w:r w:rsidRPr="00EF5447">
              <w:rPr>
                <w:noProof/>
                <w:lang w:eastAsia="zh-CN"/>
              </w:rPr>
              <w:t>DC_1A-7A-7A_n78A-n257E</w:t>
            </w:r>
          </w:p>
          <w:p w14:paraId="437DE296" w14:textId="77777777" w:rsidR="008D1E4A" w:rsidRPr="00EF5447" w:rsidRDefault="008D1E4A" w:rsidP="00C620E0">
            <w:pPr>
              <w:pStyle w:val="TAC"/>
              <w:rPr>
                <w:rFonts w:eastAsia="Malgun Gothic"/>
                <w:noProof/>
                <w:lang w:eastAsia="ko-KR"/>
              </w:rPr>
            </w:pPr>
            <w:r w:rsidRPr="00EF5447">
              <w:rPr>
                <w:noProof/>
                <w:lang w:eastAsia="zh-CN"/>
              </w:rPr>
              <w:t>DC_1A-7A-7A_n78A-n257F</w:t>
            </w:r>
          </w:p>
          <w:p w14:paraId="4F6A766C" w14:textId="77777777" w:rsidR="008D1E4A" w:rsidRPr="00EF5447" w:rsidRDefault="008D1E4A" w:rsidP="00C620E0">
            <w:pPr>
              <w:pStyle w:val="TAC"/>
              <w:rPr>
                <w:rFonts w:eastAsia="Malgun Gothic"/>
                <w:noProof/>
                <w:lang w:eastAsia="ko-KR"/>
              </w:rPr>
            </w:pPr>
            <w:r w:rsidRPr="00EF5447">
              <w:rPr>
                <w:noProof/>
                <w:lang w:eastAsia="zh-CN"/>
              </w:rPr>
              <w:t>DC_1A-7A-7A_n78A-n257G</w:t>
            </w:r>
          </w:p>
          <w:p w14:paraId="424DF695" w14:textId="77777777" w:rsidR="008D1E4A" w:rsidRPr="00EF5447" w:rsidRDefault="008D1E4A" w:rsidP="00C620E0">
            <w:pPr>
              <w:pStyle w:val="TAC"/>
              <w:rPr>
                <w:rFonts w:eastAsia="Malgun Gothic"/>
                <w:noProof/>
                <w:lang w:eastAsia="ko-KR"/>
              </w:rPr>
            </w:pPr>
            <w:r w:rsidRPr="00EF5447">
              <w:rPr>
                <w:noProof/>
                <w:lang w:eastAsia="zh-CN"/>
              </w:rPr>
              <w:t>DC_1A-7A-7A_n78A-n257H</w:t>
            </w:r>
          </w:p>
          <w:p w14:paraId="43F99ACE" w14:textId="77777777" w:rsidR="008D1E4A" w:rsidRPr="00EF5447" w:rsidRDefault="008D1E4A" w:rsidP="00C620E0">
            <w:pPr>
              <w:pStyle w:val="TAC"/>
              <w:rPr>
                <w:rFonts w:eastAsia="Malgun Gothic"/>
                <w:noProof/>
                <w:lang w:eastAsia="ko-KR"/>
              </w:rPr>
            </w:pPr>
            <w:r w:rsidRPr="00EF5447">
              <w:rPr>
                <w:noProof/>
                <w:lang w:eastAsia="zh-CN"/>
              </w:rPr>
              <w:t>DC_1A-7A-7A_n78A-n257I</w:t>
            </w:r>
          </w:p>
          <w:p w14:paraId="59B4A128" w14:textId="77777777" w:rsidR="008D1E4A" w:rsidRPr="00EF5447" w:rsidRDefault="008D1E4A" w:rsidP="00C620E0">
            <w:pPr>
              <w:pStyle w:val="TAC"/>
              <w:rPr>
                <w:rFonts w:eastAsia="Malgun Gothic"/>
                <w:noProof/>
                <w:lang w:eastAsia="ko-KR"/>
              </w:rPr>
            </w:pPr>
            <w:r w:rsidRPr="00EF5447">
              <w:rPr>
                <w:noProof/>
                <w:lang w:eastAsia="zh-CN"/>
              </w:rPr>
              <w:t>DC_1A-7A-7A_n78A-n257J</w:t>
            </w:r>
          </w:p>
          <w:p w14:paraId="019770F3" w14:textId="77777777" w:rsidR="008D1E4A" w:rsidRPr="00EF5447" w:rsidRDefault="008D1E4A" w:rsidP="00C620E0">
            <w:pPr>
              <w:pStyle w:val="TAC"/>
              <w:rPr>
                <w:rFonts w:eastAsia="Malgun Gothic"/>
                <w:noProof/>
                <w:lang w:eastAsia="ko-KR"/>
              </w:rPr>
            </w:pPr>
            <w:r w:rsidRPr="00EF5447">
              <w:rPr>
                <w:noProof/>
                <w:lang w:eastAsia="zh-CN"/>
              </w:rPr>
              <w:t>DC_1A-7A-7A_n78A-n257K</w:t>
            </w:r>
          </w:p>
          <w:p w14:paraId="29D4BF98" w14:textId="77777777" w:rsidR="008D1E4A" w:rsidRPr="00EF5447" w:rsidRDefault="008D1E4A" w:rsidP="00C620E0">
            <w:pPr>
              <w:pStyle w:val="TAC"/>
              <w:rPr>
                <w:rFonts w:eastAsia="Malgun Gothic"/>
                <w:noProof/>
                <w:lang w:eastAsia="ko-KR"/>
              </w:rPr>
            </w:pPr>
            <w:r w:rsidRPr="00EF5447">
              <w:rPr>
                <w:noProof/>
                <w:lang w:eastAsia="zh-CN"/>
              </w:rPr>
              <w:t>DC_1A-7A-7A_n78A-n257L</w:t>
            </w:r>
          </w:p>
          <w:p w14:paraId="61C6EF3A" w14:textId="77777777" w:rsidR="008D1E4A" w:rsidRPr="00EF5447" w:rsidRDefault="008D1E4A" w:rsidP="00C620E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27D47494" w14:textId="77777777" w:rsidR="008D1E4A" w:rsidRPr="00EF5447" w:rsidRDefault="008D1E4A" w:rsidP="00C620E0">
            <w:pPr>
              <w:pStyle w:val="TAC"/>
              <w:rPr>
                <w:noProof/>
              </w:rPr>
            </w:pPr>
            <w:r w:rsidRPr="00EF5447">
              <w:rPr>
                <w:noProof/>
              </w:rPr>
              <w:t>DC_1A_n78A</w:t>
            </w:r>
          </w:p>
          <w:p w14:paraId="1C890E29" w14:textId="77777777" w:rsidR="008D1E4A" w:rsidRPr="00EF5447" w:rsidRDefault="008D1E4A" w:rsidP="00C620E0">
            <w:pPr>
              <w:pStyle w:val="TAC"/>
              <w:rPr>
                <w:noProof/>
              </w:rPr>
            </w:pPr>
            <w:r w:rsidRPr="00EF5447">
              <w:rPr>
                <w:noProof/>
              </w:rPr>
              <w:t>DC_1A_n257A</w:t>
            </w:r>
          </w:p>
          <w:p w14:paraId="50F0FDCE" w14:textId="77777777" w:rsidR="008D1E4A" w:rsidRPr="00EF5447" w:rsidRDefault="008D1E4A" w:rsidP="00C620E0">
            <w:pPr>
              <w:pStyle w:val="TAC"/>
              <w:rPr>
                <w:noProof/>
              </w:rPr>
            </w:pPr>
            <w:r w:rsidRPr="00EF5447">
              <w:rPr>
                <w:noProof/>
              </w:rPr>
              <w:t>DC_7A_n78A</w:t>
            </w:r>
          </w:p>
          <w:p w14:paraId="4845A98B" w14:textId="77777777" w:rsidR="008D1E4A" w:rsidRPr="00EF5447" w:rsidRDefault="008D1E4A" w:rsidP="00C620E0">
            <w:pPr>
              <w:pStyle w:val="TAC"/>
              <w:rPr>
                <w:noProof/>
                <w:lang w:eastAsia="zh-CN"/>
              </w:rPr>
            </w:pPr>
            <w:r w:rsidRPr="00EF5447">
              <w:rPr>
                <w:noProof/>
              </w:rPr>
              <w:t>DC_7A_n257A</w:t>
            </w:r>
          </w:p>
          <w:p w14:paraId="33860DF1" w14:textId="77777777" w:rsidR="008D1E4A" w:rsidRPr="00EF5447" w:rsidRDefault="008D1E4A" w:rsidP="00C620E0">
            <w:pPr>
              <w:pStyle w:val="TAC"/>
            </w:pPr>
            <w:r w:rsidRPr="00EF5447">
              <w:t>DC_1A_n78A-n257A</w:t>
            </w:r>
          </w:p>
          <w:p w14:paraId="38D1A53A" w14:textId="77777777" w:rsidR="008D1E4A" w:rsidRPr="00EF5447" w:rsidRDefault="008D1E4A" w:rsidP="00C620E0">
            <w:pPr>
              <w:pStyle w:val="TAC"/>
            </w:pPr>
            <w:r w:rsidRPr="00EF5447">
              <w:t>DC_1A_n78A-n257G</w:t>
            </w:r>
          </w:p>
          <w:p w14:paraId="5DBC7145" w14:textId="77777777" w:rsidR="008D1E4A" w:rsidRPr="00EF5447" w:rsidRDefault="008D1E4A" w:rsidP="00C620E0">
            <w:pPr>
              <w:pStyle w:val="TAC"/>
            </w:pPr>
            <w:r w:rsidRPr="00EF5447">
              <w:t>DC_1A_n78A-n257H</w:t>
            </w:r>
          </w:p>
          <w:p w14:paraId="21523DAF" w14:textId="77777777" w:rsidR="008D1E4A" w:rsidRPr="00EF5447" w:rsidRDefault="008D1E4A" w:rsidP="00C620E0">
            <w:pPr>
              <w:pStyle w:val="TAC"/>
            </w:pPr>
            <w:r w:rsidRPr="00EF5447">
              <w:t>DC_1A_n78A-n257I</w:t>
            </w:r>
          </w:p>
          <w:p w14:paraId="6B151F57" w14:textId="77777777" w:rsidR="008D1E4A" w:rsidRPr="00EF5447" w:rsidRDefault="008D1E4A" w:rsidP="00C620E0">
            <w:pPr>
              <w:pStyle w:val="TAC"/>
            </w:pPr>
            <w:r w:rsidRPr="00EF5447">
              <w:t>DC_7A_n78A-n257A</w:t>
            </w:r>
          </w:p>
          <w:p w14:paraId="2460325C" w14:textId="77777777" w:rsidR="008D1E4A" w:rsidRPr="00EF5447" w:rsidRDefault="008D1E4A" w:rsidP="00C620E0">
            <w:pPr>
              <w:pStyle w:val="TAC"/>
            </w:pPr>
            <w:r w:rsidRPr="00EF5447">
              <w:t>DC_7A_n78A-n257G</w:t>
            </w:r>
          </w:p>
          <w:p w14:paraId="1978C0AD" w14:textId="77777777" w:rsidR="008D1E4A" w:rsidRPr="00EF5447" w:rsidRDefault="008D1E4A" w:rsidP="00C620E0">
            <w:pPr>
              <w:pStyle w:val="TAC"/>
            </w:pPr>
            <w:r w:rsidRPr="00EF5447">
              <w:t>DC_7A_n78A-n257H</w:t>
            </w:r>
          </w:p>
          <w:p w14:paraId="48846ABD" w14:textId="77777777" w:rsidR="008D1E4A" w:rsidRPr="00EF5447" w:rsidRDefault="008D1E4A" w:rsidP="00C620E0">
            <w:pPr>
              <w:pStyle w:val="TAC"/>
              <w:rPr>
                <w:noProof/>
              </w:rPr>
            </w:pPr>
            <w:r w:rsidRPr="00EF5447">
              <w:t>DC_7A_n78A-n257I</w:t>
            </w:r>
          </w:p>
        </w:tc>
      </w:tr>
      <w:tr w:rsidR="008D1E4A" w:rsidRPr="00EF5447" w14:paraId="4F893F8D" w14:textId="77777777" w:rsidTr="00C620E0">
        <w:trPr>
          <w:trHeight w:val="187"/>
          <w:jc w:val="center"/>
        </w:trPr>
        <w:tc>
          <w:tcPr>
            <w:tcW w:w="3969" w:type="dxa"/>
            <w:shd w:val="clear" w:color="auto" w:fill="auto"/>
            <w:noWrap/>
            <w:tcMar>
              <w:top w:w="28" w:type="dxa"/>
              <w:left w:w="28" w:type="dxa"/>
              <w:bottom w:w="28" w:type="dxa"/>
              <w:right w:w="28" w:type="dxa"/>
            </w:tcMar>
          </w:tcPr>
          <w:p w14:paraId="5E09F3D8" w14:textId="77777777" w:rsidR="008D1E4A" w:rsidRPr="00EF5447" w:rsidRDefault="008D1E4A" w:rsidP="00C620E0">
            <w:pPr>
              <w:pStyle w:val="TAC"/>
            </w:pPr>
            <w:r w:rsidRPr="00EF5447">
              <w:t>DC_1A-7A-7A_n78C-n257A</w:t>
            </w:r>
          </w:p>
          <w:p w14:paraId="3EDC8168" w14:textId="77777777" w:rsidR="008D1E4A" w:rsidRPr="00EF5447" w:rsidRDefault="008D1E4A" w:rsidP="00C620E0">
            <w:pPr>
              <w:pStyle w:val="TAC"/>
            </w:pPr>
            <w:r w:rsidRPr="00EF5447">
              <w:t>DC_1A-7A-7A_n78C-n257D</w:t>
            </w:r>
          </w:p>
          <w:p w14:paraId="2C5D47C0" w14:textId="77777777" w:rsidR="008D1E4A" w:rsidRPr="00EF5447" w:rsidRDefault="008D1E4A" w:rsidP="00C620E0">
            <w:pPr>
              <w:pStyle w:val="TAC"/>
            </w:pPr>
            <w:r w:rsidRPr="00EF5447">
              <w:t>DC_1A-7A-7A_n78C-n257E</w:t>
            </w:r>
          </w:p>
          <w:p w14:paraId="119669D8" w14:textId="77777777" w:rsidR="008D1E4A" w:rsidRPr="00EF5447" w:rsidRDefault="008D1E4A" w:rsidP="00C620E0">
            <w:pPr>
              <w:pStyle w:val="TAC"/>
            </w:pPr>
            <w:r w:rsidRPr="00EF5447">
              <w:t>DC_1A-7A-7A_n78C-n257F</w:t>
            </w:r>
          </w:p>
          <w:p w14:paraId="526735D2" w14:textId="77777777" w:rsidR="008D1E4A" w:rsidRPr="00EF5447" w:rsidRDefault="008D1E4A" w:rsidP="00C620E0">
            <w:pPr>
              <w:pStyle w:val="TAC"/>
            </w:pPr>
            <w:r w:rsidRPr="00EF5447">
              <w:t>DC_1A-7A-7A_n78C-n257G</w:t>
            </w:r>
          </w:p>
          <w:p w14:paraId="5C889586" w14:textId="77777777" w:rsidR="008D1E4A" w:rsidRPr="00EF5447" w:rsidRDefault="008D1E4A" w:rsidP="00C620E0">
            <w:pPr>
              <w:pStyle w:val="TAC"/>
            </w:pPr>
            <w:r w:rsidRPr="00EF5447">
              <w:t>DC_1A-7A-7A_n78C-n257H</w:t>
            </w:r>
          </w:p>
          <w:p w14:paraId="7EDD2685" w14:textId="77777777" w:rsidR="008D1E4A" w:rsidRPr="00EF5447" w:rsidRDefault="008D1E4A" w:rsidP="00C620E0">
            <w:pPr>
              <w:pStyle w:val="TAC"/>
            </w:pPr>
            <w:r w:rsidRPr="00EF5447">
              <w:t>DC_1A-7A-7A_n78C-n257I</w:t>
            </w:r>
          </w:p>
          <w:p w14:paraId="051BAB4A" w14:textId="77777777" w:rsidR="008D1E4A" w:rsidRPr="00EF5447" w:rsidRDefault="008D1E4A" w:rsidP="00C620E0">
            <w:pPr>
              <w:pStyle w:val="TAC"/>
            </w:pPr>
            <w:r w:rsidRPr="00EF5447">
              <w:t>DC_1A-7A-7A_n78C-n257J</w:t>
            </w:r>
          </w:p>
          <w:p w14:paraId="1186E9D0" w14:textId="77777777" w:rsidR="008D1E4A" w:rsidRPr="00EF5447" w:rsidRDefault="008D1E4A" w:rsidP="00C620E0">
            <w:pPr>
              <w:pStyle w:val="TAC"/>
            </w:pPr>
            <w:r w:rsidRPr="00EF5447">
              <w:t>DC_1A-7A-7A_n78C-n257K</w:t>
            </w:r>
          </w:p>
          <w:p w14:paraId="7FC47F50" w14:textId="77777777" w:rsidR="008D1E4A" w:rsidRPr="00EF5447" w:rsidRDefault="008D1E4A" w:rsidP="00C620E0">
            <w:pPr>
              <w:pStyle w:val="TAC"/>
            </w:pPr>
            <w:r w:rsidRPr="00EF5447">
              <w:t>DC_1A-7A-7A_n78C-n257L</w:t>
            </w:r>
          </w:p>
          <w:p w14:paraId="30552D74" w14:textId="77777777" w:rsidR="008D1E4A" w:rsidRPr="00EF5447" w:rsidRDefault="008D1E4A" w:rsidP="00C620E0">
            <w:pPr>
              <w:pStyle w:val="TAC"/>
              <w:rPr>
                <w:noProof/>
              </w:rPr>
            </w:pPr>
            <w:r w:rsidRPr="00EF5447">
              <w:t>DC_1A-7A-7A_n78C-n257M</w:t>
            </w:r>
          </w:p>
        </w:tc>
        <w:tc>
          <w:tcPr>
            <w:tcW w:w="3969" w:type="dxa"/>
            <w:tcMar>
              <w:top w:w="28" w:type="dxa"/>
              <w:left w:w="28" w:type="dxa"/>
              <w:bottom w:w="28" w:type="dxa"/>
              <w:right w:w="28" w:type="dxa"/>
            </w:tcMar>
          </w:tcPr>
          <w:p w14:paraId="4EBD8BB0" w14:textId="77777777" w:rsidR="008D1E4A" w:rsidRPr="00EF5447" w:rsidRDefault="008D1E4A" w:rsidP="00C620E0">
            <w:pPr>
              <w:pStyle w:val="TAC"/>
            </w:pPr>
            <w:r w:rsidRPr="00EF5447">
              <w:t>DC_1A_n78A-n257A</w:t>
            </w:r>
          </w:p>
          <w:p w14:paraId="58A4C2E4" w14:textId="77777777" w:rsidR="008D1E4A" w:rsidRPr="00EF5447" w:rsidRDefault="008D1E4A" w:rsidP="00C620E0">
            <w:pPr>
              <w:pStyle w:val="TAC"/>
            </w:pPr>
            <w:r w:rsidRPr="00EF5447">
              <w:t>DC_1A_n78A-n257G</w:t>
            </w:r>
          </w:p>
          <w:p w14:paraId="43D58A82" w14:textId="77777777" w:rsidR="008D1E4A" w:rsidRPr="00EF5447" w:rsidRDefault="008D1E4A" w:rsidP="00C620E0">
            <w:pPr>
              <w:pStyle w:val="TAC"/>
            </w:pPr>
            <w:r w:rsidRPr="00EF5447">
              <w:t>DC_1A_n78A-n257H</w:t>
            </w:r>
          </w:p>
          <w:p w14:paraId="722F635B" w14:textId="77777777" w:rsidR="008D1E4A" w:rsidRPr="00EF5447" w:rsidRDefault="008D1E4A" w:rsidP="00C620E0">
            <w:pPr>
              <w:pStyle w:val="TAC"/>
            </w:pPr>
            <w:r w:rsidRPr="00EF5447">
              <w:t>DC_1A_n78A-n257I</w:t>
            </w:r>
          </w:p>
          <w:p w14:paraId="1F039ADD" w14:textId="77777777" w:rsidR="008D1E4A" w:rsidRPr="00EF5447" w:rsidRDefault="008D1E4A" w:rsidP="00C620E0">
            <w:pPr>
              <w:pStyle w:val="TAC"/>
            </w:pPr>
            <w:r w:rsidRPr="00EF5447">
              <w:t>DC_7A_n78A-n257A</w:t>
            </w:r>
          </w:p>
          <w:p w14:paraId="6858CD0D" w14:textId="77777777" w:rsidR="008D1E4A" w:rsidRPr="00EF5447" w:rsidRDefault="008D1E4A" w:rsidP="00C620E0">
            <w:pPr>
              <w:pStyle w:val="TAC"/>
            </w:pPr>
            <w:r w:rsidRPr="00EF5447">
              <w:t>DC_7A_n78A-n257G</w:t>
            </w:r>
          </w:p>
          <w:p w14:paraId="31BF517A" w14:textId="77777777" w:rsidR="008D1E4A" w:rsidRPr="00EF5447" w:rsidRDefault="008D1E4A" w:rsidP="00C620E0">
            <w:pPr>
              <w:pStyle w:val="TAC"/>
            </w:pPr>
            <w:r w:rsidRPr="00EF5447">
              <w:t>DC_7A_n78A-n257H</w:t>
            </w:r>
          </w:p>
          <w:p w14:paraId="13A5826D" w14:textId="77777777" w:rsidR="008D1E4A" w:rsidRPr="00EF5447" w:rsidRDefault="008D1E4A" w:rsidP="00C620E0">
            <w:pPr>
              <w:pStyle w:val="TAC"/>
              <w:rPr>
                <w:noProof/>
              </w:rPr>
            </w:pPr>
            <w:r w:rsidRPr="00EF5447">
              <w:t>DC_7A_n78A-n257I</w:t>
            </w:r>
          </w:p>
        </w:tc>
      </w:tr>
      <w:tr w:rsidR="008D1E4A" w:rsidRPr="00EF5447" w14:paraId="1AAA7CA9" w14:textId="77777777" w:rsidTr="00C620E0">
        <w:trPr>
          <w:trHeight w:val="187"/>
          <w:jc w:val="center"/>
        </w:trPr>
        <w:tc>
          <w:tcPr>
            <w:tcW w:w="3969" w:type="dxa"/>
            <w:shd w:val="clear" w:color="auto" w:fill="auto"/>
            <w:noWrap/>
            <w:tcMar>
              <w:top w:w="28" w:type="dxa"/>
              <w:left w:w="28" w:type="dxa"/>
              <w:bottom w:w="28" w:type="dxa"/>
              <w:right w:w="28" w:type="dxa"/>
            </w:tcMar>
          </w:tcPr>
          <w:p w14:paraId="5F57E7A7" w14:textId="77777777" w:rsidR="008D1E4A" w:rsidRPr="00EF5447" w:rsidRDefault="008D1E4A" w:rsidP="00C620E0">
            <w:pPr>
              <w:pStyle w:val="TAC"/>
              <w:rPr>
                <w:lang w:eastAsia="zh-TW"/>
              </w:rPr>
            </w:pPr>
            <w:r w:rsidRPr="00EF5447">
              <w:rPr>
                <w:lang w:eastAsia="zh-TW"/>
              </w:rPr>
              <w:lastRenderedPageBreak/>
              <w:t>DC_1A-8A_n40A-n258A</w:t>
            </w:r>
          </w:p>
          <w:p w14:paraId="4A5ECCEE" w14:textId="77777777" w:rsidR="008D1E4A" w:rsidRPr="00EF5447" w:rsidRDefault="008D1E4A" w:rsidP="00C620E0">
            <w:pPr>
              <w:pStyle w:val="TAC"/>
              <w:rPr>
                <w:lang w:eastAsia="zh-TW"/>
              </w:rPr>
            </w:pPr>
            <w:r w:rsidRPr="00EF5447">
              <w:rPr>
                <w:lang w:eastAsia="zh-TW"/>
              </w:rPr>
              <w:t>DC_1A-8A_n40A-n258D</w:t>
            </w:r>
          </w:p>
          <w:p w14:paraId="31E8A971" w14:textId="77777777" w:rsidR="008D1E4A" w:rsidRPr="00EF5447" w:rsidRDefault="008D1E4A" w:rsidP="00C620E0">
            <w:pPr>
              <w:pStyle w:val="TAC"/>
              <w:rPr>
                <w:lang w:eastAsia="zh-TW"/>
              </w:rPr>
            </w:pPr>
            <w:r w:rsidRPr="00EF5447">
              <w:rPr>
                <w:lang w:eastAsia="zh-TW"/>
              </w:rPr>
              <w:t>DC_1A-8A_n40A-n258E</w:t>
            </w:r>
          </w:p>
          <w:p w14:paraId="45B92BDE" w14:textId="77777777" w:rsidR="008D1E4A" w:rsidRPr="00EF5447" w:rsidRDefault="008D1E4A" w:rsidP="00C620E0">
            <w:pPr>
              <w:pStyle w:val="TAC"/>
              <w:rPr>
                <w:lang w:eastAsia="zh-TW"/>
              </w:rPr>
            </w:pPr>
            <w:r w:rsidRPr="00EF5447">
              <w:rPr>
                <w:lang w:eastAsia="zh-TW"/>
              </w:rPr>
              <w:t>DC_1A-8A_n40A-n258F</w:t>
            </w:r>
          </w:p>
          <w:p w14:paraId="6BD4B8FD" w14:textId="77777777" w:rsidR="008D1E4A" w:rsidRPr="00EF5447" w:rsidRDefault="008D1E4A" w:rsidP="00C620E0">
            <w:pPr>
              <w:pStyle w:val="TAC"/>
              <w:rPr>
                <w:lang w:eastAsia="zh-TW"/>
              </w:rPr>
            </w:pPr>
            <w:r w:rsidRPr="00EF5447">
              <w:rPr>
                <w:lang w:eastAsia="zh-TW"/>
              </w:rPr>
              <w:t>DC_1A-8A_n40A-n258G</w:t>
            </w:r>
          </w:p>
          <w:p w14:paraId="5AC9BDD7" w14:textId="77777777" w:rsidR="008D1E4A" w:rsidRPr="00EF5447" w:rsidRDefault="008D1E4A" w:rsidP="00C620E0">
            <w:pPr>
              <w:pStyle w:val="TAC"/>
              <w:rPr>
                <w:lang w:eastAsia="zh-TW"/>
              </w:rPr>
            </w:pPr>
            <w:r w:rsidRPr="00EF5447">
              <w:rPr>
                <w:lang w:eastAsia="zh-TW"/>
              </w:rPr>
              <w:t>DC_1A-8A_n40A-n258H</w:t>
            </w:r>
          </w:p>
          <w:p w14:paraId="0884CBBB" w14:textId="77777777" w:rsidR="008D1E4A" w:rsidRPr="00EF5447" w:rsidRDefault="008D1E4A" w:rsidP="00C620E0">
            <w:pPr>
              <w:pStyle w:val="TAC"/>
              <w:rPr>
                <w:lang w:eastAsia="zh-TW"/>
              </w:rPr>
            </w:pPr>
            <w:r w:rsidRPr="00EF5447">
              <w:rPr>
                <w:lang w:eastAsia="zh-TW"/>
              </w:rPr>
              <w:t>DC_1A-8A_n40A-n258I</w:t>
            </w:r>
          </w:p>
          <w:p w14:paraId="69888A9D" w14:textId="77777777" w:rsidR="008D1E4A" w:rsidRPr="00EF5447" w:rsidRDefault="008D1E4A" w:rsidP="00C620E0">
            <w:pPr>
              <w:pStyle w:val="TAC"/>
              <w:rPr>
                <w:lang w:eastAsia="zh-TW"/>
              </w:rPr>
            </w:pPr>
            <w:r w:rsidRPr="00EF5447">
              <w:rPr>
                <w:lang w:eastAsia="zh-TW"/>
              </w:rPr>
              <w:t>DC_1A-8A_n40A-n258J</w:t>
            </w:r>
          </w:p>
          <w:p w14:paraId="363AA664" w14:textId="77777777" w:rsidR="008D1E4A" w:rsidRPr="00EF5447" w:rsidRDefault="008D1E4A" w:rsidP="00C620E0">
            <w:pPr>
              <w:pStyle w:val="TAC"/>
              <w:rPr>
                <w:lang w:eastAsia="zh-TW"/>
              </w:rPr>
            </w:pPr>
            <w:r w:rsidRPr="00EF5447">
              <w:rPr>
                <w:lang w:eastAsia="zh-TW"/>
              </w:rPr>
              <w:t>DC_1A-8A_n40A-n258K</w:t>
            </w:r>
          </w:p>
          <w:p w14:paraId="030E1FC0" w14:textId="77777777" w:rsidR="008D1E4A" w:rsidRPr="00EF5447" w:rsidRDefault="008D1E4A" w:rsidP="00C620E0">
            <w:pPr>
              <w:pStyle w:val="TAC"/>
              <w:rPr>
                <w:lang w:eastAsia="zh-TW"/>
              </w:rPr>
            </w:pPr>
            <w:r w:rsidRPr="00EF5447">
              <w:rPr>
                <w:lang w:eastAsia="zh-TW"/>
              </w:rPr>
              <w:t>DC_1A-8A_n40A-n258L</w:t>
            </w:r>
          </w:p>
          <w:p w14:paraId="4FE4BEEC" w14:textId="77777777" w:rsidR="008D1E4A" w:rsidRPr="00EF5447" w:rsidRDefault="008D1E4A" w:rsidP="00C620E0">
            <w:pPr>
              <w:pStyle w:val="TAC"/>
              <w:rPr>
                <w:noProof/>
              </w:rPr>
            </w:pPr>
            <w:r w:rsidRPr="00EF5447">
              <w:rPr>
                <w:lang w:eastAsia="zh-TW"/>
              </w:rPr>
              <w:t>DC_1A-8A_n40A-n258M</w:t>
            </w:r>
          </w:p>
        </w:tc>
        <w:tc>
          <w:tcPr>
            <w:tcW w:w="3969" w:type="dxa"/>
            <w:tcMar>
              <w:top w:w="28" w:type="dxa"/>
              <w:left w:w="28" w:type="dxa"/>
              <w:bottom w:w="28" w:type="dxa"/>
              <w:right w:w="28" w:type="dxa"/>
            </w:tcMar>
          </w:tcPr>
          <w:p w14:paraId="157D4A17" w14:textId="77777777" w:rsidR="008D1E4A" w:rsidRPr="00EF5447" w:rsidRDefault="008D1E4A" w:rsidP="00C620E0">
            <w:pPr>
              <w:pStyle w:val="TAC"/>
              <w:rPr>
                <w:lang w:eastAsia="zh-TW"/>
              </w:rPr>
            </w:pPr>
            <w:r w:rsidRPr="00EF5447">
              <w:rPr>
                <w:lang w:eastAsia="zh-TW"/>
              </w:rPr>
              <w:t>DC_1A_n40A</w:t>
            </w:r>
          </w:p>
          <w:p w14:paraId="0290237C" w14:textId="77777777" w:rsidR="008D1E4A" w:rsidRPr="00EF5447" w:rsidRDefault="008D1E4A" w:rsidP="00C620E0">
            <w:pPr>
              <w:pStyle w:val="TAC"/>
              <w:rPr>
                <w:lang w:eastAsia="zh-TW"/>
              </w:rPr>
            </w:pPr>
            <w:r w:rsidRPr="00EF5447">
              <w:rPr>
                <w:lang w:eastAsia="zh-TW"/>
              </w:rPr>
              <w:t>DC_1A_n258A</w:t>
            </w:r>
          </w:p>
          <w:p w14:paraId="6EADF854" w14:textId="77777777" w:rsidR="008D1E4A" w:rsidRPr="00EF5447" w:rsidRDefault="008D1E4A" w:rsidP="00C620E0">
            <w:pPr>
              <w:pStyle w:val="TAC"/>
              <w:rPr>
                <w:lang w:eastAsia="zh-TW"/>
              </w:rPr>
            </w:pPr>
            <w:r w:rsidRPr="00EF5447">
              <w:rPr>
                <w:lang w:eastAsia="zh-TW"/>
              </w:rPr>
              <w:t>DC_8A_n40A</w:t>
            </w:r>
          </w:p>
          <w:p w14:paraId="231C95C5" w14:textId="77777777" w:rsidR="008D1E4A" w:rsidRPr="00EF5447" w:rsidRDefault="008D1E4A" w:rsidP="00C620E0">
            <w:pPr>
              <w:pStyle w:val="TAC"/>
              <w:rPr>
                <w:noProof/>
              </w:rPr>
            </w:pPr>
            <w:r w:rsidRPr="00EF5447">
              <w:rPr>
                <w:lang w:eastAsia="zh-TW"/>
              </w:rPr>
              <w:t>DC_8A_n258A</w:t>
            </w:r>
          </w:p>
        </w:tc>
      </w:tr>
      <w:tr w:rsidR="008D1E4A" w:rsidRPr="00EF5447" w14:paraId="0856CB80" w14:textId="77777777" w:rsidTr="00C620E0">
        <w:trPr>
          <w:trHeight w:val="187"/>
          <w:jc w:val="center"/>
        </w:trPr>
        <w:tc>
          <w:tcPr>
            <w:tcW w:w="3969" w:type="dxa"/>
            <w:shd w:val="clear" w:color="auto" w:fill="auto"/>
            <w:noWrap/>
            <w:tcMar>
              <w:top w:w="28" w:type="dxa"/>
              <w:left w:w="28" w:type="dxa"/>
              <w:bottom w:w="28" w:type="dxa"/>
              <w:right w:w="28" w:type="dxa"/>
            </w:tcMar>
          </w:tcPr>
          <w:p w14:paraId="197D2DEC" w14:textId="77777777" w:rsidR="008D1E4A" w:rsidRPr="00EF5447" w:rsidRDefault="008D1E4A" w:rsidP="00C620E0">
            <w:pPr>
              <w:pStyle w:val="TAC"/>
              <w:rPr>
                <w:noProof/>
                <w:lang w:eastAsia="ko-KR"/>
              </w:rPr>
            </w:pPr>
            <w:r w:rsidRPr="00EF5447">
              <w:rPr>
                <w:noProof/>
                <w:lang w:eastAsia="ko-KR"/>
              </w:rPr>
              <w:t>DC_1A-8A_n77A-n257A</w:t>
            </w:r>
          </w:p>
          <w:p w14:paraId="725777FF" w14:textId="77777777" w:rsidR="008D1E4A" w:rsidRPr="00EF5447" w:rsidRDefault="008D1E4A" w:rsidP="00C620E0">
            <w:pPr>
              <w:pStyle w:val="TAC"/>
              <w:rPr>
                <w:noProof/>
                <w:lang w:eastAsia="ko-KR"/>
              </w:rPr>
            </w:pPr>
            <w:r w:rsidRPr="00EF5447">
              <w:rPr>
                <w:noProof/>
                <w:lang w:eastAsia="ko-KR"/>
              </w:rPr>
              <w:t>DC_1A-8A_n77A-n257D</w:t>
            </w:r>
          </w:p>
          <w:p w14:paraId="20A3537F" w14:textId="77777777" w:rsidR="008D1E4A" w:rsidRPr="00EF5447" w:rsidRDefault="008D1E4A" w:rsidP="00C620E0">
            <w:pPr>
              <w:pStyle w:val="TAC"/>
              <w:rPr>
                <w:noProof/>
                <w:lang w:eastAsia="ko-KR"/>
              </w:rPr>
            </w:pPr>
            <w:r w:rsidRPr="00EF5447">
              <w:rPr>
                <w:noProof/>
                <w:lang w:eastAsia="ko-KR"/>
              </w:rPr>
              <w:t>DC_1A-8A_n77A-n257G</w:t>
            </w:r>
          </w:p>
          <w:p w14:paraId="34C6EB4E" w14:textId="77777777" w:rsidR="008D1E4A" w:rsidRPr="00EF5447" w:rsidRDefault="008D1E4A" w:rsidP="00C620E0">
            <w:pPr>
              <w:pStyle w:val="TAC"/>
              <w:rPr>
                <w:noProof/>
                <w:lang w:eastAsia="ko-KR"/>
              </w:rPr>
            </w:pPr>
            <w:r w:rsidRPr="00EF5447">
              <w:rPr>
                <w:noProof/>
                <w:lang w:eastAsia="ko-KR"/>
              </w:rPr>
              <w:t>DC_1A-8A_n77A-n257H</w:t>
            </w:r>
          </w:p>
          <w:p w14:paraId="4E3DE3B4" w14:textId="77777777" w:rsidR="008D1E4A" w:rsidRPr="00EF5447" w:rsidRDefault="008D1E4A" w:rsidP="00C620E0">
            <w:pPr>
              <w:pStyle w:val="TAC"/>
              <w:rPr>
                <w:noProof/>
              </w:rPr>
            </w:pPr>
            <w:r w:rsidRPr="00EF5447">
              <w:rPr>
                <w:noProof/>
                <w:lang w:eastAsia="ko-KR"/>
              </w:rPr>
              <w:t>DC_1A-8A_n77A-n257I</w:t>
            </w:r>
          </w:p>
        </w:tc>
        <w:tc>
          <w:tcPr>
            <w:tcW w:w="3969" w:type="dxa"/>
            <w:tcMar>
              <w:top w:w="28" w:type="dxa"/>
              <w:left w:w="28" w:type="dxa"/>
              <w:bottom w:w="28" w:type="dxa"/>
              <w:right w:w="28" w:type="dxa"/>
            </w:tcMar>
          </w:tcPr>
          <w:p w14:paraId="37555E76" w14:textId="77777777" w:rsidR="008D1E4A" w:rsidRPr="00EF5447" w:rsidRDefault="008D1E4A" w:rsidP="00C620E0">
            <w:pPr>
              <w:pStyle w:val="TAC"/>
              <w:rPr>
                <w:noProof/>
                <w:lang w:eastAsia="ko-KR"/>
              </w:rPr>
            </w:pPr>
            <w:r w:rsidRPr="00EF5447">
              <w:rPr>
                <w:noProof/>
                <w:lang w:eastAsia="ko-KR"/>
              </w:rPr>
              <w:t>DC_1A_n77A</w:t>
            </w:r>
          </w:p>
          <w:p w14:paraId="6115A830" w14:textId="77777777" w:rsidR="008D1E4A" w:rsidRPr="00EF5447" w:rsidRDefault="008D1E4A" w:rsidP="00C620E0">
            <w:pPr>
              <w:pStyle w:val="TAC"/>
              <w:rPr>
                <w:noProof/>
                <w:lang w:eastAsia="ko-KR"/>
              </w:rPr>
            </w:pPr>
            <w:r w:rsidRPr="00EF5447">
              <w:rPr>
                <w:noProof/>
                <w:lang w:eastAsia="ko-KR"/>
              </w:rPr>
              <w:t>DC_1A_n257A</w:t>
            </w:r>
          </w:p>
          <w:p w14:paraId="16E212AE" w14:textId="77777777" w:rsidR="008D1E4A" w:rsidRPr="00EF5447" w:rsidRDefault="008D1E4A" w:rsidP="00C620E0">
            <w:pPr>
              <w:pStyle w:val="TAC"/>
              <w:rPr>
                <w:noProof/>
                <w:lang w:eastAsia="ko-KR"/>
              </w:rPr>
            </w:pPr>
            <w:r w:rsidRPr="00EF5447">
              <w:rPr>
                <w:noProof/>
                <w:lang w:eastAsia="ko-KR"/>
              </w:rPr>
              <w:t>DC_8A_n77A</w:t>
            </w:r>
          </w:p>
          <w:p w14:paraId="79F35D7F" w14:textId="77777777" w:rsidR="008D1E4A" w:rsidRPr="00EF5447" w:rsidRDefault="008D1E4A" w:rsidP="00C620E0">
            <w:pPr>
              <w:pStyle w:val="TAC"/>
              <w:rPr>
                <w:noProof/>
              </w:rPr>
            </w:pPr>
            <w:r w:rsidRPr="00EF5447">
              <w:rPr>
                <w:noProof/>
                <w:lang w:eastAsia="ko-KR"/>
              </w:rPr>
              <w:t>DC_8A_n257A</w:t>
            </w:r>
          </w:p>
        </w:tc>
      </w:tr>
      <w:tr w:rsidR="008D1E4A" w:rsidRPr="00EF5447" w14:paraId="5FD36A84" w14:textId="77777777" w:rsidTr="00C620E0">
        <w:trPr>
          <w:trHeight w:val="187"/>
          <w:jc w:val="center"/>
        </w:trPr>
        <w:tc>
          <w:tcPr>
            <w:tcW w:w="3969" w:type="dxa"/>
            <w:shd w:val="clear" w:color="auto" w:fill="auto"/>
            <w:noWrap/>
            <w:tcMar>
              <w:top w:w="28" w:type="dxa"/>
              <w:left w:w="28" w:type="dxa"/>
              <w:bottom w:w="28" w:type="dxa"/>
              <w:right w:w="28" w:type="dxa"/>
            </w:tcMar>
          </w:tcPr>
          <w:p w14:paraId="04C99272" w14:textId="77777777" w:rsidR="008D1E4A" w:rsidRPr="00EF5447" w:rsidRDefault="008D1E4A" w:rsidP="00C620E0">
            <w:pPr>
              <w:pStyle w:val="TAC"/>
              <w:rPr>
                <w:noProof/>
                <w:lang w:eastAsia="ko-KR"/>
              </w:rPr>
            </w:pPr>
            <w:r w:rsidRPr="00EF5447">
              <w:rPr>
                <w:noProof/>
                <w:lang w:eastAsia="ko-KR"/>
              </w:rPr>
              <w:t>DC_1A-8A_n77(2A)-n257A</w:t>
            </w:r>
          </w:p>
          <w:p w14:paraId="4403C195" w14:textId="77777777" w:rsidR="008D1E4A" w:rsidRPr="00EF5447" w:rsidRDefault="008D1E4A" w:rsidP="00C620E0">
            <w:pPr>
              <w:pStyle w:val="TAC"/>
              <w:rPr>
                <w:noProof/>
                <w:lang w:eastAsia="ko-KR"/>
              </w:rPr>
            </w:pPr>
            <w:r w:rsidRPr="00EF5447">
              <w:rPr>
                <w:noProof/>
                <w:lang w:eastAsia="ko-KR"/>
              </w:rPr>
              <w:t>DC_1A-8A_n77(2A)-n257D</w:t>
            </w:r>
          </w:p>
          <w:p w14:paraId="5F26445F" w14:textId="77777777" w:rsidR="008D1E4A" w:rsidRPr="00EF5447" w:rsidRDefault="008D1E4A" w:rsidP="00C620E0">
            <w:pPr>
              <w:pStyle w:val="TAC"/>
              <w:rPr>
                <w:noProof/>
                <w:lang w:eastAsia="ko-KR"/>
              </w:rPr>
            </w:pPr>
            <w:r w:rsidRPr="00EF5447">
              <w:rPr>
                <w:noProof/>
                <w:lang w:eastAsia="ko-KR"/>
              </w:rPr>
              <w:t>DC_1A-8A_n77(2A)-n257G</w:t>
            </w:r>
          </w:p>
          <w:p w14:paraId="5A19E925" w14:textId="77777777" w:rsidR="008D1E4A" w:rsidRPr="00EF5447" w:rsidRDefault="008D1E4A" w:rsidP="00C620E0">
            <w:pPr>
              <w:pStyle w:val="TAC"/>
              <w:rPr>
                <w:noProof/>
                <w:lang w:eastAsia="ko-KR"/>
              </w:rPr>
            </w:pPr>
            <w:r w:rsidRPr="00EF5447">
              <w:rPr>
                <w:noProof/>
                <w:lang w:eastAsia="ko-KR"/>
              </w:rPr>
              <w:t>DC_1A-8A_n77(2A)-n257H</w:t>
            </w:r>
          </w:p>
          <w:p w14:paraId="2F121B37" w14:textId="77777777" w:rsidR="008D1E4A" w:rsidRPr="00EF5447" w:rsidRDefault="008D1E4A" w:rsidP="00C620E0">
            <w:pPr>
              <w:pStyle w:val="TAC"/>
              <w:rPr>
                <w:noProof/>
              </w:rPr>
            </w:pPr>
            <w:r w:rsidRPr="00EF5447">
              <w:rPr>
                <w:noProof/>
                <w:lang w:eastAsia="ko-KR"/>
              </w:rPr>
              <w:t>DC_1A-8A_n77(2A)-n257I</w:t>
            </w:r>
          </w:p>
        </w:tc>
        <w:tc>
          <w:tcPr>
            <w:tcW w:w="3969" w:type="dxa"/>
            <w:tcMar>
              <w:top w:w="28" w:type="dxa"/>
              <w:left w:w="28" w:type="dxa"/>
              <w:bottom w:w="28" w:type="dxa"/>
              <w:right w:w="28" w:type="dxa"/>
            </w:tcMar>
          </w:tcPr>
          <w:p w14:paraId="64AAE099" w14:textId="77777777" w:rsidR="008D1E4A" w:rsidRPr="00EF5447" w:rsidRDefault="008D1E4A" w:rsidP="00C620E0">
            <w:pPr>
              <w:pStyle w:val="TAC"/>
              <w:rPr>
                <w:rFonts w:cs="Arial"/>
                <w:noProof/>
                <w:szCs w:val="18"/>
                <w:lang w:eastAsia="ko-KR"/>
              </w:rPr>
            </w:pPr>
            <w:r w:rsidRPr="00EF5447">
              <w:rPr>
                <w:rFonts w:cs="Arial"/>
                <w:noProof/>
                <w:szCs w:val="18"/>
                <w:lang w:eastAsia="ko-KR"/>
              </w:rPr>
              <w:t>DC_1A_n77A</w:t>
            </w:r>
          </w:p>
          <w:p w14:paraId="0A7742B3" w14:textId="77777777" w:rsidR="008D1E4A" w:rsidRPr="00EF5447" w:rsidRDefault="008D1E4A" w:rsidP="00C620E0">
            <w:pPr>
              <w:pStyle w:val="TAC"/>
              <w:rPr>
                <w:rFonts w:cs="Arial"/>
                <w:noProof/>
                <w:szCs w:val="18"/>
                <w:lang w:eastAsia="ko-KR"/>
              </w:rPr>
            </w:pPr>
            <w:r w:rsidRPr="00EF5447">
              <w:rPr>
                <w:rFonts w:cs="Arial"/>
                <w:noProof/>
                <w:szCs w:val="18"/>
                <w:lang w:eastAsia="ko-KR"/>
              </w:rPr>
              <w:t>DC_1A_n257A</w:t>
            </w:r>
          </w:p>
          <w:p w14:paraId="1C467CD6" w14:textId="77777777" w:rsidR="008D1E4A" w:rsidRPr="00EF5447" w:rsidRDefault="008D1E4A" w:rsidP="00C620E0">
            <w:pPr>
              <w:pStyle w:val="TAC"/>
              <w:rPr>
                <w:rFonts w:cs="Arial"/>
                <w:noProof/>
                <w:szCs w:val="18"/>
                <w:lang w:eastAsia="ko-KR"/>
              </w:rPr>
            </w:pPr>
            <w:r w:rsidRPr="00EF5447">
              <w:rPr>
                <w:rFonts w:cs="Arial"/>
                <w:noProof/>
                <w:szCs w:val="18"/>
                <w:lang w:eastAsia="ko-KR"/>
              </w:rPr>
              <w:t>DC_8A_n77A</w:t>
            </w:r>
          </w:p>
          <w:p w14:paraId="572FCCDF" w14:textId="77777777" w:rsidR="008D1E4A" w:rsidRPr="00EF5447" w:rsidRDefault="008D1E4A" w:rsidP="00C620E0">
            <w:pPr>
              <w:pStyle w:val="TAC"/>
              <w:rPr>
                <w:noProof/>
              </w:rPr>
            </w:pPr>
            <w:r w:rsidRPr="00EF5447">
              <w:rPr>
                <w:rFonts w:cs="Arial"/>
                <w:noProof/>
                <w:szCs w:val="18"/>
                <w:lang w:eastAsia="ko-KR"/>
              </w:rPr>
              <w:t>DC_8A_n257A</w:t>
            </w:r>
          </w:p>
        </w:tc>
      </w:tr>
      <w:tr w:rsidR="008D1E4A" w:rsidRPr="00EF5447" w14:paraId="212629C1" w14:textId="77777777" w:rsidTr="00C620E0">
        <w:trPr>
          <w:trHeight w:val="187"/>
          <w:jc w:val="center"/>
        </w:trPr>
        <w:tc>
          <w:tcPr>
            <w:tcW w:w="3969" w:type="dxa"/>
            <w:shd w:val="clear" w:color="auto" w:fill="auto"/>
            <w:noWrap/>
            <w:tcMar>
              <w:top w:w="28" w:type="dxa"/>
              <w:left w:w="28" w:type="dxa"/>
              <w:bottom w:w="28" w:type="dxa"/>
              <w:right w:w="28" w:type="dxa"/>
            </w:tcMar>
          </w:tcPr>
          <w:p w14:paraId="4CAA2C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DC_1A-8A_n78A-n257A</w:t>
            </w:r>
          </w:p>
          <w:p w14:paraId="376DE5E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DC_1A-8A_n78A-n257D</w:t>
            </w:r>
          </w:p>
          <w:p w14:paraId="0E1ADA0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DC_1A-8A_n78A-n257E</w:t>
            </w:r>
          </w:p>
          <w:p w14:paraId="372A9D4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DC_1A-8A_n78A-n257F</w:t>
            </w:r>
          </w:p>
          <w:p w14:paraId="78E06DC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DC_1A-8A_n78A-n257G</w:t>
            </w:r>
          </w:p>
          <w:p w14:paraId="54DF717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DC_1A-8A_n78A-n257H</w:t>
            </w:r>
          </w:p>
          <w:p w14:paraId="1B10888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DC_1A-8A_n78A-n257I</w:t>
            </w:r>
          </w:p>
          <w:p w14:paraId="645229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DC_1A-8A_n78A-n257J</w:t>
            </w:r>
          </w:p>
          <w:p w14:paraId="3F02EC3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DC_1A-8A_n78A-n257K</w:t>
            </w:r>
          </w:p>
          <w:p w14:paraId="6E2D6C7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DC_1A-8A_n78A-n257L</w:t>
            </w:r>
          </w:p>
          <w:p w14:paraId="5FA64986" w14:textId="77777777" w:rsidR="008D1E4A" w:rsidRPr="00EF5447" w:rsidRDefault="008D1E4A" w:rsidP="00C620E0">
            <w:pPr>
              <w:pStyle w:val="TAC"/>
              <w:rPr>
                <w:noProof/>
              </w:rPr>
            </w:pPr>
            <w:r w:rsidRPr="00EF5447">
              <w:rPr>
                <w:rFonts w:eastAsia="Malgun Gothic"/>
                <w:noProof/>
                <w:lang w:eastAsia="ko-KR"/>
              </w:rPr>
              <w:t>DC_1A-8A_n78A-n257M</w:t>
            </w:r>
          </w:p>
        </w:tc>
        <w:tc>
          <w:tcPr>
            <w:tcW w:w="3969" w:type="dxa"/>
            <w:tcMar>
              <w:top w:w="28" w:type="dxa"/>
              <w:left w:w="28" w:type="dxa"/>
              <w:bottom w:w="28" w:type="dxa"/>
              <w:right w:w="28" w:type="dxa"/>
            </w:tcMar>
          </w:tcPr>
          <w:p w14:paraId="095F7A1E" w14:textId="77777777" w:rsidR="008D1E4A" w:rsidRPr="00EF5447" w:rsidRDefault="008D1E4A" w:rsidP="00C620E0">
            <w:pPr>
              <w:pStyle w:val="TAC"/>
              <w:rPr>
                <w:rFonts w:cs="Arial"/>
                <w:lang w:eastAsia="zh-CN"/>
              </w:rPr>
            </w:pPr>
            <w:r w:rsidRPr="00EF5447">
              <w:rPr>
                <w:rFonts w:cs="Arial"/>
                <w:lang w:eastAsia="zh-CN"/>
              </w:rPr>
              <w:t>DC_1A_n78A</w:t>
            </w:r>
          </w:p>
          <w:p w14:paraId="2EDC7B9C" w14:textId="77777777" w:rsidR="008D1E4A" w:rsidRPr="00EF5447" w:rsidRDefault="008D1E4A" w:rsidP="00C620E0">
            <w:pPr>
              <w:pStyle w:val="TAC"/>
              <w:rPr>
                <w:rFonts w:cs="Arial"/>
                <w:lang w:eastAsia="zh-CN"/>
              </w:rPr>
            </w:pPr>
            <w:r w:rsidRPr="00EF5447">
              <w:rPr>
                <w:rFonts w:cs="Arial"/>
                <w:lang w:eastAsia="zh-CN"/>
              </w:rPr>
              <w:t>DC_8A_n78A</w:t>
            </w:r>
          </w:p>
          <w:p w14:paraId="5B7ED7AD" w14:textId="77777777" w:rsidR="008D1E4A" w:rsidRPr="00EF5447" w:rsidRDefault="008D1E4A" w:rsidP="00C620E0">
            <w:pPr>
              <w:pStyle w:val="TAC"/>
              <w:rPr>
                <w:rFonts w:cs="Arial"/>
                <w:lang w:eastAsia="zh-CN"/>
              </w:rPr>
            </w:pPr>
            <w:r w:rsidRPr="00EF5447">
              <w:rPr>
                <w:rFonts w:cs="Arial"/>
                <w:lang w:eastAsia="zh-CN"/>
              </w:rPr>
              <w:t>DC_1A_n257A</w:t>
            </w:r>
          </w:p>
          <w:p w14:paraId="2C24F70B" w14:textId="77777777" w:rsidR="008D1E4A" w:rsidRPr="00EF5447" w:rsidRDefault="008D1E4A" w:rsidP="00C620E0">
            <w:pPr>
              <w:pStyle w:val="TAC"/>
              <w:rPr>
                <w:noProof/>
              </w:rPr>
            </w:pPr>
            <w:r w:rsidRPr="00EF5447">
              <w:rPr>
                <w:rFonts w:cs="Arial"/>
                <w:lang w:eastAsia="zh-CN"/>
              </w:rPr>
              <w:t>DC_8A_n257A</w:t>
            </w:r>
          </w:p>
        </w:tc>
      </w:tr>
      <w:tr w:rsidR="008D1E4A" w:rsidRPr="00EF5447" w14:paraId="3FA0320E" w14:textId="77777777" w:rsidTr="00C620E0">
        <w:trPr>
          <w:trHeight w:val="187"/>
          <w:jc w:val="center"/>
        </w:trPr>
        <w:tc>
          <w:tcPr>
            <w:tcW w:w="3969" w:type="dxa"/>
            <w:shd w:val="clear" w:color="auto" w:fill="auto"/>
            <w:noWrap/>
            <w:tcMar>
              <w:top w:w="28" w:type="dxa"/>
              <w:left w:w="28" w:type="dxa"/>
              <w:bottom w:w="28" w:type="dxa"/>
              <w:right w:w="28" w:type="dxa"/>
            </w:tcMar>
          </w:tcPr>
          <w:p w14:paraId="501C92E6" w14:textId="77777777" w:rsidR="008D1E4A" w:rsidRPr="00EF5447" w:rsidRDefault="008D1E4A" w:rsidP="00C620E0">
            <w:pPr>
              <w:pStyle w:val="TAC"/>
              <w:rPr>
                <w:lang w:eastAsia="zh-TW"/>
              </w:rPr>
            </w:pPr>
            <w:r w:rsidRPr="00EF5447">
              <w:rPr>
                <w:lang w:eastAsia="zh-TW"/>
              </w:rPr>
              <w:t>DC_1A-8A_n78A-n258A</w:t>
            </w:r>
          </w:p>
          <w:p w14:paraId="733C6DD3" w14:textId="77777777" w:rsidR="008D1E4A" w:rsidRPr="00EF5447" w:rsidRDefault="008D1E4A" w:rsidP="00C620E0">
            <w:pPr>
              <w:pStyle w:val="TAC"/>
              <w:rPr>
                <w:lang w:eastAsia="zh-TW"/>
              </w:rPr>
            </w:pPr>
            <w:r w:rsidRPr="00EF5447">
              <w:rPr>
                <w:lang w:eastAsia="zh-TW"/>
              </w:rPr>
              <w:t>DC_1A-8A_n78A-n258D</w:t>
            </w:r>
          </w:p>
          <w:p w14:paraId="704E238C" w14:textId="77777777" w:rsidR="008D1E4A" w:rsidRPr="00EF5447" w:rsidRDefault="008D1E4A" w:rsidP="00C620E0">
            <w:pPr>
              <w:pStyle w:val="TAC"/>
              <w:rPr>
                <w:lang w:eastAsia="zh-TW"/>
              </w:rPr>
            </w:pPr>
            <w:r w:rsidRPr="00EF5447">
              <w:rPr>
                <w:lang w:eastAsia="zh-TW"/>
              </w:rPr>
              <w:t>DC_1A-8A_n78A-n258E</w:t>
            </w:r>
          </w:p>
          <w:p w14:paraId="00B6A148" w14:textId="77777777" w:rsidR="008D1E4A" w:rsidRPr="00EF5447" w:rsidRDefault="008D1E4A" w:rsidP="00C620E0">
            <w:pPr>
              <w:pStyle w:val="TAC"/>
              <w:rPr>
                <w:lang w:eastAsia="zh-TW"/>
              </w:rPr>
            </w:pPr>
            <w:r w:rsidRPr="00EF5447">
              <w:rPr>
                <w:lang w:eastAsia="zh-TW"/>
              </w:rPr>
              <w:t>DC_1A-8A_n78A-n258F</w:t>
            </w:r>
          </w:p>
          <w:p w14:paraId="7955FE86" w14:textId="77777777" w:rsidR="008D1E4A" w:rsidRPr="00EF5447" w:rsidRDefault="008D1E4A" w:rsidP="00C620E0">
            <w:pPr>
              <w:pStyle w:val="TAC"/>
              <w:rPr>
                <w:lang w:eastAsia="zh-TW"/>
              </w:rPr>
            </w:pPr>
            <w:r w:rsidRPr="00EF5447">
              <w:rPr>
                <w:lang w:eastAsia="zh-TW"/>
              </w:rPr>
              <w:t>DC_1A-8A_n78A-n258G</w:t>
            </w:r>
          </w:p>
          <w:p w14:paraId="731263CC" w14:textId="77777777" w:rsidR="008D1E4A" w:rsidRPr="00EF5447" w:rsidRDefault="008D1E4A" w:rsidP="00C620E0">
            <w:pPr>
              <w:pStyle w:val="TAC"/>
              <w:rPr>
                <w:lang w:eastAsia="zh-TW"/>
              </w:rPr>
            </w:pPr>
            <w:r w:rsidRPr="00EF5447">
              <w:rPr>
                <w:lang w:eastAsia="zh-TW"/>
              </w:rPr>
              <w:t>DC_1A-8A_n78A-n258H</w:t>
            </w:r>
          </w:p>
          <w:p w14:paraId="238B7DED" w14:textId="77777777" w:rsidR="008D1E4A" w:rsidRPr="00EF5447" w:rsidRDefault="008D1E4A" w:rsidP="00C620E0">
            <w:pPr>
              <w:pStyle w:val="TAC"/>
              <w:rPr>
                <w:lang w:eastAsia="zh-TW"/>
              </w:rPr>
            </w:pPr>
            <w:r w:rsidRPr="00EF5447">
              <w:rPr>
                <w:lang w:eastAsia="zh-TW"/>
              </w:rPr>
              <w:t>DC_1A-8A_n78A-n258I</w:t>
            </w:r>
          </w:p>
          <w:p w14:paraId="396AA778" w14:textId="77777777" w:rsidR="008D1E4A" w:rsidRPr="00EF5447" w:rsidRDefault="008D1E4A" w:rsidP="00C620E0">
            <w:pPr>
              <w:pStyle w:val="TAC"/>
              <w:rPr>
                <w:lang w:eastAsia="zh-TW"/>
              </w:rPr>
            </w:pPr>
            <w:r w:rsidRPr="00EF5447">
              <w:rPr>
                <w:lang w:eastAsia="zh-TW"/>
              </w:rPr>
              <w:t>DC_1A-8A_n78A-n258J</w:t>
            </w:r>
          </w:p>
          <w:p w14:paraId="4BA76D2D" w14:textId="77777777" w:rsidR="008D1E4A" w:rsidRPr="00EF5447" w:rsidRDefault="008D1E4A" w:rsidP="00C620E0">
            <w:pPr>
              <w:pStyle w:val="TAC"/>
              <w:rPr>
                <w:lang w:eastAsia="zh-TW"/>
              </w:rPr>
            </w:pPr>
            <w:r w:rsidRPr="00EF5447">
              <w:rPr>
                <w:lang w:eastAsia="zh-TW"/>
              </w:rPr>
              <w:t>DC_1A-8A_n78A-n258K</w:t>
            </w:r>
          </w:p>
          <w:p w14:paraId="7114353B" w14:textId="77777777" w:rsidR="008D1E4A" w:rsidRPr="00EF5447" w:rsidRDefault="008D1E4A" w:rsidP="00C620E0">
            <w:pPr>
              <w:pStyle w:val="TAC"/>
              <w:rPr>
                <w:lang w:eastAsia="zh-TW"/>
              </w:rPr>
            </w:pPr>
            <w:r w:rsidRPr="00EF5447">
              <w:rPr>
                <w:lang w:eastAsia="zh-TW"/>
              </w:rPr>
              <w:t>DC_1A-8A_n78A-n258L</w:t>
            </w:r>
          </w:p>
          <w:p w14:paraId="2F4B0921" w14:textId="77777777" w:rsidR="008D1E4A" w:rsidRPr="00EF5447" w:rsidRDefault="008D1E4A" w:rsidP="00C620E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6CA9F1A8" w14:textId="77777777" w:rsidR="008D1E4A" w:rsidRPr="00EF5447" w:rsidRDefault="008D1E4A" w:rsidP="00C620E0">
            <w:pPr>
              <w:pStyle w:val="TAC"/>
              <w:rPr>
                <w:lang w:eastAsia="zh-TW"/>
              </w:rPr>
            </w:pPr>
            <w:r w:rsidRPr="00EF5447">
              <w:rPr>
                <w:lang w:eastAsia="zh-TW"/>
              </w:rPr>
              <w:t>DC_1A_n78A</w:t>
            </w:r>
          </w:p>
          <w:p w14:paraId="4EA89C7D" w14:textId="77777777" w:rsidR="008D1E4A" w:rsidRPr="00EF5447" w:rsidRDefault="008D1E4A" w:rsidP="00C620E0">
            <w:pPr>
              <w:pStyle w:val="TAC"/>
              <w:rPr>
                <w:lang w:eastAsia="zh-TW"/>
              </w:rPr>
            </w:pPr>
            <w:r w:rsidRPr="00EF5447">
              <w:rPr>
                <w:lang w:eastAsia="zh-TW"/>
              </w:rPr>
              <w:t>DC_1A_n258A</w:t>
            </w:r>
          </w:p>
          <w:p w14:paraId="358834F6" w14:textId="77777777" w:rsidR="008D1E4A" w:rsidRPr="00EF5447" w:rsidRDefault="008D1E4A" w:rsidP="00C620E0">
            <w:pPr>
              <w:pStyle w:val="TAC"/>
              <w:rPr>
                <w:lang w:eastAsia="zh-TW"/>
              </w:rPr>
            </w:pPr>
            <w:r w:rsidRPr="00EF5447">
              <w:rPr>
                <w:lang w:eastAsia="zh-TW"/>
              </w:rPr>
              <w:t>DC_8A_n78A</w:t>
            </w:r>
          </w:p>
          <w:p w14:paraId="45649B22" w14:textId="77777777" w:rsidR="008D1E4A" w:rsidRPr="00EF5447" w:rsidRDefault="008D1E4A" w:rsidP="00C620E0">
            <w:pPr>
              <w:pStyle w:val="TAC"/>
              <w:rPr>
                <w:lang w:eastAsia="zh-CN"/>
              </w:rPr>
            </w:pPr>
            <w:r w:rsidRPr="00EF5447">
              <w:rPr>
                <w:lang w:eastAsia="zh-TW"/>
              </w:rPr>
              <w:t>DC_8A_n258A</w:t>
            </w:r>
          </w:p>
        </w:tc>
      </w:tr>
      <w:tr w:rsidR="008D1E4A" w:rsidRPr="00EF5447" w14:paraId="6A53F90C" w14:textId="77777777" w:rsidTr="00C620E0">
        <w:trPr>
          <w:trHeight w:val="187"/>
          <w:jc w:val="center"/>
        </w:trPr>
        <w:tc>
          <w:tcPr>
            <w:tcW w:w="3969" w:type="dxa"/>
            <w:shd w:val="clear" w:color="auto" w:fill="auto"/>
            <w:noWrap/>
            <w:tcMar>
              <w:top w:w="28" w:type="dxa"/>
              <w:left w:w="28" w:type="dxa"/>
              <w:bottom w:w="28" w:type="dxa"/>
              <w:right w:w="28" w:type="dxa"/>
            </w:tcMar>
          </w:tcPr>
          <w:p w14:paraId="7FAD2098" w14:textId="77777777" w:rsidR="008D1E4A" w:rsidRPr="00EF5447" w:rsidRDefault="008D1E4A" w:rsidP="00C620E0">
            <w:pPr>
              <w:pStyle w:val="TAC"/>
              <w:rPr>
                <w:rFonts w:cs="Arial"/>
                <w:szCs w:val="18"/>
              </w:rPr>
            </w:pPr>
            <w:r w:rsidRPr="00EF5447">
              <w:rPr>
                <w:rFonts w:cs="Arial"/>
                <w:szCs w:val="18"/>
              </w:rPr>
              <w:lastRenderedPageBreak/>
              <w:t>DC_1A-11A_n77A-n257A</w:t>
            </w:r>
          </w:p>
          <w:p w14:paraId="2FC85B6F" w14:textId="77777777" w:rsidR="008D1E4A" w:rsidRPr="00EF5447" w:rsidRDefault="008D1E4A" w:rsidP="00C620E0">
            <w:pPr>
              <w:pStyle w:val="TAC"/>
              <w:rPr>
                <w:rFonts w:cs="Arial"/>
                <w:szCs w:val="18"/>
              </w:rPr>
            </w:pPr>
            <w:r w:rsidRPr="00EF5447">
              <w:rPr>
                <w:rFonts w:cs="Arial"/>
                <w:szCs w:val="18"/>
              </w:rPr>
              <w:t>DC_1A-11A_n77A-n257D</w:t>
            </w:r>
          </w:p>
          <w:p w14:paraId="346880AD" w14:textId="77777777" w:rsidR="008D1E4A" w:rsidRPr="00EF5447" w:rsidRDefault="008D1E4A" w:rsidP="00C620E0">
            <w:pPr>
              <w:pStyle w:val="TAC"/>
              <w:rPr>
                <w:rFonts w:cs="Arial"/>
                <w:szCs w:val="18"/>
              </w:rPr>
            </w:pPr>
            <w:r w:rsidRPr="00EF5447">
              <w:rPr>
                <w:rFonts w:cs="Arial"/>
                <w:szCs w:val="18"/>
              </w:rPr>
              <w:t>DC_1A-11A_n77A-n257G</w:t>
            </w:r>
          </w:p>
          <w:p w14:paraId="281D2E09" w14:textId="77777777" w:rsidR="008D1E4A" w:rsidRPr="00EF5447" w:rsidRDefault="008D1E4A" w:rsidP="00C620E0">
            <w:pPr>
              <w:pStyle w:val="TAC"/>
              <w:rPr>
                <w:rFonts w:cs="Arial"/>
                <w:szCs w:val="18"/>
              </w:rPr>
            </w:pPr>
            <w:r w:rsidRPr="00EF5447">
              <w:rPr>
                <w:rFonts w:cs="Arial"/>
                <w:szCs w:val="18"/>
              </w:rPr>
              <w:t>DC_1A-11A_n77A-n257H</w:t>
            </w:r>
          </w:p>
          <w:p w14:paraId="027BEA29" w14:textId="77777777" w:rsidR="008D1E4A" w:rsidRPr="00EF5447" w:rsidRDefault="008D1E4A" w:rsidP="00C620E0">
            <w:pPr>
              <w:pStyle w:val="TAC"/>
              <w:rPr>
                <w:noProof/>
              </w:rPr>
            </w:pPr>
            <w:r w:rsidRPr="00EF5447">
              <w:rPr>
                <w:rFonts w:cs="Arial"/>
                <w:szCs w:val="18"/>
              </w:rPr>
              <w:t>DC_1A-11A_n77A-n257I</w:t>
            </w:r>
          </w:p>
        </w:tc>
        <w:tc>
          <w:tcPr>
            <w:tcW w:w="3969" w:type="dxa"/>
            <w:tcMar>
              <w:top w:w="28" w:type="dxa"/>
              <w:left w:w="28" w:type="dxa"/>
              <w:bottom w:w="28" w:type="dxa"/>
              <w:right w:w="28" w:type="dxa"/>
            </w:tcMar>
          </w:tcPr>
          <w:p w14:paraId="66D2E708" w14:textId="77777777" w:rsidR="008D1E4A" w:rsidRPr="00EF5447" w:rsidRDefault="008D1E4A" w:rsidP="00C620E0">
            <w:pPr>
              <w:pStyle w:val="TAC"/>
              <w:rPr>
                <w:rFonts w:cs="Arial"/>
                <w:lang w:eastAsia="zh-CN"/>
              </w:rPr>
            </w:pPr>
            <w:r w:rsidRPr="00EF5447">
              <w:rPr>
                <w:rFonts w:cs="Arial"/>
                <w:lang w:eastAsia="zh-CN"/>
              </w:rPr>
              <w:t>DC_1A_n77A</w:t>
            </w:r>
          </w:p>
          <w:p w14:paraId="43F60A54" w14:textId="77777777" w:rsidR="008D1E4A" w:rsidRPr="00EF5447" w:rsidRDefault="008D1E4A" w:rsidP="00C620E0">
            <w:pPr>
              <w:pStyle w:val="TAC"/>
              <w:rPr>
                <w:rFonts w:cs="Arial"/>
                <w:lang w:eastAsia="zh-CN"/>
              </w:rPr>
            </w:pPr>
            <w:r w:rsidRPr="00EF5447">
              <w:rPr>
                <w:rFonts w:cs="Arial"/>
                <w:lang w:eastAsia="zh-CN"/>
              </w:rPr>
              <w:t>DC_1A_n257A</w:t>
            </w:r>
          </w:p>
          <w:p w14:paraId="50F722FD" w14:textId="77777777" w:rsidR="008D1E4A" w:rsidRPr="00EF5447" w:rsidRDefault="008D1E4A" w:rsidP="00C620E0">
            <w:pPr>
              <w:pStyle w:val="TAC"/>
              <w:rPr>
                <w:rFonts w:cs="Arial"/>
                <w:lang w:eastAsia="zh-CN"/>
              </w:rPr>
            </w:pPr>
            <w:r w:rsidRPr="00EF5447">
              <w:rPr>
                <w:rFonts w:cs="Arial"/>
                <w:lang w:eastAsia="zh-CN"/>
              </w:rPr>
              <w:t>DC_11A_n77A</w:t>
            </w:r>
          </w:p>
          <w:p w14:paraId="34062205" w14:textId="77777777" w:rsidR="008D1E4A" w:rsidRPr="00EF5447" w:rsidRDefault="008D1E4A" w:rsidP="00C620E0">
            <w:pPr>
              <w:pStyle w:val="TAC"/>
              <w:rPr>
                <w:noProof/>
              </w:rPr>
            </w:pPr>
            <w:r w:rsidRPr="00EF5447">
              <w:rPr>
                <w:rFonts w:cs="Arial"/>
                <w:lang w:eastAsia="zh-CN"/>
              </w:rPr>
              <w:t>DC_11A_n257A</w:t>
            </w:r>
          </w:p>
        </w:tc>
      </w:tr>
      <w:tr w:rsidR="008D1E4A" w:rsidRPr="00EF5447" w14:paraId="738BBB2F" w14:textId="77777777" w:rsidTr="00C620E0">
        <w:trPr>
          <w:trHeight w:val="187"/>
          <w:jc w:val="center"/>
        </w:trPr>
        <w:tc>
          <w:tcPr>
            <w:tcW w:w="3969" w:type="dxa"/>
            <w:shd w:val="clear" w:color="auto" w:fill="auto"/>
            <w:noWrap/>
            <w:tcMar>
              <w:top w:w="28" w:type="dxa"/>
              <w:left w:w="28" w:type="dxa"/>
              <w:bottom w:w="28" w:type="dxa"/>
              <w:right w:w="28" w:type="dxa"/>
            </w:tcMar>
          </w:tcPr>
          <w:p w14:paraId="32863C65" w14:textId="77777777" w:rsidR="008D1E4A" w:rsidRPr="00EF5447" w:rsidRDefault="008D1E4A" w:rsidP="00C620E0">
            <w:pPr>
              <w:pStyle w:val="TAC"/>
              <w:rPr>
                <w:rFonts w:cs="Arial"/>
                <w:szCs w:val="18"/>
              </w:rPr>
            </w:pPr>
            <w:r w:rsidRPr="00EF5447">
              <w:rPr>
                <w:rFonts w:cs="Arial"/>
                <w:szCs w:val="18"/>
              </w:rPr>
              <w:t>DC_1A-11A_n77(2A)-n257A</w:t>
            </w:r>
          </w:p>
          <w:p w14:paraId="62C7ABE8" w14:textId="77777777" w:rsidR="008D1E4A" w:rsidRPr="00EF5447" w:rsidRDefault="008D1E4A" w:rsidP="00C620E0">
            <w:pPr>
              <w:pStyle w:val="TAC"/>
              <w:rPr>
                <w:rFonts w:cs="Arial"/>
                <w:szCs w:val="18"/>
              </w:rPr>
            </w:pPr>
            <w:r w:rsidRPr="00EF5447">
              <w:rPr>
                <w:rFonts w:cs="Arial"/>
                <w:szCs w:val="18"/>
              </w:rPr>
              <w:t>DC_1A-11A_n77(2A)-n257D</w:t>
            </w:r>
          </w:p>
          <w:p w14:paraId="211ACC7C" w14:textId="77777777" w:rsidR="008D1E4A" w:rsidRPr="00EF5447" w:rsidRDefault="008D1E4A" w:rsidP="00C620E0">
            <w:pPr>
              <w:pStyle w:val="TAC"/>
              <w:rPr>
                <w:rFonts w:cs="Arial"/>
                <w:szCs w:val="18"/>
              </w:rPr>
            </w:pPr>
            <w:r w:rsidRPr="00EF5447">
              <w:rPr>
                <w:rFonts w:cs="Arial"/>
                <w:szCs w:val="18"/>
              </w:rPr>
              <w:t>DC_1A-11A_n77(2A)-n257G</w:t>
            </w:r>
          </w:p>
          <w:p w14:paraId="1C23656D" w14:textId="77777777" w:rsidR="008D1E4A" w:rsidRPr="00EF5447" w:rsidRDefault="008D1E4A" w:rsidP="00C620E0">
            <w:pPr>
              <w:pStyle w:val="TAC"/>
              <w:rPr>
                <w:rFonts w:cs="Arial"/>
                <w:szCs w:val="18"/>
              </w:rPr>
            </w:pPr>
            <w:r w:rsidRPr="00EF5447">
              <w:rPr>
                <w:rFonts w:cs="Arial"/>
                <w:szCs w:val="18"/>
              </w:rPr>
              <w:t>DC_1A-11A_n77(2A)-n257H</w:t>
            </w:r>
          </w:p>
          <w:p w14:paraId="14F6B8CD" w14:textId="77777777" w:rsidR="008D1E4A" w:rsidRPr="00EF5447" w:rsidRDefault="008D1E4A" w:rsidP="00C620E0">
            <w:pPr>
              <w:pStyle w:val="TAC"/>
              <w:rPr>
                <w:rFonts w:cs="Arial"/>
                <w:szCs w:val="18"/>
              </w:rPr>
            </w:pPr>
            <w:r w:rsidRPr="00EF5447">
              <w:rPr>
                <w:rFonts w:cs="Arial"/>
                <w:szCs w:val="18"/>
              </w:rPr>
              <w:t>DC_1A-11A_n77(2A)-n257I</w:t>
            </w:r>
          </w:p>
        </w:tc>
        <w:tc>
          <w:tcPr>
            <w:tcW w:w="3969" w:type="dxa"/>
            <w:tcMar>
              <w:top w:w="28" w:type="dxa"/>
              <w:left w:w="28" w:type="dxa"/>
              <w:bottom w:w="28" w:type="dxa"/>
              <w:right w:w="28" w:type="dxa"/>
            </w:tcMar>
          </w:tcPr>
          <w:p w14:paraId="581C5EC6" w14:textId="77777777" w:rsidR="008D1E4A" w:rsidRPr="00EF5447" w:rsidRDefault="008D1E4A" w:rsidP="00C620E0">
            <w:pPr>
              <w:pStyle w:val="TAC"/>
              <w:rPr>
                <w:rFonts w:cs="Arial"/>
                <w:lang w:eastAsia="zh-CN"/>
              </w:rPr>
            </w:pPr>
            <w:r w:rsidRPr="00EF5447">
              <w:rPr>
                <w:rFonts w:cs="Arial"/>
                <w:lang w:eastAsia="zh-CN"/>
              </w:rPr>
              <w:t>DC_1A_n77A</w:t>
            </w:r>
          </w:p>
          <w:p w14:paraId="536CA4A6" w14:textId="77777777" w:rsidR="008D1E4A" w:rsidRPr="00EF5447" w:rsidRDefault="008D1E4A" w:rsidP="00C620E0">
            <w:pPr>
              <w:pStyle w:val="TAC"/>
              <w:rPr>
                <w:rFonts w:cs="Arial"/>
                <w:lang w:eastAsia="zh-CN"/>
              </w:rPr>
            </w:pPr>
            <w:r w:rsidRPr="00EF5447">
              <w:rPr>
                <w:rFonts w:cs="Arial"/>
                <w:lang w:eastAsia="zh-CN"/>
              </w:rPr>
              <w:t>DC_1A_n257A</w:t>
            </w:r>
          </w:p>
          <w:p w14:paraId="09F56287" w14:textId="77777777" w:rsidR="008D1E4A" w:rsidRPr="00EF5447" w:rsidRDefault="008D1E4A" w:rsidP="00C620E0">
            <w:pPr>
              <w:pStyle w:val="TAC"/>
              <w:rPr>
                <w:rFonts w:cs="Arial"/>
                <w:lang w:eastAsia="zh-CN"/>
              </w:rPr>
            </w:pPr>
            <w:r w:rsidRPr="00EF5447">
              <w:rPr>
                <w:rFonts w:cs="Arial"/>
                <w:lang w:eastAsia="zh-CN"/>
              </w:rPr>
              <w:t>DC_11A_n77A</w:t>
            </w:r>
          </w:p>
          <w:p w14:paraId="25D18FF0" w14:textId="77777777" w:rsidR="008D1E4A" w:rsidRPr="00EF5447" w:rsidRDefault="008D1E4A" w:rsidP="00C620E0">
            <w:pPr>
              <w:pStyle w:val="TAC"/>
              <w:rPr>
                <w:rFonts w:cs="Arial"/>
                <w:lang w:eastAsia="zh-CN"/>
              </w:rPr>
            </w:pPr>
            <w:r w:rsidRPr="00EF5447">
              <w:rPr>
                <w:rFonts w:cs="Arial"/>
                <w:lang w:eastAsia="zh-CN"/>
              </w:rPr>
              <w:t>DC_11A_n257A</w:t>
            </w:r>
          </w:p>
        </w:tc>
      </w:tr>
      <w:tr w:rsidR="008D1E4A" w:rsidRPr="00EF5447" w14:paraId="770A0654" w14:textId="77777777" w:rsidTr="00C620E0">
        <w:trPr>
          <w:trHeight w:val="187"/>
          <w:jc w:val="center"/>
        </w:trPr>
        <w:tc>
          <w:tcPr>
            <w:tcW w:w="3969" w:type="dxa"/>
            <w:shd w:val="clear" w:color="auto" w:fill="auto"/>
            <w:noWrap/>
            <w:tcMar>
              <w:top w:w="28" w:type="dxa"/>
              <w:left w:w="28" w:type="dxa"/>
              <w:bottom w:w="28" w:type="dxa"/>
              <w:right w:w="28" w:type="dxa"/>
            </w:tcMar>
          </w:tcPr>
          <w:p w14:paraId="5298E179"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4E0ED245"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9A58FD0"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F8AE3DF" w14:textId="77777777" w:rsidR="008D1E4A" w:rsidRPr="00EF5447" w:rsidRDefault="008D1E4A" w:rsidP="00C620E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54BC87" w14:textId="77777777" w:rsidR="008D1E4A" w:rsidRPr="00EF5447" w:rsidRDefault="008D1E4A" w:rsidP="00C620E0">
            <w:pPr>
              <w:pStyle w:val="TAC"/>
              <w:rPr>
                <w:rFonts w:cs="Arial"/>
                <w:lang w:eastAsia="zh-CN"/>
              </w:rPr>
            </w:pPr>
            <w:r w:rsidRPr="00EF5447">
              <w:rPr>
                <w:rFonts w:cs="Arial"/>
                <w:lang w:eastAsia="zh-CN"/>
              </w:rPr>
              <w:t>DC_1A_n3A</w:t>
            </w:r>
          </w:p>
          <w:p w14:paraId="33D14AB4" w14:textId="77777777" w:rsidR="008D1E4A" w:rsidRPr="00EF5447" w:rsidRDefault="008D1E4A" w:rsidP="00C620E0">
            <w:pPr>
              <w:pStyle w:val="TAC"/>
              <w:rPr>
                <w:rFonts w:cs="Arial"/>
                <w:lang w:eastAsia="zh-CN"/>
              </w:rPr>
            </w:pPr>
            <w:r w:rsidRPr="00EF5447">
              <w:rPr>
                <w:rFonts w:cs="Arial"/>
                <w:lang w:eastAsia="zh-CN"/>
              </w:rPr>
              <w:t>DC_1A_n257A</w:t>
            </w:r>
          </w:p>
          <w:p w14:paraId="7F2BB60D" w14:textId="77777777" w:rsidR="008D1E4A" w:rsidRPr="00EF5447" w:rsidRDefault="008D1E4A" w:rsidP="00C620E0">
            <w:pPr>
              <w:pStyle w:val="TAC"/>
              <w:rPr>
                <w:rFonts w:cs="Arial"/>
                <w:lang w:eastAsia="zh-CN"/>
              </w:rPr>
            </w:pPr>
            <w:r w:rsidRPr="00EF5447">
              <w:rPr>
                <w:rFonts w:cs="Arial"/>
                <w:lang w:eastAsia="zh-CN"/>
              </w:rPr>
              <w:t>DC_1A_n257G</w:t>
            </w:r>
          </w:p>
          <w:p w14:paraId="4AF408AF" w14:textId="77777777" w:rsidR="008D1E4A" w:rsidRPr="00EF5447" w:rsidRDefault="008D1E4A" w:rsidP="00C620E0">
            <w:pPr>
              <w:pStyle w:val="TAC"/>
              <w:rPr>
                <w:rFonts w:cs="Arial"/>
                <w:lang w:eastAsia="zh-CN"/>
              </w:rPr>
            </w:pPr>
            <w:r w:rsidRPr="00EF5447">
              <w:rPr>
                <w:rFonts w:cs="Arial"/>
                <w:lang w:eastAsia="zh-CN"/>
              </w:rPr>
              <w:t>DC_1A_n257H</w:t>
            </w:r>
          </w:p>
          <w:p w14:paraId="0EFDF413" w14:textId="77777777" w:rsidR="008D1E4A" w:rsidRPr="00EF5447" w:rsidRDefault="008D1E4A" w:rsidP="00C620E0">
            <w:pPr>
              <w:pStyle w:val="TAC"/>
              <w:rPr>
                <w:rFonts w:cs="Arial"/>
                <w:lang w:eastAsia="zh-CN"/>
              </w:rPr>
            </w:pPr>
            <w:r w:rsidRPr="00EF5447">
              <w:rPr>
                <w:rFonts w:cs="Arial"/>
                <w:lang w:eastAsia="zh-CN"/>
              </w:rPr>
              <w:t>DC_1A_n257I</w:t>
            </w:r>
          </w:p>
          <w:p w14:paraId="3F892FDB" w14:textId="77777777" w:rsidR="008D1E4A" w:rsidRPr="00EF5447" w:rsidRDefault="008D1E4A" w:rsidP="00C620E0">
            <w:pPr>
              <w:pStyle w:val="TAC"/>
              <w:rPr>
                <w:rFonts w:cs="Arial"/>
                <w:lang w:eastAsia="zh-CN"/>
              </w:rPr>
            </w:pPr>
            <w:r w:rsidRPr="00EF5447">
              <w:rPr>
                <w:rFonts w:cs="Arial"/>
                <w:lang w:eastAsia="zh-CN"/>
              </w:rPr>
              <w:t>DC_18A_n3A</w:t>
            </w:r>
          </w:p>
          <w:p w14:paraId="0CFDABD2" w14:textId="77777777" w:rsidR="008D1E4A" w:rsidRPr="00EF5447" w:rsidRDefault="008D1E4A" w:rsidP="00C620E0">
            <w:pPr>
              <w:pStyle w:val="TAC"/>
              <w:rPr>
                <w:rFonts w:cs="Arial"/>
                <w:lang w:eastAsia="zh-CN"/>
              </w:rPr>
            </w:pPr>
            <w:r w:rsidRPr="00EF5447">
              <w:rPr>
                <w:rFonts w:cs="Arial"/>
                <w:lang w:eastAsia="zh-CN"/>
              </w:rPr>
              <w:t>DC_18A_n257A</w:t>
            </w:r>
          </w:p>
          <w:p w14:paraId="7AB540CC" w14:textId="77777777" w:rsidR="008D1E4A" w:rsidRPr="00EF5447" w:rsidRDefault="008D1E4A" w:rsidP="00C620E0">
            <w:pPr>
              <w:pStyle w:val="TAC"/>
              <w:rPr>
                <w:rFonts w:cs="Arial"/>
                <w:lang w:eastAsia="zh-CN"/>
              </w:rPr>
            </w:pPr>
            <w:r w:rsidRPr="00EF5447">
              <w:rPr>
                <w:rFonts w:cs="Arial"/>
                <w:lang w:eastAsia="zh-CN"/>
              </w:rPr>
              <w:t>DC_18A_n257G</w:t>
            </w:r>
          </w:p>
          <w:p w14:paraId="1683C414" w14:textId="77777777" w:rsidR="008D1E4A" w:rsidRPr="00EF5447" w:rsidRDefault="008D1E4A" w:rsidP="00C620E0">
            <w:pPr>
              <w:pStyle w:val="TAC"/>
              <w:rPr>
                <w:rFonts w:cs="Arial"/>
                <w:lang w:eastAsia="zh-CN"/>
              </w:rPr>
            </w:pPr>
            <w:r w:rsidRPr="00EF5447">
              <w:rPr>
                <w:rFonts w:cs="Arial"/>
                <w:lang w:eastAsia="zh-CN"/>
              </w:rPr>
              <w:t>DC_18A_n257H</w:t>
            </w:r>
          </w:p>
          <w:p w14:paraId="5805F161" w14:textId="77777777" w:rsidR="008D1E4A" w:rsidRPr="00EF5447" w:rsidRDefault="008D1E4A" w:rsidP="00C620E0">
            <w:pPr>
              <w:pStyle w:val="TAC"/>
              <w:rPr>
                <w:noProof/>
              </w:rPr>
            </w:pPr>
            <w:r w:rsidRPr="00EF5447">
              <w:rPr>
                <w:rFonts w:cs="Arial"/>
                <w:lang w:eastAsia="zh-CN"/>
              </w:rPr>
              <w:t>DC_18A_n257I</w:t>
            </w:r>
          </w:p>
        </w:tc>
      </w:tr>
      <w:tr w:rsidR="008D1E4A" w:rsidRPr="00EF5447" w14:paraId="118F0795" w14:textId="77777777" w:rsidTr="00C620E0">
        <w:trPr>
          <w:trHeight w:val="187"/>
          <w:jc w:val="center"/>
        </w:trPr>
        <w:tc>
          <w:tcPr>
            <w:tcW w:w="3969" w:type="dxa"/>
            <w:shd w:val="clear" w:color="auto" w:fill="auto"/>
            <w:noWrap/>
            <w:tcMar>
              <w:top w:w="28" w:type="dxa"/>
              <w:left w:w="28" w:type="dxa"/>
              <w:bottom w:w="28" w:type="dxa"/>
              <w:right w:w="28" w:type="dxa"/>
            </w:tcMar>
          </w:tcPr>
          <w:p w14:paraId="56A1BA87"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7DAA2F"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F67816"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A69A182" w14:textId="77777777" w:rsidR="008D1E4A" w:rsidRPr="00EF5447" w:rsidRDefault="008D1E4A" w:rsidP="00C620E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65D6F0" w14:textId="77777777" w:rsidR="008D1E4A" w:rsidRPr="00EF5447" w:rsidRDefault="008D1E4A" w:rsidP="00C620E0">
            <w:pPr>
              <w:pStyle w:val="TAC"/>
              <w:rPr>
                <w:rFonts w:cs="Arial"/>
                <w:lang w:eastAsia="zh-CN"/>
              </w:rPr>
            </w:pPr>
            <w:r w:rsidRPr="00EF5447">
              <w:rPr>
                <w:rFonts w:cs="Arial"/>
                <w:lang w:eastAsia="zh-CN"/>
              </w:rPr>
              <w:t>DC_1A_n78A</w:t>
            </w:r>
          </w:p>
          <w:p w14:paraId="5AF37F71" w14:textId="77777777" w:rsidR="008D1E4A" w:rsidRPr="00EF5447" w:rsidRDefault="008D1E4A" w:rsidP="00C620E0">
            <w:pPr>
              <w:pStyle w:val="TAC"/>
              <w:rPr>
                <w:rFonts w:cs="Arial"/>
                <w:lang w:eastAsia="zh-CN"/>
              </w:rPr>
            </w:pPr>
            <w:r w:rsidRPr="00EF5447">
              <w:rPr>
                <w:rFonts w:cs="Arial"/>
                <w:lang w:eastAsia="zh-CN"/>
              </w:rPr>
              <w:t>DC_1A_n257A</w:t>
            </w:r>
          </w:p>
          <w:p w14:paraId="4A6CEC1D" w14:textId="77777777" w:rsidR="008D1E4A" w:rsidRPr="00EF5447" w:rsidRDefault="008D1E4A" w:rsidP="00C620E0">
            <w:pPr>
              <w:pStyle w:val="TAC"/>
              <w:rPr>
                <w:rFonts w:cs="Arial"/>
                <w:lang w:eastAsia="zh-CN"/>
              </w:rPr>
            </w:pPr>
            <w:r w:rsidRPr="00EF5447">
              <w:rPr>
                <w:rFonts w:cs="Arial"/>
                <w:lang w:eastAsia="zh-CN"/>
              </w:rPr>
              <w:t>DC_1A_n257G</w:t>
            </w:r>
          </w:p>
          <w:p w14:paraId="4FAAFB1D" w14:textId="77777777" w:rsidR="008D1E4A" w:rsidRPr="00EF5447" w:rsidRDefault="008D1E4A" w:rsidP="00C620E0">
            <w:pPr>
              <w:pStyle w:val="TAC"/>
              <w:rPr>
                <w:rFonts w:cs="Arial"/>
                <w:lang w:eastAsia="zh-CN"/>
              </w:rPr>
            </w:pPr>
            <w:r w:rsidRPr="00EF5447">
              <w:rPr>
                <w:rFonts w:cs="Arial"/>
                <w:lang w:eastAsia="zh-CN"/>
              </w:rPr>
              <w:t>DC_1A_n257H</w:t>
            </w:r>
          </w:p>
          <w:p w14:paraId="6D70548F" w14:textId="77777777" w:rsidR="008D1E4A" w:rsidRPr="00EF5447" w:rsidRDefault="008D1E4A" w:rsidP="00C620E0">
            <w:pPr>
              <w:pStyle w:val="TAC"/>
              <w:rPr>
                <w:rFonts w:cs="Arial"/>
                <w:lang w:eastAsia="zh-CN"/>
              </w:rPr>
            </w:pPr>
            <w:r w:rsidRPr="00EF5447">
              <w:rPr>
                <w:rFonts w:cs="Arial"/>
                <w:lang w:eastAsia="zh-CN"/>
              </w:rPr>
              <w:t>DC_1A_n257I</w:t>
            </w:r>
          </w:p>
          <w:p w14:paraId="0968E7AA" w14:textId="77777777" w:rsidR="008D1E4A" w:rsidRPr="00EF5447" w:rsidRDefault="008D1E4A" w:rsidP="00C620E0">
            <w:pPr>
              <w:pStyle w:val="TAC"/>
              <w:rPr>
                <w:rFonts w:cs="Arial"/>
                <w:lang w:eastAsia="zh-CN"/>
              </w:rPr>
            </w:pPr>
            <w:r w:rsidRPr="00EF5447">
              <w:rPr>
                <w:rFonts w:cs="Arial"/>
                <w:lang w:eastAsia="zh-CN"/>
              </w:rPr>
              <w:t>DC_18A_n78A</w:t>
            </w:r>
          </w:p>
          <w:p w14:paraId="188C2606" w14:textId="77777777" w:rsidR="008D1E4A" w:rsidRPr="00EF5447" w:rsidRDefault="008D1E4A" w:rsidP="00C620E0">
            <w:pPr>
              <w:pStyle w:val="TAC"/>
              <w:rPr>
                <w:rFonts w:cs="Arial"/>
                <w:lang w:eastAsia="zh-CN"/>
              </w:rPr>
            </w:pPr>
            <w:r w:rsidRPr="00EF5447">
              <w:rPr>
                <w:rFonts w:cs="Arial"/>
                <w:lang w:eastAsia="zh-CN"/>
              </w:rPr>
              <w:t>DC_18A_n257A</w:t>
            </w:r>
          </w:p>
          <w:p w14:paraId="539B6FAC" w14:textId="77777777" w:rsidR="008D1E4A" w:rsidRPr="00EF5447" w:rsidRDefault="008D1E4A" w:rsidP="00C620E0">
            <w:pPr>
              <w:pStyle w:val="TAC"/>
              <w:rPr>
                <w:rFonts w:cs="Arial"/>
                <w:lang w:eastAsia="zh-CN"/>
              </w:rPr>
            </w:pPr>
            <w:r w:rsidRPr="00EF5447">
              <w:rPr>
                <w:rFonts w:cs="Arial"/>
                <w:lang w:eastAsia="zh-CN"/>
              </w:rPr>
              <w:t>DC_18A_n257G</w:t>
            </w:r>
          </w:p>
          <w:p w14:paraId="0D17FBDE" w14:textId="77777777" w:rsidR="008D1E4A" w:rsidRPr="00EF5447" w:rsidRDefault="008D1E4A" w:rsidP="00C620E0">
            <w:pPr>
              <w:pStyle w:val="TAC"/>
              <w:rPr>
                <w:rFonts w:cs="Arial"/>
                <w:lang w:eastAsia="zh-CN"/>
              </w:rPr>
            </w:pPr>
            <w:r w:rsidRPr="00EF5447">
              <w:rPr>
                <w:rFonts w:cs="Arial"/>
                <w:lang w:eastAsia="zh-CN"/>
              </w:rPr>
              <w:t>DC_18A_n257H</w:t>
            </w:r>
          </w:p>
          <w:p w14:paraId="6C263A14" w14:textId="77777777" w:rsidR="008D1E4A" w:rsidRPr="00EF5447" w:rsidRDefault="008D1E4A" w:rsidP="00C620E0">
            <w:pPr>
              <w:pStyle w:val="TAC"/>
              <w:rPr>
                <w:noProof/>
              </w:rPr>
            </w:pPr>
            <w:r w:rsidRPr="00EF5447">
              <w:rPr>
                <w:rFonts w:cs="Arial"/>
                <w:lang w:eastAsia="zh-CN"/>
              </w:rPr>
              <w:t>DC_18A_n257I</w:t>
            </w:r>
          </w:p>
        </w:tc>
      </w:tr>
      <w:tr w:rsidR="008D1E4A" w:rsidRPr="00EF5447" w14:paraId="5AE16A70" w14:textId="77777777" w:rsidTr="00C620E0">
        <w:trPr>
          <w:trHeight w:val="187"/>
          <w:jc w:val="center"/>
        </w:trPr>
        <w:tc>
          <w:tcPr>
            <w:tcW w:w="3969" w:type="dxa"/>
            <w:shd w:val="clear" w:color="auto" w:fill="auto"/>
            <w:noWrap/>
            <w:tcMar>
              <w:top w:w="28" w:type="dxa"/>
              <w:left w:w="28" w:type="dxa"/>
              <w:bottom w:w="28" w:type="dxa"/>
              <w:right w:w="28" w:type="dxa"/>
            </w:tcMar>
          </w:tcPr>
          <w:p w14:paraId="37228B6A"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34B2265"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4736212"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9861D29" w14:textId="77777777" w:rsidR="008D1E4A" w:rsidRPr="00EF5447" w:rsidRDefault="008D1E4A" w:rsidP="00C620E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91998D1" w14:textId="77777777" w:rsidR="008D1E4A" w:rsidRPr="00EF5447" w:rsidRDefault="008D1E4A" w:rsidP="00C620E0">
            <w:pPr>
              <w:pStyle w:val="TAC"/>
              <w:rPr>
                <w:rFonts w:cs="Arial"/>
                <w:lang w:eastAsia="zh-CN"/>
              </w:rPr>
            </w:pPr>
            <w:r w:rsidRPr="00EF5447">
              <w:rPr>
                <w:rFonts w:cs="Arial"/>
                <w:lang w:eastAsia="zh-CN"/>
              </w:rPr>
              <w:t>DC_1A_n77A</w:t>
            </w:r>
          </w:p>
          <w:p w14:paraId="26086B7C" w14:textId="77777777" w:rsidR="008D1E4A" w:rsidRPr="00EF5447" w:rsidRDefault="008D1E4A" w:rsidP="00C620E0">
            <w:pPr>
              <w:pStyle w:val="TAC"/>
              <w:rPr>
                <w:rFonts w:cs="Arial"/>
                <w:lang w:eastAsia="zh-CN"/>
              </w:rPr>
            </w:pPr>
            <w:r w:rsidRPr="00EF5447">
              <w:rPr>
                <w:rFonts w:cs="Arial"/>
                <w:lang w:eastAsia="zh-CN"/>
              </w:rPr>
              <w:t>DC_1A_n257A</w:t>
            </w:r>
          </w:p>
          <w:p w14:paraId="2C103A8E" w14:textId="77777777" w:rsidR="008D1E4A" w:rsidRPr="00EF5447" w:rsidRDefault="008D1E4A" w:rsidP="00C620E0">
            <w:pPr>
              <w:pStyle w:val="TAC"/>
              <w:rPr>
                <w:rFonts w:cs="Arial"/>
                <w:lang w:eastAsia="zh-CN"/>
              </w:rPr>
            </w:pPr>
            <w:r w:rsidRPr="00EF5447">
              <w:rPr>
                <w:rFonts w:cs="Arial"/>
                <w:lang w:eastAsia="zh-CN"/>
              </w:rPr>
              <w:t>DC_1A_n257G</w:t>
            </w:r>
          </w:p>
          <w:p w14:paraId="05A33082" w14:textId="77777777" w:rsidR="008D1E4A" w:rsidRPr="00EF5447" w:rsidRDefault="008D1E4A" w:rsidP="00C620E0">
            <w:pPr>
              <w:pStyle w:val="TAC"/>
              <w:rPr>
                <w:rFonts w:cs="Arial"/>
                <w:lang w:eastAsia="zh-CN"/>
              </w:rPr>
            </w:pPr>
            <w:r w:rsidRPr="00EF5447">
              <w:rPr>
                <w:rFonts w:cs="Arial"/>
                <w:lang w:eastAsia="zh-CN"/>
              </w:rPr>
              <w:t>DC_1A_n257H</w:t>
            </w:r>
          </w:p>
          <w:p w14:paraId="60889350" w14:textId="77777777" w:rsidR="008D1E4A" w:rsidRPr="00EF5447" w:rsidRDefault="008D1E4A" w:rsidP="00C620E0">
            <w:pPr>
              <w:pStyle w:val="TAC"/>
              <w:rPr>
                <w:rFonts w:cs="Arial"/>
                <w:lang w:eastAsia="zh-CN"/>
              </w:rPr>
            </w:pPr>
            <w:r w:rsidRPr="00EF5447">
              <w:rPr>
                <w:rFonts w:cs="Arial"/>
                <w:lang w:eastAsia="zh-CN"/>
              </w:rPr>
              <w:t>DC_1A_n257I</w:t>
            </w:r>
          </w:p>
          <w:p w14:paraId="728844B8" w14:textId="77777777" w:rsidR="008D1E4A" w:rsidRPr="00EF5447" w:rsidRDefault="008D1E4A" w:rsidP="00C620E0">
            <w:pPr>
              <w:pStyle w:val="TAC"/>
              <w:rPr>
                <w:rFonts w:cs="Arial"/>
                <w:lang w:eastAsia="zh-CN"/>
              </w:rPr>
            </w:pPr>
            <w:r w:rsidRPr="00EF5447">
              <w:rPr>
                <w:rFonts w:cs="Arial"/>
                <w:lang w:eastAsia="zh-CN"/>
              </w:rPr>
              <w:t>DC_19A_n77A</w:t>
            </w:r>
          </w:p>
          <w:p w14:paraId="70C12CD2" w14:textId="77777777" w:rsidR="008D1E4A" w:rsidRPr="00EF5447" w:rsidRDefault="008D1E4A" w:rsidP="00C620E0">
            <w:pPr>
              <w:pStyle w:val="TAC"/>
              <w:rPr>
                <w:rFonts w:cs="Arial"/>
                <w:lang w:eastAsia="zh-CN"/>
              </w:rPr>
            </w:pPr>
            <w:r w:rsidRPr="00EF5447">
              <w:rPr>
                <w:rFonts w:cs="Arial"/>
                <w:lang w:eastAsia="zh-CN"/>
              </w:rPr>
              <w:t>DC_19A_n257A</w:t>
            </w:r>
          </w:p>
          <w:p w14:paraId="3DE1565F" w14:textId="77777777" w:rsidR="008D1E4A" w:rsidRPr="00EF5447" w:rsidRDefault="008D1E4A" w:rsidP="00C620E0">
            <w:pPr>
              <w:pStyle w:val="TAC"/>
              <w:rPr>
                <w:rFonts w:cs="Arial"/>
                <w:lang w:eastAsia="zh-CN"/>
              </w:rPr>
            </w:pPr>
            <w:r w:rsidRPr="00EF5447">
              <w:rPr>
                <w:rFonts w:cs="Arial"/>
                <w:lang w:eastAsia="zh-CN"/>
              </w:rPr>
              <w:t>DC_19A_n257G</w:t>
            </w:r>
          </w:p>
          <w:p w14:paraId="08BB4B83" w14:textId="77777777" w:rsidR="008D1E4A" w:rsidRPr="00EF5447" w:rsidRDefault="008D1E4A" w:rsidP="00C620E0">
            <w:pPr>
              <w:pStyle w:val="TAC"/>
              <w:rPr>
                <w:rFonts w:cs="Arial"/>
                <w:lang w:eastAsia="zh-CN"/>
              </w:rPr>
            </w:pPr>
            <w:r w:rsidRPr="00EF5447">
              <w:rPr>
                <w:rFonts w:cs="Arial"/>
                <w:lang w:eastAsia="zh-CN"/>
              </w:rPr>
              <w:t>DC_19A_n257H</w:t>
            </w:r>
          </w:p>
          <w:p w14:paraId="144CA1A1"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64497101" w14:textId="77777777" w:rsidTr="00C620E0">
        <w:trPr>
          <w:trHeight w:val="187"/>
          <w:jc w:val="center"/>
        </w:trPr>
        <w:tc>
          <w:tcPr>
            <w:tcW w:w="3969" w:type="dxa"/>
            <w:shd w:val="clear" w:color="auto" w:fill="auto"/>
            <w:noWrap/>
            <w:tcMar>
              <w:top w:w="28" w:type="dxa"/>
              <w:left w:w="28" w:type="dxa"/>
              <w:bottom w:w="28" w:type="dxa"/>
              <w:right w:w="28" w:type="dxa"/>
            </w:tcMar>
          </w:tcPr>
          <w:p w14:paraId="14BD396F"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A511CA2" w14:textId="77777777" w:rsidR="008D1E4A" w:rsidRPr="00EF5447" w:rsidRDefault="008D1E4A" w:rsidP="00C620E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4C44D5D" w14:textId="77777777" w:rsidR="008D1E4A" w:rsidRPr="00EF5447" w:rsidRDefault="008D1E4A" w:rsidP="00C620E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D8D2D0" w14:textId="77777777" w:rsidR="008D1E4A" w:rsidRPr="00EF5447" w:rsidRDefault="008D1E4A" w:rsidP="00C620E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E1C29DC" w14:textId="77777777" w:rsidR="008D1E4A" w:rsidRPr="00EF5447" w:rsidRDefault="008D1E4A" w:rsidP="00C620E0">
            <w:pPr>
              <w:pStyle w:val="TAC"/>
              <w:rPr>
                <w:rFonts w:cs="Arial"/>
                <w:lang w:eastAsia="zh-CN"/>
              </w:rPr>
            </w:pPr>
            <w:r w:rsidRPr="00EF5447">
              <w:rPr>
                <w:rFonts w:cs="Arial"/>
                <w:lang w:eastAsia="zh-CN"/>
              </w:rPr>
              <w:t>DC_1A_n78A</w:t>
            </w:r>
          </w:p>
          <w:p w14:paraId="797ED4E1" w14:textId="77777777" w:rsidR="008D1E4A" w:rsidRPr="00EF5447" w:rsidRDefault="008D1E4A" w:rsidP="00C620E0">
            <w:pPr>
              <w:pStyle w:val="TAC"/>
              <w:rPr>
                <w:rFonts w:cs="Arial"/>
                <w:lang w:eastAsia="zh-CN"/>
              </w:rPr>
            </w:pPr>
            <w:r w:rsidRPr="00EF5447">
              <w:rPr>
                <w:rFonts w:cs="Arial"/>
                <w:lang w:eastAsia="zh-CN"/>
              </w:rPr>
              <w:t>DC_1A_n257A</w:t>
            </w:r>
          </w:p>
          <w:p w14:paraId="11B9B487" w14:textId="77777777" w:rsidR="008D1E4A" w:rsidRPr="00EF5447" w:rsidRDefault="008D1E4A" w:rsidP="00C620E0">
            <w:pPr>
              <w:pStyle w:val="TAC"/>
              <w:rPr>
                <w:rFonts w:cs="Arial"/>
                <w:lang w:eastAsia="zh-CN"/>
              </w:rPr>
            </w:pPr>
            <w:r w:rsidRPr="00EF5447">
              <w:rPr>
                <w:rFonts w:cs="Arial"/>
                <w:lang w:eastAsia="zh-CN"/>
              </w:rPr>
              <w:t>DC_1A_n257G</w:t>
            </w:r>
          </w:p>
          <w:p w14:paraId="1C4F4B07" w14:textId="77777777" w:rsidR="008D1E4A" w:rsidRPr="00EF5447" w:rsidRDefault="008D1E4A" w:rsidP="00C620E0">
            <w:pPr>
              <w:pStyle w:val="TAC"/>
              <w:rPr>
                <w:rFonts w:cs="Arial"/>
                <w:lang w:eastAsia="zh-CN"/>
              </w:rPr>
            </w:pPr>
            <w:r w:rsidRPr="00EF5447">
              <w:rPr>
                <w:rFonts w:cs="Arial"/>
                <w:lang w:eastAsia="zh-CN"/>
              </w:rPr>
              <w:t>DC_1A_n257H</w:t>
            </w:r>
          </w:p>
          <w:p w14:paraId="28FE16EC" w14:textId="77777777" w:rsidR="008D1E4A" w:rsidRPr="00EF5447" w:rsidRDefault="008D1E4A" w:rsidP="00C620E0">
            <w:pPr>
              <w:pStyle w:val="TAC"/>
              <w:rPr>
                <w:rFonts w:cs="Arial"/>
                <w:lang w:eastAsia="zh-CN"/>
              </w:rPr>
            </w:pPr>
            <w:r w:rsidRPr="00EF5447">
              <w:rPr>
                <w:rFonts w:cs="Arial"/>
                <w:lang w:eastAsia="zh-CN"/>
              </w:rPr>
              <w:t>DC_1A_n257I</w:t>
            </w:r>
          </w:p>
          <w:p w14:paraId="36C22B3C" w14:textId="77777777" w:rsidR="008D1E4A" w:rsidRPr="00EF5447" w:rsidRDefault="008D1E4A" w:rsidP="00C620E0">
            <w:pPr>
              <w:pStyle w:val="TAC"/>
              <w:rPr>
                <w:rFonts w:cs="Arial"/>
                <w:lang w:eastAsia="zh-CN"/>
              </w:rPr>
            </w:pPr>
            <w:r w:rsidRPr="00EF5447">
              <w:rPr>
                <w:rFonts w:cs="Arial"/>
                <w:lang w:eastAsia="zh-CN"/>
              </w:rPr>
              <w:t>DC_19A_n78A</w:t>
            </w:r>
          </w:p>
          <w:p w14:paraId="52016BEC" w14:textId="77777777" w:rsidR="008D1E4A" w:rsidRPr="00EF5447" w:rsidRDefault="008D1E4A" w:rsidP="00C620E0">
            <w:pPr>
              <w:pStyle w:val="TAC"/>
              <w:rPr>
                <w:rFonts w:cs="Arial"/>
                <w:lang w:eastAsia="zh-CN"/>
              </w:rPr>
            </w:pPr>
            <w:r w:rsidRPr="00EF5447">
              <w:rPr>
                <w:rFonts w:cs="Arial"/>
                <w:lang w:eastAsia="zh-CN"/>
              </w:rPr>
              <w:t>DC_19A_n257A</w:t>
            </w:r>
          </w:p>
          <w:p w14:paraId="1B960F62" w14:textId="77777777" w:rsidR="008D1E4A" w:rsidRPr="00EF5447" w:rsidRDefault="008D1E4A" w:rsidP="00C620E0">
            <w:pPr>
              <w:pStyle w:val="TAC"/>
              <w:rPr>
                <w:rFonts w:cs="Arial"/>
                <w:lang w:eastAsia="zh-CN"/>
              </w:rPr>
            </w:pPr>
            <w:r w:rsidRPr="00EF5447">
              <w:rPr>
                <w:rFonts w:cs="Arial"/>
                <w:lang w:eastAsia="zh-CN"/>
              </w:rPr>
              <w:t>DC_19A_n257G</w:t>
            </w:r>
          </w:p>
          <w:p w14:paraId="66D8E37D" w14:textId="77777777" w:rsidR="008D1E4A" w:rsidRPr="00EF5447" w:rsidRDefault="008D1E4A" w:rsidP="00C620E0">
            <w:pPr>
              <w:pStyle w:val="TAC"/>
              <w:rPr>
                <w:rFonts w:cs="Arial"/>
                <w:lang w:eastAsia="zh-CN"/>
              </w:rPr>
            </w:pPr>
            <w:r w:rsidRPr="00EF5447">
              <w:rPr>
                <w:rFonts w:cs="Arial"/>
                <w:lang w:eastAsia="zh-CN"/>
              </w:rPr>
              <w:t>DC_19A_n257H</w:t>
            </w:r>
          </w:p>
          <w:p w14:paraId="299C17CA"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51A6C050" w14:textId="77777777" w:rsidTr="00C620E0">
        <w:trPr>
          <w:trHeight w:val="187"/>
          <w:jc w:val="center"/>
        </w:trPr>
        <w:tc>
          <w:tcPr>
            <w:tcW w:w="3969" w:type="dxa"/>
            <w:shd w:val="clear" w:color="auto" w:fill="auto"/>
            <w:noWrap/>
            <w:tcMar>
              <w:top w:w="28" w:type="dxa"/>
              <w:left w:w="28" w:type="dxa"/>
              <w:bottom w:w="28" w:type="dxa"/>
              <w:right w:w="28" w:type="dxa"/>
            </w:tcMar>
          </w:tcPr>
          <w:p w14:paraId="70811E49"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473B814"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6699DED"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CDC4B97" w14:textId="77777777" w:rsidR="008D1E4A" w:rsidRPr="00EF5447" w:rsidRDefault="008D1E4A" w:rsidP="00C620E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A4CA610" w14:textId="77777777" w:rsidR="008D1E4A" w:rsidRPr="00EF5447" w:rsidRDefault="008D1E4A" w:rsidP="00C620E0">
            <w:pPr>
              <w:pStyle w:val="TAC"/>
              <w:rPr>
                <w:rFonts w:cs="Arial"/>
                <w:lang w:eastAsia="zh-CN"/>
              </w:rPr>
            </w:pPr>
            <w:r w:rsidRPr="00EF5447">
              <w:rPr>
                <w:rFonts w:cs="Arial"/>
                <w:lang w:eastAsia="zh-CN"/>
              </w:rPr>
              <w:t>DC_1A_n79A</w:t>
            </w:r>
          </w:p>
          <w:p w14:paraId="798B9537" w14:textId="77777777" w:rsidR="008D1E4A" w:rsidRPr="00EF5447" w:rsidRDefault="008D1E4A" w:rsidP="00C620E0">
            <w:pPr>
              <w:pStyle w:val="TAC"/>
              <w:rPr>
                <w:rFonts w:cs="Arial"/>
                <w:lang w:eastAsia="zh-CN"/>
              </w:rPr>
            </w:pPr>
            <w:r w:rsidRPr="00EF5447">
              <w:rPr>
                <w:rFonts w:cs="Arial"/>
                <w:lang w:eastAsia="zh-CN"/>
              </w:rPr>
              <w:t>DC_1A_n257A</w:t>
            </w:r>
          </w:p>
          <w:p w14:paraId="7AE86446" w14:textId="77777777" w:rsidR="008D1E4A" w:rsidRPr="00EF5447" w:rsidRDefault="008D1E4A" w:rsidP="00C620E0">
            <w:pPr>
              <w:pStyle w:val="TAC"/>
              <w:rPr>
                <w:rFonts w:cs="Arial"/>
                <w:lang w:eastAsia="zh-CN"/>
              </w:rPr>
            </w:pPr>
            <w:r w:rsidRPr="00EF5447">
              <w:rPr>
                <w:rFonts w:cs="Arial"/>
                <w:lang w:eastAsia="zh-CN"/>
              </w:rPr>
              <w:t>DC_1A_n257G</w:t>
            </w:r>
          </w:p>
          <w:p w14:paraId="405BD707" w14:textId="77777777" w:rsidR="008D1E4A" w:rsidRPr="00EF5447" w:rsidRDefault="008D1E4A" w:rsidP="00C620E0">
            <w:pPr>
              <w:pStyle w:val="TAC"/>
              <w:rPr>
                <w:rFonts w:cs="Arial"/>
                <w:lang w:eastAsia="zh-CN"/>
              </w:rPr>
            </w:pPr>
            <w:r w:rsidRPr="00EF5447">
              <w:rPr>
                <w:rFonts w:cs="Arial"/>
                <w:lang w:eastAsia="zh-CN"/>
              </w:rPr>
              <w:t>DC_1A_n257H</w:t>
            </w:r>
          </w:p>
          <w:p w14:paraId="1E54FC4A" w14:textId="77777777" w:rsidR="008D1E4A" w:rsidRPr="00EF5447" w:rsidRDefault="008D1E4A" w:rsidP="00C620E0">
            <w:pPr>
              <w:pStyle w:val="TAC"/>
              <w:rPr>
                <w:rFonts w:cs="Arial"/>
                <w:lang w:eastAsia="zh-CN"/>
              </w:rPr>
            </w:pPr>
            <w:r w:rsidRPr="00EF5447">
              <w:rPr>
                <w:rFonts w:cs="Arial"/>
                <w:lang w:eastAsia="zh-CN"/>
              </w:rPr>
              <w:t>DC_1A_n257I</w:t>
            </w:r>
          </w:p>
          <w:p w14:paraId="3D5F6711" w14:textId="77777777" w:rsidR="008D1E4A" w:rsidRPr="00EF5447" w:rsidRDefault="008D1E4A" w:rsidP="00C620E0">
            <w:pPr>
              <w:pStyle w:val="TAC"/>
              <w:rPr>
                <w:rFonts w:cs="Arial"/>
                <w:lang w:eastAsia="zh-CN"/>
              </w:rPr>
            </w:pPr>
            <w:r w:rsidRPr="00EF5447">
              <w:rPr>
                <w:rFonts w:cs="Arial"/>
                <w:lang w:eastAsia="zh-CN"/>
              </w:rPr>
              <w:t>DC_19A_n79A</w:t>
            </w:r>
          </w:p>
          <w:p w14:paraId="1001DC42" w14:textId="77777777" w:rsidR="008D1E4A" w:rsidRPr="00EF5447" w:rsidRDefault="008D1E4A" w:rsidP="00C620E0">
            <w:pPr>
              <w:pStyle w:val="TAC"/>
              <w:rPr>
                <w:rFonts w:cs="Arial"/>
                <w:lang w:eastAsia="zh-CN"/>
              </w:rPr>
            </w:pPr>
            <w:r w:rsidRPr="00EF5447">
              <w:rPr>
                <w:rFonts w:cs="Arial"/>
                <w:lang w:eastAsia="zh-CN"/>
              </w:rPr>
              <w:t>DC_19A_n257A</w:t>
            </w:r>
          </w:p>
          <w:p w14:paraId="326B84BA" w14:textId="77777777" w:rsidR="008D1E4A" w:rsidRPr="00EF5447" w:rsidRDefault="008D1E4A" w:rsidP="00C620E0">
            <w:pPr>
              <w:pStyle w:val="TAC"/>
              <w:rPr>
                <w:rFonts w:cs="Arial"/>
                <w:lang w:eastAsia="zh-CN"/>
              </w:rPr>
            </w:pPr>
            <w:r w:rsidRPr="00EF5447">
              <w:rPr>
                <w:rFonts w:cs="Arial"/>
                <w:lang w:eastAsia="zh-CN"/>
              </w:rPr>
              <w:t>DC_19A_n257G</w:t>
            </w:r>
          </w:p>
          <w:p w14:paraId="61CFA89D" w14:textId="77777777" w:rsidR="008D1E4A" w:rsidRPr="00EF5447" w:rsidRDefault="008D1E4A" w:rsidP="00C620E0">
            <w:pPr>
              <w:pStyle w:val="TAC"/>
              <w:rPr>
                <w:rFonts w:cs="Arial"/>
                <w:lang w:eastAsia="zh-CN"/>
              </w:rPr>
            </w:pPr>
            <w:r w:rsidRPr="00EF5447">
              <w:rPr>
                <w:rFonts w:cs="Arial"/>
                <w:lang w:eastAsia="zh-CN"/>
              </w:rPr>
              <w:t>DC_19A_n257H</w:t>
            </w:r>
          </w:p>
          <w:p w14:paraId="76846F17"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528DF1F9" w14:textId="77777777" w:rsidTr="00C620E0">
        <w:trPr>
          <w:trHeight w:val="187"/>
          <w:jc w:val="center"/>
        </w:trPr>
        <w:tc>
          <w:tcPr>
            <w:tcW w:w="3969" w:type="dxa"/>
            <w:shd w:val="clear" w:color="auto" w:fill="auto"/>
            <w:noWrap/>
            <w:tcMar>
              <w:top w:w="28" w:type="dxa"/>
              <w:left w:w="28" w:type="dxa"/>
              <w:bottom w:w="28" w:type="dxa"/>
              <w:right w:w="28" w:type="dxa"/>
            </w:tcMar>
          </w:tcPr>
          <w:p w14:paraId="052C99C1"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1328AE"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90C4B17"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7A98DD0" w14:textId="77777777" w:rsidR="008D1E4A" w:rsidRPr="00EF5447" w:rsidRDefault="008D1E4A" w:rsidP="00C620E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B26A4F" w14:textId="77777777" w:rsidR="008D1E4A" w:rsidRPr="00EF5447" w:rsidRDefault="008D1E4A" w:rsidP="00C620E0">
            <w:pPr>
              <w:pStyle w:val="TAC"/>
              <w:rPr>
                <w:rFonts w:cs="Arial"/>
                <w:lang w:eastAsia="zh-CN"/>
              </w:rPr>
            </w:pPr>
            <w:r w:rsidRPr="00EF5447">
              <w:rPr>
                <w:rFonts w:cs="Arial"/>
                <w:lang w:eastAsia="zh-CN"/>
              </w:rPr>
              <w:t>DC_1A_n77A</w:t>
            </w:r>
          </w:p>
          <w:p w14:paraId="5DA53B61" w14:textId="77777777" w:rsidR="008D1E4A" w:rsidRPr="00EF5447" w:rsidRDefault="008D1E4A" w:rsidP="00C620E0">
            <w:pPr>
              <w:pStyle w:val="TAC"/>
              <w:rPr>
                <w:rFonts w:cs="Arial"/>
                <w:lang w:eastAsia="zh-CN"/>
              </w:rPr>
            </w:pPr>
            <w:r w:rsidRPr="00EF5447">
              <w:rPr>
                <w:rFonts w:cs="Arial"/>
                <w:lang w:eastAsia="zh-CN"/>
              </w:rPr>
              <w:t>DC_1A_n257A</w:t>
            </w:r>
          </w:p>
          <w:p w14:paraId="26E3DA8C" w14:textId="77777777" w:rsidR="008D1E4A" w:rsidRPr="00EF5447" w:rsidRDefault="008D1E4A" w:rsidP="00C620E0">
            <w:pPr>
              <w:pStyle w:val="TAC"/>
              <w:rPr>
                <w:rFonts w:cs="Arial"/>
                <w:lang w:eastAsia="zh-CN"/>
              </w:rPr>
            </w:pPr>
            <w:r w:rsidRPr="00EF5447">
              <w:rPr>
                <w:rFonts w:cs="Arial"/>
                <w:lang w:eastAsia="zh-CN"/>
              </w:rPr>
              <w:t>DC_1A_n257G</w:t>
            </w:r>
          </w:p>
          <w:p w14:paraId="0E43EC54" w14:textId="77777777" w:rsidR="008D1E4A" w:rsidRPr="00EF5447" w:rsidRDefault="008D1E4A" w:rsidP="00C620E0">
            <w:pPr>
              <w:pStyle w:val="TAC"/>
              <w:rPr>
                <w:rFonts w:cs="Arial"/>
                <w:lang w:eastAsia="zh-CN"/>
              </w:rPr>
            </w:pPr>
            <w:r w:rsidRPr="00EF5447">
              <w:rPr>
                <w:rFonts w:cs="Arial"/>
                <w:lang w:eastAsia="zh-CN"/>
              </w:rPr>
              <w:t>DC_1A_n257H</w:t>
            </w:r>
          </w:p>
          <w:p w14:paraId="5ECE0038" w14:textId="77777777" w:rsidR="008D1E4A" w:rsidRPr="00EF5447" w:rsidRDefault="008D1E4A" w:rsidP="00C620E0">
            <w:pPr>
              <w:pStyle w:val="TAC"/>
              <w:rPr>
                <w:rFonts w:cs="Arial"/>
                <w:lang w:eastAsia="zh-CN"/>
              </w:rPr>
            </w:pPr>
            <w:r w:rsidRPr="00EF5447">
              <w:rPr>
                <w:rFonts w:cs="Arial"/>
                <w:lang w:eastAsia="zh-CN"/>
              </w:rPr>
              <w:t>DC_1A_n257I</w:t>
            </w:r>
          </w:p>
          <w:p w14:paraId="1FEB5CE8" w14:textId="77777777" w:rsidR="008D1E4A" w:rsidRPr="00EF5447" w:rsidRDefault="008D1E4A" w:rsidP="00C620E0">
            <w:pPr>
              <w:pStyle w:val="TAC"/>
              <w:rPr>
                <w:rFonts w:cs="Arial"/>
                <w:lang w:eastAsia="zh-CN"/>
              </w:rPr>
            </w:pPr>
            <w:r w:rsidRPr="00EF5447">
              <w:rPr>
                <w:rFonts w:cs="Arial"/>
                <w:lang w:eastAsia="zh-CN"/>
              </w:rPr>
              <w:t>DC_21A_n77A</w:t>
            </w:r>
          </w:p>
          <w:p w14:paraId="2357EDB9" w14:textId="77777777" w:rsidR="008D1E4A" w:rsidRPr="00EF5447" w:rsidRDefault="008D1E4A" w:rsidP="00C620E0">
            <w:pPr>
              <w:pStyle w:val="TAC"/>
              <w:rPr>
                <w:rFonts w:cs="Arial"/>
                <w:lang w:eastAsia="zh-CN"/>
              </w:rPr>
            </w:pPr>
            <w:r w:rsidRPr="00EF5447">
              <w:rPr>
                <w:rFonts w:cs="Arial"/>
                <w:lang w:eastAsia="zh-CN"/>
              </w:rPr>
              <w:t>DC_21A_n257A</w:t>
            </w:r>
          </w:p>
          <w:p w14:paraId="7F47A9F2" w14:textId="77777777" w:rsidR="008D1E4A" w:rsidRPr="00EF5447" w:rsidRDefault="008D1E4A" w:rsidP="00C620E0">
            <w:pPr>
              <w:pStyle w:val="TAC"/>
              <w:rPr>
                <w:rFonts w:cs="Arial"/>
                <w:lang w:eastAsia="zh-CN"/>
              </w:rPr>
            </w:pPr>
            <w:r w:rsidRPr="00EF5447">
              <w:rPr>
                <w:rFonts w:cs="Arial"/>
                <w:lang w:eastAsia="zh-CN"/>
              </w:rPr>
              <w:t>DC_21A_n257G</w:t>
            </w:r>
          </w:p>
          <w:p w14:paraId="7B4F9DA6" w14:textId="77777777" w:rsidR="008D1E4A" w:rsidRPr="00EF5447" w:rsidRDefault="008D1E4A" w:rsidP="00C620E0">
            <w:pPr>
              <w:pStyle w:val="TAC"/>
              <w:rPr>
                <w:rFonts w:cs="Arial"/>
                <w:lang w:eastAsia="zh-CN"/>
              </w:rPr>
            </w:pPr>
            <w:r w:rsidRPr="00EF5447">
              <w:rPr>
                <w:rFonts w:cs="Arial"/>
                <w:lang w:eastAsia="zh-CN"/>
              </w:rPr>
              <w:t>DC_21A_n257H</w:t>
            </w:r>
          </w:p>
          <w:p w14:paraId="385FE982"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49BE68CB" w14:textId="77777777" w:rsidTr="00C620E0">
        <w:trPr>
          <w:trHeight w:val="187"/>
          <w:jc w:val="center"/>
        </w:trPr>
        <w:tc>
          <w:tcPr>
            <w:tcW w:w="3969" w:type="dxa"/>
            <w:shd w:val="clear" w:color="auto" w:fill="auto"/>
            <w:noWrap/>
            <w:tcMar>
              <w:top w:w="28" w:type="dxa"/>
              <w:left w:w="28" w:type="dxa"/>
              <w:bottom w:w="28" w:type="dxa"/>
              <w:right w:w="28" w:type="dxa"/>
            </w:tcMar>
          </w:tcPr>
          <w:p w14:paraId="2A88BDD1"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AE6C507"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219008"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9F71BA" w14:textId="77777777" w:rsidR="008D1E4A" w:rsidRPr="00EF5447" w:rsidRDefault="008D1E4A" w:rsidP="00C620E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BDAB8D9" w14:textId="77777777" w:rsidR="008D1E4A" w:rsidRPr="00EF5447" w:rsidRDefault="008D1E4A" w:rsidP="00C620E0">
            <w:pPr>
              <w:pStyle w:val="TAC"/>
              <w:rPr>
                <w:rFonts w:cs="Arial"/>
                <w:lang w:eastAsia="zh-CN"/>
              </w:rPr>
            </w:pPr>
            <w:r w:rsidRPr="00EF5447">
              <w:rPr>
                <w:rFonts w:cs="Arial"/>
                <w:lang w:eastAsia="zh-CN"/>
              </w:rPr>
              <w:t>DC_1A_n78A</w:t>
            </w:r>
          </w:p>
          <w:p w14:paraId="20F2333A" w14:textId="77777777" w:rsidR="008D1E4A" w:rsidRPr="00EF5447" w:rsidRDefault="008D1E4A" w:rsidP="00C620E0">
            <w:pPr>
              <w:pStyle w:val="TAC"/>
              <w:rPr>
                <w:rFonts w:cs="Arial"/>
                <w:lang w:eastAsia="zh-CN"/>
              </w:rPr>
            </w:pPr>
            <w:r w:rsidRPr="00EF5447">
              <w:rPr>
                <w:rFonts w:cs="Arial"/>
                <w:lang w:eastAsia="zh-CN"/>
              </w:rPr>
              <w:t>DC_1A_n257A</w:t>
            </w:r>
          </w:p>
          <w:p w14:paraId="06A3FC1C" w14:textId="77777777" w:rsidR="008D1E4A" w:rsidRPr="00EF5447" w:rsidRDefault="008D1E4A" w:rsidP="00C620E0">
            <w:pPr>
              <w:pStyle w:val="TAC"/>
              <w:rPr>
                <w:rFonts w:cs="Arial"/>
                <w:lang w:eastAsia="zh-CN"/>
              </w:rPr>
            </w:pPr>
            <w:r w:rsidRPr="00EF5447">
              <w:rPr>
                <w:rFonts w:cs="Arial"/>
                <w:lang w:eastAsia="zh-CN"/>
              </w:rPr>
              <w:t>DC_1A_n257G</w:t>
            </w:r>
          </w:p>
          <w:p w14:paraId="5C0B6EF3" w14:textId="77777777" w:rsidR="008D1E4A" w:rsidRPr="00EF5447" w:rsidRDefault="008D1E4A" w:rsidP="00C620E0">
            <w:pPr>
              <w:pStyle w:val="TAC"/>
              <w:rPr>
                <w:rFonts w:cs="Arial"/>
                <w:lang w:eastAsia="zh-CN"/>
              </w:rPr>
            </w:pPr>
            <w:r w:rsidRPr="00EF5447">
              <w:rPr>
                <w:rFonts w:cs="Arial"/>
                <w:lang w:eastAsia="zh-CN"/>
              </w:rPr>
              <w:t>DC_1A_n257H</w:t>
            </w:r>
          </w:p>
          <w:p w14:paraId="3DAC43A2" w14:textId="77777777" w:rsidR="008D1E4A" w:rsidRPr="00EF5447" w:rsidRDefault="008D1E4A" w:rsidP="00C620E0">
            <w:pPr>
              <w:pStyle w:val="TAC"/>
              <w:rPr>
                <w:rFonts w:cs="Arial"/>
                <w:lang w:eastAsia="zh-CN"/>
              </w:rPr>
            </w:pPr>
            <w:r w:rsidRPr="00EF5447">
              <w:rPr>
                <w:rFonts w:cs="Arial"/>
                <w:lang w:eastAsia="zh-CN"/>
              </w:rPr>
              <w:t>DC_1A_n257I</w:t>
            </w:r>
          </w:p>
          <w:p w14:paraId="14AB7226" w14:textId="77777777" w:rsidR="008D1E4A" w:rsidRPr="00EF5447" w:rsidRDefault="008D1E4A" w:rsidP="00C620E0">
            <w:pPr>
              <w:pStyle w:val="TAC"/>
              <w:rPr>
                <w:rFonts w:cs="Arial"/>
                <w:lang w:eastAsia="zh-CN"/>
              </w:rPr>
            </w:pPr>
            <w:r w:rsidRPr="00EF5447">
              <w:rPr>
                <w:rFonts w:cs="Arial"/>
                <w:lang w:eastAsia="zh-CN"/>
              </w:rPr>
              <w:t>DC_21A_n78A</w:t>
            </w:r>
          </w:p>
          <w:p w14:paraId="1046DC8C" w14:textId="77777777" w:rsidR="008D1E4A" w:rsidRPr="00EF5447" w:rsidRDefault="008D1E4A" w:rsidP="00C620E0">
            <w:pPr>
              <w:pStyle w:val="TAC"/>
              <w:rPr>
                <w:rFonts w:cs="Arial"/>
                <w:lang w:eastAsia="zh-CN"/>
              </w:rPr>
            </w:pPr>
            <w:r w:rsidRPr="00EF5447">
              <w:rPr>
                <w:rFonts w:cs="Arial"/>
                <w:lang w:eastAsia="zh-CN"/>
              </w:rPr>
              <w:t>DC_21A_n257A</w:t>
            </w:r>
          </w:p>
          <w:p w14:paraId="098797F1" w14:textId="77777777" w:rsidR="008D1E4A" w:rsidRPr="00EF5447" w:rsidRDefault="008D1E4A" w:rsidP="00C620E0">
            <w:pPr>
              <w:pStyle w:val="TAC"/>
              <w:rPr>
                <w:rFonts w:cs="Arial"/>
                <w:lang w:eastAsia="zh-CN"/>
              </w:rPr>
            </w:pPr>
            <w:r w:rsidRPr="00EF5447">
              <w:rPr>
                <w:rFonts w:cs="Arial"/>
                <w:lang w:eastAsia="zh-CN"/>
              </w:rPr>
              <w:t>DC_21A_n257G</w:t>
            </w:r>
          </w:p>
          <w:p w14:paraId="31DCAB0E" w14:textId="77777777" w:rsidR="008D1E4A" w:rsidRPr="00EF5447" w:rsidRDefault="008D1E4A" w:rsidP="00C620E0">
            <w:pPr>
              <w:pStyle w:val="TAC"/>
              <w:rPr>
                <w:rFonts w:cs="Arial"/>
                <w:lang w:eastAsia="zh-CN"/>
              </w:rPr>
            </w:pPr>
            <w:r w:rsidRPr="00EF5447">
              <w:rPr>
                <w:rFonts w:cs="Arial"/>
                <w:lang w:eastAsia="zh-CN"/>
              </w:rPr>
              <w:t>DC_21A_n257H</w:t>
            </w:r>
          </w:p>
          <w:p w14:paraId="799AFBE5"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2A340BCC" w14:textId="77777777" w:rsidTr="00C620E0">
        <w:trPr>
          <w:trHeight w:val="187"/>
          <w:jc w:val="center"/>
        </w:trPr>
        <w:tc>
          <w:tcPr>
            <w:tcW w:w="3969" w:type="dxa"/>
            <w:shd w:val="clear" w:color="auto" w:fill="auto"/>
            <w:noWrap/>
            <w:tcMar>
              <w:top w:w="28" w:type="dxa"/>
              <w:left w:w="28" w:type="dxa"/>
              <w:bottom w:w="28" w:type="dxa"/>
              <w:right w:w="28" w:type="dxa"/>
            </w:tcMar>
          </w:tcPr>
          <w:p w14:paraId="28C6FD1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4E8A19D" w14:textId="77777777" w:rsidR="008D1E4A" w:rsidRPr="00EF5447" w:rsidRDefault="008D1E4A" w:rsidP="00C620E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B8CF5B4" w14:textId="77777777" w:rsidR="008D1E4A" w:rsidRPr="00EF5447" w:rsidRDefault="008D1E4A" w:rsidP="00C620E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9BAC300" w14:textId="77777777" w:rsidR="008D1E4A" w:rsidRPr="00EF5447" w:rsidRDefault="008D1E4A" w:rsidP="00C620E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D78AD9" w14:textId="77777777" w:rsidR="008D1E4A" w:rsidRPr="00EF5447" w:rsidRDefault="008D1E4A" w:rsidP="00C620E0">
            <w:pPr>
              <w:pStyle w:val="TAC"/>
              <w:rPr>
                <w:rFonts w:cs="Arial"/>
                <w:lang w:eastAsia="zh-CN"/>
              </w:rPr>
            </w:pPr>
            <w:r w:rsidRPr="00EF5447">
              <w:rPr>
                <w:rFonts w:cs="Arial"/>
                <w:lang w:eastAsia="zh-CN"/>
              </w:rPr>
              <w:t>DC_1A_n79A</w:t>
            </w:r>
          </w:p>
          <w:p w14:paraId="53F69B58" w14:textId="77777777" w:rsidR="008D1E4A" w:rsidRPr="00EF5447" w:rsidRDefault="008D1E4A" w:rsidP="00C620E0">
            <w:pPr>
              <w:pStyle w:val="TAC"/>
              <w:rPr>
                <w:rFonts w:cs="Arial"/>
                <w:lang w:eastAsia="zh-CN"/>
              </w:rPr>
            </w:pPr>
            <w:r w:rsidRPr="00EF5447">
              <w:rPr>
                <w:rFonts w:cs="Arial"/>
                <w:lang w:eastAsia="zh-CN"/>
              </w:rPr>
              <w:t>DC_1A_n257A</w:t>
            </w:r>
          </w:p>
          <w:p w14:paraId="36B26A1E" w14:textId="77777777" w:rsidR="008D1E4A" w:rsidRPr="00EF5447" w:rsidRDefault="008D1E4A" w:rsidP="00C620E0">
            <w:pPr>
              <w:pStyle w:val="TAC"/>
              <w:rPr>
                <w:rFonts w:cs="Arial"/>
                <w:lang w:eastAsia="zh-CN"/>
              </w:rPr>
            </w:pPr>
            <w:r w:rsidRPr="00EF5447">
              <w:rPr>
                <w:rFonts w:cs="Arial"/>
                <w:lang w:eastAsia="zh-CN"/>
              </w:rPr>
              <w:t>DC_1A_n257G</w:t>
            </w:r>
          </w:p>
          <w:p w14:paraId="759DD0FE" w14:textId="77777777" w:rsidR="008D1E4A" w:rsidRPr="00EF5447" w:rsidRDefault="008D1E4A" w:rsidP="00C620E0">
            <w:pPr>
              <w:pStyle w:val="TAC"/>
              <w:rPr>
                <w:rFonts w:cs="Arial"/>
                <w:lang w:eastAsia="zh-CN"/>
              </w:rPr>
            </w:pPr>
            <w:r w:rsidRPr="00EF5447">
              <w:rPr>
                <w:rFonts w:cs="Arial"/>
                <w:lang w:eastAsia="zh-CN"/>
              </w:rPr>
              <w:t>DC_1A_n257H</w:t>
            </w:r>
          </w:p>
          <w:p w14:paraId="4267A725" w14:textId="77777777" w:rsidR="008D1E4A" w:rsidRPr="00EF5447" w:rsidRDefault="008D1E4A" w:rsidP="00C620E0">
            <w:pPr>
              <w:pStyle w:val="TAC"/>
              <w:rPr>
                <w:rFonts w:cs="Arial"/>
                <w:lang w:eastAsia="zh-CN"/>
              </w:rPr>
            </w:pPr>
            <w:r w:rsidRPr="00EF5447">
              <w:rPr>
                <w:rFonts w:cs="Arial"/>
                <w:lang w:eastAsia="zh-CN"/>
              </w:rPr>
              <w:t>DC_1A_n257I</w:t>
            </w:r>
          </w:p>
          <w:p w14:paraId="1D840E7C" w14:textId="77777777" w:rsidR="008D1E4A" w:rsidRPr="00EF5447" w:rsidRDefault="008D1E4A" w:rsidP="00C620E0">
            <w:pPr>
              <w:pStyle w:val="TAC"/>
              <w:rPr>
                <w:rFonts w:cs="Arial"/>
                <w:lang w:eastAsia="zh-CN"/>
              </w:rPr>
            </w:pPr>
            <w:r w:rsidRPr="00EF5447">
              <w:rPr>
                <w:rFonts w:cs="Arial"/>
                <w:lang w:eastAsia="zh-CN"/>
              </w:rPr>
              <w:t>DC_21A_n79A</w:t>
            </w:r>
          </w:p>
          <w:p w14:paraId="6E2C6EEE" w14:textId="77777777" w:rsidR="008D1E4A" w:rsidRPr="00EF5447" w:rsidRDefault="008D1E4A" w:rsidP="00C620E0">
            <w:pPr>
              <w:pStyle w:val="TAC"/>
              <w:rPr>
                <w:rFonts w:cs="Arial"/>
                <w:lang w:eastAsia="zh-CN"/>
              </w:rPr>
            </w:pPr>
            <w:r w:rsidRPr="00EF5447">
              <w:rPr>
                <w:rFonts w:cs="Arial"/>
                <w:lang w:eastAsia="zh-CN"/>
              </w:rPr>
              <w:t>DC_21A_n257A</w:t>
            </w:r>
          </w:p>
          <w:p w14:paraId="39A89008" w14:textId="77777777" w:rsidR="008D1E4A" w:rsidRPr="00EF5447" w:rsidRDefault="008D1E4A" w:rsidP="00C620E0">
            <w:pPr>
              <w:pStyle w:val="TAC"/>
              <w:rPr>
                <w:rFonts w:cs="Arial"/>
                <w:lang w:eastAsia="zh-CN"/>
              </w:rPr>
            </w:pPr>
            <w:r w:rsidRPr="00EF5447">
              <w:rPr>
                <w:rFonts w:cs="Arial"/>
                <w:lang w:eastAsia="zh-CN"/>
              </w:rPr>
              <w:t>DC_21A_n257G</w:t>
            </w:r>
          </w:p>
          <w:p w14:paraId="12AA4838" w14:textId="77777777" w:rsidR="008D1E4A" w:rsidRPr="00EF5447" w:rsidRDefault="008D1E4A" w:rsidP="00C620E0">
            <w:pPr>
              <w:pStyle w:val="TAC"/>
              <w:rPr>
                <w:rFonts w:cs="Arial"/>
                <w:lang w:eastAsia="zh-CN"/>
              </w:rPr>
            </w:pPr>
            <w:r w:rsidRPr="00EF5447">
              <w:rPr>
                <w:rFonts w:cs="Arial"/>
                <w:lang w:eastAsia="zh-CN"/>
              </w:rPr>
              <w:t>DC_21A_n257H</w:t>
            </w:r>
          </w:p>
          <w:p w14:paraId="29A1407F"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72C141EC" w14:textId="77777777" w:rsidTr="00C620E0">
        <w:trPr>
          <w:trHeight w:val="187"/>
          <w:jc w:val="center"/>
        </w:trPr>
        <w:tc>
          <w:tcPr>
            <w:tcW w:w="3969" w:type="dxa"/>
            <w:shd w:val="clear" w:color="auto" w:fill="auto"/>
            <w:noWrap/>
            <w:tcMar>
              <w:top w:w="28" w:type="dxa"/>
              <w:left w:w="28" w:type="dxa"/>
              <w:bottom w:w="28" w:type="dxa"/>
              <w:right w:w="28" w:type="dxa"/>
            </w:tcMar>
          </w:tcPr>
          <w:p w14:paraId="29B56BC6" w14:textId="77777777" w:rsidR="008D1E4A" w:rsidRPr="00EF5447" w:rsidRDefault="008D1E4A" w:rsidP="00C620E0">
            <w:pPr>
              <w:pStyle w:val="TAC"/>
              <w:rPr>
                <w:rFonts w:cs="Arial"/>
                <w:lang w:eastAsia="zh-CN"/>
              </w:rPr>
            </w:pPr>
            <w:r w:rsidRPr="00EF5447">
              <w:rPr>
                <w:rFonts w:cs="Arial"/>
                <w:lang w:eastAsia="zh-CN"/>
              </w:rPr>
              <w:t>DC_1A-19A_n79A-n257A</w:t>
            </w:r>
          </w:p>
          <w:p w14:paraId="2FF45C87" w14:textId="77777777" w:rsidR="008D1E4A" w:rsidRPr="00EF5447" w:rsidRDefault="008D1E4A" w:rsidP="00C620E0">
            <w:pPr>
              <w:pStyle w:val="TAC"/>
              <w:rPr>
                <w:rFonts w:cs="Arial"/>
                <w:lang w:eastAsia="zh-CN"/>
              </w:rPr>
            </w:pPr>
            <w:r w:rsidRPr="00EF5447">
              <w:rPr>
                <w:rFonts w:cs="Arial"/>
                <w:lang w:eastAsia="zh-CN"/>
              </w:rPr>
              <w:t>DC_1A-19A_n79A-n257G</w:t>
            </w:r>
          </w:p>
          <w:p w14:paraId="4C8E7977" w14:textId="77777777" w:rsidR="008D1E4A" w:rsidRPr="00EF5447" w:rsidRDefault="008D1E4A" w:rsidP="00C620E0">
            <w:pPr>
              <w:pStyle w:val="TAC"/>
              <w:rPr>
                <w:rFonts w:cs="Arial"/>
                <w:lang w:eastAsia="zh-CN"/>
              </w:rPr>
            </w:pPr>
            <w:r w:rsidRPr="00EF5447">
              <w:rPr>
                <w:rFonts w:cs="Arial"/>
                <w:lang w:eastAsia="zh-CN"/>
              </w:rPr>
              <w:t>DC_1A-19A_n79A-n257H</w:t>
            </w:r>
          </w:p>
          <w:p w14:paraId="10D69C94" w14:textId="77777777" w:rsidR="008D1E4A" w:rsidRPr="00EF5447" w:rsidRDefault="008D1E4A" w:rsidP="00C620E0">
            <w:pPr>
              <w:pStyle w:val="TAC"/>
              <w:rPr>
                <w:rFonts w:cs="Arial"/>
                <w:lang w:eastAsia="zh-CN"/>
              </w:rPr>
            </w:pPr>
            <w:r w:rsidRPr="00EF5447">
              <w:rPr>
                <w:rFonts w:cs="Arial"/>
                <w:lang w:eastAsia="zh-CN"/>
              </w:rPr>
              <w:t>DC_1A-19A_n79A-n257I</w:t>
            </w:r>
          </w:p>
        </w:tc>
        <w:tc>
          <w:tcPr>
            <w:tcW w:w="3969" w:type="dxa"/>
            <w:tcMar>
              <w:top w:w="28" w:type="dxa"/>
              <w:left w:w="28" w:type="dxa"/>
              <w:bottom w:w="28" w:type="dxa"/>
              <w:right w:w="28" w:type="dxa"/>
            </w:tcMar>
          </w:tcPr>
          <w:p w14:paraId="1441A525" w14:textId="77777777" w:rsidR="008D1E4A" w:rsidRPr="00EF5447" w:rsidRDefault="008D1E4A" w:rsidP="00C620E0">
            <w:pPr>
              <w:pStyle w:val="TAC"/>
              <w:rPr>
                <w:rFonts w:cs="Arial"/>
                <w:lang w:eastAsia="zh-CN"/>
              </w:rPr>
            </w:pPr>
            <w:r w:rsidRPr="00EF5447">
              <w:rPr>
                <w:rFonts w:cs="Arial"/>
                <w:lang w:eastAsia="zh-CN"/>
              </w:rPr>
              <w:t>DC_1A_n79A-n257A</w:t>
            </w:r>
          </w:p>
          <w:p w14:paraId="35694BF1" w14:textId="77777777" w:rsidR="008D1E4A" w:rsidRPr="00EF5447" w:rsidRDefault="008D1E4A" w:rsidP="00C620E0">
            <w:pPr>
              <w:pStyle w:val="TAC"/>
              <w:rPr>
                <w:rFonts w:cs="Arial"/>
                <w:lang w:eastAsia="zh-CN"/>
              </w:rPr>
            </w:pPr>
            <w:r w:rsidRPr="00EF5447">
              <w:rPr>
                <w:rFonts w:cs="Arial"/>
                <w:lang w:eastAsia="zh-CN"/>
              </w:rPr>
              <w:t>DC_1A_n79A-n257G</w:t>
            </w:r>
          </w:p>
          <w:p w14:paraId="23932BAD" w14:textId="77777777" w:rsidR="008D1E4A" w:rsidRPr="00EF5447" w:rsidRDefault="008D1E4A" w:rsidP="00C620E0">
            <w:pPr>
              <w:pStyle w:val="TAC"/>
              <w:rPr>
                <w:rFonts w:cs="Arial"/>
                <w:lang w:eastAsia="zh-CN"/>
              </w:rPr>
            </w:pPr>
            <w:r w:rsidRPr="00EF5447">
              <w:rPr>
                <w:rFonts w:cs="Arial"/>
                <w:lang w:eastAsia="zh-CN"/>
              </w:rPr>
              <w:t>DC_1A_n79A-n257H</w:t>
            </w:r>
          </w:p>
          <w:p w14:paraId="5FFF5E7E" w14:textId="77777777" w:rsidR="008D1E4A" w:rsidRPr="00EF5447" w:rsidRDefault="008D1E4A" w:rsidP="00C620E0">
            <w:pPr>
              <w:pStyle w:val="TAC"/>
              <w:rPr>
                <w:rFonts w:cs="Arial"/>
                <w:lang w:eastAsia="zh-CN"/>
              </w:rPr>
            </w:pPr>
            <w:r w:rsidRPr="00EF5447">
              <w:rPr>
                <w:rFonts w:cs="Arial"/>
                <w:lang w:eastAsia="zh-CN"/>
              </w:rPr>
              <w:t>DC_1A_n79A-n257I</w:t>
            </w:r>
          </w:p>
          <w:p w14:paraId="62D8EF06" w14:textId="77777777" w:rsidR="008D1E4A" w:rsidRPr="00EF5447" w:rsidRDefault="008D1E4A" w:rsidP="00C620E0">
            <w:pPr>
              <w:pStyle w:val="TAC"/>
              <w:rPr>
                <w:rFonts w:cs="Arial"/>
                <w:lang w:eastAsia="zh-CN"/>
              </w:rPr>
            </w:pPr>
            <w:r w:rsidRPr="00EF5447">
              <w:rPr>
                <w:rFonts w:cs="Arial"/>
                <w:lang w:eastAsia="zh-CN"/>
              </w:rPr>
              <w:t>DC_19A_n79A-n257A</w:t>
            </w:r>
          </w:p>
          <w:p w14:paraId="37569E8F" w14:textId="77777777" w:rsidR="008D1E4A" w:rsidRPr="00EF5447" w:rsidRDefault="008D1E4A" w:rsidP="00C620E0">
            <w:pPr>
              <w:pStyle w:val="TAC"/>
              <w:rPr>
                <w:rFonts w:cs="Arial"/>
                <w:lang w:eastAsia="zh-CN"/>
              </w:rPr>
            </w:pPr>
            <w:r w:rsidRPr="00EF5447">
              <w:rPr>
                <w:rFonts w:cs="Arial"/>
                <w:lang w:eastAsia="zh-CN"/>
              </w:rPr>
              <w:t>DC_19A_n79A-n257G</w:t>
            </w:r>
          </w:p>
          <w:p w14:paraId="110DA493" w14:textId="77777777" w:rsidR="008D1E4A" w:rsidRPr="00EF5447" w:rsidRDefault="008D1E4A" w:rsidP="00C620E0">
            <w:pPr>
              <w:pStyle w:val="TAC"/>
              <w:rPr>
                <w:rFonts w:cs="Arial"/>
                <w:lang w:eastAsia="zh-CN"/>
              </w:rPr>
            </w:pPr>
            <w:r w:rsidRPr="00EF5447">
              <w:rPr>
                <w:rFonts w:cs="Arial"/>
                <w:lang w:eastAsia="zh-CN"/>
              </w:rPr>
              <w:t>DC_19A_n79A-n257H</w:t>
            </w:r>
          </w:p>
          <w:p w14:paraId="536F5FF6" w14:textId="77777777" w:rsidR="008D1E4A" w:rsidRPr="00EF5447" w:rsidRDefault="008D1E4A" w:rsidP="00C620E0">
            <w:pPr>
              <w:pStyle w:val="TAC"/>
              <w:rPr>
                <w:rFonts w:cs="Arial"/>
                <w:lang w:eastAsia="zh-CN"/>
              </w:rPr>
            </w:pPr>
            <w:r w:rsidRPr="00EF5447">
              <w:rPr>
                <w:rFonts w:cs="Arial"/>
                <w:lang w:eastAsia="zh-CN"/>
              </w:rPr>
              <w:t>DC_19A_n79A-n257I</w:t>
            </w:r>
          </w:p>
        </w:tc>
      </w:tr>
      <w:tr w:rsidR="008D1E4A" w:rsidRPr="00EF5447" w14:paraId="0380A9DC" w14:textId="77777777" w:rsidTr="00C620E0">
        <w:trPr>
          <w:trHeight w:val="187"/>
          <w:jc w:val="center"/>
        </w:trPr>
        <w:tc>
          <w:tcPr>
            <w:tcW w:w="3969" w:type="dxa"/>
            <w:shd w:val="clear" w:color="auto" w:fill="auto"/>
            <w:noWrap/>
            <w:tcMar>
              <w:top w:w="28" w:type="dxa"/>
              <w:left w:w="28" w:type="dxa"/>
              <w:bottom w:w="28" w:type="dxa"/>
              <w:right w:w="28" w:type="dxa"/>
            </w:tcMar>
          </w:tcPr>
          <w:p w14:paraId="7B0AE79A" w14:textId="77777777" w:rsidR="008D1E4A" w:rsidRPr="00EF5447" w:rsidRDefault="008D1E4A" w:rsidP="00C620E0">
            <w:pPr>
              <w:pStyle w:val="TAC"/>
              <w:rPr>
                <w:rFonts w:cs="Arial"/>
                <w:b/>
                <w:lang w:eastAsia="zh-CN"/>
              </w:rPr>
            </w:pPr>
            <w:r w:rsidRPr="00EF5447">
              <w:rPr>
                <w:rFonts w:cs="Arial"/>
                <w:lang w:eastAsia="zh-CN"/>
              </w:rPr>
              <w:t>DC_1A-21A_n77A-n257A</w:t>
            </w:r>
          </w:p>
          <w:p w14:paraId="6C63FC4C" w14:textId="77777777" w:rsidR="008D1E4A" w:rsidRPr="00EF5447" w:rsidRDefault="008D1E4A" w:rsidP="00C620E0">
            <w:pPr>
              <w:pStyle w:val="TAC"/>
              <w:rPr>
                <w:rFonts w:cs="Arial"/>
                <w:b/>
                <w:lang w:eastAsia="zh-CN"/>
              </w:rPr>
            </w:pPr>
            <w:r w:rsidRPr="00EF5447">
              <w:rPr>
                <w:rFonts w:cs="Arial"/>
                <w:lang w:eastAsia="zh-CN"/>
              </w:rPr>
              <w:t>DC_1A-21A_n77A-n257G</w:t>
            </w:r>
          </w:p>
          <w:p w14:paraId="52D2EB77" w14:textId="77777777" w:rsidR="008D1E4A" w:rsidRPr="00EF5447" w:rsidRDefault="008D1E4A" w:rsidP="00C620E0">
            <w:pPr>
              <w:pStyle w:val="TAC"/>
              <w:rPr>
                <w:rFonts w:cs="Arial"/>
                <w:b/>
                <w:lang w:eastAsia="zh-CN"/>
              </w:rPr>
            </w:pPr>
            <w:r w:rsidRPr="00EF5447">
              <w:rPr>
                <w:rFonts w:cs="Arial"/>
                <w:lang w:eastAsia="zh-CN"/>
              </w:rPr>
              <w:t>DC_1A-21A_n77A-n257H</w:t>
            </w:r>
          </w:p>
          <w:p w14:paraId="00A017D0" w14:textId="77777777" w:rsidR="008D1E4A" w:rsidRPr="00EF5447" w:rsidRDefault="008D1E4A" w:rsidP="00C620E0">
            <w:pPr>
              <w:pStyle w:val="TAC"/>
              <w:rPr>
                <w:rFonts w:cs="Arial"/>
                <w:lang w:eastAsia="zh-CN"/>
              </w:rPr>
            </w:pPr>
            <w:r w:rsidRPr="00EF5447">
              <w:rPr>
                <w:rFonts w:cs="Arial"/>
                <w:lang w:eastAsia="zh-CN"/>
              </w:rPr>
              <w:t>DC_1A-21A_n77A-n257I</w:t>
            </w:r>
          </w:p>
        </w:tc>
        <w:tc>
          <w:tcPr>
            <w:tcW w:w="3969" w:type="dxa"/>
            <w:tcMar>
              <w:top w:w="28" w:type="dxa"/>
              <w:left w:w="28" w:type="dxa"/>
              <w:bottom w:w="28" w:type="dxa"/>
              <w:right w:w="28" w:type="dxa"/>
            </w:tcMar>
          </w:tcPr>
          <w:p w14:paraId="18BE4967" w14:textId="77777777" w:rsidR="008D1E4A" w:rsidRPr="00EF5447" w:rsidRDefault="008D1E4A" w:rsidP="00C620E0">
            <w:pPr>
              <w:pStyle w:val="TAC"/>
              <w:rPr>
                <w:rFonts w:cs="Arial"/>
                <w:lang w:eastAsia="zh-CN"/>
              </w:rPr>
            </w:pPr>
            <w:r w:rsidRPr="00EF5447">
              <w:rPr>
                <w:rFonts w:cs="Arial"/>
                <w:lang w:eastAsia="zh-CN"/>
              </w:rPr>
              <w:t>DC_1A_n77A-n257A</w:t>
            </w:r>
          </w:p>
          <w:p w14:paraId="5712A8CB" w14:textId="77777777" w:rsidR="008D1E4A" w:rsidRPr="00EF5447" w:rsidRDefault="008D1E4A" w:rsidP="00C620E0">
            <w:pPr>
              <w:pStyle w:val="TAC"/>
              <w:rPr>
                <w:rFonts w:cs="Arial"/>
                <w:lang w:eastAsia="zh-CN"/>
              </w:rPr>
            </w:pPr>
            <w:r w:rsidRPr="00EF5447">
              <w:rPr>
                <w:rFonts w:cs="Arial"/>
                <w:lang w:eastAsia="zh-CN"/>
              </w:rPr>
              <w:t>DC_1A_n77A-n257G</w:t>
            </w:r>
          </w:p>
          <w:p w14:paraId="01E257D1" w14:textId="77777777" w:rsidR="008D1E4A" w:rsidRPr="00EF5447" w:rsidRDefault="008D1E4A" w:rsidP="00C620E0">
            <w:pPr>
              <w:pStyle w:val="TAC"/>
              <w:rPr>
                <w:rFonts w:cs="Arial"/>
                <w:lang w:eastAsia="zh-CN"/>
              </w:rPr>
            </w:pPr>
            <w:r w:rsidRPr="00EF5447">
              <w:rPr>
                <w:rFonts w:cs="Arial"/>
                <w:lang w:eastAsia="zh-CN"/>
              </w:rPr>
              <w:t>DC_1A_n77A-n257H</w:t>
            </w:r>
          </w:p>
          <w:p w14:paraId="634FA379" w14:textId="77777777" w:rsidR="008D1E4A" w:rsidRPr="00EF5447" w:rsidRDefault="008D1E4A" w:rsidP="00C620E0">
            <w:pPr>
              <w:pStyle w:val="TAC"/>
              <w:rPr>
                <w:rFonts w:cs="Arial"/>
                <w:lang w:eastAsia="zh-CN"/>
              </w:rPr>
            </w:pPr>
            <w:r w:rsidRPr="00EF5447">
              <w:rPr>
                <w:rFonts w:cs="Arial"/>
                <w:lang w:eastAsia="zh-CN"/>
              </w:rPr>
              <w:t>DC_1A_n77A-n257I</w:t>
            </w:r>
          </w:p>
          <w:p w14:paraId="013F3BCB" w14:textId="77777777" w:rsidR="008D1E4A" w:rsidRPr="00EF5447" w:rsidRDefault="008D1E4A" w:rsidP="00C620E0">
            <w:pPr>
              <w:pStyle w:val="TAC"/>
              <w:rPr>
                <w:rFonts w:cs="Arial"/>
                <w:lang w:eastAsia="zh-CN"/>
              </w:rPr>
            </w:pPr>
            <w:r w:rsidRPr="00EF5447">
              <w:rPr>
                <w:rFonts w:cs="Arial"/>
                <w:lang w:eastAsia="zh-CN"/>
              </w:rPr>
              <w:t>DC_21A_n77A-n257A</w:t>
            </w:r>
          </w:p>
          <w:p w14:paraId="71E59543" w14:textId="77777777" w:rsidR="008D1E4A" w:rsidRPr="00EF5447" w:rsidRDefault="008D1E4A" w:rsidP="00C620E0">
            <w:pPr>
              <w:pStyle w:val="TAC"/>
              <w:rPr>
                <w:rFonts w:cs="Arial"/>
                <w:lang w:eastAsia="zh-CN"/>
              </w:rPr>
            </w:pPr>
            <w:r w:rsidRPr="00EF5447">
              <w:rPr>
                <w:rFonts w:cs="Arial"/>
                <w:lang w:eastAsia="zh-CN"/>
              </w:rPr>
              <w:t>DC_21A_n77A-n257G</w:t>
            </w:r>
          </w:p>
          <w:p w14:paraId="0F9C263A" w14:textId="77777777" w:rsidR="008D1E4A" w:rsidRPr="00EF5447" w:rsidRDefault="008D1E4A" w:rsidP="00C620E0">
            <w:pPr>
              <w:pStyle w:val="TAC"/>
              <w:rPr>
                <w:rFonts w:cs="Arial"/>
                <w:lang w:eastAsia="zh-CN"/>
              </w:rPr>
            </w:pPr>
            <w:r w:rsidRPr="00EF5447">
              <w:rPr>
                <w:rFonts w:cs="Arial"/>
                <w:lang w:eastAsia="zh-CN"/>
              </w:rPr>
              <w:t>DC_21A_n77A-n257H</w:t>
            </w:r>
          </w:p>
          <w:p w14:paraId="747339E3" w14:textId="77777777" w:rsidR="008D1E4A" w:rsidRPr="00EF5447" w:rsidRDefault="008D1E4A" w:rsidP="00C620E0">
            <w:pPr>
              <w:pStyle w:val="TAC"/>
              <w:rPr>
                <w:rFonts w:cs="Arial"/>
                <w:lang w:eastAsia="zh-CN"/>
              </w:rPr>
            </w:pPr>
            <w:r w:rsidRPr="00EF5447">
              <w:rPr>
                <w:rFonts w:cs="Arial"/>
                <w:lang w:eastAsia="zh-CN"/>
              </w:rPr>
              <w:t>DC_21A_n77A-n257I</w:t>
            </w:r>
          </w:p>
        </w:tc>
      </w:tr>
      <w:tr w:rsidR="008D1E4A" w:rsidRPr="00EF5447" w14:paraId="3CBEB2C1" w14:textId="77777777" w:rsidTr="00C620E0">
        <w:trPr>
          <w:trHeight w:val="187"/>
          <w:jc w:val="center"/>
        </w:trPr>
        <w:tc>
          <w:tcPr>
            <w:tcW w:w="3969" w:type="dxa"/>
            <w:shd w:val="clear" w:color="auto" w:fill="auto"/>
            <w:noWrap/>
            <w:tcMar>
              <w:top w:w="28" w:type="dxa"/>
              <w:left w:w="28" w:type="dxa"/>
              <w:bottom w:w="28" w:type="dxa"/>
              <w:right w:w="28" w:type="dxa"/>
            </w:tcMar>
          </w:tcPr>
          <w:p w14:paraId="7A012214" w14:textId="77777777" w:rsidR="008D1E4A" w:rsidRPr="00EF5447" w:rsidRDefault="008D1E4A" w:rsidP="00C620E0">
            <w:pPr>
              <w:pStyle w:val="TAC"/>
              <w:rPr>
                <w:rFonts w:cs="Arial"/>
                <w:b/>
                <w:lang w:eastAsia="zh-CN"/>
              </w:rPr>
            </w:pPr>
            <w:r w:rsidRPr="00EF5447">
              <w:rPr>
                <w:rFonts w:cs="Arial"/>
                <w:lang w:eastAsia="zh-CN"/>
              </w:rPr>
              <w:t>DC_1A-21A_n78A-n257A</w:t>
            </w:r>
          </w:p>
          <w:p w14:paraId="18854C35" w14:textId="77777777" w:rsidR="008D1E4A" w:rsidRPr="00EF5447" w:rsidRDefault="008D1E4A" w:rsidP="00C620E0">
            <w:pPr>
              <w:pStyle w:val="TAC"/>
              <w:rPr>
                <w:rFonts w:cs="Arial"/>
                <w:b/>
                <w:lang w:eastAsia="zh-CN"/>
              </w:rPr>
            </w:pPr>
            <w:r w:rsidRPr="00EF5447">
              <w:rPr>
                <w:rFonts w:cs="Arial"/>
                <w:lang w:eastAsia="zh-CN"/>
              </w:rPr>
              <w:t>DC_1A-21A_n78A-n257G</w:t>
            </w:r>
          </w:p>
          <w:p w14:paraId="4CC9594E" w14:textId="77777777" w:rsidR="008D1E4A" w:rsidRPr="00EF5447" w:rsidRDefault="008D1E4A" w:rsidP="00C620E0">
            <w:pPr>
              <w:pStyle w:val="TAC"/>
              <w:rPr>
                <w:rFonts w:cs="Arial"/>
                <w:b/>
                <w:lang w:eastAsia="zh-CN"/>
              </w:rPr>
            </w:pPr>
            <w:r w:rsidRPr="00EF5447">
              <w:rPr>
                <w:rFonts w:cs="Arial"/>
                <w:lang w:eastAsia="zh-CN"/>
              </w:rPr>
              <w:t>DC_1A-21A_n78A-n257H</w:t>
            </w:r>
          </w:p>
          <w:p w14:paraId="6373ED2F" w14:textId="77777777" w:rsidR="008D1E4A" w:rsidRPr="00EF5447" w:rsidRDefault="008D1E4A" w:rsidP="00C620E0">
            <w:pPr>
              <w:pStyle w:val="TAC"/>
              <w:rPr>
                <w:rFonts w:cs="Arial"/>
                <w:lang w:eastAsia="zh-CN"/>
              </w:rPr>
            </w:pPr>
            <w:r w:rsidRPr="00EF5447">
              <w:rPr>
                <w:rFonts w:cs="Arial"/>
                <w:lang w:eastAsia="zh-CN"/>
              </w:rPr>
              <w:t>DC_1A-21A_n78A-n257I</w:t>
            </w:r>
          </w:p>
        </w:tc>
        <w:tc>
          <w:tcPr>
            <w:tcW w:w="3969" w:type="dxa"/>
            <w:tcMar>
              <w:top w:w="28" w:type="dxa"/>
              <w:left w:w="28" w:type="dxa"/>
              <w:bottom w:w="28" w:type="dxa"/>
              <w:right w:w="28" w:type="dxa"/>
            </w:tcMar>
          </w:tcPr>
          <w:p w14:paraId="715F1AD5" w14:textId="77777777" w:rsidR="008D1E4A" w:rsidRPr="00EF5447" w:rsidRDefault="008D1E4A" w:rsidP="00C620E0">
            <w:pPr>
              <w:pStyle w:val="TAC"/>
              <w:rPr>
                <w:lang w:eastAsia="zh-CN"/>
              </w:rPr>
            </w:pPr>
            <w:r w:rsidRPr="00EF5447">
              <w:rPr>
                <w:lang w:eastAsia="zh-CN"/>
              </w:rPr>
              <w:t>DC_1A_n78A-n257A</w:t>
            </w:r>
          </w:p>
          <w:p w14:paraId="689559C2" w14:textId="77777777" w:rsidR="008D1E4A" w:rsidRPr="00EF5447" w:rsidRDefault="008D1E4A" w:rsidP="00C620E0">
            <w:pPr>
              <w:pStyle w:val="TAC"/>
              <w:rPr>
                <w:lang w:eastAsia="zh-CN"/>
              </w:rPr>
            </w:pPr>
            <w:r w:rsidRPr="00EF5447">
              <w:rPr>
                <w:lang w:eastAsia="zh-CN"/>
              </w:rPr>
              <w:t>DC_1A_n78A-n257G</w:t>
            </w:r>
          </w:p>
          <w:p w14:paraId="44A15565" w14:textId="77777777" w:rsidR="008D1E4A" w:rsidRPr="00EF5447" w:rsidRDefault="008D1E4A" w:rsidP="00C620E0">
            <w:pPr>
              <w:pStyle w:val="TAC"/>
              <w:rPr>
                <w:lang w:eastAsia="zh-CN"/>
              </w:rPr>
            </w:pPr>
            <w:r w:rsidRPr="00EF5447">
              <w:rPr>
                <w:lang w:eastAsia="zh-CN"/>
              </w:rPr>
              <w:t>DC_1A_n78A-n257H</w:t>
            </w:r>
          </w:p>
          <w:p w14:paraId="7C55EF6F" w14:textId="77777777" w:rsidR="008D1E4A" w:rsidRPr="00EF5447" w:rsidRDefault="008D1E4A" w:rsidP="00C620E0">
            <w:pPr>
              <w:pStyle w:val="TAC"/>
              <w:rPr>
                <w:lang w:eastAsia="zh-CN"/>
              </w:rPr>
            </w:pPr>
            <w:r w:rsidRPr="00EF5447">
              <w:rPr>
                <w:lang w:eastAsia="zh-CN"/>
              </w:rPr>
              <w:t>DC_1A_n78A-n257I</w:t>
            </w:r>
          </w:p>
          <w:p w14:paraId="07CF7D2C" w14:textId="77777777" w:rsidR="008D1E4A" w:rsidRPr="00EF5447" w:rsidRDefault="008D1E4A" w:rsidP="00C620E0">
            <w:pPr>
              <w:pStyle w:val="TAC"/>
              <w:rPr>
                <w:lang w:eastAsia="zh-CN"/>
              </w:rPr>
            </w:pPr>
            <w:r w:rsidRPr="00EF5447">
              <w:rPr>
                <w:lang w:eastAsia="zh-CN"/>
              </w:rPr>
              <w:t>DC_21A_n78A-n257A</w:t>
            </w:r>
          </w:p>
          <w:p w14:paraId="3E01C099" w14:textId="77777777" w:rsidR="008D1E4A" w:rsidRPr="00EF5447" w:rsidRDefault="008D1E4A" w:rsidP="00C620E0">
            <w:pPr>
              <w:pStyle w:val="TAC"/>
              <w:rPr>
                <w:lang w:eastAsia="zh-CN"/>
              </w:rPr>
            </w:pPr>
            <w:r w:rsidRPr="00EF5447">
              <w:rPr>
                <w:lang w:eastAsia="zh-CN"/>
              </w:rPr>
              <w:t>DC_21A_n78A-n257G</w:t>
            </w:r>
          </w:p>
          <w:p w14:paraId="64468F96" w14:textId="77777777" w:rsidR="008D1E4A" w:rsidRPr="00EF5447" w:rsidRDefault="008D1E4A" w:rsidP="00C620E0">
            <w:pPr>
              <w:pStyle w:val="TAC"/>
              <w:rPr>
                <w:lang w:eastAsia="zh-CN"/>
              </w:rPr>
            </w:pPr>
            <w:r w:rsidRPr="00EF5447">
              <w:rPr>
                <w:lang w:eastAsia="zh-CN"/>
              </w:rPr>
              <w:t>DC_21A_n78A-n257H</w:t>
            </w:r>
          </w:p>
          <w:p w14:paraId="01FF5DD0" w14:textId="77777777" w:rsidR="008D1E4A" w:rsidRPr="00EF5447" w:rsidRDefault="008D1E4A" w:rsidP="00C620E0">
            <w:pPr>
              <w:pStyle w:val="TAC"/>
              <w:rPr>
                <w:lang w:eastAsia="zh-CN"/>
              </w:rPr>
            </w:pPr>
            <w:r w:rsidRPr="00EF5447">
              <w:rPr>
                <w:lang w:eastAsia="zh-CN"/>
              </w:rPr>
              <w:t>DC_21A_n78A-n257I</w:t>
            </w:r>
          </w:p>
        </w:tc>
      </w:tr>
      <w:tr w:rsidR="008D1E4A" w:rsidRPr="00EF5447" w14:paraId="5BCFD485" w14:textId="77777777" w:rsidTr="00C620E0">
        <w:trPr>
          <w:trHeight w:val="187"/>
          <w:jc w:val="center"/>
        </w:trPr>
        <w:tc>
          <w:tcPr>
            <w:tcW w:w="3969" w:type="dxa"/>
            <w:shd w:val="clear" w:color="auto" w:fill="auto"/>
            <w:noWrap/>
            <w:tcMar>
              <w:top w:w="28" w:type="dxa"/>
              <w:left w:w="28" w:type="dxa"/>
              <w:bottom w:w="28" w:type="dxa"/>
              <w:right w:w="28" w:type="dxa"/>
            </w:tcMar>
          </w:tcPr>
          <w:p w14:paraId="7ADC66CF" w14:textId="77777777" w:rsidR="008D1E4A" w:rsidRPr="00EF5447" w:rsidRDefault="008D1E4A" w:rsidP="00C620E0">
            <w:pPr>
              <w:pStyle w:val="TAC"/>
              <w:rPr>
                <w:rFonts w:cs="Arial"/>
                <w:lang w:eastAsia="zh-CN"/>
              </w:rPr>
            </w:pPr>
            <w:r w:rsidRPr="00EF5447">
              <w:rPr>
                <w:rFonts w:cs="Arial"/>
                <w:lang w:eastAsia="zh-CN"/>
              </w:rPr>
              <w:t>DC_1A-21A_n79A-n257A</w:t>
            </w:r>
          </w:p>
          <w:p w14:paraId="74611C17" w14:textId="77777777" w:rsidR="008D1E4A" w:rsidRPr="00EF5447" w:rsidRDefault="008D1E4A" w:rsidP="00C620E0">
            <w:pPr>
              <w:pStyle w:val="TAC"/>
              <w:rPr>
                <w:rFonts w:cs="Arial"/>
                <w:lang w:eastAsia="zh-CN"/>
              </w:rPr>
            </w:pPr>
            <w:r w:rsidRPr="00EF5447">
              <w:rPr>
                <w:rFonts w:cs="Arial"/>
                <w:lang w:eastAsia="zh-CN"/>
              </w:rPr>
              <w:t>DC_1A-21A_n79A-n257G</w:t>
            </w:r>
          </w:p>
          <w:p w14:paraId="4C7F992A" w14:textId="77777777" w:rsidR="008D1E4A" w:rsidRPr="00EF5447" w:rsidRDefault="008D1E4A" w:rsidP="00C620E0">
            <w:pPr>
              <w:pStyle w:val="TAC"/>
              <w:rPr>
                <w:rFonts w:cs="Arial"/>
                <w:lang w:eastAsia="zh-CN"/>
              </w:rPr>
            </w:pPr>
            <w:r w:rsidRPr="00EF5447">
              <w:rPr>
                <w:rFonts w:cs="Arial"/>
                <w:lang w:eastAsia="zh-CN"/>
              </w:rPr>
              <w:t>DC_1A-21A_n79A-n257H</w:t>
            </w:r>
          </w:p>
          <w:p w14:paraId="5623AF02" w14:textId="77777777" w:rsidR="008D1E4A" w:rsidRPr="00EF5447" w:rsidRDefault="008D1E4A" w:rsidP="00C620E0">
            <w:pPr>
              <w:pStyle w:val="TAC"/>
              <w:rPr>
                <w:rFonts w:cs="Arial"/>
                <w:lang w:eastAsia="zh-CN"/>
              </w:rPr>
            </w:pPr>
            <w:r w:rsidRPr="00EF5447">
              <w:rPr>
                <w:rFonts w:cs="Arial"/>
                <w:lang w:eastAsia="zh-CN"/>
              </w:rPr>
              <w:t>DC_1A-21A_n79A-n257I</w:t>
            </w:r>
          </w:p>
        </w:tc>
        <w:tc>
          <w:tcPr>
            <w:tcW w:w="3969" w:type="dxa"/>
            <w:tcMar>
              <w:top w:w="28" w:type="dxa"/>
              <w:left w:w="28" w:type="dxa"/>
              <w:bottom w:w="28" w:type="dxa"/>
              <w:right w:w="28" w:type="dxa"/>
            </w:tcMar>
          </w:tcPr>
          <w:p w14:paraId="31FDB5E5" w14:textId="77777777" w:rsidR="008D1E4A" w:rsidRPr="00EF5447" w:rsidRDefault="008D1E4A" w:rsidP="00C620E0">
            <w:pPr>
              <w:pStyle w:val="TAC"/>
              <w:rPr>
                <w:lang w:eastAsia="zh-CN"/>
              </w:rPr>
            </w:pPr>
            <w:r w:rsidRPr="00EF5447">
              <w:rPr>
                <w:lang w:eastAsia="zh-CN"/>
              </w:rPr>
              <w:t>DC_1A_n79A-n257A</w:t>
            </w:r>
          </w:p>
          <w:p w14:paraId="6D37E7AF" w14:textId="77777777" w:rsidR="008D1E4A" w:rsidRPr="00EF5447" w:rsidRDefault="008D1E4A" w:rsidP="00C620E0">
            <w:pPr>
              <w:pStyle w:val="TAC"/>
              <w:rPr>
                <w:lang w:eastAsia="zh-CN"/>
              </w:rPr>
            </w:pPr>
            <w:r w:rsidRPr="00EF5447">
              <w:rPr>
                <w:lang w:eastAsia="zh-CN"/>
              </w:rPr>
              <w:t>DC_1A_n79A-n257G</w:t>
            </w:r>
          </w:p>
          <w:p w14:paraId="14C00815" w14:textId="77777777" w:rsidR="008D1E4A" w:rsidRPr="00EF5447" w:rsidRDefault="008D1E4A" w:rsidP="00C620E0">
            <w:pPr>
              <w:pStyle w:val="TAC"/>
              <w:rPr>
                <w:lang w:eastAsia="zh-CN"/>
              </w:rPr>
            </w:pPr>
            <w:r w:rsidRPr="00EF5447">
              <w:rPr>
                <w:lang w:eastAsia="zh-CN"/>
              </w:rPr>
              <w:t>DC_1A_n79A-n257H</w:t>
            </w:r>
          </w:p>
          <w:p w14:paraId="2602C980" w14:textId="77777777" w:rsidR="008D1E4A" w:rsidRPr="00EF5447" w:rsidRDefault="008D1E4A" w:rsidP="00C620E0">
            <w:pPr>
              <w:pStyle w:val="TAC"/>
              <w:rPr>
                <w:lang w:eastAsia="zh-CN"/>
              </w:rPr>
            </w:pPr>
            <w:r w:rsidRPr="00EF5447">
              <w:rPr>
                <w:lang w:eastAsia="zh-CN"/>
              </w:rPr>
              <w:t>DC_1A_n79A-n257I</w:t>
            </w:r>
          </w:p>
          <w:p w14:paraId="53F8EBFF" w14:textId="77777777" w:rsidR="008D1E4A" w:rsidRPr="00EF5447" w:rsidRDefault="008D1E4A" w:rsidP="00C620E0">
            <w:pPr>
              <w:pStyle w:val="TAC"/>
              <w:rPr>
                <w:lang w:eastAsia="zh-CN"/>
              </w:rPr>
            </w:pPr>
            <w:r w:rsidRPr="00EF5447">
              <w:rPr>
                <w:lang w:eastAsia="zh-CN"/>
              </w:rPr>
              <w:t>DC_21A_n79A-n257A</w:t>
            </w:r>
          </w:p>
          <w:p w14:paraId="0F826DD5" w14:textId="77777777" w:rsidR="008D1E4A" w:rsidRPr="00EF5447" w:rsidRDefault="008D1E4A" w:rsidP="00C620E0">
            <w:pPr>
              <w:pStyle w:val="TAC"/>
              <w:rPr>
                <w:lang w:eastAsia="zh-CN"/>
              </w:rPr>
            </w:pPr>
            <w:r w:rsidRPr="00EF5447">
              <w:rPr>
                <w:lang w:eastAsia="zh-CN"/>
              </w:rPr>
              <w:t>DC_21A_n79A-n257G</w:t>
            </w:r>
          </w:p>
          <w:p w14:paraId="19BC2FD7" w14:textId="77777777" w:rsidR="008D1E4A" w:rsidRPr="00EF5447" w:rsidRDefault="008D1E4A" w:rsidP="00C620E0">
            <w:pPr>
              <w:pStyle w:val="TAC"/>
              <w:rPr>
                <w:lang w:eastAsia="zh-CN"/>
              </w:rPr>
            </w:pPr>
            <w:r w:rsidRPr="00EF5447">
              <w:rPr>
                <w:lang w:eastAsia="zh-CN"/>
              </w:rPr>
              <w:t>DC_21A_n79A-n257H</w:t>
            </w:r>
          </w:p>
          <w:p w14:paraId="63840C11" w14:textId="77777777" w:rsidR="008D1E4A" w:rsidRPr="00EF5447" w:rsidRDefault="008D1E4A" w:rsidP="00C620E0">
            <w:pPr>
              <w:pStyle w:val="TAC"/>
              <w:rPr>
                <w:lang w:eastAsia="zh-CN"/>
              </w:rPr>
            </w:pPr>
            <w:r w:rsidRPr="00EF5447">
              <w:rPr>
                <w:lang w:eastAsia="zh-CN"/>
              </w:rPr>
              <w:t>DC_21A_n79A-n257I</w:t>
            </w:r>
          </w:p>
        </w:tc>
      </w:tr>
      <w:tr w:rsidR="008D1E4A" w:rsidRPr="00EF5447" w14:paraId="643C3BD6" w14:textId="77777777" w:rsidTr="00C620E0">
        <w:trPr>
          <w:trHeight w:val="187"/>
          <w:jc w:val="center"/>
        </w:trPr>
        <w:tc>
          <w:tcPr>
            <w:tcW w:w="3969" w:type="dxa"/>
            <w:shd w:val="clear" w:color="auto" w:fill="auto"/>
            <w:noWrap/>
            <w:tcMar>
              <w:top w:w="28" w:type="dxa"/>
              <w:left w:w="28" w:type="dxa"/>
              <w:bottom w:w="28" w:type="dxa"/>
              <w:right w:w="28" w:type="dxa"/>
            </w:tcMar>
          </w:tcPr>
          <w:p w14:paraId="4F18E52E"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DC_1A-28A_n3A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091D0103" w14:textId="77777777" w:rsidR="008D1E4A" w:rsidRPr="00EF5447" w:rsidRDefault="008D1E4A" w:rsidP="00C620E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8BC87C3" w14:textId="77777777" w:rsidR="008D1E4A" w:rsidRPr="00EF5447" w:rsidRDefault="008D1E4A" w:rsidP="00C620E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3B11C1B" w14:textId="77777777" w:rsidR="008D1E4A" w:rsidRPr="00EF5447" w:rsidRDefault="008D1E4A" w:rsidP="00C620E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C90109A" w14:textId="77777777" w:rsidR="008D1E4A" w:rsidRPr="00EF5447" w:rsidRDefault="008D1E4A" w:rsidP="00C620E0">
            <w:pPr>
              <w:pStyle w:val="TAC"/>
              <w:rPr>
                <w:rFonts w:cs="Arial"/>
                <w:lang w:eastAsia="zh-CN"/>
              </w:rPr>
            </w:pPr>
            <w:r w:rsidRPr="00EF5447">
              <w:rPr>
                <w:rFonts w:cs="Arial"/>
                <w:lang w:eastAsia="zh-CN"/>
              </w:rPr>
              <w:t>DC_1A_n3A</w:t>
            </w:r>
          </w:p>
          <w:p w14:paraId="2DD9A0CA" w14:textId="77777777" w:rsidR="008D1E4A" w:rsidRPr="00EF5447" w:rsidRDefault="008D1E4A" w:rsidP="00C620E0">
            <w:pPr>
              <w:pStyle w:val="TAC"/>
              <w:rPr>
                <w:rFonts w:cs="Arial"/>
                <w:lang w:eastAsia="zh-CN"/>
              </w:rPr>
            </w:pPr>
            <w:r w:rsidRPr="00EF5447">
              <w:rPr>
                <w:rFonts w:cs="Arial"/>
                <w:lang w:eastAsia="zh-CN"/>
              </w:rPr>
              <w:t>DC_1A_n257A</w:t>
            </w:r>
          </w:p>
          <w:p w14:paraId="10FA2BBE" w14:textId="77777777" w:rsidR="008D1E4A" w:rsidRPr="00EF5447" w:rsidRDefault="008D1E4A" w:rsidP="00C620E0">
            <w:pPr>
              <w:pStyle w:val="TAC"/>
              <w:rPr>
                <w:rFonts w:cs="Arial"/>
                <w:lang w:eastAsia="zh-CN"/>
              </w:rPr>
            </w:pPr>
            <w:r w:rsidRPr="00EF5447">
              <w:rPr>
                <w:rFonts w:cs="Arial"/>
                <w:lang w:eastAsia="zh-CN"/>
              </w:rPr>
              <w:t>DC_1A_n257G</w:t>
            </w:r>
          </w:p>
          <w:p w14:paraId="686CE100" w14:textId="77777777" w:rsidR="008D1E4A" w:rsidRPr="00EF5447" w:rsidRDefault="008D1E4A" w:rsidP="00C620E0">
            <w:pPr>
              <w:pStyle w:val="TAC"/>
              <w:rPr>
                <w:rFonts w:cs="Arial"/>
                <w:lang w:eastAsia="zh-CN"/>
              </w:rPr>
            </w:pPr>
            <w:r w:rsidRPr="00EF5447">
              <w:rPr>
                <w:rFonts w:cs="Arial"/>
                <w:lang w:eastAsia="zh-CN"/>
              </w:rPr>
              <w:t>DC_1A_n257H</w:t>
            </w:r>
          </w:p>
          <w:p w14:paraId="3400BA0E" w14:textId="77777777" w:rsidR="008D1E4A" w:rsidRPr="00EF5447" w:rsidRDefault="008D1E4A" w:rsidP="00C620E0">
            <w:pPr>
              <w:pStyle w:val="TAC"/>
              <w:rPr>
                <w:rFonts w:cs="Arial"/>
                <w:lang w:eastAsia="zh-CN"/>
              </w:rPr>
            </w:pPr>
            <w:r w:rsidRPr="00EF5447">
              <w:rPr>
                <w:rFonts w:cs="Arial"/>
                <w:lang w:eastAsia="zh-CN"/>
              </w:rPr>
              <w:t>DC_1A_n257I</w:t>
            </w:r>
          </w:p>
          <w:p w14:paraId="1AEE8AFF" w14:textId="77777777" w:rsidR="008D1E4A" w:rsidRPr="00EF5447" w:rsidRDefault="008D1E4A" w:rsidP="00C620E0">
            <w:pPr>
              <w:pStyle w:val="TAC"/>
              <w:rPr>
                <w:rFonts w:cs="Arial"/>
                <w:lang w:eastAsia="zh-CN"/>
              </w:rPr>
            </w:pPr>
            <w:r w:rsidRPr="00EF5447">
              <w:rPr>
                <w:rFonts w:cs="Arial"/>
                <w:lang w:eastAsia="zh-CN"/>
              </w:rPr>
              <w:t>DC_28A_n3A</w:t>
            </w:r>
          </w:p>
          <w:p w14:paraId="4C571F4B" w14:textId="77777777" w:rsidR="008D1E4A" w:rsidRPr="00EF5447" w:rsidRDefault="008D1E4A" w:rsidP="00C620E0">
            <w:pPr>
              <w:pStyle w:val="TAC"/>
              <w:rPr>
                <w:rFonts w:cs="Arial"/>
                <w:lang w:eastAsia="zh-CN"/>
              </w:rPr>
            </w:pPr>
            <w:r w:rsidRPr="00EF5447">
              <w:rPr>
                <w:rFonts w:cs="Arial"/>
                <w:lang w:eastAsia="zh-CN"/>
              </w:rPr>
              <w:t>DC_28A_n257A</w:t>
            </w:r>
          </w:p>
          <w:p w14:paraId="45586519" w14:textId="77777777" w:rsidR="008D1E4A" w:rsidRPr="00EF5447" w:rsidRDefault="008D1E4A" w:rsidP="00C620E0">
            <w:pPr>
              <w:pStyle w:val="TAC"/>
              <w:rPr>
                <w:rFonts w:cs="Arial"/>
                <w:lang w:eastAsia="zh-CN"/>
              </w:rPr>
            </w:pPr>
            <w:r w:rsidRPr="00EF5447">
              <w:rPr>
                <w:rFonts w:cs="Arial"/>
                <w:lang w:eastAsia="zh-CN"/>
              </w:rPr>
              <w:t>DC_28A_n257G</w:t>
            </w:r>
          </w:p>
          <w:p w14:paraId="6B2B5CA7" w14:textId="77777777" w:rsidR="008D1E4A" w:rsidRPr="00EF5447" w:rsidRDefault="008D1E4A" w:rsidP="00C620E0">
            <w:pPr>
              <w:pStyle w:val="TAC"/>
              <w:rPr>
                <w:rFonts w:cs="Arial"/>
                <w:lang w:eastAsia="zh-CN"/>
              </w:rPr>
            </w:pPr>
            <w:r w:rsidRPr="00EF5447">
              <w:rPr>
                <w:rFonts w:cs="Arial"/>
                <w:lang w:eastAsia="zh-CN"/>
              </w:rPr>
              <w:t>DC_28A_n257H</w:t>
            </w:r>
          </w:p>
          <w:p w14:paraId="798E5412" w14:textId="77777777" w:rsidR="008D1E4A" w:rsidRPr="00EF5447" w:rsidRDefault="008D1E4A" w:rsidP="00C620E0">
            <w:pPr>
              <w:pStyle w:val="TAC"/>
              <w:rPr>
                <w:noProof/>
              </w:rPr>
            </w:pPr>
            <w:r w:rsidRPr="00EF5447">
              <w:rPr>
                <w:rFonts w:cs="Arial"/>
                <w:lang w:eastAsia="zh-CN"/>
              </w:rPr>
              <w:t>DC_28A_n257I</w:t>
            </w:r>
          </w:p>
        </w:tc>
      </w:tr>
      <w:tr w:rsidR="008D1E4A" w:rsidRPr="00EF5447" w14:paraId="4E043425" w14:textId="77777777" w:rsidTr="00C620E0">
        <w:trPr>
          <w:trHeight w:val="187"/>
          <w:jc w:val="center"/>
        </w:trPr>
        <w:tc>
          <w:tcPr>
            <w:tcW w:w="3969" w:type="dxa"/>
            <w:shd w:val="clear" w:color="auto" w:fill="auto"/>
            <w:noWrap/>
            <w:tcMar>
              <w:top w:w="28" w:type="dxa"/>
              <w:left w:w="28" w:type="dxa"/>
              <w:bottom w:w="28" w:type="dxa"/>
              <w:right w:w="28" w:type="dxa"/>
            </w:tcMar>
          </w:tcPr>
          <w:p w14:paraId="75D05FF9"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FECE7D"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447524"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C4EB6D9" w14:textId="77777777" w:rsidR="008D1E4A" w:rsidRPr="00EF5447" w:rsidRDefault="008D1E4A" w:rsidP="00C620E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C99BB0" w14:textId="77777777" w:rsidR="008D1E4A" w:rsidRPr="00EF5447" w:rsidRDefault="008D1E4A" w:rsidP="00C620E0">
            <w:pPr>
              <w:pStyle w:val="TAC"/>
              <w:rPr>
                <w:rFonts w:cs="Arial"/>
                <w:lang w:eastAsia="zh-CN"/>
              </w:rPr>
            </w:pPr>
            <w:r w:rsidRPr="00EF5447">
              <w:rPr>
                <w:rFonts w:cs="Arial"/>
                <w:lang w:eastAsia="zh-CN"/>
              </w:rPr>
              <w:t>DC_1A_n78A</w:t>
            </w:r>
          </w:p>
          <w:p w14:paraId="3B66AEB1" w14:textId="77777777" w:rsidR="008D1E4A" w:rsidRPr="00EF5447" w:rsidRDefault="008D1E4A" w:rsidP="00C620E0">
            <w:pPr>
              <w:pStyle w:val="TAC"/>
              <w:rPr>
                <w:rFonts w:cs="Arial"/>
                <w:lang w:eastAsia="zh-CN"/>
              </w:rPr>
            </w:pPr>
            <w:r w:rsidRPr="00EF5447">
              <w:rPr>
                <w:rFonts w:cs="Arial"/>
                <w:lang w:eastAsia="zh-CN"/>
              </w:rPr>
              <w:t>DC_1A_n257A</w:t>
            </w:r>
          </w:p>
          <w:p w14:paraId="6D488A99" w14:textId="77777777" w:rsidR="008D1E4A" w:rsidRPr="00EF5447" w:rsidRDefault="008D1E4A" w:rsidP="00C620E0">
            <w:pPr>
              <w:pStyle w:val="TAC"/>
              <w:rPr>
                <w:rFonts w:cs="Arial"/>
                <w:lang w:eastAsia="zh-CN"/>
              </w:rPr>
            </w:pPr>
            <w:r w:rsidRPr="00EF5447">
              <w:rPr>
                <w:rFonts w:cs="Arial"/>
                <w:lang w:eastAsia="zh-CN"/>
              </w:rPr>
              <w:t>DC_1A_n257G</w:t>
            </w:r>
          </w:p>
          <w:p w14:paraId="12FA08AB" w14:textId="77777777" w:rsidR="008D1E4A" w:rsidRPr="00EF5447" w:rsidRDefault="008D1E4A" w:rsidP="00C620E0">
            <w:pPr>
              <w:pStyle w:val="TAC"/>
              <w:rPr>
                <w:rFonts w:cs="Arial"/>
                <w:lang w:eastAsia="zh-CN"/>
              </w:rPr>
            </w:pPr>
            <w:r w:rsidRPr="00EF5447">
              <w:rPr>
                <w:rFonts w:cs="Arial"/>
                <w:lang w:eastAsia="zh-CN"/>
              </w:rPr>
              <w:t>DC_1A_n257H</w:t>
            </w:r>
          </w:p>
          <w:p w14:paraId="1D2B4FFB" w14:textId="77777777" w:rsidR="008D1E4A" w:rsidRPr="00EF5447" w:rsidRDefault="008D1E4A" w:rsidP="00C620E0">
            <w:pPr>
              <w:pStyle w:val="TAC"/>
              <w:rPr>
                <w:rFonts w:cs="Arial"/>
                <w:lang w:eastAsia="zh-CN"/>
              </w:rPr>
            </w:pPr>
            <w:r w:rsidRPr="00EF5447">
              <w:rPr>
                <w:rFonts w:cs="Arial"/>
                <w:lang w:eastAsia="zh-CN"/>
              </w:rPr>
              <w:t>DC_1A_n257I</w:t>
            </w:r>
          </w:p>
          <w:p w14:paraId="21A80B14" w14:textId="77777777" w:rsidR="008D1E4A" w:rsidRPr="00EF5447" w:rsidRDefault="008D1E4A" w:rsidP="00C620E0">
            <w:pPr>
              <w:pStyle w:val="TAC"/>
              <w:rPr>
                <w:rFonts w:cs="Arial"/>
                <w:lang w:eastAsia="zh-CN"/>
              </w:rPr>
            </w:pPr>
            <w:r w:rsidRPr="00EF5447">
              <w:rPr>
                <w:rFonts w:cs="Arial"/>
                <w:lang w:eastAsia="zh-CN"/>
              </w:rPr>
              <w:t>DC_28A_n78A</w:t>
            </w:r>
          </w:p>
          <w:p w14:paraId="46BDCF43" w14:textId="77777777" w:rsidR="008D1E4A" w:rsidRPr="00EF5447" w:rsidRDefault="008D1E4A" w:rsidP="00C620E0">
            <w:pPr>
              <w:pStyle w:val="TAC"/>
              <w:rPr>
                <w:rFonts w:cs="Arial"/>
                <w:lang w:eastAsia="zh-CN"/>
              </w:rPr>
            </w:pPr>
            <w:r w:rsidRPr="00EF5447">
              <w:rPr>
                <w:rFonts w:cs="Arial"/>
                <w:lang w:eastAsia="zh-CN"/>
              </w:rPr>
              <w:t>DC_28A_n257A</w:t>
            </w:r>
          </w:p>
          <w:p w14:paraId="7AC524BD" w14:textId="77777777" w:rsidR="008D1E4A" w:rsidRPr="00EF5447" w:rsidRDefault="008D1E4A" w:rsidP="00C620E0">
            <w:pPr>
              <w:pStyle w:val="TAC"/>
              <w:rPr>
                <w:rFonts w:cs="Arial"/>
                <w:lang w:eastAsia="zh-CN"/>
              </w:rPr>
            </w:pPr>
            <w:r w:rsidRPr="00EF5447">
              <w:rPr>
                <w:rFonts w:cs="Arial"/>
                <w:lang w:eastAsia="zh-CN"/>
              </w:rPr>
              <w:t>DC_28A_n257G</w:t>
            </w:r>
          </w:p>
          <w:p w14:paraId="781F59F9" w14:textId="77777777" w:rsidR="008D1E4A" w:rsidRPr="00EF5447" w:rsidRDefault="008D1E4A" w:rsidP="00C620E0">
            <w:pPr>
              <w:pStyle w:val="TAC"/>
              <w:rPr>
                <w:rFonts w:cs="Arial"/>
                <w:lang w:eastAsia="zh-CN"/>
              </w:rPr>
            </w:pPr>
            <w:r w:rsidRPr="00EF5447">
              <w:rPr>
                <w:rFonts w:cs="Arial"/>
                <w:lang w:eastAsia="zh-CN"/>
              </w:rPr>
              <w:t>DC_28A_n257H</w:t>
            </w:r>
          </w:p>
          <w:p w14:paraId="65CB9446" w14:textId="77777777" w:rsidR="008D1E4A" w:rsidRPr="00EF5447" w:rsidRDefault="008D1E4A" w:rsidP="00C620E0">
            <w:pPr>
              <w:pStyle w:val="TAC"/>
              <w:rPr>
                <w:noProof/>
              </w:rPr>
            </w:pPr>
            <w:r w:rsidRPr="00EF5447">
              <w:rPr>
                <w:rFonts w:cs="Arial"/>
                <w:lang w:eastAsia="zh-CN"/>
              </w:rPr>
              <w:t>DC_28A_n257I</w:t>
            </w:r>
          </w:p>
        </w:tc>
      </w:tr>
      <w:tr w:rsidR="008D1E4A" w:rsidRPr="00EF5447" w14:paraId="6623F543" w14:textId="77777777" w:rsidTr="00C620E0">
        <w:trPr>
          <w:trHeight w:val="187"/>
          <w:jc w:val="center"/>
        </w:trPr>
        <w:tc>
          <w:tcPr>
            <w:tcW w:w="3969" w:type="dxa"/>
            <w:shd w:val="clear" w:color="auto" w:fill="auto"/>
            <w:noWrap/>
            <w:tcMar>
              <w:top w:w="28" w:type="dxa"/>
              <w:left w:w="28" w:type="dxa"/>
              <w:bottom w:w="28" w:type="dxa"/>
              <w:right w:w="28" w:type="dxa"/>
            </w:tcMar>
          </w:tcPr>
          <w:p w14:paraId="12514CCE" w14:textId="77777777" w:rsidR="008D1E4A" w:rsidRPr="00EF5447" w:rsidRDefault="008D1E4A" w:rsidP="00C620E0">
            <w:pPr>
              <w:pStyle w:val="TAC"/>
              <w:rPr>
                <w:rFonts w:cs="Arial"/>
                <w:bCs/>
                <w:szCs w:val="18"/>
                <w:lang w:eastAsia="zh-CN"/>
              </w:rPr>
            </w:pPr>
            <w:r w:rsidRPr="00EF5447">
              <w:rPr>
                <w:rFonts w:cs="Arial"/>
                <w:bCs/>
                <w:szCs w:val="18"/>
                <w:lang w:eastAsia="zh-CN"/>
              </w:rPr>
              <w:t>DC_1A-41A_n3A-n257A</w:t>
            </w:r>
          </w:p>
          <w:p w14:paraId="53FC3AC0" w14:textId="77777777" w:rsidR="008D1E4A" w:rsidRPr="00EF5447" w:rsidRDefault="008D1E4A" w:rsidP="00C620E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0E66AF45" w14:textId="77777777" w:rsidR="008D1E4A" w:rsidRPr="00EF5447" w:rsidRDefault="008D1E4A" w:rsidP="00C620E0">
            <w:pPr>
              <w:pStyle w:val="TAC"/>
              <w:rPr>
                <w:rFonts w:cs="Arial"/>
                <w:bCs/>
                <w:szCs w:val="18"/>
                <w:lang w:eastAsia="zh-CN"/>
              </w:rPr>
            </w:pPr>
            <w:r w:rsidRPr="00EF5447">
              <w:rPr>
                <w:rFonts w:cs="Arial"/>
                <w:bCs/>
                <w:szCs w:val="18"/>
                <w:lang w:eastAsia="zh-CN"/>
              </w:rPr>
              <w:t>DC_41A_n3A</w:t>
            </w:r>
          </w:p>
          <w:p w14:paraId="145EA38A" w14:textId="77777777" w:rsidR="008D1E4A" w:rsidRPr="00EF5447" w:rsidRDefault="008D1E4A" w:rsidP="00C620E0">
            <w:pPr>
              <w:pStyle w:val="TAC"/>
              <w:rPr>
                <w:rFonts w:cs="Arial"/>
                <w:bCs/>
                <w:szCs w:val="18"/>
                <w:lang w:eastAsia="zh-CN"/>
              </w:rPr>
            </w:pPr>
            <w:r w:rsidRPr="00EF5447">
              <w:rPr>
                <w:rFonts w:cs="Arial"/>
                <w:bCs/>
                <w:szCs w:val="18"/>
                <w:lang w:eastAsia="zh-CN"/>
              </w:rPr>
              <w:t>DC_41A_n257A</w:t>
            </w:r>
          </w:p>
          <w:p w14:paraId="0DB4A4D3" w14:textId="77777777" w:rsidR="008D1E4A" w:rsidRPr="00EF5447" w:rsidRDefault="008D1E4A" w:rsidP="00C620E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8D1E4A" w:rsidRPr="00EF5447" w14:paraId="7EE3A2D2" w14:textId="77777777" w:rsidTr="00C620E0">
        <w:trPr>
          <w:trHeight w:val="187"/>
          <w:jc w:val="center"/>
        </w:trPr>
        <w:tc>
          <w:tcPr>
            <w:tcW w:w="3969" w:type="dxa"/>
            <w:shd w:val="clear" w:color="auto" w:fill="auto"/>
            <w:noWrap/>
            <w:tcMar>
              <w:top w:w="28" w:type="dxa"/>
              <w:left w:w="28" w:type="dxa"/>
              <w:bottom w:w="28" w:type="dxa"/>
              <w:right w:w="28" w:type="dxa"/>
            </w:tcMar>
          </w:tcPr>
          <w:p w14:paraId="0C84F78A" w14:textId="77777777" w:rsidR="008D1E4A" w:rsidRPr="00EF5447" w:rsidRDefault="008D1E4A" w:rsidP="00C620E0">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p>
          <w:p w14:paraId="641927B2" w14:textId="77777777" w:rsidR="008D1E4A" w:rsidRPr="00EF5447" w:rsidRDefault="008D1E4A" w:rsidP="00C620E0">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414CB34" w14:textId="77777777" w:rsidR="008D1E4A" w:rsidRPr="00EF5447" w:rsidRDefault="008D1E4A" w:rsidP="00C620E0">
            <w:pPr>
              <w:pStyle w:val="TAC"/>
              <w:rPr>
                <w:rFonts w:cs="Arial"/>
                <w:bCs/>
                <w:szCs w:val="18"/>
                <w:lang w:eastAsia="zh-CN"/>
              </w:rPr>
            </w:pPr>
            <w:r w:rsidRPr="00EF5447">
              <w:rPr>
                <w:rFonts w:cs="Arial"/>
                <w:bCs/>
                <w:szCs w:val="18"/>
                <w:lang w:eastAsia="zh-CN"/>
              </w:rPr>
              <w:t>DC_41A_n3A</w:t>
            </w:r>
          </w:p>
          <w:p w14:paraId="1CC4672E" w14:textId="77777777" w:rsidR="008D1E4A" w:rsidRPr="00EF5447" w:rsidRDefault="008D1E4A" w:rsidP="00C620E0">
            <w:pPr>
              <w:pStyle w:val="TAC"/>
              <w:rPr>
                <w:rFonts w:cs="Arial"/>
                <w:bCs/>
                <w:szCs w:val="18"/>
                <w:lang w:eastAsia="zh-CN"/>
              </w:rPr>
            </w:pPr>
            <w:r w:rsidRPr="00EF5447">
              <w:rPr>
                <w:rFonts w:cs="Arial"/>
                <w:bCs/>
                <w:szCs w:val="18"/>
                <w:lang w:eastAsia="zh-CN"/>
              </w:rPr>
              <w:t>DC_41A_n257A</w:t>
            </w:r>
          </w:p>
          <w:p w14:paraId="35B708A8" w14:textId="77777777" w:rsidR="008D1E4A" w:rsidRPr="00EF5447" w:rsidRDefault="008D1E4A" w:rsidP="00C620E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49D3F0AB" w14:textId="77777777" w:rsidR="008D1E4A" w:rsidRPr="00EF5447" w:rsidRDefault="008D1E4A" w:rsidP="00C620E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62C4AF94" w14:textId="77777777" w:rsidR="008D1E4A" w:rsidRPr="00EF5447" w:rsidRDefault="008D1E4A" w:rsidP="00C620E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2E90AA57" w14:textId="77777777" w:rsidR="008D1E4A" w:rsidRPr="00EF5447" w:rsidRDefault="008D1E4A" w:rsidP="00C620E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8D1E4A" w:rsidRPr="00F51302" w14:paraId="06798F8B" w14:textId="77777777" w:rsidTr="00C620E0">
        <w:trPr>
          <w:trHeight w:val="187"/>
          <w:jc w:val="center"/>
        </w:trPr>
        <w:tc>
          <w:tcPr>
            <w:tcW w:w="3969" w:type="dxa"/>
            <w:shd w:val="clear" w:color="auto" w:fill="auto"/>
            <w:noWrap/>
            <w:tcMar>
              <w:top w:w="28" w:type="dxa"/>
              <w:left w:w="28" w:type="dxa"/>
              <w:bottom w:w="28" w:type="dxa"/>
              <w:right w:w="28" w:type="dxa"/>
            </w:tcMar>
          </w:tcPr>
          <w:p w14:paraId="7DEA3C9C" w14:textId="77777777" w:rsidR="008D1E4A" w:rsidRPr="00EF5447" w:rsidRDefault="008D1E4A" w:rsidP="00C620E0">
            <w:pPr>
              <w:pStyle w:val="TAC"/>
              <w:rPr>
                <w:rFonts w:cs="Arial"/>
                <w:szCs w:val="18"/>
              </w:rPr>
            </w:pPr>
            <w:r w:rsidRPr="00EF5447">
              <w:rPr>
                <w:rFonts w:cs="Arial"/>
                <w:szCs w:val="18"/>
              </w:rPr>
              <w:lastRenderedPageBreak/>
              <w:t>DC_1A-41</w:t>
            </w:r>
            <w:r w:rsidRPr="00EF5447">
              <w:rPr>
                <w:rFonts w:cs="Arial"/>
                <w:szCs w:val="18"/>
                <w:lang w:eastAsia="zh-CN"/>
              </w:rPr>
              <w:t>A</w:t>
            </w:r>
            <w:r w:rsidRPr="00EF5447">
              <w:rPr>
                <w:rFonts w:cs="Arial"/>
                <w:szCs w:val="18"/>
              </w:rPr>
              <w:t>_n28A-n257A</w:t>
            </w:r>
          </w:p>
          <w:p w14:paraId="1E242349"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p>
          <w:p w14:paraId="6B6A6FAC"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p>
          <w:p w14:paraId="6D4B169D"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p>
          <w:p w14:paraId="74AF6C0F"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p>
          <w:p w14:paraId="08D1725D"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p>
          <w:p w14:paraId="661D1773"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p>
          <w:p w14:paraId="0519836D" w14:textId="77777777" w:rsidR="008D1E4A" w:rsidRPr="00EF5447" w:rsidRDefault="008D1E4A" w:rsidP="00C620E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3ED3AE9C" w14:textId="77777777" w:rsidR="008D1E4A" w:rsidRPr="00EF5447" w:rsidRDefault="008D1E4A" w:rsidP="00C620E0">
            <w:pPr>
              <w:pStyle w:val="TAC"/>
              <w:rPr>
                <w:rFonts w:cs="Arial"/>
                <w:lang w:eastAsia="zh-CN"/>
              </w:rPr>
            </w:pPr>
            <w:r w:rsidRPr="00EF5447">
              <w:rPr>
                <w:rFonts w:cs="Arial"/>
                <w:lang w:eastAsia="zh-CN"/>
              </w:rPr>
              <w:t>DC_1A_n28A</w:t>
            </w:r>
          </w:p>
          <w:p w14:paraId="59DE717C" w14:textId="77777777" w:rsidR="008D1E4A" w:rsidRPr="00EF5447" w:rsidRDefault="008D1E4A" w:rsidP="00C620E0">
            <w:pPr>
              <w:pStyle w:val="TAC"/>
              <w:rPr>
                <w:rFonts w:cs="Arial"/>
                <w:lang w:eastAsia="zh-CN"/>
              </w:rPr>
            </w:pPr>
            <w:r w:rsidRPr="00EF5447">
              <w:rPr>
                <w:rFonts w:cs="Arial"/>
                <w:lang w:eastAsia="zh-CN"/>
              </w:rPr>
              <w:t>DC_1A_n257A</w:t>
            </w:r>
          </w:p>
          <w:p w14:paraId="45B48195" w14:textId="77777777" w:rsidR="008D1E4A" w:rsidRPr="00EF5447" w:rsidRDefault="008D1E4A" w:rsidP="00C620E0">
            <w:pPr>
              <w:pStyle w:val="TAC"/>
              <w:rPr>
                <w:rFonts w:cs="Arial"/>
                <w:lang w:eastAsia="zh-CN"/>
              </w:rPr>
            </w:pPr>
            <w:r w:rsidRPr="00EF5447">
              <w:rPr>
                <w:rFonts w:cs="Arial"/>
                <w:lang w:eastAsia="zh-CN"/>
              </w:rPr>
              <w:t>DC_1A_n257G</w:t>
            </w:r>
          </w:p>
          <w:p w14:paraId="38DBFB4F" w14:textId="77777777" w:rsidR="008D1E4A" w:rsidRPr="00EF5447" w:rsidRDefault="008D1E4A" w:rsidP="00C620E0">
            <w:pPr>
              <w:pStyle w:val="TAC"/>
              <w:rPr>
                <w:rFonts w:cs="Arial"/>
                <w:lang w:eastAsia="zh-CN"/>
              </w:rPr>
            </w:pPr>
            <w:r w:rsidRPr="00EF5447">
              <w:rPr>
                <w:rFonts w:cs="Arial"/>
                <w:lang w:eastAsia="zh-CN"/>
              </w:rPr>
              <w:t>DC_1A_n257H</w:t>
            </w:r>
          </w:p>
          <w:p w14:paraId="6A44D8CB" w14:textId="77777777" w:rsidR="008D1E4A" w:rsidRPr="00EF5447" w:rsidRDefault="008D1E4A" w:rsidP="00C620E0">
            <w:pPr>
              <w:pStyle w:val="TAC"/>
              <w:rPr>
                <w:rFonts w:cs="Arial"/>
                <w:lang w:eastAsia="zh-CN"/>
              </w:rPr>
            </w:pPr>
            <w:r w:rsidRPr="00EF5447">
              <w:rPr>
                <w:rFonts w:cs="Arial"/>
                <w:lang w:eastAsia="zh-CN"/>
              </w:rPr>
              <w:t>DC_1A_n257I</w:t>
            </w:r>
          </w:p>
          <w:p w14:paraId="6E3DCE71" w14:textId="77777777" w:rsidR="008D1E4A" w:rsidRPr="00EF5447" w:rsidRDefault="008D1E4A" w:rsidP="00C620E0">
            <w:pPr>
              <w:pStyle w:val="TAC"/>
              <w:rPr>
                <w:rFonts w:cs="Arial"/>
                <w:lang w:eastAsia="zh-CN"/>
              </w:rPr>
            </w:pPr>
            <w:r w:rsidRPr="00EF5447">
              <w:rPr>
                <w:rFonts w:cs="Arial"/>
                <w:lang w:eastAsia="zh-CN"/>
              </w:rPr>
              <w:t>DC_41A_n28A</w:t>
            </w:r>
          </w:p>
          <w:p w14:paraId="5425B811" w14:textId="77777777" w:rsidR="008D1E4A" w:rsidRPr="00EF5447" w:rsidRDefault="008D1E4A" w:rsidP="00C620E0">
            <w:pPr>
              <w:pStyle w:val="TAC"/>
              <w:rPr>
                <w:rFonts w:cs="Arial"/>
                <w:lang w:eastAsia="zh-CN"/>
              </w:rPr>
            </w:pPr>
            <w:r w:rsidRPr="00EF5447">
              <w:rPr>
                <w:rFonts w:cs="Arial"/>
                <w:lang w:eastAsia="zh-CN"/>
              </w:rPr>
              <w:t>DC_41A_n257A</w:t>
            </w:r>
          </w:p>
          <w:p w14:paraId="4613371F" w14:textId="77777777" w:rsidR="008D1E4A" w:rsidRPr="00EF5447" w:rsidRDefault="008D1E4A" w:rsidP="00C620E0">
            <w:pPr>
              <w:pStyle w:val="TAC"/>
              <w:rPr>
                <w:rFonts w:cs="Arial"/>
                <w:lang w:eastAsia="zh-CN"/>
              </w:rPr>
            </w:pPr>
            <w:r w:rsidRPr="00EF5447">
              <w:rPr>
                <w:rFonts w:cs="Arial"/>
                <w:lang w:eastAsia="zh-CN"/>
              </w:rPr>
              <w:t>DC_41A_n257G</w:t>
            </w:r>
          </w:p>
          <w:p w14:paraId="6A367D05" w14:textId="77777777" w:rsidR="008D1E4A" w:rsidRPr="00EF5447" w:rsidRDefault="008D1E4A" w:rsidP="00C620E0">
            <w:pPr>
              <w:pStyle w:val="TAC"/>
              <w:rPr>
                <w:rFonts w:cs="Arial"/>
                <w:lang w:eastAsia="zh-CN"/>
              </w:rPr>
            </w:pPr>
            <w:r w:rsidRPr="00EF5447">
              <w:rPr>
                <w:rFonts w:cs="Arial"/>
                <w:lang w:eastAsia="zh-CN"/>
              </w:rPr>
              <w:t>DC_41A_n257H</w:t>
            </w:r>
          </w:p>
          <w:p w14:paraId="47672413" w14:textId="77777777" w:rsidR="008D1E4A" w:rsidRPr="00EF5447" w:rsidRDefault="008D1E4A" w:rsidP="00C620E0">
            <w:pPr>
              <w:pStyle w:val="TAC"/>
              <w:rPr>
                <w:rFonts w:cs="Arial"/>
                <w:lang w:eastAsia="zh-CN"/>
              </w:rPr>
            </w:pPr>
            <w:r w:rsidRPr="00EF5447">
              <w:rPr>
                <w:rFonts w:cs="Arial"/>
                <w:lang w:eastAsia="zh-CN"/>
              </w:rPr>
              <w:t>DC_41A_n257I</w:t>
            </w:r>
          </w:p>
          <w:p w14:paraId="5ADFBF06" w14:textId="77777777" w:rsidR="008D1E4A" w:rsidRPr="00EF5447" w:rsidRDefault="008D1E4A" w:rsidP="00C620E0">
            <w:pPr>
              <w:pStyle w:val="TAC"/>
              <w:rPr>
                <w:rFonts w:cs="Arial"/>
                <w:lang w:eastAsia="zh-CN"/>
              </w:rPr>
            </w:pPr>
            <w:r w:rsidRPr="00EF5447">
              <w:rPr>
                <w:rFonts w:cs="Arial"/>
                <w:lang w:eastAsia="zh-CN"/>
              </w:rPr>
              <w:t>DC_41C_n28A</w:t>
            </w:r>
          </w:p>
          <w:p w14:paraId="54B02604" w14:textId="77777777" w:rsidR="008D1E4A" w:rsidRPr="00EF5447" w:rsidRDefault="008D1E4A" w:rsidP="00C620E0">
            <w:pPr>
              <w:pStyle w:val="TAC"/>
              <w:rPr>
                <w:rFonts w:cs="Arial"/>
                <w:lang w:eastAsia="zh-CN"/>
              </w:rPr>
            </w:pPr>
            <w:r w:rsidRPr="00EF5447">
              <w:rPr>
                <w:rFonts w:cs="Arial"/>
                <w:lang w:eastAsia="zh-CN"/>
              </w:rPr>
              <w:t>DC_41C_n257A</w:t>
            </w:r>
          </w:p>
          <w:p w14:paraId="04AF4352"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52B6486D"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36055ACF"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4CD8CDD4" w14:textId="77777777" w:rsidTr="00C620E0">
        <w:trPr>
          <w:trHeight w:val="187"/>
          <w:jc w:val="center"/>
        </w:trPr>
        <w:tc>
          <w:tcPr>
            <w:tcW w:w="3969" w:type="dxa"/>
            <w:shd w:val="clear" w:color="auto" w:fill="auto"/>
            <w:noWrap/>
            <w:tcMar>
              <w:top w:w="28" w:type="dxa"/>
              <w:left w:w="28" w:type="dxa"/>
              <w:bottom w:w="28" w:type="dxa"/>
              <w:right w:w="28" w:type="dxa"/>
            </w:tcMar>
          </w:tcPr>
          <w:p w14:paraId="008480E5"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65189E9"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249CBE"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49DF605"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AF40538"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E79024C"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359E5FE"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D90695" w14:textId="77777777" w:rsidR="008D1E4A" w:rsidRPr="00EF5447" w:rsidRDefault="008D1E4A" w:rsidP="00C620E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2DE5CA5" w14:textId="77777777" w:rsidR="008D1E4A" w:rsidRPr="00EF5447" w:rsidRDefault="008D1E4A" w:rsidP="00C620E0">
            <w:pPr>
              <w:pStyle w:val="TAC"/>
              <w:rPr>
                <w:rFonts w:cs="Arial"/>
                <w:lang w:eastAsia="zh-CN"/>
              </w:rPr>
            </w:pPr>
            <w:r w:rsidRPr="00EF5447">
              <w:rPr>
                <w:rFonts w:cs="Arial"/>
                <w:lang w:eastAsia="zh-CN"/>
              </w:rPr>
              <w:t>DC_1A_n77A</w:t>
            </w:r>
          </w:p>
          <w:p w14:paraId="2794E99A" w14:textId="77777777" w:rsidR="008D1E4A" w:rsidRPr="00EF5447" w:rsidRDefault="008D1E4A" w:rsidP="00C620E0">
            <w:pPr>
              <w:pStyle w:val="TAC"/>
              <w:rPr>
                <w:rFonts w:cs="Arial"/>
                <w:lang w:eastAsia="zh-CN"/>
              </w:rPr>
            </w:pPr>
            <w:r w:rsidRPr="00EF5447">
              <w:rPr>
                <w:rFonts w:cs="Arial"/>
                <w:lang w:eastAsia="zh-CN"/>
              </w:rPr>
              <w:t>DC_1A_n257A</w:t>
            </w:r>
          </w:p>
          <w:p w14:paraId="16D2939D" w14:textId="77777777" w:rsidR="008D1E4A" w:rsidRPr="00EF5447" w:rsidRDefault="008D1E4A" w:rsidP="00C620E0">
            <w:pPr>
              <w:pStyle w:val="TAC"/>
              <w:rPr>
                <w:rFonts w:cs="Arial"/>
                <w:lang w:eastAsia="zh-CN"/>
              </w:rPr>
            </w:pPr>
            <w:r w:rsidRPr="00EF5447">
              <w:rPr>
                <w:rFonts w:cs="Arial"/>
                <w:lang w:eastAsia="zh-CN"/>
              </w:rPr>
              <w:t>DC_1A_n257G</w:t>
            </w:r>
          </w:p>
          <w:p w14:paraId="2775B046" w14:textId="77777777" w:rsidR="008D1E4A" w:rsidRPr="00EF5447" w:rsidRDefault="008D1E4A" w:rsidP="00C620E0">
            <w:pPr>
              <w:pStyle w:val="TAC"/>
              <w:rPr>
                <w:rFonts w:cs="Arial"/>
                <w:lang w:eastAsia="zh-CN"/>
              </w:rPr>
            </w:pPr>
            <w:r w:rsidRPr="00EF5447">
              <w:rPr>
                <w:rFonts w:cs="Arial"/>
                <w:lang w:eastAsia="zh-CN"/>
              </w:rPr>
              <w:t>DC_1A_n257H</w:t>
            </w:r>
          </w:p>
          <w:p w14:paraId="68F836C8" w14:textId="77777777" w:rsidR="008D1E4A" w:rsidRPr="00EF5447" w:rsidRDefault="008D1E4A" w:rsidP="00C620E0">
            <w:pPr>
              <w:pStyle w:val="TAC"/>
              <w:rPr>
                <w:rFonts w:cs="Arial"/>
                <w:lang w:eastAsia="zh-CN"/>
              </w:rPr>
            </w:pPr>
            <w:r w:rsidRPr="00EF5447">
              <w:rPr>
                <w:rFonts w:cs="Arial"/>
                <w:lang w:eastAsia="zh-CN"/>
              </w:rPr>
              <w:t>DC_1A_n257I</w:t>
            </w:r>
          </w:p>
          <w:p w14:paraId="155A9031" w14:textId="77777777" w:rsidR="008D1E4A" w:rsidRPr="00EF5447" w:rsidRDefault="008D1E4A" w:rsidP="00C620E0">
            <w:pPr>
              <w:pStyle w:val="TAC"/>
              <w:rPr>
                <w:rFonts w:cs="Arial"/>
                <w:lang w:eastAsia="zh-CN"/>
              </w:rPr>
            </w:pPr>
            <w:r w:rsidRPr="00EF5447">
              <w:rPr>
                <w:rFonts w:cs="Arial"/>
                <w:lang w:eastAsia="zh-CN"/>
              </w:rPr>
              <w:t>DC_41A_n77A</w:t>
            </w:r>
          </w:p>
          <w:p w14:paraId="4E5A731A" w14:textId="77777777" w:rsidR="008D1E4A" w:rsidRPr="00EF5447" w:rsidRDefault="008D1E4A" w:rsidP="00C620E0">
            <w:pPr>
              <w:pStyle w:val="TAC"/>
              <w:rPr>
                <w:rFonts w:cs="Arial"/>
                <w:lang w:eastAsia="zh-CN"/>
              </w:rPr>
            </w:pPr>
            <w:r w:rsidRPr="00EF5447">
              <w:rPr>
                <w:rFonts w:cs="Arial"/>
                <w:lang w:eastAsia="zh-CN"/>
              </w:rPr>
              <w:t>DC_41A_n257A</w:t>
            </w:r>
          </w:p>
          <w:p w14:paraId="7EFE9B56" w14:textId="77777777" w:rsidR="008D1E4A" w:rsidRPr="00EF5447" w:rsidRDefault="008D1E4A" w:rsidP="00C620E0">
            <w:pPr>
              <w:pStyle w:val="TAC"/>
              <w:rPr>
                <w:rFonts w:cs="Arial"/>
                <w:lang w:eastAsia="zh-CN"/>
              </w:rPr>
            </w:pPr>
            <w:r w:rsidRPr="00EF5447">
              <w:rPr>
                <w:rFonts w:cs="Arial"/>
                <w:lang w:eastAsia="zh-CN"/>
              </w:rPr>
              <w:t>DC_41A_n257G</w:t>
            </w:r>
          </w:p>
          <w:p w14:paraId="089A2BDB" w14:textId="77777777" w:rsidR="008D1E4A" w:rsidRPr="00EF5447" w:rsidRDefault="008D1E4A" w:rsidP="00C620E0">
            <w:pPr>
              <w:pStyle w:val="TAC"/>
              <w:rPr>
                <w:rFonts w:cs="Arial"/>
                <w:lang w:eastAsia="zh-CN"/>
              </w:rPr>
            </w:pPr>
            <w:r w:rsidRPr="00EF5447">
              <w:rPr>
                <w:rFonts w:cs="Arial"/>
                <w:lang w:eastAsia="zh-CN"/>
              </w:rPr>
              <w:t>DC_41A_n257H</w:t>
            </w:r>
          </w:p>
          <w:p w14:paraId="1D911C8B" w14:textId="77777777" w:rsidR="008D1E4A" w:rsidRPr="00EF5447" w:rsidRDefault="008D1E4A" w:rsidP="00C620E0">
            <w:pPr>
              <w:pStyle w:val="TAC"/>
              <w:rPr>
                <w:rFonts w:cs="Arial"/>
                <w:lang w:eastAsia="zh-CN"/>
              </w:rPr>
            </w:pPr>
            <w:r w:rsidRPr="00EF5447">
              <w:rPr>
                <w:rFonts w:cs="Arial"/>
                <w:lang w:eastAsia="zh-CN"/>
              </w:rPr>
              <w:t>DC_41A_n257I</w:t>
            </w:r>
          </w:p>
          <w:p w14:paraId="6300CBDF" w14:textId="77777777" w:rsidR="008D1E4A" w:rsidRPr="00EF5447" w:rsidRDefault="008D1E4A" w:rsidP="00C620E0">
            <w:pPr>
              <w:pStyle w:val="TAC"/>
              <w:rPr>
                <w:rFonts w:cs="Arial"/>
                <w:lang w:eastAsia="zh-CN"/>
              </w:rPr>
            </w:pPr>
            <w:r w:rsidRPr="00EF5447">
              <w:rPr>
                <w:rFonts w:cs="Arial"/>
                <w:lang w:eastAsia="zh-CN"/>
              </w:rPr>
              <w:t>DC_41C_n77A</w:t>
            </w:r>
          </w:p>
          <w:p w14:paraId="309A1FE0" w14:textId="77777777" w:rsidR="008D1E4A" w:rsidRPr="00EF5447" w:rsidRDefault="008D1E4A" w:rsidP="00C620E0">
            <w:pPr>
              <w:pStyle w:val="TAC"/>
              <w:rPr>
                <w:rFonts w:cs="Arial"/>
                <w:lang w:eastAsia="zh-CN"/>
              </w:rPr>
            </w:pPr>
            <w:r w:rsidRPr="00EF5447">
              <w:rPr>
                <w:rFonts w:cs="Arial"/>
                <w:lang w:eastAsia="zh-CN"/>
              </w:rPr>
              <w:t>DC_41C_n257A</w:t>
            </w:r>
          </w:p>
          <w:p w14:paraId="23C5A380"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01E3825"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25CCAB1"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0FBF231A" w14:textId="77777777" w:rsidTr="00C620E0">
        <w:trPr>
          <w:trHeight w:val="187"/>
          <w:jc w:val="center"/>
        </w:trPr>
        <w:tc>
          <w:tcPr>
            <w:tcW w:w="3969" w:type="dxa"/>
            <w:shd w:val="clear" w:color="auto" w:fill="auto"/>
            <w:noWrap/>
            <w:tcMar>
              <w:top w:w="28" w:type="dxa"/>
              <w:left w:w="28" w:type="dxa"/>
              <w:bottom w:w="28" w:type="dxa"/>
              <w:right w:w="28" w:type="dxa"/>
            </w:tcMar>
          </w:tcPr>
          <w:p w14:paraId="345D1C93"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1E1615"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4205EF"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3EA87A7"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762E5BC"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1455DB"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F2E965E"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94B4586" w14:textId="77777777" w:rsidR="008D1E4A" w:rsidRPr="00EF5447" w:rsidRDefault="008D1E4A" w:rsidP="00C620E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7B71A6B" w14:textId="77777777" w:rsidR="008D1E4A" w:rsidRPr="00EF5447" w:rsidRDefault="008D1E4A" w:rsidP="00C620E0">
            <w:pPr>
              <w:pStyle w:val="TAC"/>
              <w:rPr>
                <w:rFonts w:cs="Arial"/>
                <w:lang w:eastAsia="zh-CN"/>
              </w:rPr>
            </w:pPr>
            <w:r w:rsidRPr="00EF5447">
              <w:rPr>
                <w:rFonts w:cs="Arial"/>
                <w:lang w:eastAsia="zh-CN"/>
              </w:rPr>
              <w:t>DC_1A_n78A</w:t>
            </w:r>
          </w:p>
          <w:p w14:paraId="067D5490" w14:textId="77777777" w:rsidR="008D1E4A" w:rsidRPr="00EF5447" w:rsidRDefault="008D1E4A" w:rsidP="00C620E0">
            <w:pPr>
              <w:pStyle w:val="TAC"/>
              <w:rPr>
                <w:rFonts w:cs="Arial"/>
                <w:lang w:eastAsia="zh-CN"/>
              </w:rPr>
            </w:pPr>
            <w:r w:rsidRPr="00EF5447">
              <w:rPr>
                <w:rFonts w:cs="Arial"/>
                <w:lang w:eastAsia="zh-CN"/>
              </w:rPr>
              <w:t>DC_1A_n257A</w:t>
            </w:r>
          </w:p>
          <w:p w14:paraId="1121DC0D" w14:textId="77777777" w:rsidR="008D1E4A" w:rsidRPr="00EF5447" w:rsidRDefault="008D1E4A" w:rsidP="00C620E0">
            <w:pPr>
              <w:pStyle w:val="TAC"/>
              <w:rPr>
                <w:rFonts w:cs="Arial"/>
                <w:lang w:eastAsia="zh-CN"/>
              </w:rPr>
            </w:pPr>
            <w:r w:rsidRPr="00EF5447">
              <w:rPr>
                <w:rFonts w:cs="Arial"/>
                <w:lang w:eastAsia="zh-CN"/>
              </w:rPr>
              <w:t>DC_1A_n257G</w:t>
            </w:r>
          </w:p>
          <w:p w14:paraId="5B0399FD" w14:textId="77777777" w:rsidR="008D1E4A" w:rsidRPr="00EF5447" w:rsidRDefault="008D1E4A" w:rsidP="00C620E0">
            <w:pPr>
              <w:pStyle w:val="TAC"/>
              <w:rPr>
                <w:rFonts w:cs="Arial"/>
                <w:lang w:eastAsia="zh-CN"/>
              </w:rPr>
            </w:pPr>
            <w:r w:rsidRPr="00EF5447">
              <w:rPr>
                <w:rFonts w:cs="Arial"/>
                <w:lang w:eastAsia="zh-CN"/>
              </w:rPr>
              <w:t>DC_1A_n257H</w:t>
            </w:r>
          </w:p>
          <w:p w14:paraId="343772C0" w14:textId="77777777" w:rsidR="008D1E4A" w:rsidRPr="00EF5447" w:rsidRDefault="008D1E4A" w:rsidP="00C620E0">
            <w:pPr>
              <w:pStyle w:val="TAC"/>
              <w:rPr>
                <w:rFonts w:cs="Arial"/>
                <w:lang w:eastAsia="zh-CN"/>
              </w:rPr>
            </w:pPr>
            <w:r w:rsidRPr="00EF5447">
              <w:rPr>
                <w:rFonts w:cs="Arial"/>
                <w:lang w:eastAsia="zh-CN"/>
              </w:rPr>
              <w:t>DC_1A_n257I</w:t>
            </w:r>
          </w:p>
          <w:p w14:paraId="4E3A028C" w14:textId="77777777" w:rsidR="008D1E4A" w:rsidRPr="00EF5447" w:rsidRDefault="008D1E4A" w:rsidP="00C620E0">
            <w:pPr>
              <w:pStyle w:val="TAC"/>
              <w:rPr>
                <w:rFonts w:cs="Arial"/>
                <w:lang w:eastAsia="zh-CN"/>
              </w:rPr>
            </w:pPr>
            <w:r w:rsidRPr="00EF5447">
              <w:rPr>
                <w:rFonts w:cs="Arial"/>
                <w:lang w:eastAsia="zh-CN"/>
              </w:rPr>
              <w:t>DC_41A_n78A</w:t>
            </w:r>
          </w:p>
          <w:p w14:paraId="228083B0" w14:textId="77777777" w:rsidR="008D1E4A" w:rsidRPr="00EF5447" w:rsidRDefault="008D1E4A" w:rsidP="00C620E0">
            <w:pPr>
              <w:pStyle w:val="TAC"/>
              <w:rPr>
                <w:rFonts w:cs="Arial"/>
                <w:lang w:eastAsia="zh-CN"/>
              </w:rPr>
            </w:pPr>
            <w:r w:rsidRPr="00EF5447">
              <w:rPr>
                <w:rFonts w:cs="Arial"/>
                <w:lang w:eastAsia="zh-CN"/>
              </w:rPr>
              <w:t>DC_41A_n257A</w:t>
            </w:r>
          </w:p>
          <w:p w14:paraId="3748ADB6" w14:textId="77777777" w:rsidR="008D1E4A" w:rsidRPr="00EF5447" w:rsidRDefault="008D1E4A" w:rsidP="00C620E0">
            <w:pPr>
              <w:pStyle w:val="TAC"/>
              <w:rPr>
                <w:rFonts w:cs="Arial"/>
                <w:lang w:eastAsia="zh-CN"/>
              </w:rPr>
            </w:pPr>
            <w:r w:rsidRPr="00EF5447">
              <w:rPr>
                <w:rFonts w:cs="Arial"/>
                <w:lang w:eastAsia="zh-CN"/>
              </w:rPr>
              <w:t>DC_41A_n257G</w:t>
            </w:r>
          </w:p>
          <w:p w14:paraId="7A3CF07C" w14:textId="77777777" w:rsidR="008D1E4A" w:rsidRPr="00EF5447" w:rsidRDefault="008D1E4A" w:rsidP="00C620E0">
            <w:pPr>
              <w:pStyle w:val="TAC"/>
              <w:rPr>
                <w:rFonts w:cs="Arial"/>
                <w:lang w:eastAsia="zh-CN"/>
              </w:rPr>
            </w:pPr>
            <w:r w:rsidRPr="00EF5447">
              <w:rPr>
                <w:rFonts w:cs="Arial"/>
                <w:lang w:eastAsia="zh-CN"/>
              </w:rPr>
              <w:t>DC_41A_n257H</w:t>
            </w:r>
          </w:p>
          <w:p w14:paraId="0EE2CF4B" w14:textId="77777777" w:rsidR="008D1E4A" w:rsidRPr="00EF5447" w:rsidRDefault="008D1E4A" w:rsidP="00C620E0">
            <w:pPr>
              <w:pStyle w:val="TAC"/>
              <w:rPr>
                <w:rFonts w:cs="Arial"/>
                <w:lang w:eastAsia="zh-CN"/>
              </w:rPr>
            </w:pPr>
            <w:r w:rsidRPr="00EF5447">
              <w:rPr>
                <w:rFonts w:cs="Arial"/>
                <w:lang w:eastAsia="zh-CN"/>
              </w:rPr>
              <w:t>DC_41A_n257I</w:t>
            </w:r>
          </w:p>
          <w:p w14:paraId="2E3728AB" w14:textId="77777777" w:rsidR="008D1E4A" w:rsidRPr="00EF5447" w:rsidRDefault="008D1E4A" w:rsidP="00C620E0">
            <w:pPr>
              <w:pStyle w:val="TAC"/>
              <w:rPr>
                <w:rFonts w:cs="Arial"/>
                <w:lang w:eastAsia="zh-CN"/>
              </w:rPr>
            </w:pPr>
            <w:r w:rsidRPr="00EF5447">
              <w:rPr>
                <w:rFonts w:cs="Arial"/>
                <w:lang w:eastAsia="zh-CN"/>
              </w:rPr>
              <w:t>DC_41C_n78A</w:t>
            </w:r>
          </w:p>
          <w:p w14:paraId="151FF959" w14:textId="77777777" w:rsidR="008D1E4A" w:rsidRPr="00EF5447" w:rsidRDefault="008D1E4A" w:rsidP="00C620E0">
            <w:pPr>
              <w:pStyle w:val="TAC"/>
              <w:rPr>
                <w:rFonts w:cs="Arial"/>
                <w:lang w:eastAsia="zh-CN"/>
              </w:rPr>
            </w:pPr>
            <w:r w:rsidRPr="00EF5447">
              <w:rPr>
                <w:rFonts w:cs="Arial"/>
                <w:lang w:eastAsia="zh-CN"/>
              </w:rPr>
              <w:t>DC_41C_n257A</w:t>
            </w:r>
          </w:p>
          <w:p w14:paraId="06AD7AEA"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48512399"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BCF6E16"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5142539E" w14:textId="77777777" w:rsidTr="00C620E0">
        <w:trPr>
          <w:trHeight w:val="187"/>
          <w:jc w:val="center"/>
        </w:trPr>
        <w:tc>
          <w:tcPr>
            <w:tcW w:w="3969" w:type="dxa"/>
            <w:shd w:val="clear" w:color="auto" w:fill="auto"/>
            <w:noWrap/>
            <w:tcMar>
              <w:top w:w="28" w:type="dxa"/>
              <w:left w:w="28" w:type="dxa"/>
              <w:bottom w:w="28" w:type="dxa"/>
              <w:right w:w="28" w:type="dxa"/>
            </w:tcMar>
          </w:tcPr>
          <w:p w14:paraId="32B25F82"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06C783"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20926E"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F9E5563"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83E8CC2"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2AAC77E"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CB3FE84"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03814AD" w14:textId="77777777" w:rsidR="008D1E4A" w:rsidRPr="00EF5447" w:rsidRDefault="008D1E4A" w:rsidP="00C620E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27DFB1B" w14:textId="77777777" w:rsidR="008D1E4A" w:rsidRPr="00EF5447" w:rsidRDefault="008D1E4A" w:rsidP="00C620E0">
            <w:pPr>
              <w:pStyle w:val="TAC"/>
              <w:rPr>
                <w:rFonts w:cs="Arial"/>
                <w:lang w:eastAsia="zh-CN"/>
              </w:rPr>
            </w:pPr>
            <w:r w:rsidRPr="00EF5447">
              <w:rPr>
                <w:rFonts w:cs="Arial"/>
                <w:lang w:eastAsia="zh-CN"/>
              </w:rPr>
              <w:t>DC_1A_n77A</w:t>
            </w:r>
          </w:p>
          <w:p w14:paraId="5616EE82" w14:textId="77777777" w:rsidR="008D1E4A" w:rsidRPr="00EF5447" w:rsidRDefault="008D1E4A" w:rsidP="00C620E0">
            <w:pPr>
              <w:pStyle w:val="TAC"/>
              <w:rPr>
                <w:rFonts w:cs="Arial"/>
                <w:lang w:eastAsia="zh-CN"/>
              </w:rPr>
            </w:pPr>
            <w:r w:rsidRPr="00EF5447">
              <w:rPr>
                <w:rFonts w:cs="Arial"/>
                <w:lang w:eastAsia="zh-CN"/>
              </w:rPr>
              <w:t>DC_1A_n257A</w:t>
            </w:r>
          </w:p>
          <w:p w14:paraId="48C8D7CE" w14:textId="77777777" w:rsidR="008D1E4A" w:rsidRPr="00EF5447" w:rsidRDefault="008D1E4A" w:rsidP="00C620E0">
            <w:pPr>
              <w:pStyle w:val="TAC"/>
              <w:rPr>
                <w:rFonts w:cs="Arial"/>
                <w:lang w:eastAsia="zh-CN"/>
              </w:rPr>
            </w:pPr>
            <w:r w:rsidRPr="00EF5447">
              <w:rPr>
                <w:rFonts w:cs="Arial"/>
                <w:lang w:eastAsia="zh-CN"/>
              </w:rPr>
              <w:t>DC_1A_n257G</w:t>
            </w:r>
          </w:p>
          <w:p w14:paraId="5C0BC6DC" w14:textId="77777777" w:rsidR="008D1E4A" w:rsidRPr="00EF5447" w:rsidRDefault="008D1E4A" w:rsidP="00C620E0">
            <w:pPr>
              <w:pStyle w:val="TAC"/>
              <w:rPr>
                <w:rFonts w:cs="Arial"/>
                <w:lang w:eastAsia="zh-CN"/>
              </w:rPr>
            </w:pPr>
            <w:r w:rsidRPr="00EF5447">
              <w:rPr>
                <w:rFonts w:cs="Arial"/>
                <w:lang w:eastAsia="zh-CN"/>
              </w:rPr>
              <w:t>DC_1A_n257H</w:t>
            </w:r>
          </w:p>
          <w:p w14:paraId="4AD8DBA2" w14:textId="77777777" w:rsidR="008D1E4A" w:rsidRPr="00EF5447" w:rsidRDefault="008D1E4A" w:rsidP="00C620E0">
            <w:pPr>
              <w:pStyle w:val="TAC"/>
              <w:rPr>
                <w:rFonts w:cs="Arial"/>
                <w:lang w:eastAsia="zh-CN"/>
              </w:rPr>
            </w:pPr>
            <w:r w:rsidRPr="00EF5447">
              <w:rPr>
                <w:rFonts w:cs="Arial"/>
                <w:lang w:eastAsia="zh-CN"/>
              </w:rPr>
              <w:t>DC_1A_n257I</w:t>
            </w:r>
          </w:p>
          <w:p w14:paraId="7C6EBD66" w14:textId="77777777" w:rsidR="008D1E4A" w:rsidRPr="00EF5447" w:rsidRDefault="008D1E4A" w:rsidP="00C620E0">
            <w:pPr>
              <w:pStyle w:val="TAC"/>
              <w:rPr>
                <w:rFonts w:cs="Arial"/>
                <w:lang w:eastAsia="zh-CN"/>
              </w:rPr>
            </w:pPr>
            <w:r w:rsidRPr="00EF5447">
              <w:rPr>
                <w:rFonts w:cs="Arial"/>
                <w:lang w:eastAsia="zh-CN"/>
              </w:rPr>
              <w:t>DC_42A_n257A</w:t>
            </w:r>
          </w:p>
          <w:p w14:paraId="3F64F34E" w14:textId="77777777" w:rsidR="008D1E4A" w:rsidRPr="00EF5447" w:rsidRDefault="008D1E4A" w:rsidP="00C620E0">
            <w:pPr>
              <w:pStyle w:val="TAC"/>
              <w:rPr>
                <w:rFonts w:cs="Arial"/>
                <w:lang w:eastAsia="zh-CN"/>
              </w:rPr>
            </w:pPr>
            <w:r w:rsidRPr="00EF5447">
              <w:rPr>
                <w:rFonts w:cs="Arial"/>
                <w:lang w:eastAsia="zh-CN"/>
              </w:rPr>
              <w:t>DC_42A_n257G</w:t>
            </w:r>
          </w:p>
          <w:p w14:paraId="1ED6DDEA" w14:textId="77777777" w:rsidR="008D1E4A" w:rsidRPr="00EF5447" w:rsidRDefault="008D1E4A" w:rsidP="00C620E0">
            <w:pPr>
              <w:pStyle w:val="TAC"/>
              <w:rPr>
                <w:rFonts w:cs="Arial"/>
                <w:lang w:eastAsia="zh-CN"/>
              </w:rPr>
            </w:pPr>
            <w:r w:rsidRPr="00EF5447">
              <w:rPr>
                <w:rFonts w:cs="Arial"/>
                <w:lang w:eastAsia="zh-CN"/>
              </w:rPr>
              <w:t>DC_42A_n257H</w:t>
            </w:r>
          </w:p>
          <w:p w14:paraId="340C2709"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C38872B" w14:textId="77777777" w:rsidTr="00C620E0">
        <w:trPr>
          <w:trHeight w:val="187"/>
          <w:jc w:val="center"/>
        </w:trPr>
        <w:tc>
          <w:tcPr>
            <w:tcW w:w="3969" w:type="dxa"/>
            <w:shd w:val="clear" w:color="auto" w:fill="auto"/>
            <w:noWrap/>
            <w:tcMar>
              <w:top w:w="28" w:type="dxa"/>
              <w:left w:w="28" w:type="dxa"/>
              <w:bottom w:w="28" w:type="dxa"/>
              <w:right w:w="28" w:type="dxa"/>
            </w:tcMar>
          </w:tcPr>
          <w:p w14:paraId="788EBBF2" w14:textId="77777777" w:rsidR="008D1E4A" w:rsidRPr="00EF5447" w:rsidRDefault="008D1E4A" w:rsidP="00C620E0">
            <w:pPr>
              <w:pStyle w:val="TAC"/>
              <w:rPr>
                <w:rFonts w:cs="Arial"/>
                <w:b/>
                <w:lang w:eastAsia="zh-CN"/>
              </w:rPr>
            </w:pPr>
            <w:r w:rsidRPr="00EF5447">
              <w:rPr>
                <w:rFonts w:cs="Arial"/>
                <w:lang w:eastAsia="zh-CN"/>
              </w:rPr>
              <w:t>DC_1A-42A_n77A-n257A</w:t>
            </w:r>
          </w:p>
          <w:p w14:paraId="16CD342B" w14:textId="77777777" w:rsidR="008D1E4A" w:rsidRPr="00EF5447" w:rsidRDefault="008D1E4A" w:rsidP="00C620E0">
            <w:pPr>
              <w:pStyle w:val="TAC"/>
              <w:rPr>
                <w:rFonts w:cs="Arial"/>
                <w:b/>
                <w:lang w:eastAsia="zh-CN"/>
              </w:rPr>
            </w:pPr>
            <w:r w:rsidRPr="00EF5447">
              <w:rPr>
                <w:rFonts w:cs="Arial"/>
                <w:lang w:eastAsia="zh-CN"/>
              </w:rPr>
              <w:t>DC_1A-42A_n77A-n257G</w:t>
            </w:r>
          </w:p>
          <w:p w14:paraId="595715D5" w14:textId="77777777" w:rsidR="008D1E4A" w:rsidRPr="00EF5447" w:rsidRDefault="008D1E4A" w:rsidP="00C620E0">
            <w:pPr>
              <w:pStyle w:val="TAC"/>
              <w:rPr>
                <w:rFonts w:cs="Arial"/>
                <w:b/>
                <w:lang w:eastAsia="zh-CN"/>
              </w:rPr>
            </w:pPr>
            <w:r w:rsidRPr="00EF5447">
              <w:rPr>
                <w:rFonts w:cs="Arial"/>
                <w:lang w:eastAsia="zh-CN"/>
              </w:rPr>
              <w:t>DC_1A-42A_n77A-n257H</w:t>
            </w:r>
          </w:p>
          <w:p w14:paraId="7CED7FC4" w14:textId="77777777" w:rsidR="008D1E4A" w:rsidRPr="00EF5447" w:rsidRDefault="008D1E4A" w:rsidP="00C620E0">
            <w:pPr>
              <w:pStyle w:val="TAC"/>
              <w:rPr>
                <w:rFonts w:cs="Arial"/>
                <w:b/>
                <w:lang w:eastAsia="zh-CN"/>
              </w:rPr>
            </w:pPr>
            <w:r w:rsidRPr="00EF5447">
              <w:rPr>
                <w:rFonts w:cs="Arial"/>
                <w:lang w:eastAsia="zh-CN"/>
              </w:rPr>
              <w:t>DC_1A-42A_n77A-n257I</w:t>
            </w:r>
          </w:p>
          <w:p w14:paraId="3E4B77EA" w14:textId="77777777" w:rsidR="008D1E4A" w:rsidRPr="00EF5447" w:rsidRDefault="008D1E4A" w:rsidP="00C620E0">
            <w:pPr>
              <w:pStyle w:val="TAC"/>
              <w:rPr>
                <w:rFonts w:cs="Arial"/>
                <w:b/>
                <w:lang w:eastAsia="zh-CN"/>
              </w:rPr>
            </w:pPr>
            <w:r w:rsidRPr="00EF5447">
              <w:rPr>
                <w:rFonts w:cs="Arial"/>
                <w:lang w:eastAsia="zh-CN"/>
              </w:rPr>
              <w:t>DC_1A-42C_n77A-n257A</w:t>
            </w:r>
          </w:p>
          <w:p w14:paraId="704433A2" w14:textId="77777777" w:rsidR="008D1E4A" w:rsidRPr="00EF5447" w:rsidRDefault="008D1E4A" w:rsidP="00C620E0">
            <w:pPr>
              <w:pStyle w:val="TAC"/>
              <w:rPr>
                <w:rFonts w:cs="Arial"/>
                <w:b/>
                <w:lang w:eastAsia="zh-CN"/>
              </w:rPr>
            </w:pPr>
            <w:r w:rsidRPr="00EF5447">
              <w:rPr>
                <w:rFonts w:cs="Arial"/>
                <w:lang w:eastAsia="zh-CN"/>
              </w:rPr>
              <w:t>DC_1A-42C_n77A-n257G</w:t>
            </w:r>
          </w:p>
          <w:p w14:paraId="037DAFB6" w14:textId="77777777" w:rsidR="008D1E4A" w:rsidRPr="00EF5447" w:rsidRDefault="008D1E4A" w:rsidP="00C620E0">
            <w:pPr>
              <w:pStyle w:val="TAC"/>
              <w:rPr>
                <w:rFonts w:cs="Arial"/>
                <w:b/>
                <w:lang w:eastAsia="zh-CN"/>
              </w:rPr>
            </w:pPr>
            <w:r w:rsidRPr="00EF5447">
              <w:rPr>
                <w:rFonts w:cs="Arial"/>
                <w:lang w:eastAsia="zh-CN"/>
              </w:rPr>
              <w:t>DC_1A-42C_n77A-n257H</w:t>
            </w:r>
          </w:p>
          <w:p w14:paraId="07CA954A" w14:textId="77777777" w:rsidR="008D1E4A" w:rsidRPr="00EF5447" w:rsidRDefault="008D1E4A" w:rsidP="00C620E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01CDE5E5" w14:textId="77777777" w:rsidR="008D1E4A" w:rsidRPr="00EF5447" w:rsidRDefault="008D1E4A" w:rsidP="00C620E0">
            <w:pPr>
              <w:pStyle w:val="TAC"/>
              <w:rPr>
                <w:rFonts w:cs="Arial"/>
                <w:lang w:eastAsia="zh-CN"/>
              </w:rPr>
            </w:pPr>
            <w:r w:rsidRPr="00EF5447">
              <w:rPr>
                <w:rFonts w:cs="Arial"/>
                <w:lang w:eastAsia="zh-CN"/>
              </w:rPr>
              <w:t>DC_1A_n77A-n257A</w:t>
            </w:r>
          </w:p>
          <w:p w14:paraId="52F92389" w14:textId="77777777" w:rsidR="008D1E4A" w:rsidRPr="00EF5447" w:rsidRDefault="008D1E4A" w:rsidP="00C620E0">
            <w:pPr>
              <w:pStyle w:val="TAC"/>
              <w:rPr>
                <w:rFonts w:cs="Arial"/>
                <w:lang w:eastAsia="zh-CN"/>
              </w:rPr>
            </w:pPr>
            <w:r w:rsidRPr="00EF5447">
              <w:rPr>
                <w:rFonts w:cs="Arial"/>
                <w:lang w:eastAsia="zh-CN"/>
              </w:rPr>
              <w:t>DC_1A_n77A-n257G</w:t>
            </w:r>
          </w:p>
          <w:p w14:paraId="3AD51218" w14:textId="77777777" w:rsidR="008D1E4A" w:rsidRPr="00EF5447" w:rsidRDefault="008D1E4A" w:rsidP="00C620E0">
            <w:pPr>
              <w:pStyle w:val="TAC"/>
              <w:rPr>
                <w:rFonts w:cs="Arial"/>
                <w:lang w:eastAsia="zh-CN"/>
              </w:rPr>
            </w:pPr>
            <w:r w:rsidRPr="00EF5447">
              <w:rPr>
                <w:rFonts w:cs="Arial"/>
                <w:lang w:eastAsia="zh-CN"/>
              </w:rPr>
              <w:t>DC_1A_n77A-n257H</w:t>
            </w:r>
          </w:p>
          <w:p w14:paraId="1B23EC9A" w14:textId="77777777" w:rsidR="008D1E4A" w:rsidRPr="00EF5447" w:rsidRDefault="008D1E4A" w:rsidP="00C620E0">
            <w:pPr>
              <w:pStyle w:val="TAC"/>
              <w:rPr>
                <w:rFonts w:cs="Arial"/>
                <w:lang w:eastAsia="zh-CN"/>
              </w:rPr>
            </w:pPr>
            <w:r w:rsidRPr="00EF5447">
              <w:rPr>
                <w:rFonts w:cs="Arial"/>
                <w:lang w:eastAsia="zh-CN"/>
              </w:rPr>
              <w:t>DC_1A_n77A-n257I</w:t>
            </w:r>
          </w:p>
        </w:tc>
      </w:tr>
      <w:tr w:rsidR="008D1E4A" w:rsidRPr="00EF5447" w14:paraId="63AC75D7" w14:textId="77777777" w:rsidTr="00C620E0">
        <w:trPr>
          <w:trHeight w:val="187"/>
          <w:jc w:val="center"/>
        </w:trPr>
        <w:tc>
          <w:tcPr>
            <w:tcW w:w="3969" w:type="dxa"/>
            <w:shd w:val="clear" w:color="auto" w:fill="auto"/>
            <w:noWrap/>
            <w:tcMar>
              <w:top w:w="28" w:type="dxa"/>
              <w:left w:w="28" w:type="dxa"/>
              <w:bottom w:w="28" w:type="dxa"/>
              <w:right w:w="28" w:type="dxa"/>
            </w:tcMar>
          </w:tcPr>
          <w:p w14:paraId="2FA65171"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A8F2735"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0DFD6DA"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421E52"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1920150"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493104"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7EA4B9B"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2635B64" w14:textId="77777777" w:rsidR="008D1E4A" w:rsidRPr="00EF5447" w:rsidRDefault="008D1E4A" w:rsidP="00C620E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B5DC41" w14:textId="77777777" w:rsidR="008D1E4A" w:rsidRPr="00EF5447" w:rsidRDefault="008D1E4A" w:rsidP="00C620E0">
            <w:pPr>
              <w:pStyle w:val="TAC"/>
              <w:rPr>
                <w:rFonts w:cs="Arial"/>
                <w:lang w:eastAsia="zh-CN"/>
              </w:rPr>
            </w:pPr>
            <w:r w:rsidRPr="00EF5447">
              <w:rPr>
                <w:rFonts w:cs="Arial"/>
                <w:lang w:eastAsia="zh-CN"/>
              </w:rPr>
              <w:t>DC_1A_n78A</w:t>
            </w:r>
          </w:p>
          <w:p w14:paraId="63CF63AE" w14:textId="77777777" w:rsidR="008D1E4A" w:rsidRPr="00EF5447" w:rsidRDefault="008D1E4A" w:rsidP="00C620E0">
            <w:pPr>
              <w:pStyle w:val="TAC"/>
              <w:rPr>
                <w:rFonts w:cs="Arial"/>
                <w:lang w:eastAsia="zh-CN"/>
              </w:rPr>
            </w:pPr>
            <w:r w:rsidRPr="00EF5447">
              <w:rPr>
                <w:rFonts w:cs="Arial"/>
                <w:lang w:eastAsia="zh-CN"/>
              </w:rPr>
              <w:t>DC_1A_n257A</w:t>
            </w:r>
          </w:p>
          <w:p w14:paraId="263001A6" w14:textId="77777777" w:rsidR="008D1E4A" w:rsidRPr="00EF5447" w:rsidRDefault="008D1E4A" w:rsidP="00C620E0">
            <w:pPr>
              <w:pStyle w:val="TAC"/>
              <w:rPr>
                <w:rFonts w:cs="Arial"/>
                <w:lang w:eastAsia="zh-CN"/>
              </w:rPr>
            </w:pPr>
            <w:r w:rsidRPr="00EF5447">
              <w:rPr>
                <w:rFonts w:cs="Arial"/>
                <w:lang w:eastAsia="zh-CN"/>
              </w:rPr>
              <w:t>DC_1A_n257G</w:t>
            </w:r>
          </w:p>
          <w:p w14:paraId="1ABC0550" w14:textId="77777777" w:rsidR="008D1E4A" w:rsidRPr="00EF5447" w:rsidRDefault="008D1E4A" w:rsidP="00C620E0">
            <w:pPr>
              <w:pStyle w:val="TAC"/>
              <w:rPr>
                <w:rFonts w:cs="Arial"/>
                <w:lang w:eastAsia="zh-CN"/>
              </w:rPr>
            </w:pPr>
            <w:r w:rsidRPr="00EF5447">
              <w:rPr>
                <w:rFonts w:cs="Arial"/>
                <w:lang w:eastAsia="zh-CN"/>
              </w:rPr>
              <w:t>DC_1A_n257H</w:t>
            </w:r>
          </w:p>
          <w:p w14:paraId="3A2496E5" w14:textId="77777777" w:rsidR="008D1E4A" w:rsidRPr="00EF5447" w:rsidRDefault="008D1E4A" w:rsidP="00C620E0">
            <w:pPr>
              <w:pStyle w:val="TAC"/>
              <w:rPr>
                <w:rFonts w:cs="Arial"/>
                <w:lang w:eastAsia="zh-CN"/>
              </w:rPr>
            </w:pPr>
            <w:r w:rsidRPr="00EF5447">
              <w:rPr>
                <w:rFonts w:cs="Arial"/>
                <w:lang w:eastAsia="zh-CN"/>
              </w:rPr>
              <w:t>DC_1A_n257I</w:t>
            </w:r>
          </w:p>
          <w:p w14:paraId="28BD97F3" w14:textId="77777777" w:rsidR="008D1E4A" w:rsidRPr="00EF5447" w:rsidRDefault="008D1E4A" w:rsidP="00C620E0">
            <w:pPr>
              <w:pStyle w:val="TAC"/>
              <w:rPr>
                <w:rFonts w:cs="Arial"/>
                <w:lang w:eastAsia="zh-CN"/>
              </w:rPr>
            </w:pPr>
            <w:r w:rsidRPr="00EF5447">
              <w:rPr>
                <w:rFonts w:cs="Arial"/>
                <w:lang w:eastAsia="zh-CN"/>
              </w:rPr>
              <w:t>DC_42A_n257A</w:t>
            </w:r>
          </w:p>
          <w:p w14:paraId="0C7B0711" w14:textId="77777777" w:rsidR="008D1E4A" w:rsidRPr="00EF5447" w:rsidRDefault="008D1E4A" w:rsidP="00C620E0">
            <w:pPr>
              <w:pStyle w:val="TAC"/>
              <w:rPr>
                <w:rFonts w:cs="Arial"/>
                <w:lang w:eastAsia="zh-CN"/>
              </w:rPr>
            </w:pPr>
            <w:r w:rsidRPr="00EF5447">
              <w:rPr>
                <w:rFonts w:cs="Arial"/>
                <w:lang w:eastAsia="zh-CN"/>
              </w:rPr>
              <w:t>DC_42A_n257G</w:t>
            </w:r>
          </w:p>
          <w:p w14:paraId="66CADD15" w14:textId="77777777" w:rsidR="008D1E4A" w:rsidRPr="00EF5447" w:rsidRDefault="008D1E4A" w:rsidP="00C620E0">
            <w:pPr>
              <w:pStyle w:val="TAC"/>
              <w:rPr>
                <w:rFonts w:cs="Arial"/>
                <w:lang w:eastAsia="zh-CN"/>
              </w:rPr>
            </w:pPr>
            <w:r w:rsidRPr="00EF5447">
              <w:rPr>
                <w:rFonts w:cs="Arial"/>
                <w:lang w:eastAsia="zh-CN"/>
              </w:rPr>
              <w:t>DC_42A_n257H</w:t>
            </w:r>
          </w:p>
          <w:p w14:paraId="0F905A87" w14:textId="77777777" w:rsidR="008D1E4A" w:rsidRPr="00EF5447" w:rsidRDefault="008D1E4A" w:rsidP="00C620E0">
            <w:pPr>
              <w:pStyle w:val="TAC"/>
              <w:rPr>
                <w:rFonts w:cs="Arial"/>
                <w:lang w:eastAsia="zh-CN"/>
              </w:rPr>
            </w:pPr>
            <w:r w:rsidRPr="00EF5447">
              <w:rPr>
                <w:rFonts w:cs="Arial"/>
                <w:lang w:eastAsia="zh-CN"/>
              </w:rPr>
              <w:t>DC_42A_n257I</w:t>
            </w:r>
          </w:p>
          <w:p w14:paraId="2FEDB619" w14:textId="77777777" w:rsidR="008D1E4A" w:rsidRPr="00EF5447" w:rsidRDefault="008D1E4A" w:rsidP="00C620E0">
            <w:pPr>
              <w:pStyle w:val="TAC"/>
              <w:rPr>
                <w:rFonts w:cs="Arial"/>
                <w:lang w:eastAsia="zh-CN"/>
              </w:rPr>
            </w:pPr>
            <w:r w:rsidRPr="00EF5447">
              <w:rPr>
                <w:rFonts w:cs="Arial"/>
                <w:lang w:eastAsia="zh-CN"/>
              </w:rPr>
              <w:t>DC_42C_n257A</w:t>
            </w:r>
          </w:p>
          <w:p w14:paraId="4D6FBABE" w14:textId="77777777" w:rsidR="008D1E4A" w:rsidRPr="00EF5447" w:rsidRDefault="008D1E4A" w:rsidP="00C620E0">
            <w:pPr>
              <w:pStyle w:val="TAC"/>
              <w:rPr>
                <w:rFonts w:cs="Arial"/>
                <w:lang w:eastAsia="zh-CN"/>
              </w:rPr>
            </w:pPr>
            <w:r w:rsidRPr="00EF5447">
              <w:rPr>
                <w:rFonts w:cs="Arial"/>
                <w:lang w:eastAsia="zh-CN"/>
              </w:rPr>
              <w:t>DC_42C_n257G</w:t>
            </w:r>
          </w:p>
          <w:p w14:paraId="525BE6CF" w14:textId="77777777" w:rsidR="008D1E4A" w:rsidRPr="00EF5447" w:rsidRDefault="008D1E4A" w:rsidP="00C620E0">
            <w:pPr>
              <w:pStyle w:val="TAC"/>
              <w:rPr>
                <w:rFonts w:cs="Arial"/>
                <w:lang w:eastAsia="zh-CN"/>
              </w:rPr>
            </w:pPr>
            <w:r w:rsidRPr="00EF5447">
              <w:rPr>
                <w:rFonts w:cs="Arial"/>
                <w:lang w:eastAsia="zh-CN"/>
              </w:rPr>
              <w:t>DC_42C_n257H</w:t>
            </w:r>
          </w:p>
          <w:p w14:paraId="2AB28099" w14:textId="77777777" w:rsidR="008D1E4A" w:rsidRPr="00EF5447" w:rsidRDefault="008D1E4A" w:rsidP="00C620E0">
            <w:pPr>
              <w:pStyle w:val="TAC"/>
              <w:rPr>
                <w:rFonts w:cs="Arial"/>
                <w:lang w:eastAsia="zh-CN"/>
              </w:rPr>
            </w:pPr>
            <w:r w:rsidRPr="00EF5447">
              <w:rPr>
                <w:rFonts w:cs="Arial"/>
                <w:lang w:eastAsia="zh-CN"/>
              </w:rPr>
              <w:t>DC_42C_n257I</w:t>
            </w:r>
          </w:p>
          <w:p w14:paraId="1CFC288E" w14:textId="77777777" w:rsidR="008D1E4A" w:rsidRPr="00EF5447" w:rsidRDefault="008D1E4A" w:rsidP="00C620E0">
            <w:pPr>
              <w:pStyle w:val="TAC"/>
              <w:rPr>
                <w:rFonts w:cs="Arial"/>
                <w:lang w:eastAsia="zh-CN"/>
              </w:rPr>
            </w:pPr>
            <w:r w:rsidRPr="00EF5447">
              <w:rPr>
                <w:rFonts w:cs="Arial"/>
                <w:lang w:eastAsia="zh-CN"/>
              </w:rPr>
              <w:t>DC_1A_n78A-n257A</w:t>
            </w:r>
          </w:p>
          <w:p w14:paraId="10AC8131" w14:textId="77777777" w:rsidR="008D1E4A" w:rsidRPr="00EF5447" w:rsidRDefault="008D1E4A" w:rsidP="00C620E0">
            <w:pPr>
              <w:pStyle w:val="TAC"/>
              <w:rPr>
                <w:rFonts w:cs="Arial"/>
                <w:lang w:eastAsia="zh-CN"/>
              </w:rPr>
            </w:pPr>
            <w:r w:rsidRPr="00EF5447">
              <w:rPr>
                <w:rFonts w:cs="Arial"/>
                <w:lang w:eastAsia="zh-CN"/>
              </w:rPr>
              <w:t>DC_1A_n78A-n257G</w:t>
            </w:r>
          </w:p>
          <w:p w14:paraId="44E4F1B8" w14:textId="77777777" w:rsidR="008D1E4A" w:rsidRPr="00EF5447" w:rsidRDefault="008D1E4A" w:rsidP="00C620E0">
            <w:pPr>
              <w:pStyle w:val="TAC"/>
              <w:rPr>
                <w:rFonts w:cs="Arial"/>
                <w:lang w:eastAsia="zh-CN"/>
              </w:rPr>
            </w:pPr>
            <w:r w:rsidRPr="00EF5447">
              <w:rPr>
                <w:rFonts w:cs="Arial"/>
                <w:lang w:eastAsia="zh-CN"/>
              </w:rPr>
              <w:t>DC_1A_n78A-n257H</w:t>
            </w:r>
          </w:p>
          <w:p w14:paraId="1E19ED2C" w14:textId="77777777" w:rsidR="008D1E4A" w:rsidRPr="00EF5447" w:rsidRDefault="008D1E4A" w:rsidP="00C620E0">
            <w:pPr>
              <w:pStyle w:val="TAC"/>
              <w:rPr>
                <w:noProof/>
              </w:rPr>
            </w:pPr>
            <w:r w:rsidRPr="00EF5447">
              <w:rPr>
                <w:rFonts w:cs="Arial"/>
                <w:lang w:eastAsia="zh-CN"/>
              </w:rPr>
              <w:t>DC_1A_n78A-n257I</w:t>
            </w:r>
          </w:p>
        </w:tc>
      </w:tr>
      <w:tr w:rsidR="008D1E4A" w:rsidRPr="00EF5447" w14:paraId="2C7565C3" w14:textId="77777777" w:rsidTr="00C620E0">
        <w:trPr>
          <w:trHeight w:val="187"/>
          <w:jc w:val="center"/>
        </w:trPr>
        <w:tc>
          <w:tcPr>
            <w:tcW w:w="3969" w:type="dxa"/>
            <w:shd w:val="clear" w:color="auto" w:fill="auto"/>
            <w:noWrap/>
            <w:tcMar>
              <w:top w:w="28" w:type="dxa"/>
              <w:left w:w="28" w:type="dxa"/>
              <w:bottom w:w="28" w:type="dxa"/>
              <w:right w:w="28" w:type="dxa"/>
            </w:tcMar>
          </w:tcPr>
          <w:p w14:paraId="6A31B688" w14:textId="77777777" w:rsidR="008D1E4A" w:rsidRPr="00EF5447" w:rsidRDefault="008D1E4A" w:rsidP="00C620E0">
            <w:pPr>
              <w:pStyle w:val="TAC"/>
              <w:rPr>
                <w:rFonts w:cs="Arial"/>
                <w:lang w:eastAsia="zh-CN"/>
              </w:rPr>
            </w:pPr>
            <w:r w:rsidRPr="00EF5447">
              <w:rPr>
                <w:rFonts w:cs="Arial"/>
                <w:lang w:eastAsia="zh-CN"/>
              </w:rPr>
              <w:t>DC_1A-42A_n79A-n257A</w:t>
            </w:r>
          </w:p>
          <w:p w14:paraId="10348229" w14:textId="77777777" w:rsidR="008D1E4A" w:rsidRPr="00EF5447" w:rsidRDefault="008D1E4A" w:rsidP="00C620E0">
            <w:pPr>
              <w:pStyle w:val="TAC"/>
              <w:rPr>
                <w:rFonts w:cs="Arial"/>
                <w:lang w:eastAsia="zh-CN"/>
              </w:rPr>
            </w:pPr>
            <w:r w:rsidRPr="00EF5447">
              <w:rPr>
                <w:rFonts w:cs="Arial"/>
                <w:lang w:eastAsia="zh-CN"/>
              </w:rPr>
              <w:t>DC_1A-42A_n79A-n257G</w:t>
            </w:r>
          </w:p>
          <w:p w14:paraId="497210F2" w14:textId="77777777" w:rsidR="008D1E4A" w:rsidRPr="00EF5447" w:rsidRDefault="008D1E4A" w:rsidP="00C620E0">
            <w:pPr>
              <w:pStyle w:val="TAC"/>
              <w:rPr>
                <w:rFonts w:cs="Arial"/>
                <w:lang w:eastAsia="zh-CN"/>
              </w:rPr>
            </w:pPr>
            <w:r w:rsidRPr="00EF5447">
              <w:rPr>
                <w:rFonts w:cs="Arial"/>
                <w:lang w:eastAsia="zh-CN"/>
              </w:rPr>
              <w:t>DC_1A-42A_n79A-n257H</w:t>
            </w:r>
          </w:p>
          <w:p w14:paraId="3800FAA4" w14:textId="77777777" w:rsidR="008D1E4A" w:rsidRPr="00EF5447" w:rsidRDefault="008D1E4A" w:rsidP="00C620E0">
            <w:pPr>
              <w:pStyle w:val="TAC"/>
              <w:rPr>
                <w:rFonts w:cs="Arial"/>
                <w:lang w:eastAsia="zh-CN"/>
              </w:rPr>
            </w:pPr>
            <w:r w:rsidRPr="00EF5447">
              <w:rPr>
                <w:rFonts w:cs="Arial"/>
                <w:lang w:eastAsia="zh-CN"/>
              </w:rPr>
              <w:t>DC_1A-42A_n79A-n257I</w:t>
            </w:r>
          </w:p>
          <w:p w14:paraId="189C408B" w14:textId="77777777" w:rsidR="008D1E4A" w:rsidRPr="00EF5447" w:rsidRDefault="008D1E4A" w:rsidP="00C620E0">
            <w:pPr>
              <w:pStyle w:val="TAC"/>
              <w:rPr>
                <w:rFonts w:cs="Arial"/>
                <w:lang w:eastAsia="zh-CN"/>
              </w:rPr>
            </w:pPr>
            <w:r w:rsidRPr="00EF5447">
              <w:rPr>
                <w:rFonts w:cs="Arial"/>
                <w:lang w:eastAsia="zh-CN"/>
              </w:rPr>
              <w:t>DC_1A-42C_n79A-n257A</w:t>
            </w:r>
          </w:p>
          <w:p w14:paraId="3D64DB9B" w14:textId="77777777" w:rsidR="008D1E4A" w:rsidRPr="00EF5447" w:rsidRDefault="008D1E4A" w:rsidP="00C620E0">
            <w:pPr>
              <w:pStyle w:val="TAC"/>
              <w:rPr>
                <w:rFonts w:cs="Arial"/>
                <w:lang w:eastAsia="zh-CN"/>
              </w:rPr>
            </w:pPr>
            <w:r w:rsidRPr="00EF5447">
              <w:rPr>
                <w:rFonts w:cs="Arial"/>
                <w:lang w:eastAsia="zh-CN"/>
              </w:rPr>
              <w:t>DC_1A-42C_n79A-n257G</w:t>
            </w:r>
          </w:p>
          <w:p w14:paraId="61498B3E" w14:textId="77777777" w:rsidR="008D1E4A" w:rsidRPr="00EF5447" w:rsidRDefault="008D1E4A" w:rsidP="00C620E0">
            <w:pPr>
              <w:pStyle w:val="TAC"/>
              <w:rPr>
                <w:rFonts w:cs="Arial"/>
                <w:lang w:eastAsia="zh-CN"/>
              </w:rPr>
            </w:pPr>
            <w:r w:rsidRPr="00EF5447">
              <w:rPr>
                <w:rFonts w:cs="Arial"/>
                <w:lang w:eastAsia="zh-CN"/>
              </w:rPr>
              <w:t>DC_1A-42C_n79A-n257H</w:t>
            </w:r>
          </w:p>
          <w:p w14:paraId="5D6FC3BB" w14:textId="77777777" w:rsidR="008D1E4A" w:rsidRPr="00EF5447" w:rsidRDefault="008D1E4A" w:rsidP="00C620E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23B4C097" w14:textId="77777777" w:rsidR="008D1E4A" w:rsidRPr="00EF5447" w:rsidRDefault="008D1E4A" w:rsidP="00C620E0">
            <w:pPr>
              <w:pStyle w:val="TAC"/>
              <w:rPr>
                <w:rFonts w:cs="Arial"/>
                <w:lang w:eastAsia="zh-CN"/>
              </w:rPr>
            </w:pPr>
            <w:r w:rsidRPr="00EF5447">
              <w:rPr>
                <w:rFonts w:cs="Arial"/>
                <w:lang w:eastAsia="zh-CN"/>
              </w:rPr>
              <w:t>DC_1A_n79A-n257A</w:t>
            </w:r>
          </w:p>
          <w:p w14:paraId="684D2AA8" w14:textId="77777777" w:rsidR="008D1E4A" w:rsidRPr="00EF5447" w:rsidRDefault="008D1E4A" w:rsidP="00C620E0">
            <w:pPr>
              <w:pStyle w:val="TAC"/>
              <w:rPr>
                <w:rFonts w:cs="Arial"/>
                <w:lang w:eastAsia="zh-CN"/>
              </w:rPr>
            </w:pPr>
            <w:r w:rsidRPr="00EF5447">
              <w:rPr>
                <w:rFonts w:cs="Arial"/>
                <w:lang w:eastAsia="zh-CN"/>
              </w:rPr>
              <w:t>DC_1A_n79A-n257G</w:t>
            </w:r>
          </w:p>
          <w:p w14:paraId="736A6C02" w14:textId="77777777" w:rsidR="008D1E4A" w:rsidRPr="00EF5447" w:rsidRDefault="008D1E4A" w:rsidP="00C620E0">
            <w:pPr>
              <w:pStyle w:val="TAC"/>
              <w:rPr>
                <w:rFonts w:cs="Arial"/>
                <w:lang w:eastAsia="zh-CN"/>
              </w:rPr>
            </w:pPr>
            <w:r w:rsidRPr="00EF5447">
              <w:rPr>
                <w:rFonts w:cs="Arial"/>
                <w:lang w:eastAsia="zh-CN"/>
              </w:rPr>
              <w:t>DC_1A_n79A-n257H</w:t>
            </w:r>
          </w:p>
          <w:p w14:paraId="54BE8807" w14:textId="77777777" w:rsidR="008D1E4A" w:rsidRPr="00EF5447" w:rsidRDefault="008D1E4A" w:rsidP="00C620E0">
            <w:pPr>
              <w:pStyle w:val="TAC"/>
              <w:rPr>
                <w:rFonts w:cs="Arial"/>
                <w:lang w:eastAsia="zh-CN"/>
              </w:rPr>
            </w:pPr>
            <w:r w:rsidRPr="00EF5447">
              <w:rPr>
                <w:rFonts w:cs="Arial"/>
                <w:lang w:eastAsia="zh-CN"/>
              </w:rPr>
              <w:t>DC_1A_n79A-n257I</w:t>
            </w:r>
          </w:p>
        </w:tc>
      </w:tr>
      <w:tr w:rsidR="008D1E4A" w:rsidRPr="00EF5447" w14:paraId="1A6442CA" w14:textId="77777777" w:rsidTr="00C620E0">
        <w:trPr>
          <w:trHeight w:val="187"/>
          <w:jc w:val="center"/>
        </w:trPr>
        <w:tc>
          <w:tcPr>
            <w:tcW w:w="3969" w:type="dxa"/>
            <w:shd w:val="clear" w:color="auto" w:fill="auto"/>
            <w:noWrap/>
            <w:tcMar>
              <w:top w:w="28" w:type="dxa"/>
              <w:left w:w="28" w:type="dxa"/>
              <w:bottom w:w="28" w:type="dxa"/>
              <w:right w:w="28" w:type="dxa"/>
            </w:tcMar>
          </w:tcPr>
          <w:p w14:paraId="2ECDAEED"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3BC7FB5"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17C12C8"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FE935D5"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0C3088B"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52B8002"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0DA9975"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D3DD0FB" w14:textId="77777777" w:rsidR="008D1E4A" w:rsidRPr="00EF5447" w:rsidRDefault="008D1E4A" w:rsidP="00C620E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786FEDB" w14:textId="77777777" w:rsidR="008D1E4A" w:rsidRPr="00EF5447" w:rsidRDefault="008D1E4A" w:rsidP="00C620E0">
            <w:pPr>
              <w:pStyle w:val="TAC"/>
              <w:rPr>
                <w:rFonts w:cs="Arial"/>
                <w:lang w:eastAsia="zh-CN"/>
              </w:rPr>
            </w:pPr>
            <w:r w:rsidRPr="00EF5447">
              <w:rPr>
                <w:rFonts w:cs="Arial"/>
                <w:lang w:eastAsia="zh-CN"/>
              </w:rPr>
              <w:t>DC_1A_n79A</w:t>
            </w:r>
          </w:p>
          <w:p w14:paraId="50EBF0F3" w14:textId="77777777" w:rsidR="008D1E4A" w:rsidRPr="00EF5447" w:rsidRDefault="008D1E4A" w:rsidP="00C620E0">
            <w:pPr>
              <w:pStyle w:val="TAC"/>
              <w:rPr>
                <w:rFonts w:cs="Arial"/>
                <w:lang w:eastAsia="zh-CN"/>
              </w:rPr>
            </w:pPr>
            <w:r w:rsidRPr="00EF5447">
              <w:rPr>
                <w:rFonts w:cs="Arial"/>
                <w:lang w:eastAsia="zh-CN"/>
              </w:rPr>
              <w:t>DC_1A_n257A</w:t>
            </w:r>
          </w:p>
          <w:p w14:paraId="06876882" w14:textId="77777777" w:rsidR="008D1E4A" w:rsidRPr="00EF5447" w:rsidRDefault="008D1E4A" w:rsidP="00C620E0">
            <w:pPr>
              <w:pStyle w:val="TAC"/>
              <w:rPr>
                <w:rFonts w:cs="Arial"/>
                <w:lang w:eastAsia="zh-CN"/>
              </w:rPr>
            </w:pPr>
            <w:r w:rsidRPr="00EF5447">
              <w:rPr>
                <w:rFonts w:cs="Arial"/>
                <w:lang w:eastAsia="zh-CN"/>
              </w:rPr>
              <w:t>DC_1A_n257G</w:t>
            </w:r>
          </w:p>
          <w:p w14:paraId="13C0E89E" w14:textId="77777777" w:rsidR="008D1E4A" w:rsidRPr="00EF5447" w:rsidRDefault="008D1E4A" w:rsidP="00C620E0">
            <w:pPr>
              <w:pStyle w:val="TAC"/>
              <w:rPr>
                <w:rFonts w:cs="Arial"/>
                <w:lang w:eastAsia="zh-CN"/>
              </w:rPr>
            </w:pPr>
            <w:r w:rsidRPr="00EF5447">
              <w:rPr>
                <w:rFonts w:cs="Arial"/>
                <w:lang w:eastAsia="zh-CN"/>
              </w:rPr>
              <w:t>DC_1A_n257H</w:t>
            </w:r>
          </w:p>
          <w:p w14:paraId="6AA8C160" w14:textId="77777777" w:rsidR="008D1E4A" w:rsidRPr="00EF5447" w:rsidRDefault="008D1E4A" w:rsidP="00C620E0">
            <w:pPr>
              <w:pStyle w:val="TAC"/>
              <w:rPr>
                <w:rFonts w:cs="Arial"/>
                <w:lang w:eastAsia="zh-CN"/>
              </w:rPr>
            </w:pPr>
            <w:r w:rsidRPr="00EF5447">
              <w:rPr>
                <w:rFonts w:cs="Arial"/>
                <w:lang w:eastAsia="zh-CN"/>
              </w:rPr>
              <w:t>DC_1A_n257I</w:t>
            </w:r>
          </w:p>
          <w:p w14:paraId="670F60C1" w14:textId="77777777" w:rsidR="008D1E4A" w:rsidRPr="00EF5447" w:rsidRDefault="008D1E4A" w:rsidP="00C620E0">
            <w:pPr>
              <w:pStyle w:val="TAC"/>
              <w:rPr>
                <w:rFonts w:cs="Arial"/>
                <w:lang w:eastAsia="zh-CN"/>
              </w:rPr>
            </w:pPr>
            <w:r w:rsidRPr="00EF5447">
              <w:rPr>
                <w:rFonts w:cs="Arial"/>
                <w:lang w:eastAsia="zh-CN"/>
              </w:rPr>
              <w:t>DC_42A_n257A</w:t>
            </w:r>
          </w:p>
          <w:p w14:paraId="53FFC6FF" w14:textId="77777777" w:rsidR="008D1E4A" w:rsidRPr="00EF5447" w:rsidRDefault="008D1E4A" w:rsidP="00C620E0">
            <w:pPr>
              <w:pStyle w:val="TAC"/>
              <w:rPr>
                <w:rFonts w:cs="Arial"/>
                <w:lang w:eastAsia="zh-CN"/>
              </w:rPr>
            </w:pPr>
            <w:r w:rsidRPr="00EF5447">
              <w:rPr>
                <w:rFonts w:cs="Arial"/>
                <w:lang w:eastAsia="zh-CN"/>
              </w:rPr>
              <w:t>DC_42A_n257G</w:t>
            </w:r>
          </w:p>
          <w:p w14:paraId="1681FA48" w14:textId="77777777" w:rsidR="008D1E4A" w:rsidRPr="00EF5447" w:rsidRDefault="008D1E4A" w:rsidP="00C620E0">
            <w:pPr>
              <w:pStyle w:val="TAC"/>
              <w:rPr>
                <w:rFonts w:cs="Arial"/>
                <w:lang w:eastAsia="zh-CN"/>
              </w:rPr>
            </w:pPr>
            <w:r w:rsidRPr="00EF5447">
              <w:rPr>
                <w:rFonts w:cs="Arial"/>
                <w:lang w:eastAsia="zh-CN"/>
              </w:rPr>
              <w:t>DC_42A_n257H</w:t>
            </w:r>
          </w:p>
          <w:p w14:paraId="136B673D"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7594B9F" w14:textId="77777777" w:rsidTr="00C620E0">
        <w:trPr>
          <w:trHeight w:val="187"/>
          <w:jc w:val="center"/>
        </w:trPr>
        <w:tc>
          <w:tcPr>
            <w:tcW w:w="3969" w:type="dxa"/>
            <w:shd w:val="clear" w:color="auto" w:fill="auto"/>
            <w:noWrap/>
            <w:tcMar>
              <w:top w:w="28" w:type="dxa"/>
              <w:left w:w="28" w:type="dxa"/>
              <w:bottom w:w="28" w:type="dxa"/>
              <w:right w:w="28" w:type="dxa"/>
            </w:tcMar>
          </w:tcPr>
          <w:p w14:paraId="1362F8A2" w14:textId="77777777" w:rsidR="008D1E4A" w:rsidRPr="00EF5447" w:rsidRDefault="008D1E4A" w:rsidP="00C620E0">
            <w:pPr>
              <w:pStyle w:val="TAC"/>
              <w:rPr>
                <w:rFonts w:eastAsia="Malgun Gothic"/>
                <w:lang w:eastAsia="ko-KR"/>
              </w:rPr>
            </w:pPr>
            <w:r w:rsidRPr="00EF5447">
              <w:rPr>
                <w:rFonts w:eastAsia="Malgun Gothic"/>
                <w:lang w:eastAsia="ko-KR"/>
              </w:rPr>
              <w:t>DC_2A-66A_n41A-n260A</w:t>
            </w:r>
          </w:p>
          <w:p w14:paraId="56E909A2" w14:textId="77777777" w:rsidR="008D1E4A" w:rsidRPr="00EF5447" w:rsidRDefault="008D1E4A" w:rsidP="00C620E0">
            <w:pPr>
              <w:pStyle w:val="TAC"/>
              <w:rPr>
                <w:rFonts w:eastAsia="Malgun Gothic"/>
                <w:lang w:eastAsia="ko-KR"/>
              </w:rPr>
            </w:pPr>
            <w:r w:rsidRPr="00EF5447">
              <w:rPr>
                <w:rFonts w:eastAsia="Malgun Gothic"/>
                <w:lang w:eastAsia="ko-KR"/>
              </w:rPr>
              <w:t>DC_2A-66A_n41A-n260(2A)</w:t>
            </w:r>
          </w:p>
          <w:p w14:paraId="45238130" w14:textId="77777777" w:rsidR="008D1E4A" w:rsidRPr="00EF5447" w:rsidRDefault="008D1E4A" w:rsidP="00C620E0">
            <w:pPr>
              <w:pStyle w:val="TAC"/>
              <w:rPr>
                <w:rFonts w:eastAsia="Malgun Gothic"/>
                <w:lang w:eastAsia="ko-KR"/>
              </w:rPr>
            </w:pPr>
            <w:r w:rsidRPr="00EF5447">
              <w:rPr>
                <w:rFonts w:eastAsia="Malgun Gothic"/>
                <w:lang w:eastAsia="ko-KR"/>
              </w:rPr>
              <w:t>DC_2A-66A_n41A-n260(3A)</w:t>
            </w:r>
          </w:p>
          <w:p w14:paraId="7E1FF982" w14:textId="77777777" w:rsidR="008D1E4A" w:rsidRPr="00EF5447" w:rsidRDefault="008D1E4A" w:rsidP="00C620E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BB3DFB9" w14:textId="77777777" w:rsidR="008D1E4A" w:rsidRPr="00EF5447" w:rsidRDefault="008D1E4A" w:rsidP="00C620E0">
            <w:pPr>
              <w:pStyle w:val="TAC"/>
              <w:rPr>
                <w:rFonts w:eastAsia="Malgun Gothic"/>
                <w:lang w:eastAsia="ko-KR"/>
              </w:rPr>
            </w:pPr>
            <w:r w:rsidRPr="00EF5447">
              <w:rPr>
                <w:rFonts w:eastAsia="Malgun Gothic"/>
                <w:lang w:eastAsia="ko-KR"/>
              </w:rPr>
              <w:t>DC_2A_n41A</w:t>
            </w:r>
          </w:p>
          <w:p w14:paraId="2E9A7A79" w14:textId="77777777" w:rsidR="008D1E4A" w:rsidRPr="00EF5447" w:rsidRDefault="008D1E4A" w:rsidP="00C620E0">
            <w:pPr>
              <w:pStyle w:val="TAC"/>
              <w:rPr>
                <w:noProof/>
              </w:rPr>
            </w:pPr>
            <w:r w:rsidRPr="00EF5447">
              <w:rPr>
                <w:rFonts w:eastAsia="Malgun Gothic"/>
                <w:lang w:eastAsia="ko-KR"/>
              </w:rPr>
              <w:t>DC_66A_n41A</w:t>
            </w:r>
          </w:p>
        </w:tc>
      </w:tr>
      <w:tr w:rsidR="008D1E4A" w:rsidRPr="00EF5447" w14:paraId="6C899DC8" w14:textId="77777777" w:rsidTr="00C620E0">
        <w:trPr>
          <w:trHeight w:val="187"/>
          <w:jc w:val="center"/>
        </w:trPr>
        <w:tc>
          <w:tcPr>
            <w:tcW w:w="3969" w:type="dxa"/>
            <w:shd w:val="clear" w:color="auto" w:fill="auto"/>
            <w:noWrap/>
            <w:tcMar>
              <w:top w:w="28" w:type="dxa"/>
              <w:left w:w="28" w:type="dxa"/>
              <w:bottom w:w="28" w:type="dxa"/>
              <w:right w:w="28" w:type="dxa"/>
            </w:tcMar>
          </w:tcPr>
          <w:p w14:paraId="37B70088" w14:textId="77777777" w:rsidR="008D1E4A" w:rsidRPr="00EF5447" w:rsidRDefault="008D1E4A" w:rsidP="00C620E0">
            <w:pPr>
              <w:pStyle w:val="TAC"/>
              <w:rPr>
                <w:rFonts w:eastAsia="Malgun Gothic"/>
                <w:lang w:eastAsia="ko-KR"/>
              </w:rPr>
            </w:pPr>
            <w:r w:rsidRPr="00EF5447">
              <w:rPr>
                <w:rFonts w:eastAsia="Malgun Gothic"/>
                <w:lang w:eastAsia="ko-KR"/>
              </w:rPr>
              <w:t>DC_2A-66A_n41A-n261A</w:t>
            </w:r>
          </w:p>
          <w:p w14:paraId="029C3F4C" w14:textId="77777777" w:rsidR="008D1E4A" w:rsidRPr="00EF5447" w:rsidRDefault="008D1E4A" w:rsidP="00C620E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3F34EA93" w14:textId="77777777" w:rsidR="008D1E4A" w:rsidRPr="00EF5447" w:rsidRDefault="008D1E4A" w:rsidP="00C620E0">
            <w:pPr>
              <w:pStyle w:val="TAC"/>
              <w:rPr>
                <w:rFonts w:eastAsia="Malgun Gothic"/>
                <w:lang w:eastAsia="ko-KR"/>
              </w:rPr>
            </w:pPr>
            <w:r w:rsidRPr="00EF5447">
              <w:rPr>
                <w:rFonts w:eastAsia="Malgun Gothic"/>
                <w:lang w:eastAsia="ko-KR"/>
              </w:rPr>
              <w:t>DC_2A_n41A</w:t>
            </w:r>
          </w:p>
          <w:p w14:paraId="6C17EA6F" w14:textId="77777777" w:rsidR="008D1E4A" w:rsidRPr="00EF5447" w:rsidRDefault="008D1E4A" w:rsidP="00C620E0">
            <w:pPr>
              <w:pStyle w:val="TAC"/>
              <w:rPr>
                <w:noProof/>
              </w:rPr>
            </w:pPr>
            <w:r w:rsidRPr="00EF5447">
              <w:rPr>
                <w:rFonts w:eastAsia="Malgun Gothic"/>
                <w:lang w:eastAsia="ko-KR"/>
              </w:rPr>
              <w:t>DC_66A_n41A</w:t>
            </w:r>
          </w:p>
        </w:tc>
      </w:tr>
      <w:tr w:rsidR="008D1E4A" w:rsidRPr="00EF5447" w14:paraId="0C9E75DF" w14:textId="77777777" w:rsidTr="00C620E0">
        <w:trPr>
          <w:trHeight w:val="187"/>
          <w:jc w:val="center"/>
        </w:trPr>
        <w:tc>
          <w:tcPr>
            <w:tcW w:w="3969" w:type="dxa"/>
            <w:shd w:val="clear" w:color="auto" w:fill="auto"/>
            <w:noWrap/>
            <w:tcMar>
              <w:top w:w="28" w:type="dxa"/>
              <w:left w:w="28" w:type="dxa"/>
              <w:bottom w:w="28" w:type="dxa"/>
              <w:right w:w="28" w:type="dxa"/>
            </w:tcMar>
          </w:tcPr>
          <w:p w14:paraId="7676EC6D" w14:textId="77777777" w:rsidR="008D1E4A" w:rsidRPr="00EF5447" w:rsidRDefault="008D1E4A" w:rsidP="00C620E0">
            <w:pPr>
              <w:pStyle w:val="TAC"/>
              <w:rPr>
                <w:rFonts w:cs="Arial"/>
                <w:lang w:eastAsia="zh-CN"/>
              </w:rPr>
            </w:pPr>
            <w:r w:rsidRPr="00EF5447">
              <w:rPr>
                <w:rFonts w:cs="Arial"/>
                <w:lang w:eastAsia="zh-CN"/>
              </w:rPr>
              <w:t>DC_2A-66A_n71A-n261A</w:t>
            </w:r>
          </w:p>
          <w:p w14:paraId="4B590BA8" w14:textId="77777777" w:rsidR="008D1E4A" w:rsidRPr="00EF5447" w:rsidRDefault="008D1E4A" w:rsidP="00C620E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322101D3" w14:textId="77777777" w:rsidR="008D1E4A" w:rsidRPr="00EF5447" w:rsidRDefault="008D1E4A" w:rsidP="00C620E0">
            <w:pPr>
              <w:pStyle w:val="TAC"/>
              <w:rPr>
                <w:rFonts w:cs="Arial"/>
                <w:lang w:eastAsia="zh-CN"/>
              </w:rPr>
            </w:pPr>
            <w:r w:rsidRPr="00EF5447">
              <w:rPr>
                <w:rFonts w:cs="Arial"/>
                <w:lang w:eastAsia="zh-CN"/>
              </w:rPr>
              <w:t>DC_2A-n71A</w:t>
            </w:r>
          </w:p>
          <w:p w14:paraId="374FD4AB" w14:textId="77777777" w:rsidR="008D1E4A" w:rsidRPr="00EF5447" w:rsidRDefault="008D1E4A" w:rsidP="00C620E0">
            <w:pPr>
              <w:pStyle w:val="TAC"/>
              <w:rPr>
                <w:rFonts w:eastAsia="Malgun Gothic"/>
                <w:lang w:eastAsia="ko-KR"/>
              </w:rPr>
            </w:pPr>
            <w:r w:rsidRPr="00EF5447">
              <w:rPr>
                <w:rFonts w:cs="Arial"/>
                <w:lang w:eastAsia="zh-CN"/>
              </w:rPr>
              <w:t>DC_66A_n71A</w:t>
            </w:r>
          </w:p>
        </w:tc>
      </w:tr>
      <w:tr w:rsidR="008D1E4A" w:rsidRPr="00EF5447" w14:paraId="5B8A5D17" w14:textId="77777777" w:rsidTr="00C620E0">
        <w:trPr>
          <w:trHeight w:val="187"/>
          <w:jc w:val="center"/>
        </w:trPr>
        <w:tc>
          <w:tcPr>
            <w:tcW w:w="3969" w:type="dxa"/>
            <w:shd w:val="clear" w:color="auto" w:fill="auto"/>
            <w:noWrap/>
            <w:tcMar>
              <w:top w:w="28" w:type="dxa"/>
              <w:left w:w="28" w:type="dxa"/>
              <w:bottom w:w="28" w:type="dxa"/>
              <w:right w:w="28" w:type="dxa"/>
            </w:tcMar>
          </w:tcPr>
          <w:p w14:paraId="361CA602" w14:textId="77777777" w:rsidR="008D1E4A" w:rsidRDefault="008D1E4A" w:rsidP="00C620E0">
            <w:pPr>
              <w:pStyle w:val="TAC"/>
              <w:rPr>
                <w:lang w:eastAsia="zh-TW"/>
              </w:rPr>
            </w:pPr>
            <w:r>
              <w:lastRenderedPageBreak/>
              <w:t>DC_3A_n1A-n78A-n257</w:t>
            </w:r>
            <w:r>
              <w:rPr>
                <w:rFonts w:hint="eastAsia"/>
                <w:lang w:eastAsia="zh-TW"/>
              </w:rPr>
              <w:t>A</w:t>
            </w:r>
          </w:p>
          <w:p w14:paraId="041964D6" w14:textId="77777777" w:rsidR="008D1E4A" w:rsidRDefault="008D1E4A" w:rsidP="00C620E0">
            <w:pPr>
              <w:pStyle w:val="TAC"/>
            </w:pPr>
            <w:r>
              <w:t>DC_3A_n1A-n78A-n257D</w:t>
            </w:r>
          </w:p>
          <w:p w14:paraId="5D3E0B81" w14:textId="77777777" w:rsidR="008D1E4A" w:rsidRDefault="008D1E4A" w:rsidP="00C620E0">
            <w:pPr>
              <w:pStyle w:val="TAC"/>
            </w:pPr>
            <w:r>
              <w:t>DC_3A_n1A-n78A-n257E</w:t>
            </w:r>
          </w:p>
          <w:p w14:paraId="304C42AF" w14:textId="77777777" w:rsidR="008D1E4A" w:rsidRDefault="008D1E4A" w:rsidP="00C620E0">
            <w:pPr>
              <w:pStyle w:val="TAC"/>
            </w:pPr>
            <w:r>
              <w:t>DC_3A_n1A-n78A-n257F</w:t>
            </w:r>
          </w:p>
          <w:p w14:paraId="78A6FFD9" w14:textId="77777777" w:rsidR="008D1E4A" w:rsidRDefault="008D1E4A" w:rsidP="00C620E0">
            <w:pPr>
              <w:pStyle w:val="TAC"/>
            </w:pPr>
            <w:r>
              <w:t>DC_3A_n1A-n78A-n257G</w:t>
            </w:r>
          </w:p>
          <w:p w14:paraId="39B22497" w14:textId="77777777" w:rsidR="008D1E4A" w:rsidRDefault="008D1E4A" w:rsidP="00C620E0">
            <w:pPr>
              <w:pStyle w:val="TAC"/>
            </w:pPr>
            <w:r>
              <w:t>DC_3A_n1A-n78A-n257H</w:t>
            </w:r>
          </w:p>
          <w:p w14:paraId="023278F8" w14:textId="77777777" w:rsidR="008D1E4A" w:rsidRDefault="008D1E4A" w:rsidP="00C620E0">
            <w:pPr>
              <w:pStyle w:val="TAC"/>
            </w:pPr>
            <w:r>
              <w:t>DC_3A_n1A-n78A-n257I</w:t>
            </w:r>
          </w:p>
          <w:p w14:paraId="655779D7" w14:textId="77777777" w:rsidR="008D1E4A" w:rsidRDefault="008D1E4A" w:rsidP="00C620E0">
            <w:pPr>
              <w:pStyle w:val="TAC"/>
            </w:pPr>
            <w:r>
              <w:t>DC_3A_n1A-n78A-n257J</w:t>
            </w:r>
          </w:p>
          <w:p w14:paraId="67EA0C57" w14:textId="77777777" w:rsidR="008D1E4A" w:rsidRDefault="008D1E4A" w:rsidP="00C620E0">
            <w:pPr>
              <w:pStyle w:val="TAC"/>
            </w:pPr>
            <w:r>
              <w:t>DC_3A_n1A-n78A-n257K</w:t>
            </w:r>
          </w:p>
          <w:p w14:paraId="18E85148" w14:textId="77777777" w:rsidR="008D1E4A" w:rsidRDefault="008D1E4A" w:rsidP="00C620E0">
            <w:pPr>
              <w:pStyle w:val="TAC"/>
            </w:pPr>
            <w:r>
              <w:t>DC_3A_n1A-n78A-n257L</w:t>
            </w:r>
          </w:p>
          <w:p w14:paraId="2382EB4F" w14:textId="77777777" w:rsidR="008D1E4A" w:rsidRPr="00EF5447" w:rsidRDefault="008D1E4A" w:rsidP="00C620E0">
            <w:pPr>
              <w:pStyle w:val="TAC"/>
              <w:rPr>
                <w:rFonts w:cs="Arial"/>
                <w:lang w:eastAsia="zh-CN"/>
              </w:rPr>
            </w:pPr>
            <w:r>
              <w:t>DC_3A_n1A-n78A-n257M</w:t>
            </w:r>
          </w:p>
        </w:tc>
        <w:tc>
          <w:tcPr>
            <w:tcW w:w="3969" w:type="dxa"/>
            <w:tcMar>
              <w:top w:w="28" w:type="dxa"/>
              <w:left w:w="28" w:type="dxa"/>
              <w:bottom w:w="28" w:type="dxa"/>
              <w:right w:w="28" w:type="dxa"/>
            </w:tcMar>
          </w:tcPr>
          <w:p w14:paraId="7089F95B" w14:textId="77777777" w:rsidR="008D1E4A" w:rsidRDefault="008D1E4A" w:rsidP="00C620E0">
            <w:pPr>
              <w:pStyle w:val="TAC"/>
            </w:pPr>
            <w:r>
              <w:t>DC_3A_n1A</w:t>
            </w:r>
          </w:p>
          <w:p w14:paraId="78301915" w14:textId="77777777" w:rsidR="008D1E4A" w:rsidRDefault="008D1E4A" w:rsidP="00C620E0">
            <w:pPr>
              <w:pStyle w:val="TAC"/>
            </w:pPr>
            <w:r>
              <w:t>DC_3A_n78A</w:t>
            </w:r>
          </w:p>
          <w:p w14:paraId="683F32BD" w14:textId="77777777" w:rsidR="008D1E4A" w:rsidRPr="00EF5447" w:rsidRDefault="008D1E4A" w:rsidP="00C620E0">
            <w:pPr>
              <w:pStyle w:val="TAC"/>
              <w:rPr>
                <w:rFonts w:cs="Arial"/>
                <w:lang w:eastAsia="zh-CN"/>
              </w:rPr>
            </w:pPr>
            <w:r>
              <w:t>DC_3A_n257A</w:t>
            </w:r>
          </w:p>
        </w:tc>
      </w:tr>
      <w:tr w:rsidR="008D1E4A" w:rsidRPr="00EF5447" w14:paraId="1313A96A" w14:textId="77777777" w:rsidTr="00C620E0">
        <w:trPr>
          <w:trHeight w:val="187"/>
          <w:jc w:val="center"/>
        </w:trPr>
        <w:tc>
          <w:tcPr>
            <w:tcW w:w="3969" w:type="dxa"/>
            <w:shd w:val="clear" w:color="auto" w:fill="auto"/>
            <w:noWrap/>
            <w:tcMar>
              <w:top w:w="28" w:type="dxa"/>
              <w:left w:w="28" w:type="dxa"/>
              <w:bottom w:w="28" w:type="dxa"/>
              <w:right w:w="28" w:type="dxa"/>
            </w:tcMar>
          </w:tcPr>
          <w:p w14:paraId="662232CA" w14:textId="77777777" w:rsidR="008D1E4A" w:rsidRDefault="008D1E4A" w:rsidP="00C620E0">
            <w:pPr>
              <w:pStyle w:val="TAC"/>
              <w:rPr>
                <w:lang w:eastAsia="zh-TW"/>
              </w:rPr>
            </w:pPr>
            <w:r>
              <w:t>DC_3A</w:t>
            </w:r>
            <w:r>
              <w:rPr>
                <w:rFonts w:hint="eastAsia"/>
                <w:lang w:eastAsia="zh-TW"/>
              </w:rPr>
              <w:t>-</w:t>
            </w:r>
            <w:r>
              <w:t>3A_n1A-n78A-n257</w:t>
            </w:r>
            <w:r>
              <w:rPr>
                <w:rFonts w:hint="eastAsia"/>
                <w:lang w:eastAsia="zh-TW"/>
              </w:rPr>
              <w:t>A</w:t>
            </w:r>
          </w:p>
          <w:p w14:paraId="49035DC1" w14:textId="77777777" w:rsidR="008D1E4A" w:rsidRDefault="008D1E4A" w:rsidP="00C620E0">
            <w:pPr>
              <w:pStyle w:val="TAC"/>
            </w:pPr>
            <w:r>
              <w:t>DC_3A</w:t>
            </w:r>
            <w:r>
              <w:rPr>
                <w:rFonts w:hint="eastAsia"/>
                <w:lang w:eastAsia="zh-TW"/>
              </w:rPr>
              <w:t>-</w:t>
            </w:r>
            <w:r>
              <w:t>3A_n1A-n78A-n257D</w:t>
            </w:r>
          </w:p>
          <w:p w14:paraId="21307DF2" w14:textId="77777777" w:rsidR="008D1E4A" w:rsidRDefault="008D1E4A" w:rsidP="00C620E0">
            <w:pPr>
              <w:pStyle w:val="TAC"/>
            </w:pPr>
            <w:r>
              <w:t>DC_3A</w:t>
            </w:r>
            <w:r>
              <w:rPr>
                <w:rFonts w:hint="eastAsia"/>
                <w:lang w:eastAsia="zh-TW"/>
              </w:rPr>
              <w:t>-</w:t>
            </w:r>
            <w:r>
              <w:t>3A_n1A-n78A-n257E</w:t>
            </w:r>
          </w:p>
          <w:p w14:paraId="5C5C75AB" w14:textId="77777777" w:rsidR="008D1E4A" w:rsidRDefault="008D1E4A" w:rsidP="00C620E0">
            <w:pPr>
              <w:pStyle w:val="TAC"/>
            </w:pPr>
            <w:r>
              <w:t>DC_3A</w:t>
            </w:r>
            <w:r>
              <w:rPr>
                <w:rFonts w:hint="eastAsia"/>
                <w:lang w:eastAsia="zh-TW"/>
              </w:rPr>
              <w:t>-</w:t>
            </w:r>
            <w:r>
              <w:t>3A_n1A-n78A-n257F</w:t>
            </w:r>
          </w:p>
          <w:p w14:paraId="621B0945" w14:textId="77777777" w:rsidR="008D1E4A" w:rsidRDefault="008D1E4A" w:rsidP="00C620E0">
            <w:pPr>
              <w:pStyle w:val="TAC"/>
            </w:pPr>
            <w:r>
              <w:t>DC_3A</w:t>
            </w:r>
            <w:r>
              <w:rPr>
                <w:rFonts w:hint="eastAsia"/>
                <w:lang w:eastAsia="zh-TW"/>
              </w:rPr>
              <w:t>-</w:t>
            </w:r>
            <w:r>
              <w:t>3A_n1A-n78A-n257G</w:t>
            </w:r>
          </w:p>
          <w:p w14:paraId="423F8857" w14:textId="77777777" w:rsidR="008D1E4A" w:rsidRDefault="008D1E4A" w:rsidP="00C620E0">
            <w:pPr>
              <w:pStyle w:val="TAC"/>
            </w:pPr>
            <w:r>
              <w:t>DC_3A</w:t>
            </w:r>
            <w:r>
              <w:rPr>
                <w:rFonts w:hint="eastAsia"/>
                <w:lang w:eastAsia="zh-TW"/>
              </w:rPr>
              <w:t>-</w:t>
            </w:r>
            <w:r>
              <w:t>3A_n1A-n78A-n257H</w:t>
            </w:r>
          </w:p>
          <w:p w14:paraId="1A5E3724" w14:textId="77777777" w:rsidR="008D1E4A" w:rsidRDefault="008D1E4A" w:rsidP="00C620E0">
            <w:pPr>
              <w:pStyle w:val="TAC"/>
            </w:pPr>
            <w:r>
              <w:t>DC_3A</w:t>
            </w:r>
            <w:r>
              <w:rPr>
                <w:rFonts w:hint="eastAsia"/>
                <w:lang w:eastAsia="zh-TW"/>
              </w:rPr>
              <w:t>-</w:t>
            </w:r>
            <w:r>
              <w:t>3A_n1A-n78A-n257I</w:t>
            </w:r>
          </w:p>
          <w:p w14:paraId="2B762923" w14:textId="77777777" w:rsidR="008D1E4A" w:rsidRDefault="008D1E4A" w:rsidP="00C620E0">
            <w:pPr>
              <w:pStyle w:val="TAC"/>
            </w:pPr>
            <w:r>
              <w:t>DC_3A</w:t>
            </w:r>
            <w:r>
              <w:rPr>
                <w:rFonts w:hint="eastAsia"/>
                <w:lang w:eastAsia="zh-TW"/>
              </w:rPr>
              <w:t>-</w:t>
            </w:r>
            <w:r>
              <w:t>3A_n1A-n78A-n257J</w:t>
            </w:r>
          </w:p>
          <w:p w14:paraId="6F14DB02" w14:textId="77777777" w:rsidR="008D1E4A" w:rsidRDefault="008D1E4A" w:rsidP="00C620E0">
            <w:pPr>
              <w:pStyle w:val="TAC"/>
            </w:pPr>
            <w:r>
              <w:t>DC_3A</w:t>
            </w:r>
            <w:r>
              <w:rPr>
                <w:rFonts w:hint="eastAsia"/>
                <w:lang w:eastAsia="zh-TW"/>
              </w:rPr>
              <w:t>-</w:t>
            </w:r>
            <w:r>
              <w:t>3A_n1A-n78A-n257K</w:t>
            </w:r>
          </w:p>
          <w:p w14:paraId="0E22DDE1" w14:textId="77777777" w:rsidR="008D1E4A" w:rsidRDefault="008D1E4A" w:rsidP="00C620E0">
            <w:pPr>
              <w:pStyle w:val="TAC"/>
            </w:pPr>
            <w:r>
              <w:t>DC_3A</w:t>
            </w:r>
            <w:r>
              <w:rPr>
                <w:rFonts w:hint="eastAsia"/>
                <w:lang w:eastAsia="zh-TW"/>
              </w:rPr>
              <w:t>-</w:t>
            </w:r>
            <w:r>
              <w:t>3A_n1A-n78A-n257L</w:t>
            </w:r>
          </w:p>
          <w:p w14:paraId="6AA6C7D8" w14:textId="77777777" w:rsidR="008D1E4A" w:rsidRPr="00EF5447" w:rsidRDefault="008D1E4A" w:rsidP="00C620E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1B4D91C6" w14:textId="77777777" w:rsidR="008D1E4A" w:rsidRDefault="008D1E4A" w:rsidP="00C620E0">
            <w:pPr>
              <w:pStyle w:val="TAC"/>
            </w:pPr>
            <w:r>
              <w:t>DC_3A_n1A</w:t>
            </w:r>
          </w:p>
          <w:p w14:paraId="09DE066A" w14:textId="77777777" w:rsidR="008D1E4A" w:rsidRDefault="008D1E4A" w:rsidP="00C620E0">
            <w:pPr>
              <w:pStyle w:val="TAC"/>
            </w:pPr>
            <w:r>
              <w:t>DC_3A_n78A</w:t>
            </w:r>
          </w:p>
          <w:p w14:paraId="25A8CDCD" w14:textId="7370D8EC" w:rsidR="008D1E4A" w:rsidDel="00785854" w:rsidRDefault="008D1E4A" w:rsidP="00785854">
            <w:pPr>
              <w:pStyle w:val="TAC"/>
              <w:rPr>
                <w:del w:id="2780" w:author="Apple" w:date="2021-01-15T14:41:00Z"/>
              </w:rPr>
            </w:pPr>
            <w:r>
              <w:t>DC_3A_n257A</w:t>
            </w:r>
          </w:p>
          <w:p w14:paraId="57EBFB47" w14:textId="77777777" w:rsidR="008D1E4A" w:rsidRPr="00EF5447" w:rsidRDefault="008D1E4A" w:rsidP="00C620E0">
            <w:pPr>
              <w:pStyle w:val="TAC"/>
              <w:rPr>
                <w:rFonts w:cs="Arial"/>
                <w:lang w:eastAsia="zh-CN"/>
              </w:rPr>
            </w:pPr>
          </w:p>
        </w:tc>
      </w:tr>
      <w:tr w:rsidR="008D1E4A" w:rsidRPr="00EF5447" w14:paraId="43554B14" w14:textId="77777777" w:rsidTr="00C620E0">
        <w:trPr>
          <w:trHeight w:val="187"/>
          <w:jc w:val="center"/>
        </w:trPr>
        <w:tc>
          <w:tcPr>
            <w:tcW w:w="3969" w:type="dxa"/>
            <w:shd w:val="clear" w:color="auto" w:fill="auto"/>
            <w:noWrap/>
            <w:tcMar>
              <w:top w:w="28" w:type="dxa"/>
              <w:left w:w="28" w:type="dxa"/>
              <w:bottom w:w="28" w:type="dxa"/>
              <w:right w:w="28" w:type="dxa"/>
            </w:tcMar>
          </w:tcPr>
          <w:p w14:paraId="7456FA15" w14:textId="77777777" w:rsidR="008D1E4A" w:rsidRPr="00EF5447" w:rsidRDefault="008D1E4A" w:rsidP="00C620E0">
            <w:pPr>
              <w:pStyle w:val="TAC"/>
              <w:rPr>
                <w:noProof/>
              </w:rPr>
            </w:pPr>
            <w:r w:rsidRPr="00EF5447">
              <w:rPr>
                <w:noProof/>
              </w:rPr>
              <w:t>DC_3A-5A_n78A-n257A</w:t>
            </w:r>
          </w:p>
          <w:p w14:paraId="47C4E8C5" w14:textId="77777777" w:rsidR="008D1E4A" w:rsidRPr="00EF5447" w:rsidRDefault="008D1E4A" w:rsidP="00C620E0">
            <w:pPr>
              <w:pStyle w:val="TAC"/>
              <w:rPr>
                <w:rFonts w:eastAsia="Malgun Gothic"/>
                <w:noProof/>
                <w:lang w:eastAsia="ko-KR"/>
              </w:rPr>
            </w:pPr>
            <w:r w:rsidRPr="00EF5447">
              <w:rPr>
                <w:noProof/>
                <w:lang w:eastAsia="zh-CN"/>
              </w:rPr>
              <w:t>DC_3A-5A_n78A-n257D</w:t>
            </w:r>
          </w:p>
          <w:p w14:paraId="6822B231" w14:textId="77777777" w:rsidR="008D1E4A" w:rsidRPr="00EF5447" w:rsidRDefault="008D1E4A" w:rsidP="00C620E0">
            <w:pPr>
              <w:pStyle w:val="TAC"/>
              <w:rPr>
                <w:rFonts w:eastAsia="Malgun Gothic"/>
                <w:noProof/>
                <w:lang w:eastAsia="ko-KR"/>
              </w:rPr>
            </w:pPr>
            <w:r w:rsidRPr="00EF5447">
              <w:rPr>
                <w:noProof/>
                <w:lang w:eastAsia="zh-CN"/>
              </w:rPr>
              <w:t>DC_3A-5A_n78A-n257E</w:t>
            </w:r>
          </w:p>
          <w:p w14:paraId="161AFFD5" w14:textId="77777777" w:rsidR="008D1E4A" w:rsidRPr="00EF5447" w:rsidRDefault="008D1E4A" w:rsidP="00C620E0">
            <w:pPr>
              <w:pStyle w:val="TAC"/>
              <w:rPr>
                <w:rFonts w:eastAsia="Malgun Gothic"/>
                <w:noProof/>
                <w:lang w:eastAsia="ko-KR"/>
              </w:rPr>
            </w:pPr>
            <w:r w:rsidRPr="00EF5447">
              <w:rPr>
                <w:noProof/>
                <w:lang w:eastAsia="zh-CN"/>
              </w:rPr>
              <w:t>DC_3A-5A_n78A-n257F</w:t>
            </w:r>
          </w:p>
          <w:p w14:paraId="24D555CA" w14:textId="77777777" w:rsidR="008D1E4A" w:rsidRPr="00EF5447" w:rsidRDefault="008D1E4A" w:rsidP="00C620E0">
            <w:pPr>
              <w:pStyle w:val="TAC"/>
              <w:rPr>
                <w:rFonts w:eastAsia="Malgun Gothic"/>
                <w:noProof/>
                <w:lang w:eastAsia="ko-KR"/>
              </w:rPr>
            </w:pPr>
            <w:r w:rsidRPr="00EF5447">
              <w:rPr>
                <w:noProof/>
                <w:lang w:eastAsia="zh-CN"/>
              </w:rPr>
              <w:t>DC_3A-5A_n78A-n257G</w:t>
            </w:r>
          </w:p>
          <w:p w14:paraId="2748DDD5" w14:textId="77777777" w:rsidR="008D1E4A" w:rsidRPr="00EF5447" w:rsidRDefault="008D1E4A" w:rsidP="00C620E0">
            <w:pPr>
              <w:pStyle w:val="TAC"/>
              <w:rPr>
                <w:rFonts w:eastAsia="Malgun Gothic"/>
                <w:noProof/>
                <w:lang w:eastAsia="ko-KR"/>
              </w:rPr>
            </w:pPr>
            <w:r w:rsidRPr="00EF5447">
              <w:rPr>
                <w:noProof/>
                <w:lang w:eastAsia="zh-CN"/>
              </w:rPr>
              <w:t>DC_3A-5A_n78A-n257H</w:t>
            </w:r>
          </w:p>
          <w:p w14:paraId="3172F7BE" w14:textId="77777777" w:rsidR="008D1E4A" w:rsidRPr="00EF5447" w:rsidRDefault="008D1E4A" w:rsidP="00C620E0">
            <w:pPr>
              <w:pStyle w:val="TAC"/>
              <w:rPr>
                <w:rFonts w:eastAsia="Malgun Gothic"/>
                <w:noProof/>
                <w:lang w:eastAsia="ko-KR"/>
              </w:rPr>
            </w:pPr>
            <w:r w:rsidRPr="00EF5447">
              <w:rPr>
                <w:noProof/>
                <w:lang w:eastAsia="zh-CN"/>
              </w:rPr>
              <w:t>DC_3A-5A_n78A-n257I</w:t>
            </w:r>
          </w:p>
          <w:p w14:paraId="2296F2D1" w14:textId="77777777" w:rsidR="008D1E4A" w:rsidRPr="00EF5447" w:rsidRDefault="008D1E4A" w:rsidP="00C620E0">
            <w:pPr>
              <w:pStyle w:val="TAC"/>
              <w:rPr>
                <w:rFonts w:eastAsia="Malgun Gothic"/>
                <w:noProof/>
                <w:lang w:eastAsia="ko-KR"/>
              </w:rPr>
            </w:pPr>
            <w:r w:rsidRPr="00EF5447">
              <w:rPr>
                <w:noProof/>
                <w:lang w:eastAsia="zh-CN"/>
              </w:rPr>
              <w:t>DC_3A-5A_n78A-n257J</w:t>
            </w:r>
          </w:p>
          <w:p w14:paraId="13EDF7A6" w14:textId="77777777" w:rsidR="008D1E4A" w:rsidRPr="00EF5447" w:rsidRDefault="008D1E4A" w:rsidP="00C620E0">
            <w:pPr>
              <w:pStyle w:val="TAC"/>
              <w:rPr>
                <w:rFonts w:eastAsia="Malgun Gothic"/>
                <w:noProof/>
                <w:lang w:eastAsia="ko-KR"/>
              </w:rPr>
            </w:pPr>
            <w:r w:rsidRPr="00EF5447">
              <w:rPr>
                <w:noProof/>
                <w:lang w:eastAsia="zh-CN"/>
              </w:rPr>
              <w:t>DC_3A-5A_n78A-n257K</w:t>
            </w:r>
          </w:p>
          <w:p w14:paraId="2B4245DE" w14:textId="77777777" w:rsidR="008D1E4A" w:rsidRPr="00EF5447" w:rsidRDefault="008D1E4A" w:rsidP="00C620E0">
            <w:pPr>
              <w:pStyle w:val="TAC"/>
              <w:rPr>
                <w:rFonts w:eastAsia="Malgun Gothic"/>
                <w:noProof/>
                <w:lang w:eastAsia="ko-KR"/>
              </w:rPr>
            </w:pPr>
            <w:r w:rsidRPr="00EF5447">
              <w:rPr>
                <w:noProof/>
                <w:lang w:eastAsia="zh-CN"/>
              </w:rPr>
              <w:t>DC_3A-5A_n78A-n257L</w:t>
            </w:r>
          </w:p>
          <w:p w14:paraId="287F0FB8" w14:textId="77777777" w:rsidR="008D1E4A" w:rsidRPr="00EF5447" w:rsidRDefault="008D1E4A" w:rsidP="00C620E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2D8AD6EB" w14:textId="77777777" w:rsidR="008D1E4A" w:rsidRPr="00EF5447" w:rsidRDefault="008D1E4A" w:rsidP="00C620E0">
            <w:pPr>
              <w:pStyle w:val="TAC"/>
              <w:rPr>
                <w:noProof/>
              </w:rPr>
            </w:pPr>
            <w:r w:rsidRPr="00EF5447">
              <w:rPr>
                <w:noProof/>
              </w:rPr>
              <w:t>DC_3A_n78A</w:t>
            </w:r>
          </w:p>
          <w:p w14:paraId="4263BD61" w14:textId="77777777" w:rsidR="008D1E4A" w:rsidRPr="00EF5447" w:rsidRDefault="008D1E4A" w:rsidP="00C620E0">
            <w:pPr>
              <w:pStyle w:val="TAC"/>
              <w:rPr>
                <w:noProof/>
              </w:rPr>
            </w:pPr>
            <w:r w:rsidRPr="00EF5447">
              <w:rPr>
                <w:noProof/>
              </w:rPr>
              <w:t>DC_3A_n257A</w:t>
            </w:r>
          </w:p>
          <w:p w14:paraId="0764FB13" w14:textId="77777777" w:rsidR="008D1E4A" w:rsidRPr="00EF5447" w:rsidRDefault="008D1E4A" w:rsidP="00C620E0">
            <w:pPr>
              <w:pStyle w:val="TAC"/>
              <w:rPr>
                <w:noProof/>
              </w:rPr>
            </w:pPr>
            <w:r w:rsidRPr="00EF5447">
              <w:rPr>
                <w:noProof/>
              </w:rPr>
              <w:t>DC_5A_n78A</w:t>
            </w:r>
          </w:p>
          <w:p w14:paraId="4800AA4B" w14:textId="77777777" w:rsidR="008D1E4A" w:rsidRPr="00EF5447" w:rsidRDefault="008D1E4A" w:rsidP="00C620E0">
            <w:pPr>
              <w:pStyle w:val="TAC"/>
              <w:rPr>
                <w:noProof/>
              </w:rPr>
            </w:pPr>
            <w:r w:rsidRPr="00EF5447">
              <w:rPr>
                <w:noProof/>
              </w:rPr>
              <w:t>DC_5A_n257A</w:t>
            </w:r>
          </w:p>
          <w:p w14:paraId="5C91E765" w14:textId="77777777" w:rsidR="008D1E4A" w:rsidRPr="00EF5447" w:rsidRDefault="008D1E4A" w:rsidP="00C620E0">
            <w:pPr>
              <w:pStyle w:val="TAC"/>
            </w:pPr>
            <w:r w:rsidRPr="00EF5447">
              <w:t>DC_3A_n78A-n257A</w:t>
            </w:r>
          </w:p>
          <w:p w14:paraId="6466F9F6" w14:textId="77777777" w:rsidR="008D1E4A" w:rsidRPr="00EF5447" w:rsidRDefault="008D1E4A" w:rsidP="00C620E0">
            <w:pPr>
              <w:pStyle w:val="TAC"/>
            </w:pPr>
            <w:r w:rsidRPr="00EF5447">
              <w:t>DC_3A_n78A-n257G</w:t>
            </w:r>
          </w:p>
          <w:p w14:paraId="5D903E43" w14:textId="77777777" w:rsidR="008D1E4A" w:rsidRPr="00EF5447" w:rsidRDefault="008D1E4A" w:rsidP="00C620E0">
            <w:pPr>
              <w:pStyle w:val="TAC"/>
            </w:pPr>
            <w:r w:rsidRPr="00EF5447">
              <w:t>DC_3A_n78A-n257H</w:t>
            </w:r>
          </w:p>
          <w:p w14:paraId="01B17FC3" w14:textId="77777777" w:rsidR="008D1E4A" w:rsidRPr="00EF5447" w:rsidRDefault="008D1E4A" w:rsidP="00C620E0">
            <w:pPr>
              <w:pStyle w:val="TAC"/>
            </w:pPr>
            <w:r w:rsidRPr="00EF5447">
              <w:t>DC_3A_n78A-n257I</w:t>
            </w:r>
          </w:p>
          <w:p w14:paraId="117F1324" w14:textId="77777777" w:rsidR="008D1E4A" w:rsidRPr="00EF5447" w:rsidRDefault="008D1E4A" w:rsidP="00C620E0">
            <w:pPr>
              <w:pStyle w:val="TAC"/>
            </w:pPr>
            <w:r w:rsidRPr="00EF5447">
              <w:t>DC_5A_n78A-n257A</w:t>
            </w:r>
          </w:p>
          <w:p w14:paraId="530E0181" w14:textId="77777777" w:rsidR="008D1E4A" w:rsidRPr="00EF5447" w:rsidRDefault="008D1E4A" w:rsidP="00C620E0">
            <w:pPr>
              <w:pStyle w:val="TAC"/>
            </w:pPr>
            <w:r w:rsidRPr="00EF5447">
              <w:t>DC_5A_n78A-n257G</w:t>
            </w:r>
          </w:p>
          <w:p w14:paraId="5B5C8FE6" w14:textId="77777777" w:rsidR="008D1E4A" w:rsidRPr="00EF5447" w:rsidRDefault="008D1E4A" w:rsidP="00C620E0">
            <w:pPr>
              <w:pStyle w:val="TAC"/>
            </w:pPr>
            <w:r w:rsidRPr="00EF5447">
              <w:t>DC_5A_n78A-n257H</w:t>
            </w:r>
          </w:p>
          <w:p w14:paraId="090942D3" w14:textId="77777777" w:rsidR="008D1E4A" w:rsidRPr="00EF5447" w:rsidRDefault="008D1E4A" w:rsidP="00C620E0">
            <w:pPr>
              <w:pStyle w:val="TAC"/>
              <w:rPr>
                <w:noProof/>
              </w:rPr>
            </w:pPr>
            <w:r w:rsidRPr="00EF5447">
              <w:rPr>
                <w:noProof/>
              </w:rPr>
              <w:t>DC_5A_n78A-n257I</w:t>
            </w:r>
          </w:p>
        </w:tc>
      </w:tr>
      <w:tr w:rsidR="008D1E4A" w:rsidRPr="00EF5447" w14:paraId="3D7D815B" w14:textId="77777777" w:rsidTr="00C620E0">
        <w:trPr>
          <w:trHeight w:val="187"/>
          <w:jc w:val="center"/>
        </w:trPr>
        <w:tc>
          <w:tcPr>
            <w:tcW w:w="3969" w:type="dxa"/>
            <w:shd w:val="clear" w:color="auto" w:fill="auto"/>
            <w:noWrap/>
            <w:tcMar>
              <w:top w:w="28" w:type="dxa"/>
              <w:left w:w="28" w:type="dxa"/>
              <w:bottom w:w="28" w:type="dxa"/>
              <w:right w:w="28" w:type="dxa"/>
            </w:tcMar>
          </w:tcPr>
          <w:p w14:paraId="3A2E2179" w14:textId="77777777" w:rsidR="008D1E4A" w:rsidRPr="00EF5447" w:rsidRDefault="008D1E4A" w:rsidP="00C620E0">
            <w:pPr>
              <w:pStyle w:val="TAC"/>
            </w:pPr>
            <w:r w:rsidRPr="00EF5447">
              <w:lastRenderedPageBreak/>
              <w:t>DC_3A-5A_n78C-n257A</w:t>
            </w:r>
          </w:p>
          <w:p w14:paraId="16C6E551" w14:textId="77777777" w:rsidR="008D1E4A" w:rsidRPr="00EF5447" w:rsidRDefault="008D1E4A" w:rsidP="00C620E0">
            <w:pPr>
              <w:pStyle w:val="TAC"/>
            </w:pPr>
            <w:r w:rsidRPr="00EF5447">
              <w:t>DC_3A-5A_n78C-n257D</w:t>
            </w:r>
          </w:p>
          <w:p w14:paraId="67581D67" w14:textId="77777777" w:rsidR="008D1E4A" w:rsidRPr="00EF5447" w:rsidRDefault="008D1E4A" w:rsidP="00C620E0">
            <w:pPr>
              <w:pStyle w:val="TAC"/>
            </w:pPr>
            <w:r w:rsidRPr="00EF5447">
              <w:t>DC_3A-5A_n78C-n257E</w:t>
            </w:r>
          </w:p>
          <w:p w14:paraId="3A6CF579" w14:textId="77777777" w:rsidR="008D1E4A" w:rsidRPr="00EF5447" w:rsidRDefault="008D1E4A" w:rsidP="00C620E0">
            <w:pPr>
              <w:pStyle w:val="TAC"/>
            </w:pPr>
            <w:r w:rsidRPr="00EF5447">
              <w:t>DC_3A-5A_n78C-n257F</w:t>
            </w:r>
          </w:p>
          <w:p w14:paraId="011202DF" w14:textId="77777777" w:rsidR="008D1E4A" w:rsidRPr="00EF5447" w:rsidRDefault="008D1E4A" w:rsidP="00C620E0">
            <w:pPr>
              <w:pStyle w:val="TAC"/>
            </w:pPr>
            <w:r w:rsidRPr="00EF5447">
              <w:t>DC_3A-5A_n78C-n257G</w:t>
            </w:r>
          </w:p>
          <w:p w14:paraId="2B04C54F" w14:textId="77777777" w:rsidR="008D1E4A" w:rsidRPr="00EF5447" w:rsidRDefault="008D1E4A" w:rsidP="00C620E0">
            <w:pPr>
              <w:pStyle w:val="TAC"/>
            </w:pPr>
            <w:r w:rsidRPr="00EF5447">
              <w:t>DC_3A-5A_n78C-n257H</w:t>
            </w:r>
          </w:p>
          <w:p w14:paraId="71122630" w14:textId="77777777" w:rsidR="008D1E4A" w:rsidRPr="00EF5447" w:rsidRDefault="008D1E4A" w:rsidP="00C620E0">
            <w:pPr>
              <w:pStyle w:val="TAC"/>
            </w:pPr>
            <w:r w:rsidRPr="00EF5447">
              <w:t>DC_3A-5A_n78C-n257I</w:t>
            </w:r>
          </w:p>
          <w:p w14:paraId="604FF782" w14:textId="77777777" w:rsidR="008D1E4A" w:rsidRPr="00EF5447" w:rsidRDefault="008D1E4A" w:rsidP="00C620E0">
            <w:pPr>
              <w:pStyle w:val="TAC"/>
            </w:pPr>
            <w:r w:rsidRPr="00EF5447">
              <w:t>DC_3A-5A_n78C-n257J</w:t>
            </w:r>
          </w:p>
          <w:p w14:paraId="76D72664" w14:textId="77777777" w:rsidR="008D1E4A" w:rsidRPr="00EF5447" w:rsidRDefault="008D1E4A" w:rsidP="00C620E0">
            <w:pPr>
              <w:pStyle w:val="TAC"/>
            </w:pPr>
            <w:r w:rsidRPr="00EF5447">
              <w:t>DC_3A-5A_n78C-n257K</w:t>
            </w:r>
          </w:p>
          <w:p w14:paraId="36E8C74F" w14:textId="77777777" w:rsidR="008D1E4A" w:rsidRPr="00EF5447" w:rsidRDefault="008D1E4A" w:rsidP="00C620E0">
            <w:pPr>
              <w:pStyle w:val="TAC"/>
            </w:pPr>
            <w:r w:rsidRPr="00EF5447">
              <w:t>DC_3A-5A_n78C-n257L</w:t>
            </w:r>
          </w:p>
          <w:p w14:paraId="1B32FAA4" w14:textId="77777777" w:rsidR="008D1E4A" w:rsidRPr="00EF5447" w:rsidRDefault="008D1E4A" w:rsidP="00C620E0">
            <w:pPr>
              <w:pStyle w:val="TAC"/>
              <w:rPr>
                <w:noProof/>
              </w:rPr>
            </w:pPr>
            <w:r w:rsidRPr="00EF5447">
              <w:t>DC_3A-5A_n78C-n257M</w:t>
            </w:r>
          </w:p>
        </w:tc>
        <w:tc>
          <w:tcPr>
            <w:tcW w:w="3969" w:type="dxa"/>
            <w:tcMar>
              <w:top w:w="28" w:type="dxa"/>
              <w:left w:w="28" w:type="dxa"/>
              <w:bottom w:w="28" w:type="dxa"/>
              <w:right w:w="28" w:type="dxa"/>
            </w:tcMar>
          </w:tcPr>
          <w:p w14:paraId="0DC6305C" w14:textId="77777777" w:rsidR="008D1E4A" w:rsidRPr="00EF5447" w:rsidRDefault="008D1E4A" w:rsidP="00C620E0">
            <w:pPr>
              <w:pStyle w:val="TAC"/>
            </w:pPr>
            <w:r w:rsidRPr="00EF5447">
              <w:t>DC_3A_n78A-n257A</w:t>
            </w:r>
          </w:p>
          <w:p w14:paraId="0739F78B" w14:textId="77777777" w:rsidR="008D1E4A" w:rsidRPr="00EF5447" w:rsidRDefault="008D1E4A" w:rsidP="00C620E0">
            <w:pPr>
              <w:pStyle w:val="TAC"/>
            </w:pPr>
            <w:r w:rsidRPr="00EF5447">
              <w:t>DC_3A_n78A-n257G</w:t>
            </w:r>
          </w:p>
          <w:p w14:paraId="55DA32DC" w14:textId="77777777" w:rsidR="008D1E4A" w:rsidRPr="00EF5447" w:rsidRDefault="008D1E4A" w:rsidP="00C620E0">
            <w:pPr>
              <w:pStyle w:val="TAC"/>
            </w:pPr>
            <w:r w:rsidRPr="00EF5447">
              <w:t>DC_3A_n78A-n257H</w:t>
            </w:r>
          </w:p>
          <w:p w14:paraId="2EDE17EF" w14:textId="77777777" w:rsidR="008D1E4A" w:rsidRPr="00EF5447" w:rsidRDefault="008D1E4A" w:rsidP="00C620E0">
            <w:pPr>
              <w:pStyle w:val="TAC"/>
            </w:pPr>
            <w:r w:rsidRPr="00EF5447">
              <w:t>DC_3A_n78A-n257I</w:t>
            </w:r>
          </w:p>
          <w:p w14:paraId="194908E3" w14:textId="77777777" w:rsidR="008D1E4A" w:rsidRPr="00EF5447" w:rsidRDefault="008D1E4A" w:rsidP="00C620E0">
            <w:pPr>
              <w:pStyle w:val="TAC"/>
            </w:pPr>
            <w:r w:rsidRPr="00EF5447">
              <w:t>DC_5A_n78A-n257A</w:t>
            </w:r>
          </w:p>
          <w:p w14:paraId="21E6B6DF" w14:textId="77777777" w:rsidR="008D1E4A" w:rsidRPr="00EF5447" w:rsidRDefault="008D1E4A" w:rsidP="00C620E0">
            <w:pPr>
              <w:pStyle w:val="TAC"/>
            </w:pPr>
            <w:r w:rsidRPr="00EF5447">
              <w:t>DC_5A_n78A-n257G</w:t>
            </w:r>
          </w:p>
          <w:p w14:paraId="2B024AA7" w14:textId="77777777" w:rsidR="008D1E4A" w:rsidRPr="00EF5447" w:rsidRDefault="008D1E4A" w:rsidP="00C620E0">
            <w:pPr>
              <w:pStyle w:val="TAC"/>
            </w:pPr>
            <w:r w:rsidRPr="00EF5447">
              <w:t>DC_5A_n78A-n257H</w:t>
            </w:r>
          </w:p>
          <w:p w14:paraId="11F6A0A4" w14:textId="77777777" w:rsidR="008D1E4A" w:rsidRPr="00EF5447" w:rsidRDefault="008D1E4A" w:rsidP="00C620E0">
            <w:pPr>
              <w:pStyle w:val="TAC"/>
              <w:rPr>
                <w:noProof/>
              </w:rPr>
            </w:pPr>
            <w:r w:rsidRPr="00EF5447">
              <w:t>DC_5A_n78A-n257I</w:t>
            </w:r>
          </w:p>
        </w:tc>
      </w:tr>
      <w:tr w:rsidR="008D1E4A" w:rsidRPr="00EF5447" w14:paraId="77307CC4" w14:textId="77777777" w:rsidTr="00C620E0">
        <w:trPr>
          <w:trHeight w:val="187"/>
          <w:jc w:val="center"/>
        </w:trPr>
        <w:tc>
          <w:tcPr>
            <w:tcW w:w="3969" w:type="dxa"/>
            <w:shd w:val="clear" w:color="auto" w:fill="auto"/>
            <w:noWrap/>
            <w:tcMar>
              <w:top w:w="28" w:type="dxa"/>
              <w:left w:w="28" w:type="dxa"/>
              <w:bottom w:w="28" w:type="dxa"/>
              <w:right w:w="28" w:type="dxa"/>
            </w:tcMar>
          </w:tcPr>
          <w:p w14:paraId="12D8485E" w14:textId="77777777" w:rsidR="008D1E4A" w:rsidRPr="00EF5447" w:rsidRDefault="008D1E4A" w:rsidP="00C620E0">
            <w:pPr>
              <w:pStyle w:val="TAC"/>
              <w:rPr>
                <w:lang w:eastAsia="zh-TW"/>
              </w:rPr>
            </w:pPr>
            <w:r w:rsidRPr="00EF5447">
              <w:rPr>
                <w:lang w:eastAsia="zh-TW"/>
              </w:rPr>
              <w:t xml:space="preserve">DC_3A-7A_n1A-n257A </w:t>
            </w:r>
          </w:p>
          <w:p w14:paraId="0E5CFC7E" w14:textId="77777777" w:rsidR="008D1E4A" w:rsidRPr="00EF5447" w:rsidRDefault="008D1E4A" w:rsidP="00C620E0">
            <w:pPr>
              <w:pStyle w:val="TAC"/>
              <w:rPr>
                <w:lang w:eastAsia="zh-TW"/>
              </w:rPr>
            </w:pPr>
            <w:r w:rsidRPr="00EF5447">
              <w:rPr>
                <w:lang w:eastAsia="zh-TW"/>
              </w:rPr>
              <w:t>DC_3A-7A_n1A-n257D</w:t>
            </w:r>
          </w:p>
          <w:p w14:paraId="204F260C" w14:textId="77777777" w:rsidR="008D1E4A" w:rsidRPr="00EF5447" w:rsidRDefault="008D1E4A" w:rsidP="00C620E0">
            <w:pPr>
              <w:pStyle w:val="TAC"/>
              <w:rPr>
                <w:lang w:eastAsia="zh-TW"/>
              </w:rPr>
            </w:pPr>
            <w:r w:rsidRPr="00EF5447">
              <w:rPr>
                <w:lang w:eastAsia="zh-TW"/>
              </w:rPr>
              <w:t>DC_3A-7A_n1A-n257E</w:t>
            </w:r>
          </w:p>
          <w:p w14:paraId="17735DA6" w14:textId="77777777" w:rsidR="008D1E4A" w:rsidRPr="00EF5447" w:rsidRDefault="008D1E4A" w:rsidP="00C620E0">
            <w:pPr>
              <w:pStyle w:val="TAC"/>
              <w:rPr>
                <w:lang w:eastAsia="zh-TW"/>
              </w:rPr>
            </w:pPr>
            <w:r w:rsidRPr="00EF5447">
              <w:rPr>
                <w:lang w:eastAsia="zh-TW"/>
              </w:rPr>
              <w:t>DC_3A-7A_n1A-n257F</w:t>
            </w:r>
          </w:p>
          <w:p w14:paraId="3FDC6120" w14:textId="77777777" w:rsidR="008D1E4A" w:rsidRPr="00EF5447" w:rsidRDefault="008D1E4A" w:rsidP="00C620E0">
            <w:pPr>
              <w:pStyle w:val="TAC"/>
              <w:rPr>
                <w:lang w:eastAsia="zh-TW"/>
              </w:rPr>
            </w:pPr>
            <w:r w:rsidRPr="00EF5447">
              <w:rPr>
                <w:lang w:eastAsia="zh-TW"/>
              </w:rPr>
              <w:t>DC_3A-7A_n1A-n257G</w:t>
            </w:r>
          </w:p>
          <w:p w14:paraId="0486EED5" w14:textId="77777777" w:rsidR="008D1E4A" w:rsidRPr="00EF5447" w:rsidRDefault="008D1E4A" w:rsidP="00C620E0">
            <w:pPr>
              <w:pStyle w:val="TAC"/>
              <w:rPr>
                <w:lang w:eastAsia="zh-TW"/>
              </w:rPr>
            </w:pPr>
            <w:r w:rsidRPr="00EF5447">
              <w:rPr>
                <w:lang w:eastAsia="zh-TW"/>
              </w:rPr>
              <w:t>DC_3A-7A_n1A-n257H</w:t>
            </w:r>
          </w:p>
          <w:p w14:paraId="47850B90" w14:textId="77777777" w:rsidR="008D1E4A" w:rsidRPr="00EF5447" w:rsidRDefault="008D1E4A" w:rsidP="00C620E0">
            <w:pPr>
              <w:pStyle w:val="TAC"/>
              <w:rPr>
                <w:lang w:eastAsia="zh-TW"/>
              </w:rPr>
            </w:pPr>
            <w:r w:rsidRPr="00EF5447">
              <w:rPr>
                <w:lang w:eastAsia="zh-TW"/>
              </w:rPr>
              <w:t>DC_3A-7A_n1A-n257I</w:t>
            </w:r>
          </w:p>
          <w:p w14:paraId="56197744" w14:textId="77777777" w:rsidR="008D1E4A" w:rsidRPr="00EF5447" w:rsidRDefault="008D1E4A" w:rsidP="00C620E0">
            <w:pPr>
              <w:pStyle w:val="TAC"/>
              <w:rPr>
                <w:lang w:eastAsia="zh-TW"/>
              </w:rPr>
            </w:pPr>
            <w:r w:rsidRPr="00EF5447">
              <w:rPr>
                <w:lang w:eastAsia="zh-TW"/>
              </w:rPr>
              <w:t>DC_3A-7A_n1A-n257J</w:t>
            </w:r>
          </w:p>
          <w:p w14:paraId="2A015162" w14:textId="77777777" w:rsidR="008D1E4A" w:rsidRPr="00EF5447" w:rsidRDefault="008D1E4A" w:rsidP="00C620E0">
            <w:pPr>
              <w:pStyle w:val="TAC"/>
              <w:rPr>
                <w:lang w:eastAsia="zh-TW"/>
              </w:rPr>
            </w:pPr>
            <w:r w:rsidRPr="00EF5447">
              <w:rPr>
                <w:lang w:eastAsia="zh-TW"/>
              </w:rPr>
              <w:t>DC_3A-7A_n1A-n257K</w:t>
            </w:r>
          </w:p>
          <w:p w14:paraId="0F9BE2BD" w14:textId="77777777" w:rsidR="008D1E4A" w:rsidRPr="00EF5447" w:rsidRDefault="008D1E4A" w:rsidP="00C620E0">
            <w:pPr>
              <w:pStyle w:val="TAC"/>
              <w:rPr>
                <w:lang w:eastAsia="zh-TW"/>
              </w:rPr>
            </w:pPr>
            <w:r w:rsidRPr="00EF5447">
              <w:rPr>
                <w:lang w:eastAsia="zh-TW"/>
              </w:rPr>
              <w:t>DC_3A-7A_n1A-n257L</w:t>
            </w:r>
          </w:p>
          <w:p w14:paraId="6A5620BC" w14:textId="4B3ED20A" w:rsidR="008D1E4A" w:rsidRPr="00EF5447" w:rsidDel="00785854" w:rsidRDefault="008D1E4A" w:rsidP="00785854">
            <w:pPr>
              <w:pStyle w:val="TAC"/>
              <w:rPr>
                <w:del w:id="2781" w:author="Apple" w:date="2021-01-15T14:42:00Z"/>
                <w:rFonts w:eastAsia="PMingLiU"/>
                <w:lang w:eastAsia="zh-TW"/>
              </w:rPr>
            </w:pPr>
            <w:r w:rsidRPr="00EF5447">
              <w:rPr>
                <w:lang w:eastAsia="zh-TW"/>
              </w:rPr>
              <w:t>DC_3A-7A_n1A-n257M</w:t>
            </w:r>
          </w:p>
          <w:p w14:paraId="0532AF5B" w14:textId="77777777" w:rsidR="008D1E4A" w:rsidRPr="00EF5447" w:rsidRDefault="008D1E4A" w:rsidP="00C620E0">
            <w:pPr>
              <w:pStyle w:val="TAC"/>
              <w:rPr>
                <w:noProof/>
              </w:rPr>
            </w:pPr>
          </w:p>
        </w:tc>
        <w:tc>
          <w:tcPr>
            <w:tcW w:w="3969" w:type="dxa"/>
            <w:tcMar>
              <w:top w:w="28" w:type="dxa"/>
              <w:left w:w="28" w:type="dxa"/>
              <w:bottom w:w="28" w:type="dxa"/>
              <w:right w:w="28" w:type="dxa"/>
            </w:tcMar>
          </w:tcPr>
          <w:p w14:paraId="047DEE7C" w14:textId="77777777" w:rsidR="008D1E4A" w:rsidRPr="00EF5447" w:rsidRDefault="008D1E4A" w:rsidP="00C620E0">
            <w:pPr>
              <w:pStyle w:val="TAC"/>
              <w:rPr>
                <w:rFonts w:cs="Arial"/>
                <w:lang w:eastAsia="zh-TW"/>
              </w:rPr>
            </w:pPr>
            <w:r w:rsidRPr="00EF5447">
              <w:rPr>
                <w:rFonts w:cs="Arial"/>
                <w:lang w:eastAsia="zh-TW"/>
              </w:rPr>
              <w:t>DC_3A_n1A</w:t>
            </w:r>
          </w:p>
          <w:p w14:paraId="6E32B5E7" w14:textId="77777777" w:rsidR="008D1E4A" w:rsidRPr="00EF5447" w:rsidRDefault="008D1E4A" w:rsidP="00C620E0">
            <w:pPr>
              <w:pStyle w:val="TAC"/>
              <w:rPr>
                <w:rFonts w:cs="Arial"/>
                <w:lang w:eastAsia="zh-TW"/>
              </w:rPr>
            </w:pPr>
            <w:r w:rsidRPr="00EF5447">
              <w:rPr>
                <w:rFonts w:cs="Arial"/>
                <w:lang w:eastAsia="zh-TW"/>
              </w:rPr>
              <w:t>DC_3A_n257A</w:t>
            </w:r>
          </w:p>
          <w:p w14:paraId="2A795B3A" w14:textId="77777777" w:rsidR="008D1E4A" w:rsidRPr="00EF5447" w:rsidRDefault="008D1E4A" w:rsidP="00C620E0">
            <w:pPr>
              <w:pStyle w:val="TAC"/>
              <w:rPr>
                <w:rFonts w:cs="Arial"/>
                <w:lang w:eastAsia="zh-TW"/>
              </w:rPr>
            </w:pPr>
            <w:r w:rsidRPr="00EF5447">
              <w:rPr>
                <w:rFonts w:cs="Arial"/>
                <w:lang w:eastAsia="zh-TW"/>
              </w:rPr>
              <w:t>DC_7A_n1A</w:t>
            </w:r>
          </w:p>
          <w:p w14:paraId="0CAD80BD" w14:textId="77777777" w:rsidR="008D1E4A" w:rsidRPr="00EF5447" w:rsidRDefault="008D1E4A" w:rsidP="00C620E0">
            <w:pPr>
              <w:pStyle w:val="TAC"/>
              <w:rPr>
                <w:noProof/>
              </w:rPr>
            </w:pPr>
            <w:r w:rsidRPr="00EF5447">
              <w:rPr>
                <w:rFonts w:cs="Arial"/>
                <w:lang w:eastAsia="zh-TW"/>
              </w:rPr>
              <w:t>DC_7A_n257A</w:t>
            </w:r>
          </w:p>
        </w:tc>
      </w:tr>
      <w:tr w:rsidR="008D1E4A" w:rsidRPr="00EF5447" w14:paraId="69BB8441" w14:textId="77777777" w:rsidTr="00C620E0">
        <w:trPr>
          <w:trHeight w:val="187"/>
          <w:jc w:val="center"/>
        </w:trPr>
        <w:tc>
          <w:tcPr>
            <w:tcW w:w="3969" w:type="dxa"/>
            <w:shd w:val="clear" w:color="auto" w:fill="auto"/>
            <w:noWrap/>
            <w:tcMar>
              <w:top w:w="28" w:type="dxa"/>
              <w:left w:w="28" w:type="dxa"/>
              <w:bottom w:w="28" w:type="dxa"/>
              <w:right w:w="28" w:type="dxa"/>
            </w:tcMar>
          </w:tcPr>
          <w:p w14:paraId="1A2F6E8E" w14:textId="77777777" w:rsidR="008D1E4A" w:rsidRPr="00EF5447" w:rsidRDefault="008D1E4A" w:rsidP="00C620E0">
            <w:pPr>
              <w:pStyle w:val="TAC"/>
              <w:rPr>
                <w:lang w:eastAsia="zh-TW"/>
              </w:rPr>
            </w:pPr>
            <w:r w:rsidRPr="00EF5447">
              <w:rPr>
                <w:lang w:eastAsia="zh-TW"/>
              </w:rPr>
              <w:t>DC_3A-3A-7A_n1A-n257A</w:t>
            </w:r>
          </w:p>
          <w:p w14:paraId="28B10119" w14:textId="77777777" w:rsidR="008D1E4A" w:rsidRPr="00EF5447" w:rsidRDefault="008D1E4A" w:rsidP="00C620E0">
            <w:pPr>
              <w:pStyle w:val="TAC"/>
              <w:rPr>
                <w:lang w:eastAsia="zh-TW"/>
              </w:rPr>
            </w:pPr>
            <w:r w:rsidRPr="00EF5447">
              <w:rPr>
                <w:lang w:eastAsia="zh-TW"/>
              </w:rPr>
              <w:t>DC_3A-3A-7A_n1A-n257D</w:t>
            </w:r>
          </w:p>
          <w:p w14:paraId="2983E8CF" w14:textId="77777777" w:rsidR="008D1E4A" w:rsidRPr="00EF5447" w:rsidRDefault="008D1E4A" w:rsidP="00C620E0">
            <w:pPr>
              <w:pStyle w:val="TAC"/>
              <w:rPr>
                <w:lang w:eastAsia="zh-TW"/>
              </w:rPr>
            </w:pPr>
            <w:r w:rsidRPr="00EF5447">
              <w:rPr>
                <w:lang w:eastAsia="zh-TW"/>
              </w:rPr>
              <w:t>DC_3A-3A-7A_n1A-n257E</w:t>
            </w:r>
          </w:p>
          <w:p w14:paraId="4487270A" w14:textId="77777777" w:rsidR="008D1E4A" w:rsidRPr="00EF5447" w:rsidRDefault="008D1E4A" w:rsidP="00C620E0">
            <w:pPr>
              <w:pStyle w:val="TAC"/>
              <w:rPr>
                <w:lang w:eastAsia="zh-TW"/>
              </w:rPr>
            </w:pPr>
            <w:r w:rsidRPr="00EF5447">
              <w:rPr>
                <w:lang w:eastAsia="zh-TW"/>
              </w:rPr>
              <w:t>DC_3A-3A-7A_n1A-n257F</w:t>
            </w:r>
          </w:p>
          <w:p w14:paraId="0FF17C4F" w14:textId="77777777" w:rsidR="008D1E4A" w:rsidRPr="00EF5447" w:rsidRDefault="008D1E4A" w:rsidP="00C620E0">
            <w:pPr>
              <w:pStyle w:val="TAC"/>
              <w:rPr>
                <w:lang w:eastAsia="zh-TW"/>
              </w:rPr>
            </w:pPr>
            <w:r w:rsidRPr="00EF5447">
              <w:rPr>
                <w:lang w:eastAsia="zh-TW"/>
              </w:rPr>
              <w:t>DC_3A-3A-7A_n1A-n257G</w:t>
            </w:r>
          </w:p>
          <w:p w14:paraId="3E3A95BA" w14:textId="77777777" w:rsidR="008D1E4A" w:rsidRPr="00EF5447" w:rsidRDefault="008D1E4A" w:rsidP="00C620E0">
            <w:pPr>
              <w:pStyle w:val="TAC"/>
              <w:rPr>
                <w:lang w:eastAsia="zh-TW"/>
              </w:rPr>
            </w:pPr>
            <w:r w:rsidRPr="00EF5447">
              <w:rPr>
                <w:lang w:eastAsia="zh-TW"/>
              </w:rPr>
              <w:t>DC_3A-3A-7A_n1A-n257H</w:t>
            </w:r>
          </w:p>
          <w:p w14:paraId="688ECECB" w14:textId="77777777" w:rsidR="008D1E4A" w:rsidRPr="00EF5447" w:rsidRDefault="008D1E4A" w:rsidP="00C620E0">
            <w:pPr>
              <w:pStyle w:val="TAC"/>
              <w:rPr>
                <w:lang w:eastAsia="zh-TW"/>
              </w:rPr>
            </w:pPr>
            <w:r w:rsidRPr="00EF5447">
              <w:rPr>
                <w:lang w:eastAsia="zh-TW"/>
              </w:rPr>
              <w:t>DC_3A-3A-7A_n1A-n257I</w:t>
            </w:r>
          </w:p>
          <w:p w14:paraId="49A033DD" w14:textId="77777777" w:rsidR="008D1E4A" w:rsidRPr="00EF5447" w:rsidRDefault="008D1E4A" w:rsidP="00C620E0">
            <w:pPr>
              <w:pStyle w:val="TAC"/>
              <w:rPr>
                <w:lang w:eastAsia="zh-TW"/>
              </w:rPr>
            </w:pPr>
            <w:r w:rsidRPr="00EF5447">
              <w:rPr>
                <w:lang w:eastAsia="zh-TW"/>
              </w:rPr>
              <w:t>DC_3A-3A-7A_n1A-n257J</w:t>
            </w:r>
          </w:p>
          <w:p w14:paraId="21F27144" w14:textId="77777777" w:rsidR="008D1E4A" w:rsidRPr="00EF5447" w:rsidRDefault="008D1E4A" w:rsidP="00C620E0">
            <w:pPr>
              <w:pStyle w:val="TAC"/>
              <w:rPr>
                <w:lang w:eastAsia="zh-TW"/>
              </w:rPr>
            </w:pPr>
            <w:r w:rsidRPr="00EF5447">
              <w:rPr>
                <w:lang w:eastAsia="zh-TW"/>
              </w:rPr>
              <w:t>DC_3A-3A-7A_n1A-n257K</w:t>
            </w:r>
          </w:p>
          <w:p w14:paraId="6CEFF838" w14:textId="77777777" w:rsidR="008D1E4A" w:rsidRPr="00EF5447" w:rsidRDefault="008D1E4A" w:rsidP="00C620E0">
            <w:pPr>
              <w:pStyle w:val="TAC"/>
              <w:rPr>
                <w:lang w:eastAsia="zh-TW"/>
              </w:rPr>
            </w:pPr>
            <w:r w:rsidRPr="00EF5447">
              <w:rPr>
                <w:lang w:eastAsia="zh-TW"/>
              </w:rPr>
              <w:t>DC_3A-3A-7A_n1A-n257L</w:t>
            </w:r>
          </w:p>
          <w:p w14:paraId="4D12773A" w14:textId="77777777" w:rsidR="008D1E4A" w:rsidRPr="00EF5447" w:rsidRDefault="008D1E4A" w:rsidP="00C620E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5874C1B6" w14:textId="77777777" w:rsidR="008D1E4A" w:rsidRPr="00EF5447" w:rsidRDefault="008D1E4A" w:rsidP="00C620E0">
            <w:pPr>
              <w:pStyle w:val="TAC"/>
              <w:rPr>
                <w:lang w:eastAsia="zh-TW"/>
              </w:rPr>
            </w:pPr>
            <w:r w:rsidRPr="00EF5447">
              <w:rPr>
                <w:lang w:eastAsia="zh-TW"/>
              </w:rPr>
              <w:t>DC_3A_n1A</w:t>
            </w:r>
          </w:p>
          <w:p w14:paraId="12385490" w14:textId="77777777" w:rsidR="008D1E4A" w:rsidRPr="00EF5447" w:rsidRDefault="008D1E4A" w:rsidP="00C620E0">
            <w:pPr>
              <w:pStyle w:val="TAC"/>
              <w:rPr>
                <w:lang w:eastAsia="zh-TW"/>
              </w:rPr>
            </w:pPr>
            <w:r w:rsidRPr="00EF5447">
              <w:rPr>
                <w:lang w:eastAsia="zh-TW"/>
              </w:rPr>
              <w:t>DC_3A_n257A</w:t>
            </w:r>
          </w:p>
          <w:p w14:paraId="1610CBF1" w14:textId="77777777" w:rsidR="008D1E4A" w:rsidRPr="00EF5447" w:rsidRDefault="008D1E4A" w:rsidP="00C620E0">
            <w:pPr>
              <w:pStyle w:val="TAC"/>
              <w:rPr>
                <w:lang w:eastAsia="zh-TW"/>
              </w:rPr>
            </w:pPr>
            <w:r w:rsidRPr="00EF5447">
              <w:rPr>
                <w:lang w:eastAsia="zh-TW"/>
              </w:rPr>
              <w:t>DC_7A_n1A</w:t>
            </w:r>
          </w:p>
          <w:p w14:paraId="1D6C95CC" w14:textId="77777777" w:rsidR="008D1E4A" w:rsidRPr="00EF5447" w:rsidRDefault="008D1E4A" w:rsidP="00C620E0">
            <w:pPr>
              <w:pStyle w:val="TAC"/>
              <w:rPr>
                <w:lang w:eastAsia="zh-TW"/>
              </w:rPr>
            </w:pPr>
            <w:r w:rsidRPr="00EF5447">
              <w:rPr>
                <w:lang w:eastAsia="zh-TW"/>
              </w:rPr>
              <w:t>DC_7A_n257A</w:t>
            </w:r>
          </w:p>
        </w:tc>
      </w:tr>
      <w:tr w:rsidR="008D1E4A" w:rsidRPr="00EF5447" w14:paraId="0EC683FF" w14:textId="77777777" w:rsidTr="00C620E0">
        <w:trPr>
          <w:trHeight w:val="187"/>
          <w:jc w:val="center"/>
        </w:trPr>
        <w:tc>
          <w:tcPr>
            <w:tcW w:w="3969" w:type="dxa"/>
            <w:shd w:val="clear" w:color="auto" w:fill="auto"/>
            <w:noWrap/>
            <w:tcMar>
              <w:top w:w="28" w:type="dxa"/>
              <w:left w:w="28" w:type="dxa"/>
              <w:bottom w:w="28" w:type="dxa"/>
              <w:right w:w="28" w:type="dxa"/>
            </w:tcMar>
          </w:tcPr>
          <w:p w14:paraId="59CDA6F3" w14:textId="77777777" w:rsidR="008D1E4A" w:rsidRPr="00EF5447" w:rsidRDefault="008D1E4A" w:rsidP="00C620E0">
            <w:pPr>
              <w:pStyle w:val="TAC"/>
              <w:rPr>
                <w:lang w:eastAsia="zh-TW"/>
              </w:rPr>
            </w:pPr>
            <w:r w:rsidRPr="00EF5447">
              <w:rPr>
                <w:lang w:eastAsia="zh-TW"/>
              </w:rPr>
              <w:lastRenderedPageBreak/>
              <w:t>DC_3A-7A-7A_n1A-n257A</w:t>
            </w:r>
          </w:p>
          <w:p w14:paraId="418AA35A" w14:textId="77777777" w:rsidR="008D1E4A" w:rsidRPr="00EF5447" w:rsidRDefault="008D1E4A" w:rsidP="00C620E0">
            <w:pPr>
              <w:pStyle w:val="TAC"/>
              <w:rPr>
                <w:lang w:eastAsia="zh-TW"/>
              </w:rPr>
            </w:pPr>
            <w:r w:rsidRPr="00EF5447">
              <w:rPr>
                <w:lang w:eastAsia="zh-TW"/>
              </w:rPr>
              <w:t>DC_3A-7A-7A_n1A-n257D</w:t>
            </w:r>
          </w:p>
          <w:p w14:paraId="7EA97CD2" w14:textId="77777777" w:rsidR="008D1E4A" w:rsidRPr="00EF5447" w:rsidRDefault="008D1E4A" w:rsidP="00C620E0">
            <w:pPr>
              <w:pStyle w:val="TAC"/>
              <w:rPr>
                <w:lang w:eastAsia="zh-TW"/>
              </w:rPr>
            </w:pPr>
            <w:r w:rsidRPr="00EF5447">
              <w:rPr>
                <w:lang w:eastAsia="zh-TW"/>
              </w:rPr>
              <w:t>DC_3A-7A-7A_n1A-n257E</w:t>
            </w:r>
          </w:p>
          <w:p w14:paraId="47268F48" w14:textId="77777777" w:rsidR="008D1E4A" w:rsidRPr="00EF5447" w:rsidRDefault="008D1E4A" w:rsidP="00C620E0">
            <w:pPr>
              <w:pStyle w:val="TAC"/>
              <w:rPr>
                <w:lang w:eastAsia="zh-TW"/>
              </w:rPr>
            </w:pPr>
            <w:r w:rsidRPr="00EF5447">
              <w:rPr>
                <w:lang w:eastAsia="zh-TW"/>
              </w:rPr>
              <w:t>DC_3A-7A-7A_n1A-n257F</w:t>
            </w:r>
          </w:p>
          <w:p w14:paraId="2D5394E6" w14:textId="77777777" w:rsidR="008D1E4A" w:rsidRPr="00EF5447" w:rsidRDefault="008D1E4A" w:rsidP="00C620E0">
            <w:pPr>
              <w:pStyle w:val="TAC"/>
              <w:rPr>
                <w:lang w:eastAsia="zh-TW"/>
              </w:rPr>
            </w:pPr>
            <w:r w:rsidRPr="00EF5447">
              <w:rPr>
                <w:lang w:eastAsia="zh-TW"/>
              </w:rPr>
              <w:t>DC_3A-7A-7A_n1A-n257G</w:t>
            </w:r>
          </w:p>
          <w:p w14:paraId="7A8409ED" w14:textId="77777777" w:rsidR="008D1E4A" w:rsidRPr="00EF5447" w:rsidRDefault="008D1E4A" w:rsidP="00C620E0">
            <w:pPr>
              <w:pStyle w:val="TAC"/>
              <w:rPr>
                <w:lang w:eastAsia="zh-TW"/>
              </w:rPr>
            </w:pPr>
            <w:r w:rsidRPr="00EF5447">
              <w:rPr>
                <w:lang w:eastAsia="zh-TW"/>
              </w:rPr>
              <w:t>DC_3A-7A-7A_n1A-n257H</w:t>
            </w:r>
          </w:p>
          <w:p w14:paraId="367DC927" w14:textId="77777777" w:rsidR="008D1E4A" w:rsidRPr="00EF5447" w:rsidRDefault="008D1E4A" w:rsidP="00C620E0">
            <w:pPr>
              <w:pStyle w:val="TAC"/>
              <w:rPr>
                <w:lang w:eastAsia="zh-TW"/>
              </w:rPr>
            </w:pPr>
            <w:r w:rsidRPr="00EF5447">
              <w:rPr>
                <w:lang w:eastAsia="zh-TW"/>
              </w:rPr>
              <w:t>DC_3A-7A-7A_n1A-n257I</w:t>
            </w:r>
          </w:p>
          <w:p w14:paraId="129AA0FB" w14:textId="77777777" w:rsidR="008D1E4A" w:rsidRPr="00EF5447" w:rsidRDefault="008D1E4A" w:rsidP="00C620E0">
            <w:pPr>
              <w:pStyle w:val="TAC"/>
              <w:rPr>
                <w:lang w:eastAsia="zh-TW"/>
              </w:rPr>
            </w:pPr>
            <w:r w:rsidRPr="00EF5447">
              <w:rPr>
                <w:lang w:eastAsia="zh-TW"/>
              </w:rPr>
              <w:t>DC_3A-7A-7A_n1A-n257J</w:t>
            </w:r>
          </w:p>
          <w:p w14:paraId="511E7F6B" w14:textId="77777777" w:rsidR="008D1E4A" w:rsidRPr="00EF5447" w:rsidRDefault="008D1E4A" w:rsidP="00C620E0">
            <w:pPr>
              <w:pStyle w:val="TAC"/>
              <w:rPr>
                <w:lang w:eastAsia="zh-TW"/>
              </w:rPr>
            </w:pPr>
            <w:r w:rsidRPr="00EF5447">
              <w:rPr>
                <w:lang w:eastAsia="zh-TW"/>
              </w:rPr>
              <w:t>DC_3A-7A-7A_n1A-n257K</w:t>
            </w:r>
          </w:p>
          <w:p w14:paraId="1A0B1B98" w14:textId="77777777" w:rsidR="008D1E4A" w:rsidRPr="00EF5447" w:rsidRDefault="008D1E4A" w:rsidP="00C620E0">
            <w:pPr>
              <w:pStyle w:val="TAC"/>
              <w:rPr>
                <w:lang w:eastAsia="zh-TW"/>
              </w:rPr>
            </w:pPr>
            <w:r w:rsidRPr="00EF5447">
              <w:rPr>
                <w:lang w:eastAsia="zh-TW"/>
              </w:rPr>
              <w:t>DC_3A-7A-7A_n1A-n257L</w:t>
            </w:r>
          </w:p>
          <w:p w14:paraId="372E4307" w14:textId="77777777" w:rsidR="008D1E4A" w:rsidRPr="00EF5447" w:rsidRDefault="008D1E4A" w:rsidP="00C620E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04CE2EDA" w14:textId="77777777" w:rsidR="008D1E4A" w:rsidRPr="00EF5447" w:rsidRDefault="008D1E4A" w:rsidP="00C620E0">
            <w:pPr>
              <w:pStyle w:val="TAC"/>
              <w:rPr>
                <w:lang w:eastAsia="zh-TW"/>
              </w:rPr>
            </w:pPr>
            <w:r w:rsidRPr="00EF5447">
              <w:rPr>
                <w:lang w:eastAsia="zh-TW"/>
              </w:rPr>
              <w:t>DC_3A_n1A</w:t>
            </w:r>
          </w:p>
          <w:p w14:paraId="74E8035C" w14:textId="77777777" w:rsidR="008D1E4A" w:rsidRPr="00EF5447" w:rsidRDefault="008D1E4A" w:rsidP="00C620E0">
            <w:pPr>
              <w:pStyle w:val="TAC"/>
              <w:rPr>
                <w:lang w:eastAsia="zh-TW"/>
              </w:rPr>
            </w:pPr>
            <w:r w:rsidRPr="00EF5447">
              <w:rPr>
                <w:lang w:eastAsia="zh-TW"/>
              </w:rPr>
              <w:t>DC_3A_n257A</w:t>
            </w:r>
          </w:p>
          <w:p w14:paraId="03D5DA09" w14:textId="77777777" w:rsidR="008D1E4A" w:rsidRPr="00EF5447" w:rsidRDefault="008D1E4A" w:rsidP="00C620E0">
            <w:pPr>
              <w:pStyle w:val="TAC"/>
              <w:rPr>
                <w:lang w:eastAsia="zh-TW"/>
              </w:rPr>
            </w:pPr>
            <w:r w:rsidRPr="00EF5447">
              <w:rPr>
                <w:lang w:eastAsia="zh-TW"/>
              </w:rPr>
              <w:t>DC_7A_n1A</w:t>
            </w:r>
          </w:p>
          <w:p w14:paraId="3E1A3741" w14:textId="77777777" w:rsidR="008D1E4A" w:rsidRPr="00EF5447" w:rsidRDefault="008D1E4A" w:rsidP="00C620E0">
            <w:pPr>
              <w:pStyle w:val="TAC"/>
              <w:rPr>
                <w:lang w:eastAsia="zh-TW"/>
              </w:rPr>
            </w:pPr>
            <w:r w:rsidRPr="00EF5447">
              <w:rPr>
                <w:lang w:eastAsia="zh-TW"/>
              </w:rPr>
              <w:t>DC_7A_n257A</w:t>
            </w:r>
          </w:p>
        </w:tc>
      </w:tr>
      <w:tr w:rsidR="008D1E4A" w:rsidRPr="00EF5447" w14:paraId="0E21CFE8" w14:textId="77777777" w:rsidTr="00C620E0">
        <w:trPr>
          <w:trHeight w:val="187"/>
          <w:jc w:val="center"/>
        </w:trPr>
        <w:tc>
          <w:tcPr>
            <w:tcW w:w="3969" w:type="dxa"/>
            <w:shd w:val="clear" w:color="auto" w:fill="auto"/>
            <w:noWrap/>
            <w:tcMar>
              <w:top w:w="28" w:type="dxa"/>
              <w:left w:w="28" w:type="dxa"/>
              <w:bottom w:w="28" w:type="dxa"/>
              <w:right w:w="28" w:type="dxa"/>
            </w:tcMar>
          </w:tcPr>
          <w:p w14:paraId="70C276C5" w14:textId="77777777" w:rsidR="008D1E4A" w:rsidRPr="00EF5447" w:rsidRDefault="008D1E4A" w:rsidP="00C620E0">
            <w:pPr>
              <w:pStyle w:val="TAC"/>
              <w:rPr>
                <w:lang w:eastAsia="zh-TW"/>
              </w:rPr>
            </w:pPr>
            <w:r w:rsidRPr="00EF5447">
              <w:rPr>
                <w:lang w:eastAsia="zh-TW"/>
              </w:rPr>
              <w:t>DC_3A-3A-7A-7A_n1A-n257A</w:t>
            </w:r>
          </w:p>
          <w:p w14:paraId="6F53590D" w14:textId="77777777" w:rsidR="008D1E4A" w:rsidRPr="00EF5447" w:rsidRDefault="008D1E4A" w:rsidP="00C620E0">
            <w:pPr>
              <w:pStyle w:val="TAC"/>
              <w:rPr>
                <w:lang w:eastAsia="zh-TW"/>
              </w:rPr>
            </w:pPr>
            <w:r w:rsidRPr="00EF5447">
              <w:rPr>
                <w:lang w:eastAsia="zh-TW"/>
              </w:rPr>
              <w:t>DC_3A-3A-7A-7A_n1A-n257D</w:t>
            </w:r>
          </w:p>
          <w:p w14:paraId="6B8C40BB" w14:textId="77777777" w:rsidR="008D1E4A" w:rsidRPr="00EF5447" w:rsidRDefault="008D1E4A" w:rsidP="00C620E0">
            <w:pPr>
              <w:pStyle w:val="TAC"/>
              <w:rPr>
                <w:lang w:eastAsia="zh-TW"/>
              </w:rPr>
            </w:pPr>
            <w:r w:rsidRPr="00EF5447">
              <w:rPr>
                <w:lang w:eastAsia="zh-TW"/>
              </w:rPr>
              <w:t>DC_3A-3A-7A-7A_n1A-n257E</w:t>
            </w:r>
          </w:p>
          <w:p w14:paraId="7E9C2D42" w14:textId="77777777" w:rsidR="008D1E4A" w:rsidRPr="00EF5447" w:rsidRDefault="008D1E4A" w:rsidP="00C620E0">
            <w:pPr>
              <w:pStyle w:val="TAC"/>
              <w:rPr>
                <w:lang w:eastAsia="zh-TW"/>
              </w:rPr>
            </w:pPr>
            <w:r w:rsidRPr="00EF5447">
              <w:rPr>
                <w:lang w:eastAsia="zh-TW"/>
              </w:rPr>
              <w:t>DC_3A-3A-7A-7A_n1A-n257F</w:t>
            </w:r>
          </w:p>
          <w:p w14:paraId="48812966" w14:textId="77777777" w:rsidR="008D1E4A" w:rsidRPr="00EF5447" w:rsidRDefault="008D1E4A" w:rsidP="00C620E0">
            <w:pPr>
              <w:pStyle w:val="TAC"/>
              <w:rPr>
                <w:lang w:eastAsia="zh-TW"/>
              </w:rPr>
            </w:pPr>
            <w:r w:rsidRPr="00EF5447">
              <w:rPr>
                <w:lang w:eastAsia="zh-TW"/>
              </w:rPr>
              <w:t>DC_3A-3A-7A-7A_n1A-n257G</w:t>
            </w:r>
          </w:p>
          <w:p w14:paraId="1E1E019A" w14:textId="77777777" w:rsidR="008D1E4A" w:rsidRPr="00EF5447" w:rsidRDefault="008D1E4A" w:rsidP="00C620E0">
            <w:pPr>
              <w:pStyle w:val="TAC"/>
              <w:rPr>
                <w:lang w:eastAsia="zh-TW"/>
              </w:rPr>
            </w:pPr>
            <w:r w:rsidRPr="00EF5447">
              <w:rPr>
                <w:lang w:eastAsia="zh-TW"/>
              </w:rPr>
              <w:t>DC_3A-3A-7A-7A_n1A-n257H</w:t>
            </w:r>
          </w:p>
          <w:p w14:paraId="003038BB" w14:textId="77777777" w:rsidR="008D1E4A" w:rsidRPr="00EF5447" w:rsidRDefault="008D1E4A" w:rsidP="00C620E0">
            <w:pPr>
              <w:pStyle w:val="TAC"/>
              <w:rPr>
                <w:lang w:eastAsia="zh-TW"/>
              </w:rPr>
            </w:pPr>
            <w:r w:rsidRPr="00EF5447">
              <w:rPr>
                <w:lang w:eastAsia="zh-TW"/>
              </w:rPr>
              <w:t>DC_3A-3A-7A-7A_n1A-n257I</w:t>
            </w:r>
          </w:p>
          <w:p w14:paraId="54FD11DC" w14:textId="77777777" w:rsidR="008D1E4A" w:rsidRPr="00EF5447" w:rsidRDefault="008D1E4A" w:rsidP="00C620E0">
            <w:pPr>
              <w:pStyle w:val="TAC"/>
              <w:rPr>
                <w:lang w:eastAsia="zh-TW"/>
              </w:rPr>
            </w:pPr>
            <w:r w:rsidRPr="00EF5447">
              <w:rPr>
                <w:lang w:eastAsia="zh-TW"/>
              </w:rPr>
              <w:t>DC_3A-3A-7A-7A_n1A-n257J</w:t>
            </w:r>
          </w:p>
          <w:p w14:paraId="0BA2FA0C" w14:textId="77777777" w:rsidR="008D1E4A" w:rsidRPr="00EF5447" w:rsidRDefault="008D1E4A" w:rsidP="00C620E0">
            <w:pPr>
              <w:pStyle w:val="TAC"/>
              <w:rPr>
                <w:lang w:eastAsia="zh-TW"/>
              </w:rPr>
            </w:pPr>
            <w:r w:rsidRPr="00EF5447">
              <w:rPr>
                <w:lang w:eastAsia="zh-TW"/>
              </w:rPr>
              <w:t>DC_3A-3A-7A-7A_n1A-n257K</w:t>
            </w:r>
          </w:p>
          <w:p w14:paraId="065F470D" w14:textId="77777777" w:rsidR="008D1E4A" w:rsidRPr="00EF5447" w:rsidRDefault="008D1E4A" w:rsidP="00C620E0">
            <w:pPr>
              <w:pStyle w:val="TAC"/>
              <w:rPr>
                <w:lang w:eastAsia="zh-TW"/>
              </w:rPr>
            </w:pPr>
            <w:r w:rsidRPr="00EF5447">
              <w:rPr>
                <w:lang w:eastAsia="zh-TW"/>
              </w:rPr>
              <w:t>DC_3A-3A-7A-7A_n1A-n257L</w:t>
            </w:r>
          </w:p>
          <w:p w14:paraId="1035630A" w14:textId="77777777" w:rsidR="008D1E4A" w:rsidRPr="00EF5447" w:rsidRDefault="008D1E4A" w:rsidP="00C620E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6B253BA4" w14:textId="77777777" w:rsidR="008D1E4A" w:rsidRPr="00EF5447" w:rsidRDefault="008D1E4A" w:rsidP="00C620E0">
            <w:pPr>
              <w:pStyle w:val="TAC"/>
              <w:rPr>
                <w:lang w:eastAsia="zh-TW"/>
              </w:rPr>
            </w:pPr>
            <w:r w:rsidRPr="00EF5447">
              <w:rPr>
                <w:lang w:eastAsia="zh-TW"/>
              </w:rPr>
              <w:t>DC_3A_n1A</w:t>
            </w:r>
          </w:p>
          <w:p w14:paraId="0E6DE796" w14:textId="77777777" w:rsidR="008D1E4A" w:rsidRPr="00EF5447" w:rsidRDefault="008D1E4A" w:rsidP="00C620E0">
            <w:pPr>
              <w:pStyle w:val="TAC"/>
              <w:rPr>
                <w:lang w:eastAsia="zh-TW"/>
              </w:rPr>
            </w:pPr>
            <w:r w:rsidRPr="00EF5447">
              <w:rPr>
                <w:lang w:eastAsia="zh-TW"/>
              </w:rPr>
              <w:t>DC_3A_n257A</w:t>
            </w:r>
          </w:p>
          <w:p w14:paraId="295A1346" w14:textId="77777777" w:rsidR="008D1E4A" w:rsidRPr="00EF5447" w:rsidRDefault="008D1E4A" w:rsidP="00C620E0">
            <w:pPr>
              <w:pStyle w:val="TAC"/>
              <w:rPr>
                <w:lang w:eastAsia="zh-TW"/>
              </w:rPr>
            </w:pPr>
            <w:r w:rsidRPr="00EF5447">
              <w:rPr>
                <w:lang w:eastAsia="zh-TW"/>
              </w:rPr>
              <w:t>DC_7A_n1A</w:t>
            </w:r>
          </w:p>
          <w:p w14:paraId="7FA23D97" w14:textId="77777777" w:rsidR="008D1E4A" w:rsidRPr="00EF5447" w:rsidRDefault="008D1E4A" w:rsidP="00C620E0">
            <w:pPr>
              <w:pStyle w:val="TAC"/>
              <w:rPr>
                <w:lang w:eastAsia="zh-TW"/>
              </w:rPr>
            </w:pPr>
            <w:r w:rsidRPr="00EF5447">
              <w:rPr>
                <w:lang w:eastAsia="zh-TW"/>
              </w:rPr>
              <w:t>DC_7A_n257A</w:t>
            </w:r>
          </w:p>
        </w:tc>
      </w:tr>
      <w:tr w:rsidR="008D1E4A" w:rsidRPr="00EF5447" w14:paraId="668FC956" w14:textId="77777777" w:rsidTr="00C620E0">
        <w:trPr>
          <w:trHeight w:val="187"/>
          <w:jc w:val="center"/>
        </w:trPr>
        <w:tc>
          <w:tcPr>
            <w:tcW w:w="3969" w:type="dxa"/>
            <w:shd w:val="clear" w:color="auto" w:fill="auto"/>
            <w:noWrap/>
            <w:tcMar>
              <w:top w:w="28" w:type="dxa"/>
              <w:left w:w="28" w:type="dxa"/>
              <w:bottom w:w="28" w:type="dxa"/>
              <w:right w:w="28" w:type="dxa"/>
            </w:tcMar>
          </w:tcPr>
          <w:p w14:paraId="4231A91C" w14:textId="77777777" w:rsidR="008D1E4A" w:rsidRPr="00EF5447" w:rsidRDefault="008D1E4A" w:rsidP="00C620E0">
            <w:pPr>
              <w:pStyle w:val="TAC"/>
              <w:rPr>
                <w:lang w:eastAsia="ko-KR"/>
              </w:rPr>
            </w:pPr>
            <w:r w:rsidRPr="00EF5447">
              <w:rPr>
                <w:lang w:eastAsia="ko-KR"/>
              </w:rPr>
              <w:t>DC_3A-3A-7A_n78A-n257A</w:t>
            </w:r>
          </w:p>
          <w:p w14:paraId="063168FF" w14:textId="77777777" w:rsidR="008D1E4A" w:rsidRPr="00EF5447" w:rsidRDefault="008D1E4A" w:rsidP="00C620E0">
            <w:pPr>
              <w:pStyle w:val="TAC"/>
              <w:rPr>
                <w:lang w:eastAsia="ko-KR"/>
              </w:rPr>
            </w:pPr>
            <w:r w:rsidRPr="00EF5447">
              <w:rPr>
                <w:lang w:eastAsia="ko-KR"/>
              </w:rPr>
              <w:t>DC_3A-3A-7A_n78A-n257D</w:t>
            </w:r>
          </w:p>
          <w:p w14:paraId="3095BF9A" w14:textId="77777777" w:rsidR="008D1E4A" w:rsidRPr="00EF5447" w:rsidRDefault="008D1E4A" w:rsidP="00C620E0">
            <w:pPr>
              <w:pStyle w:val="TAC"/>
              <w:rPr>
                <w:lang w:eastAsia="ko-KR"/>
              </w:rPr>
            </w:pPr>
            <w:r w:rsidRPr="00EF5447">
              <w:rPr>
                <w:lang w:eastAsia="ko-KR"/>
              </w:rPr>
              <w:t>DC_3A-3A-7A_n78A-n257E</w:t>
            </w:r>
          </w:p>
          <w:p w14:paraId="7BE43CED" w14:textId="77777777" w:rsidR="008D1E4A" w:rsidRPr="00EF5447" w:rsidRDefault="008D1E4A" w:rsidP="00C620E0">
            <w:pPr>
              <w:pStyle w:val="TAC"/>
              <w:rPr>
                <w:lang w:eastAsia="ko-KR"/>
              </w:rPr>
            </w:pPr>
            <w:r w:rsidRPr="00EF5447">
              <w:rPr>
                <w:lang w:eastAsia="ko-KR"/>
              </w:rPr>
              <w:t>DC_3A-3A-7A_n78A-n257F</w:t>
            </w:r>
          </w:p>
          <w:p w14:paraId="7E0242F6" w14:textId="77777777" w:rsidR="008D1E4A" w:rsidRPr="00EF5447" w:rsidRDefault="008D1E4A" w:rsidP="00C620E0">
            <w:pPr>
              <w:pStyle w:val="TAC"/>
              <w:rPr>
                <w:lang w:eastAsia="ko-KR"/>
              </w:rPr>
            </w:pPr>
            <w:r w:rsidRPr="00EF5447">
              <w:rPr>
                <w:lang w:eastAsia="ko-KR"/>
              </w:rPr>
              <w:t>DC_3A-3A-7A_n78A-n257G</w:t>
            </w:r>
          </w:p>
          <w:p w14:paraId="37CFC2BE" w14:textId="77777777" w:rsidR="008D1E4A" w:rsidRPr="00EF5447" w:rsidRDefault="008D1E4A" w:rsidP="00C620E0">
            <w:pPr>
              <w:pStyle w:val="TAC"/>
              <w:rPr>
                <w:lang w:eastAsia="ko-KR"/>
              </w:rPr>
            </w:pPr>
            <w:r w:rsidRPr="00EF5447">
              <w:rPr>
                <w:lang w:eastAsia="ko-KR"/>
              </w:rPr>
              <w:t>DC_3A-3A-7A_n78A-n257H</w:t>
            </w:r>
          </w:p>
          <w:p w14:paraId="386EB1BD" w14:textId="77777777" w:rsidR="008D1E4A" w:rsidRPr="00EF5447" w:rsidRDefault="008D1E4A" w:rsidP="00C620E0">
            <w:pPr>
              <w:pStyle w:val="TAC"/>
              <w:rPr>
                <w:lang w:eastAsia="ko-KR"/>
              </w:rPr>
            </w:pPr>
            <w:r w:rsidRPr="00EF5447">
              <w:rPr>
                <w:lang w:eastAsia="ko-KR"/>
              </w:rPr>
              <w:t>DC_3A-3A-7A_n78A-n257I</w:t>
            </w:r>
          </w:p>
          <w:p w14:paraId="09A57AC7" w14:textId="77777777" w:rsidR="008D1E4A" w:rsidRPr="00EF5447" w:rsidRDefault="008D1E4A" w:rsidP="00C620E0">
            <w:pPr>
              <w:pStyle w:val="TAC"/>
              <w:rPr>
                <w:lang w:eastAsia="ko-KR"/>
              </w:rPr>
            </w:pPr>
            <w:r w:rsidRPr="00EF5447">
              <w:rPr>
                <w:lang w:eastAsia="ko-KR"/>
              </w:rPr>
              <w:t>DC_3A-3A-7A_n78A-n257J</w:t>
            </w:r>
          </w:p>
          <w:p w14:paraId="2C63D2FA" w14:textId="77777777" w:rsidR="008D1E4A" w:rsidRPr="00EF5447" w:rsidRDefault="008D1E4A" w:rsidP="00C620E0">
            <w:pPr>
              <w:pStyle w:val="TAC"/>
              <w:rPr>
                <w:lang w:eastAsia="ko-KR"/>
              </w:rPr>
            </w:pPr>
            <w:r w:rsidRPr="00EF5447">
              <w:rPr>
                <w:lang w:eastAsia="ko-KR"/>
              </w:rPr>
              <w:t>DC_3A-3A-7A_n78A-n257K</w:t>
            </w:r>
          </w:p>
          <w:p w14:paraId="0CA17A85" w14:textId="77777777" w:rsidR="008D1E4A" w:rsidRPr="00EF5447" w:rsidRDefault="008D1E4A" w:rsidP="00C620E0">
            <w:pPr>
              <w:pStyle w:val="TAC"/>
              <w:rPr>
                <w:lang w:eastAsia="ko-KR"/>
              </w:rPr>
            </w:pPr>
            <w:r w:rsidRPr="00EF5447">
              <w:rPr>
                <w:lang w:eastAsia="ko-KR"/>
              </w:rPr>
              <w:t>DC_3A-3A-7A_n78A-n257L</w:t>
            </w:r>
          </w:p>
          <w:p w14:paraId="29E5EE8D" w14:textId="77777777" w:rsidR="008D1E4A" w:rsidRPr="00EF5447" w:rsidRDefault="008D1E4A" w:rsidP="00C620E0">
            <w:pPr>
              <w:pStyle w:val="TAC"/>
              <w:rPr>
                <w:lang w:eastAsia="ko-KR"/>
              </w:rPr>
            </w:pPr>
            <w:r w:rsidRPr="00EF5447">
              <w:rPr>
                <w:lang w:eastAsia="ko-KR"/>
              </w:rPr>
              <w:t>DC_3A-3A-7A_n78A-n257M</w:t>
            </w:r>
          </w:p>
          <w:p w14:paraId="74FD4D78" w14:textId="77777777" w:rsidR="008D1E4A" w:rsidRPr="00EF5447" w:rsidRDefault="008D1E4A" w:rsidP="00C620E0">
            <w:pPr>
              <w:pStyle w:val="TAC"/>
              <w:rPr>
                <w:lang w:eastAsia="ko-KR"/>
              </w:rPr>
            </w:pPr>
            <w:r w:rsidRPr="00EF5447">
              <w:rPr>
                <w:lang w:eastAsia="ko-KR"/>
              </w:rPr>
              <w:t>DC_3A-3A-7A-7A_n78A-n257A</w:t>
            </w:r>
          </w:p>
          <w:p w14:paraId="3491E1EA" w14:textId="77777777" w:rsidR="008D1E4A" w:rsidRPr="00EF5447" w:rsidRDefault="008D1E4A" w:rsidP="00C620E0">
            <w:pPr>
              <w:pStyle w:val="TAC"/>
              <w:rPr>
                <w:lang w:eastAsia="ko-KR"/>
              </w:rPr>
            </w:pPr>
            <w:r w:rsidRPr="00EF5447">
              <w:rPr>
                <w:lang w:eastAsia="ko-KR"/>
              </w:rPr>
              <w:t>DC_3A-3A-7A-7A_n78A-n257D</w:t>
            </w:r>
          </w:p>
          <w:p w14:paraId="5B94A872" w14:textId="77777777" w:rsidR="008D1E4A" w:rsidRPr="00EF5447" w:rsidRDefault="008D1E4A" w:rsidP="00C620E0">
            <w:pPr>
              <w:pStyle w:val="TAC"/>
              <w:rPr>
                <w:lang w:eastAsia="ko-KR"/>
              </w:rPr>
            </w:pPr>
            <w:r w:rsidRPr="00EF5447">
              <w:rPr>
                <w:lang w:eastAsia="ko-KR"/>
              </w:rPr>
              <w:t>DC_3A-3A-7A-7A_n78A-n257E</w:t>
            </w:r>
          </w:p>
          <w:p w14:paraId="710F0077" w14:textId="77777777" w:rsidR="008D1E4A" w:rsidRPr="00EF5447" w:rsidRDefault="008D1E4A" w:rsidP="00C620E0">
            <w:pPr>
              <w:pStyle w:val="TAC"/>
              <w:rPr>
                <w:lang w:eastAsia="ko-KR"/>
              </w:rPr>
            </w:pPr>
            <w:r w:rsidRPr="00EF5447">
              <w:rPr>
                <w:lang w:eastAsia="ko-KR"/>
              </w:rPr>
              <w:t>DC_3A-3A-7A-7A_n78A-n257F</w:t>
            </w:r>
          </w:p>
          <w:p w14:paraId="6791DA60" w14:textId="77777777" w:rsidR="008D1E4A" w:rsidRPr="00EF5447" w:rsidRDefault="008D1E4A" w:rsidP="00C620E0">
            <w:pPr>
              <w:pStyle w:val="TAC"/>
              <w:rPr>
                <w:lang w:eastAsia="ko-KR"/>
              </w:rPr>
            </w:pPr>
            <w:r w:rsidRPr="00EF5447">
              <w:rPr>
                <w:lang w:eastAsia="ko-KR"/>
              </w:rPr>
              <w:t>DC_3A-3A-7A-7A_n78A-n257G</w:t>
            </w:r>
          </w:p>
          <w:p w14:paraId="61738C89" w14:textId="77777777" w:rsidR="008D1E4A" w:rsidRPr="00EF5447" w:rsidRDefault="008D1E4A" w:rsidP="00C620E0">
            <w:pPr>
              <w:pStyle w:val="TAC"/>
              <w:rPr>
                <w:lang w:eastAsia="ko-KR"/>
              </w:rPr>
            </w:pPr>
            <w:r w:rsidRPr="00EF5447">
              <w:rPr>
                <w:lang w:eastAsia="ko-KR"/>
              </w:rPr>
              <w:t>DC_3A-3A-7A-7A_n78A-n257H</w:t>
            </w:r>
          </w:p>
          <w:p w14:paraId="28E340AF" w14:textId="77777777" w:rsidR="008D1E4A" w:rsidRPr="00EF5447" w:rsidRDefault="008D1E4A" w:rsidP="00C620E0">
            <w:pPr>
              <w:pStyle w:val="TAC"/>
              <w:rPr>
                <w:lang w:eastAsia="ko-KR"/>
              </w:rPr>
            </w:pPr>
            <w:r w:rsidRPr="00EF5447">
              <w:rPr>
                <w:lang w:eastAsia="ko-KR"/>
              </w:rPr>
              <w:t>DC_3A-3A-7A-7A_n78A-n257I</w:t>
            </w:r>
          </w:p>
          <w:p w14:paraId="3135360B" w14:textId="77777777" w:rsidR="008D1E4A" w:rsidRPr="00EF5447" w:rsidRDefault="008D1E4A" w:rsidP="00C620E0">
            <w:pPr>
              <w:pStyle w:val="TAC"/>
              <w:rPr>
                <w:lang w:eastAsia="ko-KR"/>
              </w:rPr>
            </w:pPr>
            <w:r w:rsidRPr="00EF5447">
              <w:rPr>
                <w:lang w:eastAsia="ko-KR"/>
              </w:rPr>
              <w:t>DC_3A-3A-7A-7A_n78A-n257J</w:t>
            </w:r>
          </w:p>
          <w:p w14:paraId="61670DE0" w14:textId="77777777" w:rsidR="008D1E4A" w:rsidRPr="00EF5447" w:rsidRDefault="008D1E4A" w:rsidP="00C620E0">
            <w:pPr>
              <w:pStyle w:val="TAC"/>
              <w:rPr>
                <w:lang w:eastAsia="ko-KR"/>
              </w:rPr>
            </w:pPr>
            <w:r w:rsidRPr="00EF5447">
              <w:rPr>
                <w:lang w:eastAsia="ko-KR"/>
              </w:rPr>
              <w:t>DC_3A-3A-7A-7A_n78A-n257K</w:t>
            </w:r>
          </w:p>
          <w:p w14:paraId="498C27F6" w14:textId="77777777" w:rsidR="008D1E4A" w:rsidRPr="00EF5447" w:rsidRDefault="008D1E4A" w:rsidP="00C620E0">
            <w:pPr>
              <w:pStyle w:val="TAC"/>
              <w:rPr>
                <w:lang w:eastAsia="ko-KR"/>
              </w:rPr>
            </w:pPr>
            <w:r w:rsidRPr="00EF5447">
              <w:rPr>
                <w:lang w:eastAsia="ko-KR"/>
              </w:rPr>
              <w:t>DC_3A-3A-7A-7A_n78A-n257L</w:t>
            </w:r>
          </w:p>
          <w:p w14:paraId="20E5DD30" w14:textId="77777777" w:rsidR="008D1E4A" w:rsidRPr="00EF5447" w:rsidRDefault="008D1E4A" w:rsidP="00C620E0">
            <w:pPr>
              <w:pStyle w:val="TAC"/>
              <w:rPr>
                <w:noProof/>
              </w:rPr>
            </w:pPr>
            <w:r w:rsidRPr="00EF5447">
              <w:rPr>
                <w:lang w:eastAsia="ko-KR"/>
              </w:rPr>
              <w:t>DC_3A-3A-7A-7A_n78A-n257M</w:t>
            </w:r>
          </w:p>
        </w:tc>
        <w:tc>
          <w:tcPr>
            <w:tcW w:w="3969" w:type="dxa"/>
            <w:tcMar>
              <w:top w:w="28" w:type="dxa"/>
              <w:left w:w="28" w:type="dxa"/>
              <w:bottom w:w="28" w:type="dxa"/>
              <w:right w:w="28" w:type="dxa"/>
            </w:tcMar>
          </w:tcPr>
          <w:p w14:paraId="2D634598" w14:textId="77777777" w:rsidR="008D1E4A" w:rsidRPr="00EF5447" w:rsidRDefault="008D1E4A" w:rsidP="00C620E0">
            <w:pPr>
              <w:pStyle w:val="TAC"/>
              <w:rPr>
                <w:lang w:eastAsia="fi-FI"/>
              </w:rPr>
            </w:pPr>
            <w:r w:rsidRPr="00EF5447">
              <w:rPr>
                <w:lang w:eastAsia="fi-FI"/>
              </w:rPr>
              <w:t>DC_3A_n78A</w:t>
            </w:r>
          </w:p>
          <w:p w14:paraId="547192D0" w14:textId="77777777" w:rsidR="008D1E4A" w:rsidRPr="00EF5447" w:rsidRDefault="008D1E4A" w:rsidP="00C620E0">
            <w:pPr>
              <w:pStyle w:val="TAC"/>
              <w:rPr>
                <w:lang w:eastAsia="fi-FI"/>
              </w:rPr>
            </w:pPr>
            <w:r w:rsidRPr="00EF5447">
              <w:rPr>
                <w:lang w:eastAsia="fi-FI"/>
              </w:rPr>
              <w:t>DC_3A_n257A</w:t>
            </w:r>
          </w:p>
          <w:p w14:paraId="241A110D" w14:textId="77777777" w:rsidR="008D1E4A" w:rsidRPr="00EF5447" w:rsidRDefault="008D1E4A" w:rsidP="00C620E0">
            <w:pPr>
              <w:pStyle w:val="TAC"/>
              <w:rPr>
                <w:lang w:eastAsia="fi-FI"/>
              </w:rPr>
            </w:pPr>
            <w:r w:rsidRPr="00EF5447">
              <w:rPr>
                <w:lang w:eastAsia="fi-FI"/>
              </w:rPr>
              <w:t>DC_7A_n78A</w:t>
            </w:r>
          </w:p>
          <w:p w14:paraId="170CF13F" w14:textId="77777777" w:rsidR="008D1E4A" w:rsidRPr="00EF5447" w:rsidRDefault="008D1E4A" w:rsidP="00C620E0">
            <w:pPr>
              <w:pStyle w:val="TAC"/>
              <w:rPr>
                <w:noProof/>
              </w:rPr>
            </w:pPr>
            <w:r w:rsidRPr="00EF5447">
              <w:rPr>
                <w:lang w:eastAsia="fi-FI"/>
              </w:rPr>
              <w:t>DC_7A_n257A</w:t>
            </w:r>
          </w:p>
        </w:tc>
      </w:tr>
      <w:tr w:rsidR="008D1E4A" w:rsidRPr="00EF5447" w14:paraId="5843E578" w14:textId="77777777" w:rsidTr="00C620E0">
        <w:trPr>
          <w:trHeight w:val="187"/>
          <w:jc w:val="center"/>
        </w:trPr>
        <w:tc>
          <w:tcPr>
            <w:tcW w:w="3969" w:type="dxa"/>
            <w:shd w:val="clear" w:color="auto" w:fill="auto"/>
            <w:noWrap/>
            <w:tcMar>
              <w:top w:w="28" w:type="dxa"/>
              <w:left w:w="28" w:type="dxa"/>
              <w:bottom w:w="28" w:type="dxa"/>
              <w:right w:w="28" w:type="dxa"/>
            </w:tcMar>
          </w:tcPr>
          <w:p w14:paraId="352BE513" w14:textId="77777777" w:rsidR="008D1E4A" w:rsidRPr="00EF5447" w:rsidRDefault="008D1E4A" w:rsidP="00C620E0">
            <w:pPr>
              <w:pStyle w:val="TAC"/>
            </w:pPr>
            <w:r w:rsidRPr="00EF5447">
              <w:lastRenderedPageBreak/>
              <w:t>DC_3A-7A_n78A-n257A</w:t>
            </w:r>
          </w:p>
          <w:p w14:paraId="6FFFD4E7" w14:textId="77777777" w:rsidR="008D1E4A" w:rsidRPr="00EF5447" w:rsidRDefault="008D1E4A" w:rsidP="00C620E0">
            <w:pPr>
              <w:pStyle w:val="TAC"/>
            </w:pPr>
            <w:r w:rsidRPr="00EF5447">
              <w:t>DC_3A-7A_n78A-n257D</w:t>
            </w:r>
          </w:p>
          <w:p w14:paraId="44979B4D" w14:textId="77777777" w:rsidR="008D1E4A" w:rsidRPr="00EF5447" w:rsidRDefault="008D1E4A" w:rsidP="00C620E0">
            <w:pPr>
              <w:pStyle w:val="TAC"/>
            </w:pPr>
            <w:r w:rsidRPr="00EF5447">
              <w:t>DC_3A-7A_n78A-n257E</w:t>
            </w:r>
          </w:p>
          <w:p w14:paraId="072DBCB5" w14:textId="77777777" w:rsidR="008D1E4A" w:rsidRPr="00EF5447" w:rsidRDefault="008D1E4A" w:rsidP="00C620E0">
            <w:pPr>
              <w:pStyle w:val="TAC"/>
            </w:pPr>
            <w:r w:rsidRPr="00EF5447">
              <w:t>DC_3A-7A_n78A-n257F</w:t>
            </w:r>
          </w:p>
          <w:p w14:paraId="00AD162B" w14:textId="77777777" w:rsidR="008D1E4A" w:rsidRPr="00EF5447" w:rsidRDefault="008D1E4A" w:rsidP="00C620E0">
            <w:pPr>
              <w:pStyle w:val="TAC"/>
            </w:pPr>
            <w:r w:rsidRPr="00EF5447">
              <w:t>DC_3A-7A_n78A-n257G</w:t>
            </w:r>
          </w:p>
          <w:p w14:paraId="0B381BC2" w14:textId="77777777" w:rsidR="008D1E4A" w:rsidRPr="00EF5447" w:rsidRDefault="008D1E4A" w:rsidP="00C620E0">
            <w:pPr>
              <w:pStyle w:val="TAC"/>
            </w:pPr>
            <w:r w:rsidRPr="00EF5447">
              <w:t>DC_3A-7A_n78A-n257H</w:t>
            </w:r>
          </w:p>
          <w:p w14:paraId="028D946F" w14:textId="77777777" w:rsidR="008D1E4A" w:rsidRPr="00EF5447" w:rsidRDefault="008D1E4A" w:rsidP="00C620E0">
            <w:pPr>
              <w:pStyle w:val="TAC"/>
            </w:pPr>
            <w:r w:rsidRPr="00EF5447">
              <w:t>DC_3A-7A_n78A-n257I</w:t>
            </w:r>
          </w:p>
          <w:p w14:paraId="0C8412B9" w14:textId="77777777" w:rsidR="008D1E4A" w:rsidRPr="00EF5447" w:rsidRDefault="008D1E4A" w:rsidP="00C620E0">
            <w:pPr>
              <w:pStyle w:val="TAC"/>
            </w:pPr>
            <w:r w:rsidRPr="00EF5447">
              <w:t>DC_3A-7A_n78A-n257J</w:t>
            </w:r>
          </w:p>
          <w:p w14:paraId="41CEFB5E" w14:textId="77777777" w:rsidR="008D1E4A" w:rsidRPr="00EF5447" w:rsidRDefault="008D1E4A" w:rsidP="00C620E0">
            <w:pPr>
              <w:pStyle w:val="TAC"/>
            </w:pPr>
            <w:r w:rsidRPr="00EF5447">
              <w:t>DC_3A-7A_n78A-n257K</w:t>
            </w:r>
          </w:p>
          <w:p w14:paraId="3C8E2828" w14:textId="77777777" w:rsidR="008D1E4A" w:rsidRPr="00EF5447" w:rsidRDefault="008D1E4A" w:rsidP="00C620E0">
            <w:pPr>
              <w:pStyle w:val="TAC"/>
            </w:pPr>
            <w:r w:rsidRPr="00EF5447">
              <w:t>DC_3A-7A_n78A-n257L</w:t>
            </w:r>
          </w:p>
          <w:p w14:paraId="34A765C4" w14:textId="77777777" w:rsidR="008D1E4A" w:rsidRPr="00EF5447" w:rsidRDefault="008D1E4A" w:rsidP="00C620E0">
            <w:pPr>
              <w:pStyle w:val="TAC"/>
            </w:pPr>
            <w:r w:rsidRPr="00EF5447">
              <w:t>DC_3A-7A_n78A-n257M</w:t>
            </w:r>
          </w:p>
          <w:p w14:paraId="14F7E4E0" w14:textId="77777777" w:rsidR="008D1E4A" w:rsidRPr="00EF5447" w:rsidRDefault="008D1E4A" w:rsidP="00C620E0">
            <w:pPr>
              <w:pStyle w:val="TAC"/>
            </w:pPr>
            <w:r w:rsidRPr="00EF5447">
              <w:t>DC_3A-7A_n78C-n257A</w:t>
            </w:r>
          </w:p>
          <w:p w14:paraId="05142298" w14:textId="77777777" w:rsidR="008D1E4A" w:rsidRPr="00EF5447" w:rsidRDefault="008D1E4A" w:rsidP="00C620E0">
            <w:pPr>
              <w:pStyle w:val="TAC"/>
            </w:pPr>
            <w:r w:rsidRPr="00EF5447">
              <w:t>DC_3A-7A_n78C-n257D</w:t>
            </w:r>
          </w:p>
          <w:p w14:paraId="707FE40D" w14:textId="77777777" w:rsidR="008D1E4A" w:rsidRPr="00EF5447" w:rsidRDefault="008D1E4A" w:rsidP="00C620E0">
            <w:pPr>
              <w:pStyle w:val="TAC"/>
            </w:pPr>
            <w:r w:rsidRPr="00EF5447">
              <w:t>DC_3A-7A_n78C-n257E</w:t>
            </w:r>
          </w:p>
          <w:p w14:paraId="755CC7D2" w14:textId="77777777" w:rsidR="008D1E4A" w:rsidRPr="00EF5447" w:rsidRDefault="008D1E4A" w:rsidP="00C620E0">
            <w:pPr>
              <w:pStyle w:val="TAC"/>
            </w:pPr>
            <w:r w:rsidRPr="00EF5447">
              <w:t>DC_3A-7A_n78C-n257F</w:t>
            </w:r>
          </w:p>
          <w:p w14:paraId="036AC24C" w14:textId="77777777" w:rsidR="008D1E4A" w:rsidRPr="00EF5447" w:rsidRDefault="008D1E4A" w:rsidP="00C620E0">
            <w:pPr>
              <w:pStyle w:val="TAC"/>
            </w:pPr>
            <w:r w:rsidRPr="00EF5447">
              <w:t>DC_3A-7A_n78C-n257G</w:t>
            </w:r>
          </w:p>
          <w:p w14:paraId="31AC8C97" w14:textId="77777777" w:rsidR="008D1E4A" w:rsidRPr="00EF5447" w:rsidRDefault="008D1E4A" w:rsidP="00C620E0">
            <w:pPr>
              <w:pStyle w:val="TAC"/>
            </w:pPr>
            <w:r w:rsidRPr="00EF5447">
              <w:t>DC_3A-7A_n78C-n257H</w:t>
            </w:r>
          </w:p>
          <w:p w14:paraId="439A526C" w14:textId="77777777" w:rsidR="008D1E4A" w:rsidRPr="00EF5447" w:rsidRDefault="008D1E4A" w:rsidP="00C620E0">
            <w:pPr>
              <w:pStyle w:val="TAC"/>
            </w:pPr>
            <w:r w:rsidRPr="00EF5447">
              <w:t>DC_3A-7A_n78C-n257I</w:t>
            </w:r>
          </w:p>
          <w:p w14:paraId="1258E3B6" w14:textId="77777777" w:rsidR="008D1E4A" w:rsidRPr="00EF5447" w:rsidRDefault="008D1E4A" w:rsidP="00C620E0">
            <w:pPr>
              <w:pStyle w:val="TAC"/>
            </w:pPr>
            <w:r w:rsidRPr="00EF5447">
              <w:t>DC_3A-7A_n78C-n257J</w:t>
            </w:r>
          </w:p>
          <w:p w14:paraId="772474DC" w14:textId="77777777" w:rsidR="008D1E4A" w:rsidRPr="00EF5447" w:rsidRDefault="008D1E4A" w:rsidP="00C620E0">
            <w:pPr>
              <w:pStyle w:val="TAC"/>
            </w:pPr>
            <w:r w:rsidRPr="00EF5447">
              <w:t>DC_3A-7A_n78C-n257K</w:t>
            </w:r>
          </w:p>
          <w:p w14:paraId="4CA42185" w14:textId="77777777" w:rsidR="008D1E4A" w:rsidRPr="00EF5447" w:rsidRDefault="008D1E4A" w:rsidP="00C620E0">
            <w:pPr>
              <w:pStyle w:val="TAC"/>
            </w:pPr>
            <w:r w:rsidRPr="00EF5447">
              <w:t>DC_3A-7A_n78C-n257L</w:t>
            </w:r>
          </w:p>
          <w:p w14:paraId="4FA6C00F" w14:textId="77777777" w:rsidR="008D1E4A" w:rsidRPr="00EF5447" w:rsidRDefault="008D1E4A" w:rsidP="00C620E0">
            <w:pPr>
              <w:pStyle w:val="TAC"/>
              <w:rPr>
                <w:lang w:eastAsia="ko-KR"/>
              </w:rPr>
            </w:pPr>
            <w:r w:rsidRPr="00EF5447">
              <w:t>DC_3A-7A_n78C-n257M</w:t>
            </w:r>
          </w:p>
        </w:tc>
        <w:tc>
          <w:tcPr>
            <w:tcW w:w="3969" w:type="dxa"/>
            <w:tcMar>
              <w:top w:w="28" w:type="dxa"/>
              <w:left w:w="28" w:type="dxa"/>
              <w:bottom w:w="28" w:type="dxa"/>
              <w:right w:w="28" w:type="dxa"/>
            </w:tcMar>
          </w:tcPr>
          <w:p w14:paraId="4B22E9FF" w14:textId="77777777" w:rsidR="008D1E4A" w:rsidRPr="00EF5447" w:rsidRDefault="008D1E4A" w:rsidP="00C620E0">
            <w:pPr>
              <w:pStyle w:val="TAC"/>
            </w:pPr>
            <w:r w:rsidRPr="00EF5447">
              <w:t>DC_3A_n78A-n257A</w:t>
            </w:r>
          </w:p>
          <w:p w14:paraId="1577C0B8" w14:textId="77777777" w:rsidR="008D1E4A" w:rsidRPr="00EF5447" w:rsidRDefault="008D1E4A" w:rsidP="00C620E0">
            <w:pPr>
              <w:pStyle w:val="TAC"/>
            </w:pPr>
            <w:r w:rsidRPr="00EF5447">
              <w:t>DC_3A_n78A-n257G</w:t>
            </w:r>
          </w:p>
          <w:p w14:paraId="2E290798" w14:textId="77777777" w:rsidR="008D1E4A" w:rsidRPr="00EF5447" w:rsidRDefault="008D1E4A" w:rsidP="00C620E0">
            <w:pPr>
              <w:pStyle w:val="TAC"/>
            </w:pPr>
            <w:r w:rsidRPr="00EF5447">
              <w:t>DC_3A_n78A-n257H</w:t>
            </w:r>
          </w:p>
          <w:p w14:paraId="77152742" w14:textId="77777777" w:rsidR="008D1E4A" w:rsidRPr="00EF5447" w:rsidRDefault="008D1E4A" w:rsidP="00C620E0">
            <w:pPr>
              <w:pStyle w:val="TAC"/>
            </w:pPr>
            <w:r w:rsidRPr="00EF5447">
              <w:t>DC_3A_n78A-n257I</w:t>
            </w:r>
          </w:p>
          <w:p w14:paraId="01901567" w14:textId="77777777" w:rsidR="008D1E4A" w:rsidRPr="00EF5447" w:rsidRDefault="008D1E4A" w:rsidP="00C620E0">
            <w:pPr>
              <w:pStyle w:val="TAC"/>
            </w:pPr>
            <w:r w:rsidRPr="00EF5447">
              <w:t>DC_7A_n78A-n257A</w:t>
            </w:r>
          </w:p>
          <w:p w14:paraId="0F91BECD" w14:textId="77777777" w:rsidR="008D1E4A" w:rsidRPr="00EF5447" w:rsidRDefault="008D1E4A" w:rsidP="00C620E0">
            <w:pPr>
              <w:pStyle w:val="TAC"/>
            </w:pPr>
            <w:r w:rsidRPr="00EF5447">
              <w:t>DC_7A_n78A-n257G</w:t>
            </w:r>
          </w:p>
          <w:p w14:paraId="655182A8" w14:textId="77777777" w:rsidR="008D1E4A" w:rsidRPr="00EF5447" w:rsidRDefault="008D1E4A" w:rsidP="00C620E0">
            <w:pPr>
              <w:pStyle w:val="TAC"/>
            </w:pPr>
            <w:r w:rsidRPr="00EF5447">
              <w:t>DC_7A_n78A-n257H</w:t>
            </w:r>
          </w:p>
          <w:p w14:paraId="030E579D" w14:textId="77777777" w:rsidR="008D1E4A" w:rsidRPr="00EF5447" w:rsidRDefault="008D1E4A" w:rsidP="00C620E0">
            <w:pPr>
              <w:pStyle w:val="TAC"/>
              <w:rPr>
                <w:lang w:eastAsia="fi-FI"/>
              </w:rPr>
            </w:pPr>
            <w:r w:rsidRPr="00EF5447">
              <w:t>DC_7A_n78A-n257I</w:t>
            </w:r>
          </w:p>
        </w:tc>
      </w:tr>
      <w:tr w:rsidR="008D1E4A" w:rsidRPr="00EF5447" w14:paraId="55FE56D8" w14:textId="77777777" w:rsidTr="00C620E0">
        <w:trPr>
          <w:trHeight w:val="187"/>
          <w:jc w:val="center"/>
        </w:trPr>
        <w:tc>
          <w:tcPr>
            <w:tcW w:w="3969" w:type="dxa"/>
            <w:shd w:val="clear" w:color="auto" w:fill="auto"/>
            <w:noWrap/>
            <w:tcMar>
              <w:top w:w="28" w:type="dxa"/>
              <w:left w:w="28" w:type="dxa"/>
              <w:bottom w:w="28" w:type="dxa"/>
              <w:right w:w="28" w:type="dxa"/>
            </w:tcMar>
          </w:tcPr>
          <w:p w14:paraId="3FC718B8" w14:textId="77777777" w:rsidR="008D1E4A" w:rsidRPr="00EF5447" w:rsidRDefault="008D1E4A" w:rsidP="00C620E0">
            <w:pPr>
              <w:pStyle w:val="TAC"/>
            </w:pPr>
            <w:r w:rsidRPr="00EF5447">
              <w:t>DC_3A-7A-7A_n78A-n257A</w:t>
            </w:r>
          </w:p>
          <w:p w14:paraId="540C1971" w14:textId="77777777" w:rsidR="008D1E4A" w:rsidRPr="00EF5447" w:rsidRDefault="008D1E4A" w:rsidP="00C620E0">
            <w:pPr>
              <w:pStyle w:val="TAC"/>
            </w:pPr>
            <w:r w:rsidRPr="00EF5447">
              <w:t>DC_3A-7A-7A_n78A-n257D</w:t>
            </w:r>
          </w:p>
          <w:p w14:paraId="6F38F2A4" w14:textId="77777777" w:rsidR="008D1E4A" w:rsidRPr="00EF5447" w:rsidRDefault="008D1E4A" w:rsidP="00C620E0">
            <w:pPr>
              <w:pStyle w:val="TAC"/>
            </w:pPr>
            <w:r w:rsidRPr="00EF5447">
              <w:t>DC_3A-7A-7A_n78A-n257E</w:t>
            </w:r>
          </w:p>
          <w:p w14:paraId="76C181AC" w14:textId="77777777" w:rsidR="008D1E4A" w:rsidRPr="00EF5447" w:rsidRDefault="008D1E4A" w:rsidP="00C620E0">
            <w:pPr>
              <w:pStyle w:val="TAC"/>
            </w:pPr>
            <w:r w:rsidRPr="00EF5447">
              <w:t>DC_3A-7A-7A_n78A-n257F</w:t>
            </w:r>
          </w:p>
          <w:p w14:paraId="7898ACAD" w14:textId="77777777" w:rsidR="008D1E4A" w:rsidRPr="00EF5447" w:rsidRDefault="008D1E4A" w:rsidP="00C620E0">
            <w:pPr>
              <w:pStyle w:val="TAC"/>
            </w:pPr>
            <w:r w:rsidRPr="00EF5447">
              <w:t>DC_3A-7A-7A_n78A-n257G</w:t>
            </w:r>
          </w:p>
          <w:p w14:paraId="1425592B" w14:textId="77777777" w:rsidR="008D1E4A" w:rsidRPr="00EF5447" w:rsidRDefault="008D1E4A" w:rsidP="00C620E0">
            <w:pPr>
              <w:pStyle w:val="TAC"/>
            </w:pPr>
            <w:r w:rsidRPr="00EF5447">
              <w:t>DC_3A-7A-7A_n78A-n257H</w:t>
            </w:r>
          </w:p>
          <w:p w14:paraId="77DA84E2" w14:textId="77777777" w:rsidR="008D1E4A" w:rsidRPr="00EF5447" w:rsidRDefault="008D1E4A" w:rsidP="00C620E0">
            <w:pPr>
              <w:pStyle w:val="TAC"/>
            </w:pPr>
            <w:r w:rsidRPr="00EF5447">
              <w:t>DC_3A-7A-7A_n78A-n257I</w:t>
            </w:r>
          </w:p>
          <w:p w14:paraId="1528D022" w14:textId="77777777" w:rsidR="008D1E4A" w:rsidRPr="00EF5447" w:rsidRDefault="008D1E4A" w:rsidP="00C620E0">
            <w:pPr>
              <w:pStyle w:val="TAC"/>
            </w:pPr>
            <w:r w:rsidRPr="00EF5447">
              <w:t>DC_3A-7A-7A_n78A-n257J</w:t>
            </w:r>
          </w:p>
          <w:p w14:paraId="59C56FE8" w14:textId="77777777" w:rsidR="008D1E4A" w:rsidRPr="00EF5447" w:rsidRDefault="008D1E4A" w:rsidP="00C620E0">
            <w:pPr>
              <w:pStyle w:val="TAC"/>
            </w:pPr>
            <w:r w:rsidRPr="00EF5447">
              <w:t>DC_3A-7A-7A_n78A-n257K</w:t>
            </w:r>
          </w:p>
          <w:p w14:paraId="06630308" w14:textId="77777777" w:rsidR="008D1E4A" w:rsidRPr="00EF5447" w:rsidRDefault="008D1E4A" w:rsidP="00C620E0">
            <w:pPr>
              <w:pStyle w:val="TAC"/>
            </w:pPr>
            <w:r w:rsidRPr="00EF5447">
              <w:t>DC_3A-7A-7A_n78A-n257L</w:t>
            </w:r>
          </w:p>
          <w:p w14:paraId="1F780507" w14:textId="77777777" w:rsidR="008D1E4A" w:rsidRPr="00EF5447" w:rsidRDefault="008D1E4A" w:rsidP="00C620E0">
            <w:pPr>
              <w:pStyle w:val="TAC"/>
            </w:pPr>
            <w:r w:rsidRPr="00EF5447">
              <w:t>DC_3A-7A-7A_n78A-n257M</w:t>
            </w:r>
          </w:p>
          <w:p w14:paraId="5A659D15" w14:textId="77777777" w:rsidR="008D1E4A" w:rsidRPr="00EF5447" w:rsidRDefault="008D1E4A" w:rsidP="00C620E0">
            <w:pPr>
              <w:pStyle w:val="TAC"/>
            </w:pPr>
            <w:r w:rsidRPr="00EF5447">
              <w:t>DC_3A-7A-7A_n78C-n257A</w:t>
            </w:r>
          </w:p>
          <w:p w14:paraId="074809AC" w14:textId="77777777" w:rsidR="008D1E4A" w:rsidRPr="00EF5447" w:rsidRDefault="008D1E4A" w:rsidP="00C620E0">
            <w:pPr>
              <w:pStyle w:val="TAC"/>
            </w:pPr>
            <w:r w:rsidRPr="00EF5447">
              <w:t>DC_3A-7A-7A_n78C-n257D</w:t>
            </w:r>
          </w:p>
          <w:p w14:paraId="71A7B332" w14:textId="77777777" w:rsidR="008D1E4A" w:rsidRPr="00EF5447" w:rsidRDefault="008D1E4A" w:rsidP="00C620E0">
            <w:pPr>
              <w:pStyle w:val="TAC"/>
            </w:pPr>
            <w:r w:rsidRPr="00EF5447">
              <w:t>DC_3A-7A-7A_n78C-n257E</w:t>
            </w:r>
          </w:p>
          <w:p w14:paraId="49926958" w14:textId="77777777" w:rsidR="008D1E4A" w:rsidRPr="00EF5447" w:rsidRDefault="008D1E4A" w:rsidP="00C620E0">
            <w:pPr>
              <w:pStyle w:val="TAC"/>
            </w:pPr>
            <w:r w:rsidRPr="00EF5447">
              <w:t>DC_3A-7A-7A_n78C-n257F</w:t>
            </w:r>
          </w:p>
          <w:p w14:paraId="10E02944" w14:textId="77777777" w:rsidR="008D1E4A" w:rsidRPr="00EF5447" w:rsidRDefault="008D1E4A" w:rsidP="00C620E0">
            <w:pPr>
              <w:pStyle w:val="TAC"/>
            </w:pPr>
            <w:r w:rsidRPr="00EF5447">
              <w:t>DC_3A-7A-7A_n78C-n257G</w:t>
            </w:r>
          </w:p>
          <w:p w14:paraId="029BD672" w14:textId="77777777" w:rsidR="008D1E4A" w:rsidRPr="00EF5447" w:rsidRDefault="008D1E4A" w:rsidP="00C620E0">
            <w:pPr>
              <w:pStyle w:val="TAC"/>
            </w:pPr>
            <w:r w:rsidRPr="00EF5447">
              <w:t>DC_3A-7A-7A_n78C-n257H</w:t>
            </w:r>
          </w:p>
          <w:p w14:paraId="2F7E847E" w14:textId="77777777" w:rsidR="008D1E4A" w:rsidRPr="00EF5447" w:rsidRDefault="008D1E4A" w:rsidP="00C620E0">
            <w:pPr>
              <w:pStyle w:val="TAC"/>
            </w:pPr>
            <w:r w:rsidRPr="00EF5447">
              <w:t>DC_3A-7A-7A_n78C-n257I</w:t>
            </w:r>
          </w:p>
          <w:p w14:paraId="23ADAEA5" w14:textId="77777777" w:rsidR="008D1E4A" w:rsidRPr="00EF5447" w:rsidRDefault="008D1E4A" w:rsidP="00C620E0">
            <w:pPr>
              <w:pStyle w:val="TAC"/>
            </w:pPr>
            <w:r w:rsidRPr="00EF5447">
              <w:t>DC_3A-7A-7A_n78C-n257J</w:t>
            </w:r>
          </w:p>
          <w:p w14:paraId="5911A464" w14:textId="77777777" w:rsidR="008D1E4A" w:rsidRPr="00EF5447" w:rsidRDefault="008D1E4A" w:rsidP="00C620E0">
            <w:pPr>
              <w:pStyle w:val="TAC"/>
            </w:pPr>
            <w:r w:rsidRPr="00EF5447">
              <w:t>DC_3A-7A-7A_n78C-n257K</w:t>
            </w:r>
          </w:p>
          <w:p w14:paraId="14DC6FDD" w14:textId="77777777" w:rsidR="008D1E4A" w:rsidRPr="00EF5447" w:rsidRDefault="008D1E4A" w:rsidP="00C620E0">
            <w:pPr>
              <w:pStyle w:val="TAC"/>
            </w:pPr>
            <w:r w:rsidRPr="00EF5447">
              <w:t>DC_3A-7A-7A_n78C-n257L</w:t>
            </w:r>
          </w:p>
          <w:p w14:paraId="67BC3B76" w14:textId="77777777" w:rsidR="008D1E4A" w:rsidRPr="00EF5447" w:rsidRDefault="008D1E4A" w:rsidP="00C620E0">
            <w:pPr>
              <w:pStyle w:val="TAC"/>
              <w:rPr>
                <w:lang w:eastAsia="ko-KR"/>
              </w:rPr>
            </w:pPr>
            <w:r w:rsidRPr="00EF5447">
              <w:t>DC_3A-7A-7A_n78C-n257M</w:t>
            </w:r>
          </w:p>
        </w:tc>
        <w:tc>
          <w:tcPr>
            <w:tcW w:w="3969" w:type="dxa"/>
            <w:tcMar>
              <w:top w:w="28" w:type="dxa"/>
              <w:left w:w="28" w:type="dxa"/>
              <w:bottom w:w="28" w:type="dxa"/>
              <w:right w:w="28" w:type="dxa"/>
            </w:tcMar>
          </w:tcPr>
          <w:p w14:paraId="3B421754" w14:textId="77777777" w:rsidR="008D1E4A" w:rsidRPr="00EF5447" w:rsidRDefault="008D1E4A" w:rsidP="00C620E0">
            <w:pPr>
              <w:pStyle w:val="TAC"/>
            </w:pPr>
            <w:r w:rsidRPr="00EF5447">
              <w:t>DC_3A_n78A-n257A</w:t>
            </w:r>
          </w:p>
          <w:p w14:paraId="7185B5D9" w14:textId="77777777" w:rsidR="008D1E4A" w:rsidRPr="00EF5447" w:rsidRDefault="008D1E4A" w:rsidP="00C620E0">
            <w:pPr>
              <w:pStyle w:val="TAC"/>
            </w:pPr>
            <w:r w:rsidRPr="00EF5447">
              <w:t>DC_3A_n78A-n257G</w:t>
            </w:r>
          </w:p>
          <w:p w14:paraId="319E38D9" w14:textId="77777777" w:rsidR="008D1E4A" w:rsidRPr="00EF5447" w:rsidRDefault="008D1E4A" w:rsidP="00C620E0">
            <w:pPr>
              <w:pStyle w:val="TAC"/>
            </w:pPr>
            <w:r w:rsidRPr="00EF5447">
              <w:t>DC_3A_n78A-n257H</w:t>
            </w:r>
          </w:p>
          <w:p w14:paraId="1DF7AFC8" w14:textId="77777777" w:rsidR="008D1E4A" w:rsidRPr="00EF5447" w:rsidRDefault="008D1E4A" w:rsidP="00C620E0">
            <w:pPr>
              <w:pStyle w:val="TAC"/>
            </w:pPr>
            <w:r w:rsidRPr="00EF5447">
              <w:t>DC_3A_n78A-n257I</w:t>
            </w:r>
          </w:p>
          <w:p w14:paraId="421F420E" w14:textId="77777777" w:rsidR="008D1E4A" w:rsidRPr="00EF5447" w:rsidRDefault="008D1E4A" w:rsidP="00C620E0">
            <w:pPr>
              <w:pStyle w:val="TAC"/>
            </w:pPr>
            <w:r w:rsidRPr="00EF5447">
              <w:t>DC_7A_n78A-n257A</w:t>
            </w:r>
          </w:p>
          <w:p w14:paraId="4435E7FB" w14:textId="77777777" w:rsidR="008D1E4A" w:rsidRPr="00EF5447" w:rsidRDefault="008D1E4A" w:rsidP="00C620E0">
            <w:pPr>
              <w:pStyle w:val="TAC"/>
            </w:pPr>
            <w:r w:rsidRPr="00EF5447">
              <w:t>DC_7A_n78A-n257G</w:t>
            </w:r>
          </w:p>
          <w:p w14:paraId="63115A4E" w14:textId="77777777" w:rsidR="008D1E4A" w:rsidRPr="00EF5447" w:rsidRDefault="008D1E4A" w:rsidP="00C620E0">
            <w:pPr>
              <w:pStyle w:val="TAC"/>
            </w:pPr>
            <w:r w:rsidRPr="00EF5447">
              <w:t>DC_7A_n78A-n257H</w:t>
            </w:r>
          </w:p>
          <w:p w14:paraId="2BC23F2C" w14:textId="77777777" w:rsidR="008D1E4A" w:rsidRPr="00EF5447" w:rsidRDefault="008D1E4A" w:rsidP="00C620E0">
            <w:pPr>
              <w:pStyle w:val="TAC"/>
              <w:rPr>
                <w:lang w:eastAsia="fi-FI"/>
              </w:rPr>
            </w:pPr>
            <w:r w:rsidRPr="00EF5447">
              <w:t>DC_7A_n78A-n257I</w:t>
            </w:r>
          </w:p>
        </w:tc>
      </w:tr>
      <w:tr w:rsidR="008D1E4A" w:rsidRPr="00EF5447" w14:paraId="3FED4A60" w14:textId="77777777" w:rsidTr="00C620E0">
        <w:trPr>
          <w:trHeight w:val="187"/>
          <w:jc w:val="center"/>
        </w:trPr>
        <w:tc>
          <w:tcPr>
            <w:tcW w:w="3969" w:type="dxa"/>
            <w:shd w:val="clear" w:color="auto" w:fill="auto"/>
            <w:noWrap/>
            <w:tcMar>
              <w:top w:w="28" w:type="dxa"/>
              <w:left w:w="28" w:type="dxa"/>
              <w:bottom w:w="28" w:type="dxa"/>
              <w:right w:w="28" w:type="dxa"/>
            </w:tcMar>
          </w:tcPr>
          <w:p w14:paraId="195690D6" w14:textId="77777777" w:rsidR="008D1E4A" w:rsidRPr="00EF5447" w:rsidRDefault="008D1E4A" w:rsidP="00C620E0">
            <w:pPr>
              <w:pStyle w:val="TAC"/>
              <w:rPr>
                <w:lang w:eastAsia="zh-TW"/>
              </w:rPr>
            </w:pPr>
            <w:r w:rsidRPr="00EF5447">
              <w:rPr>
                <w:lang w:eastAsia="zh-TW"/>
              </w:rPr>
              <w:lastRenderedPageBreak/>
              <w:t>DC_3A-8A_n40A-n258A</w:t>
            </w:r>
          </w:p>
          <w:p w14:paraId="28FF1897" w14:textId="77777777" w:rsidR="008D1E4A" w:rsidRPr="00EF5447" w:rsidRDefault="008D1E4A" w:rsidP="00C620E0">
            <w:pPr>
              <w:pStyle w:val="TAC"/>
              <w:rPr>
                <w:lang w:eastAsia="zh-TW"/>
              </w:rPr>
            </w:pPr>
            <w:r w:rsidRPr="00EF5447">
              <w:rPr>
                <w:lang w:eastAsia="zh-TW"/>
              </w:rPr>
              <w:t>DC_3A-8A_n40A-n258D</w:t>
            </w:r>
          </w:p>
          <w:p w14:paraId="5D5F3132" w14:textId="77777777" w:rsidR="008D1E4A" w:rsidRPr="00EF5447" w:rsidRDefault="008D1E4A" w:rsidP="00C620E0">
            <w:pPr>
              <w:pStyle w:val="TAC"/>
              <w:rPr>
                <w:lang w:eastAsia="zh-TW"/>
              </w:rPr>
            </w:pPr>
            <w:r w:rsidRPr="00EF5447">
              <w:rPr>
                <w:lang w:eastAsia="zh-TW"/>
              </w:rPr>
              <w:t>DC_3A-8A_n40A-n258E</w:t>
            </w:r>
          </w:p>
          <w:p w14:paraId="27EF2AED" w14:textId="77777777" w:rsidR="008D1E4A" w:rsidRPr="00EF5447" w:rsidRDefault="008D1E4A" w:rsidP="00C620E0">
            <w:pPr>
              <w:pStyle w:val="TAC"/>
              <w:rPr>
                <w:lang w:eastAsia="zh-TW"/>
              </w:rPr>
            </w:pPr>
            <w:r w:rsidRPr="00EF5447">
              <w:rPr>
                <w:lang w:eastAsia="zh-TW"/>
              </w:rPr>
              <w:t>DC_3A-8A_n40A-n258F</w:t>
            </w:r>
          </w:p>
          <w:p w14:paraId="1D4E7ED2" w14:textId="77777777" w:rsidR="008D1E4A" w:rsidRPr="00EF5447" w:rsidRDefault="008D1E4A" w:rsidP="00C620E0">
            <w:pPr>
              <w:pStyle w:val="TAC"/>
              <w:rPr>
                <w:lang w:eastAsia="zh-TW"/>
              </w:rPr>
            </w:pPr>
            <w:r w:rsidRPr="00EF5447">
              <w:rPr>
                <w:lang w:eastAsia="zh-TW"/>
              </w:rPr>
              <w:t>DC_3A-8A_n40A-n258G</w:t>
            </w:r>
          </w:p>
          <w:p w14:paraId="67640505" w14:textId="77777777" w:rsidR="008D1E4A" w:rsidRPr="00EF5447" w:rsidRDefault="008D1E4A" w:rsidP="00C620E0">
            <w:pPr>
              <w:pStyle w:val="TAC"/>
              <w:rPr>
                <w:lang w:eastAsia="zh-TW"/>
              </w:rPr>
            </w:pPr>
            <w:r w:rsidRPr="00EF5447">
              <w:rPr>
                <w:lang w:eastAsia="zh-TW"/>
              </w:rPr>
              <w:t>DC_3A-8A_n40A-n258H</w:t>
            </w:r>
          </w:p>
          <w:p w14:paraId="03217CA4" w14:textId="77777777" w:rsidR="008D1E4A" w:rsidRPr="00EF5447" w:rsidRDefault="008D1E4A" w:rsidP="00C620E0">
            <w:pPr>
              <w:pStyle w:val="TAC"/>
              <w:rPr>
                <w:lang w:eastAsia="zh-TW"/>
              </w:rPr>
            </w:pPr>
            <w:r w:rsidRPr="00EF5447">
              <w:rPr>
                <w:lang w:eastAsia="zh-TW"/>
              </w:rPr>
              <w:t>DC_3A-8A_n40A-n258I</w:t>
            </w:r>
          </w:p>
          <w:p w14:paraId="36B761AA" w14:textId="77777777" w:rsidR="008D1E4A" w:rsidRPr="00EF5447" w:rsidRDefault="008D1E4A" w:rsidP="00C620E0">
            <w:pPr>
              <w:pStyle w:val="TAC"/>
              <w:rPr>
                <w:lang w:eastAsia="zh-TW"/>
              </w:rPr>
            </w:pPr>
            <w:r w:rsidRPr="00EF5447">
              <w:rPr>
                <w:lang w:eastAsia="zh-TW"/>
              </w:rPr>
              <w:t>DC_3A-8A_n40A-n258J</w:t>
            </w:r>
          </w:p>
          <w:p w14:paraId="342A988B" w14:textId="77777777" w:rsidR="008D1E4A" w:rsidRPr="00EF5447" w:rsidRDefault="008D1E4A" w:rsidP="00C620E0">
            <w:pPr>
              <w:pStyle w:val="TAC"/>
              <w:rPr>
                <w:lang w:eastAsia="zh-TW"/>
              </w:rPr>
            </w:pPr>
            <w:r w:rsidRPr="00EF5447">
              <w:rPr>
                <w:lang w:eastAsia="zh-TW"/>
              </w:rPr>
              <w:t>DC_3A-8A_n40A-n258K</w:t>
            </w:r>
          </w:p>
          <w:p w14:paraId="612AD88C" w14:textId="77777777" w:rsidR="008D1E4A" w:rsidRPr="00EF5447" w:rsidRDefault="008D1E4A" w:rsidP="00C620E0">
            <w:pPr>
              <w:pStyle w:val="TAC"/>
              <w:rPr>
                <w:lang w:eastAsia="zh-TW"/>
              </w:rPr>
            </w:pPr>
            <w:r w:rsidRPr="00EF5447">
              <w:rPr>
                <w:lang w:eastAsia="zh-TW"/>
              </w:rPr>
              <w:t>DC_3A-8A_n40A-n258L</w:t>
            </w:r>
          </w:p>
          <w:p w14:paraId="43C25AB6" w14:textId="77777777" w:rsidR="008D1E4A" w:rsidRPr="00EF5447" w:rsidRDefault="008D1E4A" w:rsidP="00C620E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121EC885" w14:textId="77777777" w:rsidR="008D1E4A" w:rsidRPr="00EF5447" w:rsidRDefault="008D1E4A" w:rsidP="00C620E0">
            <w:pPr>
              <w:pStyle w:val="TAC"/>
              <w:rPr>
                <w:lang w:eastAsia="zh-TW"/>
              </w:rPr>
            </w:pPr>
            <w:r w:rsidRPr="00EF5447">
              <w:rPr>
                <w:lang w:eastAsia="zh-TW"/>
              </w:rPr>
              <w:t>DC_3A_n40A</w:t>
            </w:r>
          </w:p>
          <w:p w14:paraId="41FF45F9" w14:textId="77777777" w:rsidR="008D1E4A" w:rsidRPr="00EF5447" w:rsidRDefault="008D1E4A" w:rsidP="00C620E0">
            <w:pPr>
              <w:pStyle w:val="TAC"/>
              <w:rPr>
                <w:lang w:eastAsia="zh-TW"/>
              </w:rPr>
            </w:pPr>
            <w:r w:rsidRPr="00EF5447">
              <w:rPr>
                <w:lang w:eastAsia="zh-TW"/>
              </w:rPr>
              <w:t>DC_3A_n258A</w:t>
            </w:r>
          </w:p>
          <w:p w14:paraId="792C2903" w14:textId="77777777" w:rsidR="008D1E4A" w:rsidRPr="00EF5447" w:rsidRDefault="008D1E4A" w:rsidP="00C620E0">
            <w:pPr>
              <w:pStyle w:val="TAC"/>
              <w:rPr>
                <w:lang w:eastAsia="zh-TW"/>
              </w:rPr>
            </w:pPr>
            <w:r w:rsidRPr="00EF5447">
              <w:rPr>
                <w:lang w:eastAsia="zh-TW"/>
              </w:rPr>
              <w:t>DC_8A_n40A</w:t>
            </w:r>
          </w:p>
          <w:p w14:paraId="2E2E43D7" w14:textId="77777777" w:rsidR="008D1E4A" w:rsidRPr="00EF5447" w:rsidRDefault="008D1E4A" w:rsidP="00C620E0">
            <w:pPr>
              <w:pStyle w:val="TAC"/>
              <w:rPr>
                <w:lang w:eastAsia="fi-FI"/>
              </w:rPr>
            </w:pPr>
            <w:r w:rsidRPr="00EF5447">
              <w:rPr>
                <w:lang w:eastAsia="zh-TW"/>
              </w:rPr>
              <w:t>DC_8A_n258A</w:t>
            </w:r>
          </w:p>
        </w:tc>
      </w:tr>
      <w:tr w:rsidR="008D1E4A" w:rsidRPr="00EF5447" w14:paraId="34E408CB" w14:textId="77777777" w:rsidTr="00C620E0">
        <w:trPr>
          <w:trHeight w:val="187"/>
          <w:jc w:val="center"/>
        </w:trPr>
        <w:tc>
          <w:tcPr>
            <w:tcW w:w="3969" w:type="dxa"/>
            <w:shd w:val="clear" w:color="auto" w:fill="auto"/>
            <w:noWrap/>
            <w:tcMar>
              <w:top w:w="28" w:type="dxa"/>
              <w:left w:w="28" w:type="dxa"/>
              <w:bottom w:w="28" w:type="dxa"/>
              <w:right w:w="28" w:type="dxa"/>
            </w:tcMar>
          </w:tcPr>
          <w:p w14:paraId="0D4B12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DC_3A-8A_n78A-n257A</w:t>
            </w:r>
          </w:p>
          <w:p w14:paraId="140BD97E"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DC_3A-8A_n78A-n257D</w:t>
            </w:r>
          </w:p>
          <w:p w14:paraId="25A3859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DC_3A-8A_n78A-n257E</w:t>
            </w:r>
          </w:p>
          <w:p w14:paraId="0D491BB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DC_3A-8A_n78A-n257F</w:t>
            </w:r>
          </w:p>
          <w:p w14:paraId="48B9333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DC_3A-8A_n78A-n257G</w:t>
            </w:r>
          </w:p>
          <w:p w14:paraId="03EEA8D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DC_3A-8A_n78A-n257H</w:t>
            </w:r>
          </w:p>
          <w:p w14:paraId="75D0DEA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DC_3A-8A_n78A-n257I</w:t>
            </w:r>
          </w:p>
          <w:p w14:paraId="68F9B71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DC_3A-8A_n78A-n257J</w:t>
            </w:r>
          </w:p>
          <w:p w14:paraId="4EF260F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DC_3A-8A_n78A-n257K</w:t>
            </w:r>
          </w:p>
          <w:p w14:paraId="437E117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DC_3A-8A_n78A-n257L</w:t>
            </w:r>
          </w:p>
          <w:p w14:paraId="5670A4C5" w14:textId="77777777" w:rsidR="008D1E4A" w:rsidRPr="00EF5447" w:rsidRDefault="008D1E4A" w:rsidP="00C620E0">
            <w:pPr>
              <w:pStyle w:val="TAC"/>
              <w:rPr>
                <w:lang w:eastAsia="ko-KR"/>
              </w:rPr>
            </w:pPr>
            <w:r w:rsidRPr="00EF5447">
              <w:rPr>
                <w:rFonts w:eastAsia="Malgun Gothic"/>
                <w:noProof/>
                <w:lang w:eastAsia="ko-KR"/>
              </w:rPr>
              <w:t>DC_3A-8A_n78A-n257M</w:t>
            </w:r>
          </w:p>
        </w:tc>
        <w:tc>
          <w:tcPr>
            <w:tcW w:w="3969" w:type="dxa"/>
            <w:tcMar>
              <w:top w:w="28" w:type="dxa"/>
              <w:left w:w="28" w:type="dxa"/>
              <w:bottom w:w="28" w:type="dxa"/>
              <w:right w:w="28" w:type="dxa"/>
            </w:tcMar>
          </w:tcPr>
          <w:p w14:paraId="3A6E0FA7" w14:textId="77777777" w:rsidR="008D1E4A" w:rsidRPr="00EF5447" w:rsidRDefault="008D1E4A" w:rsidP="00C620E0">
            <w:pPr>
              <w:pStyle w:val="TAC"/>
              <w:rPr>
                <w:rFonts w:cs="Arial"/>
                <w:lang w:eastAsia="zh-CN"/>
              </w:rPr>
            </w:pPr>
            <w:r w:rsidRPr="00EF5447">
              <w:rPr>
                <w:rFonts w:cs="Arial"/>
                <w:lang w:eastAsia="zh-CN"/>
              </w:rPr>
              <w:t>DC_3A_n78A</w:t>
            </w:r>
          </w:p>
          <w:p w14:paraId="2B5B5DB3" w14:textId="77777777" w:rsidR="008D1E4A" w:rsidRPr="00EF5447" w:rsidRDefault="008D1E4A" w:rsidP="00C620E0">
            <w:pPr>
              <w:pStyle w:val="TAC"/>
              <w:rPr>
                <w:rFonts w:cs="Arial"/>
                <w:lang w:eastAsia="zh-CN"/>
              </w:rPr>
            </w:pPr>
            <w:r w:rsidRPr="00EF5447">
              <w:rPr>
                <w:rFonts w:cs="Arial"/>
                <w:lang w:eastAsia="zh-CN"/>
              </w:rPr>
              <w:t>DC_8A_n78A</w:t>
            </w:r>
          </w:p>
          <w:p w14:paraId="6B26624F" w14:textId="77777777" w:rsidR="008D1E4A" w:rsidRPr="00EF5447" w:rsidRDefault="008D1E4A" w:rsidP="00C620E0">
            <w:pPr>
              <w:pStyle w:val="TAC"/>
              <w:rPr>
                <w:rFonts w:cs="Arial"/>
                <w:lang w:eastAsia="zh-CN"/>
              </w:rPr>
            </w:pPr>
            <w:r w:rsidRPr="00EF5447">
              <w:rPr>
                <w:rFonts w:cs="Arial"/>
                <w:lang w:eastAsia="zh-CN"/>
              </w:rPr>
              <w:t>DC_3A_n257A</w:t>
            </w:r>
          </w:p>
          <w:p w14:paraId="3A965913" w14:textId="77777777" w:rsidR="008D1E4A" w:rsidRPr="00EF5447" w:rsidRDefault="008D1E4A" w:rsidP="00C620E0">
            <w:pPr>
              <w:pStyle w:val="TAC"/>
              <w:rPr>
                <w:lang w:eastAsia="fi-FI"/>
              </w:rPr>
            </w:pPr>
            <w:r w:rsidRPr="00EF5447">
              <w:rPr>
                <w:rFonts w:cs="Arial"/>
                <w:lang w:eastAsia="zh-CN"/>
              </w:rPr>
              <w:t>DC_8A_n257A</w:t>
            </w:r>
          </w:p>
        </w:tc>
      </w:tr>
      <w:tr w:rsidR="008D1E4A" w:rsidRPr="00EF5447" w14:paraId="4B81B44B" w14:textId="77777777" w:rsidTr="00C620E0">
        <w:trPr>
          <w:trHeight w:val="187"/>
          <w:jc w:val="center"/>
        </w:trPr>
        <w:tc>
          <w:tcPr>
            <w:tcW w:w="3969" w:type="dxa"/>
            <w:shd w:val="clear" w:color="auto" w:fill="auto"/>
            <w:noWrap/>
            <w:tcMar>
              <w:top w:w="28" w:type="dxa"/>
              <w:left w:w="28" w:type="dxa"/>
              <w:bottom w:w="28" w:type="dxa"/>
              <w:right w:w="28" w:type="dxa"/>
            </w:tcMar>
          </w:tcPr>
          <w:p w14:paraId="2B3213E3" w14:textId="77777777" w:rsidR="008D1E4A" w:rsidRPr="00EF5447" w:rsidRDefault="008D1E4A" w:rsidP="00C620E0">
            <w:pPr>
              <w:pStyle w:val="TAC"/>
              <w:rPr>
                <w:lang w:eastAsia="zh-TW"/>
              </w:rPr>
            </w:pPr>
            <w:r w:rsidRPr="00EF5447">
              <w:rPr>
                <w:lang w:eastAsia="zh-TW"/>
              </w:rPr>
              <w:t>DC_3A-8A_n78A-n258A</w:t>
            </w:r>
          </w:p>
          <w:p w14:paraId="3B31B186" w14:textId="77777777" w:rsidR="008D1E4A" w:rsidRPr="00EF5447" w:rsidRDefault="008D1E4A" w:rsidP="00C620E0">
            <w:pPr>
              <w:pStyle w:val="TAC"/>
              <w:rPr>
                <w:lang w:eastAsia="zh-TW"/>
              </w:rPr>
            </w:pPr>
            <w:r w:rsidRPr="00EF5447">
              <w:rPr>
                <w:lang w:eastAsia="zh-TW"/>
              </w:rPr>
              <w:t>DC_3A-8A_n78A-n258D</w:t>
            </w:r>
          </w:p>
          <w:p w14:paraId="7C743525" w14:textId="77777777" w:rsidR="008D1E4A" w:rsidRPr="00EF5447" w:rsidRDefault="008D1E4A" w:rsidP="00C620E0">
            <w:pPr>
              <w:pStyle w:val="TAC"/>
              <w:rPr>
                <w:lang w:eastAsia="zh-TW"/>
              </w:rPr>
            </w:pPr>
            <w:r w:rsidRPr="00EF5447">
              <w:rPr>
                <w:lang w:eastAsia="zh-TW"/>
              </w:rPr>
              <w:t>DC_3A-8A_n78A-n258E</w:t>
            </w:r>
          </w:p>
          <w:p w14:paraId="1127D9FC" w14:textId="77777777" w:rsidR="008D1E4A" w:rsidRPr="00EF5447" w:rsidRDefault="008D1E4A" w:rsidP="00C620E0">
            <w:pPr>
              <w:pStyle w:val="TAC"/>
              <w:rPr>
                <w:lang w:eastAsia="zh-TW"/>
              </w:rPr>
            </w:pPr>
            <w:r w:rsidRPr="00EF5447">
              <w:rPr>
                <w:lang w:eastAsia="zh-TW"/>
              </w:rPr>
              <w:t>DC_3A-8A_n78A-n258F</w:t>
            </w:r>
          </w:p>
          <w:p w14:paraId="40E250AB" w14:textId="77777777" w:rsidR="008D1E4A" w:rsidRPr="00EF5447" w:rsidRDefault="008D1E4A" w:rsidP="00C620E0">
            <w:pPr>
              <w:pStyle w:val="TAC"/>
              <w:rPr>
                <w:lang w:eastAsia="zh-TW"/>
              </w:rPr>
            </w:pPr>
            <w:r w:rsidRPr="00EF5447">
              <w:rPr>
                <w:lang w:eastAsia="zh-TW"/>
              </w:rPr>
              <w:t>DC_3A-8A_n78A-n258G</w:t>
            </w:r>
          </w:p>
          <w:p w14:paraId="453D8BD5" w14:textId="77777777" w:rsidR="008D1E4A" w:rsidRPr="00EF5447" w:rsidRDefault="008D1E4A" w:rsidP="00C620E0">
            <w:pPr>
              <w:pStyle w:val="TAC"/>
              <w:rPr>
                <w:lang w:eastAsia="zh-TW"/>
              </w:rPr>
            </w:pPr>
            <w:r w:rsidRPr="00EF5447">
              <w:rPr>
                <w:lang w:eastAsia="zh-TW"/>
              </w:rPr>
              <w:t>DC_3A-8A_n78A-n258H</w:t>
            </w:r>
          </w:p>
          <w:p w14:paraId="652A50CE" w14:textId="77777777" w:rsidR="008D1E4A" w:rsidRPr="00EF5447" w:rsidRDefault="008D1E4A" w:rsidP="00C620E0">
            <w:pPr>
              <w:pStyle w:val="TAC"/>
              <w:rPr>
                <w:lang w:eastAsia="zh-TW"/>
              </w:rPr>
            </w:pPr>
            <w:r w:rsidRPr="00EF5447">
              <w:rPr>
                <w:lang w:eastAsia="zh-TW"/>
              </w:rPr>
              <w:t>DC_3A-8A_n78A-n258I</w:t>
            </w:r>
          </w:p>
          <w:p w14:paraId="236AD44A" w14:textId="77777777" w:rsidR="008D1E4A" w:rsidRPr="00EF5447" w:rsidRDefault="008D1E4A" w:rsidP="00C620E0">
            <w:pPr>
              <w:pStyle w:val="TAC"/>
              <w:rPr>
                <w:lang w:eastAsia="zh-TW"/>
              </w:rPr>
            </w:pPr>
            <w:r w:rsidRPr="00EF5447">
              <w:rPr>
                <w:lang w:eastAsia="zh-TW"/>
              </w:rPr>
              <w:t>DC_3A-8A_n78A-n258J</w:t>
            </w:r>
          </w:p>
          <w:p w14:paraId="545EF279" w14:textId="77777777" w:rsidR="008D1E4A" w:rsidRPr="00EF5447" w:rsidRDefault="008D1E4A" w:rsidP="00C620E0">
            <w:pPr>
              <w:pStyle w:val="TAC"/>
              <w:rPr>
                <w:lang w:eastAsia="zh-TW"/>
              </w:rPr>
            </w:pPr>
            <w:r w:rsidRPr="00EF5447">
              <w:rPr>
                <w:lang w:eastAsia="zh-TW"/>
              </w:rPr>
              <w:t>DC_3A-8A_n78A-n258K</w:t>
            </w:r>
          </w:p>
          <w:p w14:paraId="5988F2C2" w14:textId="77777777" w:rsidR="008D1E4A" w:rsidRPr="00EF5447" w:rsidRDefault="008D1E4A" w:rsidP="00C620E0">
            <w:pPr>
              <w:pStyle w:val="TAC"/>
              <w:rPr>
                <w:lang w:eastAsia="zh-TW"/>
              </w:rPr>
            </w:pPr>
            <w:r w:rsidRPr="00EF5447">
              <w:rPr>
                <w:lang w:eastAsia="zh-TW"/>
              </w:rPr>
              <w:t>DC_3A-8A_n78A-n258L</w:t>
            </w:r>
          </w:p>
          <w:p w14:paraId="75D5DE68" w14:textId="77777777" w:rsidR="008D1E4A" w:rsidRPr="00EF5447" w:rsidRDefault="008D1E4A" w:rsidP="00C620E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28C22522" w14:textId="77777777" w:rsidR="008D1E4A" w:rsidRPr="00EF5447" w:rsidRDefault="008D1E4A" w:rsidP="00C620E0">
            <w:pPr>
              <w:pStyle w:val="TAC"/>
              <w:rPr>
                <w:lang w:eastAsia="zh-TW"/>
              </w:rPr>
            </w:pPr>
            <w:r w:rsidRPr="00EF5447">
              <w:rPr>
                <w:lang w:eastAsia="zh-TW"/>
              </w:rPr>
              <w:t>DC_3A_n78A</w:t>
            </w:r>
          </w:p>
          <w:p w14:paraId="3B174BD0" w14:textId="77777777" w:rsidR="008D1E4A" w:rsidRPr="00EF5447" w:rsidRDefault="008D1E4A" w:rsidP="00C620E0">
            <w:pPr>
              <w:pStyle w:val="TAC"/>
              <w:rPr>
                <w:lang w:eastAsia="zh-TW"/>
              </w:rPr>
            </w:pPr>
            <w:r w:rsidRPr="00EF5447">
              <w:rPr>
                <w:lang w:eastAsia="zh-TW"/>
              </w:rPr>
              <w:t>DC_3A_n258A</w:t>
            </w:r>
          </w:p>
          <w:p w14:paraId="07C448D3" w14:textId="77777777" w:rsidR="008D1E4A" w:rsidRPr="00EF5447" w:rsidRDefault="008D1E4A" w:rsidP="00C620E0">
            <w:pPr>
              <w:pStyle w:val="TAC"/>
              <w:rPr>
                <w:lang w:eastAsia="zh-TW"/>
              </w:rPr>
            </w:pPr>
            <w:r w:rsidRPr="00EF5447">
              <w:rPr>
                <w:lang w:eastAsia="zh-TW"/>
              </w:rPr>
              <w:t>DC_8A_n78A</w:t>
            </w:r>
          </w:p>
          <w:p w14:paraId="102A8D76" w14:textId="77777777" w:rsidR="008D1E4A" w:rsidRPr="00EF5447" w:rsidRDefault="008D1E4A" w:rsidP="00C620E0">
            <w:pPr>
              <w:pStyle w:val="TAC"/>
              <w:rPr>
                <w:lang w:eastAsia="zh-CN"/>
              </w:rPr>
            </w:pPr>
            <w:r w:rsidRPr="00EF5447">
              <w:rPr>
                <w:lang w:eastAsia="zh-TW"/>
              </w:rPr>
              <w:t>DC_8A_n258A</w:t>
            </w:r>
          </w:p>
        </w:tc>
      </w:tr>
      <w:tr w:rsidR="008D1E4A" w:rsidRPr="00EF5447" w14:paraId="4AC862BD" w14:textId="77777777" w:rsidTr="00C620E0">
        <w:trPr>
          <w:trHeight w:val="187"/>
          <w:jc w:val="center"/>
        </w:trPr>
        <w:tc>
          <w:tcPr>
            <w:tcW w:w="3969" w:type="dxa"/>
            <w:shd w:val="clear" w:color="auto" w:fill="auto"/>
            <w:noWrap/>
            <w:tcMar>
              <w:top w:w="28" w:type="dxa"/>
              <w:left w:w="28" w:type="dxa"/>
              <w:bottom w:w="28" w:type="dxa"/>
              <w:right w:w="28" w:type="dxa"/>
            </w:tcMar>
          </w:tcPr>
          <w:p w14:paraId="49EE8593"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873A8F"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DE57D8"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0DCAF6A" w14:textId="77777777" w:rsidR="008D1E4A" w:rsidRPr="00EF5447" w:rsidRDefault="008D1E4A" w:rsidP="00C620E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426D52" w14:textId="77777777" w:rsidR="008D1E4A" w:rsidRPr="00EF5447" w:rsidRDefault="008D1E4A" w:rsidP="00C620E0">
            <w:pPr>
              <w:pStyle w:val="TAC"/>
              <w:rPr>
                <w:rFonts w:cs="Arial"/>
                <w:lang w:eastAsia="zh-CN"/>
              </w:rPr>
            </w:pPr>
            <w:r w:rsidRPr="00EF5447">
              <w:rPr>
                <w:rFonts w:cs="Arial"/>
                <w:lang w:eastAsia="zh-CN"/>
              </w:rPr>
              <w:t>DC_3A_n78A</w:t>
            </w:r>
          </w:p>
          <w:p w14:paraId="4868A746" w14:textId="77777777" w:rsidR="008D1E4A" w:rsidRPr="00EF5447" w:rsidRDefault="008D1E4A" w:rsidP="00C620E0">
            <w:pPr>
              <w:pStyle w:val="TAC"/>
              <w:rPr>
                <w:rFonts w:cs="Arial"/>
                <w:lang w:eastAsia="zh-CN"/>
              </w:rPr>
            </w:pPr>
            <w:r w:rsidRPr="00EF5447">
              <w:rPr>
                <w:rFonts w:cs="Arial"/>
                <w:lang w:eastAsia="zh-CN"/>
              </w:rPr>
              <w:t>DC_3A_n257A</w:t>
            </w:r>
          </w:p>
          <w:p w14:paraId="71E60304" w14:textId="77777777" w:rsidR="008D1E4A" w:rsidRPr="00EF5447" w:rsidRDefault="008D1E4A" w:rsidP="00C620E0">
            <w:pPr>
              <w:pStyle w:val="TAC"/>
              <w:rPr>
                <w:rFonts w:cs="Arial"/>
                <w:lang w:eastAsia="zh-CN"/>
              </w:rPr>
            </w:pPr>
            <w:r w:rsidRPr="00EF5447">
              <w:rPr>
                <w:rFonts w:cs="Arial"/>
                <w:lang w:eastAsia="zh-CN"/>
              </w:rPr>
              <w:t>DC_3A_n257G</w:t>
            </w:r>
          </w:p>
          <w:p w14:paraId="200EA172" w14:textId="77777777" w:rsidR="008D1E4A" w:rsidRPr="00EF5447" w:rsidRDefault="008D1E4A" w:rsidP="00C620E0">
            <w:pPr>
              <w:pStyle w:val="TAC"/>
              <w:rPr>
                <w:rFonts w:cs="Arial"/>
                <w:lang w:eastAsia="zh-CN"/>
              </w:rPr>
            </w:pPr>
            <w:r w:rsidRPr="00EF5447">
              <w:rPr>
                <w:rFonts w:cs="Arial"/>
                <w:lang w:eastAsia="zh-CN"/>
              </w:rPr>
              <w:t>DC_3A_n257H</w:t>
            </w:r>
          </w:p>
          <w:p w14:paraId="6C5468F4" w14:textId="77777777" w:rsidR="008D1E4A" w:rsidRPr="00EF5447" w:rsidRDefault="008D1E4A" w:rsidP="00C620E0">
            <w:pPr>
              <w:pStyle w:val="TAC"/>
              <w:rPr>
                <w:rFonts w:cs="Arial"/>
                <w:lang w:eastAsia="zh-CN"/>
              </w:rPr>
            </w:pPr>
            <w:r w:rsidRPr="00EF5447">
              <w:rPr>
                <w:rFonts w:cs="Arial"/>
                <w:lang w:eastAsia="zh-CN"/>
              </w:rPr>
              <w:t>DC_3A_n257I</w:t>
            </w:r>
          </w:p>
          <w:p w14:paraId="7D4B50F9" w14:textId="77777777" w:rsidR="008D1E4A" w:rsidRPr="00EF5447" w:rsidRDefault="008D1E4A" w:rsidP="00C620E0">
            <w:pPr>
              <w:pStyle w:val="TAC"/>
              <w:rPr>
                <w:rFonts w:cs="Arial"/>
                <w:lang w:eastAsia="zh-CN"/>
              </w:rPr>
            </w:pPr>
            <w:r w:rsidRPr="00EF5447">
              <w:rPr>
                <w:rFonts w:cs="Arial"/>
                <w:lang w:eastAsia="zh-CN"/>
              </w:rPr>
              <w:t>DC_18A_n78A</w:t>
            </w:r>
          </w:p>
          <w:p w14:paraId="4D6E55DF" w14:textId="77777777" w:rsidR="008D1E4A" w:rsidRPr="00EF5447" w:rsidRDefault="008D1E4A" w:rsidP="00C620E0">
            <w:pPr>
              <w:pStyle w:val="TAC"/>
              <w:rPr>
                <w:rFonts w:cs="Arial"/>
                <w:lang w:eastAsia="zh-CN"/>
              </w:rPr>
            </w:pPr>
            <w:r w:rsidRPr="00EF5447">
              <w:rPr>
                <w:rFonts w:cs="Arial"/>
                <w:lang w:eastAsia="zh-CN"/>
              </w:rPr>
              <w:t>DC_18A_n257A</w:t>
            </w:r>
          </w:p>
          <w:p w14:paraId="1CE117C4" w14:textId="77777777" w:rsidR="008D1E4A" w:rsidRPr="00EF5447" w:rsidRDefault="008D1E4A" w:rsidP="00C620E0">
            <w:pPr>
              <w:pStyle w:val="TAC"/>
              <w:rPr>
                <w:rFonts w:cs="Arial"/>
                <w:lang w:eastAsia="zh-CN"/>
              </w:rPr>
            </w:pPr>
            <w:r w:rsidRPr="00EF5447">
              <w:rPr>
                <w:rFonts w:cs="Arial"/>
                <w:lang w:eastAsia="zh-CN"/>
              </w:rPr>
              <w:t>DC_18A_n257G</w:t>
            </w:r>
          </w:p>
          <w:p w14:paraId="0259862F" w14:textId="77777777" w:rsidR="008D1E4A" w:rsidRPr="00EF5447" w:rsidRDefault="008D1E4A" w:rsidP="00C620E0">
            <w:pPr>
              <w:pStyle w:val="TAC"/>
              <w:rPr>
                <w:rFonts w:cs="Arial"/>
                <w:lang w:eastAsia="zh-CN"/>
              </w:rPr>
            </w:pPr>
            <w:r w:rsidRPr="00EF5447">
              <w:rPr>
                <w:rFonts w:cs="Arial"/>
                <w:lang w:eastAsia="zh-CN"/>
              </w:rPr>
              <w:t>DC_18A_n257H</w:t>
            </w:r>
          </w:p>
          <w:p w14:paraId="3F7D7398" w14:textId="77777777" w:rsidR="008D1E4A" w:rsidRPr="00EF5447" w:rsidRDefault="008D1E4A" w:rsidP="00C620E0">
            <w:pPr>
              <w:pStyle w:val="TAC"/>
              <w:rPr>
                <w:lang w:eastAsia="fi-FI"/>
              </w:rPr>
            </w:pPr>
            <w:r w:rsidRPr="00EF5447">
              <w:rPr>
                <w:rFonts w:cs="Arial"/>
                <w:lang w:eastAsia="zh-CN"/>
              </w:rPr>
              <w:t>DC_18A_n257I</w:t>
            </w:r>
          </w:p>
        </w:tc>
      </w:tr>
      <w:tr w:rsidR="008D1E4A" w:rsidRPr="00EF5447" w14:paraId="4523BCD9" w14:textId="77777777" w:rsidTr="00C620E0">
        <w:trPr>
          <w:trHeight w:val="187"/>
          <w:jc w:val="center"/>
        </w:trPr>
        <w:tc>
          <w:tcPr>
            <w:tcW w:w="3969" w:type="dxa"/>
            <w:shd w:val="clear" w:color="auto" w:fill="auto"/>
            <w:noWrap/>
            <w:tcMar>
              <w:top w:w="28" w:type="dxa"/>
              <w:left w:w="28" w:type="dxa"/>
              <w:bottom w:w="28" w:type="dxa"/>
              <w:right w:w="28" w:type="dxa"/>
            </w:tcMar>
          </w:tcPr>
          <w:p w14:paraId="0480D94F" w14:textId="77777777" w:rsidR="008D1E4A" w:rsidRPr="00EF5447" w:rsidRDefault="008D1E4A" w:rsidP="00C620E0">
            <w:pPr>
              <w:pStyle w:val="TAC"/>
              <w:rPr>
                <w:rFonts w:cs="Arial"/>
                <w:lang w:eastAsia="zh-CN"/>
              </w:rPr>
            </w:pPr>
            <w:r w:rsidRPr="00EF5447">
              <w:rPr>
                <w:rFonts w:cs="Arial"/>
                <w:lang w:eastAsia="zh-CN"/>
              </w:rPr>
              <w:lastRenderedPageBreak/>
              <w:t>DC_3A-19A_n77A</w:t>
            </w:r>
            <w:r w:rsidRPr="00EF5447">
              <w:rPr>
                <w:rFonts w:cs="Arial"/>
                <w:lang w:eastAsia="ja-JP"/>
              </w:rPr>
              <w:t>-</w:t>
            </w:r>
            <w:r w:rsidRPr="00EF5447">
              <w:rPr>
                <w:rFonts w:cs="Arial"/>
                <w:lang w:eastAsia="zh-CN"/>
              </w:rPr>
              <w:t>n257</w:t>
            </w:r>
            <w:r w:rsidRPr="00EF5447">
              <w:rPr>
                <w:rFonts w:eastAsia="Yu Mincho" w:cs="Arial"/>
                <w:lang w:eastAsia="zh-CN"/>
              </w:rPr>
              <w:t>A</w:t>
            </w:r>
          </w:p>
          <w:p w14:paraId="5E1D6DB6"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p>
          <w:p w14:paraId="2A06B9EF"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p>
          <w:p w14:paraId="5F17BEFE"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D0706D1" w14:textId="77777777" w:rsidR="008D1E4A" w:rsidRPr="00EF5447" w:rsidRDefault="008D1E4A" w:rsidP="00C620E0">
            <w:pPr>
              <w:pStyle w:val="TAC"/>
              <w:rPr>
                <w:rFonts w:cs="Arial"/>
                <w:lang w:eastAsia="zh-CN"/>
              </w:rPr>
            </w:pPr>
            <w:r w:rsidRPr="00EF5447">
              <w:rPr>
                <w:rFonts w:cs="Arial"/>
                <w:lang w:eastAsia="zh-CN"/>
              </w:rPr>
              <w:t>DC_3A_n77A</w:t>
            </w:r>
          </w:p>
          <w:p w14:paraId="019D5307" w14:textId="77777777" w:rsidR="008D1E4A" w:rsidRPr="00EF5447" w:rsidRDefault="008D1E4A" w:rsidP="00C620E0">
            <w:pPr>
              <w:pStyle w:val="TAC"/>
              <w:rPr>
                <w:rFonts w:cs="Arial"/>
                <w:lang w:eastAsia="zh-CN"/>
              </w:rPr>
            </w:pPr>
            <w:r w:rsidRPr="00EF5447">
              <w:rPr>
                <w:rFonts w:cs="Arial"/>
                <w:lang w:eastAsia="zh-CN"/>
              </w:rPr>
              <w:t>DC_3A_n257A</w:t>
            </w:r>
          </w:p>
          <w:p w14:paraId="0B86D185" w14:textId="77777777" w:rsidR="008D1E4A" w:rsidRPr="00EF5447" w:rsidRDefault="008D1E4A" w:rsidP="00C620E0">
            <w:pPr>
              <w:pStyle w:val="TAC"/>
              <w:rPr>
                <w:rFonts w:cs="Arial"/>
                <w:lang w:eastAsia="zh-CN"/>
              </w:rPr>
            </w:pPr>
            <w:r w:rsidRPr="00EF5447">
              <w:rPr>
                <w:rFonts w:cs="Arial"/>
                <w:lang w:eastAsia="zh-CN"/>
              </w:rPr>
              <w:t>DC_3A_n257G</w:t>
            </w:r>
          </w:p>
          <w:p w14:paraId="4E20819B" w14:textId="77777777" w:rsidR="008D1E4A" w:rsidRPr="00EF5447" w:rsidRDefault="008D1E4A" w:rsidP="00C620E0">
            <w:pPr>
              <w:pStyle w:val="TAC"/>
              <w:rPr>
                <w:rFonts w:cs="Arial"/>
                <w:lang w:eastAsia="zh-CN"/>
              </w:rPr>
            </w:pPr>
            <w:r w:rsidRPr="00EF5447">
              <w:rPr>
                <w:rFonts w:cs="Arial"/>
                <w:lang w:eastAsia="zh-CN"/>
              </w:rPr>
              <w:t>DC_3A_n257H</w:t>
            </w:r>
          </w:p>
          <w:p w14:paraId="5018F5AE" w14:textId="77777777" w:rsidR="008D1E4A" w:rsidRPr="00EF5447" w:rsidRDefault="008D1E4A" w:rsidP="00C620E0">
            <w:pPr>
              <w:pStyle w:val="TAC"/>
              <w:rPr>
                <w:rFonts w:cs="Arial"/>
                <w:lang w:eastAsia="zh-CN"/>
              </w:rPr>
            </w:pPr>
            <w:r w:rsidRPr="00EF5447">
              <w:rPr>
                <w:rFonts w:cs="Arial"/>
                <w:lang w:eastAsia="zh-CN"/>
              </w:rPr>
              <w:t>DC_3A_n257I</w:t>
            </w:r>
          </w:p>
          <w:p w14:paraId="6895F89D" w14:textId="77777777" w:rsidR="008D1E4A" w:rsidRPr="00EF5447" w:rsidRDefault="008D1E4A" w:rsidP="00C620E0">
            <w:pPr>
              <w:pStyle w:val="TAC"/>
              <w:rPr>
                <w:rFonts w:cs="Arial"/>
                <w:lang w:eastAsia="zh-CN"/>
              </w:rPr>
            </w:pPr>
            <w:r w:rsidRPr="00EF5447">
              <w:rPr>
                <w:rFonts w:cs="Arial"/>
                <w:lang w:eastAsia="zh-CN"/>
              </w:rPr>
              <w:t>DC_19A_n77A</w:t>
            </w:r>
          </w:p>
          <w:p w14:paraId="5C6F8828" w14:textId="77777777" w:rsidR="008D1E4A" w:rsidRPr="00EF5447" w:rsidRDefault="008D1E4A" w:rsidP="00C620E0">
            <w:pPr>
              <w:pStyle w:val="TAC"/>
              <w:rPr>
                <w:rFonts w:cs="Arial"/>
                <w:lang w:eastAsia="zh-CN"/>
              </w:rPr>
            </w:pPr>
            <w:r w:rsidRPr="00EF5447">
              <w:rPr>
                <w:rFonts w:cs="Arial"/>
                <w:lang w:eastAsia="zh-CN"/>
              </w:rPr>
              <w:t>DC_19A_n257A</w:t>
            </w:r>
          </w:p>
          <w:p w14:paraId="3DC760AA" w14:textId="77777777" w:rsidR="008D1E4A" w:rsidRPr="00EF5447" w:rsidRDefault="008D1E4A" w:rsidP="00C620E0">
            <w:pPr>
              <w:pStyle w:val="TAC"/>
              <w:rPr>
                <w:rFonts w:cs="Arial"/>
                <w:lang w:eastAsia="zh-CN"/>
              </w:rPr>
            </w:pPr>
            <w:r w:rsidRPr="00EF5447">
              <w:rPr>
                <w:rFonts w:cs="Arial"/>
                <w:lang w:eastAsia="zh-CN"/>
              </w:rPr>
              <w:t>DC_19A_n257G</w:t>
            </w:r>
          </w:p>
          <w:p w14:paraId="24D43672" w14:textId="77777777" w:rsidR="008D1E4A" w:rsidRPr="00EF5447" w:rsidRDefault="008D1E4A" w:rsidP="00C620E0">
            <w:pPr>
              <w:pStyle w:val="TAC"/>
              <w:rPr>
                <w:rFonts w:cs="Arial"/>
                <w:lang w:eastAsia="zh-CN"/>
              </w:rPr>
            </w:pPr>
            <w:r w:rsidRPr="00EF5447">
              <w:rPr>
                <w:rFonts w:cs="Arial"/>
                <w:lang w:eastAsia="zh-CN"/>
              </w:rPr>
              <w:t>DC_19A_n257H</w:t>
            </w:r>
          </w:p>
          <w:p w14:paraId="7C398156"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68747445" w14:textId="77777777" w:rsidTr="00C620E0">
        <w:trPr>
          <w:trHeight w:val="187"/>
          <w:jc w:val="center"/>
        </w:trPr>
        <w:tc>
          <w:tcPr>
            <w:tcW w:w="3969" w:type="dxa"/>
            <w:shd w:val="clear" w:color="auto" w:fill="auto"/>
            <w:noWrap/>
            <w:tcMar>
              <w:top w:w="28" w:type="dxa"/>
              <w:left w:w="28" w:type="dxa"/>
              <w:bottom w:w="28" w:type="dxa"/>
              <w:right w:w="28" w:type="dxa"/>
            </w:tcMar>
          </w:tcPr>
          <w:p w14:paraId="0710AD5F"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p>
          <w:p w14:paraId="25D7D581"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p>
          <w:p w14:paraId="64266DFC"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p>
          <w:p w14:paraId="31563843"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B92267" w14:textId="77777777" w:rsidR="008D1E4A" w:rsidRPr="00EF5447" w:rsidRDefault="008D1E4A" w:rsidP="00C620E0">
            <w:pPr>
              <w:pStyle w:val="TAC"/>
              <w:rPr>
                <w:rFonts w:cs="Arial"/>
                <w:lang w:eastAsia="zh-CN"/>
              </w:rPr>
            </w:pPr>
            <w:r w:rsidRPr="00EF5447">
              <w:rPr>
                <w:rFonts w:cs="Arial"/>
                <w:lang w:eastAsia="zh-CN"/>
              </w:rPr>
              <w:t>DC_3A_n78A</w:t>
            </w:r>
          </w:p>
          <w:p w14:paraId="0069AEE0" w14:textId="77777777" w:rsidR="008D1E4A" w:rsidRPr="00EF5447" w:rsidRDefault="008D1E4A" w:rsidP="00C620E0">
            <w:pPr>
              <w:pStyle w:val="TAC"/>
              <w:rPr>
                <w:rFonts w:cs="Arial"/>
                <w:lang w:eastAsia="zh-CN"/>
              </w:rPr>
            </w:pPr>
            <w:r w:rsidRPr="00EF5447">
              <w:rPr>
                <w:rFonts w:cs="Arial"/>
                <w:lang w:eastAsia="zh-CN"/>
              </w:rPr>
              <w:t>DC_3A_n257A</w:t>
            </w:r>
          </w:p>
          <w:p w14:paraId="7166789A" w14:textId="77777777" w:rsidR="008D1E4A" w:rsidRPr="00EF5447" w:rsidRDefault="008D1E4A" w:rsidP="00C620E0">
            <w:pPr>
              <w:pStyle w:val="TAC"/>
              <w:rPr>
                <w:rFonts w:cs="Arial"/>
                <w:lang w:eastAsia="zh-CN"/>
              </w:rPr>
            </w:pPr>
            <w:r w:rsidRPr="00EF5447">
              <w:rPr>
                <w:rFonts w:cs="Arial"/>
                <w:lang w:eastAsia="zh-CN"/>
              </w:rPr>
              <w:t>DC_3A_n257G</w:t>
            </w:r>
          </w:p>
          <w:p w14:paraId="032D92C1" w14:textId="77777777" w:rsidR="008D1E4A" w:rsidRPr="00EF5447" w:rsidRDefault="008D1E4A" w:rsidP="00C620E0">
            <w:pPr>
              <w:pStyle w:val="TAC"/>
              <w:rPr>
                <w:rFonts w:cs="Arial"/>
                <w:lang w:eastAsia="zh-CN"/>
              </w:rPr>
            </w:pPr>
            <w:r w:rsidRPr="00EF5447">
              <w:rPr>
                <w:rFonts w:cs="Arial"/>
                <w:lang w:eastAsia="zh-CN"/>
              </w:rPr>
              <w:t>DC_3A_n257H</w:t>
            </w:r>
          </w:p>
          <w:p w14:paraId="066399B5" w14:textId="77777777" w:rsidR="008D1E4A" w:rsidRPr="00EF5447" w:rsidRDefault="008D1E4A" w:rsidP="00C620E0">
            <w:pPr>
              <w:pStyle w:val="TAC"/>
              <w:rPr>
                <w:rFonts w:cs="Arial"/>
                <w:lang w:eastAsia="zh-CN"/>
              </w:rPr>
            </w:pPr>
            <w:r w:rsidRPr="00EF5447">
              <w:rPr>
                <w:rFonts w:cs="Arial"/>
                <w:lang w:eastAsia="zh-CN"/>
              </w:rPr>
              <w:t>DC_3A_n257I</w:t>
            </w:r>
          </w:p>
          <w:p w14:paraId="360C72F3" w14:textId="77777777" w:rsidR="008D1E4A" w:rsidRPr="00EF5447" w:rsidRDefault="008D1E4A" w:rsidP="00C620E0">
            <w:pPr>
              <w:pStyle w:val="TAC"/>
              <w:rPr>
                <w:rFonts w:cs="Arial"/>
                <w:lang w:eastAsia="zh-CN"/>
              </w:rPr>
            </w:pPr>
            <w:r w:rsidRPr="00EF5447">
              <w:rPr>
                <w:rFonts w:cs="Arial"/>
                <w:lang w:eastAsia="zh-CN"/>
              </w:rPr>
              <w:t>DC_19A_n78A</w:t>
            </w:r>
          </w:p>
          <w:p w14:paraId="16A2959C" w14:textId="77777777" w:rsidR="008D1E4A" w:rsidRPr="00EF5447" w:rsidRDefault="008D1E4A" w:rsidP="00C620E0">
            <w:pPr>
              <w:pStyle w:val="TAC"/>
              <w:rPr>
                <w:rFonts w:cs="Arial"/>
                <w:lang w:eastAsia="zh-CN"/>
              </w:rPr>
            </w:pPr>
            <w:r w:rsidRPr="00EF5447">
              <w:rPr>
                <w:rFonts w:cs="Arial"/>
                <w:lang w:eastAsia="zh-CN"/>
              </w:rPr>
              <w:t>DC_19A_n257A</w:t>
            </w:r>
          </w:p>
          <w:p w14:paraId="765234D8" w14:textId="77777777" w:rsidR="008D1E4A" w:rsidRPr="00EF5447" w:rsidRDefault="008D1E4A" w:rsidP="00C620E0">
            <w:pPr>
              <w:pStyle w:val="TAC"/>
              <w:rPr>
                <w:rFonts w:cs="Arial"/>
                <w:lang w:eastAsia="zh-CN"/>
              </w:rPr>
            </w:pPr>
            <w:r w:rsidRPr="00EF5447">
              <w:rPr>
                <w:rFonts w:cs="Arial"/>
                <w:lang w:eastAsia="zh-CN"/>
              </w:rPr>
              <w:t>DC_19A_n257G</w:t>
            </w:r>
          </w:p>
          <w:p w14:paraId="4AC244FE" w14:textId="77777777" w:rsidR="008D1E4A" w:rsidRPr="00EF5447" w:rsidRDefault="008D1E4A" w:rsidP="00C620E0">
            <w:pPr>
              <w:pStyle w:val="TAC"/>
              <w:rPr>
                <w:rFonts w:cs="Arial"/>
                <w:lang w:eastAsia="zh-CN"/>
              </w:rPr>
            </w:pPr>
            <w:r w:rsidRPr="00EF5447">
              <w:rPr>
                <w:rFonts w:cs="Arial"/>
                <w:lang w:eastAsia="zh-CN"/>
              </w:rPr>
              <w:t>DC_19A_n257H</w:t>
            </w:r>
          </w:p>
          <w:p w14:paraId="19DDAE4D"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20CBF84A" w14:textId="77777777" w:rsidTr="00C620E0">
        <w:trPr>
          <w:trHeight w:val="187"/>
          <w:jc w:val="center"/>
        </w:trPr>
        <w:tc>
          <w:tcPr>
            <w:tcW w:w="3969" w:type="dxa"/>
            <w:shd w:val="clear" w:color="auto" w:fill="auto"/>
            <w:noWrap/>
            <w:tcMar>
              <w:top w:w="28" w:type="dxa"/>
              <w:left w:w="28" w:type="dxa"/>
              <w:bottom w:w="28" w:type="dxa"/>
              <w:right w:w="28" w:type="dxa"/>
            </w:tcMar>
          </w:tcPr>
          <w:p w14:paraId="569D7307"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p>
          <w:p w14:paraId="7152A5F6"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p>
          <w:p w14:paraId="0AB5C715"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p>
          <w:p w14:paraId="7AA315B7"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D850A4F" w14:textId="77777777" w:rsidR="008D1E4A" w:rsidRPr="00EF5447" w:rsidRDefault="008D1E4A" w:rsidP="00C620E0">
            <w:pPr>
              <w:pStyle w:val="TAC"/>
              <w:rPr>
                <w:rFonts w:cs="Arial"/>
                <w:lang w:eastAsia="zh-CN"/>
              </w:rPr>
            </w:pPr>
            <w:r w:rsidRPr="00EF5447">
              <w:rPr>
                <w:rFonts w:cs="Arial"/>
                <w:lang w:eastAsia="zh-CN"/>
              </w:rPr>
              <w:t>DC_3A_n79A</w:t>
            </w:r>
          </w:p>
          <w:p w14:paraId="53E96A37" w14:textId="77777777" w:rsidR="008D1E4A" w:rsidRPr="00EF5447" w:rsidRDefault="008D1E4A" w:rsidP="00C620E0">
            <w:pPr>
              <w:pStyle w:val="TAC"/>
              <w:rPr>
                <w:rFonts w:cs="Arial"/>
                <w:lang w:eastAsia="zh-CN"/>
              </w:rPr>
            </w:pPr>
            <w:r w:rsidRPr="00EF5447">
              <w:rPr>
                <w:rFonts w:cs="Arial"/>
                <w:lang w:eastAsia="zh-CN"/>
              </w:rPr>
              <w:t>DC_3A_n257A</w:t>
            </w:r>
          </w:p>
          <w:p w14:paraId="3C9CA0F0" w14:textId="77777777" w:rsidR="008D1E4A" w:rsidRPr="00EF5447" w:rsidRDefault="008D1E4A" w:rsidP="00C620E0">
            <w:pPr>
              <w:pStyle w:val="TAC"/>
              <w:rPr>
                <w:rFonts w:cs="Arial"/>
                <w:lang w:eastAsia="zh-CN"/>
              </w:rPr>
            </w:pPr>
            <w:r w:rsidRPr="00EF5447">
              <w:rPr>
                <w:rFonts w:cs="Arial"/>
                <w:lang w:eastAsia="zh-CN"/>
              </w:rPr>
              <w:t>DC_3A_n257G</w:t>
            </w:r>
          </w:p>
          <w:p w14:paraId="5FD6F2AC" w14:textId="77777777" w:rsidR="008D1E4A" w:rsidRPr="00EF5447" w:rsidRDefault="008D1E4A" w:rsidP="00C620E0">
            <w:pPr>
              <w:pStyle w:val="TAC"/>
              <w:rPr>
                <w:rFonts w:cs="Arial"/>
                <w:lang w:eastAsia="zh-CN"/>
              </w:rPr>
            </w:pPr>
            <w:r w:rsidRPr="00EF5447">
              <w:rPr>
                <w:rFonts w:cs="Arial"/>
                <w:lang w:eastAsia="zh-CN"/>
              </w:rPr>
              <w:t>DC_3A_n257H</w:t>
            </w:r>
          </w:p>
          <w:p w14:paraId="5428A85E" w14:textId="77777777" w:rsidR="008D1E4A" w:rsidRPr="00EF5447" w:rsidRDefault="008D1E4A" w:rsidP="00C620E0">
            <w:pPr>
              <w:pStyle w:val="TAC"/>
              <w:rPr>
                <w:rFonts w:cs="Arial"/>
                <w:lang w:eastAsia="zh-CN"/>
              </w:rPr>
            </w:pPr>
            <w:r w:rsidRPr="00EF5447">
              <w:rPr>
                <w:rFonts w:cs="Arial"/>
                <w:lang w:eastAsia="zh-CN"/>
              </w:rPr>
              <w:t>DC_3A_n257I</w:t>
            </w:r>
          </w:p>
          <w:p w14:paraId="36D00FF7" w14:textId="77777777" w:rsidR="008D1E4A" w:rsidRPr="00EF5447" w:rsidRDefault="008D1E4A" w:rsidP="00C620E0">
            <w:pPr>
              <w:pStyle w:val="TAC"/>
              <w:rPr>
                <w:rFonts w:cs="Arial"/>
                <w:lang w:eastAsia="zh-CN"/>
              </w:rPr>
            </w:pPr>
            <w:r w:rsidRPr="00EF5447">
              <w:rPr>
                <w:rFonts w:cs="Arial"/>
                <w:lang w:eastAsia="zh-CN"/>
              </w:rPr>
              <w:t>DC_19A_n79A</w:t>
            </w:r>
          </w:p>
          <w:p w14:paraId="67014D32" w14:textId="77777777" w:rsidR="008D1E4A" w:rsidRPr="00EF5447" w:rsidRDefault="008D1E4A" w:rsidP="00C620E0">
            <w:pPr>
              <w:pStyle w:val="TAC"/>
              <w:rPr>
                <w:rFonts w:cs="Arial"/>
                <w:lang w:eastAsia="zh-CN"/>
              </w:rPr>
            </w:pPr>
            <w:r w:rsidRPr="00EF5447">
              <w:rPr>
                <w:rFonts w:cs="Arial"/>
                <w:lang w:eastAsia="zh-CN"/>
              </w:rPr>
              <w:t>DC_19A_n257A</w:t>
            </w:r>
          </w:p>
          <w:p w14:paraId="37FB6888" w14:textId="77777777" w:rsidR="008D1E4A" w:rsidRPr="00EF5447" w:rsidRDefault="008D1E4A" w:rsidP="00C620E0">
            <w:pPr>
              <w:pStyle w:val="TAC"/>
              <w:rPr>
                <w:rFonts w:cs="Arial"/>
                <w:lang w:eastAsia="zh-CN"/>
              </w:rPr>
            </w:pPr>
            <w:r w:rsidRPr="00EF5447">
              <w:rPr>
                <w:rFonts w:cs="Arial"/>
                <w:lang w:eastAsia="zh-CN"/>
              </w:rPr>
              <w:t>DC_19A_n257G</w:t>
            </w:r>
          </w:p>
          <w:p w14:paraId="42E5FC6D" w14:textId="77777777" w:rsidR="008D1E4A" w:rsidRPr="00EF5447" w:rsidRDefault="008D1E4A" w:rsidP="00C620E0">
            <w:pPr>
              <w:pStyle w:val="TAC"/>
              <w:rPr>
                <w:rFonts w:cs="Arial"/>
                <w:lang w:eastAsia="zh-CN"/>
              </w:rPr>
            </w:pPr>
            <w:r w:rsidRPr="00EF5447">
              <w:rPr>
                <w:rFonts w:cs="Arial"/>
                <w:lang w:eastAsia="zh-CN"/>
              </w:rPr>
              <w:t>DC_19A_n257H</w:t>
            </w:r>
          </w:p>
          <w:p w14:paraId="0C11C555"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09F6195B" w14:textId="77777777" w:rsidTr="00C620E0">
        <w:trPr>
          <w:trHeight w:val="187"/>
          <w:jc w:val="center"/>
        </w:trPr>
        <w:tc>
          <w:tcPr>
            <w:tcW w:w="3969" w:type="dxa"/>
            <w:shd w:val="clear" w:color="auto" w:fill="auto"/>
            <w:noWrap/>
            <w:tcMar>
              <w:top w:w="28" w:type="dxa"/>
              <w:left w:w="28" w:type="dxa"/>
              <w:bottom w:w="28" w:type="dxa"/>
              <w:right w:w="28" w:type="dxa"/>
            </w:tcMar>
          </w:tcPr>
          <w:p w14:paraId="4C010161"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p>
          <w:p w14:paraId="5D9EBF8D"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p>
          <w:p w14:paraId="2E2771D8"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p>
          <w:p w14:paraId="3A473B58"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9BC6A92" w14:textId="77777777" w:rsidR="008D1E4A" w:rsidRPr="00EF5447" w:rsidRDefault="008D1E4A" w:rsidP="00C620E0">
            <w:pPr>
              <w:pStyle w:val="TAC"/>
              <w:rPr>
                <w:rFonts w:cs="Arial"/>
                <w:lang w:eastAsia="zh-CN"/>
              </w:rPr>
            </w:pPr>
            <w:r w:rsidRPr="00EF5447">
              <w:rPr>
                <w:rFonts w:cs="Arial"/>
                <w:lang w:eastAsia="zh-CN"/>
              </w:rPr>
              <w:t>DC_3A_n77A</w:t>
            </w:r>
          </w:p>
          <w:p w14:paraId="2C514772" w14:textId="77777777" w:rsidR="008D1E4A" w:rsidRPr="00EF5447" w:rsidRDefault="008D1E4A" w:rsidP="00C620E0">
            <w:pPr>
              <w:pStyle w:val="TAC"/>
              <w:rPr>
                <w:rFonts w:cs="Arial"/>
                <w:lang w:eastAsia="zh-CN"/>
              </w:rPr>
            </w:pPr>
            <w:r w:rsidRPr="00EF5447">
              <w:rPr>
                <w:rFonts w:cs="Arial"/>
                <w:lang w:eastAsia="zh-CN"/>
              </w:rPr>
              <w:t>DC_3A_n257A</w:t>
            </w:r>
          </w:p>
          <w:p w14:paraId="452EA32D" w14:textId="77777777" w:rsidR="008D1E4A" w:rsidRPr="00EF5447" w:rsidRDefault="008D1E4A" w:rsidP="00C620E0">
            <w:pPr>
              <w:pStyle w:val="TAC"/>
              <w:rPr>
                <w:rFonts w:cs="Arial"/>
                <w:lang w:eastAsia="zh-CN"/>
              </w:rPr>
            </w:pPr>
            <w:r w:rsidRPr="00EF5447">
              <w:rPr>
                <w:rFonts w:cs="Arial"/>
                <w:lang w:eastAsia="zh-CN"/>
              </w:rPr>
              <w:t>DC_3A_n257G</w:t>
            </w:r>
          </w:p>
          <w:p w14:paraId="2936C91F" w14:textId="77777777" w:rsidR="008D1E4A" w:rsidRPr="00EF5447" w:rsidRDefault="008D1E4A" w:rsidP="00C620E0">
            <w:pPr>
              <w:pStyle w:val="TAC"/>
              <w:rPr>
                <w:rFonts w:cs="Arial"/>
                <w:lang w:eastAsia="zh-CN"/>
              </w:rPr>
            </w:pPr>
            <w:r w:rsidRPr="00EF5447">
              <w:rPr>
                <w:rFonts w:cs="Arial"/>
                <w:lang w:eastAsia="zh-CN"/>
              </w:rPr>
              <w:t>DC_3A_n257H</w:t>
            </w:r>
          </w:p>
          <w:p w14:paraId="35CE6096" w14:textId="77777777" w:rsidR="008D1E4A" w:rsidRPr="00EF5447" w:rsidRDefault="008D1E4A" w:rsidP="00C620E0">
            <w:pPr>
              <w:pStyle w:val="TAC"/>
              <w:rPr>
                <w:rFonts w:cs="Arial"/>
                <w:lang w:eastAsia="zh-CN"/>
              </w:rPr>
            </w:pPr>
            <w:r w:rsidRPr="00EF5447">
              <w:rPr>
                <w:rFonts w:cs="Arial"/>
                <w:lang w:eastAsia="zh-CN"/>
              </w:rPr>
              <w:t>DC_3A_n257I</w:t>
            </w:r>
          </w:p>
          <w:p w14:paraId="495C286B" w14:textId="77777777" w:rsidR="008D1E4A" w:rsidRPr="00EF5447" w:rsidRDefault="008D1E4A" w:rsidP="00C620E0">
            <w:pPr>
              <w:pStyle w:val="TAC"/>
              <w:rPr>
                <w:rFonts w:cs="Arial"/>
                <w:lang w:eastAsia="zh-CN"/>
              </w:rPr>
            </w:pPr>
            <w:r w:rsidRPr="00EF5447">
              <w:rPr>
                <w:rFonts w:cs="Arial"/>
                <w:lang w:eastAsia="zh-CN"/>
              </w:rPr>
              <w:t>DC_21A_n77A</w:t>
            </w:r>
          </w:p>
          <w:p w14:paraId="6F87671C" w14:textId="77777777" w:rsidR="008D1E4A" w:rsidRPr="00EF5447" w:rsidRDefault="008D1E4A" w:rsidP="00C620E0">
            <w:pPr>
              <w:pStyle w:val="TAC"/>
              <w:rPr>
                <w:rFonts w:cs="Arial"/>
                <w:lang w:eastAsia="zh-CN"/>
              </w:rPr>
            </w:pPr>
            <w:r w:rsidRPr="00EF5447">
              <w:rPr>
                <w:rFonts w:cs="Arial"/>
                <w:lang w:eastAsia="zh-CN"/>
              </w:rPr>
              <w:t>DC_21A_n257A</w:t>
            </w:r>
          </w:p>
          <w:p w14:paraId="388B9FFF" w14:textId="77777777" w:rsidR="008D1E4A" w:rsidRPr="00EF5447" w:rsidRDefault="008D1E4A" w:rsidP="00C620E0">
            <w:pPr>
              <w:pStyle w:val="TAC"/>
              <w:rPr>
                <w:rFonts w:cs="Arial"/>
                <w:lang w:eastAsia="zh-CN"/>
              </w:rPr>
            </w:pPr>
            <w:r w:rsidRPr="00EF5447">
              <w:rPr>
                <w:rFonts w:cs="Arial"/>
                <w:lang w:eastAsia="zh-CN"/>
              </w:rPr>
              <w:t>DC_21A_n257G</w:t>
            </w:r>
          </w:p>
          <w:p w14:paraId="5F85D92B" w14:textId="77777777" w:rsidR="008D1E4A" w:rsidRPr="00EF5447" w:rsidRDefault="008D1E4A" w:rsidP="00C620E0">
            <w:pPr>
              <w:pStyle w:val="TAC"/>
              <w:rPr>
                <w:rFonts w:cs="Arial"/>
                <w:lang w:eastAsia="zh-CN"/>
              </w:rPr>
            </w:pPr>
            <w:r w:rsidRPr="00EF5447">
              <w:rPr>
                <w:rFonts w:cs="Arial"/>
                <w:lang w:eastAsia="zh-CN"/>
              </w:rPr>
              <w:t>DC_21A_n257H</w:t>
            </w:r>
          </w:p>
          <w:p w14:paraId="2CE9372A"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0C7E649E" w14:textId="77777777" w:rsidTr="00C620E0">
        <w:trPr>
          <w:trHeight w:val="187"/>
          <w:jc w:val="center"/>
        </w:trPr>
        <w:tc>
          <w:tcPr>
            <w:tcW w:w="3969" w:type="dxa"/>
            <w:shd w:val="clear" w:color="auto" w:fill="auto"/>
            <w:noWrap/>
            <w:tcMar>
              <w:top w:w="28" w:type="dxa"/>
              <w:left w:w="28" w:type="dxa"/>
              <w:bottom w:w="28" w:type="dxa"/>
              <w:right w:w="28" w:type="dxa"/>
            </w:tcMar>
          </w:tcPr>
          <w:p w14:paraId="41377C65" w14:textId="77777777" w:rsidR="008D1E4A" w:rsidRPr="00EF5447" w:rsidRDefault="008D1E4A" w:rsidP="00C620E0">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Yu Mincho" w:cs="Arial"/>
                <w:lang w:eastAsia="zh-CN"/>
              </w:rPr>
              <w:t>A</w:t>
            </w:r>
          </w:p>
          <w:p w14:paraId="08ABFB59"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p>
          <w:p w14:paraId="48D631D7"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p>
          <w:p w14:paraId="5C42DAE6"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BD48293" w14:textId="77777777" w:rsidR="008D1E4A" w:rsidRPr="00EF5447" w:rsidRDefault="008D1E4A" w:rsidP="00C620E0">
            <w:pPr>
              <w:pStyle w:val="TAC"/>
              <w:rPr>
                <w:rFonts w:cs="Arial"/>
                <w:lang w:eastAsia="zh-CN"/>
              </w:rPr>
            </w:pPr>
            <w:r w:rsidRPr="00EF5447">
              <w:rPr>
                <w:rFonts w:cs="Arial"/>
                <w:lang w:eastAsia="zh-CN"/>
              </w:rPr>
              <w:t>DC_3A_n78A</w:t>
            </w:r>
          </w:p>
          <w:p w14:paraId="72A1ECC8" w14:textId="77777777" w:rsidR="008D1E4A" w:rsidRPr="00EF5447" w:rsidRDefault="008D1E4A" w:rsidP="00C620E0">
            <w:pPr>
              <w:pStyle w:val="TAC"/>
              <w:rPr>
                <w:rFonts w:cs="Arial"/>
                <w:lang w:eastAsia="zh-CN"/>
              </w:rPr>
            </w:pPr>
            <w:r w:rsidRPr="00EF5447">
              <w:rPr>
                <w:rFonts w:cs="Arial"/>
                <w:lang w:eastAsia="zh-CN"/>
              </w:rPr>
              <w:t>DC_3A_n257A</w:t>
            </w:r>
          </w:p>
          <w:p w14:paraId="4905BB61" w14:textId="77777777" w:rsidR="008D1E4A" w:rsidRPr="00EF5447" w:rsidRDefault="008D1E4A" w:rsidP="00C620E0">
            <w:pPr>
              <w:pStyle w:val="TAC"/>
              <w:rPr>
                <w:rFonts w:cs="Arial"/>
                <w:lang w:eastAsia="zh-CN"/>
              </w:rPr>
            </w:pPr>
            <w:r w:rsidRPr="00EF5447">
              <w:rPr>
                <w:rFonts w:cs="Arial"/>
                <w:lang w:eastAsia="zh-CN"/>
              </w:rPr>
              <w:t>DC_3A_n257G</w:t>
            </w:r>
          </w:p>
          <w:p w14:paraId="7BF2427D" w14:textId="77777777" w:rsidR="008D1E4A" w:rsidRPr="00EF5447" w:rsidRDefault="008D1E4A" w:rsidP="00C620E0">
            <w:pPr>
              <w:pStyle w:val="TAC"/>
              <w:rPr>
                <w:rFonts w:cs="Arial"/>
                <w:lang w:eastAsia="zh-CN"/>
              </w:rPr>
            </w:pPr>
            <w:r w:rsidRPr="00EF5447">
              <w:rPr>
                <w:rFonts w:cs="Arial"/>
                <w:lang w:eastAsia="zh-CN"/>
              </w:rPr>
              <w:t>DC_3A_n257H</w:t>
            </w:r>
          </w:p>
          <w:p w14:paraId="17EDB5D7" w14:textId="77777777" w:rsidR="008D1E4A" w:rsidRPr="00EF5447" w:rsidRDefault="008D1E4A" w:rsidP="00C620E0">
            <w:pPr>
              <w:pStyle w:val="TAC"/>
              <w:rPr>
                <w:rFonts w:cs="Arial"/>
                <w:lang w:eastAsia="zh-CN"/>
              </w:rPr>
            </w:pPr>
            <w:r w:rsidRPr="00EF5447">
              <w:rPr>
                <w:rFonts w:cs="Arial"/>
                <w:lang w:eastAsia="zh-CN"/>
              </w:rPr>
              <w:t>DC_3A_n257I</w:t>
            </w:r>
          </w:p>
          <w:p w14:paraId="1565B979" w14:textId="77777777" w:rsidR="008D1E4A" w:rsidRPr="00EF5447" w:rsidRDefault="008D1E4A" w:rsidP="00C620E0">
            <w:pPr>
              <w:pStyle w:val="TAC"/>
              <w:rPr>
                <w:rFonts w:cs="Arial"/>
                <w:lang w:eastAsia="zh-CN"/>
              </w:rPr>
            </w:pPr>
            <w:r w:rsidRPr="00EF5447">
              <w:rPr>
                <w:rFonts w:cs="Arial"/>
                <w:lang w:eastAsia="zh-CN"/>
              </w:rPr>
              <w:t>DC_21A_n78A</w:t>
            </w:r>
          </w:p>
          <w:p w14:paraId="7A890B8E" w14:textId="77777777" w:rsidR="008D1E4A" w:rsidRPr="00EF5447" w:rsidRDefault="008D1E4A" w:rsidP="00C620E0">
            <w:pPr>
              <w:pStyle w:val="TAC"/>
              <w:rPr>
                <w:rFonts w:cs="Arial"/>
                <w:lang w:eastAsia="zh-CN"/>
              </w:rPr>
            </w:pPr>
            <w:r w:rsidRPr="00EF5447">
              <w:rPr>
                <w:rFonts w:cs="Arial"/>
                <w:lang w:eastAsia="zh-CN"/>
              </w:rPr>
              <w:t>DC_21A_n257A</w:t>
            </w:r>
          </w:p>
          <w:p w14:paraId="768D340E" w14:textId="77777777" w:rsidR="008D1E4A" w:rsidRPr="00EF5447" w:rsidRDefault="008D1E4A" w:rsidP="00C620E0">
            <w:pPr>
              <w:pStyle w:val="TAC"/>
              <w:rPr>
                <w:rFonts w:cs="Arial"/>
                <w:lang w:eastAsia="zh-CN"/>
              </w:rPr>
            </w:pPr>
            <w:r w:rsidRPr="00EF5447">
              <w:rPr>
                <w:rFonts w:cs="Arial"/>
                <w:lang w:eastAsia="zh-CN"/>
              </w:rPr>
              <w:t>DC_21A_n257G</w:t>
            </w:r>
          </w:p>
          <w:p w14:paraId="2212E577" w14:textId="77777777" w:rsidR="008D1E4A" w:rsidRPr="00EF5447" w:rsidRDefault="008D1E4A" w:rsidP="00C620E0">
            <w:pPr>
              <w:pStyle w:val="TAC"/>
              <w:rPr>
                <w:rFonts w:cs="Arial"/>
                <w:lang w:eastAsia="zh-CN"/>
              </w:rPr>
            </w:pPr>
            <w:r w:rsidRPr="00EF5447">
              <w:rPr>
                <w:rFonts w:cs="Arial"/>
                <w:lang w:eastAsia="zh-CN"/>
              </w:rPr>
              <w:t>DC_21A_n257H</w:t>
            </w:r>
          </w:p>
          <w:p w14:paraId="49F9BAC1"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4F9625D" w14:textId="77777777" w:rsidTr="00C620E0">
        <w:trPr>
          <w:trHeight w:val="187"/>
          <w:jc w:val="center"/>
        </w:trPr>
        <w:tc>
          <w:tcPr>
            <w:tcW w:w="3969" w:type="dxa"/>
            <w:shd w:val="clear" w:color="auto" w:fill="auto"/>
            <w:noWrap/>
            <w:tcMar>
              <w:top w:w="28" w:type="dxa"/>
              <w:left w:w="28" w:type="dxa"/>
              <w:bottom w:w="28" w:type="dxa"/>
              <w:right w:w="28" w:type="dxa"/>
            </w:tcMar>
          </w:tcPr>
          <w:p w14:paraId="67E6C774"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p>
          <w:p w14:paraId="1B7EA6FA"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p>
          <w:p w14:paraId="64D885A2"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p>
          <w:p w14:paraId="618B7642"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E44BD16" w14:textId="77777777" w:rsidR="008D1E4A" w:rsidRPr="00EF5447" w:rsidRDefault="008D1E4A" w:rsidP="00C620E0">
            <w:pPr>
              <w:pStyle w:val="TAC"/>
              <w:rPr>
                <w:rFonts w:cs="Arial"/>
                <w:lang w:eastAsia="zh-CN"/>
              </w:rPr>
            </w:pPr>
            <w:r w:rsidRPr="00EF5447">
              <w:rPr>
                <w:rFonts w:cs="Arial"/>
                <w:lang w:eastAsia="zh-CN"/>
              </w:rPr>
              <w:t>DC_3A_n79A</w:t>
            </w:r>
          </w:p>
          <w:p w14:paraId="6E16B92D" w14:textId="77777777" w:rsidR="008D1E4A" w:rsidRPr="00EF5447" w:rsidRDefault="008D1E4A" w:rsidP="00C620E0">
            <w:pPr>
              <w:pStyle w:val="TAC"/>
              <w:rPr>
                <w:rFonts w:cs="Arial"/>
                <w:lang w:eastAsia="zh-CN"/>
              </w:rPr>
            </w:pPr>
            <w:r w:rsidRPr="00EF5447">
              <w:rPr>
                <w:rFonts w:cs="Arial"/>
                <w:lang w:eastAsia="zh-CN"/>
              </w:rPr>
              <w:t>DC_3A_n257A</w:t>
            </w:r>
          </w:p>
          <w:p w14:paraId="78CAD86C" w14:textId="77777777" w:rsidR="008D1E4A" w:rsidRPr="00EF5447" w:rsidRDefault="008D1E4A" w:rsidP="00C620E0">
            <w:pPr>
              <w:pStyle w:val="TAC"/>
              <w:rPr>
                <w:rFonts w:cs="Arial"/>
                <w:lang w:eastAsia="zh-CN"/>
              </w:rPr>
            </w:pPr>
            <w:r w:rsidRPr="00EF5447">
              <w:rPr>
                <w:rFonts w:cs="Arial"/>
                <w:lang w:eastAsia="zh-CN"/>
              </w:rPr>
              <w:t>DC_3A_n257G</w:t>
            </w:r>
          </w:p>
          <w:p w14:paraId="18DDA8CA" w14:textId="77777777" w:rsidR="008D1E4A" w:rsidRPr="00EF5447" w:rsidRDefault="008D1E4A" w:rsidP="00C620E0">
            <w:pPr>
              <w:pStyle w:val="TAC"/>
              <w:rPr>
                <w:rFonts w:cs="Arial"/>
                <w:lang w:eastAsia="zh-CN"/>
              </w:rPr>
            </w:pPr>
            <w:r w:rsidRPr="00EF5447">
              <w:rPr>
                <w:rFonts w:cs="Arial"/>
                <w:lang w:eastAsia="zh-CN"/>
              </w:rPr>
              <w:t>DC_3A_n257H</w:t>
            </w:r>
          </w:p>
          <w:p w14:paraId="0AA1031C" w14:textId="77777777" w:rsidR="008D1E4A" w:rsidRPr="00EF5447" w:rsidRDefault="008D1E4A" w:rsidP="00C620E0">
            <w:pPr>
              <w:pStyle w:val="TAC"/>
              <w:rPr>
                <w:rFonts w:cs="Arial"/>
                <w:lang w:eastAsia="zh-CN"/>
              </w:rPr>
            </w:pPr>
            <w:r w:rsidRPr="00EF5447">
              <w:rPr>
                <w:rFonts w:cs="Arial"/>
                <w:lang w:eastAsia="zh-CN"/>
              </w:rPr>
              <w:t>DC_3A_n257I</w:t>
            </w:r>
          </w:p>
          <w:p w14:paraId="5E0105B6" w14:textId="77777777" w:rsidR="008D1E4A" w:rsidRPr="00EF5447" w:rsidRDefault="008D1E4A" w:rsidP="00C620E0">
            <w:pPr>
              <w:pStyle w:val="TAC"/>
              <w:rPr>
                <w:rFonts w:cs="Arial"/>
                <w:lang w:eastAsia="zh-CN"/>
              </w:rPr>
            </w:pPr>
            <w:r w:rsidRPr="00EF5447">
              <w:rPr>
                <w:rFonts w:cs="Arial"/>
                <w:lang w:eastAsia="zh-CN"/>
              </w:rPr>
              <w:t>DC_21A_n79A</w:t>
            </w:r>
          </w:p>
          <w:p w14:paraId="68450E53" w14:textId="77777777" w:rsidR="008D1E4A" w:rsidRPr="00EF5447" w:rsidRDefault="008D1E4A" w:rsidP="00C620E0">
            <w:pPr>
              <w:pStyle w:val="TAC"/>
              <w:rPr>
                <w:rFonts w:cs="Arial"/>
                <w:lang w:eastAsia="zh-CN"/>
              </w:rPr>
            </w:pPr>
            <w:r w:rsidRPr="00EF5447">
              <w:rPr>
                <w:rFonts w:cs="Arial"/>
                <w:lang w:eastAsia="zh-CN"/>
              </w:rPr>
              <w:t>DC_21A_n257A</w:t>
            </w:r>
          </w:p>
          <w:p w14:paraId="3C4385FB" w14:textId="77777777" w:rsidR="008D1E4A" w:rsidRPr="00EF5447" w:rsidRDefault="008D1E4A" w:rsidP="00C620E0">
            <w:pPr>
              <w:pStyle w:val="TAC"/>
              <w:rPr>
                <w:rFonts w:cs="Arial"/>
                <w:lang w:eastAsia="zh-CN"/>
              </w:rPr>
            </w:pPr>
            <w:r w:rsidRPr="00EF5447">
              <w:rPr>
                <w:rFonts w:cs="Arial"/>
                <w:lang w:eastAsia="zh-CN"/>
              </w:rPr>
              <w:t>DC_21A_n257G</w:t>
            </w:r>
          </w:p>
          <w:p w14:paraId="0577C362" w14:textId="77777777" w:rsidR="008D1E4A" w:rsidRPr="00EF5447" w:rsidRDefault="008D1E4A" w:rsidP="00C620E0">
            <w:pPr>
              <w:pStyle w:val="TAC"/>
              <w:rPr>
                <w:rFonts w:cs="Arial"/>
                <w:lang w:eastAsia="zh-CN"/>
              </w:rPr>
            </w:pPr>
            <w:r w:rsidRPr="00EF5447">
              <w:rPr>
                <w:rFonts w:cs="Arial"/>
                <w:lang w:eastAsia="zh-CN"/>
              </w:rPr>
              <w:t>DC_21A_n257H</w:t>
            </w:r>
          </w:p>
          <w:p w14:paraId="5E8F27DE"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71595A58" w14:textId="77777777" w:rsidTr="00C620E0">
        <w:trPr>
          <w:trHeight w:val="187"/>
          <w:jc w:val="center"/>
        </w:trPr>
        <w:tc>
          <w:tcPr>
            <w:tcW w:w="3969" w:type="dxa"/>
            <w:shd w:val="clear" w:color="auto" w:fill="auto"/>
            <w:noWrap/>
            <w:tcMar>
              <w:top w:w="28" w:type="dxa"/>
              <w:left w:w="28" w:type="dxa"/>
              <w:bottom w:w="28" w:type="dxa"/>
              <w:right w:w="28" w:type="dxa"/>
            </w:tcMar>
          </w:tcPr>
          <w:p w14:paraId="5E3F6725" w14:textId="77777777" w:rsidR="008D1E4A" w:rsidRPr="00EF5447" w:rsidRDefault="008D1E4A" w:rsidP="00C620E0">
            <w:pPr>
              <w:pStyle w:val="TAC"/>
              <w:rPr>
                <w:b/>
                <w:lang w:eastAsia="zh-CN"/>
              </w:rPr>
            </w:pPr>
            <w:r w:rsidRPr="00EF5447">
              <w:rPr>
                <w:lang w:eastAsia="zh-CN"/>
              </w:rPr>
              <w:t>DC_3A-19A_n77A-n257A</w:t>
            </w:r>
          </w:p>
          <w:p w14:paraId="4164DCB8" w14:textId="77777777" w:rsidR="008D1E4A" w:rsidRPr="00EF5447" w:rsidRDefault="008D1E4A" w:rsidP="00C620E0">
            <w:pPr>
              <w:pStyle w:val="TAC"/>
              <w:rPr>
                <w:b/>
                <w:lang w:eastAsia="zh-CN"/>
              </w:rPr>
            </w:pPr>
            <w:r w:rsidRPr="00EF5447">
              <w:rPr>
                <w:lang w:eastAsia="zh-CN"/>
              </w:rPr>
              <w:t>DC_3A-19A_n77A-n257G</w:t>
            </w:r>
          </w:p>
          <w:p w14:paraId="5574565C" w14:textId="77777777" w:rsidR="008D1E4A" w:rsidRPr="00EF5447" w:rsidRDefault="008D1E4A" w:rsidP="00C620E0">
            <w:pPr>
              <w:pStyle w:val="TAC"/>
              <w:rPr>
                <w:b/>
                <w:lang w:eastAsia="zh-CN"/>
              </w:rPr>
            </w:pPr>
            <w:r w:rsidRPr="00EF5447">
              <w:rPr>
                <w:lang w:eastAsia="zh-CN"/>
              </w:rPr>
              <w:t>DC_3A-19A_n77A-n257H</w:t>
            </w:r>
          </w:p>
          <w:p w14:paraId="6B21E741" w14:textId="77777777" w:rsidR="008D1E4A" w:rsidRPr="00EF5447" w:rsidRDefault="008D1E4A" w:rsidP="00C620E0">
            <w:pPr>
              <w:pStyle w:val="TAC"/>
              <w:rPr>
                <w:lang w:eastAsia="zh-CN"/>
              </w:rPr>
            </w:pPr>
            <w:r w:rsidRPr="00EF5447">
              <w:rPr>
                <w:lang w:eastAsia="zh-CN"/>
              </w:rPr>
              <w:t>DC_3A-19A_n77A-n257I</w:t>
            </w:r>
          </w:p>
        </w:tc>
        <w:tc>
          <w:tcPr>
            <w:tcW w:w="3969" w:type="dxa"/>
            <w:tcMar>
              <w:top w:w="28" w:type="dxa"/>
              <w:left w:w="28" w:type="dxa"/>
              <w:bottom w:w="28" w:type="dxa"/>
              <w:right w:w="28" w:type="dxa"/>
            </w:tcMar>
          </w:tcPr>
          <w:p w14:paraId="0EB18EAB" w14:textId="77777777" w:rsidR="008D1E4A" w:rsidRPr="00EF5447" w:rsidRDefault="008D1E4A" w:rsidP="00C620E0">
            <w:pPr>
              <w:pStyle w:val="TAC"/>
              <w:rPr>
                <w:lang w:eastAsia="zh-CN"/>
              </w:rPr>
            </w:pPr>
            <w:r w:rsidRPr="00EF5447">
              <w:rPr>
                <w:lang w:eastAsia="zh-CN"/>
              </w:rPr>
              <w:t>DC_3A_n77A-n257A</w:t>
            </w:r>
          </w:p>
          <w:p w14:paraId="4CBAF8E2" w14:textId="77777777" w:rsidR="008D1E4A" w:rsidRPr="00EF5447" w:rsidRDefault="008D1E4A" w:rsidP="00C620E0">
            <w:pPr>
              <w:pStyle w:val="TAC"/>
              <w:rPr>
                <w:lang w:eastAsia="zh-CN"/>
              </w:rPr>
            </w:pPr>
            <w:r w:rsidRPr="00EF5447">
              <w:rPr>
                <w:lang w:eastAsia="zh-CN"/>
              </w:rPr>
              <w:t>DC_3A_n77A-n257G</w:t>
            </w:r>
          </w:p>
          <w:p w14:paraId="3BEAC9DF" w14:textId="77777777" w:rsidR="008D1E4A" w:rsidRPr="00EF5447" w:rsidRDefault="008D1E4A" w:rsidP="00C620E0">
            <w:pPr>
              <w:pStyle w:val="TAC"/>
              <w:rPr>
                <w:lang w:eastAsia="zh-CN"/>
              </w:rPr>
            </w:pPr>
            <w:r w:rsidRPr="00EF5447">
              <w:rPr>
                <w:lang w:eastAsia="zh-CN"/>
              </w:rPr>
              <w:t>DC_3A_n77A-n257H</w:t>
            </w:r>
          </w:p>
          <w:p w14:paraId="394F4CB3" w14:textId="77777777" w:rsidR="008D1E4A" w:rsidRPr="00EF5447" w:rsidRDefault="008D1E4A" w:rsidP="00C620E0">
            <w:pPr>
              <w:pStyle w:val="TAC"/>
              <w:rPr>
                <w:lang w:eastAsia="zh-CN"/>
              </w:rPr>
            </w:pPr>
            <w:r w:rsidRPr="00EF5447">
              <w:rPr>
                <w:lang w:eastAsia="zh-CN"/>
              </w:rPr>
              <w:t>DC_3A_n77A-n257I</w:t>
            </w:r>
          </w:p>
          <w:p w14:paraId="323E3CF4" w14:textId="77777777" w:rsidR="008D1E4A" w:rsidRPr="00EF5447" w:rsidRDefault="008D1E4A" w:rsidP="00C620E0">
            <w:pPr>
              <w:pStyle w:val="TAC"/>
              <w:rPr>
                <w:lang w:eastAsia="zh-CN"/>
              </w:rPr>
            </w:pPr>
            <w:r w:rsidRPr="00EF5447">
              <w:rPr>
                <w:lang w:eastAsia="zh-CN"/>
              </w:rPr>
              <w:t>DC_19A_n77A-n257A</w:t>
            </w:r>
          </w:p>
          <w:p w14:paraId="18B532E3" w14:textId="77777777" w:rsidR="008D1E4A" w:rsidRPr="00EF5447" w:rsidRDefault="008D1E4A" w:rsidP="00C620E0">
            <w:pPr>
              <w:pStyle w:val="TAC"/>
              <w:rPr>
                <w:lang w:eastAsia="zh-CN"/>
              </w:rPr>
            </w:pPr>
            <w:r w:rsidRPr="00EF5447">
              <w:rPr>
                <w:lang w:eastAsia="zh-CN"/>
              </w:rPr>
              <w:t>DC_19A_n77A-n257G</w:t>
            </w:r>
          </w:p>
          <w:p w14:paraId="7A6DE48F" w14:textId="77777777" w:rsidR="008D1E4A" w:rsidRPr="00EF5447" w:rsidRDefault="008D1E4A" w:rsidP="00C620E0">
            <w:pPr>
              <w:pStyle w:val="TAC"/>
              <w:rPr>
                <w:lang w:eastAsia="zh-CN"/>
              </w:rPr>
            </w:pPr>
            <w:r w:rsidRPr="00EF5447">
              <w:rPr>
                <w:lang w:eastAsia="zh-CN"/>
              </w:rPr>
              <w:t>DC_19A_n77A-n257H</w:t>
            </w:r>
          </w:p>
          <w:p w14:paraId="64E647B2" w14:textId="77777777" w:rsidR="008D1E4A" w:rsidRPr="00EF5447" w:rsidRDefault="008D1E4A" w:rsidP="00C620E0">
            <w:pPr>
              <w:pStyle w:val="TAC"/>
              <w:rPr>
                <w:lang w:eastAsia="zh-CN"/>
              </w:rPr>
            </w:pPr>
            <w:r w:rsidRPr="00EF5447">
              <w:rPr>
                <w:lang w:eastAsia="zh-CN"/>
              </w:rPr>
              <w:t>DC_19A_n77A-n257I</w:t>
            </w:r>
          </w:p>
        </w:tc>
      </w:tr>
      <w:tr w:rsidR="008D1E4A" w:rsidRPr="00EF5447" w14:paraId="2CDDFB40" w14:textId="77777777" w:rsidTr="00C620E0">
        <w:trPr>
          <w:trHeight w:val="187"/>
          <w:jc w:val="center"/>
        </w:trPr>
        <w:tc>
          <w:tcPr>
            <w:tcW w:w="3969" w:type="dxa"/>
            <w:shd w:val="clear" w:color="auto" w:fill="auto"/>
            <w:noWrap/>
            <w:tcMar>
              <w:top w:w="28" w:type="dxa"/>
              <w:left w:w="28" w:type="dxa"/>
              <w:bottom w:w="28" w:type="dxa"/>
              <w:right w:w="28" w:type="dxa"/>
            </w:tcMar>
          </w:tcPr>
          <w:p w14:paraId="0BEBC447" w14:textId="77777777" w:rsidR="008D1E4A" w:rsidRPr="00EF5447" w:rsidRDefault="008D1E4A" w:rsidP="00C620E0">
            <w:pPr>
              <w:pStyle w:val="TAC"/>
              <w:rPr>
                <w:b/>
                <w:lang w:eastAsia="zh-CN"/>
              </w:rPr>
            </w:pPr>
            <w:r w:rsidRPr="00EF5447">
              <w:rPr>
                <w:lang w:eastAsia="zh-CN"/>
              </w:rPr>
              <w:t>DC_3A-19A_n78A-n257A</w:t>
            </w:r>
          </w:p>
          <w:p w14:paraId="6ED59741" w14:textId="77777777" w:rsidR="008D1E4A" w:rsidRPr="00EF5447" w:rsidRDefault="008D1E4A" w:rsidP="00C620E0">
            <w:pPr>
              <w:pStyle w:val="TAC"/>
              <w:rPr>
                <w:b/>
                <w:lang w:eastAsia="zh-CN"/>
              </w:rPr>
            </w:pPr>
            <w:r w:rsidRPr="00EF5447">
              <w:rPr>
                <w:lang w:eastAsia="zh-CN"/>
              </w:rPr>
              <w:t>DC_3A-19A_n78A-n257G</w:t>
            </w:r>
          </w:p>
          <w:p w14:paraId="1318930D" w14:textId="77777777" w:rsidR="008D1E4A" w:rsidRPr="00EF5447" w:rsidRDefault="008D1E4A" w:rsidP="00C620E0">
            <w:pPr>
              <w:pStyle w:val="TAC"/>
              <w:rPr>
                <w:b/>
                <w:lang w:eastAsia="zh-CN"/>
              </w:rPr>
            </w:pPr>
            <w:r w:rsidRPr="00EF5447">
              <w:rPr>
                <w:lang w:eastAsia="zh-CN"/>
              </w:rPr>
              <w:t>DC_3A-19A_n78A-n257H</w:t>
            </w:r>
          </w:p>
          <w:p w14:paraId="30CE05B5" w14:textId="77777777" w:rsidR="008D1E4A" w:rsidRPr="00EF5447" w:rsidRDefault="008D1E4A" w:rsidP="00C620E0">
            <w:pPr>
              <w:pStyle w:val="TAC"/>
              <w:rPr>
                <w:lang w:eastAsia="zh-CN"/>
              </w:rPr>
            </w:pPr>
            <w:r w:rsidRPr="00EF5447">
              <w:rPr>
                <w:lang w:eastAsia="zh-CN"/>
              </w:rPr>
              <w:t>DC_3A-19A_n78A-n257I</w:t>
            </w:r>
          </w:p>
        </w:tc>
        <w:tc>
          <w:tcPr>
            <w:tcW w:w="3969" w:type="dxa"/>
            <w:tcMar>
              <w:top w:w="28" w:type="dxa"/>
              <w:left w:w="28" w:type="dxa"/>
              <w:bottom w:w="28" w:type="dxa"/>
              <w:right w:w="28" w:type="dxa"/>
            </w:tcMar>
          </w:tcPr>
          <w:p w14:paraId="6ABDBC21" w14:textId="77777777" w:rsidR="008D1E4A" w:rsidRPr="00EF5447" w:rsidRDefault="008D1E4A" w:rsidP="00C620E0">
            <w:pPr>
              <w:pStyle w:val="TAC"/>
              <w:rPr>
                <w:lang w:eastAsia="zh-CN"/>
              </w:rPr>
            </w:pPr>
            <w:r w:rsidRPr="00EF5447">
              <w:rPr>
                <w:lang w:eastAsia="zh-CN"/>
              </w:rPr>
              <w:t>DC_3A_n78A-n257A</w:t>
            </w:r>
          </w:p>
          <w:p w14:paraId="0BE733DB" w14:textId="77777777" w:rsidR="008D1E4A" w:rsidRPr="00EF5447" w:rsidRDefault="008D1E4A" w:rsidP="00C620E0">
            <w:pPr>
              <w:pStyle w:val="TAC"/>
              <w:rPr>
                <w:lang w:eastAsia="zh-CN"/>
              </w:rPr>
            </w:pPr>
            <w:r w:rsidRPr="00EF5447">
              <w:rPr>
                <w:lang w:eastAsia="zh-CN"/>
              </w:rPr>
              <w:t>DC_3A_n78A-n257G</w:t>
            </w:r>
          </w:p>
          <w:p w14:paraId="3FBD0152" w14:textId="77777777" w:rsidR="008D1E4A" w:rsidRPr="00EF5447" w:rsidRDefault="008D1E4A" w:rsidP="00C620E0">
            <w:pPr>
              <w:pStyle w:val="TAC"/>
              <w:rPr>
                <w:lang w:eastAsia="zh-CN"/>
              </w:rPr>
            </w:pPr>
            <w:r w:rsidRPr="00EF5447">
              <w:rPr>
                <w:lang w:eastAsia="zh-CN"/>
              </w:rPr>
              <w:t>DC_3A_n78A-n257H</w:t>
            </w:r>
          </w:p>
          <w:p w14:paraId="50E8796F" w14:textId="77777777" w:rsidR="008D1E4A" w:rsidRPr="00EF5447" w:rsidRDefault="008D1E4A" w:rsidP="00C620E0">
            <w:pPr>
              <w:pStyle w:val="TAC"/>
              <w:rPr>
                <w:lang w:eastAsia="zh-CN"/>
              </w:rPr>
            </w:pPr>
            <w:r w:rsidRPr="00EF5447">
              <w:rPr>
                <w:lang w:eastAsia="zh-CN"/>
              </w:rPr>
              <w:t>DC_3A_n78A-n257I</w:t>
            </w:r>
          </w:p>
          <w:p w14:paraId="01877E94" w14:textId="77777777" w:rsidR="008D1E4A" w:rsidRPr="00EF5447" w:rsidRDefault="008D1E4A" w:rsidP="00C620E0">
            <w:pPr>
              <w:pStyle w:val="TAC"/>
              <w:rPr>
                <w:lang w:eastAsia="zh-CN"/>
              </w:rPr>
            </w:pPr>
            <w:r w:rsidRPr="00EF5447">
              <w:rPr>
                <w:lang w:eastAsia="zh-CN"/>
              </w:rPr>
              <w:t>DC_19A_n78A-n257A</w:t>
            </w:r>
          </w:p>
          <w:p w14:paraId="460FB2C8" w14:textId="77777777" w:rsidR="008D1E4A" w:rsidRPr="00EF5447" w:rsidRDefault="008D1E4A" w:rsidP="00C620E0">
            <w:pPr>
              <w:pStyle w:val="TAC"/>
              <w:rPr>
                <w:lang w:eastAsia="zh-CN"/>
              </w:rPr>
            </w:pPr>
            <w:r w:rsidRPr="00EF5447">
              <w:rPr>
                <w:lang w:eastAsia="zh-CN"/>
              </w:rPr>
              <w:t>DC_19A_n78A-n257G</w:t>
            </w:r>
          </w:p>
          <w:p w14:paraId="634A7347" w14:textId="77777777" w:rsidR="008D1E4A" w:rsidRPr="00EF5447" w:rsidRDefault="008D1E4A" w:rsidP="00C620E0">
            <w:pPr>
              <w:pStyle w:val="TAC"/>
              <w:rPr>
                <w:lang w:eastAsia="zh-CN"/>
              </w:rPr>
            </w:pPr>
            <w:r w:rsidRPr="00EF5447">
              <w:rPr>
                <w:lang w:eastAsia="zh-CN"/>
              </w:rPr>
              <w:t>DC_19A_n78A-n257H</w:t>
            </w:r>
          </w:p>
          <w:p w14:paraId="3A35612E" w14:textId="77777777" w:rsidR="008D1E4A" w:rsidRPr="00EF5447" w:rsidRDefault="008D1E4A" w:rsidP="00C620E0">
            <w:pPr>
              <w:pStyle w:val="TAC"/>
              <w:rPr>
                <w:lang w:eastAsia="zh-CN"/>
              </w:rPr>
            </w:pPr>
            <w:r w:rsidRPr="00EF5447">
              <w:rPr>
                <w:lang w:eastAsia="zh-CN"/>
              </w:rPr>
              <w:t>DC_19A_n78A-n257I</w:t>
            </w:r>
          </w:p>
        </w:tc>
      </w:tr>
      <w:tr w:rsidR="008D1E4A" w:rsidRPr="00EF5447" w14:paraId="1ED570AC" w14:textId="77777777" w:rsidTr="00C620E0">
        <w:trPr>
          <w:trHeight w:val="187"/>
          <w:jc w:val="center"/>
        </w:trPr>
        <w:tc>
          <w:tcPr>
            <w:tcW w:w="3969" w:type="dxa"/>
            <w:shd w:val="clear" w:color="auto" w:fill="auto"/>
            <w:noWrap/>
            <w:tcMar>
              <w:top w:w="28" w:type="dxa"/>
              <w:left w:w="28" w:type="dxa"/>
              <w:bottom w:w="28" w:type="dxa"/>
              <w:right w:w="28" w:type="dxa"/>
            </w:tcMar>
          </w:tcPr>
          <w:p w14:paraId="5AFCA269" w14:textId="77777777" w:rsidR="008D1E4A" w:rsidRPr="00EF5447" w:rsidRDefault="008D1E4A" w:rsidP="00C620E0">
            <w:pPr>
              <w:pStyle w:val="TAC"/>
              <w:rPr>
                <w:lang w:eastAsia="zh-CN"/>
              </w:rPr>
            </w:pPr>
            <w:r w:rsidRPr="00EF5447">
              <w:rPr>
                <w:lang w:eastAsia="zh-CN"/>
              </w:rPr>
              <w:lastRenderedPageBreak/>
              <w:t>DC_3A-19A_n79A-n257A</w:t>
            </w:r>
          </w:p>
          <w:p w14:paraId="28EF8005" w14:textId="77777777" w:rsidR="008D1E4A" w:rsidRPr="00EF5447" w:rsidRDefault="008D1E4A" w:rsidP="00C620E0">
            <w:pPr>
              <w:pStyle w:val="TAC"/>
              <w:rPr>
                <w:lang w:eastAsia="zh-CN"/>
              </w:rPr>
            </w:pPr>
            <w:r w:rsidRPr="00EF5447">
              <w:rPr>
                <w:lang w:eastAsia="zh-CN"/>
              </w:rPr>
              <w:t>DC_3A-19A_n79A-n257G</w:t>
            </w:r>
          </w:p>
          <w:p w14:paraId="070F0C8C" w14:textId="77777777" w:rsidR="008D1E4A" w:rsidRPr="00EF5447" w:rsidRDefault="008D1E4A" w:rsidP="00C620E0">
            <w:pPr>
              <w:pStyle w:val="TAC"/>
              <w:rPr>
                <w:lang w:eastAsia="zh-CN"/>
              </w:rPr>
            </w:pPr>
            <w:r w:rsidRPr="00EF5447">
              <w:rPr>
                <w:lang w:eastAsia="zh-CN"/>
              </w:rPr>
              <w:t>DC_3A-19A_n79A-n257H</w:t>
            </w:r>
          </w:p>
          <w:p w14:paraId="67610A55" w14:textId="77777777" w:rsidR="008D1E4A" w:rsidRPr="00EF5447" w:rsidRDefault="008D1E4A" w:rsidP="00C620E0">
            <w:pPr>
              <w:pStyle w:val="TAC"/>
              <w:rPr>
                <w:lang w:eastAsia="zh-CN"/>
              </w:rPr>
            </w:pPr>
            <w:r w:rsidRPr="00EF5447">
              <w:rPr>
                <w:lang w:eastAsia="zh-CN"/>
              </w:rPr>
              <w:t>DC_3A-19A_n79A-n257I</w:t>
            </w:r>
          </w:p>
        </w:tc>
        <w:tc>
          <w:tcPr>
            <w:tcW w:w="3969" w:type="dxa"/>
            <w:tcMar>
              <w:top w:w="28" w:type="dxa"/>
              <w:left w:w="28" w:type="dxa"/>
              <w:bottom w:w="28" w:type="dxa"/>
              <w:right w:w="28" w:type="dxa"/>
            </w:tcMar>
          </w:tcPr>
          <w:p w14:paraId="10D656EB" w14:textId="77777777" w:rsidR="008D1E4A" w:rsidRPr="00EF5447" w:rsidRDefault="008D1E4A" w:rsidP="00C620E0">
            <w:pPr>
              <w:pStyle w:val="TAC"/>
              <w:rPr>
                <w:lang w:eastAsia="zh-CN"/>
              </w:rPr>
            </w:pPr>
            <w:r w:rsidRPr="00EF5447">
              <w:rPr>
                <w:lang w:eastAsia="zh-CN"/>
              </w:rPr>
              <w:t>DC_3A_n79A-n257A</w:t>
            </w:r>
          </w:p>
          <w:p w14:paraId="09D12867" w14:textId="77777777" w:rsidR="008D1E4A" w:rsidRPr="00EF5447" w:rsidRDefault="008D1E4A" w:rsidP="00C620E0">
            <w:pPr>
              <w:pStyle w:val="TAC"/>
              <w:rPr>
                <w:lang w:eastAsia="zh-CN"/>
              </w:rPr>
            </w:pPr>
            <w:r w:rsidRPr="00EF5447">
              <w:rPr>
                <w:lang w:eastAsia="zh-CN"/>
              </w:rPr>
              <w:t>DC_3A_n79A-n257G</w:t>
            </w:r>
          </w:p>
          <w:p w14:paraId="38079F48" w14:textId="77777777" w:rsidR="008D1E4A" w:rsidRPr="00EF5447" w:rsidRDefault="008D1E4A" w:rsidP="00C620E0">
            <w:pPr>
              <w:pStyle w:val="TAC"/>
              <w:rPr>
                <w:lang w:eastAsia="zh-CN"/>
              </w:rPr>
            </w:pPr>
            <w:r w:rsidRPr="00EF5447">
              <w:rPr>
                <w:lang w:eastAsia="zh-CN"/>
              </w:rPr>
              <w:t>DC_3A_n79A-n257H</w:t>
            </w:r>
          </w:p>
          <w:p w14:paraId="177658E9" w14:textId="77777777" w:rsidR="008D1E4A" w:rsidRPr="00EF5447" w:rsidRDefault="008D1E4A" w:rsidP="00C620E0">
            <w:pPr>
              <w:pStyle w:val="TAC"/>
              <w:rPr>
                <w:lang w:eastAsia="zh-CN"/>
              </w:rPr>
            </w:pPr>
            <w:r w:rsidRPr="00EF5447">
              <w:rPr>
                <w:lang w:eastAsia="zh-CN"/>
              </w:rPr>
              <w:t>DC_3A_n79A-n257I</w:t>
            </w:r>
          </w:p>
          <w:p w14:paraId="323DAE9F" w14:textId="77777777" w:rsidR="008D1E4A" w:rsidRPr="00EF5447" w:rsidRDefault="008D1E4A" w:rsidP="00C620E0">
            <w:pPr>
              <w:pStyle w:val="TAC"/>
              <w:rPr>
                <w:lang w:eastAsia="zh-CN"/>
              </w:rPr>
            </w:pPr>
            <w:r w:rsidRPr="00EF5447">
              <w:rPr>
                <w:lang w:eastAsia="zh-CN"/>
              </w:rPr>
              <w:t>DC_19A_n79A-n257A</w:t>
            </w:r>
          </w:p>
          <w:p w14:paraId="0360EAA6" w14:textId="77777777" w:rsidR="008D1E4A" w:rsidRPr="00EF5447" w:rsidRDefault="008D1E4A" w:rsidP="00C620E0">
            <w:pPr>
              <w:pStyle w:val="TAC"/>
              <w:rPr>
                <w:lang w:eastAsia="zh-CN"/>
              </w:rPr>
            </w:pPr>
            <w:r w:rsidRPr="00EF5447">
              <w:rPr>
                <w:lang w:eastAsia="zh-CN"/>
              </w:rPr>
              <w:t>DC_19A_n79A-n257G</w:t>
            </w:r>
          </w:p>
          <w:p w14:paraId="38169076" w14:textId="77777777" w:rsidR="008D1E4A" w:rsidRPr="00EF5447" w:rsidRDefault="008D1E4A" w:rsidP="00C620E0">
            <w:pPr>
              <w:pStyle w:val="TAC"/>
              <w:rPr>
                <w:lang w:eastAsia="zh-CN"/>
              </w:rPr>
            </w:pPr>
            <w:r w:rsidRPr="00EF5447">
              <w:rPr>
                <w:lang w:eastAsia="zh-CN"/>
              </w:rPr>
              <w:t>DC_19A_n79A-n257H</w:t>
            </w:r>
          </w:p>
          <w:p w14:paraId="54B0D482" w14:textId="77777777" w:rsidR="008D1E4A" w:rsidRPr="00EF5447" w:rsidRDefault="008D1E4A" w:rsidP="00C620E0">
            <w:pPr>
              <w:pStyle w:val="TAC"/>
              <w:rPr>
                <w:lang w:eastAsia="zh-CN"/>
              </w:rPr>
            </w:pPr>
            <w:r w:rsidRPr="00EF5447">
              <w:rPr>
                <w:lang w:eastAsia="zh-CN"/>
              </w:rPr>
              <w:t>DC_19A_n79A-n257I</w:t>
            </w:r>
          </w:p>
        </w:tc>
      </w:tr>
      <w:tr w:rsidR="008D1E4A" w:rsidRPr="00EF5447" w14:paraId="35C6D85D" w14:textId="77777777" w:rsidTr="00C620E0">
        <w:trPr>
          <w:trHeight w:val="187"/>
          <w:jc w:val="center"/>
        </w:trPr>
        <w:tc>
          <w:tcPr>
            <w:tcW w:w="3969" w:type="dxa"/>
            <w:shd w:val="clear" w:color="auto" w:fill="auto"/>
            <w:noWrap/>
            <w:tcMar>
              <w:top w:w="28" w:type="dxa"/>
              <w:left w:w="28" w:type="dxa"/>
              <w:bottom w:w="28" w:type="dxa"/>
              <w:right w:w="28" w:type="dxa"/>
            </w:tcMar>
          </w:tcPr>
          <w:p w14:paraId="7D502A1B" w14:textId="77777777" w:rsidR="008D1E4A" w:rsidRPr="00EF5447" w:rsidRDefault="008D1E4A" w:rsidP="00C620E0">
            <w:pPr>
              <w:pStyle w:val="TAC"/>
              <w:rPr>
                <w:b/>
                <w:lang w:eastAsia="zh-CN"/>
              </w:rPr>
            </w:pPr>
            <w:r w:rsidRPr="00EF5447">
              <w:rPr>
                <w:lang w:eastAsia="zh-CN"/>
              </w:rPr>
              <w:t>DC_3A-21A_n77A-n257A</w:t>
            </w:r>
          </w:p>
          <w:p w14:paraId="076C53C9" w14:textId="77777777" w:rsidR="008D1E4A" w:rsidRPr="00EF5447" w:rsidRDefault="008D1E4A" w:rsidP="00C620E0">
            <w:pPr>
              <w:pStyle w:val="TAC"/>
              <w:rPr>
                <w:b/>
                <w:lang w:eastAsia="zh-CN"/>
              </w:rPr>
            </w:pPr>
            <w:r w:rsidRPr="00EF5447">
              <w:rPr>
                <w:lang w:eastAsia="zh-CN"/>
              </w:rPr>
              <w:t>DC_3A-21A_n77A-n257G</w:t>
            </w:r>
          </w:p>
          <w:p w14:paraId="61D6F0CD" w14:textId="77777777" w:rsidR="008D1E4A" w:rsidRPr="00EF5447" w:rsidRDefault="008D1E4A" w:rsidP="00C620E0">
            <w:pPr>
              <w:pStyle w:val="TAC"/>
              <w:rPr>
                <w:b/>
                <w:lang w:eastAsia="zh-CN"/>
              </w:rPr>
            </w:pPr>
            <w:r w:rsidRPr="00EF5447">
              <w:rPr>
                <w:lang w:eastAsia="zh-CN"/>
              </w:rPr>
              <w:t>DC_3A-21A_n77A-n257H</w:t>
            </w:r>
          </w:p>
          <w:p w14:paraId="0DE0DDD0" w14:textId="77777777" w:rsidR="008D1E4A" w:rsidRPr="00EF5447" w:rsidRDefault="008D1E4A" w:rsidP="00C620E0">
            <w:pPr>
              <w:pStyle w:val="TAC"/>
              <w:rPr>
                <w:lang w:eastAsia="zh-CN"/>
              </w:rPr>
            </w:pPr>
            <w:r w:rsidRPr="00EF5447">
              <w:rPr>
                <w:lang w:eastAsia="zh-CN"/>
              </w:rPr>
              <w:t>DC_3A-21A_n77A-n257I</w:t>
            </w:r>
          </w:p>
        </w:tc>
        <w:tc>
          <w:tcPr>
            <w:tcW w:w="3969" w:type="dxa"/>
            <w:tcMar>
              <w:top w:w="28" w:type="dxa"/>
              <w:left w:w="28" w:type="dxa"/>
              <w:bottom w:w="28" w:type="dxa"/>
              <w:right w:w="28" w:type="dxa"/>
            </w:tcMar>
          </w:tcPr>
          <w:p w14:paraId="06AA3947" w14:textId="77777777" w:rsidR="008D1E4A" w:rsidRPr="00EF5447" w:rsidRDefault="008D1E4A" w:rsidP="00C620E0">
            <w:pPr>
              <w:pStyle w:val="TAC"/>
              <w:rPr>
                <w:lang w:eastAsia="zh-CN"/>
              </w:rPr>
            </w:pPr>
            <w:r w:rsidRPr="00EF5447">
              <w:rPr>
                <w:lang w:eastAsia="zh-CN"/>
              </w:rPr>
              <w:t>DC_3A_n77A-n257A</w:t>
            </w:r>
          </w:p>
          <w:p w14:paraId="4B63FB8F" w14:textId="77777777" w:rsidR="008D1E4A" w:rsidRPr="00EF5447" w:rsidRDefault="008D1E4A" w:rsidP="00C620E0">
            <w:pPr>
              <w:pStyle w:val="TAC"/>
              <w:rPr>
                <w:lang w:eastAsia="zh-CN"/>
              </w:rPr>
            </w:pPr>
            <w:r w:rsidRPr="00EF5447">
              <w:rPr>
                <w:lang w:eastAsia="zh-CN"/>
              </w:rPr>
              <w:t>DC_3A_n77A-n257G</w:t>
            </w:r>
          </w:p>
          <w:p w14:paraId="55B68194" w14:textId="77777777" w:rsidR="008D1E4A" w:rsidRPr="00EF5447" w:rsidRDefault="008D1E4A" w:rsidP="00C620E0">
            <w:pPr>
              <w:pStyle w:val="TAC"/>
              <w:rPr>
                <w:lang w:eastAsia="zh-CN"/>
              </w:rPr>
            </w:pPr>
            <w:r w:rsidRPr="00EF5447">
              <w:rPr>
                <w:lang w:eastAsia="zh-CN"/>
              </w:rPr>
              <w:t>DC_3A_n77A-n257H</w:t>
            </w:r>
          </w:p>
          <w:p w14:paraId="5595E26E" w14:textId="77777777" w:rsidR="008D1E4A" w:rsidRPr="00EF5447" w:rsidRDefault="008D1E4A" w:rsidP="00C620E0">
            <w:pPr>
              <w:pStyle w:val="TAC"/>
              <w:rPr>
                <w:lang w:eastAsia="zh-CN"/>
              </w:rPr>
            </w:pPr>
            <w:r w:rsidRPr="00EF5447">
              <w:rPr>
                <w:lang w:eastAsia="zh-CN"/>
              </w:rPr>
              <w:t>DC_3A_n77A-n257I</w:t>
            </w:r>
          </w:p>
          <w:p w14:paraId="721C83BA" w14:textId="77777777" w:rsidR="008D1E4A" w:rsidRPr="00EF5447" w:rsidRDefault="008D1E4A" w:rsidP="00C620E0">
            <w:pPr>
              <w:pStyle w:val="TAC"/>
              <w:rPr>
                <w:lang w:eastAsia="zh-CN"/>
              </w:rPr>
            </w:pPr>
            <w:r w:rsidRPr="00EF5447">
              <w:rPr>
                <w:lang w:eastAsia="zh-CN"/>
              </w:rPr>
              <w:t>DC_21A_n77A-n257A</w:t>
            </w:r>
          </w:p>
          <w:p w14:paraId="4AF67ABE" w14:textId="77777777" w:rsidR="008D1E4A" w:rsidRPr="00EF5447" w:rsidRDefault="008D1E4A" w:rsidP="00C620E0">
            <w:pPr>
              <w:pStyle w:val="TAC"/>
              <w:rPr>
                <w:lang w:eastAsia="zh-CN"/>
              </w:rPr>
            </w:pPr>
            <w:r w:rsidRPr="00EF5447">
              <w:rPr>
                <w:lang w:eastAsia="zh-CN"/>
              </w:rPr>
              <w:t>DC_21A_n77A-n257G</w:t>
            </w:r>
          </w:p>
          <w:p w14:paraId="6CCFB4BF" w14:textId="77777777" w:rsidR="008D1E4A" w:rsidRPr="00EF5447" w:rsidRDefault="008D1E4A" w:rsidP="00C620E0">
            <w:pPr>
              <w:pStyle w:val="TAC"/>
              <w:rPr>
                <w:lang w:eastAsia="zh-CN"/>
              </w:rPr>
            </w:pPr>
            <w:r w:rsidRPr="00EF5447">
              <w:rPr>
                <w:lang w:eastAsia="zh-CN"/>
              </w:rPr>
              <w:t>DC_21A_n77A-n257H</w:t>
            </w:r>
          </w:p>
          <w:p w14:paraId="7755E889" w14:textId="77777777" w:rsidR="008D1E4A" w:rsidRPr="00EF5447" w:rsidRDefault="008D1E4A" w:rsidP="00C620E0">
            <w:pPr>
              <w:pStyle w:val="TAC"/>
              <w:rPr>
                <w:lang w:eastAsia="zh-CN"/>
              </w:rPr>
            </w:pPr>
            <w:r w:rsidRPr="00EF5447">
              <w:rPr>
                <w:lang w:eastAsia="zh-CN"/>
              </w:rPr>
              <w:t>DC_21A_n77A-n257I</w:t>
            </w:r>
          </w:p>
        </w:tc>
      </w:tr>
      <w:tr w:rsidR="008D1E4A" w:rsidRPr="00EF5447" w14:paraId="64C82959" w14:textId="77777777" w:rsidTr="00C620E0">
        <w:trPr>
          <w:trHeight w:val="187"/>
          <w:jc w:val="center"/>
        </w:trPr>
        <w:tc>
          <w:tcPr>
            <w:tcW w:w="3969" w:type="dxa"/>
            <w:shd w:val="clear" w:color="auto" w:fill="auto"/>
            <w:noWrap/>
            <w:tcMar>
              <w:top w:w="28" w:type="dxa"/>
              <w:left w:w="28" w:type="dxa"/>
              <w:bottom w:w="28" w:type="dxa"/>
              <w:right w:w="28" w:type="dxa"/>
            </w:tcMar>
          </w:tcPr>
          <w:p w14:paraId="286746B9" w14:textId="77777777" w:rsidR="008D1E4A" w:rsidRPr="00EF5447" w:rsidRDefault="008D1E4A" w:rsidP="00C620E0">
            <w:pPr>
              <w:pStyle w:val="TAC"/>
              <w:rPr>
                <w:b/>
                <w:lang w:eastAsia="zh-CN"/>
              </w:rPr>
            </w:pPr>
            <w:r w:rsidRPr="00EF5447">
              <w:rPr>
                <w:lang w:eastAsia="zh-CN"/>
              </w:rPr>
              <w:t>DC_3A-21A_n78A-n257A</w:t>
            </w:r>
          </w:p>
          <w:p w14:paraId="1D10E001" w14:textId="77777777" w:rsidR="008D1E4A" w:rsidRPr="00EF5447" w:rsidRDefault="008D1E4A" w:rsidP="00C620E0">
            <w:pPr>
              <w:pStyle w:val="TAC"/>
              <w:rPr>
                <w:b/>
                <w:lang w:eastAsia="zh-CN"/>
              </w:rPr>
            </w:pPr>
            <w:r w:rsidRPr="00EF5447">
              <w:rPr>
                <w:lang w:eastAsia="zh-CN"/>
              </w:rPr>
              <w:t>DC_3A-21A_n78A-n257G</w:t>
            </w:r>
          </w:p>
          <w:p w14:paraId="2B6E5411" w14:textId="77777777" w:rsidR="008D1E4A" w:rsidRPr="00EF5447" w:rsidRDefault="008D1E4A" w:rsidP="00C620E0">
            <w:pPr>
              <w:pStyle w:val="TAC"/>
              <w:rPr>
                <w:b/>
                <w:lang w:eastAsia="zh-CN"/>
              </w:rPr>
            </w:pPr>
            <w:r w:rsidRPr="00EF5447">
              <w:rPr>
                <w:lang w:eastAsia="zh-CN"/>
              </w:rPr>
              <w:t>DC_3A-21A_n78A-n257H</w:t>
            </w:r>
          </w:p>
          <w:p w14:paraId="429BD183" w14:textId="77777777" w:rsidR="008D1E4A" w:rsidRPr="00EF5447" w:rsidRDefault="008D1E4A" w:rsidP="00C620E0">
            <w:pPr>
              <w:pStyle w:val="TAC"/>
              <w:rPr>
                <w:lang w:eastAsia="zh-CN"/>
              </w:rPr>
            </w:pPr>
            <w:r w:rsidRPr="00EF5447">
              <w:rPr>
                <w:lang w:eastAsia="zh-CN"/>
              </w:rPr>
              <w:t>DC_3A-21A_n78A-n257I</w:t>
            </w:r>
          </w:p>
        </w:tc>
        <w:tc>
          <w:tcPr>
            <w:tcW w:w="3969" w:type="dxa"/>
            <w:tcMar>
              <w:top w:w="28" w:type="dxa"/>
              <w:left w:w="28" w:type="dxa"/>
              <w:bottom w:w="28" w:type="dxa"/>
              <w:right w:w="28" w:type="dxa"/>
            </w:tcMar>
          </w:tcPr>
          <w:p w14:paraId="6EC17769" w14:textId="77777777" w:rsidR="008D1E4A" w:rsidRPr="00EF5447" w:rsidRDefault="008D1E4A" w:rsidP="00C620E0">
            <w:pPr>
              <w:pStyle w:val="TAC"/>
              <w:rPr>
                <w:lang w:eastAsia="zh-CN"/>
              </w:rPr>
            </w:pPr>
            <w:r w:rsidRPr="00EF5447">
              <w:rPr>
                <w:lang w:eastAsia="zh-CN"/>
              </w:rPr>
              <w:t>DC_3A_n78A-n257A</w:t>
            </w:r>
          </w:p>
          <w:p w14:paraId="0F0EFBC5" w14:textId="77777777" w:rsidR="008D1E4A" w:rsidRPr="00EF5447" w:rsidRDefault="008D1E4A" w:rsidP="00C620E0">
            <w:pPr>
              <w:pStyle w:val="TAC"/>
              <w:rPr>
                <w:lang w:eastAsia="zh-CN"/>
              </w:rPr>
            </w:pPr>
            <w:r w:rsidRPr="00EF5447">
              <w:rPr>
                <w:lang w:eastAsia="zh-CN"/>
              </w:rPr>
              <w:t>DC_3A_n78A-n257G</w:t>
            </w:r>
          </w:p>
          <w:p w14:paraId="4CDD7B86" w14:textId="77777777" w:rsidR="008D1E4A" w:rsidRPr="00EF5447" w:rsidRDefault="008D1E4A" w:rsidP="00C620E0">
            <w:pPr>
              <w:pStyle w:val="TAC"/>
              <w:rPr>
                <w:lang w:eastAsia="zh-CN"/>
              </w:rPr>
            </w:pPr>
            <w:r w:rsidRPr="00EF5447">
              <w:rPr>
                <w:lang w:eastAsia="zh-CN"/>
              </w:rPr>
              <w:t>DC_3A_n78A-n257H</w:t>
            </w:r>
          </w:p>
          <w:p w14:paraId="67D89E0B" w14:textId="77777777" w:rsidR="008D1E4A" w:rsidRPr="00EF5447" w:rsidRDefault="008D1E4A" w:rsidP="00C620E0">
            <w:pPr>
              <w:pStyle w:val="TAC"/>
              <w:rPr>
                <w:lang w:eastAsia="zh-CN"/>
              </w:rPr>
            </w:pPr>
            <w:r w:rsidRPr="00EF5447">
              <w:rPr>
                <w:lang w:eastAsia="zh-CN"/>
              </w:rPr>
              <w:t>DC_3A_n78A-n257I</w:t>
            </w:r>
          </w:p>
          <w:p w14:paraId="7C33E814" w14:textId="77777777" w:rsidR="008D1E4A" w:rsidRPr="00EF5447" w:rsidRDefault="008D1E4A" w:rsidP="00C620E0">
            <w:pPr>
              <w:pStyle w:val="TAC"/>
              <w:rPr>
                <w:lang w:eastAsia="zh-CN"/>
              </w:rPr>
            </w:pPr>
            <w:r w:rsidRPr="00EF5447">
              <w:rPr>
                <w:lang w:eastAsia="zh-CN"/>
              </w:rPr>
              <w:t>DC_21A_n78A-n257A</w:t>
            </w:r>
          </w:p>
          <w:p w14:paraId="6E5B5088" w14:textId="77777777" w:rsidR="008D1E4A" w:rsidRPr="00EF5447" w:rsidRDefault="008D1E4A" w:rsidP="00C620E0">
            <w:pPr>
              <w:pStyle w:val="TAC"/>
              <w:rPr>
                <w:lang w:eastAsia="zh-CN"/>
              </w:rPr>
            </w:pPr>
            <w:r w:rsidRPr="00EF5447">
              <w:rPr>
                <w:lang w:eastAsia="zh-CN"/>
              </w:rPr>
              <w:t>DC_21A_n78A-n257G</w:t>
            </w:r>
          </w:p>
          <w:p w14:paraId="402D689E" w14:textId="77777777" w:rsidR="008D1E4A" w:rsidRPr="00EF5447" w:rsidRDefault="008D1E4A" w:rsidP="00C620E0">
            <w:pPr>
              <w:pStyle w:val="TAC"/>
              <w:rPr>
                <w:lang w:eastAsia="zh-CN"/>
              </w:rPr>
            </w:pPr>
            <w:r w:rsidRPr="00EF5447">
              <w:rPr>
                <w:lang w:eastAsia="zh-CN"/>
              </w:rPr>
              <w:t>DC_21A_n78A-n257H</w:t>
            </w:r>
          </w:p>
          <w:p w14:paraId="29134EF1" w14:textId="77777777" w:rsidR="008D1E4A" w:rsidRPr="00EF5447" w:rsidRDefault="008D1E4A" w:rsidP="00C620E0">
            <w:pPr>
              <w:pStyle w:val="TAC"/>
              <w:rPr>
                <w:lang w:eastAsia="zh-CN"/>
              </w:rPr>
            </w:pPr>
            <w:r w:rsidRPr="00EF5447">
              <w:rPr>
                <w:lang w:eastAsia="zh-CN"/>
              </w:rPr>
              <w:t>DC_21A_n78A-n257I</w:t>
            </w:r>
          </w:p>
        </w:tc>
      </w:tr>
      <w:tr w:rsidR="008D1E4A" w:rsidRPr="00EF5447" w14:paraId="2588744D" w14:textId="77777777" w:rsidTr="00C620E0">
        <w:trPr>
          <w:trHeight w:val="187"/>
          <w:jc w:val="center"/>
        </w:trPr>
        <w:tc>
          <w:tcPr>
            <w:tcW w:w="3969" w:type="dxa"/>
            <w:shd w:val="clear" w:color="auto" w:fill="auto"/>
            <w:noWrap/>
            <w:tcMar>
              <w:top w:w="28" w:type="dxa"/>
              <w:left w:w="28" w:type="dxa"/>
              <w:bottom w:w="28" w:type="dxa"/>
              <w:right w:w="28" w:type="dxa"/>
            </w:tcMar>
          </w:tcPr>
          <w:p w14:paraId="6DE72534" w14:textId="77777777" w:rsidR="008D1E4A" w:rsidRPr="00EF5447" w:rsidRDefault="008D1E4A" w:rsidP="00C620E0">
            <w:pPr>
              <w:pStyle w:val="TAC"/>
              <w:rPr>
                <w:lang w:eastAsia="zh-CN"/>
              </w:rPr>
            </w:pPr>
            <w:r w:rsidRPr="00EF5447">
              <w:rPr>
                <w:lang w:eastAsia="zh-CN"/>
              </w:rPr>
              <w:t>DC_3A-21A_n79A-n257A</w:t>
            </w:r>
          </w:p>
          <w:p w14:paraId="578B2EFB" w14:textId="77777777" w:rsidR="008D1E4A" w:rsidRPr="00EF5447" w:rsidRDefault="008D1E4A" w:rsidP="00C620E0">
            <w:pPr>
              <w:pStyle w:val="TAC"/>
              <w:rPr>
                <w:lang w:eastAsia="zh-CN"/>
              </w:rPr>
            </w:pPr>
            <w:r w:rsidRPr="00EF5447">
              <w:rPr>
                <w:lang w:eastAsia="zh-CN"/>
              </w:rPr>
              <w:t>DC_3A-21A_n79A-n257G</w:t>
            </w:r>
          </w:p>
          <w:p w14:paraId="11962D07" w14:textId="77777777" w:rsidR="008D1E4A" w:rsidRPr="00EF5447" w:rsidRDefault="008D1E4A" w:rsidP="00C620E0">
            <w:pPr>
              <w:pStyle w:val="TAC"/>
              <w:rPr>
                <w:lang w:eastAsia="zh-CN"/>
              </w:rPr>
            </w:pPr>
            <w:r w:rsidRPr="00EF5447">
              <w:rPr>
                <w:lang w:eastAsia="zh-CN"/>
              </w:rPr>
              <w:t>DC_3A-21A_n79A-n257H</w:t>
            </w:r>
          </w:p>
          <w:p w14:paraId="494A10DA" w14:textId="77777777" w:rsidR="008D1E4A" w:rsidRPr="00EF5447" w:rsidRDefault="008D1E4A" w:rsidP="00C620E0">
            <w:pPr>
              <w:pStyle w:val="TAC"/>
              <w:rPr>
                <w:lang w:eastAsia="zh-CN"/>
              </w:rPr>
            </w:pPr>
            <w:r w:rsidRPr="00EF5447">
              <w:rPr>
                <w:lang w:eastAsia="zh-CN"/>
              </w:rPr>
              <w:t>DC_3A-21A_n79A-n257I</w:t>
            </w:r>
          </w:p>
        </w:tc>
        <w:tc>
          <w:tcPr>
            <w:tcW w:w="3969" w:type="dxa"/>
            <w:tcMar>
              <w:top w:w="28" w:type="dxa"/>
              <w:left w:w="28" w:type="dxa"/>
              <w:bottom w:w="28" w:type="dxa"/>
              <w:right w:w="28" w:type="dxa"/>
            </w:tcMar>
          </w:tcPr>
          <w:p w14:paraId="39755496" w14:textId="77777777" w:rsidR="008D1E4A" w:rsidRPr="00EF5447" w:rsidRDefault="008D1E4A" w:rsidP="00C620E0">
            <w:pPr>
              <w:pStyle w:val="TAC"/>
              <w:rPr>
                <w:lang w:eastAsia="zh-CN"/>
              </w:rPr>
            </w:pPr>
            <w:r w:rsidRPr="00EF5447">
              <w:rPr>
                <w:lang w:eastAsia="zh-CN"/>
              </w:rPr>
              <w:t>DC_3A_n79A-n257A</w:t>
            </w:r>
          </w:p>
          <w:p w14:paraId="653ACCB7" w14:textId="77777777" w:rsidR="008D1E4A" w:rsidRPr="00EF5447" w:rsidRDefault="008D1E4A" w:rsidP="00C620E0">
            <w:pPr>
              <w:pStyle w:val="TAC"/>
              <w:rPr>
                <w:lang w:eastAsia="zh-CN"/>
              </w:rPr>
            </w:pPr>
            <w:r w:rsidRPr="00EF5447">
              <w:rPr>
                <w:lang w:eastAsia="zh-CN"/>
              </w:rPr>
              <w:t>DC_3A_n79A-n257G</w:t>
            </w:r>
          </w:p>
          <w:p w14:paraId="1BCC7A99" w14:textId="77777777" w:rsidR="008D1E4A" w:rsidRPr="00EF5447" w:rsidRDefault="008D1E4A" w:rsidP="00C620E0">
            <w:pPr>
              <w:pStyle w:val="TAC"/>
              <w:rPr>
                <w:lang w:eastAsia="zh-CN"/>
              </w:rPr>
            </w:pPr>
            <w:r w:rsidRPr="00EF5447">
              <w:rPr>
                <w:lang w:eastAsia="zh-CN"/>
              </w:rPr>
              <w:t>DC_3A_n79A-n257H</w:t>
            </w:r>
          </w:p>
          <w:p w14:paraId="0E880B90" w14:textId="77777777" w:rsidR="008D1E4A" w:rsidRPr="00EF5447" w:rsidRDefault="008D1E4A" w:rsidP="00C620E0">
            <w:pPr>
              <w:pStyle w:val="TAC"/>
              <w:rPr>
                <w:lang w:eastAsia="zh-CN"/>
              </w:rPr>
            </w:pPr>
            <w:r w:rsidRPr="00EF5447">
              <w:rPr>
                <w:lang w:eastAsia="zh-CN"/>
              </w:rPr>
              <w:t>DC_3A_n79A-n257I</w:t>
            </w:r>
          </w:p>
          <w:p w14:paraId="14304DD6" w14:textId="77777777" w:rsidR="008D1E4A" w:rsidRPr="00EF5447" w:rsidRDefault="008D1E4A" w:rsidP="00C620E0">
            <w:pPr>
              <w:pStyle w:val="TAC"/>
              <w:rPr>
                <w:lang w:eastAsia="zh-CN"/>
              </w:rPr>
            </w:pPr>
            <w:r w:rsidRPr="00EF5447">
              <w:rPr>
                <w:lang w:eastAsia="zh-CN"/>
              </w:rPr>
              <w:t>DC_21A_n79A-n257A</w:t>
            </w:r>
          </w:p>
          <w:p w14:paraId="1C26B8E7" w14:textId="77777777" w:rsidR="008D1E4A" w:rsidRPr="00EF5447" w:rsidRDefault="008D1E4A" w:rsidP="00C620E0">
            <w:pPr>
              <w:pStyle w:val="TAC"/>
              <w:rPr>
                <w:lang w:eastAsia="zh-CN"/>
              </w:rPr>
            </w:pPr>
            <w:r w:rsidRPr="00EF5447">
              <w:rPr>
                <w:lang w:eastAsia="zh-CN"/>
              </w:rPr>
              <w:t>DC_21A_n79A-n257G</w:t>
            </w:r>
          </w:p>
          <w:p w14:paraId="14902533" w14:textId="77777777" w:rsidR="008D1E4A" w:rsidRPr="00EF5447" w:rsidRDefault="008D1E4A" w:rsidP="00C620E0">
            <w:pPr>
              <w:pStyle w:val="TAC"/>
              <w:rPr>
                <w:lang w:eastAsia="zh-CN"/>
              </w:rPr>
            </w:pPr>
            <w:r w:rsidRPr="00EF5447">
              <w:rPr>
                <w:lang w:eastAsia="zh-CN"/>
              </w:rPr>
              <w:t>DC_21A_n79A-n257H</w:t>
            </w:r>
          </w:p>
          <w:p w14:paraId="78EFE09A" w14:textId="77777777" w:rsidR="008D1E4A" w:rsidRPr="00EF5447" w:rsidRDefault="008D1E4A" w:rsidP="00C620E0">
            <w:pPr>
              <w:pStyle w:val="TAC"/>
              <w:rPr>
                <w:lang w:eastAsia="zh-CN"/>
              </w:rPr>
            </w:pPr>
            <w:r w:rsidRPr="00EF5447">
              <w:rPr>
                <w:lang w:eastAsia="zh-CN"/>
              </w:rPr>
              <w:t>DC_21A_n79A-n257I</w:t>
            </w:r>
          </w:p>
        </w:tc>
      </w:tr>
      <w:tr w:rsidR="008D1E4A" w:rsidRPr="00EF5447" w14:paraId="1CB68324" w14:textId="77777777" w:rsidTr="00C620E0">
        <w:trPr>
          <w:trHeight w:val="187"/>
          <w:jc w:val="center"/>
        </w:trPr>
        <w:tc>
          <w:tcPr>
            <w:tcW w:w="3969" w:type="dxa"/>
            <w:shd w:val="clear" w:color="auto" w:fill="auto"/>
            <w:noWrap/>
            <w:tcMar>
              <w:top w:w="28" w:type="dxa"/>
              <w:left w:w="28" w:type="dxa"/>
              <w:bottom w:w="28" w:type="dxa"/>
              <w:right w:w="28" w:type="dxa"/>
            </w:tcMar>
          </w:tcPr>
          <w:p w14:paraId="7EE2674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DC_3A-28A_n77A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EA1805C"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p>
          <w:p w14:paraId="24C63AA4"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3C46AA9"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13CC15F" w14:textId="77777777" w:rsidR="008D1E4A" w:rsidRPr="00EF5447" w:rsidRDefault="008D1E4A" w:rsidP="00C620E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2D3032D" w14:textId="77777777" w:rsidR="008D1E4A" w:rsidRPr="00EF5447" w:rsidRDefault="008D1E4A" w:rsidP="00C620E0">
            <w:pPr>
              <w:pStyle w:val="TAC"/>
              <w:rPr>
                <w:rFonts w:cs="Arial"/>
                <w:lang w:eastAsia="zh-CN"/>
              </w:rPr>
            </w:pPr>
            <w:r w:rsidRPr="00EF5447">
              <w:rPr>
                <w:rFonts w:cs="Arial"/>
                <w:lang w:eastAsia="zh-CN"/>
              </w:rPr>
              <w:t>DC_3A_n77A</w:t>
            </w:r>
          </w:p>
          <w:p w14:paraId="442D8886" w14:textId="77777777" w:rsidR="008D1E4A" w:rsidRPr="00EF5447" w:rsidRDefault="008D1E4A" w:rsidP="00C620E0">
            <w:pPr>
              <w:pStyle w:val="TAC"/>
              <w:rPr>
                <w:rFonts w:cs="Arial"/>
                <w:lang w:eastAsia="zh-CN"/>
              </w:rPr>
            </w:pPr>
            <w:r w:rsidRPr="00EF5447">
              <w:rPr>
                <w:rFonts w:cs="Arial"/>
                <w:lang w:eastAsia="zh-CN"/>
              </w:rPr>
              <w:t>DC_3A_n257A</w:t>
            </w:r>
          </w:p>
          <w:p w14:paraId="21DB6458" w14:textId="77777777" w:rsidR="008D1E4A" w:rsidRPr="00EF5447" w:rsidRDefault="008D1E4A" w:rsidP="00C620E0">
            <w:pPr>
              <w:pStyle w:val="TAC"/>
              <w:rPr>
                <w:rFonts w:cs="Arial"/>
                <w:lang w:eastAsia="zh-CN"/>
              </w:rPr>
            </w:pPr>
            <w:r w:rsidRPr="00EF5447">
              <w:rPr>
                <w:rFonts w:cs="Arial"/>
                <w:lang w:eastAsia="zh-CN"/>
              </w:rPr>
              <w:t>DC_3A_n257D</w:t>
            </w:r>
          </w:p>
          <w:p w14:paraId="78A55616" w14:textId="77777777" w:rsidR="008D1E4A" w:rsidRPr="00EF5447" w:rsidRDefault="008D1E4A" w:rsidP="00C620E0">
            <w:pPr>
              <w:pStyle w:val="TAC"/>
              <w:rPr>
                <w:rFonts w:cs="Arial"/>
                <w:lang w:eastAsia="zh-CN"/>
              </w:rPr>
            </w:pPr>
            <w:r w:rsidRPr="00EF5447">
              <w:rPr>
                <w:rFonts w:cs="Arial"/>
                <w:lang w:eastAsia="zh-CN"/>
              </w:rPr>
              <w:t>DC_3A_n257G</w:t>
            </w:r>
          </w:p>
          <w:p w14:paraId="79E48D30" w14:textId="77777777" w:rsidR="008D1E4A" w:rsidRPr="00EF5447" w:rsidRDefault="008D1E4A" w:rsidP="00C620E0">
            <w:pPr>
              <w:pStyle w:val="TAC"/>
              <w:rPr>
                <w:rFonts w:cs="Arial"/>
                <w:lang w:eastAsia="zh-CN"/>
              </w:rPr>
            </w:pPr>
            <w:r w:rsidRPr="00EF5447">
              <w:rPr>
                <w:rFonts w:cs="Arial"/>
                <w:lang w:eastAsia="zh-CN"/>
              </w:rPr>
              <w:t>DC_3A_n257H</w:t>
            </w:r>
          </w:p>
          <w:p w14:paraId="50096CBD" w14:textId="77777777" w:rsidR="008D1E4A" w:rsidRPr="00EF5447" w:rsidRDefault="008D1E4A" w:rsidP="00C620E0">
            <w:pPr>
              <w:pStyle w:val="TAC"/>
              <w:rPr>
                <w:rFonts w:cs="Arial"/>
                <w:lang w:eastAsia="zh-CN"/>
              </w:rPr>
            </w:pPr>
            <w:r w:rsidRPr="00EF5447">
              <w:rPr>
                <w:rFonts w:cs="Arial"/>
                <w:lang w:eastAsia="zh-CN"/>
              </w:rPr>
              <w:t>DC_3A_n257I</w:t>
            </w:r>
          </w:p>
          <w:p w14:paraId="149D63B5" w14:textId="77777777" w:rsidR="008D1E4A" w:rsidRPr="00EF5447" w:rsidRDefault="008D1E4A" w:rsidP="00C620E0">
            <w:pPr>
              <w:pStyle w:val="TAC"/>
              <w:rPr>
                <w:rFonts w:cs="Arial"/>
                <w:lang w:eastAsia="zh-CN"/>
              </w:rPr>
            </w:pPr>
            <w:r w:rsidRPr="00EF5447">
              <w:rPr>
                <w:rFonts w:cs="Arial"/>
                <w:lang w:eastAsia="zh-CN"/>
              </w:rPr>
              <w:t>DC_28A_n77A</w:t>
            </w:r>
          </w:p>
          <w:p w14:paraId="7506D072" w14:textId="77777777" w:rsidR="008D1E4A" w:rsidRPr="00EF5447" w:rsidRDefault="008D1E4A" w:rsidP="00C620E0">
            <w:pPr>
              <w:pStyle w:val="TAC"/>
              <w:rPr>
                <w:rFonts w:cs="Arial"/>
                <w:lang w:eastAsia="zh-CN"/>
              </w:rPr>
            </w:pPr>
            <w:r w:rsidRPr="00EF5447">
              <w:rPr>
                <w:rFonts w:cs="Arial"/>
                <w:lang w:eastAsia="zh-CN"/>
              </w:rPr>
              <w:t>DC_28A_n257A</w:t>
            </w:r>
          </w:p>
          <w:p w14:paraId="2177A060" w14:textId="77777777" w:rsidR="008D1E4A" w:rsidRPr="00EF5447" w:rsidRDefault="008D1E4A" w:rsidP="00C620E0">
            <w:pPr>
              <w:pStyle w:val="TAC"/>
              <w:rPr>
                <w:rFonts w:cs="Arial"/>
                <w:lang w:eastAsia="zh-CN"/>
              </w:rPr>
            </w:pPr>
            <w:r w:rsidRPr="00EF5447">
              <w:rPr>
                <w:rFonts w:cs="Arial"/>
                <w:lang w:eastAsia="zh-CN"/>
              </w:rPr>
              <w:t>DC_28A_n257D</w:t>
            </w:r>
          </w:p>
          <w:p w14:paraId="05503934" w14:textId="77777777" w:rsidR="008D1E4A" w:rsidRPr="00EF5447" w:rsidRDefault="008D1E4A" w:rsidP="00C620E0">
            <w:pPr>
              <w:pStyle w:val="TAC"/>
              <w:rPr>
                <w:rFonts w:cs="Arial"/>
                <w:lang w:eastAsia="zh-CN"/>
              </w:rPr>
            </w:pPr>
            <w:r w:rsidRPr="00EF5447">
              <w:rPr>
                <w:rFonts w:cs="Arial"/>
                <w:lang w:eastAsia="zh-CN"/>
              </w:rPr>
              <w:t>DC_28A_n257G</w:t>
            </w:r>
          </w:p>
          <w:p w14:paraId="71AF2773" w14:textId="77777777" w:rsidR="008D1E4A" w:rsidRPr="00EF5447" w:rsidRDefault="008D1E4A" w:rsidP="00C620E0">
            <w:pPr>
              <w:pStyle w:val="TAC"/>
              <w:rPr>
                <w:rFonts w:cs="Arial"/>
                <w:lang w:eastAsia="zh-CN"/>
              </w:rPr>
            </w:pPr>
            <w:r w:rsidRPr="00EF5447">
              <w:rPr>
                <w:rFonts w:cs="Arial"/>
                <w:lang w:eastAsia="zh-CN"/>
              </w:rPr>
              <w:t>DC_28A_n257H</w:t>
            </w:r>
          </w:p>
          <w:p w14:paraId="67896362"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4B840BF4" w14:textId="77777777" w:rsidTr="00C620E0">
        <w:trPr>
          <w:trHeight w:val="187"/>
          <w:jc w:val="center"/>
        </w:trPr>
        <w:tc>
          <w:tcPr>
            <w:tcW w:w="3969" w:type="dxa"/>
            <w:shd w:val="clear" w:color="auto" w:fill="auto"/>
            <w:noWrap/>
            <w:tcMar>
              <w:top w:w="28" w:type="dxa"/>
              <w:left w:w="28" w:type="dxa"/>
              <w:bottom w:w="28" w:type="dxa"/>
              <w:right w:w="28" w:type="dxa"/>
            </w:tcMar>
          </w:tcPr>
          <w:p w14:paraId="20D1BC12"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p>
          <w:p w14:paraId="2928B6A9"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p>
          <w:p w14:paraId="19F44D1C"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p>
          <w:p w14:paraId="4C3EEB3C"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p>
          <w:p w14:paraId="24D34240" w14:textId="77777777" w:rsidR="008D1E4A" w:rsidRPr="00EF5447" w:rsidRDefault="008D1E4A" w:rsidP="00C620E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7A168D7" w14:textId="77777777" w:rsidR="008D1E4A" w:rsidRPr="00EF5447" w:rsidRDefault="008D1E4A" w:rsidP="00C620E0">
            <w:pPr>
              <w:pStyle w:val="TAC"/>
              <w:rPr>
                <w:rFonts w:cs="Arial"/>
                <w:lang w:eastAsia="zh-CN"/>
              </w:rPr>
            </w:pPr>
            <w:r w:rsidRPr="00EF5447">
              <w:rPr>
                <w:rFonts w:cs="Arial"/>
                <w:lang w:eastAsia="zh-CN"/>
              </w:rPr>
              <w:t>DC_3A_n77A</w:t>
            </w:r>
          </w:p>
          <w:p w14:paraId="663FE6E8" w14:textId="77777777" w:rsidR="008D1E4A" w:rsidRPr="00EF5447" w:rsidRDefault="008D1E4A" w:rsidP="00C620E0">
            <w:pPr>
              <w:pStyle w:val="TAC"/>
              <w:rPr>
                <w:rFonts w:cs="Arial"/>
                <w:lang w:eastAsia="zh-CN"/>
              </w:rPr>
            </w:pPr>
            <w:r w:rsidRPr="00EF5447">
              <w:rPr>
                <w:rFonts w:cs="Arial"/>
                <w:lang w:eastAsia="zh-CN"/>
              </w:rPr>
              <w:t>DC_3A_n257A</w:t>
            </w:r>
          </w:p>
          <w:p w14:paraId="3C8A3437" w14:textId="77777777" w:rsidR="008D1E4A" w:rsidRPr="00EF5447" w:rsidRDefault="008D1E4A" w:rsidP="00C620E0">
            <w:pPr>
              <w:pStyle w:val="TAC"/>
              <w:rPr>
                <w:rFonts w:cs="Arial"/>
                <w:lang w:eastAsia="zh-CN"/>
              </w:rPr>
            </w:pPr>
            <w:r w:rsidRPr="00EF5447">
              <w:rPr>
                <w:rFonts w:cs="Arial"/>
                <w:lang w:eastAsia="zh-CN"/>
              </w:rPr>
              <w:t>DC_3A_n257D</w:t>
            </w:r>
          </w:p>
          <w:p w14:paraId="1D01E4F8" w14:textId="77777777" w:rsidR="008D1E4A" w:rsidRPr="00EF5447" w:rsidRDefault="008D1E4A" w:rsidP="00C620E0">
            <w:pPr>
              <w:pStyle w:val="TAC"/>
              <w:rPr>
                <w:rFonts w:cs="Arial"/>
                <w:lang w:eastAsia="zh-CN"/>
              </w:rPr>
            </w:pPr>
            <w:r w:rsidRPr="00EF5447">
              <w:rPr>
                <w:rFonts w:cs="Arial"/>
                <w:lang w:eastAsia="zh-CN"/>
              </w:rPr>
              <w:t>DC_3A_n257G</w:t>
            </w:r>
          </w:p>
          <w:p w14:paraId="6CB9C067" w14:textId="77777777" w:rsidR="008D1E4A" w:rsidRPr="00EF5447" w:rsidRDefault="008D1E4A" w:rsidP="00C620E0">
            <w:pPr>
              <w:pStyle w:val="TAC"/>
              <w:rPr>
                <w:rFonts w:cs="Arial"/>
                <w:lang w:eastAsia="zh-CN"/>
              </w:rPr>
            </w:pPr>
            <w:r w:rsidRPr="00EF5447">
              <w:rPr>
                <w:rFonts w:cs="Arial"/>
                <w:lang w:eastAsia="zh-CN"/>
              </w:rPr>
              <w:t>DC_3A_n257H</w:t>
            </w:r>
          </w:p>
          <w:p w14:paraId="2D17261B" w14:textId="77777777" w:rsidR="008D1E4A" w:rsidRPr="00EF5447" w:rsidRDefault="008D1E4A" w:rsidP="00C620E0">
            <w:pPr>
              <w:pStyle w:val="TAC"/>
              <w:rPr>
                <w:rFonts w:cs="Arial"/>
                <w:lang w:eastAsia="zh-CN"/>
              </w:rPr>
            </w:pPr>
            <w:r w:rsidRPr="00EF5447">
              <w:rPr>
                <w:rFonts w:cs="Arial"/>
                <w:lang w:eastAsia="zh-CN"/>
              </w:rPr>
              <w:t>DC_3A_n257I</w:t>
            </w:r>
          </w:p>
          <w:p w14:paraId="6C1DA8DB" w14:textId="77777777" w:rsidR="008D1E4A" w:rsidRPr="00EF5447" w:rsidRDefault="008D1E4A" w:rsidP="00C620E0">
            <w:pPr>
              <w:pStyle w:val="TAC"/>
              <w:rPr>
                <w:rFonts w:cs="Arial"/>
                <w:lang w:eastAsia="zh-CN"/>
              </w:rPr>
            </w:pPr>
            <w:r w:rsidRPr="00EF5447">
              <w:rPr>
                <w:rFonts w:cs="Arial"/>
                <w:lang w:eastAsia="zh-CN"/>
              </w:rPr>
              <w:t>DC_28A_n77A</w:t>
            </w:r>
          </w:p>
          <w:p w14:paraId="48E3CB99" w14:textId="77777777" w:rsidR="008D1E4A" w:rsidRPr="00EF5447" w:rsidRDefault="008D1E4A" w:rsidP="00C620E0">
            <w:pPr>
              <w:pStyle w:val="TAC"/>
              <w:rPr>
                <w:rFonts w:cs="Arial"/>
                <w:lang w:eastAsia="zh-CN"/>
              </w:rPr>
            </w:pPr>
            <w:r w:rsidRPr="00EF5447">
              <w:rPr>
                <w:rFonts w:cs="Arial"/>
                <w:lang w:eastAsia="zh-CN"/>
              </w:rPr>
              <w:t>DC_28A_n257A</w:t>
            </w:r>
          </w:p>
          <w:p w14:paraId="6606981A" w14:textId="77777777" w:rsidR="008D1E4A" w:rsidRPr="00EF5447" w:rsidRDefault="008D1E4A" w:rsidP="00C620E0">
            <w:pPr>
              <w:pStyle w:val="TAC"/>
              <w:rPr>
                <w:rFonts w:cs="Arial"/>
                <w:lang w:eastAsia="zh-CN"/>
              </w:rPr>
            </w:pPr>
            <w:r w:rsidRPr="00EF5447">
              <w:rPr>
                <w:rFonts w:cs="Arial"/>
                <w:lang w:eastAsia="zh-CN"/>
              </w:rPr>
              <w:t>DC_28A_n257D</w:t>
            </w:r>
          </w:p>
          <w:p w14:paraId="26061063" w14:textId="77777777" w:rsidR="008D1E4A" w:rsidRPr="00EF5447" w:rsidRDefault="008D1E4A" w:rsidP="00C620E0">
            <w:pPr>
              <w:pStyle w:val="TAC"/>
              <w:rPr>
                <w:rFonts w:cs="Arial"/>
                <w:lang w:eastAsia="zh-CN"/>
              </w:rPr>
            </w:pPr>
            <w:r w:rsidRPr="00EF5447">
              <w:rPr>
                <w:rFonts w:cs="Arial"/>
                <w:lang w:eastAsia="zh-CN"/>
              </w:rPr>
              <w:t>DC_28A_n257G</w:t>
            </w:r>
          </w:p>
          <w:p w14:paraId="51AF71DE" w14:textId="77777777" w:rsidR="008D1E4A" w:rsidRPr="00EF5447" w:rsidRDefault="008D1E4A" w:rsidP="00C620E0">
            <w:pPr>
              <w:pStyle w:val="TAC"/>
              <w:rPr>
                <w:rFonts w:cs="Arial"/>
                <w:lang w:eastAsia="zh-CN"/>
              </w:rPr>
            </w:pPr>
            <w:r w:rsidRPr="00EF5447">
              <w:rPr>
                <w:rFonts w:cs="Arial"/>
                <w:lang w:eastAsia="zh-CN"/>
              </w:rPr>
              <w:t>DC_28A_n257H</w:t>
            </w:r>
          </w:p>
          <w:p w14:paraId="52B02B90"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2BAB8D53" w14:textId="77777777" w:rsidTr="00C620E0">
        <w:trPr>
          <w:trHeight w:val="187"/>
          <w:jc w:val="center"/>
        </w:trPr>
        <w:tc>
          <w:tcPr>
            <w:tcW w:w="3969" w:type="dxa"/>
            <w:shd w:val="clear" w:color="auto" w:fill="auto"/>
            <w:noWrap/>
            <w:tcMar>
              <w:top w:w="28" w:type="dxa"/>
              <w:left w:w="28" w:type="dxa"/>
              <w:bottom w:w="28" w:type="dxa"/>
              <w:right w:w="28" w:type="dxa"/>
            </w:tcMar>
          </w:tcPr>
          <w:p w14:paraId="23CB64E9"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CEB0D3E"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67F21D"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EC046A2" w14:textId="77777777" w:rsidR="008D1E4A" w:rsidRPr="00EF5447" w:rsidRDefault="008D1E4A" w:rsidP="00C620E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6297AF" w14:textId="77777777" w:rsidR="008D1E4A" w:rsidRPr="00EF5447" w:rsidRDefault="008D1E4A" w:rsidP="00C620E0">
            <w:pPr>
              <w:pStyle w:val="TAC"/>
              <w:rPr>
                <w:rFonts w:cs="Arial"/>
                <w:lang w:eastAsia="zh-CN"/>
              </w:rPr>
            </w:pPr>
            <w:r w:rsidRPr="00EF5447">
              <w:rPr>
                <w:rFonts w:cs="Arial"/>
                <w:lang w:eastAsia="zh-CN"/>
              </w:rPr>
              <w:t>DC_3A_n78A</w:t>
            </w:r>
          </w:p>
          <w:p w14:paraId="0E61DE75" w14:textId="77777777" w:rsidR="008D1E4A" w:rsidRPr="00EF5447" w:rsidRDefault="008D1E4A" w:rsidP="00C620E0">
            <w:pPr>
              <w:pStyle w:val="TAC"/>
              <w:rPr>
                <w:rFonts w:cs="Arial"/>
                <w:lang w:eastAsia="zh-CN"/>
              </w:rPr>
            </w:pPr>
            <w:r w:rsidRPr="00EF5447">
              <w:rPr>
                <w:rFonts w:cs="Arial"/>
                <w:lang w:eastAsia="zh-CN"/>
              </w:rPr>
              <w:t>DC_3A_n257A</w:t>
            </w:r>
          </w:p>
          <w:p w14:paraId="5B9FE5BA" w14:textId="77777777" w:rsidR="008D1E4A" w:rsidRPr="00EF5447" w:rsidRDefault="008D1E4A" w:rsidP="00C620E0">
            <w:pPr>
              <w:pStyle w:val="TAC"/>
              <w:rPr>
                <w:rFonts w:cs="Arial"/>
                <w:lang w:eastAsia="zh-CN"/>
              </w:rPr>
            </w:pPr>
            <w:r w:rsidRPr="00EF5447">
              <w:rPr>
                <w:rFonts w:cs="Arial"/>
                <w:lang w:eastAsia="zh-CN"/>
              </w:rPr>
              <w:t>DC_3A_n257G</w:t>
            </w:r>
          </w:p>
          <w:p w14:paraId="203CE564" w14:textId="77777777" w:rsidR="008D1E4A" w:rsidRPr="00EF5447" w:rsidRDefault="008D1E4A" w:rsidP="00C620E0">
            <w:pPr>
              <w:pStyle w:val="TAC"/>
              <w:rPr>
                <w:rFonts w:cs="Arial"/>
                <w:lang w:eastAsia="zh-CN"/>
              </w:rPr>
            </w:pPr>
            <w:r w:rsidRPr="00EF5447">
              <w:rPr>
                <w:rFonts w:cs="Arial"/>
                <w:lang w:eastAsia="zh-CN"/>
              </w:rPr>
              <w:t>DC_3A_n257H</w:t>
            </w:r>
          </w:p>
          <w:p w14:paraId="5B38F87B" w14:textId="77777777" w:rsidR="008D1E4A" w:rsidRPr="00EF5447" w:rsidRDefault="008D1E4A" w:rsidP="00C620E0">
            <w:pPr>
              <w:pStyle w:val="TAC"/>
              <w:rPr>
                <w:rFonts w:cs="Arial"/>
                <w:lang w:eastAsia="zh-CN"/>
              </w:rPr>
            </w:pPr>
            <w:r w:rsidRPr="00EF5447">
              <w:rPr>
                <w:rFonts w:cs="Arial"/>
                <w:lang w:eastAsia="zh-CN"/>
              </w:rPr>
              <w:t>DC_3A_n257I</w:t>
            </w:r>
          </w:p>
          <w:p w14:paraId="33A167A4" w14:textId="77777777" w:rsidR="008D1E4A" w:rsidRPr="00EF5447" w:rsidRDefault="008D1E4A" w:rsidP="00C620E0">
            <w:pPr>
              <w:pStyle w:val="TAC"/>
              <w:rPr>
                <w:rFonts w:cs="Arial"/>
                <w:lang w:eastAsia="zh-CN"/>
              </w:rPr>
            </w:pPr>
            <w:r w:rsidRPr="00EF5447">
              <w:rPr>
                <w:rFonts w:cs="Arial"/>
                <w:lang w:eastAsia="zh-CN"/>
              </w:rPr>
              <w:t>DC_28A_n78A</w:t>
            </w:r>
          </w:p>
          <w:p w14:paraId="5211DA11" w14:textId="77777777" w:rsidR="008D1E4A" w:rsidRPr="00EF5447" w:rsidRDefault="008D1E4A" w:rsidP="00C620E0">
            <w:pPr>
              <w:pStyle w:val="TAC"/>
              <w:rPr>
                <w:rFonts w:cs="Arial"/>
                <w:lang w:eastAsia="zh-CN"/>
              </w:rPr>
            </w:pPr>
            <w:r w:rsidRPr="00EF5447">
              <w:rPr>
                <w:rFonts w:cs="Arial"/>
                <w:lang w:eastAsia="zh-CN"/>
              </w:rPr>
              <w:t>DC_28A_n257A</w:t>
            </w:r>
          </w:p>
          <w:p w14:paraId="11E78FB3" w14:textId="77777777" w:rsidR="008D1E4A" w:rsidRPr="00EF5447" w:rsidRDefault="008D1E4A" w:rsidP="00C620E0">
            <w:pPr>
              <w:pStyle w:val="TAC"/>
              <w:rPr>
                <w:rFonts w:cs="Arial"/>
                <w:lang w:eastAsia="zh-CN"/>
              </w:rPr>
            </w:pPr>
            <w:r w:rsidRPr="00EF5447">
              <w:rPr>
                <w:rFonts w:cs="Arial"/>
                <w:lang w:eastAsia="zh-CN"/>
              </w:rPr>
              <w:t>DC_28A_n257G</w:t>
            </w:r>
          </w:p>
          <w:p w14:paraId="7B80917A" w14:textId="77777777" w:rsidR="008D1E4A" w:rsidRPr="00EF5447" w:rsidRDefault="008D1E4A" w:rsidP="00C620E0">
            <w:pPr>
              <w:pStyle w:val="TAC"/>
              <w:rPr>
                <w:rFonts w:cs="Arial"/>
                <w:lang w:eastAsia="zh-CN"/>
              </w:rPr>
            </w:pPr>
            <w:r w:rsidRPr="00EF5447">
              <w:rPr>
                <w:rFonts w:cs="Arial"/>
                <w:lang w:eastAsia="zh-CN"/>
              </w:rPr>
              <w:t>DC_28A_n257H</w:t>
            </w:r>
          </w:p>
          <w:p w14:paraId="0E59F227" w14:textId="77777777" w:rsidR="008D1E4A" w:rsidRPr="00EF5447" w:rsidRDefault="008D1E4A" w:rsidP="00C620E0">
            <w:pPr>
              <w:pStyle w:val="TAC"/>
              <w:rPr>
                <w:noProof/>
              </w:rPr>
            </w:pPr>
            <w:r w:rsidRPr="00EF5447">
              <w:rPr>
                <w:rFonts w:cs="Arial"/>
                <w:lang w:eastAsia="zh-CN"/>
              </w:rPr>
              <w:t>DC_28A_n257I</w:t>
            </w:r>
          </w:p>
        </w:tc>
      </w:tr>
      <w:tr w:rsidR="008D1E4A" w:rsidRPr="00F51302" w14:paraId="547B8DC0" w14:textId="77777777" w:rsidTr="00C620E0">
        <w:trPr>
          <w:trHeight w:val="187"/>
          <w:jc w:val="center"/>
        </w:trPr>
        <w:tc>
          <w:tcPr>
            <w:tcW w:w="3969" w:type="dxa"/>
            <w:shd w:val="clear" w:color="auto" w:fill="auto"/>
            <w:noWrap/>
            <w:tcMar>
              <w:top w:w="28" w:type="dxa"/>
              <w:left w:w="28" w:type="dxa"/>
              <w:bottom w:w="28" w:type="dxa"/>
              <w:right w:w="28" w:type="dxa"/>
            </w:tcMar>
          </w:tcPr>
          <w:p w14:paraId="6F5963BE" w14:textId="77777777" w:rsidR="008D1E4A" w:rsidRPr="00EF5447" w:rsidRDefault="008D1E4A" w:rsidP="00C620E0">
            <w:pPr>
              <w:pStyle w:val="TAC"/>
              <w:rPr>
                <w:rFonts w:cs="Arial"/>
                <w:szCs w:val="18"/>
              </w:rPr>
            </w:pPr>
            <w:r w:rsidRPr="00EF5447">
              <w:rPr>
                <w:rFonts w:cs="Arial"/>
                <w:szCs w:val="18"/>
              </w:rPr>
              <w:lastRenderedPageBreak/>
              <w:t>DC_3A-41A_n28A-n257A</w:t>
            </w:r>
          </w:p>
          <w:p w14:paraId="535471E0" w14:textId="77777777" w:rsidR="008D1E4A" w:rsidRPr="00EF5447" w:rsidRDefault="008D1E4A" w:rsidP="00C620E0">
            <w:pPr>
              <w:pStyle w:val="TAC"/>
              <w:rPr>
                <w:rFonts w:cs="Arial"/>
                <w:szCs w:val="18"/>
              </w:rPr>
            </w:pPr>
            <w:r w:rsidRPr="00EF5447">
              <w:rPr>
                <w:rFonts w:cs="Arial"/>
                <w:szCs w:val="18"/>
              </w:rPr>
              <w:t>DC_3A-41A_n28A-n257G</w:t>
            </w:r>
          </w:p>
          <w:p w14:paraId="69A16FF8" w14:textId="77777777" w:rsidR="008D1E4A" w:rsidRPr="00EF5447" w:rsidRDefault="008D1E4A" w:rsidP="00C620E0">
            <w:pPr>
              <w:pStyle w:val="TAC"/>
              <w:rPr>
                <w:rFonts w:cs="Arial"/>
                <w:szCs w:val="18"/>
              </w:rPr>
            </w:pPr>
            <w:r w:rsidRPr="00EF5447">
              <w:rPr>
                <w:rFonts w:cs="Arial"/>
                <w:szCs w:val="18"/>
              </w:rPr>
              <w:t>DC_3A-41A_n28A-n257H</w:t>
            </w:r>
          </w:p>
          <w:p w14:paraId="715175E0" w14:textId="77777777" w:rsidR="008D1E4A" w:rsidRPr="00EF5447" w:rsidRDefault="008D1E4A" w:rsidP="00C620E0">
            <w:pPr>
              <w:pStyle w:val="TAC"/>
              <w:rPr>
                <w:rFonts w:cs="Arial"/>
                <w:szCs w:val="18"/>
              </w:rPr>
            </w:pPr>
            <w:r w:rsidRPr="00EF5447">
              <w:rPr>
                <w:rFonts w:cs="Arial"/>
                <w:szCs w:val="18"/>
              </w:rPr>
              <w:t>DC_3A-41A_n28A-n257I</w:t>
            </w:r>
          </w:p>
          <w:p w14:paraId="5D240B15"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p>
          <w:p w14:paraId="4ACA1672"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p>
          <w:p w14:paraId="45CBE9E2"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p>
          <w:p w14:paraId="3AD84E1B" w14:textId="77777777" w:rsidR="008D1E4A" w:rsidRPr="00EF5447" w:rsidRDefault="008D1E4A" w:rsidP="00C620E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173934D5" w14:textId="77777777" w:rsidR="008D1E4A" w:rsidRPr="00EF5447" w:rsidRDefault="008D1E4A" w:rsidP="00C620E0">
            <w:pPr>
              <w:pStyle w:val="TAC"/>
              <w:rPr>
                <w:rFonts w:cs="Arial"/>
                <w:lang w:eastAsia="zh-CN"/>
              </w:rPr>
            </w:pPr>
            <w:r w:rsidRPr="00EF5447">
              <w:rPr>
                <w:rFonts w:cs="Arial"/>
                <w:lang w:eastAsia="zh-CN"/>
              </w:rPr>
              <w:t>DC_3A_n28A</w:t>
            </w:r>
          </w:p>
          <w:p w14:paraId="08AC8CC0" w14:textId="77777777" w:rsidR="008D1E4A" w:rsidRPr="00EF5447" w:rsidRDefault="008D1E4A" w:rsidP="00C620E0">
            <w:pPr>
              <w:pStyle w:val="TAC"/>
              <w:rPr>
                <w:rFonts w:cs="Arial"/>
                <w:lang w:eastAsia="zh-CN"/>
              </w:rPr>
            </w:pPr>
            <w:r w:rsidRPr="00EF5447">
              <w:rPr>
                <w:rFonts w:cs="Arial"/>
                <w:lang w:eastAsia="zh-CN"/>
              </w:rPr>
              <w:t>DC_3A_n257A</w:t>
            </w:r>
          </w:p>
          <w:p w14:paraId="5EA04C28" w14:textId="77777777" w:rsidR="008D1E4A" w:rsidRPr="00EF5447" w:rsidRDefault="008D1E4A" w:rsidP="00C620E0">
            <w:pPr>
              <w:pStyle w:val="TAC"/>
              <w:rPr>
                <w:rFonts w:cs="Arial"/>
                <w:lang w:eastAsia="zh-CN"/>
              </w:rPr>
            </w:pPr>
            <w:r w:rsidRPr="00EF5447">
              <w:rPr>
                <w:rFonts w:cs="Arial"/>
                <w:lang w:eastAsia="zh-CN"/>
              </w:rPr>
              <w:t>DC_3A_n257G</w:t>
            </w:r>
          </w:p>
          <w:p w14:paraId="46969364" w14:textId="77777777" w:rsidR="008D1E4A" w:rsidRPr="00EF5447" w:rsidRDefault="008D1E4A" w:rsidP="00C620E0">
            <w:pPr>
              <w:pStyle w:val="TAC"/>
              <w:rPr>
                <w:rFonts w:cs="Arial"/>
                <w:lang w:eastAsia="zh-CN"/>
              </w:rPr>
            </w:pPr>
            <w:r w:rsidRPr="00EF5447">
              <w:rPr>
                <w:rFonts w:cs="Arial"/>
                <w:lang w:eastAsia="zh-CN"/>
              </w:rPr>
              <w:t>DC_3A_n257H</w:t>
            </w:r>
          </w:p>
          <w:p w14:paraId="19A13CA5" w14:textId="77777777" w:rsidR="008D1E4A" w:rsidRPr="00EF5447" w:rsidRDefault="008D1E4A" w:rsidP="00C620E0">
            <w:pPr>
              <w:pStyle w:val="TAC"/>
              <w:rPr>
                <w:rFonts w:cs="Arial"/>
                <w:lang w:eastAsia="zh-CN"/>
              </w:rPr>
            </w:pPr>
            <w:r w:rsidRPr="00EF5447">
              <w:rPr>
                <w:rFonts w:cs="Arial"/>
                <w:lang w:eastAsia="zh-CN"/>
              </w:rPr>
              <w:t>DC_3A_n257I</w:t>
            </w:r>
          </w:p>
          <w:p w14:paraId="59A04D32" w14:textId="77777777" w:rsidR="008D1E4A" w:rsidRPr="00EF5447" w:rsidRDefault="008D1E4A" w:rsidP="00C620E0">
            <w:pPr>
              <w:pStyle w:val="TAC"/>
              <w:rPr>
                <w:rFonts w:cs="Arial"/>
                <w:lang w:eastAsia="zh-CN"/>
              </w:rPr>
            </w:pPr>
            <w:r w:rsidRPr="00EF5447">
              <w:rPr>
                <w:rFonts w:cs="Arial"/>
                <w:lang w:eastAsia="zh-CN"/>
              </w:rPr>
              <w:t>DC_41A_n28A</w:t>
            </w:r>
          </w:p>
          <w:p w14:paraId="75BE6D66" w14:textId="77777777" w:rsidR="008D1E4A" w:rsidRPr="00EF5447" w:rsidRDefault="008D1E4A" w:rsidP="00C620E0">
            <w:pPr>
              <w:pStyle w:val="TAC"/>
              <w:rPr>
                <w:rFonts w:cs="Arial"/>
                <w:lang w:eastAsia="zh-CN"/>
              </w:rPr>
            </w:pPr>
            <w:r w:rsidRPr="00EF5447">
              <w:rPr>
                <w:rFonts w:cs="Arial"/>
                <w:lang w:eastAsia="zh-CN"/>
              </w:rPr>
              <w:t>DC_41A_n257A</w:t>
            </w:r>
          </w:p>
          <w:p w14:paraId="2577D406" w14:textId="77777777" w:rsidR="008D1E4A" w:rsidRPr="00EF5447" w:rsidRDefault="008D1E4A" w:rsidP="00C620E0">
            <w:pPr>
              <w:pStyle w:val="TAC"/>
              <w:rPr>
                <w:rFonts w:cs="Arial"/>
                <w:lang w:eastAsia="zh-CN"/>
              </w:rPr>
            </w:pPr>
            <w:r w:rsidRPr="00EF5447">
              <w:rPr>
                <w:rFonts w:cs="Arial"/>
                <w:lang w:eastAsia="zh-CN"/>
              </w:rPr>
              <w:t>DC_41A_n257G</w:t>
            </w:r>
          </w:p>
          <w:p w14:paraId="010DA84D" w14:textId="77777777" w:rsidR="008D1E4A" w:rsidRPr="00EF5447" w:rsidRDefault="008D1E4A" w:rsidP="00C620E0">
            <w:pPr>
              <w:pStyle w:val="TAC"/>
              <w:rPr>
                <w:rFonts w:cs="Arial"/>
                <w:lang w:eastAsia="zh-CN"/>
              </w:rPr>
            </w:pPr>
            <w:r w:rsidRPr="00EF5447">
              <w:rPr>
                <w:rFonts w:cs="Arial"/>
                <w:lang w:eastAsia="zh-CN"/>
              </w:rPr>
              <w:t>DC_41A_n257H</w:t>
            </w:r>
          </w:p>
          <w:p w14:paraId="03FE3558" w14:textId="77777777" w:rsidR="008D1E4A" w:rsidRPr="00EF5447" w:rsidRDefault="008D1E4A" w:rsidP="00C620E0">
            <w:pPr>
              <w:pStyle w:val="TAC"/>
              <w:rPr>
                <w:rFonts w:cs="Arial"/>
                <w:lang w:eastAsia="zh-CN"/>
              </w:rPr>
            </w:pPr>
            <w:r w:rsidRPr="00EF5447">
              <w:rPr>
                <w:rFonts w:cs="Arial"/>
                <w:lang w:eastAsia="zh-CN"/>
              </w:rPr>
              <w:t>DC_41A_n257I</w:t>
            </w:r>
          </w:p>
          <w:p w14:paraId="4A511A41" w14:textId="77777777" w:rsidR="008D1E4A" w:rsidRPr="00EF5447" w:rsidRDefault="008D1E4A" w:rsidP="00C620E0">
            <w:pPr>
              <w:pStyle w:val="TAC"/>
              <w:rPr>
                <w:rFonts w:cs="Arial"/>
                <w:lang w:eastAsia="zh-CN"/>
              </w:rPr>
            </w:pPr>
            <w:r w:rsidRPr="00EF5447">
              <w:rPr>
                <w:rFonts w:cs="Arial"/>
                <w:lang w:eastAsia="zh-CN"/>
              </w:rPr>
              <w:t>DC_41C_n28A</w:t>
            </w:r>
          </w:p>
          <w:p w14:paraId="2469182C" w14:textId="77777777" w:rsidR="008D1E4A" w:rsidRPr="00EF5447" w:rsidRDefault="008D1E4A" w:rsidP="00C620E0">
            <w:pPr>
              <w:pStyle w:val="TAC"/>
              <w:rPr>
                <w:rFonts w:cs="Arial"/>
                <w:lang w:eastAsia="zh-CN"/>
              </w:rPr>
            </w:pPr>
            <w:r w:rsidRPr="00EF5447">
              <w:rPr>
                <w:rFonts w:cs="Arial"/>
                <w:lang w:eastAsia="zh-CN"/>
              </w:rPr>
              <w:t>DC_41C_n257A</w:t>
            </w:r>
          </w:p>
          <w:p w14:paraId="6ED1216E"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67FC63CE"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88DD6F0"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7B7975B6" w14:textId="77777777" w:rsidTr="00C620E0">
        <w:trPr>
          <w:trHeight w:val="187"/>
          <w:jc w:val="center"/>
        </w:trPr>
        <w:tc>
          <w:tcPr>
            <w:tcW w:w="3969" w:type="dxa"/>
            <w:shd w:val="clear" w:color="auto" w:fill="auto"/>
            <w:noWrap/>
            <w:tcMar>
              <w:top w:w="28" w:type="dxa"/>
              <w:left w:w="28" w:type="dxa"/>
              <w:bottom w:w="28" w:type="dxa"/>
              <w:right w:w="28" w:type="dxa"/>
            </w:tcMar>
          </w:tcPr>
          <w:p w14:paraId="22F9F36A"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9FBFC3A"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3082B4B"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B719723"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FC01113"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65C044F"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1E0EAA"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3253992" w14:textId="77777777" w:rsidR="008D1E4A" w:rsidRPr="00EF5447" w:rsidRDefault="008D1E4A" w:rsidP="00C620E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61E5727" w14:textId="77777777" w:rsidR="008D1E4A" w:rsidRPr="00EF5447" w:rsidRDefault="008D1E4A" w:rsidP="00C620E0">
            <w:pPr>
              <w:pStyle w:val="TAC"/>
              <w:rPr>
                <w:rFonts w:cs="Arial"/>
                <w:lang w:eastAsia="zh-CN"/>
              </w:rPr>
            </w:pPr>
            <w:r w:rsidRPr="00EF5447">
              <w:rPr>
                <w:rFonts w:cs="Arial"/>
                <w:lang w:eastAsia="zh-CN"/>
              </w:rPr>
              <w:t>DC_3A_n77A</w:t>
            </w:r>
          </w:p>
          <w:p w14:paraId="15024718" w14:textId="77777777" w:rsidR="008D1E4A" w:rsidRPr="00EF5447" w:rsidRDefault="008D1E4A" w:rsidP="00C620E0">
            <w:pPr>
              <w:pStyle w:val="TAC"/>
              <w:rPr>
                <w:rFonts w:cs="Arial"/>
                <w:lang w:eastAsia="zh-CN"/>
              </w:rPr>
            </w:pPr>
            <w:r w:rsidRPr="00EF5447">
              <w:rPr>
                <w:rFonts w:cs="Arial"/>
                <w:lang w:eastAsia="zh-CN"/>
              </w:rPr>
              <w:t>DC_3A_n257A</w:t>
            </w:r>
          </w:p>
          <w:p w14:paraId="136E189F" w14:textId="77777777" w:rsidR="008D1E4A" w:rsidRPr="00EF5447" w:rsidRDefault="008D1E4A" w:rsidP="00C620E0">
            <w:pPr>
              <w:pStyle w:val="TAC"/>
              <w:rPr>
                <w:rFonts w:cs="Arial"/>
                <w:lang w:eastAsia="zh-CN"/>
              </w:rPr>
            </w:pPr>
            <w:r w:rsidRPr="00EF5447">
              <w:rPr>
                <w:rFonts w:cs="Arial"/>
                <w:lang w:eastAsia="zh-CN"/>
              </w:rPr>
              <w:t>DC_3A_n257G</w:t>
            </w:r>
          </w:p>
          <w:p w14:paraId="01B34862" w14:textId="77777777" w:rsidR="008D1E4A" w:rsidRPr="00EF5447" w:rsidRDefault="008D1E4A" w:rsidP="00C620E0">
            <w:pPr>
              <w:pStyle w:val="TAC"/>
              <w:rPr>
                <w:rFonts w:cs="Arial"/>
                <w:lang w:eastAsia="zh-CN"/>
              </w:rPr>
            </w:pPr>
            <w:r w:rsidRPr="00EF5447">
              <w:rPr>
                <w:rFonts w:cs="Arial"/>
                <w:lang w:eastAsia="zh-CN"/>
              </w:rPr>
              <w:t>DC_3A_n257H</w:t>
            </w:r>
          </w:p>
          <w:p w14:paraId="55EC890E" w14:textId="77777777" w:rsidR="008D1E4A" w:rsidRPr="00EF5447" w:rsidRDefault="008D1E4A" w:rsidP="00C620E0">
            <w:pPr>
              <w:pStyle w:val="TAC"/>
              <w:rPr>
                <w:rFonts w:cs="Arial"/>
                <w:lang w:eastAsia="zh-CN"/>
              </w:rPr>
            </w:pPr>
            <w:r w:rsidRPr="00EF5447">
              <w:rPr>
                <w:rFonts w:cs="Arial"/>
                <w:lang w:eastAsia="zh-CN"/>
              </w:rPr>
              <w:t>DC_3A_n257I</w:t>
            </w:r>
          </w:p>
          <w:p w14:paraId="6E52B36E" w14:textId="77777777" w:rsidR="008D1E4A" w:rsidRPr="00EF5447" w:rsidRDefault="008D1E4A" w:rsidP="00C620E0">
            <w:pPr>
              <w:pStyle w:val="TAC"/>
              <w:rPr>
                <w:rFonts w:cs="Arial"/>
                <w:lang w:eastAsia="zh-CN"/>
              </w:rPr>
            </w:pPr>
            <w:r w:rsidRPr="00EF5447">
              <w:rPr>
                <w:rFonts w:cs="Arial"/>
                <w:lang w:eastAsia="zh-CN"/>
              </w:rPr>
              <w:t>DC_41A_n77A</w:t>
            </w:r>
          </w:p>
          <w:p w14:paraId="75BA6F87" w14:textId="77777777" w:rsidR="008D1E4A" w:rsidRPr="00EF5447" w:rsidRDefault="008D1E4A" w:rsidP="00C620E0">
            <w:pPr>
              <w:pStyle w:val="TAC"/>
              <w:rPr>
                <w:rFonts w:cs="Arial"/>
                <w:lang w:eastAsia="zh-CN"/>
              </w:rPr>
            </w:pPr>
            <w:r w:rsidRPr="00EF5447">
              <w:rPr>
                <w:rFonts w:cs="Arial"/>
                <w:lang w:eastAsia="zh-CN"/>
              </w:rPr>
              <w:t>DC_41A_n257A</w:t>
            </w:r>
          </w:p>
          <w:p w14:paraId="0C5595E4" w14:textId="77777777" w:rsidR="008D1E4A" w:rsidRPr="00EF5447" w:rsidRDefault="008D1E4A" w:rsidP="00C620E0">
            <w:pPr>
              <w:pStyle w:val="TAC"/>
              <w:rPr>
                <w:rFonts w:cs="Arial"/>
                <w:lang w:eastAsia="zh-CN"/>
              </w:rPr>
            </w:pPr>
            <w:r w:rsidRPr="00EF5447">
              <w:rPr>
                <w:rFonts w:cs="Arial"/>
                <w:lang w:eastAsia="zh-CN"/>
              </w:rPr>
              <w:t>DC_41A_n257G</w:t>
            </w:r>
          </w:p>
          <w:p w14:paraId="4A640B71" w14:textId="77777777" w:rsidR="008D1E4A" w:rsidRPr="00EF5447" w:rsidRDefault="008D1E4A" w:rsidP="00C620E0">
            <w:pPr>
              <w:pStyle w:val="TAC"/>
              <w:rPr>
                <w:rFonts w:cs="Arial"/>
                <w:lang w:eastAsia="zh-CN"/>
              </w:rPr>
            </w:pPr>
            <w:r w:rsidRPr="00EF5447">
              <w:rPr>
                <w:rFonts w:cs="Arial"/>
                <w:lang w:eastAsia="zh-CN"/>
              </w:rPr>
              <w:t>DC_41A_n257H</w:t>
            </w:r>
          </w:p>
          <w:p w14:paraId="7B17D00E" w14:textId="77777777" w:rsidR="008D1E4A" w:rsidRPr="00EF5447" w:rsidRDefault="008D1E4A" w:rsidP="00C620E0">
            <w:pPr>
              <w:pStyle w:val="TAC"/>
              <w:rPr>
                <w:rFonts w:cs="Arial"/>
                <w:lang w:eastAsia="zh-CN"/>
              </w:rPr>
            </w:pPr>
            <w:r w:rsidRPr="00EF5447">
              <w:rPr>
                <w:rFonts w:cs="Arial"/>
                <w:lang w:eastAsia="zh-CN"/>
              </w:rPr>
              <w:t>DC_41A_n257I</w:t>
            </w:r>
          </w:p>
          <w:p w14:paraId="5B959967" w14:textId="77777777" w:rsidR="008D1E4A" w:rsidRPr="00EF5447" w:rsidRDefault="008D1E4A" w:rsidP="00C620E0">
            <w:pPr>
              <w:pStyle w:val="TAC"/>
              <w:rPr>
                <w:rFonts w:cs="Arial"/>
                <w:lang w:eastAsia="zh-CN"/>
              </w:rPr>
            </w:pPr>
            <w:r w:rsidRPr="00EF5447">
              <w:rPr>
                <w:rFonts w:cs="Arial"/>
                <w:lang w:eastAsia="zh-CN"/>
              </w:rPr>
              <w:t>DC_41C_n77A</w:t>
            </w:r>
          </w:p>
          <w:p w14:paraId="152AE90D" w14:textId="77777777" w:rsidR="008D1E4A" w:rsidRPr="00EF5447" w:rsidRDefault="008D1E4A" w:rsidP="00C620E0">
            <w:pPr>
              <w:pStyle w:val="TAC"/>
              <w:rPr>
                <w:rFonts w:cs="Arial"/>
                <w:lang w:eastAsia="zh-CN"/>
              </w:rPr>
            </w:pPr>
            <w:r w:rsidRPr="00EF5447">
              <w:rPr>
                <w:rFonts w:cs="Arial"/>
                <w:lang w:eastAsia="zh-CN"/>
              </w:rPr>
              <w:t>DC_41C_n257A</w:t>
            </w:r>
          </w:p>
          <w:p w14:paraId="2A3B4907"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F6D58F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0FA4016"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7AED7060" w14:textId="77777777" w:rsidTr="00C620E0">
        <w:trPr>
          <w:trHeight w:val="187"/>
          <w:jc w:val="center"/>
        </w:trPr>
        <w:tc>
          <w:tcPr>
            <w:tcW w:w="3969" w:type="dxa"/>
            <w:shd w:val="clear" w:color="auto" w:fill="auto"/>
            <w:noWrap/>
            <w:tcMar>
              <w:top w:w="28" w:type="dxa"/>
              <w:left w:w="28" w:type="dxa"/>
              <w:bottom w:w="28" w:type="dxa"/>
              <w:right w:w="28" w:type="dxa"/>
            </w:tcMar>
          </w:tcPr>
          <w:p w14:paraId="7DA5D2A1"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D8E7315"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CE1CB90"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4B3279"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8DC19A9"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ED129BA"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3AD3C2"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0DA97D0" w14:textId="77777777" w:rsidR="008D1E4A" w:rsidRPr="00EF5447" w:rsidRDefault="008D1E4A" w:rsidP="00C620E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CFED456" w14:textId="77777777" w:rsidR="008D1E4A" w:rsidRPr="00EF5447" w:rsidRDefault="008D1E4A" w:rsidP="00C620E0">
            <w:pPr>
              <w:pStyle w:val="TAC"/>
              <w:rPr>
                <w:rFonts w:cs="Arial"/>
                <w:lang w:eastAsia="zh-CN"/>
              </w:rPr>
            </w:pPr>
            <w:r w:rsidRPr="00EF5447">
              <w:rPr>
                <w:rFonts w:cs="Arial"/>
                <w:lang w:eastAsia="zh-CN"/>
              </w:rPr>
              <w:t>DC_3A_n78A</w:t>
            </w:r>
          </w:p>
          <w:p w14:paraId="5724D5E9" w14:textId="77777777" w:rsidR="008D1E4A" w:rsidRPr="00EF5447" w:rsidRDefault="008D1E4A" w:rsidP="00C620E0">
            <w:pPr>
              <w:pStyle w:val="TAC"/>
              <w:rPr>
                <w:rFonts w:cs="Arial"/>
                <w:lang w:eastAsia="zh-CN"/>
              </w:rPr>
            </w:pPr>
            <w:r w:rsidRPr="00EF5447">
              <w:rPr>
                <w:rFonts w:cs="Arial"/>
                <w:lang w:eastAsia="zh-CN"/>
              </w:rPr>
              <w:t>DC_3A_n257A</w:t>
            </w:r>
          </w:p>
          <w:p w14:paraId="3B2F306C" w14:textId="77777777" w:rsidR="008D1E4A" w:rsidRPr="00EF5447" w:rsidRDefault="008D1E4A" w:rsidP="00C620E0">
            <w:pPr>
              <w:pStyle w:val="TAC"/>
              <w:rPr>
                <w:rFonts w:cs="Arial"/>
                <w:lang w:eastAsia="zh-CN"/>
              </w:rPr>
            </w:pPr>
            <w:r w:rsidRPr="00EF5447">
              <w:rPr>
                <w:rFonts w:cs="Arial"/>
                <w:lang w:eastAsia="zh-CN"/>
              </w:rPr>
              <w:t>DC_3A_n257G</w:t>
            </w:r>
          </w:p>
          <w:p w14:paraId="1C6184D7" w14:textId="77777777" w:rsidR="008D1E4A" w:rsidRPr="00EF5447" w:rsidRDefault="008D1E4A" w:rsidP="00C620E0">
            <w:pPr>
              <w:pStyle w:val="TAC"/>
              <w:rPr>
                <w:rFonts w:cs="Arial"/>
                <w:lang w:eastAsia="zh-CN"/>
              </w:rPr>
            </w:pPr>
            <w:r w:rsidRPr="00EF5447">
              <w:rPr>
                <w:rFonts w:cs="Arial"/>
                <w:lang w:eastAsia="zh-CN"/>
              </w:rPr>
              <w:t>DC_3A_n257H</w:t>
            </w:r>
          </w:p>
          <w:p w14:paraId="6431EB45" w14:textId="77777777" w:rsidR="008D1E4A" w:rsidRPr="00EF5447" w:rsidRDefault="008D1E4A" w:rsidP="00C620E0">
            <w:pPr>
              <w:pStyle w:val="TAC"/>
              <w:rPr>
                <w:rFonts w:cs="Arial"/>
                <w:lang w:eastAsia="zh-CN"/>
              </w:rPr>
            </w:pPr>
            <w:r w:rsidRPr="00EF5447">
              <w:rPr>
                <w:rFonts w:cs="Arial"/>
                <w:lang w:eastAsia="zh-CN"/>
              </w:rPr>
              <w:t>DC_3A_n257I</w:t>
            </w:r>
          </w:p>
          <w:p w14:paraId="6A1B94A0" w14:textId="77777777" w:rsidR="008D1E4A" w:rsidRPr="00EF5447" w:rsidRDefault="008D1E4A" w:rsidP="00C620E0">
            <w:pPr>
              <w:pStyle w:val="TAC"/>
              <w:rPr>
                <w:rFonts w:cs="Arial"/>
                <w:lang w:eastAsia="zh-CN"/>
              </w:rPr>
            </w:pPr>
            <w:r w:rsidRPr="00EF5447">
              <w:rPr>
                <w:rFonts w:cs="Arial"/>
                <w:lang w:eastAsia="zh-CN"/>
              </w:rPr>
              <w:t>DC_41A_n78A</w:t>
            </w:r>
          </w:p>
          <w:p w14:paraId="3F21A0CE" w14:textId="77777777" w:rsidR="008D1E4A" w:rsidRPr="00EF5447" w:rsidRDefault="008D1E4A" w:rsidP="00C620E0">
            <w:pPr>
              <w:pStyle w:val="TAC"/>
              <w:rPr>
                <w:rFonts w:cs="Arial"/>
                <w:lang w:eastAsia="zh-CN"/>
              </w:rPr>
            </w:pPr>
            <w:r w:rsidRPr="00EF5447">
              <w:rPr>
                <w:rFonts w:cs="Arial"/>
                <w:lang w:eastAsia="zh-CN"/>
              </w:rPr>
              <w:t>DC_41A_n257A</w:t>
            </w:r>
          </w:p>
          <w:p w14:paraId="0822E125" w14:textId="77777777" w:rsidR="008D1E4A" w:rsidRPr="00EF5447" w:rsidRDefault="008D1E4A" w:rsidP="00C620E0">
            <w:pPr>
              <w:pStyle w:val="TAC"/>
              <w:rPr>
                <w:rFonts w:cs="Arial"/>
                <w:lang w:eastAsia="zh-CN"/>
              </w:rPr>
            </w:pPr>
            <w:r w:rsidRPr="00EF5447">
              <w:rPr>
                <w:rFonts w:cs="Arial"/>
                <w:lang w:eastAsia="zh-CN"/>
              </w:rPr>
              <w:t>DC_41A_n257G</w:t>
            </w:r>
          </w:p>
          <w:p w14:paraId="3D2407E8" w14:textId="77777777" w:rsidR="008D1E4A" w:rsidRPr="00EF5447" w:rsidRDefault="008D1E4A" w:rsidP="00C620E0">
            <w:pPr>
              <w:pStyle w:val="TAC"/>
              <w:rPr>
                <w:rFonts w:cs="Arial"/>
                <w:lang w:eastAsia="zh-CN"/>
              </w:rPr>
            </w:pPr>
            <w:r w:rsidRPr="00EF5447">
              <w:rPr>
                <w:rFonts w:cs="Arial"/>
                <w:lang w:eastAsia="zh-CN"/>
              </w:rPr>
              <w:t>DC_41A_n257H</w:t>
            </w:r>
          </w:p>
          <w:p w14:paraId="2A50235A" w14:textId="77777777" w:rsidR="008D1E4A" w:rsidRPr="00EF5447" w:rsidRDefault="008D1E4A" w:rsidP="00C620E0">
            <w:pPr>
              <w:pStyle w:val="TAC"/>
              <w:rPr>
                <w:rFonts w:cs="Arial"/>
                <w:lang w:eastAsia="zh-CN"/>
              </w:rPr>
            </w:pPr>
            <w:r w:rsidRPr="00EF5447">
              <w:rPr>
                <w:rFonts w:cs="Arial"/>
                <w:lang w:eastAsia="zh-CN"/>
              </w:rPr>
              <w:t>DC_41A_n257I</w:t>
            </w:r>
          </w:p>
          <w:p w14:paraId="5F6905E4" w14:textId="77777777" w:rsidR="008D1E4A" w:rsidRPr="00EF5447" w:rsidRDefault="008D1E4A" w:rsidP="00C620E0">
            <w:pPr>
              <w:pStyle w:val="TAC"/>
              <w:rPr>
                <w:rFonts w:cs="Arial"/>
                <w:lang w:eastAsia="zh-CN"/>
              </w:rPr>
            </w:pPr>
            <w:r w:rsidRPr="00EF5447">
              <w:rPr>
                <w:rFonts w:cs="Arial"/>
                <w:lang w:eastAsia="zh-CN"/>
              </w:rPr>
              <w:t>DC_41C_n78A</w:t>
            </w:r>
          </w:p>
          <w:p w14:paraId="5B13DFA2" w14:textId="77777777" w:rsidR="008D1E4A" w:rsidRPr="00EF5447" w:rsidRDefault="008D1E4A" w:rsidP="00C620E0">
            <w:pPr>
              <w:pStyle w:val="TAC"/>
              <w:rPr>
                <w:rFonts w:cs="Arial"/>
                <w:lang w:eastAsia="zh-CN"/>
              </w:rPr>
            </w:pPr>
            <w:r w:rsidRPr="00EF5447">
              <w:rPr>
                <w:rFonts w:cs="Arial"/>
                <w:lang w:eastAsia="zh-CN"/>
              </w:rPr>
              <w:t>DC_41C_n257A</w:t>
            </w:r>
          </w:p>
          <w:p w14:paraId="24772198"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09509299"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7314AAE8"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42CCFC77" w14:textId="77777777" w:rsidTr="00C620E0">
        <w:trPr>
          <w:trHeight w:val="187"/>
          <w:jc w:val="center"/>
        </w:trPr>
        <w:tc>
          <w:tcPr>
            <w:tcW w:w="3969" w:type="dxa"/>
            <w:shd w:val="clear" w:color="auto" w:fill="auto"/>
            <w:noWrap/>
            <w:tcMar>
              <w:top w:w="28" w:type="dxa"/>
              <w:left w:w="28" w:type="dxa"/>
              <w:bottom w:w="28" w:type="dxa"/>
              <w:right w:w="28" w:type="dxa"/>
            </w:tcMar>
          </w:tcPr>
          <w:p w14:paraId="01FD1AE0"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5FCAA8F"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9283015"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C950FA"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73434E7"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8DE5098"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C6A66C"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6EB307C" w14:textId="77777777" w:rsidR="008D1E4A" w:rsidRPr="00EF5447" w:rsidRDefault="008D1E4A" w:rsidP="00C620E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AFE82D" w14:textId="77777777" w:rsidR="008D1E4A" w:rsidRPr="00EF5447" w:rsidRDefault="008D1E4A" w:rsidP="00C620E0">
            <w:pPr>
              <w:pStyle w:val="TAC"/>
              <w:rPr>
                <w:rFonts w:cs="Arial"/>
                <w:lang w:eastAsia="zh-CN"/>
              </w:rPr>
            </w:pPr>
            <w:r w:rsidRPr="00EF5447">
              <w:rPr>
                <w:rFonts w:cs="Arial"/>
                <w:lang w:eastAsia="zh-CN"/>
              </w:rPr>
              <w:t>DC_3A_n77A</w:t>
            </w:r>
          </w:p>
          <w:p w14:paraId="426AEC1A" w14:textId="77777777" w:rsidR="008D1E4A" w:rsidRPr="00EF5447" w:rsidRDefault="008D1E4A" w:rsidP="00C620E0">
            <w:pPr>
              <w:pStyle w:val="TAC"/>
              <w:rPr>
                <w:rFonts w:cs="Arial"/>
                <w:lang w:eastAsia="zh-CN"/>
              </w:rPr>
            </w:pPr>
            <w:r w:rsidRPr="00EF5447">
              <w:rPr>
                <w:rFonts w:cs="Arial"/>
                <w:lang w:eastAsia="zh-CN"/>
              </w:rPr>
              <w:t>DC_3A_n257A</w:t>
            </w:r>
          </w:p>
          <w:p w14:paraId="1AF06E8D" w14:textId="77777777" w:rsidR="008D1E4A" w:rsidRPr="00EF5447" w:rsidRDefault="008D1E4A" w:rsidP="00C620E0">
            <w:pPr>
              <w:pStyle w:val="TAC"/>
              <w:rPr>
                <w:rFonts w:cs="Arial"/>
                <w:lang w:eastAsia="zh-CN"/>
              </w:rPr>
            </w:pPr>
            <w:r w:rsidRPr="00EF5447">
              <w:rPr>
                <w:rFonts w:cs="Arial"/>
                <w:lang w:eastAsia="zh-CN"/>
              </w:rPr>
              <w:t>DC_3A_n257G</w:t>
            </w:r>
          </w:p>
          <w:p w14:paraId="14CDC72E" w14:textId="77777777" w:rsidR="008D1E4A" w:rsidRPr="00EF5447" w:rsidRDefault="008D1E4A" w:rsidP="00C620E0">
            <w:pPr>
              <w:pStyle w:val="TAC"/>
              <w:rPr>
                <w:rFonts w:cs="Arial"/>
                <w:lang w:eastAsia="zh-CN"/>
              </w:rPr>
            </w:pPr>
            <w:r w:rsidRPr="00EF5447">
              <w:rPr>
                <w:rFonts w:cs="Arial"/>
                <w:lang w:eastAsia="zh-CN"/>
              </w:rPr>
              <w:t>DC_3A_n257H</w:t>
            </w:r>
          </w:p>
          <w:p w14:paraId="355EECC7" w14:textId="77777777" w:rsidR="008D1E4A" w:rsidRPr="00EF5447" w:rsidRDefault="008D1E4A" w:rsidP="00C620E0">
            <w:pPr>
              <w:pStyle w:val="TAC"/>
              <w:rPr>
                <w:rFonts w:cs="Arial"/>
                <w:lang w:eastAsia="zh-CN"/>
              </w:rPr>
            </w:pPr>
            <w:r w:rsidRPr="00EF5447">
              <w:rPr>
                <w:rFonts w:cs="Arial"/>
                <w:lang w:eastAsia="zh-CN"/>
              </w:rPr>
              <w:t>DC_3A_n257I</w:t>
            </w:r>
          </w:p>
          <w:p w14:paraId="15AE698F" w14:textId="77777777" w:rsidR="008D1E4A" w:rsidRPr="00EF5447" w:rsidRDefault="008D1E4A" w:rsidP="00C620E0">
            <w:pPr>
              <w:pStyle w:val="TAC"/>
              <w:rPr>
                <w:rFonts w:cs="Arial"/>
                <w:lang w:eastAsia="zh-CN"/>
              </w:rPr>
            </w:pPr>
            <w:r w:rsidRPr="00EF5447">
              <w:rPr>
                <w:rFonts w:cs="Arial"/>
                <w:lang w:eastAsia="zh-CN"/>
              </w:rPr>
              <w:t>DC_42A_n257A</w:t>
            </w:r>
          </w:p>
          <w:p w14:paraId="5F144F91" w14:textId="77777777" w:rsidR="008D1E4A" w:rsidRPr="00EF5447" w:rsidRDefault="008D1E4A" w:rsidP="00C620E0">
            <w:pPr>
              <w:pStyle w:val="TAC"/>
              <w:rPr>
                <w:rFonts w:cs="Arial"/>
                <w:lang w:eastAsia="zh-CN"/>
              </w:rPr>
            </w:pPr>
            <w:r w:rsidRPr="00EF5447">
              <w:rPr>
                <w:rFonts w:cs="Arial"/>
                <w:lang w:eastAsia="zh-CN"/>
              </w:rPr>
              <w:t>DC_42A_n257G</w:t>
            </w:r>
          </w:p>
          <w:p w14:paraId="293D457E" w14:textId="77777777" w:rsidR="008D1E4A" w:rsidRPr="00EF5447" w:rsidRDefault="008D1E4A" w:rsidP="00C620E0">
            <w:pPr>
              <w:pStyle w:val="TAC"/>
              <w:rPr>
                <w:rFonts w:cs="Arial"/>
                <w:lang w:eastAsia="zh-CN"/>
              </w:rPr>
            </w:pPr>
            <w:r w:rsidRPr="00EF5447">
              <w:rPr>
                <w:rFonts w:cs="Arial"/>
                <w:lang w:eastAsia="zh-CN"/>
              </w:rPr>
              <w:t>DC_42A_n257H</w:t>
            </w:r>
          </w:p>
          <w:p w14:paraId="2E9FC81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FC681F6" w14:textId="77777777" w:rsidTr="00C620E0">
        <w:trPr>
          <w:trHeight w:val="187"/>
          <w:jc w:val="center"/>
        </w:trPr>
        <w:tc>
          <w:tcPr>
            <w:tcW w:w="3969" w:type="dxa"/>
            <w:shd w:val="clear" w:color="auto" w:fill="auto"/>
            <w:noWrap/>
            <w:tcMar>
              <w:top w:w="28" w:type="dxa"/>
              <w:left w:w="28" w:type="dxa"/>
              <w:bottom w:w="28" w:type="dxa"/>
              <w:right w:w="28" w:type="dxa"/>
            </w:tcMar>
          </w:tcPr>
          <w:p w14:paraId="4CFE4BB4" w14:textId="77777777" w:rsidR="008D1E4A" w:rsidRPr="00EF5447" w:rsidRDefault="008D1E4A" w:rsidP="00C620E0">
            <w:pPr>
              <w:pStyle w:val="TAC"/>
              <w:rPr>
                <w:rFonts w:cs="Arial"/>
                <w:b/>
                <w:lang w:eastAsia="zh-CN"/>
              </w:rPr>
            </w:pPr>
            <w:r w:rsidRPr="00EF5447">
              <w:rPr>
                <w:rFonts w:cs="Arial"/>
                <w:lang w:eastAsia="zh-CN"/>
              </w:rPr>
              <w:t>DC_3A-42A_n77A-n257A</w:t>
            </w:r>
          </w:p>
          <w:p w14:paraId="52AB1680" w14:textId="77777777" w:rsidR="008D1E4A" w:rsidRPr="00EF5447" w:rsidRDefault="008D1E4A" w:rsidP="00C620E0">
            <w:pPr>
              <w:pStyle w:val="TAC"/>
              <w:rPr>
                <w:rFonts w:cs="Arial"/>
                <w:b/>
                <w:lang w:eastAsia="zh-CN"/>
              </w:rPr>
            </w:pPr>
            <w:r w:rsidRPr="00EF5447">
              <w:rPr>
                <w:rFonts w:cs="Arial"/>
                <w:lang w:eastAsia="zh-CN"/>
              </w:rPr>
              <w:t>DC_3A-42A_n77A-n257G</w:t>
            </w:r>
          </w:p>
          <w:p w14:paraId="088B0BBD" w14:textId="77777777" w:rsidR="008D1E4A" w:rsidRPr="00EF5447" w:rsidRDefault="008D1E4A" w:rsidP="00C620E0">
            <w:pPr>
              <w:pStyle w:val="TAC"/>
              <w:rPr>
                <w:rFonts w:cs="Arial"/>
                <w:b/>
                <w:lang w:eastAsia="zh-CN"/>
              </w:rPr>
            </w:pPr>
            <w:r w:rsidRPr="00EF5447">
              <w:rPr>
                <w:rFonts w:cs="Arial"/>
                <w:lang w:eastAsia="zh-CN"/>
              </w:rPr>
              <w:t>DC_3A-42A_n77A-n257H</w:t>
            </w:r>
          </w:p>
          <w:p w14:paraId="594DFFF7" w14:textId="77777777" w:rsidR="008D1E4A" w:rsidRPr="00EF5447" w:rsidRDefault="008D1E4A" w:rsidP="00C620E0">
            <w:pPr>
              <w:pStyle w:val="TAC"/>
              <w:rPr>
                <w:rFonts w:cs="Arial"/>
                <w:b/>
                <w:lang w:eastAsia="zh-CN"/>
              </w:rPr>
            </w:pPr>
            <w:r w:rsidRPr="00EF5447">
              <w:rPr>
                <w:rFonts w:cs="Arial"/>
                <w:lang w:eastAsia="zh-CN"/>
              </w:rPr>
              <w:t>DC_3A-42A_n77A-n257I</w:t>
            </w:r>
          </w:p>
          <w:p w14:paraId="20618A50" w14:textId="77777777" w:rsidR="008D1E4A" w:rsidRPr="00EF5447" w:rsidRDefault="008D1E4A" w:rsidP="00C620E0">
            <w:pPr>
              <w:pStyle w:val="TAC"/>
              <w:rPr>
                <w:rFonts w:cs="Arial"/>
                <w:b/>
                <w:lang w:eastAsia="zh-CN"/>
              </w:rPr>
            </w:pPr>
            <w:r w:rsidRPr="00EF5447">
              <w:rPr>
                <w:rFonts w:cs="Arial"/>
                <w:lang w:eastAsia="zh-CN"/>
              </w:rPr>
              <w:t>DC_3A-42C_n77A-n257A</w:t>
            </w:r>
          </w:p>
          <w:p w14:paraId="5903E1E6" w14:textId="77777777" w:rsidR="008D1E4A" w:rsidRPr="00EF5447" w:rsidRDefault="008D1E4A" w:rsidP="00C620E0">
            <w:pPr>
              <w:pStyle w:val="TAC"/>
              <w:rPr>
                <w:rFonts w:cs="Arial"/>
                <w:b/>
                <w:lang w:eastAsia="zh-CN"/>
              </w:rPr>
            </w:pPr>
            <w:r w:rsidRPr="00EF5447">
              <w:rPr>
                <w:rFonts w:cs="Arial"/>
                <w:lang w:eastAsia="zh-CN"/>
              </w:rPr>
              <w:t>DC_3A-42C_n77A-n257G</w:t>
            </w:r>
          </w:p>
          <w:p w14:paraId="04FE0F4C" w14:textId="77777777" w:rsidR="008D1E4A" w:rsidRPr="00EF5447" w:rsidRDefault="008D1E4A" w:rsidP="00C620E0">
            <w:pPr>
              <w:pStyle w:val="TAC"/>
              <w:rPr>
                <w:rFonts w:cs="Arial"/>
                <w:b/>
                <w:lang w:eastAsia="zh-CN"/>
              </w:rPr>
            </w:pPr>
            <w:r w:rsidRPr="00EF5447">
              <w:rPr>
                <w:rFonts w:cs="Arial"/>
                <w:lang w:eastAsia="zh-CN"/>
              </w:rPr>
              <w:t>DC_3A-42C_n77A-n257H</w:t>
            </w:r>
          </w:p>
          <w:p w14:paraId="219D88D0" w14:textId="77777777" w:rsidR="008D1E4A" w:rsidRPr="00EF5447" w:rsidRDefault="008D1E4A" w:rsidP="00C620E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339661DD" w14:textId="77777777" w:rsidR="008D1E4A" w:rsidRPr="00EF5447" w:rsidRDefault="008D1E4A" w:rsidP="00C620E0">
            <w:pPr>
              <w:pStyle w:val="TAC"/>
              <w:rPr>
                <w:rFonts w:cs="Arial"/>
                <w:lang w:eastAsia="zh-CN"/>
              </w:rPr>
            </w:pPr>
            <w:r w:rsidRPr="00EF5447">
              <w:rPr>
                <w:rFonts w:cs="Arial"/>
                <w:lang w:eastAsia="zh-CN"/>
              </w:rPr>
              <w:t>DC_3A_n77A-n257A</w:t>
            </w:r>
          </w:p>
          <w:p w14:paraId="2B352E02" w14:textId="77777777" w:rsidR="008D1E4A" w:rsidRPr="00EF5447" w:rsidRDefault="008D1E4A" w:rsidP="00C620E0">
            <w:pPr>
              <w:pStyle w:val="TAC"/>
              <w:rPr>
                <w:rFonts w:cs="Arial"/>
                <w:lang w:eastAsia="zh-CN"/>
              </w:rPr>
            </w:pPr>
            <w:r w:rsidRPr="00EF5447">
              <w:rPr>
                <w:rFonts w:cs="Arial"/>
                <w:lang w:eastAsia="zh-CN"/>
              </w:rPr>
              <w:t>DC_3A_n77A-n257G</w:t>
            </w:r>
          </w:p>
          <w:p w14:paraId="3232CA95" w14:textId="77777777" w:rsidR="008D1E4A" w:rsidRPr="00EF5447" w:rsidRDefault="008D1E4A" w:rsidP="00C620E0">
            <w:pPr>
              <w:pStyle w:val="TAC"/>
              <w:rPr>
                <w:rFonts w:cs="Arial"/>
                <w:lang w:eastAsia="zh-CN"/>
              </w:rPr>
            </w:pPr>
            <w:r w:rsidRPr="00EF5447">
              <w:rPr>
                <w:rFonts w:cs="Arial"/>
                <w:lang w:eastAsia="zh-CN"/>
              </w:rPr>
              <w:t>DC_3A_n77A-n257H</w:t>
            </w:r>
          </w:p>
          <w:p w14:paraId="61929762" w14:textId="77777777" w:rsidR="008D1E4A" w:rsidRPr="00EF5447" w:rsidRDefault="008D1E4A" w:rsidP="00C620E0">
            <w:pPr>
              <w:pStyle w:val="TAC"/>
              <w:rPr>
                <w:rFonts w:cs="Arial"/>
                <w:lang w:eastAsia="zh-CN"/>
              </w:rPr>
            </w:pPr>
            <w:r w:rsidRPr="00EF5447">
              <w:rPr>
                <w:rFonts w:cs="Arial"/>
                <w:lang w:eastAsia="zh-CN"/>
              </w:rPr>
              <w:t>DC_3A_n77A-n257I</w:t>
            </w:r>
          </w:p>
        </w:tc>
      </w:tr>
      <w:tr w:rsidR="008D1E4A" w:rsidRPr="00EF5447" w14:paraId="54CDB8E8" w14:textId="77777777" w:rsidTr="00C620E0">
        <w:trPr>
          <w:trHeight w:val="187"/>
          <w:jc w:val="center"/>
        </w:trPr>
        <w:tc>
          <w:tcPr>
            <w:tcW w:w="3969" w:type="dxa"/>
            <w:shd w:val="clear" w:color="auto" w:fill="auto"/>
            <w:noWrap/>
            <w:tcMar>
              <w:top w:w="28" w:type="dxa"/>
              <w:left w:w="28" w:type="dxa"/>
              <w:bottom w:w="28" w:type="dxa"/>
              <w:right w:w="28" w:type="dxa"/>
            </w:tcMar>
          </w:tcPr>
          <w:p w14:paraId="0D74A1C6"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E6ECF84"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1BE9B3"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5E13D57"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CFAE6C1"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0736423"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5D56D60"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7D1F3D7" w14:textId="77777777" w:rsidR="008D1E4A" w:rsidRPr="00EF5447" w:rsidRDefault="008D1E4A" w:rsidP="00C620E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842B3C" w14:textId="77777777" w:rsidR="008D1E4A" w:rsidRPr="00EF5447" w:rsidRDefault="008D1E4A" w:rsidP="00C620E0">
            <w:pPr>
              <w:pStyle w:val="TAC"/>
              <w:rPr>
                <w:rFonts w:cs="Arial"/>
                <w:lang w:eastAsia="zh-CN"/>
              </w:rPr>
            </w:pPr>
            <w:r w:rsidRPr="00EF5447">
              <w:rPr>
                <w:rFonts w:cs="Arial"/>
                <w:lang w:eastAsia="zh-CN"/>
              </w:rPr>
              <w:t>DC_3A_n78A</w:t>
            </w:r>
          </w:p>
          <w:p w14:paraId="257B9C7A" w14:textId="77777777" w:rsidR="008D1E4A" w:rsidRPr="00EF5447" w:rsidRDefault="008D1E4A" w:rsidP="00C620E0">
            <w:pPr>
              <w:pStyle w:val="TAC"/>
              <w:rPr>
                <w:rFonts w:cs="Arial"/>
                <w:lang w:eastAsia="zh-CN"/>
              </w:rPr>
            </w:pPr>
            <w:r w:rsidRPr="00EF5447">
              <w:rPr>
                <w:rFonts w:cs="Arial"/>
                <w:lang w:eastAsia="zh-CN"/>
              </w:rPr>
              <w:t>DC_3A_n257A</w:t>
            </w:r>
          </w:p>
          <w:p w14:paraId="122EBB95" w14:textId="77777777" w:rsidR="008D1E4A" w:rsidRPr="00EF5447" w:rsidRDefault="008D1E4A" w:rsidP="00C620E0">
            <w:pPr>
              <w:pStyle w:val="TAC"/>
              <w:rPr>
                <w:rFonts w:cs="Arial"/>
                <w:lang w:eastAsia="zh-CN"/>
              </w:rPr>
            </w:pPr>
            <w:r w:rsidRPr="00EF5447">
              <w:rPr>
                <w:rFonts w:cs="Arial"/>
                <w:lang w:eastAsia="zh-CN"/>
              </w:rPr>
              <w:t>DC_3A_n257G</w:t>
            </w:r>
          </w:p>
          <w:p w14:paraId="25DEECA4" w14:textId="77777777" w:rsidR="008D1E4A" w:rsidRPr="00EF5447" w:rsidRDefault="008D1E4A" w:rsidP="00C620E0">
            <w:pPr>
              <w:pStyle w:val="TAC"/>
              <w:rPr>
                <w:rFonts w:cs="Arial"/>
                <w:lang w:eastAsia="zh-CN"/>
              </w:rPr>
            </w:pPr>
            <w:r w:rsidRPr="00EF5447">
              <w:rPr>
                <w:rFonts w:cs="Arial"/>
                <w:lang w:eastAsia="zh-CN"/>
              </w:rPr>
              <w:t>DC_3A_n257H</w:t>
            </w:r>
          </w:p>
          <w:p w14:paraId="74291B2E" w14:textId="77777777" w:rsidR="008D1E4A" w:rsidRPr="00EF5447" w:rsidRDefault="008D1E4A" w:rsidP="00C620E0">
            <w:pPr>
              <w:pStyle w:val="TAC"/>
              <w:rPr>
                <w:rFonts w:cs="Arial"/>
                <w:lang w:eastAsia="zh-CN"/>
              </w:rPr>
            </w:pPr>
            <w:r w:rsidRPr="00EF5447">
              <w:rPr>
                <w:rFonts w:cs="Arial"/>
                <w:lang w:eastAsia="zh-CN"/>
              </w:rPr>
              <w:t>DC_3A_n257I</w:t>
            </w:r>
          </w:p>
          <w:p w14:paraId="6804981D" w14:textId="77777777" w:rsidR="008D1E4A" w:rsidRPr="00EF5447" w:rsidRDefault="008D1E4A" w:rsidP="00C620E0">
            <w:pPr>
              <w:pStyle w:val="TAC"/>
              <w:rPr>
                <w:rFonts w:cs="Arial"/>
                <w:lang w:eastAsia="zh-CN"/>
              </w:rPr>
            </w:pPr>
            <w:r w:rsidRPr="00EF5447">
              <w:rPr>
                <w:rFonts w:cs="Arial"/>
                <w:lang w:eastAsia="zh-CN"/>
              </w:rPr>
              <w:t>DC_42A_n257A</w:t>
            </w:r>
          </w:p>
          <w:p w14:paraId="134C79AA" w14:textId="77777777" w:rsidR="008D1E4A" w:rsidRPr="00EF5447" w:rsidRDefault="008D1E4A" w:rsidP="00C620E0">
            <w:pPr>
              <w:pStyle w:val="TAC"/>
              <w:rPr>
                <w:rFonts w:cs="Arial"/>
                <w:lang w:eastAsia="zh-CN"/>
              </w:rPr>
            </w:pPr>
            <w:r w:rsidRPr="00EF5447">
              <w:rPr>
                <w:rFonts w:cs="Arial"/>
                <w:lang w:eastAsia="zh-CN"/>
              </w:rPr>
              <w:t>DC_42A_n257G</w:t>
            </w:r>
          </w:p>
          <w:p w14:paraId="77E41C29" w14:textId="77777777" w:rsidR="008D1E4A" w:rsidRPr="00EF5447" w:rsidRDefault="008D1E4A" w:rsidP="00C620E0">
            <w:pPr>
              <w:pStyle w:val="TAC"/>
              <w:rPr>
                <w:rFonts w:cs="Arial"/>
                <w:lang w:eastAsia="zh-CN"/>
              </w:rPr>
            </w:pPr>
            <w:r w:rsidRPr="00EF5447">
              <w:rPr>
                <w:rFonts w:cs="Arial"/>
                <w:lang w:eastAsia="zh-CN"/>
              </w:rPr>
              <w:t>DC_42A_n257H</w:t>
            </w:r>
          </w:p>
          <w:p w14:paraId="051953F3" w14:textId="77777777" w:rsidR="008D1E4A" w:rsidRPr="00EF5447" w:rsidRDefault="008D1E4A" w:rsidP="00C620E0">
            <w:pPr>
              <w:pStyle w:val="TAC"/>
              <w:rPr>
                <w:rFonts w:cs="Arial"/>
                <w:lang w:eastAsia="zh-CN"/>
              </w:rPr>
            </w:pPr>
            <w:r w:rsidRPr="00EF5447">
              <w:rPr>
                <w:rFonts w:cs="Arial"/>
                <w:lang w:eastAsia="zh-CN"/>
              </w:rPr>
              <w:t>DC_42A_n257I</w:t>
            </w:r>
          </w:p>
          <w:p w14:paraId="37B638EA" w14:textId="77777777" w:rsidR="008D1E4A" w:rsidRPr="00EF5447" w:rsidRDefault="008D1E4A" w:rsidP="00C620E0">
            <w:pPr>
              <w:pStyle w:val="TAC"/>
              <w:rPr>
                <w:rFonts w:cs="Arial"/>
                <w:lang w:eastAsia="zh-CN"/>
              </w:rPr>
            </w:pPr>
            <w:r w:rsidRPr="00EF5447">
              <w:rPr>
                <w:rFonts w:cs="Arial"/>
                <w:lang w:eastAsia="zh-CN"/>
              </w:rPr>
              <w:t>DC_42C_n257A</w:t>
            </w:r>
          </w:p>
          <w:p w14:paraId="64B24637" w14:textId="77777777" w:rsidR="008D1E4A" w:rsidRPr="00EF5447" w:rsidRDefault="008D1E4A" w:rsidP="00C620E0">
            <w:pPr>
              <w:pStyle w:val="TAC"/>
              <w:rPr>
                <w:rFonts w:cs="Arial"/>
                <w:lang w:eastAsia="zh-CN"/>
              </w:rPr>
            </w:pPr>
            <w:r w:rsidRPr="00EF5447">
              <w:rPr>
                <w:rFonts w:cs="Arial"/>
                <w:lang w:eastAsia="zh-CN"/>
              </w:rPr>
              <w:t>DC_42C_n257G</w:t>
            </w:r>
          </w:p>
          <w:p w14:paraId="263CAAB0" w14:textId="77777777" w:rsidR="008D1E4A" w:rsidRPr="00EF5447" w:rsidRDefault="008D1E4A" w:rsidP="00C620E0">
            <w:pPr>
              <w:pStyle w:val="TAC"/>
              <w:rPr>
                <w:rFonts w:cs="Arial"/>
                <w:lang w:eastAsia="zh-CN"/>
              </w:rPr>
            </w:pPr>
            <w:r w:rsidRPr="00EF5447">
              <w:rPr>
                <w:rFonts w:cs="Arial"/>
                <w:lang w:eastAsia="zh-CN"/>
              </w:rPr>
              <w:t>DC_42C_n257H</w:t>
            </w:r>
          </w:p>
          <w:p w14:paraId="006CDB56" w14:textId="77777777" w:rsidR="008D1E4A" w:rsidRPr="00EF5447" w:rsidRDefault="008D1E4A" w:rsidP="00C620E0">
            <w:pPr>
              <w:pStyle w:val="TAC"/>
              <w:rPr>
                <w:rFonts w:cs="Arial"/>
                <w:lang w:eastAsia="zh-CN"/>
              </w:rPr>
            </w:pPr>
            <w:r w:rsidRPr="00EF5447">
              <w:rPr>
                <w:rFonts w:cs="Arial"/>
                <w:lang w:eastAsia="zh-CN"/>
              </w:rPr>
              <w:t>DC_42C_n257I</w:t>
            </w:r>
          </w:p>
          <w:p w14:paraId="6B272AF6" w14:textId="77777777" w:rsidR="008D1E4A" w:rsidRPr="00EF5447" w:rsidRDefault="008D1E4A" w:rsidP="00C620E0">
            <w:pPr>
              <w:pStyle w:val="TAC"/>
              <w:rPr>
                <w:rFonts w:cs="Arial"/>
                <w:lang w:eastAsia="zh-CN"/>
              </w:rPr>
            </w:pPr>
            <w:r w:rsidRPr="00EF5447">
              <w:rPr>
                <w:rFonts w:cs="Arial"/>
                <w:lang w:eastAsia="zh-CN"/>
              </w:rPr>
              <w:t>DC_3A_n78A-n257A</w:t>
            </w:r>
          </w:p>
          <w:p w14:paraId="58A80C76" w14:textId="77777777" w:rsidR="008D1E4A" w:rsidRPr="00EF5447" w:rsidRDefault="008D1E4A" w:rsidP="00C620E0">
            <w:pPr>
              <w:pStyle w:val="TAC"/>
              <w:rPr>
                <w:rFonts w:cs="Arial"/>
                <w:lang w:eastAsia="zh-CN"/>
              </w:rPr>
            </w:pPr>
            <w:r w:rsidRPr="00EF5447">
              <w:rPr>
                <w:rFonts w:cs="Arial"/>
                <w:lang w:eastAsia="zh-CN"/>
              </w:rPr>
              <w:t>DC_3A_n78A-n257G</w:t>
            </w:r>
          </w:p>
          <w:p w14:paraId="41F3023A" w14:textId="77777777" w:rsidR="008D1E4A" w:rsidRPr="00EF5447" w:rsidRDefault="008D1E4A" w:rsidP="00C620E0">
            <w:pPr>
              <w:pStyle w:val="TAC"/>
              <w:rPr>
                <w:rFonts w:cs="Arial"/>
                <w:lang w:eastAsia="zh-CN"/>
              </w:rPr>
            </w:pPr>
            <w:r w:rsidRPr="00EF5447">
              <w:rPr>
                <w:rFonts w:cs="Arial"/>
                <w:lang w:eastAsia="zh-CN"/>
              </w:rPr>
              <w:t>DC_3A_n78A-n257H</w:t>
            </w:r>
          </w:p>
          <w:p w14:paraId="22A95279" w14:textId="77777777" w:rsidR="008D1E4A" w:rsidRPr="00EF5447" w:rsidRDefault="008D1E4A" w:rsidP="00C620E0">
            <w:pPr>
              <w:pStyle w:val="TAC"/>
              <w:rPr>
                <w:noProof/>
              </w:rPr>
            </w:pPr>
            <w:r w:rsidRPr="00EF5447">
              <w:rPr>
                <w:rFonts w:cs="Arial"/>
                <w:lang w:eastAsia="zh-CN"/>
              </w:rPr>
              <w:t>DC_3A_n78A-n257I</w:t>
            </w:r>
          </w:p>
        </w:tc>
      </w:tr>
      <w:tr w:rsidR="008D1E4A" w:rsidRPr="00EF5447" w14:paraId="6350F4E1" w14:textId="77777777" w:rsidTr="00C620E0">
        <w:trPr>
          <w:trHeight w:val="187"/>
          <w:jc w:val="center"/>
        </w:trPr>
        <w:tc>
          <w:tcPr>
            <w:tcW w:w="3969" w:type="dxa"/>
            <w:shd w:val="clear" w:color="auto" w:fill="auto"/>
            <w:noWrap/>
            <w:tcMar>
              <w:top w:w="28" w:type="dxa"/>
              <w:left w:w="28" w:type="dxa"/>
              <w:bottom w:w="28" w:type="dxa"/>
              <w:right w:w="28" w:type="dxa"/>
            </w:tcMar>
          </w:tcPr>
          <w:p w14:paraId="733B8B06" w14:textId="77777777" w:rsidR="008D1E4A" w:rsidRPr="00EF5447" w:rsidRDefault="008D1E4A" w:rsidP="00C620E0">
            <w:pPr>
              <w:pStyle w:val="TAC"/>
              <w:rPr>
                <w:rFonts w:cs="Arial"/>
                <w:lang w:eastAsia="zh-CN"/>
              </w:rPr>
            </w:pPr>
            <w:r w:rsidRPr="00EF5447">
              <w:rPr>
                <w:rFonts w:cs="Arial"/>
                <w:lang w:eastAsia="zh-CN"/>
              </w:rPr>
              <w:t>DC_3A-42A_n79A-n257A</w:t>
            </w:r>
          </w:p>
          <w:p w14:paraId="4E5150DA" w14:textId="77777777" w:rsidR="008D1E4A" w:rsidRPr="00EF5447" w:rsidRDefault="008D1E4A" w:rsidP="00C620E0">
            <w:pPr>
              <w:pStyle w:val="TAC"/>
              <w:rPr>
                <w:rFonts w:cs="Arial"/>
                <w:lang w:eastAsia="zh-CN"/>
              </w:rPr>
            </w:pPr>
            <w:r w:rsidRPr="00EF5447">
              <w:rPr>
                <w:rFonts w:cs="Arial"/>
                <w:lang w:eastAsia="zh-CN"/>
              </w:rPr>
              <w:t>DC_3A-42A_n79A-n257G</w:t>
            </w:r>
          </w:p>
          <w:p w14:paraId="209795C9" w14:textId="77777777" w:rsidR="008D1E4A" w:rsidRPr="00EF5447" w:rsidRDefault="008D1E4A" w:rsidP="00C620E0">
            <w:pPr>
              <w:pStyle w:val="TAC"/>
              <w:rPr>
                <w:rFonts w:cs="Arial"/>
                <w:lang w:eastAsia="zh-CN"/>
              </w:rPr>
            </w:pPr>
            <w:r w:rsidRPr="00EF5447">
              <w:rPr>
                <w:rFonts w:cs="Arial"/>
                <w:lang w:eastAsia="zh-CN"/>
              </w:rPr>
              <w:t>DC_3A-42A_n79A-n257H</w:t>
            </w:r>
          </w:p>
          <w:p w14:paraId="725A0AA5" w14:textId="77777777" w:rsidR="008D1E4A" w:rsidRPr="00EF5447" w:rsidRDefault="008D1E4A" w:rsidP="00C620E0">
            <w:pPr>
              <w:pStyle w:val="TAC"/>
              <w:rPr>
                <w:rFonts w:cs="Arial"/>
                <w:lang w:eastAsia="zh-CN"/>
              </w:rPr>
            </w:pPr>
            <w:r w:rsidRPr="00EF5447">
              <w:rPr>
                <w:rFonts w:cs="Arial"/>
                <w:lang w:eastAsia="zh-CN"/>
              </w:rPr>
              <w:t>DC_3A-42A_n79A-n257I</w:t>
            </w:r>
          </w:p>
          <w:p w14:paraId="035758DA" w14:textId="77777777" w:rsidR="008D1E4A" w:rsidRPr="00EF5447" w:rsidRDefault="008D1E4A" w:rsidP="00C620E0">
            <w:pPr>
              <w:pStyle w:val="TAC"/>
              <w:rPr>
                <w:rFonts w:cs="Arial"/>
                <w:lang w:eastAsia="zh-CN"/>
              </w:rPr>
            </w:pPr>
            <w:r w:rsidRPr="00EF5447">
              <w:rPr>
                <w:rFonts w:cs="Arial"/>
                <w:lang w:eastAsia="zh-CN"/>
              </w:rPr>
              <w:t>DC_3A-42C_n79A-n257A</w:t>
            </w:r>
          </w:p>
          <w:p w14:paraId="48F84EE1" w14:textId="77777777" w:rsidR="008D1E4A" w:rsidRPr="00EF5447" w:rsidRDefault="008D1E4A" w:rsidP="00C620E0">
            <w:pPr>
              <w:pStyle w:val="TAC"/>
              <w:rPr>
                <w:rFonts w:cs="Arial"/>
                <w:lang w:eastAsia="zh-CN"/>
              </w:rPr>
            </w:pPr>
            <w:r w:rsidRPr="00EF5447">
              <w:rPr>
                <w:rFonts w:cs="Arial"/>
                <w:lang w:eastAsia="zh-CN"/>
              </w:rPr>
              <w:t>DC_3A-42C_n79A-n257G</w:t>
            </w:r>
          </w:p>
          <w:p w14:paraId="78F6E39A" w14:textId="77777777" w:rsidR="008D1E4A" w:rsidRPr="00EF5447" w:rsidRDefault="008D1E4A" w:rsidP="00C620E0">
            <w:pPr>
              <w:pStyle w:val="TAC"/>
              <w:rPr>
                <w:rFonts w:cs="Arial"/>
                <w:lang w:eastAsia="zh-CN"/>
              </w:rPr>
            </w:pPr>
            <w:r w:rsidRPr="00EF5447">
              <w:rPr>
                <w:rFonts w:cs="Arial"/>
                <w:lang w:eastAsia="zh-CN"/>
              </w:rPr>
              <w:t>DC_3A-42C_n79A-n257H</w:t>
            </w:r>
          </w:p>
          <w:p w14:paraId="3286914B" w14:textId="77777777" w:rsidR="008D1E4A" w:rsidRPr="00EF5447" w:rsidRDefault="008D1E4A" w:rsidP="00C620E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6F80B7F2" w14:textId="77777777" w:rsidR="008D1E4A" w:rsidRPr="00EF5447" w:rsidRDefault="008D1E4A" w:rsidP="00C620E0">
            <w:pPr>
              <w:pStyle w:val="TAC"/>
              <w:rPr>
                <w:rFonts w:cs="Arial"/>
                <w:lang w:eastAsia="zh-CN"/>
              </w:rPr>
            </w:pPr>
            <w:r w:rsidRPr="00EF5447">
              <w:rPr>
                <w:rFonts w:cs="Arial"/>
                <w:lang w:eastAsia="zh-CN"/>
              </w:rPr>
              <w:t>DC_3A_n79A-n257A</w:t>
            </w:r>
          </w:p>
          <w:p w14:paraId="381DA69E" w14:textId="77777777" w:rsidR="008D1E4A" w:rsidRPr="00EF5447" w:rsidRDefault="008D1E4A" w:rsidP="00C620E0">
            <w:pPr>
              <w:pStyle w:val="TAC"/>
              <w:rPr>
                <w:rFonts w:cs="Arial"/>
                <w:lang w:eastAsia="zh-CN"/>
              </w:rPr>
            </w:pPr>
            <w:r w:rsidRPr="00EF5447">
              <w:rPr>
                <w:rFonts w:cs="Arial"/>
                <w:lang w:eastAsia="zh-CN"/>
              </w:rPr>
              <w:t>DC_3A_n79A-n257G</w:t>
            </w:r>
          </w:p>
          <w:p w14:paraId="648DBDDC" w14:textId="77777777" w:rsidR="008D1E4A" w:rsidRPr="00EF5447" w:rsidRDefault="008D1E4A" w:rsidP="00C620E0">
            <w:pPr>
              <w:pStyle w:val="TAC"/>
              <w:rPr>
                <w:rFonts w:cs="Arial"/>
                <w:lang w:eastAsia="zh-CN"/>
              </w:rPr>
            </w:pPr>
            <w:r w:rsidRPr="00EF5447">
              <w:rPr>
                <w:rFonts w:cs="Arial"/>
                <w:lang w:eastAsia="zh-CN"/>
              </w:rPr>
              <w:t>DC_3A_n79A-n257H</w:t>
            </w:r>
          </w:p>
          <w:p w14:paraId="2CB97F2F" w14:textId="77777777" w:rsidR="008D1E4A" w:rsidRPr="00EF5447" w:rsidRDefault="008D1E4A" w:rsidP="00C620E0">
            <w:pPr>
              <w:pStyle w:val="TAC"/>
              <w:rPr>
                <w:rFonts w:cs="Arial"/>
                <w:lang w:eastAsia="zh-CN"/>
              </w:rPr>
            </w:pPr>
            <w:r w:rsidRPr="00EF5447">
              <w:rPr>
                <w:rFonts w:cs="Arial"/>
                <w:lang w:eastAsia="zh-CN"/>
              </w:rPr>
              <w:t>DC_3A_n79A-n257I</w:t>
            </w:r>
          </w:p>
        </w:tc>
      </w:tr>
      <w:tr w:rsidR="008D1E4A" w:rsidRPr="00EF5447" w14:paraId="506D74D7" w14:textId="77777777" w:rsidTr="00C620E0">
        <w:trPr>
          <w:trHeight w:val="187"/>
          <w:jc w:val="center"/>
        </w:trPr>
        <w:tc>
          <w:tcPr>
            <w:tcW w:w="3969" w:type="dxa"/>
            <w:shd w:val="clear" w:color="auto" w:fill="auto"/>
            <w:noWrap/>
            <w:tcMar>
              <w:top w:w="28" w:type="dxa"/>
              <w:left w:w="28" w:type="dxa"/>
              <w:bottom w:w="28" w:type="dxa"/>
              <w:right w:w="28" w:type="dxa"/>
            </w:tcMar>
          </w:tcPr>
          <w:p w14:paraId="33CF4E88"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3047560"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D179FAB"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E553B04"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6C5BE67"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B2646DE"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6797721"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CDC2DF1" w14:textId="77777777" w:rsidR="008D1E4A" w:rsidRPr="00EF5447" w:rsidRDefault="008D1E4A" w:rsidP="00C620E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5DB4142" w14:textId="77777777" w:rsidR="008D1E4A" w:rsidRPr="00EF5447" w:rsidRDefault="008D1E4A" w:rsidP="00C620E0">
            <w:pPr>
              <w:pStyle w:val="TAC"/>
              <w:rPr>
                <w:rFonts w:cs="Arial"/>
                <w:lang w:eastAsia="zh-CN"/>
              </w:rPr>
            </w:pPr>
            <w:r w:rsidRPr="00EF5447">
              <w:rPr>
                <w:rFonts w:cs="Arial"/>
                <w:lang w:eastAsia="zh-CN"/>
              </w:rPr>
              <w:t>DC_3A_n79A</w:t>
            </w:r>
          </w:p>
          <w:p w14:paraId="17633820" w14:textId="77777777" w:rsidR="008D1E4A" w:rsidRPr="00EF5447" w:rsidRDefault="008D1E4A" w:rsidP="00C620E0">
            <w:pPr>
              <w:pStyle w:val="TAC"/>
              <w:rPr>
                <w:rFonts w:cs="Arial"/>
                <w:lang w:eastAsia="zh-CN"/>
              </w:rPr>
            </w:pPr>
            <w:r w:rsidRPr="00EF5447">
              <w:rPr>
                <w:rFonts w:cs="Arial"/>
                <w:lang w:eastAsia="zh-CN"/>
              </w:rPr>
              <w:t>DC_3A_n257A</w:t>
            </w:r>
          </w:p>
          <w:p w14:paraId="546CF179" w14:textId="77777777" w:rsidR="008D1E4A" w:rsidRPr="00EF5447" w:rsidRDefault="008D1E4A" w:rsidP="00C620E0">
            <w:pPr>
              <w:pStyle w:val="TAC"/>
              <w:rPr>
                <w:rFonts w:cs="Arial"/>
                <w:lang w:eastAsia="zh-CN"/>
              </w:rPr>
            </w:pPr>
            <w:r w:rsidRPr="00EF5447">
              <w:rPr>
                <w:rFonts w:cs="Arial"/>
                <w:lang w:eastAsia="zh-CN"/>
              </w:rPr>
              <w:t>DC_3A_n257G</w:t>
            </w:r>
          </w:p>
          <w:p w14:paraId="7278A497" w14:textId="77777777" w:rsidR="008D1E4A" w:rsidRPr="00EF5447" w:rsidRDefault="008D1E4A" w:rsidP="00C620E0">
            <w:pPr>
              <w:pStyle w:val="TAC"/>
              <w:rPr>
                <w:rFonts w:cs="Arial"/>
                <w:lang w:eastAsia="zh-CN"/>
              </w:rPr>
            </w:pPr>
            <w:r w:rsidRPr="00EF5447">
              <w:rPr>
                <w:rFonts w:cs="Arial"/>
                <w:lang w:eastAsia="zh-CN"/>
              </w:rPr>
              <w:t>DC_3A_n257H</w:t>
            </w:r>
          </w:p>
          <w:p w14:paraId="194F3BCE" w14:textId="77777777" w:rsidR="008D1E4A" w:rsidRPr="00EF5447" w:rsidRDefault="008D1E4A" w:rsidP="00C620E0">
            <w:pPr>
              <w:pStyle w:val="TAC"/>
              <w:rPr>
                <w:rFonts w:cs="Arial"/>
                <w:lang w:eastAsia="zh-CN"/>
              </w:rPr>
            </w:pPr>
            <w:r w:rsidRPr="00EF5447">
              <w:rPr>
                <w:rFonts w:cs="Arial"/>
                <w:lang w:eastAsia="zh-CN"/>
              </w:rPr>
              <w:t>DC_3A_n257I</w:t>
            </w:r>
          </w:p>
          <w:p w14:paraId="0FB6068F" w14:textId="77777777" w:rsidR="008D1E4A" w:rsidRPr="00EF5447" w:rsidRDefault="008D1E4A" w:rsidP="00C620E0">
            <w:pPr>
              <w:pStyle w:val="TAC"/>
              <w:rPr>
                <w:rFonts w:cs="Arial"/>
                <w:lang w:eastAsia="zh-CN"/>
              </w:rPr>
            </w:pPr>
            <w:r w:rsidRPr="00EF5447">
              <w:rPr>
                <w:rFonts w:cs="Arial"/>
                <w:lang w:eastAsia="zh-CN"/>
              </w:rPr>
              <w:t>DC_42A_n257A</w:t>
            </w:r>
          </w:p>
          <w:p w14:paraId="552662AE" w14:textId="77777777" w:rsidR="008D1E4A" w:rsidRPr="00EF5447" w:rsidRDefault="008D1E4A" w:rsidP="00C620E0">
            <w:pPr>
              <w:pStyle w:val="TAC"/>
              <w:rPr>
                <w:rFonts w:cs="Arial"/>
                <w:lang w:eastAsia="zh-CN"/>
              </w:rPr>
            </w:pPr>
            <w:r w:rsidRPr="00EF5447">
              <w:rPr>
                <w:rFonts w:cs="Arial"/>
                <w:lang w:eastAsia="zh-CN"/>
              </w:rPr>
              <w:t>DC_42A_n257G</w:t>
            </w:r>
          </w:p>
          <w:p w14:paraId="3CA49909" w14:textId="77777777" w:rsidR="008D1E4A" w:rsidRPr="00EF5447" w:rsidRDefault="008D1E4A" w:rsidP="00C620E0">
            <w:pPr>
              <w:pStyle w:val="TAC"/>
              <w:rPr>
                <w:rFonts w:cs="Arial"/>
                <w:lang w:eastAsia="zh-CN"/>
              </w:rPr>
            </w:pPr>
            <w:r w:rsidRPr="00EF5447">
              <w:rPr>
                <w:rFonts w:cs="Arial"/>
                <w:lang w:eastAsia="zh-CN"/>
              </w:rPr>
              <w:t>DC_42A_n257H</w:t>
            </w:r>
          </w:p>
          <w:p w14:paraId="118FB05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EDDA452" w14:textId="77777777" w:rsidTr="00C620E0">
        <w:trPr>
          <w:trHeight w:val="187"/>
          <w:jc w:val="center"/>
        </w:trPr>
        <w:tc>
          <w:tcPr>
            <w:tcW w:w="3969" w:type="dxa"/>
            <w:shd w:val="clear" w:color="auto" w:fill="auto"/>
            <w:noWrap/>
            <w:tcMar>
              <w:top w:w="28" w:type="dxa"/>
              <w:left w:w="28" w:type="dxa"/>
              <w:bottom w:w="28" w:type="dxa"/>
              <w:right w:w="28" w:type="dxa"/>
            </w:tcMar>
          </w:tcPr>
          <w:p w14:paraId="12283785" w14:textId="77777777" w:rsidR="008D1E4A" w:rsidRPr="00EF5447" w:rsidRDefault="008D1E4A" w:rsidP="00C620E0">
            <w:pPr>
              <w:pStyle w:val="TAC"/>
              <w:rPr>
                <w:noProof/>
              </w:rPr>
            </w:pPr>
            <w:r w:rsidRPr="00EF5447">
              <w:rPr>
                <w:noProof/>
              </w:rPr>
              <w:lastRenderedPageBreak/>
              <w:t>DC_5A-7A_n78A-n257A</w:t>
            </w:r>
          </w:p>
          <w:p w14:paraId="2BE6B3DF" w14:textId="77777777" w:rsidR="008D1E4A" w:rsidRPr="00EF5447" w:rsidRDefault="008D1E4A" w:rsidP="00C620E0">
            <w:pPr>
              <w:pStyle w:val="TAC"/>
              <w:rPr>
                <w:rFonts w:eastAsia="Malgun Gothic"/>
                <w:noProof/>
                <w:lang w:eastAsia="ko-KR"/>
              </w:rPr>
            </w:pPr>
            <w:r w:rsidRPr="00EF5447">
              <w:rPr>
                <w:noProof/>
                <w:lang w:eastAsia="zh-CN"/>
              </w:rPr>
              <w:t>DC_5A-7A_n78A-n257D</w:t>
            </w:r>
          </w:p>
          <w:p w14:paraId="4C8F4196" w14:textId="77777777" w:rsidR="008D1E4A" w:rsidRPr="00EF5447" w:rsidRDefault="008D1E4A" w:rsidP="00C620E0">
            <w:pPr>
              <w:pStyle w:val="TAC"/>
              <w:rPr>
                <w:rFonts w:eastAsia="Malgun Gothic"/>
                <w:noProof/>
                <w:lang w:eastAsia="ko-KR"/>
              </w:rPr>
            </w:pPr>
            <w:r w:rsidRPr="00EF5447">
              <w:rPr>
                <w:noProof/>
                <w:lang w:eastAsia="zh-CN"/>
              </w:rPr>
              <w:t>DC_5A-7A_n78A-n257E</w:t>
            </w:r>
          </w:p>
          <w:p w14:paraId="2ED3ED96" w14:textId="77777777" w:rsidR="008D1E4A" w:rsidRPr="00EF5447" w:rsidRDefault="008D1E4A" w:rsidP="00C620E0">
            <w:pPr>
              <w:pStyle w:val="TAC"/>
              <w:rPr>
                <w:rFonts w:eastAsia="Malgun Gothic"/>
                <w:noProof/>
                <w:lang w:eastAsia="ko-KR"/>
              </w:rPr>
            </w:pPr>
            <w:r w:rsidRPr="00EF5447">
              <w:rPr>
                <w:noProof/>
                <w:lang w:eastAsia="zh-CN"/>
              </w:rPr>
              <w:t>DC_5A-7A_n78A-n257F</w:t>
            </w:r>
          </w:p>
          <w:p w14:paraId="134E6205" w14:textId="77777777" w:rsidR="008D1E4A" w:rsidRPr="00EF5447" w:rsidRDefault="008D1E4A" w:rsidP="00C620E0">
            <w:pPr>
              <w:pStyle w:val="TAC"/>
              <w:rPr>
                <w:rFonts w:eastAsia="Malgun Gothic"/>
                <w:noProof/>
                <w:lang w:eastAsia="ko-KR"/>
              </w:rPr>
            </w:pPr>
            <w:r w:rsidRPr="00EF5447">
              <w:rPr>
                <w:noProof/>
                <w:lang w:eastAsia="zh-CN"/>
              </w:rPr>
              <w:t>DC_5A-7A_n78A-n257G</w:t>
            </w:r>
          </w:p>
          <w:p w14:paraId="41131B14" w14:textId="77777777" w:rsidR="008D1E4A" w:rsidRPr="00EF5447" w:rsidRDefault="008D1E4A" w:rsidP="00C620E0">
            <w:pPr>
              <w:pStyle w:val="TAC"/>
              <w:rPr>
                <w:rFonts w:eastAsia="Malgun Gothic"/>
                <w:noProof/>
                <w:lang w:eastAsia="ko-KR"/>
              </w:rPr>
            </w:pPr>
            <w:r w:rsidRPr="00EF5447">
              <w:rPr>
                <w:noProof/>
                <w:lang w:eastAsia="zh-CN"/>
              </w:rPr>
              <w:t>DC_5A-7A_n78A-n257H</w:t>
            </w:r>
          </w:p>
          <w:p w14:paraId="1502B020" w14:textId="77777777" w:rsidR="008D1E4A" w:rsidRPr="00EF5447" w:rsidRDefault="008D1E4A" w:rsidP="00C620E0">
            <w:pPr>
              <w:pStyle w:val="TAC"/>
              <w:rPr>
                <w:rFonts w:eastAsia="Malgun Gothic"/>
                <w:noProof/>
                <w:lang w:eastAsia="ko-KR"/>
              </w:rPr>
            </w:pPr>
            <w:r w:rsidRPr="00EF5447">
              <w:rPr>
                <w:noProof/>
                <w:lang w:eastAsia="zh-CN"/>
              </w:rPr>
              <w:t>DC_5A-7A_n78A-n257I</w:t>
            </w:r>
          </w:p>
          <w:p w14:paraId="232B77A5" w14:textId="77777777" w:rsidR="008D1E4A" w:rsidRPr="00EF5447" w:rsidRDefault="008D1E4A" w:rsidP="00C620E0">
            <w:pPr>
              <w:pStyle w:val="TAC"/>
              <w:rPr>
                <w:rFonts w:eastAsia="Malgun Gothic"/>
                <w:noProof/>
                <w:lang w:eastAsia="ko-KR"/>
              </w:rPr>
            </w:pPr>
            <w:r w:rsidRPr="00EF5447">
              <w:rPr>
                <w:noProof/>
                <w:lang w:eastAsia="zh-CN"/>
              </w:rPr>
              <w:t>DC_5A-7A_n78A-n257J</w:t>
            </w:r>
          </w:p>
          <w:p w14:paraId="5599BB5F" w14:textId="77777777" w:rsidR="008D1E4A" w:rsidRPr="00EF5447" w:rsidRDefault="008D1E4A" w:rsidP="00C620E0">
            <w:pPr>
              <w:pStyle w:val="TAC"/>
              <w:rPr>
                <w:rFonts w:eastAsia="Malgun Gothic"/>
                <w:noProof/>
                <w:lang w:eastAsia="ko-KR"/>
              </w:rPr>
            </w:pPr>
            <w:r w:rsidRPr="00EF5447">
              <w:rPr>
                <w:noProof/>
                <w:lang w:eastAsia="zh-CN"/>
              </w:rPr>
              <w:t>DC_5A-7A_n78A-n257K</w:t>
            </w:r>
          </w:p>
          <w:p w14:paraId="05B621D4" w14:textId="77777777" w:rsidR="008D1E4A" w:rsidRPr="00EF5447" w:rsidRDefault="008D1E4A" w:rsidP="00C620E0">
            <w:pPr>
              <w:pStyle w:val="TAC"/>
              <w:rPr>
                <w:rFonts w:eastAsia="Malgun Gothic"/>
                <w:noProof/>
                <w:lang w:eastAsia="ko-KR"/>
              </w:rPr>
            </w:pPr>
            <w:r w:rsidRPr="00EF5447">
              <w:rPr>
                <w:noProof/>
                <w:lang w:eastAsia="zh-CN"/>
              </w:rPr>
              <w:t>DC_5A-7A_n78A-n257L</w:t>
            </w:r>
          </w:p>
          <w:p w14:paraId="373C6E39" w14:textId="77777777" w:rsidR="008D1E4A" w:rsidRPr="00EF5447" w:rsidRDefault="008D1E4A" w:rsidP="00C620E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245D60FE" w14:textId="77777777" w:rsidR="008D1E4A" w:rsidRPr="00EF5447" w:rsidRDefault="008D1E4A" w:rsidP="00C620E0">
            <w:pPr>
              <w:pStyle w:val="TAC"/>
              <w:rPr>
                <w:noProof/>
              </w:rPr>
            </w:pPr>
            <w:r w:rsidRPr="00EF5447">
              <w:rPr>
                <w:noProof/>
              </w:rPr>
              <w:t>DC_5A_n78A</w:t>
            </w:r>
          </w:p>
          <w:p w14:paraId="2D5EB369" w14:textId="77777777" w:rsidR="008D1E4A" w:rsidRPr="00EF5447" w:rsidRDefault="008D1E4A" w:rsidP="00C620E0">
            <w:pPr>
              <w:pStyle w:val="TAC"/>
              <w:rPr>
                <w:noProof/>
              </w:rPr>
            </w:pPr>
            <w:r w:rsidRPr="00EF5447">
              <w:rPr>
                <w:noProof/>
              </w:rPr>
              <w:t>DC_5A_n257A</w:t>
            </w:r>
          </w:p>
          <w:p w14:paraId="25159365" w14:textId="77777777" w:rsidR="008D1E4A" w:rsidRPr="00EF5447" w:rsidRDefault="008D1E4A" w:rsidP="00C620E0">
            <w:pPr>
              <w:pStyle w:val="TAC"/>
              <w:rPr>
                <w:noProof/>
              </w:rPr>
            </w:pPr>
            <w:r w:rsidRPr="00EF5447">
              <w:rPr>
                <w:noProof/>
              </w:rPr>
              <w:t>DC_7A_n78A</w:t>
            </w:r>
          </w:p>
          <w:p w14:paraId="47C451C6" w14:textId="77777777" w:rsidR="008D1E4A" w:rsidRPr="00EF5447" w:rsidRDefault="008D1E4A" w:rsidP="00C620E0">
            <w:pPr>
              <w:pStyle w:val="TAC"/>
              <w:rPr>
                <w:noProof/>
                <w:lang w:eastAsia="zh-CN"/>
              </w:rPr>
            </w:pPr>
            <w:r w:rsidRPr="00EF5447">
              <w:rPr>
                <w:noProof/>
              </w:rPr>
              <w:t>DC_7A_n257A</w:t>
            </w:r>
          </w:p>
          <w:p w14:paraId="5181E8BA" w14:textId="77777777" w:rsidR="008D1E4A" w:rsidRPr="00EF5447" w:rsidRDefault="008D1E4A" w:rsidP="00C620E0">
            <w:pPr>
              <w:pStyle w:val="TAC"/>
            </w:pPr>
            <w:r w:rsidRPr="00EF5447">
              <w:t>DC_5A_n78A-n257A</w:t>
            </w:r>
          </w:p>
          <w:p w14:paraId="7FCA1290" w14:textId="77777777" w:rsidR="008D1E4A" w:rsidRPr="00EF5447" w:rsidRDefault="008D1E4A" w:rsidP="00C620E0">
            <w:pPr>
              <w:pStyle w:val="TAC"/>
            </w:pPr>
            <w:r w:rsidRPr="00EF5447">
              <w:t>DC_5A_n78A-n257G</w:t>
            </w:r>
          </w:p>
          <w:p w14:paraId="06372D34" w14:textId="77777777" w:rsidR="008D1E4A" w:rsidRPr="00EF5447" w:rsidRDefault="008D1E4A" w:rsidP="00C620E0">
            <w:pPr>
              <w:pStyle w:val="TAC"/>
            </w:pPr>
            <w:r w:rsidRPr="00EF5447">
              <w:t>DC_5A_n78A-n257H</w:t>
            </w:r>
          </w:p>
          <w:p w14:paraId="0DCDE65B" w14:textId="77777777" w:rsidR="008D1E4A" w:rsidRPr="00EF5447" w:rsidRDefault="008D1E4A" w:rsidP="00C620E0">
            <w:pPr>
              <w:pStyle w:val="TAC"/>
            </w:pPr>
            <w:r w:rsidRPr="00EF5447">
              <w:t>DC_5A_n78A-n257I</w:t>
            </w:r>
          </w:p>
          <w:p w14:paraId="2F0AE8F5" w14:textId="77777777" w:rsidR="008D1E4A" w:rsidRPr="00EF5447" w:rsidRDefault="008D1E4A" w:rsidP="00C620E0">
            <w:pPr>
              <w:pStyle w:val="TAC"/>
            </w:pPr>
            <w:r w:rsidRPr="00EF5447">
              <w:t>DC_7A_n78A-n257A</w:t>
            </w:r>
          </w:p>
          <w:p w14:paraId="5097C5CF" w14:textId="77777777" w:rsidR="008D1E4A" w:rsidRPr="00EF5447" w:rsidRDefault="008D1E4A" w:rsidP="00C620E0">
            <w:pPr>
              <w:pStyle w:val="TAC"/>
            </w:pPr>
            <w:r w:rsidRPr="00EF5447">
              <w:t>DC_7A_n78A-n257G</w:t>
            </w:r>
          </w:p>
          <w:p w14:paraId="698C88FD" w14:textId="77777777" w:rsidR="008D1E4A" w:rsidRPr="00EF5447" w:rsidRDefault="008D1E4A" w:rsidP="00C620E0">
            <w:pPr>
              <w:pStyle w:val="TAC"/>
            </w:pPr>
            <w:r w:rsidRPr="00EF5447">
              <w:t>DC_7A_n78A-n257H</w:t>
            </w:r>
          </w:p>
          <w:p w14:paraId="4F70363D" w14:textId="77777777" w:rsidR="008D1E4A" w:rsidRPr="00EF5447" w:rsidRDefault="008D1E4A" w:rsidP="00C620E0">
            <w:pPr>
              <w:pStyle w:val="TAC"/>
              <w:rPr>
                <w:noProof/>
              </w:rPr>
            </w:pPr>
            <w:r w:rsidRPr="00EF5447">
              <w:t>DC_7A_n78A-n257I</w:t>
            </w:r>
          </w:p>
        </w:tc>
      </w:tr>
      <w:tr w:rsidR="008D1E4A" w:rsidRPr="00EF5447" w14:paraId="26A74FA4" w14:textId="77777777" w:rsidTr="00C620E0">
        <w:trPr>
          <w:trHeight w:val="187"/>
          <w:jc w:val="center"/>
        </w:trPr>
        <w:tc>
          <w:tcPr>
            <w:tcW w:w="3969" w:type="dxa"/>
            <w:shd w:val="clear" w:color="auto" w:fill="auto"/>
            <w:noWrap/>
            <w:tcMar>
              <w:top w:w="28" w:type="dxa"/>
              <w:left w:w="28" w:type="dxa"/>
              <w:bottom w:w="28" w:type="dxa"/>
              <w:right w:w="28" w:type="dxa"/>
            </w:tcMar>
          </w:tcPr>
          <w:p w14:paraId="37F58F51" w14:textId="77777777" w:rsidR="008D1E4A" w:rsidRDefault="008D1E4A" w:rsidP="00C620E0">
            <w:pPr>
              <w:pStyle w:val="TAC"/>
              <w:rPr>
                <w:lang w:eastAsia="zh-TW"/>
              </w:rPr>
            </w:pPr>
            <w:r>
              <w:t>DC_7A_n1A-n78A-n257</w:t>
            </w:r>
            <w:r>
              <w:rPr>
                <w:rFonts w:hint="eastAsia"/>
                <w:lang w:eastAsia="zh-TW"/>
              </w:rPr>
              <w:t>A</w:t>
            </w:r>
          </w:p>
          <w:p w14:paraId="6287F2BC" w14:textId="77777777" w:rsidR="008D1E4A" w:rsidRDefault="008D1E4A" w:rsidP="00C620E0">
            <w:pPr>
              <w:pStyle w:val="TAC"/>
            </w:pPr>
            <w:r>
              <w:t>DC_7A_n1A-n78A-n257D</w:t>
            </w:r>
          </w:p>
          <w:p w14:paraId="14780E1C" w14:textId="77777777" w:rsidR="008D1E4A" w:rsidRDefault="008D1E4A" w:rsidP="00C620E0">
            <w:pPr>
              <w:pStyle w:val="TAC"/>
            </w:pPr>
            <w:r>
              <w:t>DC_7A_n1A-n78A-n257E</w:t>
            </w:r>
          </w:p>
          <w:p w14:paraId="5CC20CA8" w14:textId="77777777" w:rsidR="008D1E4A" w:rsidRDefault="008D1E4A" w:rsidP="00C620E0">
            <w:pPr>
              <w:pStyle w:val="TAC"/>
            </w:pPr>
            <w:r>
              <w:t>DC_7A_n1A-n78A-n257F</w:t>
            </w:r>
          </w:p>
          <w:p w14:paraId="1B6C639F" w14:textId="77777777" w:rsidR="008D1E4A" w:rsidRDefault="008D1E4A" w:rsidP="00C620E0">
            <w:pPr>
              <w:pStyle w:val="TAC"/>
            </w:pPr>
            <w:r>
              <w:t>DC_7A_n1A-n78A-n257G</w:t>
            </w:r>
          </w:p>
          <w:p w14:paraId="28369564" w14:textId="77777777" w:rsidR="008D1E4A" w:rsidRDefault="008D1E4A" w:rsidP="00C620E0">
            <w:pPr>
              <w:pStyle w:val="TAC"/>
            </w:pPr>
            <w:r>
              <w:t>DC_7A_n1A-n78A-n257H</w:t>
            </w:r>
          </w:p>
          <w:p w14:paraId="510DF3DF" w14:textId="77777777" w:rsidR="008D1E4A" w:rsidRDefault="008D1E4A" w:rsidP="00C620E0">
            <w:pPr>
              <w:pStyle w:val="TAC"/>
            </w:pPr>
            <w:r>
              <w:t>DC_7A_n1A-n78A-n257I</w:t>
            </w:r>
          </w:p>
          <w:p w14:paraId="1F5183FC" w14:textId="77777777" w:rsidR="008D1E4A" w:rsidRDefault="008D1E4A" w:rsidP="00C620E0">
            <w:pPr>
              <w:pStyle w:val="TAC"/>
            </w:pPr>
            <w:r>
              <w:t>DC_7A_n1A-n78A-n257J</w:t>
            </w:r>
          </w:p>
          <w:p w14:paraId="15412973" w14:textId="77777777" w:rsidR="008D1E4A" w:rsidRDefault="008D1E4A" w:rsidP="00C620E0">
            <w:pPr>
              <w:pStyle w:val="TAC"/>
            </w:pPr>
            <w:r>
              <w:t>DC_7A_n1A-n78A-n257K</w:t>
            </w:r>
          </w:p>
          <w:p w14:paraId="7FDFDE84" w14:textId="77777777" w:rsidR="008D1E4A" w:rsidRDefault="008D1E4A" w:rsidP="00C620E0">
            <w:pPr>
              <w:pStyle w:val="TAC"/>
            </w:pPr>
            <w:r>
              <w:t>DC_7A_n1A-n78A-n257L</w:t>
            </w:r>
          </w:p>
          <w:p w14:paraId="4A686191" w14:textId="77777777" w:rsidR="008D1E4A" w:rsidRPr="00EF5447" w:rsidRDefault="008D1E4A" w:rsidP="00C620E0">
            <w:pPr>
              <w:pStyle w:val="TAC"/>
              <w:rPr>
                <w:noProof/>
              </w:rPr>
            </w:pPr>
            <w:r>
              <w:t>DC_7A_n1A-n78A-n257M</w:t>
            </w:r>
          </w:p>
        </w:tc>
        <w:tc>
          <w:tcPr>
            <w:tcW w:w="3969" w:type="dxa"/>
            <w:tcMar>
              <w:top w:w="28" w:type="dxa"/>
              <w:left w:w="28" w:type="dxa"/>
              <w:bottom w:w="28" w:type="dxa"/>
              <w:right w:w="28" w:type="dxa"/>
            </w:tcMar>
          </w:tcPr>
          <w:p w14:paraId="2173DC02" w14:textId="77777777" w:rsidR="008D1E4A" w:rsidRDefault="008D1E4A" w:rsidP="00C620E0">
            <w:pPr>
              <w:pStyle w:val="TAC"/>
            </w:pPr>
            <w:r>
              <w:t>DC_7A_n1A</w:t>
            </w:r>
          </w:p>
          <w:p w14:paraId="74CBF484" w14:textId="77777777" w:rsidR="008D1E4A" w:rsidRDefault="008D1E4A" w:rsidP="00C620E0">
            <w:pPr>
              <w:pStyle w:val="TAC"/>
            </w:pPr>
            <w:r>
              <w:t>DC_7A_n78A</w:t>
            </w:r>
          </w:p>
          <w:p w14:paraId="4F706A35" w14:textId="77777777" w:rsidR="008D1E4A" w:rsidRPr="00EF5447" w:rsidRDefault="008D1E4A" w:rsidP="00C620E0">
            <w:pPr>
              <w:pStyle w:val="TAC"/>
              <w:rPr>
                <w:noProof/>
              </w:rPr>
            </w:pPr>
            <w:r>
              <w:t>DC_7A_n257A</w:t>
            </w:r>
          </w:p>
        </w:tc>
      </w:tr>
      <w:tr w:rsidR="008D1E4A" w:rsidRPr="00EF5447" w14:paraId="44A5423B" w14:textId="77777777" w:rsidTr="00C620E0">
        <w:trPr>
          <w:trHeight w:val="187"/>
          <w:jc w:val="center"/>
        </w:trPr>
        <w:tc>
          <w:tcPr>
            <w:tcW w:w="3969" w:type="dxa"/>
            <w:shd w:val="clear" w:color="auto" w:fill="auto"/>
            <w:noWrap/>
            <w:tcMar>
              <w:top w:w="28" w:type="dxa"/>
              <w:left w:w="28" w:type="dxa"/>
              <w:bottom w:w="28" w:type="dxa"/>
              <w:right w:w="28" w:type="dxa"/>
            </w:tcMar>
          </w:tcPr>
          <w:p w14:paraId="7BA71EFD" w14:textId="77777777" w:rsidR="008D1E4A" w:rsidRDefault="008D1E4A" w:rsidP="00C620E0">
            <w:pPr>
              <w:pStyle w:val="TAC"/>
              <w:rPr>
                <w:lang w:eastAsia="zh-TW"/>
              </w:rPr>
            </w:pPr>
            <w:r>
              <w:t>DC_7A</w:t>
            </w:r>
            <w:r>
              <w:rPr>
                <w:rFonts w:hint="eastAsia"/>
                <w:lang w:eastAsia="zh-TW"/>
              </w:rPr>
              <w:t>-</w:t>
            </w:r>
            <w:r>
              <w:t>7A_n1A-n78A-n257</w:t>
            </w:r>
            <w:r>
              <w:rPr>
                <w:rFonts w:hint="eastAsia"/>
                <w:lang w:eastAsia="zh-TW"/>
              </w:rPr>
              <w:t>A</w:t>
            </w:r>
          </w:p>
          <w:p w14:paraId="555CDD00" w14:textId="77777777" w:rsidR="008D1E4A" w:rsidRDefault="008D1E4A" w:rsidP="00C620E0">
            <w:pPr>
              <w:pStyle w:val="TAC"/>
            </w:pPr>
            <w:r>
              <w:t>DC_7A</w:t>
            </w:r>
            <w:r>
              <w:rPr>
                <w:rFonts w:hint="eastAsia"/>
                <w:lang w:eastAsia="zh-TW"/>
              </w:rPr>
              <w:t>-</w:t>
            </w:r>
            <w:r>
              <w:t>7A_n1A-n78A-n257D</w:t>
            </w:r>
          </w:p>
          <w:p w14:paraId="66972409" w14:textId="77777777" w:rsidR="008D1E4A" w:rsidRDefault="008D1E4A" w:rsidP="00C620E0">
            <w:pPr>
              <w:pStyle w:val="TAC"/>
            </w:pPr>
            <w:r>
              <w:t>DC_7A</w:t>
            </w:r>
            <w:r>
              <w:rPr>
                <w:rFonts w:hint="eastAsia"/>
                <w:lang w:eastAsia="zh-TW"/>
              </w:rPr>
              <w:t>-</w:t>
            </w:r>
            <w:r>
              <w:t>7A_n1A-n78A-n257E</w:t>
            </w:r>
          </w:p>
          <w:p w14:paraId="4F4E61B5" w14:textId="77777777" w:rsidR="008D1E4A" w:rsidRDefault="008D1E4A" w:rsidP="00C620E0">
            <w:pPr>
              <w:pStyle w:val="TAC"/>
            </w:pPr>
            <w:r>
              <w:t>DC_7A</w:t>
            </w:r>
            <w:r>
              <w:rPr>
                <w:rFonts w:hint="eastAsia"/>
                <w:lang w:eastAsia="zh-TW"/>
              </w:rPr>
              <w:t>-</w:t>
            </w:r>
            <w:r>
              <w:t>7A_n1A-n78A-n257F</w:t>
            </w:r>
          </w:p>
          <w:p w14:paraId="0D0740F0" w14:textId="77777777" w:rsidR="008D1E4A" w:rsidRDefault="008D1E4A" w:rsidP="00C620E0">
            <w:pPr>
              <w:pStyle w:val="TAC"/>
            </w:pPr>
            <w:r>
              <w:t>DC_7A</w:t>
            </w:r>
            <w:r>
              <w:rPr>
                <w:rFonts w:hint="eastAsia"/>
                <w:lang w:eastAsia="zh-TW"/>
              </w:rPr>
              <w:t>-</w:t>
            </w:r>
            <w:r>
              <w:t>7A_n1A-n78A-n257G</w:t>
            </w:r>
          </w:p>
          <w:p w14:paraId="6A52E50B" w14:textId="77777777" w:rsidR="008D1E4A" w:rsidRDefault="008D1E4A" w:rsidP="00C620E0">
            <w:pPr>
              <w:pStyle w:val="TAC"/>
            </w:pPr>
            <w:r>
              <w:t>DC_7A</w:t>
            </w:r>
            <w:r>
              <w:rPr>
                <w:rFonts w:hint="eastAsia"/>
                <w:lang w:eastAsia="zh-TW"/>
              </w:rPr>
              <w:t>-</w:t>
            </w:r>
            <w:r>
              <w:t>7A_n1A-n78A-n257H</w:t>
            </w:r>
          </w:p>
          <w:p w14:paraId="0929B722" w14:textId="77777777" w:rsidR="008D1E4A" w:rsidRDefault="008D1E4A" w:rsidP="00C620E0">
            <w:pPr>
              <w:pStyle w:val="TAC"/>
            </w:pPr>
            <w:r>
              <w:t>DC_7A</w:t>
            </w:r>
            <w:r>
              <w:rPr>
                <w:rFonts w:hint="eastAsia"/>
                <w:lang w:eastAsia="zh-TW"/>
              </w:rPr>
              <w:t>-</w:t>
            </w:r>
            <w:r>
              <w:t>7A_n1A-n78A-n257I</w:t>
            </w:r>
          </w:p>
          <w:p w14:paraId="2063488E" w14:textId="77777777" w:rsidR="008D1E4A" w:rsidRDefault="008D1E4A" w:rsidP="00C620E0">
            <w:pPr>
              <w:pStyle w:val="TAC"/>
            </w:pPr>
            <w:r>
              <w:t>DC_7A</w:t>
            </w:r>
            <w:r>
              <w:rPr>
                <w:rFonts w:hint="eastAsia"/>
                <w:lang w:eastAsia="zh-TW"/>
              </w:rPr>
              <w:t>-</w:t>
            </w:r>
            <w:r>
              <w:t>7A_n1A-n78A-n257J</w:t>
            </w:r>
          </w:p>
          <w:p w14:paraId="1BE321B7" w14:textId="77777777" w:rsidR="008D1E4A" w:rsidRDefault="008D1E4A" w:rsidP="00C620E0">
            <w:pPr>
              <w:pStyle w:val="TAC"/>
            </w:pPr>
            <w:r>
              <w:t>DC_7A</w:t>
            </w:r>
            <w:r>
              <w:rPr>
                <w:rFonts w:hint="eastAsia"/>
                <w:lang w:eastAsia="zh-TW"/>
              </w:rPr>
              <w:t>-</w:t>
            </w:r>
            <w:r>
              <w:t>7A_n1A-n78A-n257K</w:t>
            </w:r>
          </w:p>
          <w:p w14:paraId="739130CF" w14:textId="77777777" w:rsidR="008D1E4A" w:rsidRDefault="008D1E4A" w:rsidP="00C620E0">
            <w:pPr>
              <w:pStyle w:val="TAC"/>
            </w:pPr>
            <w:r>
              <w:t>DC_7A</w:t>
            </w:r>
            <w:r>
              <w:rPr>
                <w:rFonts w:hint="eastAsia"/>
                <w:lang w:eastAsia="zh-TW"/>
              </w:rPr>
              <w:t>-</w:t>
            </w:r>
            <w:r>
              <w:t>7A_n1A-n78A-n257L</w:t>
            </w:r>
          </w:p>
          <w:p w14:paraId="240A7268" w14:textId="77777777" w:rsidR="008D1E4A" w:rsidRPr="00EF5447" w:rsidRDefault="008D1E4A" w:rsidP="00C620E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3FD3C757" w14:textId="77777777" w:rsidR="008D1E4A" w:rsidRDefault="008D1E4A" w:rsidP="00C620E0">
            <w:pPr>
              <w:pStyle w:val="TAC"/>
            </w:pPr>
            <w:r>
              <w:t>DC_7A_n1A</w:t>
            </w:r>
          </w:p>
          <w:p w14:paraId="3A9319FD" w14:textId="77777777" w:rsidR="008D1E4A" w:rsidRDefault="008D1E4A" w:rsidP="00C620E0">
            <w:pPr>
              <w:pStyle w:val="TAC"/>
            </w:pPr>
            <w:r>
              <w:t>DC_7A_n78A</w:t>
            </w:r>
          </w:p>
          <w:p w14:paraId="3858E065" w14:textId="77777777" w:rsidR="008D1E4A" w:rsidRPr="00EF5447" w:rsidRDefault="008D1E4A" w:rsidP="00C620E0">
            <w:pPr>
              <w:pStyle w:val="TAC"/>
              <w:rPr>
                <w:noProof/>
              </w:rPr>
            </w:pPr>
            <w:r>
              <w:t>DC_7A_n257A</w:t>
            </w:r>
          </w:p>
        </w:tc>
      </w:tr>
      <w:tr w:rsidR="008D1E4A" w:rsidRPr="00EF5447" w14:paraId="3D10A915" w14:textId="77777777" w:rsidTr="00C620E0">
        <w:trPr>
          <w:trHeight w:val="187"/>
          <w:jc w:val="center"/>
        </w:trPr>
        <w:tc>
          <w:tcPr>
            <w:tcW w:w="3969" w:type="dxa"/>
            <w:shd w:val="clear" w:color="auto" w:fill="auto"/>
            <w:noWrap/>
            <w:tcMar>
              <w:top w:w="28" w:type="dxa"/>
              <w:left w:w="28" w:type="dxa"/>
              <w:bottom w:w="28" w:type="dxa"/>
              <w:right w:w="28" w:type="dxa"/>
            </w:tcMar>
          </w:tcPr>
          <w:p w14:paraId="12EAAC79" w14:textId="77777777" w:rsidR="008D1E4A" w:rsidRPr="00EF5447" w:rsidRDefault="008D1E4A" w:rsidP="00C620E0">
            <w:pPr>
              <w:pStyle w:val="TAC"/>
            </w:pPr>
            <w:r w:rsidRPr="00EF5447">
              <w:lastRenderedPageBreak/>
              <w:t>DC_5A-7A_n78C-n257A</w:t>
            </w:r>
          </w:p>
          <w:p w14:paraId="4FE76C08" w14:textId="77777777" w:rsidR="008D1E4A" w:rsidRPr="00EF5447" w:rsidRDefault="008D1E4A" w:rsidP="00C620E0">
            <w:pPr>
              <w:pStyle w:val="TAC"/>
            </w:pPr>
            <w:r w:rsidRPr="00EF5447">
              <w:t>DC_5A-7A_n78C-n257D</w:t>
            </w:r>
          </w:p>
          <w:p w14:paraId="7C285315" w14:textId="77777777" w:rsidR="008D1E4A" w:rsidRPr="00EF5447" w:rsidRDefault="008D1E4A" w:rsidP="00C620E0">
            <w:pPr>
              <w:pStyle w:val="TAC"/>
            </w:pPr>
            <w:r w:rsidRPr="00EF5447">
              <w:t>DC_5A-7A_n78C-n257E</w:t>
            </w:r>
          </w:p>
          <w:p w14:paraId="32084736" w14:textId="77777777" w:rsidR="008D1E4A" w:rsidRPr="00EF5447" w:rsidRDefault="008D1E4A" w:rsidP="00C620E0">
            <w:pPr>
              <w:pStyle w:val="TAC"/>
            </w:pPr>
            <w:r w:rsidRPr="00EF5447">
              <w:t>DC_5A-7A_n78C-n257F</w:t>
            </w:r>
          </w:p>
          <w:p w14:paraId="02A0C2C1" w14:textId="77777777" w:rsidR="008D1E4A" w:rsidRPr="00EF5447" w:rsidRDefault="008D1E4A" w:rsidP="00C620E0">
            <w:pPr>
              <w:pStyle w:val="TAC"/>
            </w:pPr>
            <w:r w:rsidRPr="00EF5447">
              <w:t>DC_5A-7A_n78C-n257G</w:t>
            </w:r>
          </w:p>
          <w:p w14:paraId="6C5C1B4F" w14:textId="77777777" w:rsidR="008D1E4A" w:rsidRPr="00EF5447" w:rsidRDefault="008D1E4A" w:rsidP="00C620E0">
            <w:pPr>
              <w:pStyle w:val="TAC"/>
            </w:pPr>
            <w:r w:rsidRPr="00EF5447">
              <w:t>DC_5A-7A_n78C-n257H</w:t>
            </w:r>
          </w:p>
          <w:p w14:paraId="2490A48F" w14:textId="77777777" w:rsidR="008D1E4A" w:rsidRPr="00EF5447" w:rsidRDefault="008D1E4A" w:rsidP="00C620E0">
            <w:pPr>
              <w:pStyle w:val="TAC"/>
            </w:pPr>
            <w:r w:rsidRPr="00EF5447">
              <w:t>DC_5A-7A_n78C-n257I</w:t>
            </w:r>
          </w:p>
          <w:p w14:paraId="5C05B9EB" w14:textId="77777777" w:rsidR="008D1E4A" w:rsidRPr="00EF5447" w:rsidRDefault="008D1E4A" w:rsidP="00C620E0">
            <w:pPr>
              <w:pStyle w:val="TAC"/>
            </w:pPr>
            <w:r w:rsidRPr="00EF5447">
              <w:t>DC_5A-7A_n78C-n257J</w:t>
            </w:r>
          </w:p>
          <w:p w14:paraId="62BA6082" w14:textId="77777777" w:rsidR="008D1E4A" w:rsidRPr="00EF5447" w:rsidRDefault="008D1E4A" w:rsidP="00C620E0">
            <w:pPr>
              <w:pStyle w:val="TAC"/>
            </w:pPr>
            <w:r w:rsidRPr="00EF5447">
              <w:t>DC_5A-7A_n78C-n257K</w:t>
            </w:r>
          </w:p>
          <w:p w14:paraId="231549E6" w14:textId="77777777" w:rsidR="008D1E4A" w:rsidRPr="00EF5447" w:rsidRDefault="008D1E4A" w:rsidP="00C620E0">
            <w:pPr>
              <w:pStyle w:val="TAC"/>
            </w:pPr>
            <w:r w:rsidRPr="00EF5447">
              <w:t>DC_5A-7A_n78C-n257L</w:t>
            </w:r>
          </w:p>
          <w:p w14:paraId="02C0BAE6" w14:textId="77777777" w:rsidR="008D1E4A" w:rsidRPr="00EF5447" w:rsidRDefault="008D1E4A" w:rsidP="00C620E0">
            <w:pPr>
              <w:pStyle w:val="TAC"/>
              <w:rPr>
                <w:noProof/>
              </w:rPr>
            </w:pPr>
            <w:r w:rsidRPr="00EF5447">
              <w:t>DC_5A-7A_n78C-n257M</w:t>
            </w:r>
          </w:p>
        </w:tc>
        <w:tc>
          <w:tcPr>
            <w:tcW w:w="3969" w:type="dxa"/>
            <w:tcMar>
              <w:top w:w="28" w:type="dxa"/>
              <w:left w:w="28" w:type="dxa"/>
              <w:bottom w:w="28" w:type="dxa"/>
              <w:right w:w="28" w:type="dxa"/>
            </w:tcMar>
          </w:tcPr>
          <w:p w14:paraId="36CEC1D4" w14:textId="77777777" w:rsidR="008D1E4A" w:rsidRPr="00EF5447" w:rsidRDefault="008D1E4A" w:rsidP="00C620E0">
            <w:pPr>
              <w:pStyle w:val="TAC"/>
            </w:pPr>
            <w:r w:rsidRPr="00EF5447">
              <w:t>DC_5A_n78A-n257A</w:t>
            </w:r>
          </w:p>
          <w:p w14:paraId="34EEA54E" w14:textId="77777777" w:rsidR="008D1E4A" w:rsidRPr="00EF5447" w:rsidRDefault="008D1E4A" w:rsidP="00C620E0">
            <w:pPr>
              <w:pStyle w:val="TAC"/>
            </w:pPr>
            <w:r w:rsidRPr="00EF5447">
              <w:t>DC_5A_n78A-n257G</w:t>
            </w:r>
          </w:p>
          <w:p w14:paraId="42487029" w14:textId="77777777" w:rsidR="008D1E4A" w:rsidRPr="00EF5447" w:rsidRDefault="008D1E4A" w:rsidP="00C620E0">
            <w:pPr>
              <w:pStyle w:val="TAC"/>
            </w:pPr>
            <w:r w:rsidRPr="00EF5447">
              <w:t>DC_5A_n78A-n257H</w:t>
            </w:r>
          </w:p>
          <w:p w14:paraId="7003B207" w14:textId="77777777" w:rsidR="008D1E4A" w:rsidRPr="00EF5447" w:rsidRDefault="008D1E4A" w:rsidP="00C620E0">
            <w:pPr>
              <w:pStyle w:val="TAC"/>
            </w:pPr>
            <w:r w:rsidRPr="00EF5447">
              <w:t>DC_5A_n78A-n257I</w:t>
            </w:r>
          </w:p>
          <w:p w14:paraId="58D1AE47" w14:textId="77777777" w:rsidR="008D1E4A" w:rsidRPr="00EF5447" w:rsidRDefault="008D1E4A" w:rsidP="00C620E0">
            <w:pPr>
              <w:pStyle w:val="TAC"/>
            </w:pPr>
            <w:r w:rsidRPr="00EF5447">
              <w:t>DC_7A_n78A-n257A</w:t>
            </w:r>
          </w:p>
          <w:p w14:paraId="7F17BDD2" w14:textId="77777777" w:rsidR="008D1E4A" w:rsidRPr="00EF5447" w:rsidRDefault="008D1E4A" w:rsidP="00C620E0">
            <w:pPr>
              <w:pStyle w:val="TAC"/>
            </w:pPr>
            <w:r w:rsidRPr="00EF5447">
              <w:t>DC_7A_n78A-n257G</w:t>
            </w:r>
          </w:p>
          <w:p w14:paraId="4CDA0DEF" w14:textId="77777777" w:rsidR="008D1E4A" w:rsidRPr="00EF5447" w:rsidRDefault="008D1E4A" w:rsidP="00C620E0">
            <w:pPr>
              <w:pStyle w:val="TAC"/>
            </w:pPr>
            <w:r w:rsidRPr="00EF5447">
              <w:t>DC_7A_n78A-n257H</w:t>
            </w:r>
          </w:p>
          <w:p w14:paraId="64557259" w14:textId="77777777" w:rsidR="008D1E4A" w:rsidRPr="00EF5447" w:rsidRDefault="008D1E4A" w:rsidP="00C620E0">
            <w:pPr>
              <w:pStyle w:val="TAC"/>
              <w:rPr>
                <w:noProof/>
              </w:rPr>
            </w:pPr>
            <w:r w:rsidRPr="00EF5447">
              <w:t>DC_7A_n78A-n257I</w:t>
            </w:r>
          </w:p>
        </w:tc>
      </w:tr>
      <w:tr w:rsidR="008D1E4A" w:rsidRPr="00EF5447" w14:paraId="7635AA89" w14:textId="77777777" w:rsidTr="00C620E0">
        <w:trPr>
          <w:trHeight w:val="187"/>
          <w:jc w:val="center"/>
        </w:trPr>
        <w:tc>
          <w:tcPr>
            <w:tcW w:w="3969" w:type="dxa"/>
            <w:shd w:val="clear" w:color="auto" w:fill="auto"/>
            <w:noWrap/>
            <w:tcMar>
              <w:top w:w="28" w:type="dxa"/>
              <w:left w:w="28" w:type="dxa"/>
              <w:bottom w:w="28" w:type="dxa"/>
              <w:right w:w="28" w:type="dxa"/>
            </w:tcMar>
          </w:tcPr>
          <w:p w14:paraId="433361EC" w14:textId="77777777" w:rsidR="008D1E4A" w:rsidRPr="00EF5447" w:rsidRDefault="008D1E4A" w:rsidP="00C620E0">
            <w:pPr>
              <w:pStyle w:val="TAC"/>
              <w:rPr>
                <w:noProof/>
              </w:rPr>
            </w:pPr>
            <w:r w:rsidRPr="00EF5447">
              <w:rPr>
                <w:noProof/>
              </w:rPr>
              <w:t>DC_5A-7A-7A_n78A-n257A</w:t>
            </w:r>
          </w:p>
          <w:p w14:paraId="254065AA" w14:textId="77777777" w:rsidR="008D1E4A" w:rsidRPr="00EF5447" w:rsidRDefault="008D1E4A" w:rsidP="00C620E0">
            <w:pPr>
              <w:pStyle w:val="TAC"/>
              <w:rPr>
                <w:lang w:eastAsia="fi-FI"/>
              </w:rPr>
            </w:pPr>
            <w:r w:rsidRPr="00EF5447">
              <w:rPr>
                <w:noProof/>
                <w:lang w:eastAsia="zh-CN"/>
              </w:rPr>
              <w:t>DC_5A-7A-7A_n78A-n257D</w:t>
            </w:r>
          </w:p>
          <w:p w14:paraId="3288F6D0" w14:textId="77777777" w:rsidR="008D1E4A" w:rsidRPr="00EF5447" w:rsidRDefault="008D1E4A" w:rsidP="00C620E0">
            <w:pPr>
              <w:pStyle w:val="TAC"/>
              <w:rPr>
                <w:lang w:eastAsia="fi-FI"/>
              </w:rPr>
            </w:pPr>
            <w:r w:rsidRPr="00EF5447">
              <w:rPr>
                <w:noProof/>
                <w:lang w:eastAsia="zh-CN"/>
              </w:rPr>
              <w:t>DC_5A-7A-7A_n78A-n257E</w:t>
            </w:r>
          </w:p>
          <w:p w14:paraId="4B714B0D" w14:textId="77777777" w:rsidR="008D1E4A" w:rsidRPr="00EF5447" w:rsidRDefault="008D1E4A" w:rsidP="00C620E0">
            <w:pPr>
              <w:pStyle w:val="TAC"/>
              <w:rPr>
                <w:lang w:eastAsia="fi-FI"/>
              </w:rPr>
            </w:pPr>
            <w:r w:rsidRPr="00EF5447">
              <w:rPr>
                <w:noProof/>
                <w:lang w:eastAsia="zh-CN"/>
              </w:rPr>
              <w:t>DC_5A-7A-7A_n78A-n257F</w:t>
            </w:r>
          </w:p>
          <w:p w14:paraId="5459021F" w14:textId="77777777" w:rsidR="008D1E4A" w:rsidRPr="00EF5447" w:rsidRDefault="008D1E4A" w:rsidP="00C620E0">
            <w:pPr>
              <w:pStyle w:val="TAC"/>
              <w:rPr>
                <w:lang w:eastAsia="fi-FI"/>
              </w:rPr>
            </w:pPr>
            <w:r w:rsidRPr="00EF5447">
              <w:rPr>
                <w:noProof/>
                <w:lang w:eastAsia="zh-CN"/>
              </w:rPr>
              <w:t>DC_5A-7A-7A_n78A-n257G</w:t>
            </w:r>
          </w:p>
          <w:p w14:paraId="75B33547" w14:textId="77777777" w:rsidR="008D1E4A" w:rsidRPr="00EF5447" w:rsidRDefault="008D1E4A" w:rsidP="00C620E0">
            <w:pPr>
              <w:pStyle w:val="TAC"/>
              <w:rPr>
                <w:lang w:eastAsia="fi-FI"/>
              </w:rPr>
            </w:pPr>
            <w:r w:rsidRPr="00EF5447">
              <w:rPr>
                <w:noProof/>
                <w:lang w:eastAsia="zh-CN"/>
              </w:rPr>
              <w:t>DC_5A-7A-7A_n78A-n257H</w:t>
            </w:r>
          </w:p>
          <w:p w14:paraId="770FD2B6" w14:textId="77777777" w:rsidR="008D1E4A" w:rsidRPr="00EF5447" w:rsidRDefault="008D1E4A" w:rsidP="00C620E0">
            <w:pPr>
              <w:pStyle w:val="TAC"/>
              <w:rPr>
                <w:lang w:eastAsia="fi-FI"/>
              </w:rPr>
            </w:pPr>
            <w:r w:rsidRPr="00EF5447">
              <w:rPr>
                <w:noProof/>
                <w:lang w:eastAsia="zh-CN"/>
              </w:rPr>
              <w:t>DC_5A-7A-7A_n78A-n257I</w:t>
            </w:r>
          </w:p>
          <w:p w14:paraId="35137BF1" w14:textId="77777777" w:rsidR="008D1E4A" w:rsidRPr="00EF5447" w:rsidRDefault="008D1E4A" w:rsidP="00C620E0">
            <w:pPr>
              <w:pStyle w:val="TAC"/>
              <w:rPr>
                <w:lang w:eastAsia="fi-FI"/>
              </w:rPr>
            </w:pPr>
            <w:r w:rsidRPr="00EF5447">
              <w:rPr>
                <w:noProof/>
                <w:lang w:eastAsia="zh-CN"/>
              </w:rPr>
              <w:t>DC_5A-7A-7A_n78A-n257J</w:t>
            </w:r>
          </w:p>
          <w:p w14:paraId="47868EB6" w14:textId="77777777" w:rsidR="008D1E4A" w:rsidRPr="00EF5447" w:rsidRDefault="008D1E4A" w:rsidP="00C620E0">
            <w:pPr>
              <w:pStyle w:val="TAC"/>
              <w:rPr>
                <w:lang w:eastAsia="fi-FI"/>
              </w:rPr>
            </w:pPr>
            <w:r w:rsidRPr="00EF5447">
              <w:rPr>
                <w:noProof/>
                <w:lang w:eastAsia="zh-CN"/>
              </w:rPr>
              <w:t>DC_5A-7A-7A_n78A-n257K</w:t>
            </w:r>
          </w:p>
          <w:p w14:paraId="101DC4DF" w14:textId="77777777" w:rsidR="008D1E4A" w:rsidRPr="00EF5447" w:rsidRDefault="008D1E4A" w:rsidP="00C620E0">
            <w:pPr>
              <w:pStyle w:val="TAC"/>
              <w:rPr>
                <w:lang w:eastAsia="fi-FI"/>
              </w:rPr>
            </w:pPr>
            <w:r w:rsidRPr="00EF5447">
              <w:rPr>
                <w:noProof/>
                <w:lang w:eastAsia="zh-CN"/>
              </w:rPr>
              <w:t>DC_5A-7A-7A_n78A-n257L</w:t>
            </w:r>
          </w:p>
          <w:p w14:paraId="61164FF0" w14:textId="77777777" w:rsidR="008D1E4A" w:rsidRPr="00EF5447" w:rsidRDefault="008D1E4A" w:rsidP="00C620E0">
            <w:pPr>
              <w:pStyle w:val="TAC"/>
              <w:rPr>
                <w:noProof/>
                <w:lang w:eastAsia="zh-CN"/>
              </w:rPr>
            </w:pPr>
            <w:r w:rsidRPr="00EF5447">
              <w:rPr>
                <w:noProof/>
                <w:lang w:eastAsia="zh-CN"/>
              </w:rPr>
              <w:t>DC_5A-7A-7A_n78A-n257M</w:t>
            </w:r>
          </w:p>
          <w:p w14:paraId="30059B7B" w14:textId="77777777" w:rsidR="008D1E4A" w:rsidRPr="00EF5447" w:rsidRDefault="008D1E4A" w:rsidP="00C620E0">
            <w:pPr>
              <w:pStyle w:val="TAC"/>
            </w:pPr>
            <w:r w:rsidRPr="00EF5447">
              <w:t>DC_5A-7A-7A_n78A-n257A</w:t>
            </w:r>
          </w:p>
          <w:p w14:paraId="622A89BC" w14:textId="77777777" w:rsidR="008D1E4A" w:rsidRPr="00EF5447" w:rsidRDefault="008D1E4A" w:rsidP="00C620E0">
            <w:pPr>
              <w:pStyle w:val="TAC"/>
            </w:pPr>
            <w:r w:rsidRPr="00EF5447">
              <w:t>DC_5A-7A-7A_n78A-n257D</w:t>
            </w:r>
          </w:p>
          <w:p w14:paraId="14F2D927" w14:textId="77777777" w:rsidR="008D1E4A" w:rsidRPr="00EF5447" w:rsidRDefault="008D1E4A" w:rsidP="00C620E0">
            <w:pPr>
              <w:pStyle w:val="TAC"/>
            </w:pPr>
            <w:r w:rsidRPr="00EF5447">
              <w:t>DC_5A-7A-7A_n78A-n257E</w:t>
            </w:r>
          </w:p>
          <w:p w14:paraId="43815734" w14:textId="77777777" w:rsidR="008D1E4A" w:rsidRPr="00EF5447" w:rsidRDefault="008D1E4A" w:rsidP="00C620E0">
            <w:pPr>
              <w:pStyle w:val="TAC"/>
            </w:pPr>
            <w:r w:rsidRPr="00EF5447">
              <w:t>DC_5A-7A-7A_n78A-n257F</w:t>
            </w:r>
          </w:p>
          <w:p w14:paraId="53FB3BE8" w14:textId="77777777" w:rsidR="008D1E4A" w:rsidRPr="00EF5447" w:rsidRDefault="008D1E4A" w:rsidP="00C620E0">
            <w:pPr>
              <w:pStyle w:val="TAC"/>
            </w:pPr>
            <w:r w:rsidRPr="00EF5447">
              <w:t>DC_5A-7A-7A_n78A-n257G</w:t>
            </w:r>
          </w:p>
          <w:p w14:paraId="68362133" w14:textId="77777777" w:rsidR="008D1E4A" w:rsidRPr="00EF5447" w:rsidRDefault="008D1E4A" w:rsidP="00C620E0">
            <w:pPr>
              <w:pStyle w:val="TAC"/>
            </w:pPr>
            <w:r w:rsidRPr="00EF5447">
              <w:t>DC_5A-7A-7A_n78A-n257H</w:t>
            </w:r>
          </w:p>
          <w:p w14:paraId="7FA48D45" w14:textId="77777777" w:rsidR="008D1E4A" w:rsidRPr="00EF5447" w:rsidRDefault="008D1E4A" w:rsidP="00C620E0">
            <w:pPr>
              <w:pStyle w:val="TAC"/>
            </w:pPr>
            <w:r w:rsidRPr="00EF5447">
              <w:t>DC_5A-7A-7A_n78A-n257I</w:t>
            </w:r>
          </w:p>
          <w:p w14:paraId="66CC97E9" w14:textId="77777777" w:rsidR="008D1E4A" w:rsidRPr="00EF5447" w:rsidRDefault="008D1E4A" w:rsidP="00C620E0">
            <w:pPr>
              <w:pStyle w:val="TAC"/>
            </w:pPr>
            <w:r w:rsidRPr="00EF5447">
              <w:t>DC_5A-7A-7A_n78A-n257J</w:t>
            </w:r>
          </w:p>
          <w:p w14:paraId="51ECAB9F" w14:textId="77777777" w:rsidR="008D1E4A" w:rsidRPr="00EF5447" w:rsidRDefault="008D1E4A" w:rsidP="00C620E0">
            <w:pPr>
              <w:pStyle w:val="TAC"/>
            </w:pPr>
            <w:r w:rsidRPr="00EF5447">
              <w:t>DC_5A-7A-7A_n78A-n257K</w:t>
            </w:r>
          </w:p>
          <w:p w14:paraId="7F80D4C4" w14:textId="77777777" w:rsidR="008D1E4A" w:rsidRPr="00EF5447" w:rsidRDefault="008D1E4A" w:rsidP="00C620E0">
            <w:pPr>
              <w:pStyle w:val="TAC"/>
            </w:pPr>
            <w:r w:rsidRPr="00EF5447">
              <w:t>DC_5A-7A-7A_n78A-n257L</w:t>
            </w:r>
          </w:p>
          <w:p w14:paraId="0C6F5386" w14:textId="77777777" w:rsidR="008D1E4A" w:rsidRPr="00EF5447" w:rsidRDefault="008D1E4A" w:rsidP="00C620E0">
            <w:pPr>
              <w:pStyle w:val="TAC"/>
              <w:rPr>
                <w:noProof/>
              </w:rPr>
            </w:pPr>
            <w:r w:rsidRPr="00EF5447">
              <w:t>DC_5A-7A-7A_n78A-n257M</w:t>
            </w:r>
          </w:p>
        </w:tc>
        <w:tc>
          <w:tcPr>
            <w:tcW w:w="3969" w:type="dxa"/>
            <w:tcMar>
              <w:top w:w="28" w:type="dxa"/>
              <w:left w:w="28" w:type="dxa"/>
              <w:bottom w:w="28" w:type="dxa"/>
              <w:right w:w="28" w:type="dxa"/>
            </w:tcMar>
          </w:tcPr>
          <w:p w14:paraId="25E3F9F2" w14:textId="77777777" w:rsidR="008D1E4A" w:rsidRPr="00EF5447" w:rsidRDefault="008D1E4A" w:rsidP="00C620E0">
            <w:pPr>
              <w:pStyle w:val="TAC"/>
              <w:rPr>
                <w:noProof/>
              </w:rPr>
            </w:pPr>
            <w:r w:rsidRPr="00EF5447">
              <w:rPr>
                <w:noProof/>
              </w:rPr>
              <w:t>DC_5A_n78A</w:t>
            </w:r>
          </w:p>
          <w:p w14:paraId="35F89095" w14:textId="77777777" w:rsidR="008D1E4A" w:rsidRPr="00EF5447" w:rsidRDefault="008D1E4A" w:rsidP="00C620E0">
            <w:pPr>
              <w:pStyle w:val="TAC"/>
              <w:rPr>
                <w:noProof/>
              </w:rPr>
            </w:pPr>
            <w:r w:rsidRPr="00EF5447">
              <w:rPr>
                <w:noProof/>
              </w:rPr>
              <w:t>DC_5A_n257A</w:t>
            </w:r>
          </w:p>
          <w:p w14:paraId="1BCF6B8A" w14:textId="77777777" w:rsidR="008D1E4A" w:rsidRPr="00EF5447" w:rsidRDefault="008D1E4A" w:rsidP="00C620E0">
            <w:pPr>
              <w:pStyle w:val="TAC"/>
              <w:rPr>
                <w:noProof/>
              </w:rPr>
            </w:pPr>
            <w:r w:rsidRPr="00EF5447">
              <w:rPr>
                <w:noProof/>
              </w:rPr>
              <w:t>DC_7A_n78A</w:t>
            </w:r>
          </w:p>
          <w:p w14:paraId="7F5D4494" w14:textId="77777777" w:rsidR="008D1E4A" w:rsidRPr="00EF5447" w:rsidRDefault="008D1E4A" w:rsidP="00C620E0">
            <w:pPr>
              <w:pStyle w:val="TAC"/>
              <w:rPr>
                <w:noProof/>
                <w:lang w:eastAsia="zh-CN"/>
              </w:rPr>
            </w:pPr>
            <w:r w:rsidRPr="00EF5447">
              <w:rPr>
                <w:noProof/>
              </w:rPr>
              <w:t>DC_7A_n257A</w:t>
            </w:r>
          </w:p>
          <w:p w14:paraId="381CCB7E" w14:textId="77777777" w:rsidR="008D1E4A" w:rsidRPr="00EF5447" w:rsidRDefault="008D1E4A" w:rsidP="00C620E0">
            <w:pPr>
              <w:pStyle w:val="TAC"/>
            </w:pPr>
            <w:r w:rsidRPr="00EF5447">
              <w:t>DC_5A_n78A-n257A</w:t>
            </w:r>
          </w:p>
          <w:p w14:paraId="43B75FA3" w14:textId="77777777" w:rsidR="008D1E4A" w:rsidRPr="00EF5447" w:rsidRDefault="008D1E4A" w:rsidP="00C620E0">
            <w:pPr>
              <w:pStyle w:val="TAC"/>
            </w:pPr>
            <w:r w:rsidRPr="00EF5447">
              <w:t>DC_5A_n78A-n257G</w:t>
            </w:r>
          </w:p>
          <w:p w14:paraId="6CDCD943" w14:textId="77777777" w:rsidR="008D1E4A" w:rsidRPr="00EF5447" w:rsidRDefault="008D1E4A" w:rsidP="00C620E0">
            <w:pPr>
              <w:pStyle w:val="TAC"/>
            </w:pPr>
            <w:r w:rsidRPr="00EF5447">
              <w:t>DC_5A_n78A-n257H</w:t>
            </w:r>
          </w:p>
          <w:p w14:paraId="6F87D281" w14:textId="77777777" w:rsidR="008D1E4A" w:rsidRPr="00EF5447" w:rsidRDefault="008D1E4A" w:rsidP="00C620E0">
            <w:pPr>
              <w:pStyle w:val="TAC"/>
            </w:pPr>
            <w:r w:rsidRPr="00EF5447">
              <w:t>DC_5A_n78A-n257I</w:t>
            </w:r>
          </w:p>
          <w:p w14:paraId="48A37FBF" w14:textId="77777777" w:rsidR="008D1E4A" w:rsidRPr="00EF5447" w:rsidRDefault="008D1E4A" w:rsidP="00C620E0">
            <w:pPr>
              <w:pStyle w:val="TAC"/>
            </w:pPr>
            <w:r w:rsidRPr="00EF5447">
              <w:t>DC_7A_n78A-n257A</w:t>
            </w:r>
          </w:p>
          <w:p w14:paraId="436896FB" w14:textId="77777777" w:rsidR="008D1E4A" w:rsidRPr="00EF5447" w:rsidRDefault="008D1E4A" w:rsidP="00C620E0">
            <w:pPr>
              <w:pStyle w:val="TAC"/>
            </w:pPr>
            <w:r w:rsidRPr="00EF5447">
              <w:t>DC_7A_n78A-n257G</w:t>
            </w:r>
          </w:p>
          <w:p w14:paraId="1E74F7CC" w14:textId="77777777" w:rsidR="008D1E4A" w:rsidRPr="00EF5447" w:rsidRDefault="008D1E4A" w:rsidP="00C620E0">
            <w:pPr>
              <w:pStyle w:val="TAC"/>
            </w:pPr>
            <w:r w:rsidRPr="00EF5447">
              <w:t>DC_7A_n78A-n257H</w:t>
            </w:r>
          </w:p>
          <w:p w14:paraId="08531412" w14:textId="77777777" w:rsidR="008D1E4A" w:rsidRPr="00EF5447" w:rsidRDefault="008D1E4A" w:rsidP="00C620E0">
            <w:pPr>
              <w:pStyle w:val="TAC"/>
              <w:rPr>
                <w:noProof/>
              </w:rPr>
            </w:pPr>
            <w:r w:rsidRPr="00EF5447">
              <w:t>DC_7A_n78A-n257I</w:t>
            </w:r>
          </w:p>
        </w:tc>
      </w:tr>
      <w:tr w:rsidR="008D1E4A" w:rsidRPr="00EF5447" w14:paraId="6E2F4587" w14:textId="77777777" w:rsidTr="00C620E0">
        <w:trPr>
          <w:trHeight w:val="187"/>
          <w:jc w:val="center"/>
        </w:trPr>
        <w:tc>
          <w:tcPr>
            <w:tcW w:w="3969" w:type="dxa"/>
            <w:shd w:val="clear" w:color="auto" w:fill="auto"/>
            <w:noWrap/>
            <w:tcMar>
              <w:top w:w="28" w:type="dxa"/>
              <w:left w:w="28" w:type="dxa"/>
              <w:bottom w:w="28" w:type="dxa"/>
              <w:right w:w="28" w:type="dxa"/>
            </w:tcMar>
          </w:tcPr>
          <w:p w14:paraId="03DC4C39" w14:textId="77777777" w:rsidR="008D1E4A" w:rsidRPr="00EF5447" w:rsidRDefault="008D1E4A" w:rsidP="00C620E0">
            <w:pPr>
              <w:pStyle w:val="TAC"/>
            </w:pPr>
            <w:r w:rsidRPr="00EF5447">
              <w:t>DC_5A-7A-7A_n78C-n257A</w:t>
            </w:r>
          </w:p>
          <w:p w14:paraId="3564E353" w14:textId="77777777" w:rsidR="008D1E4A" w:rsidRPr="00EF5447" w:rsidRDefault="008D1E4A" w:rsidP="00C620E0">
            <w:pPr>
              <w:pStyle w:val="TAC"/>
            </w:pPr>
            <w:r w:rsidRPr="00EF5447">
              <w:t>DC_5A-7A-7A_n78C-n257D</w:t>
            </w:r>
          </w:p>
          <w:p w14:paraId="7A71BEF7" w14:textId="77777777" w:rsidR="008D1E4A" w:rsidRPr="00EF5447" w:rsidRDefault="008D1E4A" w:rsidP="00C620E0">
            <w:pPr>
              <w:pStyle w:val="TAC"/>
            </w:pPr>
            <w:r w:rsidRPr="00EF5447">
              <w:t>DC_5A-7A-7A_n78C-n257E</w:t>
            </w:r>
          </w:p>
          <w:p w14:paraId="78B8056F" w14:textId="77777777" w:rsidR="008D1E4A" w:rsidRPr="00EF5447" w:rsidRDefault="008D1E4A" w:rsidP="00C620E0">
            <w:pPr>
              <w:pStyle w:val="TAC"/>
            </w:pPr>
            <w:r w:rsidRPr="00EF5447">
              <w:t>DC_5A-7A-7A_n78C-n257F</w:t>
            </w:r>
          </w:p>
          <w:p w14:paraId="46B56F55" w14:textId="77777777" w:rsidR="008D1E4A" w:rsidRPr="00EF5447" w:rsidRDefault="008D1E4A" w:rsidP="00C620E0">
            <w:pPr>
              <w:pStyle w:val="TAC"/>
            </w:pPr>
            <w:r w:rsidRPr="00EF5447">
              <w:t>DC_5A-7A-7A_n78C-n257G</w:t>
            </w:r>
          </w:p>
          <w:p w14:paraId="397CDB08" w14:textId="77777777" w:rsidR="008D1E4A" w:rsidRPr="00EF5447" w:rsidRDefault="008D1E4A" w:rsidP="00C620E0">
            <w:pPr>
              <w:pStyle w:val="TAC"/>
            </w:pPr>
            <w:r w:rsidRPr="00EF5447">
              <w:t>DC_5A-7A-7A_n78C-n257H</w:t>
            </w:r>
          </w:p>
          <w:p w14:paraId="05EBA2DE" w14:textId="77777777" w:rsidR="008D1E4A" w:rsidRPr="00EF5447" w:rsidRDefault="008D1E4A" w:rsidP="00C620E0">
            <w:pPr>
              <w:pStyle w:val="TAC"/>
            </w:pPr>
            <w:r w:rsidRPr="00EF5447">
              <w:t>DC_5A-7A-7A_n78C-n257I</w:t>
            </w:r>
          </w:p>
          <w:p w14:paraId="3BD3D3C6" w14:textId="77777777" w:rsidR="008D1E4A" w:rsidRPr="00EF5447" w:rsidRDefault="008D1E4A" w:rsidP="00C620E0">
            <w:pPr>
              <w:pStyle w:val="TAC"/>
            </w:pPr>
            <w:r w:rsidRPr="00EF5447">
              <w:t>DC_5A-7A-7A_n78C-n257J</w:t>
            </w:r>
          </w:p>
          <w:p w14:paraId="48702474" w14:textId="77777777" w:rsidR="008D1E4A" w:rsidRPr="00EF5447" w:rsidRDefault="008D1E4A" w:rsidP="00C620E0">
            <w:pPr>
              <w:pStyle w:val="TAC"/>
            </w:pPr>
            <w:r w:rsidRPr="00EF5447">
              <w:t>DC_5A-7A-7A_n78C-n257K</w:t>
            </w:r>
          </w:p>
          <w:p w14:paraId="11334199" w14:textId="77777777" w:rsidR="008D1E4A" w:rsidRPr="00EF5447" w:rsidRDefault="008D1E4A" w:rsidP="00C620E0">
            <w:pPr>
              <w:pStyle w:val="TAC"/>
            </w:pPr>
            <w:r w:rsidRPr="00EF5447">
              <w:t>DC_5A-7A-7A_n78C-n257L</w:t>
            </w:r>
          </w:p>
          <w:p w14:paraId="76683AAF" w14:textId="77777777" w:rsidR="008D1E4A" w:rsidRPr="00EF5447" w:rsidRDefault="008D1E4A" w:rsidP="00C620E0">
            <w:pPr>
              <w:pStyle w:val="TAC"/>
              <w:rPr>
                <w:noProof/>
              </w:rPr>
            </w:pPr>
            <w:r w:rsidRPr="00EF5447">
              <w:t>DC_5A-7A-7A_n78C-n257M</w:t>
            </w:r>
          </w:p>
        </w:tc>
        <w:tc>
          <w:tcPr>
            <w:tcW w:w="3969" w:type="dxa"/>
            <w:tcMar>
              <w:top w:w="28" w:type="dxa"/>
              <w:left w:w="28" w:type="dxa"/>
              <w:bottom w:w="28" w:type="dxa"/>
              <w:right w:w="28" w:type="dxa"/>
            </w:tcMar>
          </w:tcPr>
          <w:p w14:paraId="17A03CF2" w14:textId="77777777" w:rsidR="008D1E4A" w:rsidRPr="00EF5447" w:rsidRDefault="008D1E4A" w:rsidP="00C620E0">
            <w:pPr>
              <w:pStyle w:val="TAC"/>
            </w:pPr>
            <w:r w:rsidRPr="00EF5447">
              <w:t>DC_5A_n78A-n257A</w:t>
            </w:r>
          </w:p>
          <w:p w14:paraId="794EBCA5" w14:textId="77777777" w:rsidR="008D1E4A" w:rsidRPr="00EF5447" w:rsidRDefault="008D1E4A" w:rsidP="00C620E0">
            <w:pPr>
              <w:pStyle w:val="TAC"/>
            </w:pPr>
            <w:r w:rsidRPr="00EF5447">
              <w:t>DC_5A_n78A-n257G</w:t>
            </w:r>
          </w:p>
          <w:p w14:paraId="5CA7F0A3" w14:textId="77777777" w:rsidR="008D1E4A" w:rsidRPr="00EF5447" w:rsidRDefault="008D1E4A" w:rsidP="00C620E0">
            <w:pPr>
              <w:pStyle w:val="TAC"/>
            </w:pPr>
            <w:r w:rsidRPr="00EF5447">
              <w:t>DC_5A_n78A-n257H</w:t>
            </w:r>
          </w:p>
          <w:p w14:paraId="31C7903B" w14:textId="77777777" w:rsidR="008D1E4A" w:rsidRPr="00EF5447" w:rsidRDefault="008D1E4A" w:rsidP="00C620E0">
            <w:pPr>
              <w:pStyle w:val="TAC"/>
            </w:pPr>
            <w:r w:rsidRPr="00EF5447">
              <w:t>DC_5A_n78A-n257I</w:t>
            </w:r>
          </w:p>
          <w:p w14:paraId="4FF4FA4E" w14:textId="77777777" w:rsidR="008D1E4A" w:rsidRPr="00EF5447" w:rsidRDefault="008D1E4A" w:rsidP="00C620E0">
            <w:pPr>
              <w:pStyle w:val="TAC"/>
            </w:pPr>
            <w:r w:rsidRPr="00EF5447">
              <w:t>DC_7A_n78A-n257A</w:t>
            </w:r>
          </w:p>
          <w:p w14:paraId="04335822" w14:textId="77777777" w:rsidR="008D1E4A" w:rsidRPr="00EF5447" w:rsidRDefault="008D1E4A" w:rsidP="00C620E0">
            <w:pPr>
              <w:pStyle w:val="TAC"/>
            </w:pPr>
            <w:r w:rsidRPr="00EF5447">
              <w:t>DC_7A_n78A-n257G</w:t>
            </w:r>
          </w:p>
          <w:p w14:paraId="40C8C301" w14:textId="77777777" w:rsidR="008D1E4A" w:rsidRPr="00EF5447" w:rsidRDefault="008D1E4A" w:rsidP="00C620E0">
            <w:pPr>
              <w:pStyle w:val="TAC"/>
            </w:pPr>
            <w:r w:rsidRPr="00EF5447">
              <w:t>DC_7A_n78A-n257H</w:t>
            </w:r>
          </w:p>
          <w:p w14:paraId="70EDCF1B" w14:textId="77777777" w:rsidR="008D1E4A" w:rsidRPr="00EF5447" w:rsidRDefault="008D1E4A" w:rsidP="00C620E0">
            <w:pPr>
              <w:pStyle w:val="TAC"/>
              <w:rPr>
                <w:noProof/>
              </w:rPr>
            </w:pPr>
            <w:r w:rsidRPr="00EF5447">
              <w:t>DC_7A_n78A-n257I</w:t>
            </w:r>
          </w:p>
        </w:tc>
      </w:tr>
      <w:tr w:rsidR="008D1E4A" w:rsidRPr="00EF5447" w14:paraId="639A22B6" w14:textId="77777777" w:rsidTr="00C620E0">
        <w:trPr>
          <w:trHeight w:val="187"/>
          <w:jc w:val="center"/>
        </w:trPr>
        <w:tc>
          <w:tcPr>
            <w:tcW w:w="3969" w:type="dxa"/>
            <w:shd w:val="clear" w:color="auto" w:fill="auto"/>
            <w:noWrap/>
            <w:tcMar>
              <w:top w:w="28" w:type="dxa"/>
              <w:left w:w="28" w:type="dxa"/>
              <w:bottom w:w="28" w:type="dxa"/>
              <w:right w:w="28" w:type="dxa"/>
            </w:tcMar>
          </w:tcPr>
          <w:p w14:paraId="268B3CA9" w14:textId="77777777" w:rsidR="008D1E4A" w:rsidRPr="00EF5447" w:rsidRDefault="008D1E4A" w:rsidP="00C620E0">
            <w:pPr>
              <w:pStyle w:val="TAC"/>
              <w:rPr>
                <w:lang w:eastAsia="zh-TW"/>
              </w:rPr>
            </w:pPr>
            <w:r w:rsidRPr="00EF5447">
              <w:rPr>
                <w:lang w:eastAsia="zh-TW"/>
              </w:rPr>
              <w:lastRenderedPageBreak/>
              <w:t>DC_7A-8A_n40A-n258A</w:t>
            </w:r>
          </w:p>
          <w:p w14:paraId="46A2F988" w14:textId="77777777" w:rsidR="008D1E4A" w:rsidRPr="00EF5447" w:rsidRDefault="008D1E4A" w:rsidP="00C620E0">
            <w:pPr>
              <w:pStyle w:val="TAC"/>
              <w:rPr>
                <w:lang w:eastAsia="zh-TW"/>
              </w:rPr>
            </w:pPr>
            <w:r w:rsidRPr="00EF5447">
              <w:rPr>
                <w:lang w:eastAsia="zh-TW"/>
              </w:rPr>
              <w:t>DC_7A-8A_n40A-n258D</w:t>
            </w:r>
          </w:p>
          <w:p w14:paraId="754BC3F3" w14:textId="77777777" w:rsidR="008D1E4A" w:rsidRPr="00EF5447" w:rsidRDefault="008D1E4A" w:rsidP="00C620E0">
            <w:pPr>
              <w:pStyle w:val="TAC"/>
              <w:rPr>
                <w:lang w:eastAsia="zh-TW"/>
              </w:rPr>
            </w:pPr>
            <w:r w:rsidRPr="00EF5447">
              <w:rPr>
                <w:lang w:eastAsia="zh-TW"/>
              </w:rPr>
              <w:t>DC_7A-8A_n40A-n258E</w:t>
            </w:r>
          </w:p>
          <w:p w14:paraId="76A9308B" w14:textId="77777777" w:rsidR="008D1E4A" w:rsidRPr="00EF5447" w:rsidRDefault="008D1E4A" w:rsidP="00C620E0">
            <w:pPr>
              <w:pStyle w:val="TAC"/>
              <w:rPr>
                <w:lang w:eastAsia="zh-TW"/>
              </w:rPr>
            </w:pPr>
            <w:r w:rsidRPr="00EF5447">
              <w:rPr>
                <w:lang w:eastAsia="zh-TW"/>
              </w:rPr>
              <w:t>DC_7A-8A_n40A-n258F</w:t>
            </w:r>
          </w:p>
          <w:p w14:paraId="53B83AA8" w14:textId="77777777" w:rsidR="008D1E4A" w:rsidRPr="00EF5447" w:rsidRDefault="008D1E4A" w:rsidP="00C620E0">
            <w:pPr>
              <w:pStyle w:val="TAC"/>
              <w:rPr>
                <w:lang w:eastAsia="zh-TW"/>
              </w:rPr>
            </w:pPr>
            <w:r w:rsidRPr="00EF5447">
              <w:rPr>
                <w:lang w:eastAsia="zh-TW"/>
              </w:rPr>
              <w:t>DC_7A-8A_n40A-n258G</w:t>
            </w:r>
          </w:p>
          <w:p w14:paraId="5DAF2A1A" w14:textId="77777777" w:rsidR="008D1E4A" w:rsidRPr="00EF5447" w:rsidRDefault="008D1E4A" w:rsidP="00C620E0">
            <w:pPr>
              <w:pStyle w:val="TAC"/>
              <w:rPr>
                <w:lang w:eastAsia="zh-TW"/>
              </w:rPr>
            </w:pPr>
            <w:r w:rsidRPr="00EF5447">
              <w:rPr>
                <w:lang w:eastAsia="zh-TW"/>
              </w:rPr>
              <w:t>DC_7A-8A_n40A-n258H</w:t>
            </w:r>
          </w:p>
          <w:p w14:paraId="23EF16F1" w14:textId="77777777" w:rsidR="008D1E4A" w:rsidRPr="00EF5447" w:rsidRDefault="008D1E4A" w:rsidP="00C620E0">
            <w:pPr>
              <w:pStyle w:val="TAC"/>
              <w:rPr>
                <w:lang w:eastAsia="zh-TW"/>
              </w:rPr>
            </w:pPr>
            <w:r w:rsidRPr="00EF5447">
              <w:rPr>
                <w:lang w:eastAsia="zh-TW"/>
              </w:rPr>
              <w:t>DC_7A-8A_n40A-n258I</w:t>
            </w:r>
          </w:p>
          <w:p w14:paraId="264FD9D1" w14:textId="77777777" w:rsidR="008D1E4A" w:rsidRPr="00EF5447" w:rsidRDefault="008D1E4A" w:rsidP="00C620E0">
            <w:pPr>
              <w:pStyle w:val="TAC"/>
              <w:rPr>
                <w:lang w:eastAsia="zh-TW"/>
              </w:rPr>
            </w:pPr>
            <w:r w:rsidRPr="00EF5447">
              <w:rPr>
                <w:lang w:eastAsia="zh-TW"/>
              </w:rPr>
              <w:t>DC_7A-8A_n40A-n258J</w:t>
            </w:r>
          </w:p>
          <w:p w14:paraId="6063FE97" w14:textId="77777777" w:rsidR="008D1E4A" w:rsidRPr="00EF5447" w:rsidRDefault="008D1E4A" w:rsidP="00C620E0">
            <w:pPr>
              <w:pStyle w:val="TAC"/>
              <w:rPr>
                <w:lang w:eastAsia="zh-TW"/>
              </w:rPr>
            </w:pPr>
            <w:r w:rsidRPr="00EF5447">
              <w:rPr>
                <w:lang w:eastAsia="zh-TW"/>
              </w:rPr>
              <w:t>DC_7A-8A_n40A-n258K</w:t>
            </w:r>
          </w:p>
          <w:p w14:paraId="772AD49F" w14:textId="77777777" w:rsidR="008D1E4A" w:rsidRPr="00EF5447" w:rsidRDefault="008D1E4A" w:rsidP="00C620E0">
            <w:pPr>
              <w:pStyle w:val="TAC"/>
              <w:rPr>
                <w:lang w:eastAsia="zh-TW"/>
              </w:rPr>
            </w:pPr>
            <w:r w:rsidRPr="00EF5447">
              <w:rPr>
                <w:lang w:eastAsia="zh-TW"/>
              </w:rPr>
              <w:t>DC_7A-8A_n40A-n258L</w:t>
            </w:r>
          </w:p>
          <w:p w14:paraId="412BDBEF" w14:textId="77777777" w:rsidR="008D1E4A" w:rsidRPr="00EF5447" w:rsidRDefault="008D1E4A" w:rsidP="00C620E0">
            <w:pPr>
              <w:pStyle w:val="TAC"/>
              <w:rPr>
                <w:szCs w:val="18"/>
              </w:rPr>
            </w:pPr>
            <w:r w:rsidRPr="00EF5447">
              <w:rPr>
                <w:lang w:eastAsia="zh-TW"/>
              </w:rPr>
              <w:t>DC_7A-8A_n40A-n258M</w:t>
            </w:r>
          </w:p>
        </w:tc>
        <w:tc>
          <w:tcPr>
            <w:tcW w:w="3969" w:type="dxa"/>
            <w:tcMar>
              <w:top w:w="28" w:type="dxa"/>
              <w:left w:w="28" w:type="dxa"/>
              <w:bottom w:w="28" w:type="dxa"/>
              <w:right w:w="28" w:type="dxa"/>
            </w:tcMar>
          </w:tcPr>
          <w:p w14:paraId="4AA1498C" w14:textId="77777777" w:rsidR="008D1E4A" w:rsidRPr="00EF5447" w:rsidRDefault="008D1E4A" w:rsidP="00C620E0">
            <w:pPr>
              <w:pStyle w:val="TAC"/>
              <w:rPr>
                <w:lang w:eastAsia="zh-TW"/>
              </w:rPr>
            </w:pPr>
            <w:r w:rsidRPr="00EF5447">
              <w:rPr>
                <w:lang w:eastAsia="zh-TW"/>
              </w:rPr>
              <w:t>DC_7A_n40A</w:t>
            </w:r>
          </w:p>
          <w:p w14:paraId="288F6504" w14:textId="77777777" w:rsidR="008D1E4A" w:rsidRPr="00EF5447" w:rsidRDefault="008D1E4A" w:rsidP="00C620E0">
            <w:pPr>
              <w:pStyle w:val="TAC"/>
              <w:rPr>
                <w:lang w:eastAsia="zh-TW"/>
              </w:rPr>
            </w:pPr>
            <w:r w:rsidRPr="00EF5447">
              <w:rPr>
                <w:lang w:eastAsia="zh-TW"/>
              </w:rPr>
              <w:t>DC_7A_n258A</w:t>
            </w:r>
          </w:p>
          <w:p w14:paraId="2023062C" w14:textId="77777777" w:rsidR="008D1E4A" w:rsidRPr="00EF5447" w:rsidRDefault="008D1E4A" w:rsidP="00C620E0">
            <w:pPr>
              <w:pStyle w:val="TAC"/>
              <w:rPr>
                <w:lang w:eastAsia="zh-TW"/>
              </w:rPr>
            </w:pPr>
            <w:r w:rsidRPr="00EF5447">
              <w:rPr>
                <w:lang w:eastAsia="zh-TW"/>
              </w:rPr>
              <w:t>DC_8A_n40A</w:t>
            </w:r>
          </w:p>
          <w:p w14:paraId="7AB096E7" w14:textId="77777777" w:rsidR="008D1E4A" w:rsidRPr="00EF5447" w:rsidRDefault="008D1E4A" w:rsidP="00C620E0">
            <w:pPr>
              <w:pStyle w:val="TAC"/>
              <w:rPr>
                <w:lang w:eastAsia="zh-CN"/>
              </w:rPr>
            </w:pPr>
            <w:r w:rsidRPr="00EF5447">
              <w:rPr>
                <w:lang w:eastAsia="zh-TW"/>
              </w:rPr>
              <w:t>DC_8A_n258A</w:t>
            </w:r>
          </w:p>
        </w:tc>
      </w:tr>
      <w:tr w:rsidR="008D1E4A" w:rsidRPr="00EF5447" w14:paraId="4CFA9D19" w14:textId="77777777" w:rsidTr="00C620E0">
        <w:trPr>
          <w:trHeight w:val="187"/>
          <w:jc w:val="center"/>
        </w:trPr>
        <w:tc>
          <w:tcPr>
            <w:tcW w:w="3969" w:type="dxa"/>
            <w:shd w:val="clear" w:color="auto" w:fill="auto"/>
            <w:noWrap/>
            <w:tcMar>
              <w:top w:w="28" w:type="dxa"/>
              <w:left w:w="28" w:type="dxa"/>
              <w:bottom w:w="28" w:type="dxa"/>
              <w:right w:w="28" w:type="dxa"/>
            </w:tcMar>
          </w:tcPr>
          <w:p w14:paraId="2B3297A1" w14:textId="77777777" w:rsidR="008D1E4A" w:rsidRPr="00EF5447" w:rsidRDefault="008D1E4A" w:rsidP="00C620E0">
            <w:pPr>
              <w:pStyle w:val="TAC"/>
              <w:rPr>
                <w:lang w:eastAsia="zh-TW"/>
              </w:rPr>
            </w:pPr>
            <w:r w:rsidRPr="00EF5447">
              <w:rPr>
                <w:lang w:eastAsia="zh-TW"/>
              </w:rPr>
              <w:t>DC_7A-8A_n78A-n258A</w:t>
            </w:r>
          </w:p>
          <w:p w14:paraId="4EEFCA76" w14:textId="77777777" w:rsidR="008D1E4A" w:rsidRPr="00EF5447" w:rsidRDefault="008D1E4A" w:rsidP="00C620E0">
            <w:pPr>
              <w:pStyle w:val="TAC"/>
              <w:rPr>
                <w:lang w:eastAsia="zh-TW"/>
              </w:rPr>
            </w:pPr>
            <w:r w:rsidRPr="00EF5447">
              <w:rPr>
                <w:lang w:eastAsia="zh-TW"/>
              </w:rPr>
              <w:t>DC_7A-8A_n78A-n258D</w:t>
            </w:r>
          </w:p>
          <w:p w14:paraId="6036FBF0" w14:textId="77777777" w:rsidR="008D1E4A" w:rsidRPr="00EF5447" w:rsidRDefault="008D1E4A" w:rsidP="00C620E0">
            <w:pPr>
              <w:pStyle w:val="TAC"/>
              <w:rPr>
                <w:lang w:eastAsia="zh-TW"/>
              </w:rPr>
            </w:pPr>
            <w:r w:rsidRPr="00EF5447">
              <w:rPr>
                <w:lang w:eastAsia="zh-TW"/>
              </w:rPr>
              <w:t>DC_7A-8A_n78A-n258E</w:t>
            </w:r>
          </w:p>
          <w:p w14:paraId="386C15AE" w14:textId="77777777" w:rsidR="008D1E4A" w:rsidRPr="00EF5447" w:rsidRDefault="008D1E4A" w:rsidP="00C620E0">
            <w:pPr>
              <w:pStyle w:val="TAC"/>
              <w:rPr>
                <w:lang w:eastAsia="zh-TW"/>
              </w:rPr>
            </w:pPr>
            <w:r w:rsidRPr="00EF5447">
              <w:rPr>
                <w:lang w:eastAsia="zh-TW"/>
              </w:rPr>
              <w:t>DC_7A-8A_n78A-n258F</w:t>
            </w:r>
          </w:p>
          <w:p w14:paraId="258898D7" w14:textId="77777777" w:rsidR="008D1E4A" w:rsidRPr="00EF5447" w:rsidRDefault="008D1E4A" w:rsidP="00C620E0">
            <w:pPr>
              <w:pStyle w:val="TAC"/>
              <w:rPr>
                <w:lang w:eastAsia="zh-TW"/>
              </w:rPr>
            </w:pPr>
            <w:r w:rsidRPr="00EF5447">
              <w:rPr>
                <w:lang w:eastAsia="zh-TW"/>
              </w:rPr>
              <w:t>DC_7A-8A_n78A-n258G</w:t>
            </w:r>
          </w:p>
          <w:p w14:paraId="045C47C7" w14:textId="77777777" w:rsidR="008D1E4A" w:rsidRPr="00EF5447" w:rsidRDefault="008D1E4A" w:rsidP="00C620E0">
            <w:pPr>
              <w:pStyle w:val="TAC"/>
              <w:rPr>
                <w:lang w:eastAsia="zh-TW"/>
              </w:rPr>
            </w:pPr>
            <w:r w:rsidRPr="00EF5447">
              <w:rPr>
                <w:lang w:eastAsia="zh-TW"/>
              </w:rPr>
              <w:t>DC_7A-8A_n78A-n258H</w:t>
            </w:r>
          </w:p>
          <w:p w14:paraId="633A3E56" w14:textId="77777777" w:rsidR="008D1E4A" w:rsidRPr="00EF5447" w:rsidRDefault="008D1E4A" w:rsidP="00C620E0">
            <w:pPr>
              <w:pStyle w:val="TAC"/>
              <w:rPr>
                <w:lang w:eastAsia="zh-TW"/>
              </w:rPr>
            </w:pPr>
            <w:r w:rsidRPr="00EF5447">
              <w:rPr>
                <w:lang w:eastAsia="zh-TW"/>
              </w:rPr>
              <w:t>DC_7A-8A_n78A-n258I</w:t>
            </w:r>
          </w:p>
          <w:p w14:paraId="4C76470D" w14:textId="77777777" w:rsidR="008D1E4A" w:rsidRPr="00EF5447" w:rsidRDefault="008D1E4A" w:rsidP="00C620E0">
            <w:pPr>
              <w:pStyle w:val="TAC"/>
              <w:rPr>
                <w:lang w:eastAsia="zh-TW"/>
              </w:rPr>
            </w:pPr>
            <w:r w:rsidRPr="00EF5447">
              <w:rPr>
                <w:lang w:eastAsia="zh-TW"/>
              </w:rPr>
              <w:t>DC_7A-8A_n78A-n258J</w:t>
            </w:r>
          </w:p>
          <w:p w14:paraId="7090A772" w14:textId="77777777" w:rsidR="008D1E4A" w:rsidRPr="00EF5447" w:rsidRDefault="008D1E4A" w:rsidP="00C620E0">
            <w:pPr>
              <w:pStyle w:val="TAC"/>
              <w:rPr>
                <w:lang w:eastAsia="zh-TW"/>
              </w:rPr>
            </w:pPr>
            <w:r w:rsidRPr="00EF5447">
              <w:rPr>
                <w:lang w:eastAsia="zh-TW"/>
              </w:rPr>
              <w:t>DC_7A-8A_n78A-n258K</w:t>
            </w:r>
          </w:p>
          <w:p w14:paraId="7874A590" w14:textId="77777777" w:rsidR="008D1E4A" w:rsidRPr="00EF5447" w:rsidRDefault="008D1E4A" w:rsidP="00C620E0">
            <w:pPr>
              <w:pStyle w:val="TAC"/>
              <w:rPr>
                <w:lang w:eastAsia="zh-TW"/>
              </w:rPr>
            </w:pPr>
            <w:r w:rsidRPr="00EF5447">
              <w:rPr>
                <w:lang w:eastAsia="zh-TW"/>
              </w:rPr>
              <w:t>DC_7A-8A_n78A-n258L</w:t>
            </w:r>
          </w:p>
          <w:p w14:paraId="2E008DE8" w14:textId="77777777" w:rsidR="008D1E4A" w:rsidRPr="00EF5447" w:rsidRDefault="008D1E4A" w:rsidP="00C620E0">
            <w:pPr>
              <w:pStyle w:val="TAC"/>
              <w:rPr>
                <w:szCs w:val="18"/>
              </w:rPr>
            </w:pPr>
            <w:r w:rsidRPr="00EF5447">
              <w:rPr>
                <w:lang w:eastAsia="zh-TW"/>
              </w:rPr>
              <w:t>DC_7A-8A_n78A-n258M</w:t>
            </w:r>
          </w:p>
        </w:tc>
        <w:tc>
          <w:tcPr>
            <w:tcW w:w="3969" w:type="dxa"/>
            <w:tcMar>
              <w:top w:w="28" w:type="dxa"/>
              <w:left w:w="28" w:type="dxa"/>
              <w:bottom w:w="28" w:type="dxa"/>
              <w:right w:w="28" w:type="dxa"/>
            </w:tcMar>
          </w:tcPr>
          <w:p w14:paraId="6650DC37" w14:textId="77777777" w:rsidR="008D1E4A" w:rsidRPr="00EF5447" w:rsidRDefault="008D1E4A" w:rsidP="00C620E0">
            <w:pPr>
              <w:pStyle w:val="TAC"/>
              <w:rPr>
                <w:lang w:eastAsia="zh-TW"/>
              </w:rPr>
            </w:pPr>
            <w:r w:rsidRPr="00EF5447">
              <w:rPr>
                <w:lang w:eastAsia="zh-TW"/>
              </w:rPr>
              <w:t>DC_7A_n78A</w:t>
            </w:r>
          </w:p>
          <w:p w14:paraId="471D0924" w14:textId="77777777" w:rsidR="008D1E4A" w:rsidRPr="00EF5447" w:rsidRDefault="008D1E4A" w:rsidP="00C620E0">
            <w:pPr>
              <w:pStyle w:val="TAC"/>
              <w:rPr>
                <w:lang w:eastAsia="zh-TW"/>
              </w:rPr>
            </w:pPr>
            <w:r w:rsidRPr="00EF5447">
              <w:rPr>
                <w:lang w:eastAsia="zh-TW"/>
              </w:rPr>
              <w:t>DC_7A_n258A</w:t>
            </w:r>
          </w:p>
          <w:p w14:paraId="3FF477C7" w14:textId="77777777" w:rsidR="008D1E4A" w:rsidRPr="00EF5447" w:rsidRDefault="008D1E4A" w:rsidP="00C620E0">
            <w:pPr>
              <w:pStyle w:val="TAC"/>
              <w:rPr>
                <w:lang w:eastAsia="zh-TW"/>
              </w:rPr>
            </w:pPr>
            <w:r w:rsidRPr="00EF5447">
              <w:rPr>
                <w:lang w:eastAsia="zh-TW"/>
              </w:rPr>
              <w:t>DC_8A_n78A</w:t>
            </w:r>
          </w:p>
          <w:p w14:paraId="20A3F4FF" w14:textId="77777777" w:rsidR="008D1E4A" w:rsidRPr="00EF5447" w:rsidRDefault="008D1E4A" w:rsidP="00C620E0">
            <w:pPr>
              <w:pStyle w:val="TAC"/>
              <w:rPr>
                <w:lang w:eastAsia="zh-CN"/>
              </w:rPr>
            </w:pPr>
            <w:r w:rsidRPr="00EF5447">
              <w:rPr>
                <w:lang w:eastAsia="zh-TW"/>
              </w:rPr>
              <w:t>DC_8A_n258A</w:t>
            </w:r>
          </w:p>
        </w:tc>
      </w:tr>
      <w:tr w:rsidR="008D1E4A" w:rsidRPr="00EF5447" w14:paraId="6D470EA7" w14:textId="77777777" w:rsidTr="00C620E0">
        <w:trPr>
          <w:trHeight w:val="187"/>
          <w:jc w:val="center"/>
        </w:trPr>
        <w:tc>
          <w:tcPr>
            <w:tcW w:w="3969" w:type="dxa"/>
            <w:shd w:val="clear" w:color="auto" w:fill="auto"/>
            <w:noWrap/>
            <w:tcMar>
              <w:top w:w="28" w:type="dxa"/>
              <w:left w:w="28" w:type="dxa"/>
              <w:bottom w:w="28" w:type="dxa"/>
              <w:right w:w="28" w:type="dxa"/>
            </w:tcMar>
          </w:tcPr>
          <w:p w14:paraId="4569A658" w14:textId="77777777" w:rsidR="008D1E4A" w:rsidRPr="00EF5447" w:rsidRDefault="008D1E4A" w:rsidP="00C620E0">
            <w:pPr>
              <w:pStyle w:val="TAC"/>
              <w:rPr>
                <w:rFonts w:cs="Arial"/>
                <w:szCs w:val="18"/>
              </w:rPr>
            </w:pPr>
            <w:r w:rsidRPr="00EF5447">
              <w:rPr>
                <w:rFonts w:cs="Arial"/>
                <w:szCs w:val="18"/>
              </w:rPr>
              <w:t>DC_8A-11A_n77A-n257A</w:t>
            </w:r>
          </w:p>
          <w:p w14:paraId="011F44C8" w14:textId="77777777" w:rsidR="008D1E4A" w:rsidRPr="00EF5447" w:rsidRDefault="008D1E4A" w:rsidP="00C620E0">
            <w:pPr>
              <w:pStyle w:val="TAC"/>
              <w:rPr>
                <w:rFonts w:cs="Arial"/>
                <w:szCs w:val="18"/>
              </w:rPr>
            </w:pPr>
            <w:r w:rsidRPr="00EF5447">
              <w:rPr>
                <w:rFonts w:cs="Arial"/>
                <w:szCs w:val="18"/>
              </w:rPr>
              <w:t>DC_8A-11A_n77A-n257D</w:t>
            </w:r>
          </w:p>
          <w:p w14:paraId="279E52B9" w14:textId="77777777" w:rsidR="008D1E4A" w:rsidRPr="00EF5447" w:rsidRDefault="008D1E4A" w:rsidP="00C620E0">
            <w:pPr>
              <w:pStyle w:val="TAC"/>
              <w:rPr>
                <w:rFonts w:cs="Arial"/>
                <w:szCs w:val="18"/>
              </w:rPr>
            </w:pPr>
            <w:r w:rsidRPr="00EF5447">
              <w:rPr>
                <w:rFonts w:cs="Arial"/>
                <w:szCs w:val="18"/>
              </w:rPr>
              <w:t>DC_8A-11A_n77A-n257G</w:t>
            </w:r>
          </w:p>
          <w:p w14:paraId="7FD8412C" w14:textId="77777777" w:rsidR="008D1E4A" w:rsidRPr="00EF5447" w:rsidRDefault="008D1E4A" w:rsidP="00C620E0">
            <w:pPr>
              <w:pStyle w:val="TAC"/>
              <w:rPr>
                <w:rFonts w:cs="Arial"/>
                <w:szCs w:val="18"/>
              </w:rPr>
            </w:pPr>
            <w:r w:rsidRPr="00EF5447">
              <w:rPr>
                <w:rFonts w:cs="Arial"/>
                <w:szCs w:val="18"/>
              </w:rPr>
              <w:t>DC_8A-11A_n77A-n257H</w:t>
            </w:r>
          </w:p>
          <w:p w14:paraId="264922A5" w14:textId="77777777" w:rsidR="008D1E4A" w:rsidRPr="00EF5447" w:rsidRDefault="008D1E4A" w:rsidP="00C620E0">
            <w:pPr>
              <w:pStyle w:val="TAC"/>
              <w:rPr>
                <w:noProof/>
              </w:rPr>
            </w:pPr>
            <w:r w:rsidRPr="00EF5447">
              <w:rPr>
                <w:rFonts w:cs="Arial"/>
                <w:szCs w:val="18"/>
              </w:rPr>
              <w:t>DC_8A-11A_n77A-n257I</w:t>
            </w:r>
          </w:p>
        </w:tc>
        <w:tc>
          <w:tcPr>
            <w:tcW w:w="3969" w:type="dxa"/>
            <w:tcMar>
              <w:top w:w="28" w:type="dxa"/>
              <w:left w:w="28" w:type="dxa"/>
              <w:bottom w:w="28" w:type="dxa"/>
              <w:right w:w="28" w:type="dxa"/>
            </w:tcMar>
          </w:tcPr>
          <w:p w14:paraId="5EC2D427" w14:textId="77777777" w:rsidR="008D1E4A" w:rsidRPr="00EF5447" w:rsidRDefault="008D1E4A" w:rsidP="00C620E0">
            <w:pPr>
              <w:pStyle w:val="TAC"/>
              <w:rPr>
                <w:rFonts w:cs="Arial"/>
                <w:lang w:eastAsia="zh-CN"/>
              </w:rPr>
            </w:pPr>
            <w:r w:rsidRPr="00EF5447">
              <w:rPr>
                <w:rFonts w:cs="Arial"/>
                <w:lang w:eastAsia="zh-CN"/>
              </w:rPr>
              <w:t>DC_8A_n77A</w:t>
            </w:r>
          </w:p>
          <w:p w14:paraId="7351CF8E" w14:textId="77777777" w:rsidR="008D1E4A" w:rsidRPr="00EF5447" w:rsidRDefault="008D1E4A" w:rsidP="00C620E0">
            <w:pPr>
              <w:pStyle w:val="TAC"/>
              <w:rPr>
                <w:rFonts w:cs="Arial"/>
                <w:lang w:eastAsia="zh-CN"/>
              </w:rPr>
            </w:pPr>
            <w:r w:rsidRPr="00EF5447">
              <w:rPr>
                <w:rFonts w:cs="Arial"/>
                <w:lang w:eastAsia="zh-CN"/>
              </w:rPr>
              <w:t>DC_8A_n257A</w:t>
            </w:r>
          </w:p>
          <w:p w14:paraId="2494704D" w14:textId="77777777" w:rsidR="008D1E4A" w:rsidRPr="00EF5447" w:rsidRDefault="008D1E4A" w:rsidP="00C620E0">
            <w:pPr>
              <w:pStyle w:val="TAC"/>
              <w:rPr>
                <w:rFonts w:cs="Arial"/>
                <w:lang w:eastAsia="zh-CN"/>
              </w:rPr>
            </w:pPr>
            <w:r w:rsidRPr="00EF5447">
              <w:rPr>
                <w:rFonts w:cs="Arial"/>
                <w:lang w:eastAsia="zh-CN"/>
              </w:rPr>
              <w:t>DC_11A_n77A</w:t>
            </w:r>
          </w:p>
          <w:p w14:paraId="6DA4FB3C" w14:textId="77777777" w:rsidR="008D1E4A" w:rsidRPr="00EF5447" w:rsidRDefault="008D1E4A" w:rsidP="00C620E0">
            <w:pPr>
              <w:pStyle w:val="TAC"/>
              <w:rPr>
                <w:noProof/>
              </w:rPr>
            </w:pPr>
            <w:r w:rsidRPr="00EF5447">
              <w:rPr>
                <w:rFonts w:cs="Arial"/>
                <w:lang w:eastAsia="zh-CN"/>
              </w:rPr>
              <w:t>DC_11A_n257A</w:t>
            </w:r>
          </w:p>
        </w:tc>
      </w:tr>
      <w:tr w:rsidR="008D1E4A" w:rsidRPr="00EF5447" w14:paraId="2EF142E1" w14:textId="77777777" w:rsidTr="00C620E0">
        <w:trPr>
          <w:trHeight w:val="187"/>
          <w:jc w:val="center"/>
        </w:trPr>
        <w:tc>
          <w:tcPr>
            <w:tcW w:w="3969" w:type="dxa"/>
            <w:shd w:val="clear" w:color="auto" w:fill="auto"/>
            <w:noWrap/>
            <w:tcMar>
              <w:top w:w="28" w:type="dxa"/>
              <w:left w:w="28" w:type="dxa"/>
              <w:bottom w:w="28" w:type="dxa"/>
              <w:right w:w="28" w:type="dxa"/>
            </w:tcMar>
          </w:tcPr>
          <w:p w14:paraId="5A09FF33" w14:textId="77777777" w:rsidR="008D1E4A" w:rsidRPr="00EF5447" w:rsidRDefault="008D1E4A" w:rsidP="00C620E0">
            <w:pPr>
              <w:pStyle w:val="TAC"/>
            </w:pPr>
            <w:r w:rsidRPr="00EF5447">
              <w:t>DC_8A-11A_n77(2A)-n257A</w:t>
            </w:r>
          </w:p>
          <w:p w14:paraId="4C901BF9" w14:textId="77777777" w:rsidR="008D1E4A" w:rsidRPr="00EF5447" w:rsidRDefault="008D1E4A" w:rsidP="00C620E0">
            <w:pPr>
              <w:pStyle w:val="TAC"/>
            </w:pPr>
            <w:r w:rsidRPr="00EF5447">
              <w:t>DC_8A-11A_n77(2A)-n257D</w:t>
            </w:r>
          </w:p>
          <w:p w14:paraId="4F8DEE22" w14:textId="77777777" w:rsidR="008D1E4A" w:rsidRPr="00EF5447" w:rsidRDefault="008D1E4A" w:rsidP="00C620E0">
            <w:pPr>
              <w:pStyle w:val="TAC"/>
            </w:pPr>
            <w:r w:rsidRPr="00EF5447">
              <w:t>DC_8A-11A_n77(2A)-n257G</w:t>
            </w:r>
          </w:p>
          <w:p w14:paraId="12F55D8E" w14:textId="77777777" w:rsidR="008D1E4A" w:rsidRPr="00EF5447" w:rsidRDefault="008D1E4A" w:rsidP="00C620E0">
            <w:pPr>
              <w:pStyle w:val="TAC"/>
            </w:pPr>
            <w:r w:rsidRPr="00EF5447">
              <w:t>DC_8A-11A_n77(2A)-n257H</w:t>
            </w:r>
          </w:p>
          <w:p w14:paraId="6A12C3D6" w14:textId="77777777" w:rsidR="008D1E4A" w:rsidRPr="00EF5447" w:rsidRDefault="008D1E4A" w:rsidP="00C620E0">
            <w:pPr>
              <w:pStyle w:val="TAC"/>
            </w:pPr>
            <w:r w:rsidRPr="00EF5447">
              <w:t>DC_8A-11A_n77(2A)-n257I</w:t>
            </w:r>
          </w:p>
        </w:tc>
        <w:tc>
          <w:tcPr>
            <w:tcW w:w="3969" w:type="dxa"/>
            <w:tcMar>
              <w:top w:w="28" w:type="dxa"/>
              <w:left w:w="28" w:type="dxa"/>
              <w:bottom w:w="28" w:type="dxa"/>
              <w:right w:w="28" w:type="dxa"/>
            </w:tcMar>
          </w:tcPr>
          <w:p w14:paraId="6CEFCBDF" w14:textId="77777777" w:rsidR="008D1E4A" w:rsidRPr="00EF5447" w:rsidRDefault="008D1E4A" w:rsidP="00C620E0">
            <w:pPr>
              <w:pStyle w:val="TAC"/>
              <w:rPr>
                <w:lang w:eastAsia="zh-CN"/>
              </w:rPr>
            </w:pPr>
            <w:r w:rsidRPr="00EF5447">
              <w:rPr>
                <w:lang w:eastAsia="zh-CN"/>
              </w:rPr>
              <w:t>DC_8A_n77A</w:t>
            </w:r>
          </w:p>
          <w:p w14:paraId="466D0FC4" w14:textId="77777777" w:rsidR="008D1E4A" w:rsidRPr="00EF5447" w:rsidRDefault="008D1E4A" w:rsidP="00C620E0">
            <w:pPr>
              <w:pStyle w:val="TAC"/>
              <w:rPr>
                <w:lang w:eastAsia="zh-CN"/>
              </w:rPr>
            </w:pPr>
            <w:r w:rsidRPr="00EF5447">
              <w:rPr>
                <w:lang w:eastAsia="zh-CN"/>
              </w:rPr>
              <w:t>DC_8A_n257A</w:t>
            </w:r>
          </w:p>
          <w:p w14:paraId="61029F74" w14:textId="77777777" w:rsidR="008D1E4A" w:rsidRPr="00EF5447" w:rsidRDefault="008D1E4A" w:rsidP="00C620E0">
            <w:pPr>
              <w:pStyle w:val="TAC"/>
              <w:rPr>
                <w:lang w:eastAsia="zh-CN"/>
              </w:rPr>
            </w:pPr>
            <w:r w:rsidRPr="00EF5447">
              <w:rPr>
                <w:lang w:eastAsia="zh-CN"/>
              </w:rPr>
              <w:t>DC_11A_n77A</w:t>
            </w:r>
          </w:p>
          <w:p w14:paraId="3CAC0965" w14:textId="77777777" w:rsidR="008D1E4A" w:rsidRPr="00EF5447" w:rsidRDefault="008D1E4A" w:rsidP="00C620E0">
            <w:pPr>
              <w:pStyle w:val="TAC"/>
              <w:rPr>
                <w:lang w:eastAsia="zh-CN"/>
              </w:rPr>
            </w:pPr>
            <w:r w:rsidRPr="00EF5447">
              <w:rPr>
                <w:lang w:eastAsia="zh-CN"/>
              </w:rPr>
              <w:t>DC_11A_n257A</w:t>
            </w:r>
          </w:p>
        </w:tc>
      </w:tr>
      <w:tr w:rsidR="008D1E4A" w:rsidRPr="00F51302" w14:paraId="781AD606" w14:textId="77777777" w:rsidTr="00C620E0">
        <w:trPr>
          <w:trHeight w:val="187"/>
          <w:jc w:val="center"/>
        </w:trPr>
        <w:tc>
          <w:tcPr>
            <w:tcW w:w="3969" w:type="dxa"/>
            <w:shd w:val="clear" w:color="auto" w:fill="auto"/>
            <w:noWrap/>
            <w:tcMar>
              <w:top w:w="28" w:type="dxa"/>
              <w:left w:w="28" w:type="dxa"/>
              <w:bottom w:w="28" w:type="dxa"/>
              <w:right w:w="28" w:type="dxa"/>
            </w:tcMar>
          </w:tcPr>
          <w:p w14:paraId="789F8DBF" w14:textId="77777777" w:rsidR="008D1E4A" w:rsidRPr="00EF5447" w:rsidRDefault="008D1E4A" w:rsidP="00C620E0">
            <w:pPr>
              <w:pStyle w:val="TAC"/>
            </w:pPr>
            <w:r w:rsidRPr="00EF5447">
              <w:lastRenderedPageBreak/>
              <w:t>DC_18A-41</w:t>
            </w:r>
            <w:r w:rsidRPr="00EF5447">
              <w:rPr>
                <w:lang w:eastAsia="zh-CN"/>
              </w:rPr>
              <w:t>A</w:t>
            </w:r>
            <w:r w:rsidRPr="00EF5447">
              <w:t>_n3A-n257A</w:t>
            </w:r>
          </w:p>
          <w:p w14:paraId="1C0DDAB1" w14:textId="77777777" w:rsidR="008D1E4A" w:rsidRPr="00EF5447" w:rsidRDefault="008D1E4A" w:rsidP="00C620E0">
            <w:pPr>
              <w:pStyle w:val="TAC"/>
            </w:pPr>
            <w:r w:rsidRPr="00EF5447">
              <w:t>DC_18A-41</w:t>
            </w:r>
            <w:r w:rsidRPr="00EF5447">
              <w:rPr>
                <w:lang w:eastAsia="zh-CN"/>
              </w:rPr>
              <w:t>A</w:t>
            </w:r>
            <w:r w:rsidRPr="00EF5447">
              <w:t>_n3A-n257G</w:t>
            </w:r>
          </w:p>
          <w:p w14:paraId="5A8B66FB" w14:textId="77777777" w:rsidR="008D1E4A" w:rsidRPr="00EF5447" w:rsidRDefault="008D1E4A" w:rsidP="00C620E0">
            <w:pPr>
              <w:pStyle w:val="TAC"/>
            </w:pPr>
            <w:r w:rsidRPr="00EF5447">
              <w:t>DC_18A-41A_n3A-n257H</w:t>
            </w:r>
          </w:p>
          <w:p w14:paraId="30FA8B3E" w14:textId="77777777" w:rsidR="008D1E4A" w:rsidRPr="00EF5447" w:rsidRDefault="008D1E4A" w:rsidP="00C620E0">
            <w:pPr>
              <w:pStyle w:val="TAC"/>
            </w:pPr>
            <w:r w:rsidRPr="00EF5447">
              <w:t>DC_18A-41</w:t>
            </w:r>
            <w:r w:rsidRPr="00EF5447">
              <w:rPr>
                <w:lang w:eastAsia="zh-CN"/>
              </w:rPr>
              <w:t>A</w:t>
            </w:r>
            <w:r w:rsidRPr="00EF5447">
              <w:t>_n3A-n257I</w:t>
            </w:r>
          </w:p>
          <w:p w14:paraId="16BC9E1F" w14:textId="77777777" w:rsidR="008D1E4A" w:rsidRPr="00EF5447" w:rsidRDefault="008D1E4A" w:rsidP="00C620E0">
            <w:pPr>
              <w:pStyle w:val="TAC"/>
            </w:pPr>
            <w:r w:rsidRPr="00EF5447">
              <w:t>DC_18A-41</w:t>
            </w:r>
            <w:r w:rsidRPr="00EF5447">
              <w:rPr>
                <w:lang w:eastAsia="zh-CN"/>
              </w:rPr>
              <w:t>C</w:t>
            </w:r>
            <w:r w:rsidRPr="00EF5447">
              <w:t>_n3A-n257A</w:t>
            </w:r>
          </w:p>
          <w:p w14:paraId="5D0AC182" w14:textId="77777777" w:rsidR="008D1E4A" w:rsidRPr="00EF5447" w:rsidRDefault="008D1E4A" w:rsidP="00C620E0">
            <w:pPr>
              <w:pStyle w:val="TAC"/>
            </w:pPr>
            <w:r w:rsidRPr="00EF5447">
              <w:t>DC_18A-41</w:t>
            </w:r>
            <w:r w:rsidRPr="00EF5447">
              <w:rPr>
                <w:lang w:eastAsia="zh-CN"/>
              </w:rPr>
              <w:t>C</w:t>
            </w:r>
            <w:r w:rsidRPr="00EF5447">
              <w:t>_n3A-n257G</w:t>
            </w:r>
          </w:p>
          <w:p w14:paraId="00AE858D" w14:textId="77777777" w:rsidR="008D1E4A" w:rsidRPr="00EF5447" w:rsidRDefault="008D1E4A" w:rsidP="00C620E0">
            <w:pPr>
              <w:pStyle w:val="TAC"/>
            </w:pPr>
            <w:r w:rsidRPr="00EF5447">
              <w:t>DC_18A-41</w:t>
            </w:r>
            <w:r w:rsidRPr="00EF5447">
              <w:rPr>
                <w:lang w:eastAsia="zh-CN"/>
              </w:rPr>
              <w:t>C</w:t>
            </w:r>
            <w:r w:rsidRPr="00EF5447">
              <w:t>_n3A-n257H</w:t>
            </w:r>
          </w:p>
          <w:p w14:paraId="42462639" w14:textId="77777777" w:rsidR="008D1E4A" w:rsidRPr="00EF5447" w:rsidRDefault="008D1E4A" w:rsidP="00C620E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183534CC" w14:textId="77777777" w:rsidR="008D1E4A" w:rsidRPr="00EF5447" w:rsidRDefault="008D1E4A" w:rsidP="00C620E0">
            <w:pPr>
              <w:pStyle w:val="TAC"/>
              <w:rPr>
                <w:lang w:eastAsia="zh-CN"/>
              </w:rPr>
            </w:pPr>
            <w:r w:rsidRPr="00EF5447">
              <w:rPr>
                <w:lang w:eastAsia="zh-CN"/>
              </w:rPr>
              <w:t>DC_18A_n3A</w:t>
            </w:r>
          </w:p>
          <w:p w14:paraId="4C373E1D" w14:textId="77777777" w:rsidR="008D1E4A" w:rsidRPr="00EF5447" w:rsidRDefault="008D1E4A" w:rsidP="00C620E0">
            <w:pPr>
              <w:pStyle w:val="TAC"/>
              <w:rPr>
                <w:lang w:eastAsia="zh-CN"/>
              </w:rPr>
            </w:pPr>
            <w:r w:rsidRPr="00EF5447">
              <w:rPr>
                <w:lang w:eastAsia="zh-CN"/>
              </w:rPr>
              <w:t>DC_18A_n257A</w:t>
            </w:r>
          </w:p>
          <w:p w14:paraId="7E56CDBA" w14:textId="77777777" w:rsidR="008D1E4A" w:rsidRPr="00EF5447" w:rsidRDefault="008D1E4A" w:rsidP="00C620E0">
            <w:pPr>
              <w:pStyle w:val="TAC"/>
              <w:rPr>
                <w:lang w:eastAsia="zh-CN"/>
              </w:rPr>
            </w:pPr>
            <w:r w:rsidRPr="00EF5447">
              <w:rPr>
                <w:lang w:eastAsia="zh-CN"/>
              </w:rPr>
              <w:t>DC_18A_n257G</w:t>
            </w:r>
          </w:p>
          <w:p w14:paraId="631F47B0" w14:textId="77777777" w:rsidR="008D1E4A" w:rsidRPr="00EF5447" w:rsidRDefault="008D1E4A" w:rsidP="00C620E0">
            <w:pPr>
              <w:pStyle w:val="TAC"/>
              <w:rPr>
                <w:lang w:eastAsia="zh-CN"/>
              </w:rPr>
            </w:pPr>
            <w:r w:rsidRPr="00EF5447">
              <w:rPr>
                <w:lang w:eastAsia="zh-CN"/>
              </w:rPr>
              <w:t>DC_18A_n257H</w:t>
            </w:r>
          </w:p>
          <w:p w14:paraId="420E132A" w14:textId="77777777" w:rsidR="008D1E4A" w:rsidRPr="00EF5447" w:rsidRDefault="008D1E4A" w:rsidP="00C620E0">
            <w:pPr>
              <w:pStyle w:val="TAC"/>
              <w:rPr>
                <w:lang w:eastAsia="zh-CN"/>
              </w:rPr>
            </w:pPr>
            <w:r w:rsidRPr="00EF5447">
              <w:rPr>
                <w:lang w:eastAsia="zh-CN"/>
              </w:rPr>
              <w:t>DC_18A_n257I</w:t>
            </w:r>
          </w:p>
          <w:p w14:paraId="3101FF23" w14:textId="77777777" w:rsidR="008D1E4A" w:rsidRPr="00EF5447" w:rsidRDefault="008D1E4A" w:rsidP="00C620E0">
            <w:pPr>
              <w:pStyle w:val="TAC"/>
              <w:rPr>
                <w:lang w:eastAsia="zh-CN"/>
              </w:rPr>
            </w:pPr>
            <w:r w:rsidRPr="00EF5447">
              <w:rPr>
                <w:lang w:eastAsia="zh-CN"/>
              </w:rPr>
              <w:t>DC_41A_n3A</w:t>
            </w:r>
          </w:p>
          <w:p w14:paraId="34A5A321" w14:textId="77777777" w:rsidR="008D1E4A" w:rsidRPr="00EF5447" w:rsidRDefault="008D1E4A" w:rsidP="00C620E0">
            <w:pPr>
              <w:pStyle w:val="TAC"/>
              <w:rPr>
                <w:lang w:eastAsia="zh-CN"/>
              </w:rPr>
            </w:pPr>
            <w:r w:rsidRPr="00EF5447">
              <w:rPr>
                <w:lang w:eastAsia="zh-CN"/>
              </w:rPr>
              <w:t>DC_41A_n257A</w:t>
            </w:r>
          </w:p>
          <w:p w14:paraId="516FF26B" w14:textId="77777777" w:rsidR="008D1E4A" w:rsidRPr="00EF5447" w:rsidRDefault="008D1E4A" w:rsidP="00C620E0">
            <w:pPr>
              <w:pStyle w:val="TAC"/>
              <w:rPr>
                <w:lang w:eastAsia="zh-CN"/>
              </w:rPr>
            </w:pPr>
            <w:r w:rsidRPr="00EF5447">
              <w:rPr>
                <w:lang w:eastAsia="zh-CN"/>
              </w:rPr>
              <w:t>DC_41A_n257G</w:t>
            </w:r>
          </w:p>
          <w:p w14:paraId="4EB3CD02" w14:textId="77777777" w:rsidR="008D1E4A" w:rsidRPr="00EF5447" w:rsidRDefault="008D1E4A" w:rsidP="00C620E0">
            <w:pPr>
              <w:pStyle w:val="TAC"/>
              <w:rPr>
                <w:lang w:eastAsia="zh-CN"/>
              </w:rPr>
            </w:pPr>
            <w:r w:rsidRPr="00EF5447">
              <w:rPr>
                <w:lang w:eastAsia="zh-CN"/>
              </w:rPr>
              <w:t>DC_41A_n257H</w:t>
            </w:r>
          </w:p>
          <w:p w14:paraId="62CCB345" w14:textId="77777777" w:rsidR="008D1E4A" w:rsidRPr="00EF5447" w:rsidRDefault="008D1E4A" w:rsidP="00C620E0">
            <w:pPr>
              <w:pStyle w:val="TAC"/>
              <w:rPr>
                <w:lang w:eastAsia="zh-CN"/>
              </w:rPr>
            </w:pPr>
            <w:r w:rsidRPr="00EF5447">
              <w:rPr>
                <w:lang w:eastAsia="zh-CN"/>
              </w:rPr>
              <w:t>DC_41A_n257I</w:t>
            </w:r>
          </w:p>
          <w:p w14:paraId="62064D55" w14:textId="77777777" w:rsidR="008D1E4A" w:rsidRPr="00EF5447" w:rsidRDefault="008D1E4A" w:rsidP="00C620E0">
            <w:pPr>
              <w:pStyle w:val="TAC"/>
              <w:rPr>
                <w:lang w:eastAsia="zh-CN"/>
              </w:rPr>
            </w:pPr>
            <w:r w:rsidRPr="00EF5447">
              <w:rPr>
                <w:lang w:eastAsia="zh-CN"/>
              </w:rPr>
              <w:t>DC_41C_n3A</w:t>
            </w:r>
          </w:p>
          <w:p w14:paraId="26D1ABF8" w14:textId="77777777" w:rsidR="008D1E4A" w:rsidRPr="00EF5447" w:rsidRDefault="008D1E4A" w:rsidP="00C620E0">
            <w:pPr>
              <w:pStyle w:val="TAC"/>
              <w:rPr>
                <w:lang w:eastAsia="zh-CN"/>
              </w:rPr>
            </w:pPr>
            <w:r w:rsidRPr="00EF5447">
              <w:rPr>
                <w:lang w:eastAsia="zh-CN"/>
              </w:rPr>
              <w:t>DC_41C_n257A</w:t>
            </w:r>
          </w:p>
          <w:p w14:paraId="54BF06C2" w14:textId="77777777" w:rsidR="008D1E4A" w:rsidRPr="00B677E8" w:rsidRDefault="008D1E4A" w:rsidP="00C620E0">
            <w:pPr>
              <w:pStyle w:val="TAC"/>
              <w:rPr>
                <w:lang w:val="sv-FI" w:eastAsia="zh-CN"/>
              </w:rPr>
            </w:pPr>
            <w:r w:rsidRPr="00B677E8">
              <w:rPr>
                <w:lang w:val="sv-FI" w:eastAsia="zh-CN"/>
              </w:rPr>
              <w:t>DC_41C_n257G</w:t>
            </w:r>
          </w:p>
          <w:p w14:paraId="3F732D1F" w14:textId="77777777" w:rsidR="008D1E4A" w:rsidRPr="00B677E8" w:rsidRDefault="008D1E4A" w:rsidP="00C620E0">
            <w:pPr>
              <w:pStyle w:val="TAC"/>
              <w:rPr>
                <w:lang w:val="sv-FI" w:eastAsia="zh-CN"/>
              </w:rPr>
            </w:pPr>
            <w:r w:rsidRPr="00B677E8">
              <w:rPr>
                <w:lang w:val="sv-FI" w:eastAsia="zh-CN"/>
              </w:rPr>
              <w:t>DC_41C_n257H</w:t>
            </w:r>
          </w:p>
          <w:p w14:paraId="4096E6A3" w14:textId="77777777" w:rsidR="008D1E4A" w:rsidRPr="00B677E8" w:rsidRDefault="008D1E4A" w:rsidP="00C620E0">
            <w:pPr>
              <w:pStyle w:val="TAC"/>
              <w:rPr>
                <w:lang w:val="sv-FI" w:eastAsia="zh-CN"/>
              </w:rPr>
            </w:pPr>
            <w:r w:rsidRPr="00B677E8">
              <w:rPr>
                <w:lang w:val="sv-FI" w:eastAsia="zh-CN"/>
              </w:rPr>
              <w:t>DC_41C_n257I</w:t>
            </w:r>
          </w:p>
        </w:tc>
      </w:tr>
      <w:tr w:rsidR="008D1E4A" w:rsidRPr="00EF5447" w14:paraId="621EBAF0" w14:textId="77777777" w:rsidTr="00C620E0">
        <w:trPr>
          <w:trHeight w:val="187"/>
          <w:jc w:val="center"/>
        </w:trPr>
        <w:tc>
          <w:tcPr>
            <w:tcW w:w="3969" w:type="dxa"/>
            <w:shd w:val="clear" w:color="auto" w:fill="auto"/>
            <w:noWrap/>
            <w:tcMar>
              <w:top w:w="28" w:type="dxa"/>
              <w:left w:w="28" w:type="dxa"/>
              <w:bottom w:w="28" w:type="dxa"/>
              <w:right w:w="28" w:type="dxa"/>
            </w:tcMar>
          </w:tcPr>
          <w:p w14:paraId="3891AA14"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368B85"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2934762"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7263AD1"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0AB30F4"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81CFFD"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9150476"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658FDC2" w14:textId="77777777" w:rsidR="008D1E4A" w:rsidRPr="00EF5447" w:rsidRDefault="008D1E4A" w:rsidP="00C620E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F0BBB9D" w14:textId="77777777" w:rsidR="008D1E4A" w:rsidRPr="00EF5447" w:rsidRDefault="008D1E4A" w:rsidP="00C620E0">
            <w:pPr>
              <w:pStyle w:val="TAC"/>
              <w:rPr>
                <w:rFonts w:cs="Arial"/>
                <w:lang w:eastAsia="zh-CN"/>
              </w:rPr>
            </w:pPr>
            <w:r w:rsidRPr="00EF5447">
              <w:rPr>
                <w:rFonts w:cs="Arial"/>
                <w:lang w:eastAsia="zh-CN"/>
              </w:rPr>
              <w:t>DC_18A_n78A</w:t>
            </w:r>
          </w:p>
          <w:p w14:paraId="30296275" w14:textId="77777777" w:rsidR="008D1E4A" w:rsidRPr="00EF5447" w:rsidRDefault="008D1E4A" w:rsidP="00C620E0">
            <w:pPr>
              <w:pStyle w:val="TAC"/>
              <w:rPr>
                <w:rFonts w:cs="Arial"/>
                <w:lang w:eastAsia="zh-CN"/>
              </w:rPr>
            </w:pPr>
            <w:r w:rsidRPr="00EF5447">
              <w:rPr>
                <w:rFonts w:cs="Arial"/>
                <w:lang w:eastAsia="zh-CN"/>
              </w:rPr>
              <w:t>DC_18A_n257A</w:t>
            </w:r>
          </w:p>
          <w:p w14:paraId="3EB2F60D" w14:textId="77777777" w:rsidR="008D1E4A" w:rsidRPr="00EF5447" w:rsidRDefault="008D1E4A" w:rsidP="00C620E0">
            <w:pPr>
              <w:pStyle w:val="TAC"/>
              <w:rPr>
                <w:rFonts w:cs="Arial"/>
                <w:lang w:eastAsia="zh-CN"/>
              </w:rPr>
            </w:pPr>
            <w:r w:rsidRPr="00EF5447">
              <w:rPr>
                <w:rFonts w:cs="Arial"/>
                <w:lang w:eastAsia="zh-CN"/>
              </w:rPr>
              <w:t>DC_18A_n257G</w:t>
            </w:r>
          </w:p>
          <w:p w14:paraId="72961880" w14:textId="77777777" w:rsidR="008D1E4A" w:rsidRPr="00EF5447" w:rsidRDefault="008D1E4A" w:rsidP="00C620E0">
            <w:pPr>
              <w:pStyle w:val="TAC"/>
              <w:rPr>
                <w:rFonts w:cs="Arial"/>
                <w:lang w:eastAsia="zh-CN"/>
              </w:rPr>
            </w:pPr>
            <w:r w:rsidRPr="00EF5447">
              <w:rPr>
                <w:rFonts w:cs="Arial"/>
                <w:lang w:eastAsia="zh-CN"/>
              </w:rPr>
              <w:t>DC_18A_n257H</w:t>
            </w:r>
          </w:p>
          <w:p w14:paraId="0336E728" w14:textId="77777777" w:rsidR="008D1E4A" w:rsidRPr="00EF5447" w:rsidRDefault="008D1E4A" w:rsidP="00C620E0">
            <w:pPr>
              <w:pStyle w:val="TAC"/>
              <w:rPr>
                <w:rFonts w:cs="Arial"/>
                <w:lang w:eastAsia="zh-CN"/>
              </w:rPr>
            </w:pPr>
            <w:r w:rsidRPr="00EF5447">
              <w:rPr>
                <w:rFonts w:cs="Arial"/>
                <w:lang w:eastAsia="zh-CN"/>
              </w:rPr>
              <w:t>DC_18A_n257I</w:t>
            </w:r>
          </w:p>
          <w:p w14:paraId="6C4E985C" w14:textId="77777777" w:rsidR="008D1E4A" w:rsidRPr="00EF5447" w:rsidRDefault="008D1E4A" w:rsidP="00C620E0">
            <w:pPr>
              <w:pStyle w:val="TAC"/>
              <w:rPr>
                <w:rFonts w:cs="Arial"/>
                <w:lang w:eastAsia="zh-CN"/>
              </w:rPr>
            </w:pPr>
            <w:r w:rsidRPr="00EF5447">
              <w:rPr>
                <w:rFonts w:cs="Arial"/>
                <w:lang w:eastAsia="zh-CN"/>
              </w:rPr>
              <w:t>DC_42A_n257A</w:t>
            </w:r>
          </w:p>
          <w:p w14:paraId="1E37EF6C" w14:textId="77777777" w:rsidR="008D1E4A" w:rsidRPr="00EF5447" w:rsidRDefault="008D1E4A" w:rsidP="00C620E0">
            <w:pPr>
              <w:pStyle w:val="TAC"/>
              <w:rPr>
                <w:rFonts w:cs="Arial"/>
                <w:lang w:eastAsia="zh-CN"/>
              </w:rPr>
            </w:pPr>
            <w:r w:rsidRPr="00EF5447">
              <w:rPr>
                <w:rFonts w:cs="Arial"/>
                <w:lang w:eastAsia="zh-CN"/>
              </w:rPr>
              <w:t>DC_42A_n257G</w:t>
            </w:r>
          </w:p>
          <w:p w14:paraId="62E8BF4D" w14:textId="77777777" w:rsidR="008D1E4A" w:rsidRPr="00EF5447" w:rsidRDefault="008D1E4A" w:rsidP="00C620E0">
            <w:pPr>
              <w:pStyle w:val="TAC"/>
              <w:rPr>
                <w:rFonts w:cs="Arial"/>
                <w:lang w:eastAsia="zh-CN"/>
              </w:rPr>
            </w:pPr>
            <w:r w:rsidRPr="00EF5447">
              <w:rPr>
                <w:rFonts w:cs="Arial"/>
                <w:lang w:eastAsia="zh-CN"/>
              </w:rPr>
              <w:t>DC_42A_n257H</w:t>
            </w:r>
          </w:p>
          <w:p w14:paraId="15FFC83D" w14:textId="77777777" w:rsidR="008D1E4A" w:rsidRPr="00EF5447" w:rsidRDefault="008D1E4A" w:rsidP="00C620E0">
            <w:pPr>
              <w:pStyle w:val="TAC"/>
              <w:rPr>
                <w:rFonts w:cs="Arial"/>
                <w:lang w:eastAsia="zh-CN"/>
              </w:rPr>
            </w:pPr>
            <w:r w:rsidRPr="00EF5447">
              <w:rPr>
                <w:rFonts w:cs="Arial"/>
                <w:lang w:eastAsia="zh-CN"/>
              </w:rPr>
              <w:t>DC_42A_n257I</w:t>
            </w:r>
          </w:p>
          <w:p w14:paraId="10B188C8" w14:textId="77777777" w:rsidR="008D1E4A" w:rsidRPr="00EF5447" w:rsidRDefault="008D1E4A" w:rsidP="00C620E0">
            <w:pPr>
              <w:pStyle w:val="TAC"/>
              <w:rPr>
                <w:rFonts w:cs="Arial"/>
                <w:lang w:eastAsia="zh-CN"/>
              </w:rPr>
            </w:pPr>
            <w:r w:rsidRPr="00EF5447">
              <w:rPr>
                <w:rFonts w:cs="Arial"/>
                <w:lang w:eastAsia="zh-CN"/>
              </w:rPr>
              <w:t>DC_42C_n257A</w:t>
            </w:r>
          </w:p>
          <w:p w14:paraId="05D9121D" w14:textId="77777777" w:rsidR="008D1E4A" w:rsidRPr="00EF5447" w:rsidRDefault="008D1E4A" w:rsidP="00C620E0">
            <w:pPr>
              <w:pStyle w:val="TAC"/>
              <w:rPr>
                <w:rFonts w:cs="Arial"/>
                <w:lang w:eastAsia="zh-CN"/>
              </w:rPr>
            </w:pPr>
            <w:r w:rsidRPr="00EF5447">
              <w:rPr>
                <w:rFonts w:cs="Arial"/>
                <w:lang w:eastAsia="zh-CN"/>
              </w:rPr>
              <w:t>DC_42C_n257G</w:t>
            </w:r>
          </w:p>
          <w:p w14:paraId="73989183" w14:textId="77777777" w:rsidR="008D1E4A" w:rsidRPr="00EF5447" w:rsidRDefault="008D1E4A" w:rsidP="00C620E0">
            <w:pPr>
              <w:pStyle w:val="TAC"/>
              <w:rPr>
                <w:rFonts w:cs="Arial"/>
                <w:lang w:eastAsia="zh-CN"/>
              </w:rPr>
            </w:pPr>
            <w:r w:rsidRPr="00EF5447">
              <w:rPr>
                <w:rFonts w:cs="Arial"/>
                <w:lang w:eastAsia="zh-CN"/>
              </w:rPr>
              <w:t>DC_42C_n257H</w:t>
            </w:r>
          </w:p>
          <w:p w14:paraId="3F134A86" w14:textId="77777777" w:rsidR="008D1E4A" w:rsidRPr="00EF5447" w:rsidRDefault="008D1E4A" w:rsidP="00C620E0">
            <w:pPr>
              <w:pStyle w:val="TAC"/>
              <w:rPr>
                <w:noProof/>
              </w:rPr>
            </w:pPr>
            <w:r w:rsidRPr="00EF5447">
              <w:rPr>
                <w:rFonts w:cs="Arial"/>
                <w:lang w:eastAsia="zh-CN"/>
              </w:rPr>
              <w:t>DC_42C_n257I</w:t>
            </w:r>
          </w:p>
        </w:tc>
      </w:tr>
      <w:tr w:rsidR="008D1E4A" w:rsidRPr="00EF5447" w14:paraId="1705BC4A" w14:textId="77777777" w:rsidTr="00C620E0">
        <w:trPr>
          <w:trHeight w:val="187"/>
          <w:jc w:val="center"/>
        </w:trPr>
        <w:tc>
          <w:tcPr>
            <w:tcW w:w="3969" w:type="dxa"/>
            <w:shd w:val="clear" w:color="auto" w:fill="auto"/>
            <w:noWrap/>
            <w:tcMar>
              <w:top w:w="28" w:type="dxa"/>
              <w:left w:w="28" w:type="dxa"/>
              <w:bottom w:w="28" w:type="dxa"/>
              <w:right w:w="28" w:type="dxa"/>
            </w:tcMar>
          </w:tcPr>
          <w:p w14:paraId="4FF6753C"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p>
          <w:p w14:paraId="3CFC55CA"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p>
          <w:p w14:paraId="3773FBCD"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p>
          <w:p w14:paraId="778FC402"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15F6714" w14:textId="77777777" w:rsidR="008D1E4A" w:rsidRPr="00EF5447" w:rsidRDefault="008D1E4A" w:rsidP="00C620E0">
            <w:pPr>
              <w:pStyle w:val="TAC"/>
              <w:rPr>
                <w:rFonts w:cs="Arial"/>
                <w:lang w:eastAsia="zh-CN"/>
              </w:rPr>
            </w:pPr>
            <w:r w:rsidRPr="00EF5447">
              <w:rPr>
                <w:rFonts w:cs="Arial"/>
                <w:lang w:eastAsia="zh-CN"/>
              </w:rPr>
              <w:t>DC_19A_n77A</w:t>
            </w:r>
          </w:p>
          <w:p w14:paraId="240248E7" w14:textId="77777777" w:rsidR="008D1E4A" w:rsidRPr="00EF5447" w:rsidRDefault="008D1E4A" w:rsidP="00C620E0">
            <w:pPr>
              <w:pStyle w:val="TAC"/>
              <w:rPr>
                <w:rFonts w:cs="Arial"/>
                <w:lang w:eastAsia="zh-CN"/>
              </w:rPr>
            </w:pPr>
            <w:r w:rsidRPr="00EF5447">
              <w:rPr>
                <w:rFonts w:cs="Arial"/>
                <w:lang w:eastAsia="zh-CN"/>
              </w:rPr>
              <w:t>DC_19A_n257A</w:t>
            </w:r>
          </w:p>
          <w:p w14:paraId="06B38935" w14:textId="77777777" w:rsidR="008D1E4A" w:rsidRPr="00EF5447" w:rsidRDefault="008D1E4A" w:rsidP="00C620E0">
            <w:pPr>
              <w:pStyle w:val="TAC"/>
              <w:rPr>
                <w:rFonts w:cs="Arial"/>
                <w:lang w:eastAsia="zh-CN"/>
              </w:rPr>
            </w:pPr>
            <w:r w:rsidRPr="00EF5447">
              <w:rPr>
                <w:rFonts w:cs="Arial"/>
                <w:lang w:eastAsia="zh-CN"/>
              </w:rPr>
              <w:t>DC_19A_n257G</w:t>
            </w:r>
          </w:p>
          <w:p w14:paraId="30A36E14" w14:textId="77777777" w:rsidR="008D1E4A" w:rsidRPr="00EF5447" w:rsidRDefault="008D1E4A" w:rsidP="00C620E0">
            <w:pPr>
              <w:pStyle w:val="TAC"/>
              <w:rPr>
                <w:rFonts w:cs="Arial"/>
                <w:lang w:eastAsia="zh-CN"/>
              </w:rPr>
            </w:pPr>
            <w:r w:rsidRPr="00EF5447">
              <w:rPr>
                <w:rFonts w:cs="Arial"/>
                <w:lang w:eastAsia="zh-CN"/>
              </w:rPr>
              <w:t>DC_19A_n257H</w:t>
            </w:r>
          </w:p>
          <w:p w14:paraId="08C2B51C" w14:textId="77777777" w:rsidR="008D1E4A" w:rsidRPr="00EF5447" w:rsidRDefault="008D1E4A" w:rsidP="00C620E0">
            <w:pPr>
              <w:pStyle w:val="TAC"/>
              <w:rPr>
                <w:rFonts w:cs="Arial"/>
                <w:lang w:eastAsia="zh-CN"/>
              </w:rPr>
            </w:pPr>
            <w:r w:rsidRPr="00EF5447">
              <w:rPr>
                <w:rFonts w:cs="Arial"/>
                <w:lang w:eastAsia="zh-CN"/>
              </w:rPr>
              <w:t>DC_19A_n257I</w:t>
            </w:r>
          </w:p>
          <w:p w14:paraId="30AA9D5C" w14:textId="77777777" w:rsidR="008D1E4A" w:rsidRPr="00EF5447" w:rsidRDefault="008D1E4A" w:rsidP="00C620E0">
            <w:pPr>
              <w:pStyle w:val="TAC"/>
              <w:rPr>
                <w:rFonts w:cs="Arial"/>
                <w:lang w:eastAsia="zh-CN"/>
              </w:rPr>
            </w:pPr>
            <w:r w:rsidRPr="00EF5447">
              <w:rPr>
                <w:rFonts w:cs="Arial"/>
                <w:lang w:eastAsia="zh-CN"/>
              </w:rPr>
              <w:t>DC_21A_n77A</w:t>
            </w:r>
          </w:p>
          <w:p w14:paraId="1C639004" w14:textId="77777777" w:rsidR="008D1E4A" w:rsidRPr="00EF5447" w:rsidRDefault="008D1E4A" w:rsidP="00C620E0">
            <w:pPr>
              <w:pStyle w:val="TAC"/>
              <w:rPr>
                <w:rFonts w:cs="Arial"/>
                <w:lang w:eastAsia="zh-CN"/>
              </w:rPr>
            </w:pPr>
            <w:r w:rsidRPr="00EF5447">
              <w:rPr>
                <w:rFonts w:cs="Arial"/>
                <w:lang w:eastAsia="zh-CN"/>
              </w:rPr>
              <w:t>DC_21A_n257A</w:t>
            </w:r>
          </w:p>
          <w:p w14:paraId="3298A8C5" w14:textId="77777777" w:rsidR="008D1E4A" w:rsidRPr="00EF5447" w:rsidRDefault="008D1E4A" w:rsidP="00C620E0">
            <w:pPr>
              <w:pStyle w:val="TAC"/>
              <w:rPr>
                <w:rFonts w:cs="Arial"/>
                <w:lang w:eastAsia="zh-CN"/>
              </w:rPr>
            </w:pPr>
            <w:r w:rsidRPr="00EF5447">
              <w:rPr>
                <w:rFonts w:cs="Arial"/>
                <w:lang w:eastAsia="zh-CN"/>
              </w:rPr>
              <w:t>DC_21A_n257G</w:t>
            </w:r>
          </w:p>
          <w:p w14:paraId="258F53B4" w14:textId="77777777" w:rsidR="008D1E4A" w:rsidRPr="00EF5447" w:rsidRDefault="008D1E4A" w:rsidP="00C620E0">
            <w:pPr>
              <w:pStyle w:val="TAC"/>
              <w:rPr>
                <w:rFonts w:cs="Arial"/>
                <w:lang w:eastAsia="zh-CN"/>
              </w:rPr>
            </w:pPr>
            <w:r w:rsidRPr="00EF5447">
              <w:rPr>
                <w:rFonts w:cs="Arial"/>
                <w:lang w:eastAsia="zh-CN"/>
              </w:rPr>
              <w:t>DC_21A_n257H</w:t>
            </w:r>
          </w:p>
          <w:p w14:paraId="068AD478"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08EDB775" w14:textId="77777777" w:rsidTr="00C620E0">
        <w:trPr>
          <w:trHeight w:val="187"/>
          <w:jc w:val="center"/>
        </w:trPr>
        <w:tc>
          <w:tcPr>
            <w:tcW w:w="3969" w:type="dxa"/>
            <w:shd w:val="clear" w:color="auto" w:fill="auto"/>
            <w:noWrap/>
            <w:tcMar>
              <w:top w:w="28" w:type="dxa"/>
              <w:left w:w="28" w:type="dxa"/>
              <w:bottom w:w="28" w:type="dxa"/>
              <w:right w:w="28" w:type="dxa"/>
            </w:tcMar>
          </w:tcPr>
          <w:p w14:paraId="52151B4E" w14:textId="77777777" w:rsidR="008D1E4A" w:rsidRPr="00EF5447" w:rsidRDefault="008D1E4A" w:rsidP="00C620E0">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A</w:t>
            </w:r>
          </w:p>
          <w:p w14:paraId="0EC55090"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p>
          <w:p w14:paraId="42B053E4"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p>
          <w:p w14:paraId="018F38C9"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E821A29" w14:textId="77777777" w:rsidR="008D1E4A" w:rsidRPr="00EF5447" w:rsidRDefault="008D1E4A" w:rsidP="00C620E0">
            <w:pPr>
              <w:pStyle w:val="TAC"/>
              <w:rPr>
                <w:rFonts w:cs="Arial"/>
                <w:lang w:eastAsia="zh-CN"/>
              </w:rPr>
            </w:pPr>
            <w:r w:rsidRPr="00EF5447">
              <w:rPr>
                <w:rFonts w:cs="Arial"/>
                <w:lang w:eastAsia="zh-CN"/>
              </w:rPr>
              <w:t>DC_19A_n78A</w:t>
            </w:r>
          </w:p>
          <w:p w14:paraId="10327802" w14:textId="77777777" w:rsidR="008D1E4A" w:rsidRPr="00EF5447" w:rsidRDefault="008D1E4A" w:rsidP="00C620E0">
            <w:pPr>
              <w:pStyle w:val="TAC"/>
              <w:rPr>
                <w:rFonts w:cs="Arial"/>
                <w:lang w:eastAsia="zh-CN"/>
              </w:rPr>
            </w:pPr>
            <w:r w:rsidRPr="00EF5447">
              <w:rPr>
                <w:rFonts w:cs="Arial"/>
                <w:lang w:eastAsia="zh-CN"/>
              </w:rPr>
              <w:t>DC_19A_n257A</w:t>
            </w:r>
          </w:p>
          <w:p w14:paraId="7B328CF6" w14:textId="77777777" w:rsidR="008D1E4A" w:rsidRPr="00EF5447" w:rsidRDefault="008D1E4A" w:rsidP="00C620E0">
            <w:pPr>
              <w:pStyle w:val="TAC"/>
              <w:rPr>
                <w:rFonts w:cs="Arial"/>
                <w:lang w:eastAsia="zh-CN"/>
              </w:rPr>
            </w:pPr>
            <w:r w:rsidRPr="00EF5447">
              <w:rPr>
                <w:rFonts w:cs="Arial"/>
                <w:lang w:eastAsia="zh-CN"/>
              </w:rPr>
              <w:t>DC_19A_n257G</w:t>
            </w:r>
          </w:p>
          <w:p w14:paraId="5D56A7F6" w14:textId="77777777" w:rsidR="008D1E4A" w:rsidRPr="00EF5447" w:rsidRDefault="008D1E4A" w:rsidP="00C620E0">
            <w:pPr>
              <w:pStyle w:val="TAC"/>
              <w:rPr>
                <w:rFonts w:cs="Arial"/>
                <w:lang w:eastAsia="zh-CN"/>
              </w:rPr>
            </w:pPr>
            <w:r w:rsidRPr="00EF5447">
              <w:rPr>
                <w:rFonts w:cs="Arial"/>
                <w:lang w:eastAsia="zh-CN"/>
              </w:rPr>
              <w:t>DC_19A_n257H</w:t>
            </w:r>
          </w:p>
          <w:p w14:paraId="6076661A" w14:textId="77777777" w:rsidR="008D1E4A" w:rsidRPr="00EF5447" w:rsidRDefault="008D1E4A" w:rsidP="00C620E0">
            <w:pPr>
              <w:pStyle w:val="TAC"/>
              <w:rPr>
                <w:rFonts w:cs="Arial"/>
                <w:lang w:eastAsia="zh-CN"/>
              </w:rPr>
            </w:pPr>
            <w:r w:rsidRPr="00EF5447">
              <w:rPr>
                <w:rFonts w:cs="Arial"/>
                <w:lang w:eastAsia="zh-CN"/>
              </w:rPr>
              <w:t>DC_19A_n257I</w:t>
            </w:r>
          </w:p>
          <w:p w14:paraId="3937D634" w14:textId="77777777" w:rsidR="008D1E4A" w:rsidRPr="00EF5447" w:rsidRDefault="008D1E4A" w:rsidP="00C620E0">
            <w:pPr>
              <w:pStyle w:val="TAC"/>
              <w:rPr>
                <w:rFonts w:cs="Arial"/>
                <w:lang w:eastAsia="zh-CN"/>
              </w:rPr>
            </w:pPr>
            <w:r w:rsidRPr="00EF5447">
              <w:rPr>
                <w:rFonts w:cs="Arial"/>
                <w:lang w:eastAsia="zh-CN"/>
              </w:rPr>
              <w:t>DC_21A_n78A</w:t>
            </w:r>
          </w:p>
          <w:p w14:paraId="2E214BCE" w14:textId="77777777" w:rsidR="008D1E4A" w:rsidRPr="00EF5447" w:rsidRDefault="008D1E4A" w:rsidP="00C620E0">
            <w:pPr>
              <w:pStyle w:val="TAC"/>
              <w:rPr>
                <w:rFonts w:cs="Arial"/>
                <w:lang w:eastAsia="zh-CN"/>
              </w:rPr>
            </w:pPr>
            <w:r w:rsidRPr="00EF5447">
              <w:rPr>
                <w:rFonts w:cs="Arial"/>
                <w:lang w:eastAsia="zh-CN"/>
              </w:rPr>
              <w:t>DC_21A_n257A</w:t>
            </w:r>
          </w:p>
          <w:p w14:paraId="4E65D92E" w14:textId="77777777" w:rsidR="008D1E4A" w:rsidRPr="00EF5447" w:rsidRDefault="008D1E4A" w:rsidP="00C620E0">
            <w:pPr>
              <w:pStyle w:val="TAC"/>
              <w:rPr>
                <w:rFonts w:cs="Arial"/>
                <w:lang w:eastAsia="zh-CN"/>
              </w:rPr>
            </w:pPr>
            <w:r w:rsidRPr="00EF5447">
              <w:rPr>
                <w:rFonts w:cs="Arial"/>
                <w:lang w:eastAsia="zh-CN"/>
              </w:rPr>
              <w:t>DC_21A_n257G</w:t>
            </w:r>
          </w:p>
          <w:p w14:paraId="34498E28" w14:textId="77777777" w:rsidR="008D1E4A" w:rsidRPr="00EF5447" w:rsidRDefault="008D1E4A" w:rsidP="00C620E0">
            <w:pPr>
              <w:pStyle w:val="TAC"/>
              <w:rPr>
                <w:rFonts w:cs="Arial"/>
                <w:lang w:eastAsia="zh-CN"/>
              </w:rPr>
            </w:pPr>
            <w:r w:rsidRPr="00EF5447">
              <w:rPr>
                <w:rFonts w:cs="Arial"/>
                <w:lang w:eastAsia="zh-CN"/>
              </w:rPr>
              <w:t>DC_21A_n257H</w:t>
            </w:r>
          </w:p>
          <w:p w14:paraId="04DF6336"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1B07566B" w14:textId="77777777" w:rsidTr="00C620E0">
        <w:trPr>
          <w:trHeight w:val="187"/>
          <w:jc w:val="center"/>
        </w:trPr>
        <w:tc>
          <w:tcPr>
            <w:tcW w:w="3969" w:type="dxa"/>
            <w:shd w:val="clear" w:color="auto" w:fill="auto"/>
            <w:noWrap/>
            <w:tcMar>
              <w:top w:w="28" w:type="dxa"/>
              <w:left w:w="28" w:type="dxa"/>
              <w:bottom w:w="28" w:type="dxa"/>
              <w:right w:w="28" w:type="dxa"/>
            </w:tcMar>
          </w:tcPr>
          <w:p w14:paraId="22A3B6C2"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p>
          <w:p w14:paraId="7DA6ED3D"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p>
          <w:p w14:paraId="07E84948"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p>
          <w:p w14:paraId="754FF60B"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79EE841" w14:textId="77777777" w:rsidR="008D1E4A" w:rsidRPr="00EF5447" w:rsidRDefault="008D1E4A" w:rsidP="00C620E0">
            <w:pPr>
              <w:pStyle w:val="TAC"/>
              <w:rPr>
                <w:rFonts w:cs="Arial"/>
                <w:lang w:eastAsia="zh-CN"/>
              </w:rPr>
            </w:pPr>
            <w:r w:rsidRPr="00EF5447">
              <w:rPr>
                <w:rFonts w:cs="Arial"/>
                <w:lang w:eastAsia="zh-CN"/>
              </w:rPr>
              <w:t>DC_19A_n79A</w:t>
            </w:r>
          </w:p>
          <w:p w14:paraId="4640BA96" w14:textId="77777777" w:rsidR="008D1E4A" w:rsidRPr="00EF5447" w:rsidRDefault="008D1E4A" w:rsidP="00C620E0">
            <w:pPr>
              <w:pStyle w:val="TAC"/>
              <w:rPr>
                <w:rFonts w:cs="Arial"/>
                <w:lang w:eastAsia="zh-CN"/>
              </w:rPr>
            </w:pPr>
            <w:r w:rsidRPr="00EF5447">
              <w:rPr>
                <w:rFonts w:cs="Arial"/>
                <w:lang w:eastAsia="zh-CN"/>
              </w:rPr>
              <w:t>DC_19A_n257A</w:t>
            </w:r>
          </w:p>
          <w:p w14:paraId="3C42F671" w14:textId="77777777" w:rsidR="008D1E4A" w:rsidRPr="00EF5447" w:rsidRDefault="008D1E4A" w:rsidP="00C620E0">
            <w:pPr>
              <w:pStyle w:val="TAC"/>
              <w:rPr>
                <w:rFonts w:cs="Arial"/>
                <w:lang w:eastAsia="zh-CN"/>
              </w:rPr>
            </w:pPr>
            <w:r w:rsidRPr="00EF5447">
              <w:rPr>
                <w:rFonts w:cs="Arial"/>
                <w:lang w:eastAsia="zh-CN"/>
              </w:rPr>
              <w:t>DC_19A_n257G</w:t>
            </w:r>
          </w:p>
          <w:p w14:paraId="6FF520BE" w14:textId="77777777" w:rsidR="008D1E4A" w:rsidRPr="00EF5447" w:rsidRDefault="008D1E4A" w:rsidP="00C620E0">
            <w:pPr>
              <w:pStyle w:val="TAC"/>
              <w:rPr>
                <w:rFonts w:cs="Arial"/>
                <w:lang w:eastAsia="zh-CN"/>
              </w:rPr>
            </w:pPr>
            <w:r w:rsidRPr="00EF5447">
              <w:rPr>
                <w:rFonts w:cs="Arial"/>
                <w:lang w:eastAsia="zh-CN"/>
              </w:rPr>
              <w:t>DC_19A_n257H</w:t>
            </w:r>
          </w:p>
          <w:p w14:paraId="29F6151B" w14:textId="77777777" w:rsidR="008D1E4A" w:rsidRPr="00EF5447" w:rsidRDefault="008D1E4A" w:rsidP="00C620E0">
            <w:pPr>
              <w:pStyle w:val="TAC"/>
              <w:rPr>
                <w:rFonts w:cs="Arial"/>
                <w:lang w:eastAsia="zh-CN"/>
              </w:rPr>
            </w:pPr>
            <w:r w:rsidRPr="00EF5447">
              <w:rPr>
                <w:rFonts w:cs="Arial"/>
                <w:lang w:eastAsia="zh-CN"/>
              </w:rPr>
              <w:t>DC_19A_n257I</w:t>
            </w:r>
          </w:p>
          <w:p w14:paraId="60947EDA" w14:textId="77777777" w:rsidR="008D1E4A" w:rsidRPr="00EF5447" w:rsidRDefault="008D1E4A" w:rsidP="00C620E0">
            <w:pPr>
              <w:pStyle w:val="TAC"/>
              <w:rPr>
                <w:rFonts w:cs="Arial"/>
                <w:lang w:eastAsia="zh-CN"/>
              </w:rPr>
            </w:pPr>
            <w:r w:rsidRPr="00EF5447">
              <w:rPr>
                <w:rFonts w:cs="Arial"/>
                <w:lang w:eastAsia="zh-CN"/>
              </w:rPr>
              <w:t>DC_21A_n79A</w:t>
            </w:r>
          </w:p>
          <w:p w14:paraId="3BD36D6D" w14:textId="77777777" w:rsidR="008D1E4A" w:rsidRPr="00EF5447" w:rsidRDefault="008D1E4A" w:rsidP="00C620E0">
            <w:pPr>
              <w:pStyle w:val="TAC"/>
              <w:rPr>
                <w:rFonts w:cs="Arial"/>
                <w:lang w:eastAsia="zh-CN"/>
              </w:rPr>
            </w:pPr>
            <w:r w:rsidRPr="00EF5447">
              <w:rPr>
                <w:rFonts w:cs="Arial"/>
                <w:lang w:eastAsia="zh-CN"/>
              </w:rPr>
              <w:t>DC_21A_n257A</w:t>
            </w:r>
          </w:p>
          <w:p w14:paraId="3919CE95" w14:textId="77777777" w:rsidR="008D1E4A" w:rsidRPr="00EF5447" w:rsidRDefault="008D1E4A" w:rsidP="00C620E0">
            <w:pPr>
              <w:pStyle w:val="TAC"/>
              <w:rPr>
                <w:rFonts w:cs="Arial"/>
                <w:lang w:eastAsia="zh-CN"/>
              </w:rPr>
            </w:pPr>
            <w:r w:rsidRPr="00EF5447">
              <w:rPr>
                <w:rFonts w:cs="Arial"/>
                <w:lang w:eastAsia="zh-CN"/>
              </w:rPr>
              <w:t>DC_21A_n257G</w:t>
            </w:r>
          </w:p>
          <w:p w14:paraId="2E16F7C2" w14:textId="77777777" w:rsidR="008D1E4A" w:rsidRPr="00EF5447" w:rsidRDefault="008D1E4A" w:rsidP="00C620E0">
            <w:pPr>
              <w:pStyle w:val="TAC"/>
              <w:rPr>
                <w:rFonts w:cs="Arial"/>
                <w:lang w:eastAsia="zh-CN"/>
              </w:rPr>
            </w:pPr>
            <w:r w:rsidRPr="00EF5447">
              <w:rPr>
                <w:rFonts w:cs="Arial"/>
                <w:lang w:eastAsia="zh-CN"/>
              </w:rPr>
              <w:t>DC_21A_n257H</w:t>
            </w:r>
          </w:p>
          <w:p w14:paraId="422B87D9"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231F6021" w14:textId="77777777" w:rsidTr="00C620E0">
        <w:trPr>
          <w:trHeight w:val="187"/>
          <w:jc w:val="center"/>
        </w:trPr>
        <w:tc>
          <w:tcPr>
            <w:tcW w:w="3969" w:type="dxa"/>
            <w:shd w:val="clear" w:color="auto" w:fill="auto"/>
            <w:noWrap/>
            <w:tcMar>
              <w:top w:w="28" w:type="dxa"/>
              <w:left w:w="28" w:type="dxa"/>
              <w:bottom w:w="28" w:type="dxa"/>
              <w:right w:w="28" w:type="dxa"/>
            </w:tcMar>
          </w:tcPr>
          <w:p w14:paraId="038AFE66"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064E3306"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10827DA"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30ED924A" w14:textId="77777777" w:rsidR="008D1E4A" w:rsidRPr="00EF5447" w:rsidRDefault="008D1E4A" w:rsidP="00C620E0">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2511EE49"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BEF3DD9"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4248F6D"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699F25CE"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97A4E8B" w14:textId="77777777" w:rsidR="008D1E4A" w:rsidRPr="00EF5447" w:rsidRDefault="008D1E4A" w:rsidP="00C620E0">
            <w:pPr>
              <w:pStyle w:val="TAC"/>
              <w:rPr>
                <w:rFonts w:cs="Arial"/>
                <w:lang w:eastAsia="zh-CN"/>
              </w:rPr>
            </w:pPr>
            <w:r w:rsidRPr="00EF5447">
              <w:rPr>
                <w:rFonts w:cs="Arial"/>
                <w:lang w:eastAsia="zh-CN"/>
              </w:rPr>
              <w:t>DC_19A_n77A</w:t>
            </w:r>
          </w:p>
          <w:p w14:paraId="0423E3E5" w14:textId="77777777" w:rsidR="008D1E4A" w:rsidRPr="00EF5447" w:rsidRDefault="008D1E4A" w:rsidP="00C620E0">
            <w:pPr>
              <w:pStyle w:val="TAC"/>
              <w:rPr>
                <w:rFonts w:cs="Arial"/>
                <w:lang w:eastAsia="zh-CN"/>
              </w:rPr>
            </w:pPr>
            <w:r w:rsidRPr="00EF5447">
              <w:rPr>
                <w:rFonts w:cs="Arial"/>
                <w:lang w:eastAsia="zh-CN"/>
              </w:rPr>
              <w:t>DC_19A_n257A</w:t>
            </w:r>
          </w:p>
          <w:p w14:paraId="6FEA80E9" w14:textId="77777777" w:rsidR="008D1E4A" w:rsidRPr="00EF5447" w:rsidRDefault="008D1E4A" w:rsidP="00C620E0">
            <w:pPr>
              <w:pStyle w:val="TAC"/>
              <w:rPr>
                <w:rFonts w:cs="Arial"/>
                <w:lang w:eastAsia="zh-CN"/>
              </w:rPr>
            </w:pPr>
            <w:r w:rsidRPr="00EF5447">
              <w:rPr>
                <w:rFonts w:cs="Arial"/>
                <w:lang w:eastAsia="zh-CN"/>
              </w:rPr>
              <w:t>DC_19A_n257G</w:t>
            </w:r>
          </w:p>
          <w:p w14:paraId="126057BE" w14:textId="77777777" w:rsidR="008D1E4A" w:rsidRPr="00EF5447" w:rsidRDefault="008D1E4A" w:rsidP="00C620E0">
            <w:pPr>
              <w:pStyle w:val="TAC"/>
              <w:rPr>
                <w:rFonts w:cs="Arial"/>
                <w:lang w:eastAsia="zh-CN"/>
              </w:rPr>
            </w:pPr>
            <w:r w:rsidRPr="00EF5447">
              <w:rPr>
                <w:rFonts w:cs="Arial"/>
                <w:lang w:eastAsia="zh-CN"/>
              </w:rPr>
              <w:t>DC_19A_n257H</w:t>
            </w:r>
          </w:p>
          <w:p w14:paraId="1512D97C" w14:textId="77777777" w:rsidR="008D1E4A" w:rsidRPr="00EF5447" w:rsidRDefault="008D1E4A" w:rsidP="00C620E0">
            <w:pPr>
              <w:pStyle w:val="TAC"/>
              <w:rPr>
                <w:rFonts w:cs="Arial"/>
                <w:lang w:eastAsia="zh-CN"/>
              </w:rPr>
            </w:pPr>
            <w:r w:rsidRPr="00EF5447">
              <w:rPr>
                <w:rFonts w:cs="Arial"/>
                <w:lang w:eastAsia="zh-CN"/>
              </w:rPr>
              <w:t>DC_19A_n257I</w:t>
            </w:r>
          </w:p>
          <w:p w14:paraId="0F2E2C23" w14:textId="77777777" w:rsidR="008D1E4A" w:rsidRPr="00EF5447" w:rsidRDefault="008D1E4A" w:rsidP="00C620E0">
            <w:pPr>
              <w:pStyle w:val="TAC"/>
              <w:rPr>
                <w:rFonts w:cs="Arial"/>
                <w:lang w:eastAsia="zh-CN"/>
              </w:rPr>
            </w:pPr>
            <w:r w:rsidRPr="00EF5447">
              <w:rPr>
                <w:rFonts w:cs="Arial"/>
                <w:lang w:eastAsia="zh-CN"/>
              </w:rPr>
              <w:t>DC_42A_n257A</w:t>
            </w:r>
          </w:p>
          <w:p w14:paraId="795FF621" w14:textId="77777777" w:rsidR="008D1E4A" w:rsidRPr="00EF5447" w:rsidRDefault="008D1E4A" w:rsidP="00C620E0">
            <w:pPr>
              <w:pStyle w:val="TAC"/>
              <w:rPr>
                <w:rFonts w:cs="Arial"/>
                <w:lang w:eastAsia="zh-CN"/>
              </w:rPr>
            </w:pPr>
            <w:r w:rsidRPr="00EF5447">
              <w:rPr>
                <w:rFonts w:cs="Arial"/>
                <w:lang w:eastAsia="zh-CN"/>
              </w:rPr>
              <w:t>DC_42A_n257G</w:t>
            </w:r>
          </w:p>
          <w:p w14:paraId="717251C3" w14:textId="77777777" w:rsidR="008D1E4A" w:rsidRPr="00EF5447" w:rsidRDefault="008D1E4A" w:rsidP="00C620E0">
            <w:pPr>
              <w:pStyle w:val="TAC"/>
              <w:rPr>
                <w:rFonts w:cs="Arial"/>
                <w:lang w:eastAsia="zh-CN"/>
              </w:rPr>
            </w:pPr>
            <w:r w:rsidRPr="00EF5447">
              <w:rPr>
                <w:rFonts w:cs="Arial"/>
                <w:lang w:eastAsia="zh-CN"/>
              </w:rPr>
              <w:t>DC_42A_n257H</w:t>
            </w:r>
          </w:p>
          <w:p w14:paraId="49B796C2"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A709743" w14:textId="77777777" w:rsidTr="00C620E0">
        <w:trPr>
          <w:trHeight w:val="187"/>
          <w:jc w:val="center"/>
        </w:trPr>
        <w:tc>
          <w:tcPr>
            <w:tcW w:w="3969" w:type="dxa"/>
            <w:shd w:val="clear" w:color="auto" w:fill="auto"/>
            <w:noWrap/>
            <w:tcMar>
              <w:top w:w="28" w:type="dxa"/>
              <w:left w:w="28" w:type="dxa"/>
              <w:bottom w:w="28" w:type="dxa"/>
              <w:right w:w="28" w:type="dxa"/>
            </w:tcMar>
          </w:tcPr>
          <w:p w14:paraId="05B788B1"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6D039257"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3D11FB9B"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5EE47A4" w14:textId="77777777" w:rsidR="008D1E4A" w:rsidRPr="00EF5447" w:rsidRDefault="008D1E4A" w:rsidP="00C620E0">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513F52B7"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0555254E"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2E84C740"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36DCB8A5"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CA455FA" w14:textId="77777777" w:rsidR="008D1E4A" w:rsidRPr="00EF5447" w:rsidRDefault="008D1E4A" w:rsidP="00C620E0">
            <w:pPr>
              <w:pStyle w:val="TAC"/>
              <w:rPr>
                <w:rFonts w:cs="Arial"/>
                <w:lang w:eastAsia="zh-CN"/>
              </w:rPr>
            </w:pPr>
            <w:r w:rsidRPr="00EF5447">
              <w:rPr>
                <w:rFonts w:cs="Arial"/>
                <w:lang w:eastAsia="zh-CN"/>
              </w:rPr>
              <w:t>DC_19A_n78A</w:t>
            </w:r>
          </w:p>
          <w:p w14:paraId="57832EF6" w14:textId="77777777" w:rsidR="008D1E4A" w:rsidRPr="00EF5447" w:rsidRDefault="008D1E4A" w:rsidP="00C620E0">
            <w:pPr>
              <w:pStyle w:val="TAC"/>
              <w:rPr>
                <w:rFonts w:cs="Arial"/>
                <w:lang w:eastAsia="zh-CN"/>
              </w:rPr>
            </w:pPr>
            <w:r w:rsidRPr="00EF5447">
              <w:rPr>
                <w:rFonts w:cs="Arial"/>
                <w:lang w:eastAsia="zh-CN"/>
              </w:rPr>
              <w:t>DC_19A_n257A</w:t>
            </w:r>
          </w:p>
          <w:p w14:paraId="5EAD76B8" w14:textId="77777777" w:rsidR="008D1E4A" w:rsidRPr="00EF5447" w:rsidRDefault="008D1E4A" w:rsidP="00C620E0">
            <w:pPr>
              <w:pStyle w:val="TAC"/>
              <w:rPr>
                <w:rFonts w:cs="Arial"/>
                <w:lang w:eastAsia="zh-CN"/>
              </w:rPr>
            </w:pPr>
            <w:r w:rsidRPr="00EF5447">
              <w:rPr>
                <w:rFonts w:cs="Arial"/>
                <w:lang w:eastAsia="zh-CN"/>
              </w:rPr>
              <w:t>DC_19A_n257G</w:t>
            </w:r>
          </w:p>
          <w:p w14:paraId="3FB06B80" w14:textId="77777777" w:rsidR="008D1E4A" w:rsidRPr="00EF5447" w:rsidRDefault="008D1E4A" w:rsidP="00C620E0">
            <w:pPr>
              <w:pStyle w:val="TAC"/>
              <w:rPr>
                <w:rFonts w:cs="Arial"/>
                <w:lang w:eastAsia="zh-CN"/>
              </w:rPr>
            </w:pPr>
            <w:r w:rsidRPr="00EF5447">
              <w:rPr>
                <w:rFonts w:cs="Arial"/>
                <w:lang w:eastAsia="zh-CN"/>
              </w:rPr>
              <w:t>DC_19A_n257H</w:t>
            </w:r>
          </w:p>
          <w:p w14:paraId="6E18F499" w14:textId="77777777" w:rsidR="008D1E4A" w:rsidRPr="00EF5447" w:rsidRDefault="008D1E4A" w:rsidP="00C620E0">
            <w:pPr>
              <w:pStyle w:val="TAC"/>
              <w:rPr>
                <w:rFonts w:cs="Arial"/>
                <w:lang w:eastAsia="zh-CN"/>
              </w:rPr>
            </w:pPr>
            <w:r w:rsidRPr="00EF5447">
              <w:rPr>
                <w:rFonts w:cs="Arial"/>
                <w:lang w:eastAsia="zh-CN"/>
              </w:rPr>
              <w:t>DC_19A_n257I</w:t>
            </w:r>
          </w:p>
          <w:p w14:paraId="4E6C8F63" w14:textId="77777777" w:rsidR="008D1E4A" w:rsidRPr="00EF5447" w:rsidRDefault="008D1E4A" w:rsidP="00C620E0">
            <w:pPr>
              <w:pStyle w:val="TAC"/>
              <w:rPr>
                <w:rFonts w:cs="Arial"/>
                <w:lang w:eastAsia="zh-CN"/>
              </w:rPr>
            </w:pPr>
            <w:r w:rsidRPr="00EF5447">
              <w:rPr>
                <w:rFonts w:cs="Arial"/>
                <w:lang w:eastAsia="zh-CN"/>
              </w:rPr>
              <w:t>DC_42A_n257A</w:t>
            </w:r>
          </w:p>
          <w:p w14:paraId="35C5A1E8" w14:textId="77777777" w:rsidR="008D1E4A" w:rsidRPr="00EF5447" w:rsidRDefault="008D1E4A" w:rsidP="00C620E0">
            <w:pPr>
              <w:pStyle w:val="TAC"/>
              <w:rPr>
                <w:rFonts w:cs="Arial"/>
                <w:lang w:eastAsia="zh-CN"/>
              </w:rPr>
            </w:pPr>
            <w:r w:rsidRPr="00EF5447">
              <w:rPr>
                <w:rFonts w:cs="Arial"/>
                <w:lang w:eastAsia="zh-CN"/>
              </w:rPr>
              <w:t>DC_42A_n257G</w:t>
            </w:r>
          </w:p>
          <w:p w14:paraId="79E10C0E" w14:textId="77777777" w:rsidR="008D1E4A" w:rsidRPr="00EF5447" w:rsidRDefault="008D1E4A" w:rsidP="00C620E0">
            <w:pPr>
              <w:pStyle w:val="TAC"/>
              <w:rPr>
                <w:rFonts w:cs="Arial"/>
                <w:lang w:eastAsia="zh-CN"/>
              </w:rPr>
            </w:pPr>
            <w:r w:rsidRPr="00EF5447">
              <w:rPr>
                <w:rFonts w:cs="Arial"/>
                <w:lang w:eastAsia="zh-CN"/>
              </w:rPr>
              <w:t>DC_42A_n257H</w:t>
            </w:r>
          </w:p>
          <w:p w14:paraId="49987FE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547344C1" w14:textId="77777777" w:rsidTr="00C620E0">
        <w:trPr>
          <w:trHeight w:val="187"/>
          <w:jc w:val="center"/>
        </w:trPr>
        <w:tc>
          <w:tcPr>
            <w:tcW w:w="3969" w:type="dxa"/>
            <w:shd w:val="clear" w:color="auto" w:fill="auto"/>
            <w:noWrap/>
            <w:tcMar>
              <w:top w:w="28" w:type="dxa"/>
              <w:left w:w="28" w:type="dxa"/>
              <w:bottom w:w="28" w:type="dxa"/>
              <w:right w:w="28" w:type="dxa"/>
            </w:tcMar>
          </w:tcPr>
          <w:p w14:paraId="4C67E252" w14:textId="77777777" w:rsidR="008D1E4A" w:rsidRPr="00EF5447" w:rsidRDefault="008D1E4A" w:rsidP="00C620E0">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48623CBB" w14:textId="77777777" w:rsidR="008D1E4A" w:rsidRPr="00EF5447" w:rsidRDefault="008D1E4A" w:rsidP="00C620E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BC09CB5" w14:textId="77777777" w:rsidR="008D1E4A" w:rsidRPr="00EF5447" w:rsidRDefault="008D1E4A" w:rsidP="00C620E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748D699" w14:textId="77777777" w:rsidR="008D1E4A" w:rsidRPr="00EF5447" w:rsidRDefault="008D1E4A" w:rsidP="00C620E0">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305D7563"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0C6D2D96"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37A8611"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1E762B52"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668A6E8" w14:textId="77777777" w:rsidR="008D1E4A" w:rsidRPr="00EF5447" w:rsidRDefault="008D1E4A" w:rsidP="00C620E0">
            <w:pPr>
              <w:pStyle w:val="TAC"/>
              <w:rPr>
                <w:rFonts w:cs="Arial"/>
                <w:lang w:eastAsia="zh-CN"/>
              </w:rPr>
            </w:pPr>
            <w:r w:rsidRPr="00EF5447">
              <w:rPr>
                <w:rFonts w:cs="Arial"/>
                <w:lang w:eastAsia="zh-CN"/>
              </w:rPr>
              <w:t>DC_19A_n79A</w:t>
            </w:r>
          </w:p>
          <w:p w14:paraId="67D7DC02" w14:textId="77777777" w:rsidR="008D1E4A" w:rsidRPr="00EF5447" w:rsidRDefault="008D1E4A" w:rsidP="00C620E0">
            <w:pPr>
              <w:pStyle w:val="TAC"/>
              <w:rPr>
                <w:rFonts w:cs="Arial"/>
                <w:lang w:eastAsia="zh-CN"/>
              </w:rPr>
            </w:pPr>
            <w:r w:rsidRPr="00EF5447">
              <w:rPr>
                <w:rFonts w:cs="Arial"/>
                <w:lang w:eastAsia="zh-CN"/>
              </w:rPr>
              <w:t>DC_19A_n257A</w:t>
            </w:r>
          </w:p>
          <w:p w14:paraId="5F202EBD" w14:textId="77777777" w:rsidR="008D1E4A" w:rsidRPr="00EF5447" w:rsidRDefault="008D1E4A" w:rsidP="00C620E0">
            <w:pPr>
              <w:pStyle w:val="TAC"/>
              <w:rPr>
                <w:rFonts w:cs="Arial"/>
                <w:lang w:eastAsia="zh-CN"/>
              </w:rPr>
            </w:pPr>
            <w:r w:rsidRPr="00EF5447">
              <w:rPr>
                <w:rFonts w:cs="Arial"/>
                <w:lang w:eastAsia="zh-CN"/>
              </w:rPr>
              <w:t>DC_19A_n257G</w:t>
            </w:r>
          </w:p>
          <w:p w14:paraId="70ADE5B8" w14:textId="77777777" w:rsidR="008D1E4A" w:rsidRPr="00EF5447" w:rsidRDefault="008D1E4A" w:rsidP="00C620E0">
            <w:pPr>
              <w:pStyle w:val="TAC"/>
              <w:rPr>
                <w:rFonts w:cs="Arial"/>
                <w:lang w:eastAsia="zh-CN"/>
              </w:rPr>
            </w:pPr>
            <w:r w:rsidRPr="00EF5447">
              <w:rPr>
                <w:rFonts w:cs="Arial"/>
                <w:lang w:eastAsia="zh-CN"/>
              </w:rPr>
              <w:t>DC_19A_n257H</w:t>
            </w:r>
          </w:p>
          <w:p w14:paraId="5A52B49C" w14:textId="77777777" w:rsidR="008D1E4A" w:rsidRPr="00EF5447" w:rsidRDefault="008D1E4A" w:rsidP="00C620E0">
            <w:pPr>
              <w:pStyle w:val="TAC"/>
              <w:rPr>
                <w:rFonts w:cs="Arial"/>
                <w:lang w:eastAsia="zh-CN"/>
              </w:rPr>
            </w:pPr>
            <w:r w:rsidRPr="00EF5447">
              <w:rPr>
                <w:rFonts w:cs="Arial"/>
                <w:lang w:eastAsia="zh-CN"/>
              </w:rPr>
              <w:t>DC_19A_n257I</w:t>
            </w:r>
          </w:p>
          <w:p w14:paraId="31E7ACC0" w14:textId="77777777" w:rsidR="008D1E4A" w:rsidRPr="00EF5447" w:rsidRDefault="008D1E4A" w:rsidP="00C620E0">
            <w:pPr>
              <w:pStyle w:val="TAC"/>
              <w:rPr>
                <w:rFonts w:cs="Arial"/>
                <w:lang w:eastAsia="zh-CN"/>
              </w:rPr>
            </w:pPr>
            <w:r w:rsidRPr="00EF5447">
              <w:rPr>
                <w:rFonts w:cs="Arial"/>
                <w:lang w:eastAsia="zh-CN"/>
              </w:rPr>
              <w:t>DC_42A_n257A</w:t>
            </w:r>
          </w:p>
          <w:p w14:paraId="1FDB00B1" w14:textId="77777777" w:rsidR="008D1E4A" w:rsidRPr="00EF5447" w:rsidRDefault="008D1E4A" w:rsidP="00C620E0">
            <w:pPr>
              <w:pStyle w:val="TAC"/>
              <w:rPr>
                <w:rFonts w:cs="Arial"/>
                <w:lang w:eastAsia="zh-CN"/>
              </w:rPr>
            </w:pPr>
            <w:r w:rsidRPr="00EF5447">
              <w:rPr>
                <w:rFonts w:cs="Arial"/>
                <w:lang w:eastAsia="zh-CN"/>
              </w:rPr>
              <w:t>DC_42A_n257G</w:t>
            </w:r>
          </w:p>
          <w:p w14:paraId="2FB64FF5" w14:textId="77777777" w:rsidR="008D1E4A" w:rsidRPr="00EF5447" w:rsidRDefault="008D1E4A" w:rsidP="00C620E0">
            <w:pPr>
              <w:pStyle w:val="TAC"/>
              <w:rPr>
                <w:rFonts w:cs="Arial"/>
                <w:lang w:eastAsia="zh-CN"/>
              </w:rPr>
            </w:pPr>
            <w:r w:rsidRPr="00EF5447">
              <w:rPr>
                <w:rFonts w:cs="Arial"/>
                <w:lang w:eastAsia="zh-CN"/>
              </w:rPr>
              <w:t>DC_42A_n257H</w:t>
            </w:r>
          </w:p>
          <w:p w14:paraId="002632B0"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568E9E2D" w14:textId="77777777" w:rsidTr="00C620E0">
        <w:trPr>
          <w:trHeight w:val="187"/>
          <w:jc w:val="center"/>
        </w:trPr>
        <w:tc>
          <w:tcPr>
            <w:tcW w:w="3969" w:type="dxa"/>
            <w:shd w:val="clear" w:color="auto" w:fill="auto"/>
            <w:noWrap/>
            <w:tcMar>
              <w:top w:w="28" w:type="dxa"/>
              <w:left w:w="28" w:type="dxa"/>
              <w:bottom w:w="28" w:type="dxa"/>
              <w:right w:w="28" w:type="dxa"/>
            </w:tcMar>
          </w:tcPr>
          <w:p w14:paraId="65219081"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3B19EC5"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024D9B6"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0C0F569" w14:textId="77777777" w:rsidR="008D1E4A" w:rsidRPr="00EF5447" w:rsidRDefault="008D1E4A" w:rsidP="00C620E0">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05936BE7"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039F3D96"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0F0A591A"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1B08F817"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22250DD" w14:textId="77777777" w:rsidR="008D1E4A" w:rsidRPr="00EF5447" w:rsidRDefault="008D1E4A" w:rsidP="00C620E0">
            <w:pPr>
              <w:pStyle w:val="TAC"/>
              <w:rPr>
                <w:rFonts w:cs="Arial"/>
                <w:lang w:eastAsia="zh-CN"/>
              </w:rPr>
            </w:pPr>
            <w:r w:rsidRPr="00EF5447">
              <w:rPr>
                <w:rFonts w:cs="Arial"/>
                <w:lang w:eastAsia="zh-CN"/>
              </w:rPr>
              <w:t>DC_21A_n77A</w:t>
            </w:r>
          </w:p>
          <w:p w14:paraId="39850534" w14:textId="77777777" w:rsidR="008D1E4A" w:rsidRPr="00EF5447" w:rsidRDefault="008D1E4A" w:rsidP="00C620E0">
            <w:pPr>
              <w:pStyle w:val="TAC"/>
              <w:rPr>
                <w:rFonts w:cs="Arial"/>
                <w:lang w:eastAsia="zh-CN"/>
              </w:rPr>
            </w:pPr>
            <w:r w:rsidRPr="00EF5447">
              <w:rPr>
                <w:rFonts w:cs="Arial"/>
                <w:lang w:eastAsia="zh-CN"/>
              </w:rPr>
              <w:t>DC_21A_n257A</w:t>
            </w:r>
          </w:p>
          <w:p w14:paraId="3F256A57" w14:textId="77777777" w:rsidR="008D1E4A" w:rsidRPr="00EF5447" w:rsidRDefault="008D1E4A" w:rsidP="00C620E0">
            <w:pPr>
              <w:pStyle w:val="TAC"/>
              <w:rPr>
                <w:rFonts w:cs="Arial"/>
                <w:lang w:eastAsia="zh-CN"/>
              </w:rPr>
            </w:pPr>
            <w:r w:rsidRPr="00EF5447">
              <w:rPr>
                <w:rFonts w:cs="Arial"/>
                <w:lang w:eastAsia="zh-CN"/>
              </w:rPr>
              <w:t>DC_21A_n257G</w:t>
            </w:r>
          </w:p>
          <w:p w14:paraId="196D6C44" w14:textId="77777777" w:rsidR="008D1E4A" w:rsidRPr="00EF5447" w:rsidRDefault="008D1E4A" w:rsidP="00C620E0">
            <w:pPr>
              <w:pStyle w:val="TAC"/>
              <w:rPr>
                <w:rFonts w:cs="Arial"/>
                <w:lang w:eastAsia="zh-CN"/>
              </w:rPr>
            </w:pPr>
            <w:r w:rsidRPr="00EF5447">
              <w:rPr>
                <w:rFonts w:cs="Arial"/>
                <w:lang w:eastAsia="zh-CN"/>
              </w:rPr>
              <w:t>DC_21A_n257H</w:t>
            </w:r>
          </w:p>
          <w:p w14:paraId="15DF2C52" w14:textId="77777777" w:rsidR="008D1E4A" w:rsidRPr="00EF5447" w:rsidRDefault="008D1E4A" w:rsidP="00C620E0">
            <w:pPr>
              <w:pStyle w:val="TAC"/>
              <w:rPr>
                <w:rFonts w:cs="Arial"/>
                <w:lang w:eastAsia="zh-CN"/>
              </w:rPr>
            </w:pPr>
            <w:r w:rsidRPr="00EF5447">
              <w:rPr>
                <w:rFonts w:cs="Arial"/>
                <w:lang w:eastAsia="zh-CN"/>
              </w:rPr>
              <w:t>DC_21A_n257I</w:t>
            </w:r>
          </w:p>
          <w:p w14:paraId="2DB4016F" w14:textId="77777777" w:rsidR="008D1E4A" w:rsidRPr="00EF5447" w:rsidRDefault="008D1E4A" w:rsidP="00C620E0">
            <w:pPr>
              <w:pStyle w:val="TAC"/>
              <w:rPr>
                <w:rFonts w:cs="Arial"/>
                <w:lang w:eastAsia="zh-CN"/>
              </w:rPr>
            </w:pPr>
            <w:r w:rsidRPr="00EF5447">
              <w:rPr>
                <w:rFonts w:cs="Arial"/>
                <w:lang w:eastAsia="zh-CN"/>
              </w:rPr>
              <w:t>DC_42A_n257A</w:t>
            </w:r>
          </w:p>
          <w:p w14:paraId="6DA7C947" w14:textId="77777777" w:rsidR="008D1E4A" w:rsidRPr="00EF5447" w:rsidRDefault="008D1E4A" w:rsidP="00C620E0">
            <w:pPr>
              <w:pStyle w:val="TAC"/>
              <w:rPr>
                <w:rFonts w:cs="Arial"/>
                <w:lang w:eastAsia="zh-CN"/>
              </w:rPr>
            </w:pPr>
            <w:r w:rsidRPr="00EF5447">
              <w:rPr>
                <w:rFonts w:cs="Arial"/>
                <w:lang w:eastAsia="zh-CN"/>
              </w:rPr>
              <w:t>DC_42A_n257G</w:t>
            </w:r>
          </w:p>
          <w:p w14:paraId="58E18D58" w14:textId="77777777" w:rsidR="008D1E4A" w:rsidRPr="00EF5447" w:rsidRDefault="008D1E4A" w:rsidP="00C620E0">
            <w:pPr>
              <w:pStyle w:val="TAC"/>
              <w:rPr>
                <w:rFonts w:cs="Arial"/>
                <w:lang w:eastAsia="zh-CN"/>
              </w:rPr>
            </w:pPr>
            <w:r w:rsidRPr="00EF5447">
              <w:rPr>
                <w:rFonts w:cs="Arial"/>
                <w:lang w:eastAsia="zh-CN"/>
              </w:rPr>
              <w:t>DC_42A_n257H</w:t>
            </w:r>
          </w:p>
          <w:p w14:paraId="5FF8602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45593A7" w14:textId="77777777" w:rsidTr="00C620E0">
        <w:trPr>
          <w:trHeight w:val="187"/>
          <w:jc w:val="center"/>
        </w:trPr>
        <w:tc>
          <w:tcPr>
            <w:tcW w:w="3969" w:type="dxa"/>
            <w:shd w:val="clear" w:color="auto" w:fill="auto"/>
            <w:noWrap/>
            <w:tcMar>
              <w:top w:w="28" w:type="dxa"/>
              <w:left w:w="28" w:type="dxa"/>
              <w:bottom w:w="28" w:type="dxa"/>
              <w:right w:w="28" w:type="dxa"/>
            </w:tcMar>
          </w:tcPr>
          <w:p w14:paraId="3856F98B"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7BB01120"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2C8DEB57"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B8A460A" w14:textId="77777777" w:rsidR="008D1E4A" w:rsidRPr="00EF5447" w:rsidRDefault="008D1E4A" w:rsidP="00C620E0">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62ADDAE0"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42B2BD22"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5E0EA18F"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258CD7A"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CFBC0D" w14:textId="77777777" w:rsidR="008D1E4A" w:rsidRPr="00EF5447" w:rsidRDefault="008D1E4A" w:rsidP="00C620E0">
            <w:pPr>
              <w:pStyle w:val="TAC"/>
              <w:rPr>
                <w:rFonts w:cs="Arial"/>
                <w:lang w:eastAsia="zh-CN"/>
              </w:rPr>
            </w:pPr>
            <w:r w:rsidRPr="00EF5447">
              <w:rPr>
                <w:rFonts w:cs="Arial"/>
                <w:lang w:eastAsia="zh-CN"/>
              </w:rPr>
              <w:t>DC_21A_n78A</w:t>
            </w:r>
          </w:p>
          <w:p w14:paraId="636E2CF1" w14:textId="77777777" w:rsidR="008D1E4A" w:rsidRPr="00EF5447" w:rsidRDefault="008D1E4A" w:rsidP="00C620E0">
            <w:pPr>
              <w:pStyle w:val="TAC"/>
              <w:rPr>
                <w:rFonts w:cs="Arial"/>
                <w:lang w:eastAsia="zh-CN"/>
              </w:rPr>
            </w:pPr>
            <w:r w:rsidRPr="00EF5447">
              <w:rPr>
                <w:rFonts w:cs="Arial"/>
                <w:lang w:eastAsia="zh-CN"/>
              </w:rPr>
              <w:t>DC_21A_n257A</w:t>
            </w:r>
          </w:p>
          <w:p w14:paraId="14BEFAD0" w14:textId="77777777" w:rsidR="008D1E4A" w:rsidRPr="00EF5447" w:rsidRDefault="008D1E4A" w:rsidP="00C620E0">
            <w:pPr>
              <w:pStyle w:val="TAC"/>
              <w:rPr>
                <w:rFonts w:cs="Arial"/>
                <w:lang w:eastAsia="zh-CN"/>
              </w:rPr>
            </w:pPr>
            <w:r w:rsidRPr="00EF5447">
              <w:rPr>
                <w:rFonts w:cs="Arial"/>
                <w:lang w:eastAsia="zh-CN"/>
              </w:rPr>
              <w:t>DC_21A_n257G</w:t>
            </w:r>
          </w:p>
          <w:p w14:paraId="7DA8A831" w14:textId="77777777" w:rsidR="008D1E4A" w:rsidRPr="00EF5447" w:rsidRDefault="008D1E4A" w:rsidP="00C620E0">
            <w:pPr>
              <w:pStyle w:val="TAC"/>
              <w:rPr>
                <w:rFonts w:cs="Arial"/>
                <w:lang w:eastAsia="zh-CN"/>
              </w:rPr>
            </w:pPr>
            <w:r w:rsidRPr="00EF5447">
              <w:rPr>
                <w:rFonts w:cs="Arial"/>
                <w:lang w:eastAsia="zh-CN"/>
              </w:rPr>
              <w:t>DC_21A_n257H</w:t>
            </w:r>
          </w:p>
          <w:p w14:paraId="4A496D91" w14:textId="77777777" w:rsidR="008D1E4A" w:rsidRPr="00EF5447" w:rsidRDefault="008D1E4A" w:rsidP="00C620E0">
            <w:pPr>
              <w:pStyle w:val="TAC"/>
              <w:rPr>
                <w:rFonts w:cs="Arial"/>
                <w:lang w:eastAsia="zh-CN"/>
              </w:rPr>
            </w:pPr>
            <w:r w:rsidRPr="00EF5447">
              <w:rPr>
                <w:rFonts w:cs="Arial"/>
                <w:lang w:eastAsia="zh-CN"/>
              </w:rPr>
              <w:t>DC_21A_n257I</w:t>
            </w:r>
          </w:p>
          <w:p w14:paraId="7DFD20A0" w14:textId="77777777" w:rsidR="008D1E4A" w:rsidRPr="00EF5447" w:rsidRDefault="008D1E4A" w:rsidP="00C620E0">
            <w:pPr>
              <w:pStyle w:val="TAC"/>
              <w:rPr>
                <w:rFonts w:cs="Arial"/>
                <w:lang w:eastAsia="zh-CN"/>
              </w:rPr>
            </w:pPr>
            <w:r w:rsidRPr="00EF5447">
              <w:rPr>
                <w:rFonts w:cs="Arial"/>
                <w:lang w:eastAsia="zh-CN"/>
              </w:rPr>
              <w:t>DC_42A_n257A</w:t>
            </w:r>
          </w:p>
          <w:p w14:paraId="72D988DE" w14:textId="77777777" w:rsidR="008D1E4A" w:rsidRPr="00EF5447" w:rsidRDefault="008D1E4A" w:rsidP="00C620E0">
            <w:pPr>
              <w:pStyle w:val="TAC"/>
              <w:rPr>
                <w:rFonts w:cs="Arial"/>
                <w:lang w:eastAsia="zh-CN"/>
              </w:rPr>
            </w:pPr>
            <w:r w:rsidRPr="00EF5447">
              <w:rPr>
                <w:rFonts w:cs="Arial"/>
                <w:lang w:eastAsia="zh-CN"/>
              </w:rPr>
              <w:t>DC_42A_n257G</w:t>
            </w:r>
          </w:p>
          <w:p w14:paraId="1E649879" w14:textId="77777777" w:rsidR="008D1E4A" w:rsidRPr="00EF5447" w:rsidRDefault="008D1E4A" w:rsidP="00C620E0">
            <w:pPr>
              <w:pStyle w:val="TAC"/>
              <w:rPr>
                <w:rFonts w:cs="Arial"/>
                <w:lang w:eastAsia="zh-CN"/>
              </w:rPr>
            </w:pPr>
            <w:r w:rsidRPr="00EF5447">
              <w:rPr>
                <w:rFonts w:cs="Arial"/>
                <w:lang w:eastAsia="zh-CN"/>
              </w:rPr>
              <w:t>DC_42A_n257H</w:t>
            </w:r>
          </w:p>
          <w:p w14:paraId="143A1C1F"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CEB77FE" w14:textId="77777777" w:rsidTr="00C620E0">
        <w:trPr>
          <w:trHeight w:val="187"/>
          <w:jc w:val="center"/>
        </w:trPr>
        <w:tc>
          <w:tcPr>
            <w:tcW w:w="3969" w:type="dxa"/>
            <w:shd w:val="clear" w:color="auto" w:fill="auto"/>
            <w:noWrap/>
            <w:tcMar>
              <w:top w:w="28" w:type="dxa"/>
              <w:left w:w="28" w:type="dxa"/>
              <w:bottom w:w="28" w:type="dxa"/>
              <w:right w:w="28" w:type="dxa"/>
            </w:tcMar>
          </w:tcPr>
          <w:p w14:paraId="320E1E99"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62B89E82"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5FA5D3A4"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7B5226D" w14:textId="77777777" w:rsidR="008D1E4A" w:rsidRPr="00EF5447" w:rsidRDefault="008D1E4A" w:rsidP="00C620E0">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AF6A65B"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358ED83"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659CAF8D"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4707A2D1"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AFE09AA" w14:textId="77777777" w:rsidR="008D1E4A" w:rsidRPr="00EF5447" w:rsidRDefault="008D1E4A" w:rsidP="00C620E0">
            <w:pPr>
              <w:pStyle w:val="TAC"/>
              <w:rPr>
                <w:rFonts w:cs="Arial"/>
                <w:lang w:eastAsia="zh-CN"/>
              </w:rPr>
            </w:pPr>
            <w:r w:rsidRPr="00EF5447">
              <w:rPr>
                <w:rFonts w:cs="Arial"/>
                <w:lang w:eastAsia="zh-CN"/>
              </w:rPr>
              <w:t>DC_21A_n79A</w:t>
            </w:r>
          </w:p>
          <w:p w14:paraId="4EC57B26" w14:textId="77777777" w:rsidR="008D1E4A" w:rsidRPr="00EF5447" w:rsidRDefault="008D1E4A" w:rsidP="00C620E0">
            <w:pPr>
              <w:pStyle w:val="TAC"/>
              <w:rPr>
                <w:rFonts w:cs="Arial"/>
                <w:lang w:eastAsia="zh-CN"/>
              </w:rPr>
            </w:pPr>
            <w:r w:rsidRPr="00EF5447">
              <w:rPr>
                <w:rFonts w:cs="Arial"/>
                <w:lang w:eastAsia="zh-CN"/>
              </w:rPr>
              <w:t>DC_21A_n257A</w:t>
            </w:r>
          </w:p>
          <w:p w14:paraId="09124A15" w14:textId="77777777" w:rsidR="008D1E4A" w:rsidRPr="00EF5447" w:rsidRDefault="008D1E4A" w:rsidP="00C620E0">
            <w:pPr>
              <w:pStyle w:val="TAC"/>
              <w:rPr>
                <w:rFonts w:cs="Arial"/>
                <w:lang w:eastAsia="zh-CN"/>
              </w:rPr>
            </w:pPr>
            <w:r w:rsidRPr="00EF5447">
              <w:rPr>
                <w:rFonts w:cs="Arial"/>
                <w:lang w:eastAsia="zh-CN"/>
              </w:rPr>
              <w:t>DC_21A_n257G</w:t>
            </w:r>
          </w:p>
          <w:p w14:paraId="1DB0C2F9" w14:textId="77777777" w:rsidR="008D1E4A" w:rsidRPr="00EF5447" w:rsidRDefault="008D1E4A" w:rsidP="00C620E0">
            <w:pPr>
              <w:pStyle w:val="TAC"/>
              <w:rPr>
                <w:rFonts w:cs="Arial"/>
                <w:lang w:eastAsia="zh-CN"/>
              </w:rPr>
            </w:pPr>
            <w:r w:rsidRPr="00EF5447">
              <w:rPr>
                <w:rFonts w:cs="Arial"/>
                <w:lang w:eastAsia="zh-CN"/>
              </w:rPr>
              <w:t>DC_21A_n257H</w:t>
            </w:r>
          </w:p>
          <w:p w14:paraId="21349EE7" w14:textId="77777777" w:rsidR="008D1E4A" w:rsidRPr="00EF5447" w:rsidRDefault="008D1E4A" w:rsidP="00C620E0">
            <w:pPr>
              <w:pStyle w:val="TAC"/>
              <w:rPr>
                <w:rFonts w:cs="Arial"/>
                <w:lang w:eastAsia="zh-CN"/>
              </w:rPr>
            </w:pPr>
            <w:r w:rsidRPr="00EF5447">
              <w:rPr>
                <w:rFonts w:cs="Arial"/>
                <w:lang w:eastAsia="zh-CN"/>
              </w:rPr>
              <w:t>DC_21A_n257I</w:t>
            </w:r>
          </w:p>
          <w:p w14:paraId="7AC0D297" w14:textId="77777777" w:rsidR="008D1E4A" w:rsidRPr="00EF5447" w:rsidRDefault="008D1E4A" w:rsidP="00C620E0">
            <w:pPr>
              <w:pStyle w:val="TAC"/>
              <w:rPr>
                <w:rFonts w:cs="Arial"/>
                <w:lang w:eastAsia="zh-CN"/>
              </w:rPr>
            </w:pPr>
            <w:r w:rsidRPr="00EF5447">
              <w:rPr>
                <w:rFonts w:cs="Arial"/>
                <w:lang w:eastAsia="zh-CN"/>
              </w:rPr>
              <w:t>DC_42A_n257A</w:t>
            </w:r>
          </w:p>
          <w:p w14:paraId="525BE06B" w14:textId="77777777" w:rsidR="008D1E4A" w:rsidRPr="00EF5447" w:rsidRDefault="008D1E4A" w:rsidP="00C620E0">
            <w:pPr>
              <w:pStyle w:val="TAC"/>
              <w:rPr>
                <w:rFonts w:cs="Arial"/>
                <w:lang w:eastAsia="zh-CN"/>
              </w:rPr>
            </w:pPr>
            <w:r w:rsidRPr="00EF5447">
              <w:rPr>
                <w:rFonts w:cs="Arial"/>
                <w:lang w:eastAsia="zh-CN"/>
              </w:rPr>
              <w:t>DC_42A_n257G</w:t>
            </w:r>
          </w:p>
          <w:p w14:paraId="29BD4290" w14:textId="77777777" w:rsidR="008D1E4A" w:rsidRPr="00EF5447" w:rsidRDefault="008D1E4A" w:rsidP="00C620E0">
            <w:pPr>
              <w:pStyle w:val="TAC"/>
              <w:rPr>
                <w:rFonts w:cs="Arial"/>
                <w:lang w:eastAsia="zh-CN"/>
              </w:rPr>
            </w:pPr>
            <w:r w:rsidRPr="00EF5447">
              <w:rPr>
                <w:rFonts w:cs="Arial"/>
                <w:lang w:eastAsia="zh-CN"/>
              </w:rPr>
              <w:t>DC_42A_n257H</w:t>
            </w:r>
          </w:p>
          <w:p w14:paraId="5CAF520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6E7D143E" w14:textId="77777777" w:rsidTr="00C620E0">
        <w:trPr>
          <w:trHeight w:val="187"/>
          <w:jc w:val="center"/>
        </w:trPr>
        <w:tc>
          <w:tcPr>
            <w:tcW w:w="3969" w:type="dxa"/>
            <w:shd w:val="clear" w:color="auto" w:fill="auto"/>
            <w:noWrap/>
            <w:tcMar>
              <w:top w:w="28" w:type="dxa"/>
              <w:left w:w="28" w:type="dxa"/>
              <w:bottom w:w="28" w:type="dxa"/>
              <w:right w:w="28" w:type="dxa"/>
            </w:tcMar>
          </w:tcPr>
          <w:p w14:paraId="006718C1" w14:textId="77777777" w:rsidR="008D1E4A" w:rsidRPr="00EF5447" w:rsidRDefault="008D1E4A" w:rsidP="00C620E0">
            <w:pPr>
              <w:pStyle w:val="TAC"/>
              <w:rPr>
                <w:b/>
                <w:lang w:eastAsia="zh-CN"/>
              </w:rPr>
            </w:pPr>
            <w:r w:rsidRPr="00EF5447">
              <w:rPr>
                <w:lang w:eastAsia="zh-CN"/>
              </w:rPr>
              <w:lastRenderedPageBreak/>
              <w:t>DC_19A-21A_n77A-n257A</w:t>
            </w:r>
          </w:p>
          <w:p w14:paraId="0E2D508D" w14:textId="77777777" w:rsidR="008D1E4A" w:rsidRPr="00EF5447" w:rsidRDefault="008D1E4A" w:rsidP="00C620E0">
            <w:pPr>
              <w:pStyle w:val="TAC"/>
              <w:rPr>
                <w:b/>
                <w:lang w:eastAsia="zh-CN"/>
              </w:rPr>
            </w:pPr>
            <w:r w:rsidRPr="00EF5447">
              <w:rPr>
                <w:lang w:eastAsia="zh-CN"/>
              </w:rPr>
              <w:t>DC_19A-21A_n77A-n257G</w:t>
            </w:r>
          </w:p>
          <w:p w14:paraId="7B77D9AF" w14:textId="77777777" w:rsidR="008D1E4A" w:rsidRPr="00EF5447" w:rsidRDefault="008D1E4A" w:rsidP="00C620E0">
            <w:pPr>
              <w:pStyle w:val="TAC"/>
              <w:rPr>
                <w:b/>
                <w:lang w:eastAsia="zh-CN"/>
              </w:rPr>
            </w:pPr>
            <w:r w:rsidRPr="00EF5447">
              <w:rPr>
                <w:lang w:eastAsia="zh-CN"/>
              </w:rPr>
              <w:t>DC_19A-21A_n77A-n257H</w:t>
            </w:r>
          </w:p>
          <w:p w14:paraId="3FE6FA14" w14:textId="77777777" w:rsidR="008D1E4A" w:rsidRPr="00EF5447" w:rsidRDefault="008D1E4A" w:rsidP="00C620E0">
            <w:pPr>
              <w:pStyle w:val="TAC"/>
              <w:rPr>
                <w:lang w:eastAsia="zh-CN"/>
              </w:rPr>
            </w:pPr>
            <w:r w:rsidRPr="00EF5447">
              <w:rPr>
                <w:lang w:eastAsia="zh-CN"/>
              </w:rPr>
              <w:t>DC_19A-21A_n77A-n257I</w:t>
            </w:r>
          </w:p>
        </w:tc>
        <w:tc>
          <w:tcPr>
            <w:tcW w:w="3969" w:type="dxa"/>
            <w:tcMar>
              <w:top w:w="28" w:type="dxa"/>
              <w:left w:w="28" w:type="dxa"/>
              <w:bottom w:w="28" w:type="dxa"/>
              <w:right w:w="28" w:type="dxa"/>
            </w:tcMar>
          </w:tcPr>
          <w:p w14:paraId="1B14A5B6" w14:textId="77777777" w:rsidR="008D1E4A" w:rsidRPr="00EF5447" w:rsidRDefault="008D1E4A" w:rsidP="00C620E0">
            <w:pPr>
              <w:pStyle w:val="TAC"/>
              <w:rPr>
                <w:lang w:eastAsia="zh-CN"/>
              </w:rPr>
            </w:pPr>
            <w:r w:rsidRPr="00EF5447">
              <w:rPr>
                <w:lang w:eastAsia="zh-CN"/>
              </w:rPr>
              <w:t>DC_19A_n77A-n257A</w:t>
            </w:r>
          </w:p>
          <w:p w14:paraId="022605CC" w14:textId="77777777" w:rsidR="008D1E4A" w:rsidRPr="00EF5447" w:rsidRDefault="008D1E4A" w:rsidP="00C620E0">
            <w:pPr>
              <w:pStyle w:val="TAC"/>
              <w:rPr>
                <w:lang w:eastAsia="zh-CN"/>
              </w:rPr>
            </w:pPr>
            <w:r w:rsidRPr="00EF5447">
              <w:rPr>
                <w:lang w:eastAsia="zh-CN"/>
              </w:rPr>
              <w:t>DC_19A_n77A-n257G</w:t>
            </w:r>
          </w:p>
          <w:p w14:paraId="07B90BF3" w14:textId="77777777" w:rsidR="008D1E4A" w:rsidRPr="00EF5447" w:rsidRDefault="008D1E4A" w:rsidP="00C620E0">
            <w:pPr>
              <w:pStyle w:val="TAC"/>
              <w:rPr>
                <w:lang w:eastAsia="zh-CN"/>
              </w:rPr>
            </w:pPr>
            <w:r w:rsidRPr="00EF5447">
              <w:rPr>
                <w:lang w:eastAsia="zh-CN"/>
              </w:rPr>
              <w:t>DC_19A_n77A-n257H</w:t>
            </w:r>
          </w:p>
          <w:p w14:paraId="610C1C87" w14:textId="77777777" w:rsidR="008D1E4A" w:rsidRPr="00EF5447" w:rsidRDefault="008D1E4A" w:rsidP="00C620E0">
            <w:pPr>
              <w:pStyle w:val="TAC"/>
              <w:rPr>
                <w:lang w:eastAsia="zh-CN"/>
              </w:rPr>
            </w:pPr>
            <w:r w:rsidRPr="00EF5447">
              <w:rPr>
                <w:lang w:eastAsia="zh-CN"/>
              </w:rPr>
              <w:t>DC_19A_n77A-n257I</w:t>
            </w:r>
          </w:p>
          <w:p w14:paraId="28AF612B" w14:textId="77777777" w:rsidR="008D1E4A" w:rsidRPr="00EF5447" w:rsidRDefault="008D1E4A" w:rsidP="00C620E0">
            <w:pPr>
              <w:pStyle w:val="TAC"/>
              <w:rPr>
                <w:lang w:eastAsia="zh-CN"/>
              </w:rPr>
            </w:pPr>
            <w:r w:rsidRPr="00EF5447">
              <w:rPr>
                <w:lang w:eastAsia="zh-CN"/>
              </w:rPr>
              <w:t>DC_21A_n77A-n257A</w:t>
            </w:r>
          </w:p>
          <w:p w14:paraId="6B2F7C05" w14:textId="77777777" w:rsidR="008D1E4A" w:rsidRPr="00EF5447" w:rsidRDefault="008D1E4A" w:rsidP="00C620E0">
            <w:pPr>
              <w:pStyle w:val="TAC"/>
              <w:rPr>
                <w:lang w:eastAsia="zh-CN"/>
              </w:rPr>
            </w:pPr>
            <w:r w:rsidRPr="00EF5447">
              <w:rPr>
                <w:lang w:eastAsia="zh-CN"/>
              </w:rPr>
              <w:t>DC_21A_n77A-n257G</w:t>
            </w:r>
          </w:p>
          <w:p w14:paraId="17B5BE03" w14:textId="77777777" w:rsidR="008D1E4A" w:rsidRPr="00EF5447" w:rsidRDefault="008D1E4A" w:rsidP="00C620E0">
            <w:pPr>
              <w:pStyle w:val="TAC"/>
              <w:rPr>
                <w:lang w:eastAsia="zh-CN"/>
              </w:rPr>
            </w:pPr>
            <w:r w:rsidRPr="00EF5447">
              <w:rPr>
                <w:lang w:eastAsia="zh-CN"/>
              </w:rPr>
              <w:t>DC_21A_n77A-n257H</w:t>
            </w:r>
          </w:p>
          <w:p w14:paraId="324725AC" w14:textId="77777777" w:rsidR="008D1E4A" w:rsidRPr="00EF5447" w:rsidRDefault="008D1E4A" w:rsidP="00C620E0">
            <w:pPr>
              <w:pStyle w:val="TAC"/>
              <w:rPr>
                <w:lang w:eastAsia="zh-CN"/>
              </w:rPr>
            </w:pPr>
            <w:r w:rsidRPr="00EF5447">
              <w:rPr>
                <w:lang w:eastAsia="zh-CN"/>
              </w:rPr>
              <w:t>DC_21A_n77A-n257I</w:t>
            </w:r>
          </w:p>
        </w:tc>
      </w:tr>
      <w:tr w:rsidR="008D1E4A" w:rsidRPr="00EF5447" w14:paraId="3EB54F58" w14:textId="77777777" w:rsidTr="00C620E0">
        <w:trPr>
          <w:trHeight w:val="187"/>
          <w:jc w:val="center"/>
        </w:trPr>
        <w:tc>
          <w:tcPr>
            <w:tcW w:w="3969" w:type="dxa"/>
            <w:shd w:val="clear" w:color="auto" w:fill="auto"/>
            <w:noWrap/>
            <w:tcMar>
              <w:top w:w="28" w:type="dxa"/>
              <w:left w:w="28" w:type="dxa"/>
              <w:bottom w:w="28" w:type="dxa"/>
              <w:right w:w="28" w:type="dxa"/>
            </w:tcMar>
          </w:tcPr>
          <w:p w14:paraId="4F7E89C8" w14:textId="77777777" w:rsidR="008D1E4A" w:rsidRPr="00EF5447" w:rsidRDefault="008D1E4A" w:rsidP="00C620E0">
            <w:pPr>
              <w:pStyle w:val="TAC"/>
              <w:rPr>
                <w:b/>
                <w:lang w:eastAsia="zh-CN"/>
              </w:rPr>
            </w:pPr>
            <w:r w:rsidRPr="00EF5447">
              <w:rPr>
                <w:lang w:eastAsia="zh-CN"/>
              </w:rPr>
              <w:t>DC_19A-21A_n78A-n257A</w:t>
            </w:r>
          </w:p>
          <w:p w14:paraId="44788FDA" w14:textId="77777777" w:rsidR="008D1E4A" w:rsidRPr="00EF5447" w:rsidRDefault="008D1E4A" w:rsidP="00C620E0">
            <w:pPr>
              <w:pStyle w:val="TAC"/>
              <w:rPr>
                <w:b/>
                <w:lang w:eastAsia="zh-CN"/>
              </w:rPr>
            </w:pPr>
            <w:r w:rsidRPr="00EF5447">
              <w:rPr>
                <w:lang w:eastAsia="zh-CN"/>
              </w:rPr>
              <w:t>DC_19A-21A_n78A-n257G</w:t>
            </w:r>
          </w:p>
          <w:p w14:paraId="60338200" w14:textId="77777777" w:rsidR="008D1E4A" w:rsidRPr="00EF5447" w:rsidRDefault="008D1E4A" w:rsidP="00C620E0">
            <w:pPr>
              <w:pStyle w:val="TAC"/>
              <w:rPr>
                <w:b/>
                <w:lang w:eastAsia="zh-CN"/>
              </w:rPr>
            </w:pPr>
            <w:r w:rsidRPr="00EF5447">
              <w:rPr>
                <w:lang w:eastAsia="zh-CN"/>
              </w:rPr>
              <w:t>DC_19A-21A_n78A-n257H</w:t>
            </w:r>
          </w:p>
          <w:p w14:paraId="330F11BE" w14:textId="77777777" w:rsidR="008D1E4A" w:rsidRPr="00EF5447" w:rsidRDefault="008D1E4A" w:rsidP="00C620E0">
            <w:pPr>
              <w:pStyle w:val="TAC"/>
              <w:rPr>
                <w:lang w:eastAsia="zh-CN"/>
              </w:rPr>
            </w:pPr>
            <w:r w:rsidRPr="00EF5447">
              <w:rPr>
                <w:lang w:eastAsia="zh-CN"/>
              </w:rPr>
              <w:t>DC_19A-21A_n78A-n257I</w:t>
            </w:r>
          </w:p>
        </w:tc>
        <w:tc>
          <w:tcPr>
            <w:tcW w:w="3969" w:type="dxa"/>
            <w:tcMar>
              <w:top w:w="28" w:type="dxa"/>
              <w:left w:w="28" w:type="dxa"/>
              <w:bottom w:w="28" w:type="dxa"/>
              <w:right w:w="28" w:type="dxa"/>
            </w:tcMar>
          </w:tcPr>
          <w:p w14:paraId="64287466" w14:textId="77777777" w:rsidR="008D1E4A" w:rsidRPr="00EF5447" w:rsidRDefault="008D1E4A" w:rsidP="00C620E0">
            <w:pPr>
              <w:pStyle w:val="TAC"/>
              <w:rPr>
                <w:lang w:eastAsia="zh-CN"/>
              </w:rPr>
            </w:pPr>
            <w:r w:rsidRPr="00EF5447">
              <w:rPr>
                <w:lang w:eastAsia="zh-CN"/>
              </w:rPr>
              <w:t>DC_19A_n78A-n257A</w:t>
            </w:r>
          </w:p>
          <w:p w14:paraId="7F0646BE" w14:textId="77777777" w:rsidR="008D1E4A" w:rsidRPr="00EF5447" w:rsidRDefault="008D1E4A" w:rsidP="00C620E0">
            <w:pPr>
              <w:pStyle w:val="TAC"/>
              <w:rPr>
                <w:lang w:eastAsia="zh-CN"/>
              </w:rPr>
            </w:pPr>
            <w:r w:rsidRPr="00EF5447">
              <w:rPr>
                <w:lang w:eastAsia="zh-CN"/>
              </w:rPr>
              <w:t>DC_19A_n78A-n257G</w:t>
            </w:r>
          </w:p>
          <w:p w14:paraId="2ED4D120" w14:textId="77777777" w:rsidR="008D1E4A" w:rsidRPr="00EF5447" w:rsidRDefault="008D1E4A" w:rsidP="00C620E0">
            <w:pPr>
              <w:pStyle w:val="TAC"/>
              <w:rPr>
                <w:lang w:eastAsia="zh-CN"/>
              </w:rPr>
            </w:pPr>
            <w:r w:rsidRPr="00EF5447">
              <w:rPr>
                <w:lang w:eastAsia="zh-CN"/>
              </w:rPr>
              <w:t>DC_19A_n78A-n257H</w:t>
            </w:r>
          </w:p>
          <w:p w14:paraId="356773E5" w14:textId="77777777" w:rsidR="008D1E4A" w:rsidRPr="00EF5447" w:rsidRDefault="008D1E4A" w:rsidP="00C620E0">
            <w:pPr>
              <w:pStyle w:val="TAC"/>
              <w:rPr>
                <w:lang w:eastAsia="zh-CN"/>
              </w:rPr>
            </w:pPr>
            <w:r w:rsidRPr="00EF5447">
              <w:rPr>
                <w:lang w:eastAsia="zh-CN"/>
              </w:rPr>
              <w:t>DC_19A_n78A-n257I</w:t>
            </w:r>
          </w:p>
          <w:p w14:paraId="5CD5E5AA" w14:textId="77777777" w:rsidR="008D1E4A" w:rsidRPr="00EF5447" w:rsidRDefault="008D1E4A" w:rsidP="00C620E0">
            <w:pPr>
              <w:pStyle w:val="TAC"/>
              <w:rPr>
                <w:lang w:eastAsia="zh-CN"/>
              </w:rPr>
            </w:pPr>
            <w:r w:rsidRPr="00EF5447">
              <w:rPr>
                <w:lang w:eastAsia="zh-CN"/>
              </w:rPr>
              <w:t>DC_21A_n78A-n257A</w:t>
            </w:r>
          </w:p>
          <w:p w14:paraId="14D8A3EB" w14:textId="77777777" w:rsidR="008D1E4A" w:rsidRPr="00EF5447" w:rsidRDefault="008D1E4A" w:rsidP="00C620E0">
            <w:pPr>
              <w:pStyle w:val="TAC"/>
              <w:rPr>
                <w:lang w:eastAsia="zh-CN"/>
              </w:rPr>
            </w:pPr>
            <w:r w:rsidRPr="00EF5447">
              <w:rPr>
                <w:lang w:eastAsia="zh-CN"/>
              </w:rPr>
              <w:t>DC_21A_n78A-n257G</w:t>
            </w:r>
          </w:p>
          <w:p w14:paraId="56153D32" w14:textId="77777777" w:rsidR="008D1E4A" w:rsidRPr="00EF5447" w:rsidRDefault="008D1E4A" w:rsidP="00C620E0">
            <w:pPr>
              <w:pStyle w:val="TAC"/>
              <w:rPr>
                <w:lang w:eastAsia="zh-CN"/>
              </w:rPr>
            </w:pPr>
            <w:r w:rsidRPr="00EF5447">
              <w:rPr>
                <w:lang w:eastAsia="zh-CN"/>
              </w:rPr>
              <w:t>DC_21A_n78A-n257H</w:t>
            </w:r>
          </w:p>
          <w:p w14:paraId="07D9844E" w14:textId="77777777" w:rsidR="008D1E4A" w:rsidRPr="00EF5447" w:rsidRDefault="008D1E4A" w:rsidP="00C620E0">
            <w:pPr>
              <w:pStyle w:val="TAC"/>
              <w:rPr>
                <w:lang w:eastAsia="zh-CN"/>
              </w:rPr>
            </w:pPr>
            <w:r w:rsidRPr="00EF5447">
              <w:rPr>
                <w:lang w:eastAsia="zh-CN"/>
              </w:rPr>
              <w:t>DC_21A_n78A-n257I</w:t>
            </w:r>
          </w:p>
        </w:tc>
      </w:tr>
      <w:tr w:rsidR="008D1E4A" w:rsidRPr="00EF5447" w14:paraId="0AC3D1D6" w14:textId="77777777" w:rsidTr="00C620E0">
        <w:trPr>
          <w:trHeight w:val="187"/>
          <w:jc w:val="center"/>
        </w:trPr>
        <w:tc>
          <w:tcPr>
            <w:tcW w:w="3969" w:type="dxa"/>
            <w:shd w:val="clear" w:color="auto" w:fill="auto"/>
            <w:noWrap/>
            <w:tcMar>
              <w:top w:w="28" w:type="dxa"/>
              <w:left w:w="28" w:type="dxa"/>
              <w:bottom w:w="28" w:type="dxa"/>
              <w:right w:w="28" w:type="dxa"/>
            </w:tcMar>
          </w:tcPr>
          <w:p w14:paraId="4CB1C6D9" w14:textId="77777777" w:rsidR="008D1E4A" w:rsidRPr="00EF5447" w:rsidRDefault="008D1E4A" w:rsidP="00C620E0">
            <w:pPr>
              <w:pStyle w:val="TAC"/>
              <w:rPr>
                <w:lang w:eastAsia="zh-CN"/>
              </w:rPr>
            </w:pPr>
            <w:r w:rsidRPr="00EF5447">
              <w:rPr>
                <w:lang w:eastAsia="zh-CN"/>
              </w:rPr>
              <w:t>DC_19A-21A_n79A-n257A</w:t>
            </w:r>
          </w:p>
          <w:p w14:paraId="5B26518A" w14:textId="77777777" w:rsidR="008D1E4A" w:rsidRPr="00EF5447" w:rsidRDefault="008D1E4A" w:rsidP="00C620E0">
            <w:pPr>
              <w:pStyle w:val="TAC"/>
              <w:rPr>
                <w:lang w:eastAsia="zh-CN"/>
              </w:rPr>
            </w:pPr>
            <w:r w:rsidRPr="00EF5447">
              <w:rPr>
                <w:lang w:eastAsia="zh-CN"/>
              </w:rPr>
              <w:t>DC_19A-21A_n79A-n257G</w:t>
            </w:r>
          </w:p>
          <w:p w14:paraId="68130BBF" w14:textId="77777777" w:rsidR="008D1E4A" w:rsidRPr="00EF5447" w:rsidRDefault="008D1E4A" w:rsidP="00C620E0">
            <w:pPr>
              <w:pStyle w:val="TAC"/>
              <w:rPr>
                <w:lang w:eastAsia="zh-CN"/>
              </w:rPr>
            </w:pPr>
            <w:r w:rsidRPr="00EF5447">
              <w:rPr>
                <w:lang w:eastAsia="zh-CN"/>
              </w:rPr>
              <w:t>DC_19A-21A_n79A-n257H</w:t>
            </w:r>
          </w:p>
          <w:p w14:paraId="3DB69ED0" w14:textId="77777777" w:rsidR="008D1E4A" w:rsidRPr="00EF5447" w:rsidRDefault="008D1E4A" w:rsidP="00C620E0">
            <w:pPr>
              <w:pStyle w:val="TAC"/>
              <w:rPr>
                <w:lang w:eastAsia="zh-CN"/>
              </w:rPr>
            </w:pPr>
            <w:r w:rsidRPr="00EF5447">
              <w:rPr>
                <w:lang w:eastAsia="zh-CN"/>
              </w:rPr>
              <w:t>DC_19A-21A_n79A-n257I</w:t>
            </w:r>
          </w:p>
        </w:tc>
        <w:tc>
          <w:tcPr>
            <w:tcW w:w="3969" w:type="dxa"/>
            <w:tcMar>
              <w:top w:w="28" w:type="dxa"/>
              <w:left w:w="28" w:type="dxa"/>
              <w:bottom w:w="28" w:type="dxa"/>
              <w:right w:w="28" w:type="dxa"/>
            </w:tcMar>
          </w:tcPr>
          <w:p w14:paraId="21F77824" w14:textId="77777777" w:rsidR="008D1E4A" w:rsidRPr="00EF5447" w:rsidRDefault="008D1E4A" w:rsidP="00C620E0">
            <w:pPr>
              <w:pStyle w:val="TAC"/>
              <w:rPr>
                <w:lang w:eastAsia="zh-CN"/>
              </w:rPr>
            </w:pPr>
            <w:r w:rsidRPr="00EF5447">
              <w:rPr>
                <w:lang w:eastAsia="zh-CN"/>
              </w:rPr>
              <w:t>DC_19A_n79A-n257A</w:t>
            </w:r>
          </w:p>
          <w:p w14:paraId="2DC8CA1B" w14:textId="77777777" w:rsidR="008D1E4A" w:rsidRPr="00EF5447" w:rsidRDefault="008D1E4A" w:rsidP="00C620E0">
            <w:pPr>
              <w:pStyle w:val="TAC"/>
              <w:rPr>
                <w:lang w:eastAsia="zh-CN"/>
              </w:rPr>
            </w:pPr>
            <w:r w:rsidRPr="00EF5447">
              <w:rPr>
                <w:lang w:eastAsia="zh-CN"/>
              </w:rPr>
              <w:t>DC_19A_n79A-n257G</w:t>
            </w:r>
          </w:p>
          <w:p w14:paraId="0AFE3D29" w14:textId="77777777" w:rsidR="008D1E4A" w:rsidRPr="00EF5447" w:rsidRDefault="008D1E4A" w:rsidP="00C620E0">
            <w:pPr>
              <w:pStyle w:val="TAC"/>
              <w:rPr>
                <w:lang w:eastAsia="zh-CN"/>
              </w:rPr>
            </w:pPr>
            <w:r w:rsidRPr="00EF5447">
              <w:rPr>
                <w:lang w:eastAsia="zh-CN"/>
              </w:rPr>
              <w:t>DC_19A_n79A-n257H</w:t>
            </w:r>
          </w:p>
          <w:p w14:paraId="567D0F15" w14:textId="77777777" w:rsidR="008D1E4A" w:rsidRPr="00EF5447" w:rsidRDefault="008D1E4A" w:rsidP="00C620E0">
            <w:pPr>
              <w:pStyle w:val="TAC"/>
              <w:rPr>
                <w:lang w:eastAsia="zh-CN"/>
              </w:rPr>
            </w:pPr>
            <w:r w:rsidRPr="00EF5447">
              <w:rPr>
                <w:lang w:eastAsia="zh-CN"/>
              </w:rPr>
              <w:t>DC_19A_n79A-n257I</w:t>
            </w:r>
          </w:p>
          <w:p w14:paraId="16B87385" w14:textId="77777777" w:rsidR="008D1E4A" w:rsidRPr="00EF5447" w:rsidRDefault="008D1E4A" w:rsidP="00C620E0">
            <w:pPr>
              <w:pStyle w:val="TAC"/>
              <w:rPr>
                <w:lang w:eastAsia="zh-CN"/>
              </w:rPr>
            </w:pPr>
            <w:r w:rsidRPr="00EF5447">
              <w:rPr>
                <w:lang w:eastAsia="zh-CN"/>
              </w:rPr>
              <w:t>DC_21A_n79A-n257A</w:t>
            </w:r>
          </w:p>
          <w:p w14:paraId="3D347575" w14:textId="77777777" w:rsidR="008D1E4A" w:rsidRPr="00EF5447" w:rsidRDefault="008D1E4A" w:rsidP="00C620E0">
            <w:pPr>
              <w:pStyle w:val="TAC"/>
              <w:rPr>
                <w:lang w:eastAsia="zh-CN"/>
              </w:rPr>
            </w:pPr>
            <w:r w:rsidRPr="00EF5447">
              <w:rPr>
                <w:lang w:eastAsia="zh-CN"/>
              </w:rPr>
              <w:t>DC_21A_n79A-n257G</w:t>
            </w:r>
          </w:p>
          <w:p w14:paraId="208ACF90" w14:textId="77777777" w:rsidR="008D1E4A" w:rsidRPr="00EF5447" w:rsidRDefault="008D1E4A" w:rsidP="00C620E0">
            <w:pPr>
              <w:pStyle w:val="TAC"/>
              <w:rPr>
                <w:lang w:eastAsia="zh-CN"/>
              </w:rPr>
            </w:pPr>
            <w:r w:rsidRPr="00EF5447">
              <w:rPr>
                <w:lang w:eastAsia="zh-CN"/>
              </w:rPr>
              <w:t>DC_21A_n79A-n257H</w:t>
            </w:r>
          </w:p>
          <w:p w14:paraId="08499AC9" w14:textId="77777777" w:rsidR="008D1E4A" w:rsidRPr="00EF5447" w:rsidRDefault="008D1E4A" w:rsidP="00C620E0">
            <w:pPr>
              <w:pStyle w:val="TAC"/>
              <w:rPr>
                <w:lang w:eastAsia="zh-CN"/>
              </w:rPr>
            </w:pPr>
            <w:r w:rsidRPr="00EF5447">
              <w:rPr>
                <w:lang w:eastAsia="zh-CN"/>
              </w:rPr>
              <w:t>DC_21A_n79A-n257I</w:t>
            </w:r>
          </w:p>
        </w:tc>
      </w:tr>
      <w:tr w:rsidR="008D1E4A" w:rsidRPr="00EF5447" w14:paraId="1F854463" w14:textId="77777777" w:rsidTr="00C620E0">
        <w:trPr>
          <w:trHeight w:val="187"/>
          <w:jc w:val="center"/>
        </w:trPr>
        <w:tc>
          <w:tcPr>
            <w:tcW w:w="3969" w:type="dxa"/>
            <w:shd w:val="clear" w:color="auto" w:fill="auto"/>
            <w:noWrap/>
            <w:tcMar>
              <w:top w:w="28" w:type="dxa"/>
              <w:left w:w="28" w:type="dxa"/>
              <w:bottom w:w="28" w:type="dxa"/>
              <w:right w:w="28" w:type="dxa"/>
            </w:tcMar>
          </w:tcPr>
          <w:p w14:paraId="1555B6CB" w14:textId="77777777" w:rsidR="008D1E4A" w:rsidRPr="00EF5447" w:rsidRDefault="008D1E4A" w:rsidP="00C620E0">
            <w:pPr>
              <w:pStyle w:val="TAC"/>
              <w:rPr>
                <w:b/>
                <w:lang w:eastAsia="zh-CN"/>
              </w:rPr>
            </w:pPr>
            <w:r w:rsidRPr="00EF5447">
              <w:rPr>
                <w:lang w:eastAsia="zh-CN"/>
              </w:rPr>
              <w:t>DC_19A-42A_n77A-n257A</w:t>
            </w:r>
          </w:p>
          <w:p w14:paraId="14523821" w14:textId="77777777" w:rsidR="008D1E4A" w:rsidRPr="00EF5447" w:rsidRDefault="008D1E4A" w:rsidP="00C620E0">
            <w:pPr>
              <w:pStyle w:val="TAC"/>
              <w:rPr>
                <w:b/>
                <w:lang w:eastAsia="zh-CN"/>
              </w:rPr>
            </w:pPr>
            <w:r w:rsidRPr="00EF5447">
              <w:rPr>
                <w:lang w:eastAsia="zh-CN"/>
              </w:rPr>
              <w:t>DC_19A-42A_n77A-n257G</w:t>
            </w:r>
          </w:p>
          <w:p w14:paraId="31400E2D" w14:textId="77777777" w:rsidR="008D1E4A" w:rsidRPr="00EF5447" w:rsidRDefault="008D1E4A" w:rsidP="00C620E0">
            <w:pPr>
              <w:pStyle w:val="TAC"/>
              <w:rPr>
                <w:b/>
                <w:lang w:eastAsia="zh-CN"/>
              </w:rPr>
            </w:pPr>
            <w:r w:rsidRPr="00EF5447">
              <w:rPr>
                <w:lang w:eastAsia="zh-CN"/>
              </w:rPr>
              <w:t>DC_19A-42A_n77A-n257H</w:t>
            </w:r>
          </w:p>
          <w:p w14:paraId="016C9311" w14:textId="77777777" w:rsidR="008D1E4A" w:rsidRPr="00EF5447" w:rsidRDefault="008D1E4A" w:rsidP="00C620E0">
            <w:pPr>
              <w:pStyle w:val="TAC"/>
              <w:rPr>
                <w:b/>
                <w:lang w:eastAsia="zh-CN"/>
              </w:rPr>
            </w:pPr>
            <w:r w:rsidRPr="00EF5447">
              <w:rPr>
                <w:lang w:eastAsia="zh-CN"/>
              </w:rPr>
              <w:t>DC_19A-42A_n77A-n257I</w:t>
            </w:r>
          </w:p>
          <w:p w14:paraId="3D52A7ED" w14:textId="77777777" w:rsidR="008D1E4A" w:rsidRPr="00EF5447" w:rsidRDefault="008D1E4A" w:rsidP="00C620E0">
            <w:pPr>
              <w:pStyle w:val="TAC"/>
              <w:rPr>
                <w:b/>
                <w:lang w:eastAsia="zh-CN"/>
              </w:rPr>
            </w:pPr>
            <w:r w:rsidRPr="00EF5447">
              <w:rPr>
                <w:lang w:eastAsia="zh-CN"/>
              </w:rPr>
              <w:t>DC_19A-42C_n77A-n257A</w:t>
            </w:r>
          </w:p>
          <w:p w14:paraId="27010425" w14:textId="77777777" w:rsidR="008D1E4A" w:rsidRPr="00EF5447" w:rsidRDefault="008D1E4A" w:rsidP="00C620E0">
            <w:pPr>
              <w:pStyle w:val="TAC"/>
              <w:rPr>
                <w:b/>
                <w:lang w:eastAsia="zh-CN"/>
              </w:rPr>
            </w:pPr>
            <w:r w:rsidRPr="00EF5447">
              <w:rPr>
                <w:lang w:eastAsia="zh-CN"/>
              </w:rPr>
              <w:t>DC_19A-42C_n77A-n257G</w:t>
            </w:r>
          </w:p>
          <w:p w14:paraId="6D08C499" w14:textId="77777777" w:rsidR="008D1E4A" w:rsidRPr="00EF5447" w:rsidRDefault="008D1E4A" w:rsidP="00C620E0">
            <w:pPr>
              <w:pStyle w:val="TAC"/>
              <w:rPr>
                <w:b/>
                <w:lang w:eastAsia="zh-CN"/>
              </w:rPr>
            </w:pPr>
            <w:r w:rsidRPr="00EF5447">
              <w:rPr>
                <w:lang w:eastAsia="zh-CN"/>
              </w:rPr>
              <w:t>DC_19A-42C_n77A-n257H</w:t>
            </w:r>
          </w:p>
          <w:p w14:paraId="046B1487" w14:textId="77777777" w:rsidR="008D1E4A" w:rsidRPr="00EF5447" w:rsidRDefault="008D1E4A" w:rsidP="00C620E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1AFF24BC" w14:textId="77777777" w:rsidR="008D1E4A" w:rsidRPr="00EF5447" w:rsidRDefault="008D1E4A" w:rsidP="00C620E0">
            <w:pPr>
              <w:pStyle w:val="TAC"/>
              <w:rPr>
                <w:lang w:eastAsia="zh-CN"/>
              </w:rPr>
            </w:pPr>
            <w:r w:rsidRPr="00EF5447">
              <w:rPr>
                <w:lang w:eastAsia="zh-CN"/>
              </w:rPr>
              <w:t>DC_19A_n77A-n257A</w:t>
            </w:r>
          </w:p>
          <w:p w14:paraId="493101C9" w14:textId="77777777" w:rsidR="008D1E4A" w:rsidRPr="00EF5447" w:rsidRDefault="008D1E4A" w:rsidP="00C620E0">
            <w:pPr>
              <w:pStyle w:val="TAC"/>
              <w:rPr>
                <w:lang w:eastAsia="zh-CN"/>
              </w:rPr>
            </w:pPr>
            <w:r w:rsidRPr="00EF5447">
              <w:rPr>
                <w:lang w:eastAsia="zh-CN"/>
              </w:rPr>
              <w:t>DC_19A_n77A-n257G</w:t>
            </w:r>
          </w:p>
          <w:p w14:paraId="781E4C6A" w14:textId="77777777" w:rsidR="008D1E4A" w:rsidRPr="00EF5447" w:rsidRDefault="008D1E4A" w:rsidP="00C620E0">
            <w:pPr>
              <w:pStyle w:val="TAC"/>
              <w:rPr>
                <w:lang w:eastAsia="zh-CN"/>
              </w:rPr>
            </w:pPr>
            <w:r w:rsidRPr="00EF5447">
              <w:rPr>
                <w:lang w:eastAsia="zh-CN"/>
              </w:rPr>
              <w:t>DC_19A_n77A-n257H</w:t>
            </w:r>
          </w:p>
          <w:p w14:paraId="3D667AE4" w14:textId="77777777" w:rsidR="008D1E4A" w:rsidRPr="00EF5447" w:rsidRDefault="008D1E4A" w:rsidP="00C620E0">
            <w:pPr>
              <w:pStyle w:val="TAC"/>
              <w:rPr>
                <w:lang w:eastAsia="zh-CN"/>
              </w:rPr>
            </w:pPr>
            <w:r w:rsidRPr="00EF5447">
              <w:rPr>
                <w:lang w:eastAsia="zh-CN"/>
              </w:rPr>
              <w:t>DC_19A_n77A-n257I</w:t>
            </w:r>
          </w:p>
        </w:tc>
      </w:tr>
      <w:tr w:rsidR="008D1E4A" w:rsidRPr="00EF5447" w14:paraId="1D81D8D1" w14:textId="77777777" w:rsidTr="00C620E0">
        <w:trPr>
          <w:trHeight w:val="187"/>
          <w:jc w:val="center"/>
        </w:trPr>
        <w:tc>
          <w:tcPr>
            <w:tcW w:w="3969" w:type="dxa"/>
            <w:shd w:val="clear" w:color="auto" w:fill="auto"/>
            <w:noWrap/>
            <w:tcMar>
              <w:top w:w="28" w:type="dxa"/>
              <w:left w:w="28" w:type="dxa"/>
              <w:bottom w:w="28" w:type="dxa"/>
              <w:right w:w="28" w:type="dxa"/>
            </w:tcMar>
          </w:tcPr>
          <w:p w14:paraId="569D4F59" w14:textId="77777777" w:rsidR="008D1E4A" w:rsidRPr="00EF5447" w:rsidRDefault="008D1E4A" w:rsidP="00C620E0">
            <w:pPr>
              <w:pStyle w:val="TAC"/>
              <w:rPr>
                <w:lang w:eastAsia="zh-CN"/>
              </w:rPr>
            </w:pPr>
            <w:r w:rsidRPr="00EF5447">
              <w:rPr>
                <w:lang w:eastAsia="zh-CN"/>
              </w:rPr>
              <w:t>DC_19A-42A_n78A-n257A</w:t>
            </w:r>
          </w:p>
          <w:p w14:paraId="6BF9EAD0" w14:textId="77777777" w:rsidR="008D1E4A" w:rsidRPr="00EF5447" w:rsidRDefault="008D1E4A" w:rsidP="00C620E0">
            <w:pPr>
              <w:pStyle w:val="TAC"/>
              <w:rPr>
                <w:lang w:eastAsia="zh-CN"/>
              </w:rPr>
            </w:pPr>
            <w:r w:rsidRPr="00EF5447">
              <w:rPr>
                <w:lang w:eastAsia="zh-CN"/>
              </w:rPr>
              <w:t>DC_19A-42A_n78A-n257G</w:t>
            </w:r>
          </w:p>
          <w:p w14:paraId="6DB21376" w14:textId="77777777" w:rsidR="008D1E4A" w:rsidRPr="00EF5447" w:rsidRDefault="008D1E4A" w:rsidP="00C620E0">
            <w:pPr>
              <w:pStyle w:val="TAC"/>
              <w:rPr>
                <w:lang w:eastAsia="zh-CN"/>
              </w:rPr>
            </w:pPr>
            <w:r w:rsidRPr="00EF5447">
              <w:rPr>
                <w:lang w:eastAsia="zh-CN"/>
              </w:rPr>
              <w:t>DC_19A-42A_n78A-n257H</w:t>
            </w:r>
          </w:p>
          <w:p w14:paraId="63A19744" w14:textId="77777777" w:rsidR="008D1E4A" w:rsidRPr="00EF5447" w:rsidRDefault="008D1E4A" w:rsidP="00C620E0">
            <w:pPr>
              <w:pStyle w:val="TAC"/>
              <w:rPr>
                <w:lang w:eastAsia="zh-CN"/>
              </w:rPr>
            </w:pPr>
            <w:r w:rsidRPr="00EF5447">
              <w:rPr>
                <w:lang w:eastAsia="zh-CN"/>
              </w:rPr>
              <w:t>DC_19A-42A_n78A-n257I</w:t>
            </w:r>
          </w:p>
          <w:p w14:paraId="49350037" w14:textId="77777777" w:rsidR="008D1E4A" w:rsidRPr="00EF5447" w:rsidRDefault="008D1E4A" w:rsidP="00C620E0">
            <w:pPr>
              <w:pStyle w:val="TAC"/>
              <w:rPr>
                <w:lang w:eastAsia="zh-CN"/>
              </w:rPr>
            </w:pPr>
            <w:r w:rsidRPr="00EF5447">
              <w:rPr>
                <w:lang w:eastAsia="zh-CN"/>
              </w:rPr>
              <w:t>DC_19A-42C_n78A-n257A</w:t>
            </w:r>
          </w:p>
          <w:p w14:paraId="11562922" w14:textId="77777777" w:rsidR="008D1E4A" w:rsidRPr="00EF5447" w:rsidRDefault="008D1E4A" w:rsidP="00C620E0">
            <w:pPr>
              <w:pStyle w:val="TAC"/>
              <w:rPr>
                <w:lang w:eastAsia="zh-CN"/>
              </w:rPr>
            </w:pPr>
            <w:r w:rsidRPr="00EF5447">
              <w:rPr>
                <w:lang w:eastAsia="zh-CN"/>
              </w:rPr>
              <w:t>DC_19A-42C_n78A-n257G</w:t>
            </w:r>
          </w:p>
          <w:p w14:paraId="3174A716" w14:textId="77777777" w:rsidR="008D1E4A" w:rsidRPr="00EF5447" w:rsidRDefault="008D1E4A" w:rsidP="00C620E0">
            <w:pPr>
              <w:pStyle w:val="TAC"/>
              <w:rPr>
                <w:lang w:eastAsia="zh-CN"/>
              </w:rPr>
            </w:pPr>
            <w:r w:rsidRPr="00EF5447">
              <w:rPr>
                <w:lang w:eastAsia="zh-CN"/>
              </w:rPr>
              <w:t>DC_19A-42C_n78A-n257H</w:t>
            </w:r>
          </w:p>
          <w:p w14:paraId="633AD77F" w14:textId="77777777" w:rsidR="008D1E4A" w:rsidRPr="00EF5447" w:rsidRDefault="008D1E4A" w:rsidP="00C620E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636A218A" w14:textId="77777777" w:rsidR="008D1E4A" w:rsidRPr="00EF5447" w:rsidRDefault="008D1E4A" w:rsidP="00C620E0">
            <w:pPr>
              <w:pStyle w:val="TAC"/>
              <w:rPr>
                <w:lang w:eastAsia="zh-CN"/>
              </w:rPr>
            </w:pPr>
            <w:r w:rsidRPr="00EF5447">
              <w:rPr>
                <w:lang w:eastAsia="zh-CN"/>
              </w:rPr>
              <w:t>DC_19A_n78A-n257A</w:t>
            </w:r>
          </w:p>
          <w:p w14:paraId="79959561" w14:textId="77777777" w:rsidR="008D1E4A" w:rsidRPr="00EF5447" w:rsidRDefault="008D1E4A" w:rsidP="00C620E0">
            <w:pPr>
              <w:pStyle w:val="TAC"/>
              <w:rPr>
                <w:lang w:eastAsia="zh-CN"/>
              </w:rPr>
            </w:pPr>
            <w:r w:rsidRPr="00EF5447">
              <w:rPr>
                <w:lang w:eastAsia="zh-CN"/>
              </w:rPr>
              <w:t>DC_19A_n78A-n257G</w:t>
            </w:r>
          </w:p>
          <w:p w14:paraId="7A9099CE" w14:textId="77777777" w:rsidR="008D1E4A" w:rsidRPr="00EF5447" w:rsidRDefault="008D1E4A" w:rsidP="00C620E0">
            <w:pPr>
              <w:pStyle w:val="TAC"/>
              <w:rPr>
                <w:lang w:eastAsia="zh-CN"/>
              </w:rPr>
            </w:pPr>
            <w:r w:rsidRPr="00EF5447">
              <w:rPr>
                <w:lang w:eastAsia="zh-CN"/>
              </w:rPr>
              <w:t>DC_19A_n78A-n257H</w:t>
            </w:r>
          </w:p>
          <w:p w14:paraId="18695F83" w14:textId="77777777" w:rsidR="008D1E4A" w:rsidRPr="00EF5447" w:rsidRDefault="008D1E4A" w:rsidP="00C620E0">
            <w:pPr>
              <w:pStyle w:val="TAC"/>
              <w:rPr>
                <w:lang w:eastAsia="zh-CN"/>
              </w:rPr>
            </w:pPr>
            <w:r w:rsidRPr="00EF5447">
              <w:rPr>
                <w:lang w:eastAsia="zh-CN"/>
              </w:rPr>
              <w:t>DC_19A_n78A-n257I</w:t>
            </w:r>
          </w:p>
        </w:tc>
      </w:tr>
      <w:tr w:rsidR="008D1E4A" w:rsidRPr="00EF5447" w14:paraId="71E34938" w14:textId="77777777" w:rsidTr="00C620E0">
        <w:trPr>
          <w:trHeight w:val="187"/>
          <w:jc w:val="center"/>
        </w:trPr>
        <w:tc>
          <w:tcPr>
            <w:tcW w:w="3969" w:type="dxa"/>
            <w:shd w:val="clear" w:color="auto" w:fill="auto"/>
            <w:noWrap/>
            <w:tcMar>
              <w:top w:w="28" w:type="dxa"/>
              <w:left w:w="28" w:type="dxa"/>
              <w:bottom w:w="28" w:type="dxa"/>
              <w:right w:w="28" w:type="dxa"/>
            </w:tcMar>
          </w:tcPr>
          <w:p w14:paraId="1967948F" w14:textId="77777777" w:rsidR="008D1E4A" w:rsidRPr="00EF5447" w:rsidRDefault="008D1E4A" w:rsidP="00C620E0">
            <w:pPr>
              <w:pStyle w:val="TAC"/>
              <w:rPr>
                <w:lang w:eastAsia="zh-CN"/>
              </w:rPr>
            </w:pPr>
            <w:r w:rsidRPr="00EF5447">
              <w:rPr>
                <w:lang w:eastAsia="zh-CN"/>
              </w:rPr>
              <w:lastRenderedPageBreak/>
              <w:t>DC_19A-42A_n79A-n257A</w:t>
            </w:r>
          </w:p>
          <w:p w14:paraId="35BAE221" w14:textId="77777777" w:rsidR="008D1E4A" w:rsidRPr="00EF5447" w:rsidRDefault="008D1E4A" w:rsidP="00C620E0">
            <w:pPr>
              <w:pStyle w:val="TAC"/>
              <w:rPr>
                <w:lang w:eastAsia="zh-CN"/>
              </w:rPr>
            </w:pPr>
            <w:r w:rsidRPr="00EF5447">
              <w:rPr>
                <w:lang w:eastAsia="zh-CN"/>
              </w:rPr>
              <w:t>DC_19A-42A_n79A-n257G</w:t>
            </w:r>
          </w:p>
          <w:p w14:paraId="5D81DDF5" w14:textId="77777777" w:rsidR="008D1E4A" w:rsidRPr="00EF5447" w:rsidRDefault="008D1E4A" w:rsidP="00C620E0">
            <w:pPr>
              <w:pStyle w:val="TAC"/>
              <w:rPr>
                <w:lang w:eastAsia="zh-CN"/>
              </w:rPr>
            </w:pPr>
            <w:r w:rsidRPr="00EF5447">
              <w:rPr>
                <w:lang w:eastAsia="zh-CN"/>
              </w:rPr>
              <w:t>DC_19A-42A_n79A-n257H</w:t>
            </w:r>
          </w:p>
          <w:p w14:paraId="5A2CF544" w14:textId="77777777" w:rsidR="008D1E4A" w:rsidRPr="00EF5447" w:rsidRDefault="008D1E4A" w:rsidP="00C620E0">
            <w:pPr>
              <w:pStyle w:val="TAC"/>
              <w:rPr>
                <w:lang w:eastAsia="zh-CN"/>
              </w:rPr>
            </w:pPr>
            <w:r w:rsidRPr="00EF5447">
              <w:rPr>
                <w:lang w:eastAsia="zh-CN"/>
              </w:rPr>
              <w:t>DC_19A-42A_n79A-n257I</w:t>
            </w:r>
          </w:p>
          <w:p w14:paraId="09CA15D0" w14:textId="77777777" w:rsidR="008D1E4A" w:rsidRPr="00EF5447" w:rsidRDefault="008D1E4A" w:rsidP="00C620E0">
            <w:pPr>
              <w:pStyle w:val="TAC"/>
              <w:rPr>
                <w:lang w:eastAsia="zh-CN"/>
              </w:rPr>
            </w:pPr>
            <w:r w:rsidRPr="00EF5447">
              <w:rPr>
                <w:lang w:eastAsia="zh-CN"/>
              </w:rPr>
              <w:t>DC_19A-42C_n79A-n257A</w:t>
            </w:r>
          </w:p>
          <w:p w14:paraId="28B37374" w14:textId="77777777" w:rsidR="008D1E4A" w:rsidRPr="00EF5447" w:rsidRDefault="008D1E4A" w:rsidP="00C620E0">
            <w:pPr>
              <w:pStyle w:val="TAC"/>
              <w:rPr>
                <w:lang w:eastAsia="zh-CN"/>
              </w:rPr>
            </w:pPr>
            <w:r w:rsidRPr="00EF5447">
              <w:rPr>
                <w:lang w:eastAsia="zh-CN"/>
              </w:rPr>
              <w:t>DC_19A-42C_n79A-n257G</w:t>
            </w:r>
          </w:p>
          <w:p w14:paraId="0760E709" w14:textId="77777777" w:rsidR="008D1E4A" w:rsidRPr="00EF5447" w:rsidRDefault="008D1E4A" w:rsidP="00C620E0">
            <w:pPr>
              <w:pStyle w:val="TAC"/>
              <w:rPr>
                <w:lang w:eastAsia="zh-CN"/>
              </w:rPr>
            </w:pPr>
            <w:r w:rsidRPr="00EF5447">
              <w:rPr>
                <w:lang w:eastAsia="zh-CN"/>
              </w:rPr>
              <w:t>DC_19A-42C_n79A-n257H</w:t>
            </w:r>
          </w:p>
          <w:p w14:paraId="2B8BF918" w14:textId="77777777" w:rsidR="008D1E4A" w:rsidRPr="00EF5447" w:rsidRDefault="008D1E4A" w:rsidP="00C620E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33DFE9BB" w14:textId="77777777" w:rsidR="008D1E4A" w:rsidRPr="00EF5447" w:rsidRDefault="008D1E4A" w:rsidP="00C620E0">
            <w:pPr>
              <w:pStyle w:val="TAC"/>
              <w:rPr>
                <w:lang w:eastAsia="zh-CN"/>
              </w:rPr>
            </w:pPr>
            <w:r w:rsidRPr="00EF5447">
              <w:rPr>
                <w:lang w:eastAsia="zh-CN"/>
              </w:rPr>
              <w:t>DC_19A_n79A-n257A</w:t>
            </w:r>
          </w:p>
          <w:p w14:paraId="301686DF" w14:textId="77777777" w:rsidR="008D1E4A" w:rsidRPr="00EF5447" w:rsidRDefault="008D1E4A" w:rsidP="00C620E0">
            <w:pPr>
              <w:pStyle w:val="TAC"/>
              <w:rPr>
                <w:lang w:eastAsia="zh-CN"/>
              </w:rPr>
            </w:pPr>
            <w:r w:rsidRPr="00EF5447">
              <w:rPr>
                <w:lang w:eastAsia="zh-CN"/>
              </w:rPr>
              <w:t>DC_19A_n79A-n257G</w:t>
            </w:r>
          </w:p>
          <w:p w14:paraId="6B40EDFA" w14:textId="77777777" w:rsidR="008D1E4A" w:rsidRPr="00EF5447" w:rsidRDefault="008D1E4A" w:rsidP="00C620E0">
            <w:pPr>
              <w:pStyle w:val="TAC"/>
              <w:rPr>
                <w:lang w:eastAsia="zh-CN"/>
              </w:rPr>
            </w:pPr>
            <w:r w:rsidRPr="00EF5447">
              <w:rPr>
                <w:lang w:eastAsia="zh-CN"/>
              </w:rPr>
              <w:t>DC_19A_n79A-n257H</w:t>
            </w:r>
          </w:p>
          <w:p w14:paraId="34F68F46" w14:textId="77777777" w:rsidR="008D1E4A" w:rsidRPr="00EF5447" w:rsidRDefault="008D1E4A" w:rsidP="00C620E0">
            <w:pPr>
              <w:pStyle w:val="TAC"/>
              <w:rPr>
                <w:lang w:eastAsia="zh-CN"/>
              </w:rPr>
            </w:pPr>
            <w:r w:rsidRPr="00EF5447">
              <w:rPr>
                <w:lang w:eastAsia="zh-CN"/>
              </w:rPr>
              <w:t>DC_19A_n79A-n257I</w:t>
            </w:r>
          </w:p>
        </w:tc>
      </w:tr>
      <w:tr w:rsidR="008D1E4A" w:rsidRPr="00EF5447" w14:paraId="009BC22D" w14:textId="77777777" w:rsidTr="00C620E0">
        <w:trPr>
          <w:trHeight w:val="187"/>
          <w:jc w:val="center"/>
        </w:trPr>
        <w:tc>
          <w:tcPr>
            <w:tcW w:w="3969" w:type="dxa"/>
            <w:shd w:val="clear" w:color="auto" w:fill="auto"/>
            <w:noWrap/>
            <w:tcMar>
              <w:top w:w="28" w:type="dxa"/>
              <w:left w:w="28" w:type="dxa"/>
              <w:bottom w:w="28" w:type="dxa"/>
              <w:right w:w="28" w:type="dxa"/>
            </w:tcMar>
          </w:tcPr>
          <w:p w14:paraId="377CCC8D" w14:textId="77777777" w:rsidR="008D1E4A" w:rsidRPr="00EF5447" w:rsidRDefault="008D1E4A" w:rsidP="00C620E0">
            <w:pPr>
              <w:pStyle w:val="TAC"/>
              <w:rPr>
                <w:lang w:eastAsia="zh-CN"/>
              </w:rPr>
            </w:pPr>
            <w:r w:rsidRPr="00EF5447">
              <w:rPr>
                <w:lang w:eastAsia="zh-CN"/>
              </w:rPr>
              <w:t>DC_21A-42A_n77A-n257A</w:t>
            </w:r>
          </w:p>
          <w:p w14:paraId="49C00394" w14:textId="77777777" w:rsidR="008D1E4A" w:rsidRPr="00EF5447" w:rsidRDefault="008D1E4A" w:rsidP="00C620E0">
            <w:pPr>
              <w:pStyle w:val="TAC"/>
              <w:rPr>
                <w:lang w:eastAsia="zh-CN"/>
              </w:rPr>
            </w:pPr>
            <w:r w:rsidRPr="00EF5447">
              <w:rPr>
                <w:lang w:eastAsia="zh-CN"/>
              </w:rPr>
              <w:t>DC_21A-42A_n77A-n257G</w:t>
            </w:r>
          </w:p>
          <w:p w14:paraId="6656341B" w14:textId="77777777" w:rsidR="008D1E4A" w:rsidRPr="00EF5447" w:rsidRDefault="008D1E4A" w:rsidP="00C620E0">
            <w:pPr>
              <w:pStyle w:val="TAC"/>
              <w:rPr>
                <w:lang w:eastAsia="zh-CN"/>
              </w:rPr>
            </w:pPr>
            <w:r w:rsidRPr="00EF5447">
              <w:rPr>
                <w:lang w:eastAsia="zh-CN"/>
              </w:rPr>
              <w:t>DC_21A-42A_n77A-n257H</w:t>
            </w:r>
          </w:p>
          <w:p w14:paraId="1419ECDE" w14:textId="77777777" w:rsidR="008D1E4A" w:rsidRPr="00EF5447" w:rsidRDefault="008D1E4A" w:rsidP="00C620E0">
            <w:pPr>
              <w:pStyle w:val="TAC"/>
              <w:rPr>
                <w:lang w:eastAsia="zh-CN"/>
              </w:rPr>
            </w:pPr>
            <w:r w:rsidRPr="00EF5447">
              <w:rPr>
                <w:lang w:eastAsia="zh-CN"/>
              </w:rPr>
              <w:t>DC_21A-42A_n77A-n257I</w:t>
            </w:r>
          </w:p>
          <w:p w14:paraId="41A0BA32" w14:textId="77777777" w:rsidR="008D1E4A" w:rsidRPr="00EF5447" w:rsidRDefault="008D1E4A" w:rsidP="00C620E0">
            <w:pPr>
              <w:pStyle w:val="TAC"/>
              <w:rPr>
                <w:lang w:eastAsia="zh-CN"/>
              </w:rPr>
            </w:pPr>
            <w:r w:rsidRPr="00EF5447">
              <w:rPr>
                <w:lang w:eastAsia="zh-CN"/>
              </w:rPr>
              <w:t>DC_21A-42C_n77A-n257A</w:t>
            </w:r>
          </w:p>
          <w:p w14:paraId="4E13D6D2" w14:textId="77777777" w:rsidR="008D1E4A" w:rsidRPr="00EF5447" w:rsidRDefault="008D1E4A" w:rsidP="00C620E0">
            <w:pPr>
              <w:pStyle w:val="TAC"/>
              <w:rPr>
                <w:lang w:eastAsia="zh-CN"/>
              </w:rPr>
            </w:pPr>
            <w:r w:rsidRPr="00EF5447">
              <w:rPr>
                <w:lang w:eastAsia="zh-CN"/>
              </w:rPr>
              <w:t>DC_21A-42C_n77A-n257G</w:t>
            </w:r>
          </w:p>
          <w:p w14:paraId="6A251B24" w14:textId="77777777" w:rsidR="008D1E4A" w:rsidRPr="00EF5447" w:rsidRDefault="008D1E4A" w:rsidP="00C620E0">
            <w:pPr>
              <w:pStyle w:val="TAC"/>
              <w:rPr>
                <w:lang w:eastAsia="zh-CN"/>
              </w:rPr>
            </w:pPr>
            <w:r w:rsidRPr="00EF5447">
              <w:rPr>
                <w:lang w:eastAsia="zh-CN"/>
              </w:rPr>
              <w:t>DC_21A-42C_n77A-n257H</w:t>
            </w:r>
          </w:p>
          <w:p w14:paraId="2C8F20A7" w14:textId="77777777" w:rsidR="008D1E4A" w:rsidRPr="00EF5447" w:rsidRDefault="008D1E4A" w:rsidP="00C620E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9E461B7" w14:textId="77777777" w:rsidR="008D1E4A" w:rsidRPr="00EF5447" w:rsidRDefault="008D1E4A" w:rsidP="00C620E0">
            <w:pPr>
              <w:pStyle w:val="TAC"/>
              <w:rPr>
                <w:lang w:eastAsia="zh-CN"/>
              </w:rPr>
            </w:pPr>
            <w:r w:rsidRPr="00EF5447">
              <w:rPr>
                <w:lang w:eastAsia="zh-CN"/>
              </w:rPr>
              <w:t>DC_21A_n77A-n257A</w:t>
            </w:r>
          </w:p>
          <w:p w14:paraId="1985620E" w14:textId="77777777" w:rsidR="008D1E4A" w:rsidRPr="00EF5447" w:rsidRDefault="008D1E4A" w:rsidP="00C620E0">
            <w:pPr>
              <w:pStyle w:val="TAC"/>
              <w:rPr>
                <w:lang w:eastAsia="zh-CN"/>
              </w:rPr>
            </w:pPr>
            <w:r w:rsidRPr="00EF5447">
              <w:rPr>
                <w:lang w:eastAsia="zh-CN"/>
              </w:rPr>
              <w:t>DC_21A_n77A-n257G</w:t>
            </w:r>
          </w:p>
          <w:p w14:paraId="2D0F6BE2" w14:textId="77777777" w:rsidR="008D1E4A" w:rsidRPr="00EF5447" w:rsidRDefault="008D1E4A" w:rsidP="00C620E0">
            <w:pPr>
              <w:pStyle w:val="TAC"/>
              <w:rPr>
                <w:lang w:eastAsia="zh-CN"/>
              </w:rPr>
            </w:pPr>
            <w:r w:rsidRPr="00EF5447">
              <w:rPr>
                <w:lang w:eastAsia="zh-CN"/>
              </w:rPr>
              <w:t>DC_21A_n77A-n257H</w:t>
            </w:r>
          </w:p>
          <w:p w14:paraId="43AA8ACD" w14:textId="77777777" w:rsidR="008D1E4A" w:rsidRPr="00EF5447" w:rsidRDefault="008D1E4A" w:rsidP="00C620E0">
            <w:pPr>
              <w:pStyle w:val="TAC"/>
              <w:rPr>
                <w:lang w:eastAsia="zh-CN"/>
              </w:rPr>
            </w:pPr>
            <w:r w:rsidRPr="00EF5447">
              <w:rPr>
                <w:lang w:eastAsia="zh-CN"/>
              </w:rPr>
              <w:t>DC_21A_n77A-n257I</w:t>
            </w:r>
          </w:p>
        </w:tc>
      </w:tr>
      <w:tr w:rsidR="008D1E4A" w:rsidRPr="00EF5447" w14:paraId="3D2D909C" w14:textId="77777777" w:rsidTr="00C620E0">
        <w:trPr>
          <w:trHeight w:val="187"/>
          <w:jc w:val="center"/>
        </w:trPr>
        <w:tc>
          <w:tcPr>
            <w:tcW w:w="3969" w:type="dxa"/>
            <w:shd w:val="clear" w:color="auto" w:fill="auto"/>
            <w:noWrap/>
            <w:tcMar>
              <w:top w:w="28" w:type="dxa"/>
              <w:left w:w="28" w:type="dxa"/>
              <w:bottom w:w="28" w:type="dxa"/>
              <w:right w:w="28" w:type="dxa"/>
            </w:tcMar>
          </w:tcPr>
          <w:p w14:paraId="7274FACE" w14:textId="77777777" w:rsidR="008D1E4A" w:rsidRPr="00EF5447" w:rsidRDefault="008D1E4A" w:rsidP="00C620E0">
            <w:pPr>
              <w:pStyle w:val="TAC"/>
              <w:rPr>
                <w:lang w:eastAsia="zh-CN"/>
              </w:rPr>
            </w:pPr>
            <w:r w:rsidRPr="00EF5447">
              <w:rPr>
                <w:lang w:eastAsia="zh-CN"/>
              </w:rPr>
              <w:t>DC_21A-42A_n78A-n257A</w:t>
            </w:r>
          </w:p>
          <w:p w14:paraId="0CC6B577" w14:textId="77777777" w:rsidR="008D1E4A" w:rsidRPr="00EF5447" w:rsidRDefault="008D1E4A" w:rsidP="00C620E0">
            <w:pPr>
              <w:pStyle w:val="TAC"/>
              <w:rPr>
                <w:lang w:eastAsia="zh-CN"/>
              </w:rPr>
            </w:pPr>
            <w:r w:rsidRPr="00EF5447">
              <w:rPr>
                <w:lang w:eastAsia="zh-CN"/>
              </w:rPr>
              <w:t>DC_21A-42A_n78A-n257G</w:t>
            </w:r>
          </w:p>
          <w:p w14:paraId="3E2C4237" w14:textId="77777777" w:rsidR="008D1E4A" w:rsidRPr="00EF5447" w:rsidRDefault="008D1E4A" w:rsidP="00C620E0">
            <w:pPr>
              <w:pStyle w:val="TAC"/>
              <w:rPr>
                <w:lang w:eastAsia="zh-CN"/>
              </w:rPr>
            </w:pPr>
            <w:r w:rsidRPr="00EF5447">
              <w:rPr>
                <w:lang w:eastAsia="zh-CN"/>
              </w:rPr>
              <w:t>DC_21A-42A_n78A-n257H</w:t>
            </w:r>
          </w:p>
          <w:p w14:paraId="42F5035C" w14:textId="77777777" w:rsidR="008D1E4A" w:rsidRPr="00EF5447" w:rsidRDefault="008D1E4A" w:rsidP="00C620E0">
            <w:pPr>
              <w:pStyle w:val="TAC"/>
              <w:rPr>
                <w:lang w:eastAsia="zh-CN"/>
              </w:rPr>
            </w:pPr>
            <w:r w:rsidRPr="00EF5447">
              <w:rPr>
                <w:lang w:eastAsia="zh-CN"/>
              </w:rPr>
              <w:t>DC_21A-42A_n78A-n257I</w:t>
            </w:r>
          </w:p>
          <w:p w14:paraId="4C8EAFEC" w14:textId="77777777" w:rsidR="008D1E4A" w:rsidRPr="00EF5447" w:rsidRDefault="008D1E4A" w:rsidP="00C620E0">
            <w:pPr>
              <w:pStyle w:val="TAC"/>
              <w:rPr>
                <w:lang w:eastAsia="zh-CN"/>
              </w:rPr>
            </w:pPr>
            <w:r w:rsidRPr="00EF5447">
              <w:rPr>
                <w:lang w:eastAsia="zh-CN"/>
              </w:rPr>
              <w:t>DC_21A-42C_n78A-n257A</w:t>
            </w:r>
          </w:p>
          <w:p w14:paraId="18FFBFDD" w14:textId="77777777" w:rsidR="008D1E4A" w:rsidRPr="00EF5447" w:rsidRDefault="008D1E4A" w:rsidP="00C620E0">
            <w:pPr>
              <w:pStyle w:val="TAC"/>
              <w:rPr>
                <w:lang w:eastAsia="zh-CN"/>
              </w:rPr>
            </w:pPr>
            <w:r w:rsidRPr="00EF5447">
              <w:rPr>
                <w:lang w:eastAsia="zh-CN"/>
              </w:rPr>
              <w:t>DC_21A-42C_n78A-n257G</w:t>
            </w:r>
          </w:p>
          <w:p w14:paraId="26702D92" w14:textId="77777777" w:rsidR="008D1E4A" w:rsidRPr="00EF5447" w:rsidRDefault="008D1E4A" w:rsidP="00C620E0">
            <w:pPr>
              <w:pStyle w:val="TAC"/>
              <w:rPr>
                <w:lang w:eastAsia="zh-CN"/>
              </w:rPr>
            </w:pPr>
            <w:r w:rsidRPr="00EF5447">
              <w:rPr>
                <w:lang w:eastAsia="zh-CN"/>
              </w:rPr>
              <w:t>DC_21A-42C_n78A-n257H</w:t>
            </w:r>
          </w:p>
          <w:p w14:paraId="3890FAEE" w14:textId="77777777" w:rsidR="008D1E4A" w:rsidRPr="00EF5447" w:rsidRDefault="008D1E4A" w:rsidP="00C620E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2CF73B7A" w14:textId="77777777" w:rsidR="008D1E4A" w:rsidRPr="00EF5447" w:rsidRDefault="008D1E4A" w:rsidP="00C620E0">
            <w:pPr>
              <w:pStyle w:val="TAC"/>
              <w:rPr>
                <w:lang w:eastAsia="zh-CN"/>
              </w:rPr>
            </w:pPr>
            <w:r w:rsidRPr="00EF5447">
              <w:rPr>
                <w:lang w:eastAsia="zh-CN"/>
              </w:rPr>
              <w:t>DC_21A_n78A-n257A</w:t>
            </w:r>
          </w:p>
          <w:p w14:paraId="23B187F2" w14:textId="77777777" w:rsidR="008D1E4A" w:rsidRPr="00EF5447" w:rsidRDefault="008D1E4A" w:rsidP="00C620E0">
            <w:pPr>
              <w:pStyle w:val="TAC"/>
              <w:rPr>
                <w:lang w:eastAsia="zh-CN"/>
              </w:rPr>
            </w:pPr>
            <w:r w:rsidRPr="00EF5447">
              <w:rPr>
                <w:lang w:eastAsia="zh-CN"/>
              </w:rPr>
              <w:t>DC_21A_n78A-n257G</w:t>
            </w:r>
          </w:p>
          <w:p w14:paraId="6CB91379" w14:textId="77777777" w:rsidR="008D1E4A" w:rsidRPr="00EF5447" w:rsidRDefault="008D1E4A" w:rsidP="00C620E0">
            <w:pPr>
              <w:pStyle w:val="TAC"/>
              <w:rPr>
                <w:lang w:eastAsia="zh-CN"/>
              </w:rPr>
            </w:pPr>
            <w:r w:rsidRPr="00EF5447">
              <w:rPr>
                <w:lang w:eastAsia="zh-CN"/>
              </w:rPr>
              <w:t>DC_21A_n78A-n257H</w:t>
            </w:r>
          </w:p>
          <w:p w14:paraId="132CEA84" w14:textId="77777777" w:rsidR="008D1E4A" w:rsidRPr="00EF5447" w:rsidRDefault="008D1E4A" w:rsidP="00C620E0">
            <w:pPr>
              <w:pStyle w:val="TAC"/>
              <w:rPr>
                <w:lang w:eastAsia="zh-CN"/>
              </w:rPr>
            </w:pPr>
            <w:r w:rsidRPr="00EF5447">
              <w:rPr>
                <w:lang w:eastAsia="zh-CN"/>
              </w:rPr>
              <w:t>DC_21A_n78A-n257I</w:t>
            </w:r>
          </w:p>
        </w:tc>
      </w:tr>
      <w:tr w:rsidR="008D1E4A" w:rsidRPr="00EF5447" w14:paraId="4CE69053" w14:textId="77777777" w:rsidTr="00C620E0">
        <w:trPr>
          <w:trHeight w:val="187"/>
          <w:jc w:val="center"/>
        </w:trPr>
        <w:tc>
          <w:tcPr>
            <w:tcW w:w="3969" w:type="dxa"/>
            <w:shd w:val="clear" w:color="auto" w:fill="auto"/>
            <w:noWrap/>
            <w:tcMar>
              <w:top w:w="28" w:type="dxa"/>
              <w:left w:w="28" w:type="dxa"/>
              <w:bottom w:w="28" w:type="dxa"/>
              <w:right w:w="28" w:type="dxa"/>
            </w:tcMar>
          </w:tcPr>
          <w:p w14:paraId="18119587" w14:textId="77777777" w:rsidR="008D1E4A" w:rsidRPr="00EF5447" w:rsidRDefault="008D1E4A" w:rsidP="00C620E0">
            <w:pPr>
              <w:pStyle w:val="TAC"/>
              <w:rPr>
                <w:lang w:eastAsia="zh-CN"/>
              </w:rPr>
            </w:pPr>
            <w:r w:rsidRPr="00EF5447">
              <w:rPr>
                <w:lang w:eastAsia="zh-CN"/>
              </w:rPr>
              <w:t>DC_21A-42A_n79A-n257A</w:t>
            </w:r>
          </w:p>
          <w:p w14:paraId="75A2223F" w14:textId="77777777" w:rsidR="008D1E4A" w:rsidRPr="00EF5447" w:rsidRDefault="008D1E4A" w:rsidP="00C620E0">
            <w:pPr>
              <w:pStyle w:val="TAC"/>
              <w:rPr>
                <w:lang w:eastAsia="zh-CN"/>
              </w:rPr>
            </w:pPr>
            <w:r w:rsidRPr="00EF5447">
              <w:rPr>
                <w:lang w:eastAsia="zh-CN"/>
              </w:rPr>
              <w:t>DC_21A-42A_n79A-n257G</w:t>
            </w:r>
          </w:p>
          <w:p w14:paraId="6808D2A8" w14:textId="77777777" w:rsidR="008D1E4A" w:rsidRPr="00EF5447" w:rsidRDefault="008D1E4A" w:rsidP="00C620E0">
            <w:pPr>
              <w:pStyle w:val="TAC"/>
              <w:rPr>
                <w:lang w:eastAsia="zh-CN"/>
              </w:rPr>
            </w:pPr>
            <w:r w:rsidRPr="00EF5447">
              <w:rPr>
                <w:lang w:eastAsia="zh-CN"/>
              </w:rPr>
              <w:t>DC_21A-42A_n79A-n257H</w:t>
            </w:r>
          </w:p>
          <w:p w14:paraId="358655F7" w14:textId="77777777" w:rsidR="008D1E4A" w:rsidRPr="00EF5447" w:rsidRDefault="008D1E4A" w:rsidP="00C620E0">
            <w:pPr>
              <w:pStyle w:val="TAC"/>
              <w:rPr>
                <w:lang w:eastAsia="zh-CN"/>
              </w:rPr>
            </w:pPr>
            <w:r w:rsidRPr="00EF5447">
              <w:rPr>
                <w:lang w:eastAsia="zh-CN"/>
              </w:rPr>
              <w:t>DC_21A-42A_n79A-n257I</w:t>
            </w:r>
          </w:p>
          <w:p w14:paraId="7D9CC3E3" w14:textId="77777777" w:rsidR="008D1E4A" w:rsidRPr="00EF5447" w:rsidRDefault="008D1E4A" w:rsidP="00C620E0">
            <w:pPr>
              <w:pStyle w:val="TAC"/>
              <w:rPr>
                <w:lang w:eastAsia="zh-CN"/>
              </w:rPr>
            </w:pPr>
            <w:r w:rsidRPr="00EF5447">
              <w:rPr>
                <w:lang w:eastAsia="zh-CN"/>
              </w:rPr>
              <w:t>DC_21A-42C_n79A-n257A</w:t>
            </w:r>
          </w:p>
          <w:p w14:paraId="0213CF88" w14:textId="77777777" w:rsidR="008D1E4A" w:rsidRPr="00EF5447" w:rsidRDefault="008D1E4A" w:rsidP="00C620E0">
            <w:pPr>
              <w:pStyle w:val="TAC"/>
              <w:rPr>
                <w:lang w:eastAsia="zh-CN"/>
              </w:rPr>
            </w:pPr>
            <w:r w:rsidRPr="00EF5447">
              <w:rPr>
                <w:lang w:eastAsia="zh-CN"/>
              </w:rPr>
              <w:t>DC_21A-42C_n79A-n257G</w:t>
            </w:r>
          </w:p>
          <w:p w14:paraId="4D0D55D1" w14:textId="77777777" w:rsidR="008D1E4A" w:rsidRPr="00EF5447" w:rsidRDefault="008D1E4A" w:rsidP="00C620E0">
            <w:pPr>
              <w:pStyle w:val="TAC"/>
              <w:rPr>
                <w:lang w:eastAsia="zh-CN"/>
              </w:rPr>
            </w:pPr>
            <w:r w:rsidRPr="00EF5447">
              <w:rPr>
                <w:lang w:eastAsia="zh-CN"/>
              </w:rPr>
              <w:t>DC_21A-42C_n79A-n257H</w:t>
            </w:r>
          </w:p>
          <w:p w14:paraId="13A222B9" w14:textId="77777777" w:rsidR="008D1E4A" w:rsidRPr="00EF5447" w:rsidRDefault="008D1E4A" w:rsidP="00C620E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4E1ADDFC" w14:textId="77777777" w:rsidR="008D1E4A" w:rsidRPr="00EF5447" w:rsidRDefault="008D1E4A" w:rsidP="00C620E0">
            <w:pPr>
              <w:pStyle w:val="TAC"/>
              <w:rPr>
                <w:lang w:eastAsia="zh-CN"/>
              </w:rPr>
            </w:pPr>
            <w:r w:rsidRPr="00EF5447">
              <w:rPr>
                <w:lang w:eastAsia="zh-CN"/>
              </w:rPr>
              <w:t>DC_21A_n79A-n257A</w:t>
            </w:r>
          </w:p>
          <w:p w14:paraId="77C2F106" w14:textId="77777777" w:rsidR="008D1E4A" w:rsidRPr="00EF5447" w:rsidRDefault="008D1E4A" w:rsidP="00C620E0">
            <w:pPr>
              <w:pStyle w:val="TAC"/>
              <w:rPr>
                <w:lang w:eastAsia="zh-CN"/>
              </w:rPr>
            </w:pPr>
            <w:r w:rsidRPr="00EF5447">
              <w:rPr>
                <w:lang w:eastAsia="zh-CN"/>
              </w:rPr>
              <w:t>DC_21A_n79A-n257G</w:t>
            </w:r>
          </w:p>
          <w:p w14:paraId="0CA56347" w14:textId="77777777" w:rsidR="008D1E4A" w:rsidRPr="00EF5447" w:rsidRDefault="008D1E4A" w:rsidP="00C620E0">
            <w:pPr>
              <w:pStyle w:val="TAC"/>
              <w:rPr>
                <w:lang w:eastAsia="zh-CN"/>
              </w:rPr>
            </w:pPr>
            <w:r w:rsidRPr="00EF5447">
              <w:rPr>
                <w:lang w:eastAsia="zh-CN"/>
              </w:rPr>
              <w:t>DC_21A_n79A-n257H</w:t>
            </w:r>
          </w:p>
          <w:p w14:paraId="3FDE4414" w14:textId="77777777" w:rsidR="008D1E4A" w:rsidRPr="00EF5447" w:rsidRDefault="008D1E4A" w:rsidP="00C620E0">
            <w:pPr>
              <w:pStyle w:val="TAC"/>
              <w:rPr>
                <w:lang w:eastAsia="zh-CN"/>
              </w:rPr>
            </w:pPr>
            <w:r w:rsidRPr="00EF5447">
              <w:rPr>
                <w:lang w:eastAsia="zh-CN"/>
              </w:rPr>
              <w:t>DC_21A_n79A-n257I</w:t>
            </w:r>
          </w:p>
        </w:tc>
      </w:tr>
      <w:tr w:rsidR="008D1E4A" w:rsidRPr="00F51302" w14:paraId="29A4CCCE" w14:textId="77777777" w:rsidTr="00C620E0">
        <w:trPr>
          <w:trHeight w:val="187"/>
          <w:jc w:val="center"/>
        </w:trPr>
        <w:tc>
          <w:tcPr>
            <w:tcW w:w="3969" w:type="dxa"/>
            <w:shd w:val="clear" w:color="auto" w:fill="auto"/>
            <w:noWrap/>
            <w:tcMar>
              <w:top w:w="28" w:type="dxa"/>
              <w:left w:w="28" w:type="dxa"/>
              <w:bottom w:w="28" w:type="dxa"/>
              <w:right w:w="28" w:type="dxa"/>
            </w:tcMar>
          </w:tcPr>
          <w:p w14:paraId="443BB0EB" w14:textId="77777777" w:rsidR="008D1E4A" w:rsidRPr="00EF5447" w:rsidRDefault="008D1E4A" w:rsidP="00C620E0">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FF0F5F"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3FD8DD9"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1378B9D"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AF3A7FA"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0800688"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872CC7"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ECDAFED" w14:textId="77777777" w:rsidR="008D1E4A" w:rsidRPr="00EF5447" w:rsidRDefault="008D1E4A" w:rsidP="00C620E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3E2F009" w14:textId="77777777" w:rsidR="008D1E4A" w:rsidRPr="00EF5447" w:rsidRDefault="008D1E4A" w:rsidP="00C620E0">
            <w:pPr>
              <w:pStyle w:val="TAC"/>
              <w:rPr>
                <w:rFonts w:cs="Arial"/>
                <w:lang w:eastAsia="zh-CN"/>
              </w:rPr>
            </w:pPr>
            <w:r w:rsidRPr="00EF5447">
              <w:rPr>
                <w:rFonts w:cs="Arial"/>
                <w:lang w:eastAsia="zh-CN"/>
              </w:rPr>
              <w:t>DC_28A_n78A</w:t>
            </w:r>
          </w:p>
          <w:p w14:paraId="641F7A69" w14:textId="77777777" w:rsidR="008D1E4A" w:rsidRPr="00EF5447" w:rsidRDefault="008D1E4A" w:rsidP="00C620E0">
            <w:pPr>
              <w:pStyle w:val="TAC"/>
              <w:rPr>
                <w:rFonts w:cs="Arial"/>
                <w:lang w:eastAsia="zh-CN"/>
              </w:rPr>
            </w:pPr>
            <w:r w:rsidRPr="00EF5447">
              <w:rPr>
                <w:rFonts w:cs="Arial"/>
                <w:lang w:eastAsia="zh-CN"/>
              </w:rPr>
              <w:t>DC_28A_n257A</w:t>
            </w:r>
          </w:p>
          <w:p w14:paraId="26A7F2C6" w14:textId="77777777" w:rsidR="008D1E4A" w:rsidRPr="00EF5447" w:rsidRDefault="008D1E4A" w:rsidP="00C620E0">
            <w:pPr>
              <w:pStyle w:val="TAC"/>
              <w:rPr>
                <w:rFonts w:cs="Arial"/>
                <w:lang w:eastAsia="zh-CN"/>
              </w:rPr>
            </w:pPr>
            <w:r w:rsidRPr="00EF5447">
              <w:rPr>
                <w:rFonts w:cs="Arial"/>
                <w:lang w:eastAsia="zh-CN"/>
              </w:rPr>
              <w:t>DC_28A_n257G</w:t>
            </w:r>
          </w:p>
          <w:p w14:paraId="14196D99" w14:textId="77777777" w:rsidR="008D1E4A" w:rsidRPr="00EF5447" w:rsidRDefault="008D1E4A" w:rsidP="00C620E0">
            <w:pPr>
              <w:pStyle w:val="TAC"/>
              <w:rPr>
                <w:rFonts w:cs="Arial"/>
                <w:lang w:eastAsia="zh-CN"/>
              </w:rPr>
            </w:pPr>
            <w:r w:rsidRPr="00EF5447">
              <w:rPr>
                <w:rFonts w:cs="Arial"/>
                <w:lang w:eastAsia="zh-CN"/>
              </w:rPr>
              <w:t>DC_28A_n257H</w:t>
            </w:r>
          </w:p>
          <w:p w14:paraId="2E8E4DFD" w14:textId="77777777" w:rsidR="008D1E4A" w:rsidRPr="00EF5447" w:rsidRDefault="008D1E4A" w:rsidP="00C620E0">
            <w:pPr>
              <w:pStyle w:val="TAC"/>
              <w:rPr>
                <w:rFonts w:cs="Arial"/>
                <w:lang w:eastAsia="zh-CN"/>
              </w:rPr>
            </w:pPr>
            <w:r w:rsidRPr="00EF5447">
              <w:rPr>
                <w:rFonts w:cs="Arial"/>
                <w:lang w:eastAsia="zh-CN"/>
              </w:rPr>
              <w:t>DC_28A_n257I</w:t>
            </w:r>
          </w:p>
          <w:p w14:paraId="2452C0B9" w14:textId="77777777" w:rsidR="008D1E4A" w:rsidRPr="00EF5447" w:rsidRDefault="008D1E4A" w:rsidP="00C620E0">
            <w:pPr>
              <w:pStyle w:val="TAC"/>
              <w:rPr>
                <w:rFonts w:cs="Arial"/>
                <w:lang w:eastAsia="zh-CN"/>
              </w:rPr>
            </w:pPr>
            <w:r w:rsidRPr="00EF5447">
              <w:rPr>
                <w:rFonts w:cs="Arial"/>
                <w:lang w:eastAsia="zh-CN"/>
              </w:rPr>
              <w:t>DC_41A_n78A</w:t>
            </w:r>
          </w:p>
          <w:p w14:paraId="15B83C92" w14:textId="77777777" w:rsidR="008D1E4A" w:rsidRPr="00EF5447" w:rsidRDefault="008D1E4A" w:rsidP="00C620E0">
            <w:pPr>
              <w:pStyle w:val="TAC"/>
              <w:rPr>
                <w:rFonts w:cs="Arial"/>
                <w:lang w:eastAsia="zh-CN"/>
              </w:rPr>
            </w:pPr>
            <w:r w:rsidRPr="00EF5447">
              <w:rPr>
                <w:rFonts w:cs="Arial"/>
                <w:lang w:eastAsia="zh-CN"/>
              </w:rPr>
              <w:t>DC_41A_n257A</w:t>
            </w:r>
          </w:p>
          <w:p w14:paraId="57F86BD4" w14:textId="77777777" w:rsidR="008D1E4A" w:rsidRPr="00EF5447" w:rsidRDefault="008D1E4A" w:rsidP="00C620E0">
            <w:pPr>
              <w:pStyle w:val="TAC"/>
              <w:rPr>
                <w:rFonts w:cs="Arial"/>
                <w:lang w:eastAsia="zh-CN"/>
              </w:rPr>
            </w:pPr>
            <w:r w:rsidRPr="00EF5447">
              <w:rPr>
                <w:rFonts w:cs="Arial"/>
                <w:lang w:eastAsia="zh-CN"/>
              </w:rPr>
              <w:t>DC_41A_n257G</w:t>
            </w:r>
          </w:p>
          <w:p w14:paraId="704D8618" w14:textId="77777777" w:rsidR="008D1E4A" w:rsidRPr="00EF5447" w:rsidRDefault="008D1E4A" w:rsidP="00C620E0">
            <w:pPr>
              <w:pStyle w:val="TAC"/>
              <w:rPr>
                <w:rFonts w:cs="Arial"/>
                <w:lang w:eastAsia="zh-CN"/>
              </w:rPr>
            </w:pPr>
            <w:r w:rsidRPr="00EF5447">
              <w:rPr>
                <w:rFonts w:cs="Arial"/>
                <w:lang w:eastAsia="zh-CN"/>
              </w:rPr>
              <w:t>DC_41A_n257H</w:t>
            </w:r>
          </w:p>
          <w:p w14:paraId="691E3E01" w14:textId="77777777" w:rsidR="008D1E4A" w:rsidRPr="00EF5447" w:rsidRDefault="008D1E4A" w:rsidP="00C620E0">
            <w:pPr>
              <w:pStyle w:val="TAC"/>
              <w:rPr>
                <w:rFonts w:cs="Arial"/>
                <w:lang w:eastAsia="zh-CN"/>
              </w:rPr>
            </w:pPr>
            <w:r w:rsidRPr="00EF5447">
              <w:rPr>
                <w:rFonts w:cs="Arial"/>
                <w:lang w:eastAsia="zh-CN"/>
              </w:rPr>
              <w:t>DC_41A_n257I</w:t>
            </w:r>
          </w:p>
          <w:p w14:paraId="483D8CCC" w14:textId="77777777" w:rsidR="008D1E4A" w:rsidRPr="00EF5447" w:rsidRDefault="008D1E4A" w:rsidP="00C620E0">
            <w:pPr>
              <w:pStyle w:val="TAC"/>
              <w:rPr>
                <w:rFonts w:cs="Arial"/>
                <w:lang w:eastAsia="zh-CN"/>
              </w:rPr>
            </w:pPr>
            <w:r w:rsidRPr="00EF5447">
              <w:rPr>
                <w:rFonts w:cs="Arial"/>
                <w:lang w:eastAsia="zh-CN"/>
              </w:rPr>
              <w:t>DC_41C_n78A</w:t>
            </w:r>
          </w:p>
          <w:p w14:paraId="7C4F3F2E" w14:textId="77777777" w:rsidR="008D1E4A" w:rsidRPr="00EF5447" w:rsidRDefault="008D1E4A" w:rsidP="00C620E0">
            <w:pPr>
              <w:pStyle w:val="TAC"/>
              <w:rPr>
                <w:rFonts w:cs="Arial"/>
                <w:lang w:eastAsia="zh-CN"/>
              </w:rPr>
            </w:pPr>
            <w:r w:rsidRPr="00EF5447">
              <w:rPr>
                <w:rFonts w:cs="Arial"/>
                <w:lang w:eastAsia="zh-CN"/>
              </w:rPr>
              <w:t>DC_41C_n257A</w:t>
            </w:r>
          </w:p>
          <w:p w14:paraId="0737B616"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F510C88"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35AB37E"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1B5E6C4D" w14:textId="77777777" w:rsidTr="00C620E0">
        <w:trPr>
          <w:trHeight w:val="187"/>
          <w:jc w:val="center"/>
        </w:trPr>
        <w:tc>
          <w:tcPr>
            <w:tcW w:w="3969" w:type="dxa"/>
            <w:shd w:val="clear" w:color="auto" w:fill="auto"/>
            <w:noWrap/>
            <w:tcMar>
              <w:top w:w="28" w:type="dxa"/>
              <w:left w:w="28" w:type="dxa"/>
              <w:bottom w:w="28" w:type="dxa"/>
              <w:right w:w="28" w:type="dxa"/>
            </w:tcMar>
          </w:tcPr>
          <w:p w14:paraId="3251C11F"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6A8447"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614C3E"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B6C60F"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3D8F7A2"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A0AE96"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5674D3"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CCB5AB" w14:textId="77777777" w:rsidR="008D1E4A" w:rsidRPr="00EF5447" w:rsidRDefault="008D1E4A" w:rsidP="00C620E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B623411" w14:textId="77777777" w:rsidR="008D1E4A" w:rsidRPr="00EF5447" w:rsidRDefault="008D1E4A" w:rsidP="00C620E0">
            <w:pPr>
              <w:pStyle w:val="TAC"/>
              <w:rPr>
                <w:rFonts w:cs="Arial"/>
                <w:lang w:eastAsia="zh-CN"/>
              </w:rPr>
            </w:pPr>
            <w:r w:rsidRPr="00EF5447">
              <w:rPr>
                <w:rFonts w:cs="Arial"/>
                <w:lang w:eastAsia="zh-CN"/>
              </w:rPr>
              <w:t>DC_28A_n78A</w:t>
            </w:r>
          </w:p>
          <w:p w14:paraId="71744CEF" w14:textId="77777777" w:rsidR="008D1E4A" w:rsidRPr="00EF5447" w:rsidRDefault="008D1E4A" w:rsidP="00C620E0">
            <w:pPr>
              <w:pStyle w:val="TAC"/>
              <w:rPr>
                <w:rFonts w:cs="Arial"/>
                <w:lang w:eastAsia="zh-CN"/>
              </w:rPr>
            </w:pPr>
            <w:r w:rsidRPr="00EF5447">
              <w:rPr>
                <w:rFonts w:cs="Arial"/>
                <w:lang w:eastAsia="zh-CN"/>
              </w:rPr>
              <w:t>DC_28A_n257A</w:t>
            </w:r>
          </w:p>
          <w:p w14:paraId="15B86816" w14:textId="77777777" w:rsidR="008D1E4A" w:rsidRPr="00EF5447" w:rsidRDefault="008D1E4A" w:rsidP="00C620E0">
            <w:pPr>
              <w:pStyle w:val="TAC"/>
              <w:rPr>
                <w:rFonts w:cs="Arial"/>
                <w:lang w:eastAsia="zh-CN"/>
              </w:rPr>
            </w:pPr>
            <w:r w:rsidRPr="00EF5447">
              <w:rPr>
                <w:rFonts w:cs="Arial"/>
                <w:lang w:eastAsia="zh-CN"/>
              </w:rPr>
              <w:t>DC_28A_n257G</w:t>
            </w:r>
          </w:p>
          <w:p w14:paraId="5E7DBFD3" w14:textId="77777777" w:rsidR="008D1E4A" w:rsidRPr="00EF5447" w:rsidRDefault="008D1E4A" w:rsidP="00C620E0">
            <w:pPr>
              <w:pStyle w:val="TAC"/>
              <w:rPr>
                <w:rFonts w:cs="Arial"/>
                <w:lang w:eastAsia="zh-CN"/>
              </w:rPr>
            </w:pPr>
            <w:r w:rsidRPr="00EF5447">
              <w:rPr>
                <w:rFonts w:cs="Arial"/>
                <w:lang w:eastAsia="zh-CN"/>
              </w:rPr>
              <w:t>DC_28A_n257H</w:t>
            </w:r>
          </w:p>
          <w:p w14:paraId="1934E576" w14:textId="77777777" w:rsidR="008D1E4A" w:rsidRPr="00EF5447" w:rsidRDefault="008D1E4A" w:rsidP="00C620E0">
            <w:pPr>
              <w:pStyle w:val="TAC"/>
              <w:rPr>
                <w:rFonts w:cs="Arial"/>
                <w:lang w:eastAsia="zh-CN"/>
              </w:rPr>
            </w:pPr>
            <w:r w:rsidRPr="00EF5447">
              <w:rPr>
                <w:rFonts w:cs="Arial"/>
                <w:lang w:eastAsia="zh-CN"/>
              </w:rPr>
              <w:t>DC_28A_n257I</w:t>
            </w:r>
          </w:p>
          <w:p w14:paraId="1D53913F" w14:textId="77777777" w:rsidR="008D1E4A" w:rsidRPr="00EF5447" w:rsidRDefault="008D1E4A" w:rsidP="00C620E0">
            <w:pPr>
              <w:pStyle w:val="TAC"/>
              <w:rPr>
                <w:rFonts w:cs="Arial"/>
                <w:lang w:eastAsia="zh-CN"/>
              </w:rPr>
            </w:pPr>
            <w:r w:rsidRPr="00EF5447">
              <w:rPr>
                <w:rFonts w:cs="Arial"/>
                <w:lang w:eastAsia="zh-CN"/>
              </w:rPr>
              <w:t>DC_42A_n257A</w:t>
            </w:r>
          </w:p>
          <w:p w14:paraId="29F7EC43" w14:textId="77777777" w:rsidR="008D1E4A" w:rsidRPr="00EF5447" w:rsidRDefault="008D1E4A" w:rsidP="00C620E0">
            <w:pPr>
              <w:pStyle w:val="TAC"/>
              <w:rPr>
                <w:rFonts w:cs="Arial"/>
                <w:lang w:eastAsia="zh-CN"/>
              </w:rPr>
            </w:pPr>
            <w:r w:rsidRPr="00EF5447">
              <w:rPr>
                <w:rFonts w:cs="Arial"/>
                <w:lang w:eastAsia="zh-CN"/>
              </w:rPr>
              <w:t>DC_42A_n257G</w:t>
            </w:r>
          </w:p>
          <w:p w14:paraId="272FA008" w14:textId="77777777" w:rsidR="008D1E4A" w:rsidRPr="00EF5447" w:rsidRDefault="008D1E4A" w:rsidP="00C620E0">
            <w:pPr>
              <w:pStyle w:val="TAC"/>
              <w:rPr>
                <w:rFonts w:cs="Arial"/>
                <w:lang w:eastAsia="zh-CN"/>
              </w:rPr>
            </w:pPr>
            <w:r w:rsidRPr="00EF5447">
              <w:rPr>
                <w:rFonts w:cs="Arial"/>
                <w:lang w:eastAsia="zh-CN"/>
              </w:rPr>
              <w:t>DC_42A_n257H</w:t>
            </w:r>
          </w:p>
          <w:p w14:paraId="691B16A4" w14:textId="77777777" w:rsidR="008D1E4A" w:rsidRPr="00EF5447" w:rsidRDefault="008D1E4A" w:rsidP="00C620E0">
            <w:pPr>
              <w:pStyle w:val="TAC"/>
              <w:rPr>
                <w:rFonts w:cs="Arial"/>
                <w:lang w:eastAsia="zh-CN"/>
              </w:rPr>
            </w:pPr>
            <w:r w:rsidRPr="00EF5447">
              <w:rPr>
                <w:rFonts w:cs="Arial"/>
                <w:lang w:eastAsia="zh-CN"/>
              </w:rPr>
              <w:t>DC_42A_n257I</w:t>
            </w:r>
          </w:p>
          <w:p w14:paraId="4F407336" w14:textId="77777777" w:rsidR="008D1E4A" w:rsidRPr="00EF5447" w:rsidRDefault="008D1E4A" w:rsidP="00C620E0">
            <w:pPr>
              <w:pStyle w:val="TAC"/>
              <w:rPr>
                <w:rFonts w:cs="Arial"/>
                <w:lang w:eastAsia="zh-CN"/>
              </w:rPr>
            </w:pPr>
            <w:r w:rsidRPr="00EF5447">
              <w:rPr>
                <w:rFonts w:cs="Arial"/>
                <w:lang w:eastAsia="zh-CN"/>
              </w:rPr>
              <w:t>DC_42C_n257A</w:t>
            </w:r>
          </w:p>
          <w:p w14:paraId="7690AC17" w14:textId="77777777" w:rsidR="008D1E4A" w:rsidRPr="00EF5447" w:rsidRDefault="008D1E4A" w:rsidP="00C620E0">
            <w:pPr>
              <w:pStyle w:val="TAC"/>
              <w:rPr>
                <w:rFonts w:cs="Arial"/>
                <w:lang w:eastAsia="zh-CN"/>
              </w:rPr>
            </w:pPr>
            <w:r w:rsidRPr="00EF5447">
              <w:rPr>
                <w:rFonts w:cs="Arial"/>
                <w:lang w:eastAsia="zh-CN"/>
              </w:rPr>
              <w:t>DC_42C_n257G</w:t>
            </w:r>
          </w:p>
          <w:p w14:paraId="2726E784" w14:textId="77777777" w:rsidR="008D1E4A" w:rsidRPr="00EF5447" w:rsidRDefault="008D1E4A" w:rsidP="00C620E0">
            <w:pPr>
              <w:pStyle w:val="TAC"/>
              <w:rPr>
                <w:rFonts w:cs="Arial"/>
                <w:lang w:eastAsia="zh-CN"/>
              </w:rPr>
            </w:pPr>
            <w:r w:rsidRPr="00EF5447">
              <w:rPr>
                <w:rFonts w:cs="Arial"/>
                <w:lang w:eastAsia="zh-CN"/>
              </w:rPr>
              <w:t>DC_42C_n257H</w:t>
            </w:r>
          </w:p>
          <w:p w14:paraId="1A8C81DB" w14:textId="77777777" w:rsidR="008D1E4A" w:rsidRPr="00EF5447" w:rsidRDefault="008D1E4A" w:rsidP="00C620E0">
            <w:pPr>
              <w:pStyle w:val="TAC"/>
              <w:rPr>
                <w:noProof/>
              </w:rPr>
            </w:pPr>
            <w:r w:rsidRPr="00EF5447">
              <w:rPr>
                <w:rFonts w:cs="Arial"/>
                <w:lang w:eastAsia="zh-CN"/>
              </w:rPr>
              <w:t>DC_42C_n257I</w:t>
            </w:r>
          </w:p>
        </w:tc>
      </w:tr>
      <w:tr w:rsidR="008D1E4A" w:rsidRPr="00F51302" w14:paraId="604918B4" w14:textId="77777777" w:rsidTr="00C620E0">
        <w:trPr>
          <w:trHeight w:val="187"/>
          <w:jc w:val="center"/>
        </w:trPr>
        <w:tc>
          <w:tcPr>
            <w:tcW w:w="3969" w:type="dxa"/>
            <w:shd w:val="clear" w:color="auto" w:fill="auto"/>
            <w:noWrap/>
            <w:tcMar>
              <w:top w:w="28" w:type="dxa"/>
              <w:left w:w="28" w:type="dxa"/>
              <w:bottom w:w="28" w:type="dxa"/>
              <w:right w:w="28" w:type="dxa"/>
            </w:tcMar>
          </w:tcPr>
          <w:p w14:paraId="106D933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6B5D5F6"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DE198F"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B87389A"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D932185"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79C04A"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9D2899C"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F5FE62"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42D03AB"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DF27995"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A2F2763"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E06EE23"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AEA8124"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1692668"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9F345EF"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CEE03B" w14:textId="77777777" w:rsidR="008D1E4A" w:rsidRPr="00EF5447" w:rsidRDefault="008D1E4A" w:rsidP="00C620E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F7CFB51" w14:textId="77777777" w:rsidR="008D1E4A" w:rsidRPr="00EF5447" w:rsidRDefault="008D1E4A" w:rsidP="00C620E0">
            <w:pPr>
              <w:pStyle w:val="TAC"/>
              <w:rPr>
                <w:rFonts w:cs="Arial"/>
                <w:lang w:eastAsia="zh-CN"/>
              </w:rPr>
            </w:pPr>
            <w:r w:rsidRPr="00EF5447">
              <w:rPr>
                <w:rFonts w:cs="Arial"/>
                <w:lang w:eastAsia="zh-CN"/>
              </w:rPr>
              <w:t>DC_41A_n77A</w:t>
            </w:r>
          </w:p>
          <w:p w14:paraId="78C241FE" w14:textId="77777777" w:rsidR="008D1E4A" w:rsidRPr="00EF5447" w:rsidRDefault="008D1E4A" w:rsidP="00C620E0">
            <w:pPr>
              <w:pStyle w:val="TAC"/>
              <w:rPr>
                <w:rFonts w:cs="Arial"/>
                <w:lang w:eastAsia="zh-CN"/>
              </w:rPr>
            </w:pPr>
            <w:r w:rsidRPr="00EF5447">
              <w:rPr>
                <w:rFonts w:cs="Arial"/>
                <w:lang w:eastAsia="zh-CN"/>
              </w:rPr>
              <w:t>DC_41A_n257A</w:t>
            </w:r>
          </w:p>
          <w:p w14:paraId="4F6A98F2" w14:textId="77777777" w:rsidR="008D1E4A" w:rsidRPr="00EF5447" w:rsidRDefault="008D1E4A" w:rsidP="00C620E0">
            <w:pPr>
              <w:pStyle w:val="TAC"/>
              <w:rPr>
                <w:rFonts w:cs="Arial"/>
                <w:lang w:eastAsia="zh-CN"/>
              </w:rPr>
            </w:pPr>
            <w:r w:rsidRPr="00EF5447">
              <w:rPr>
                <w:rFonts w:cs="Arial"/>
                <w:lang w:eastAsia="zh-CN"/>
              </w:rPr>
              <w:t>DC_41A_n257G</w:t>
            </w:r>
          </w:p>
          <w:p w14:paraId="477A5681" w14:textId="77777777" w:rsidR="008D1E4A" w:rsidRPr="00EF5447" w:rsidRDefault="008D1E4A" w:rsidP="00C620E0">
            <w:pPr>
              <w:pStyle w:val="TAC"/>
              <w:rPr>
                <w:rFonts w:cs="Arial"/>
                <w:lang w:eastAsia="zh-CN"/>
              </w:rPr>
            </w:pPr>
            <w:r w:rsidRPr="00EF5447">
              <w:rPr>
                <w:rFonts w:cs="Arial"/>
                <w:lang w:eastAsia="zh-CN"/>
              </w:rPr>
              <w:t>DC_41A_n257H</w:t>
            </w:r>
          </w:p>
          <w:p w14:paraId="3B555D7E" w14:textId="77777777" w:rsidR="008D1E4A" w:rsidRPr="00EF5447" w:rsidRDefault="008D1E4A" w:rsidP="00C620E0">
            <w:pPr>
              <w:pStyle w:val="TAC"/>
              <w:rPr>
                <w:rFonts w:cs="Arial"/>
                <w:lang w:eastAsia="zh-CN"/>
              </w:rPr>
            </w:pPr>
            <w:r w:rsidRPr="00EF5447">
              <w:rPr>
                <w:rFonts w:cs="Arial"/>
                <w:lang w:eastAsia="zh-CN"/>
              </w:rPr>
              <w:t>DC_41A_n257I</w:t>
            </w:r>
          </w:p>
          <w:p w14:paraId="54F08151" w14:textId="77777777" w:rsidR="008D1E4A" w:rsidRPr="00EF5447" w:rsidRDefault="008D1E4A" w:rsidP="00C620E0">
            <w:pPr>
              <w:pStyle w:val="TAC"/>
              <w:rPr>
                <w:rFonts w:cs="Arial"/>
                <w:lang w:eastAsia="zh-CN"/>
              </w:rPr>
            </w:pPr>
            <w:r w:rsidRPr="00EF5447">
              <w:rPr>
                <w:rFonts w:cs="Arial"/>
                <w:lang w:eastAsia="zh-CN"/>
              </w:rPr>
              <w:t>DC_41C_n77A</w:t>
            </w:r>
          </w:p>
          <w:p w14:paraId="299DD266" w14:textId="77777777" w:rsidR="008D1E4A" w:rsidRPr="00EF5447" w:rsidRDefault="008D1E4A" w:rsidP="00C620E0">
            <w:pPr>
              <w:pStyle w:val="TAC"/>
              <w:rPr>
                <w:rFonts w:cs="Arial"/>
                <w:lang w:eastAsia="zh-CN"/>
              </w:rPr>
            </w:pPr>
            <w:r w:rsidRPr="00EF5447">
              <w:rPr>
                <w:rFonts w:cs="Arial"/>
                <w:lang w:eastAsia="zh-CN"/>
              </w:rPr>
              <w:t>DC_41C_n257A</w:t>
            </w:r>
          </w:p>
          <w:p w14:paraId="269D61F5" w14:textId="77777777" w:rsidR="008D1E4A" w:rsidRPr="00EF5447" w:rsidRDefault="008D1E4A" w:rsidP="00C620E0">
            <w:pPr>
              <w:pStyle w:val="TAC"/>
              <w:rPr>
                <w:rFonts w:cs="Arial"/>
                <w:lang w:eastAsia="zh-CN"/>
              </w:rPr>
            </w:pPr>
            <w:r w:rsidRPr="00EF5447">
              <w:rPr>
                <w:rFonts w:cs="Arial"/>
                <w:lang w:eastAsia="zh-CN"/>
              </w:rPr>
              <w:t>DC_41C_n257G</w:t>
            </w:r>
          </w:p>
          <w:p w14:paraId="7EC3B1BE" w14:textId="77777777" w:rsidR="008D1E4A" w:rsidRPr="00EF5447" w:rsidRDefault="008D1E4A" w:rsidP="00C620E0">
            <w:pPr>
              <w:pStyle w:val="TAC"/>
              <w:rPr>
                <w:rFonts w:cs="Arial"/>
                <w:lang w:eastAsia="zh-CN"/>
              </w:rPr>
            </w:pPr>
            <w:r w:rsidRPr="00EF5447">
              <w:rPr>
                <w:rFonts w:cs="Arial"/>
                <w:lang w:eastAsia="zh-CN"/>
              </w:rPr>
              <w:t>DC_41C_n257H</w:t>
            </w:r>
          </w:p>
          <w:p w14:paraId="3486B9A4" w14:textId="77777777" w:rsidR="008D1E4A" w:rsidRPr="00EF5447" w:rsidRDefault="008D1E4A" w:rsidP="00C620E0">
            <w:pPr>
              <w:pStyle w:val="TAC"/>
              <w:rPr>
                <w:rFonts w:cs="Arial"/>
                <w:lang w:eastAsia="zh-CN"/>
              </w:rPr>
            </w:pPr>
            <w:r w:rsidRPr="00EF5447">
              <w:rPr>
                <w:rFonts w:cs="Arial"/>
                <w:lang w:eastAsia="zh-CN"/>
              </w:rPr>
              <w:t>DC_41C_n257I</w:t>
            </w:r>
          </w:p>
          <w:p w14:paraId="2F8C868C" w14:textId="77777777" w:rsidR="008D1E4A" w:rsidRPr="00EF5447" w:rsidRDefault="008D1E4A" w:rsidP="00C620E0">
            <w:pPr>
              <w:pStyle w:val="TAC"/>
              <w:rPr>
                <w:rFonts w:cs="Arial"/>
                <w:lang w:eastAsia="zh-CN"/>
              </w:rPr>
            </w:pPr>
            <w:r w:rsidRPr="00EF5447">
              <w:rPr>
                <w:rFonts w:cs="Arial"/>
                <w:lang w:eastAsia="zh-CN"/>
              </w:rPr>
              <w:t>DC_42A_n257A</w:t>
            </w:r>
          </w:p>
          <w:p w14:paraId="3D1264A7" w14:textId="77777777" w:rsidR="008D1E4A" w:rsidRPr="00EF5447" w:rsidRDefault="008D1E4A" w:rsidP="00C620E0">
            <w:pPr>
              <w:pStyle w:val="TAC"/>
              <w:rPr>
                <w:rFonts w:cs="Arial"/>
                <w:lang w:eastAsia="zh-CN"/>
              </w:rPr>
            </w:pPr>
            <w:r w:rsidRPr="00EF5447">
              <w:rPr>
                <w:rFonts w:cs="Arial"/>
                <w:lang w:eastAsia="zh-CN"/>
              </w:rPr>
              <w:t>DC_42A_n257G</w:t>
            </w:r>
          </w:p>
          <w:p w14:paraId="05AC3290" w14:textId="77777777" w:rsidR="008D1E4A" w:rsidRPr="00EF5447" w:rsidRDefault="008D1E4A" w:rsidP="00C620E0">
            <w:pPr>
              <w:pStyle w:val="TAC"/>
              <w:rPr>
                <w:rFonts w:cs="Arial"/>
                <w:lang w:eastAsia="zh-CN"/>
              </w:rPr>
            </w:pPr>
            <w:r w:rsidRPr="00EF5447">
              <w:rPr>
                <w:rFonts w:cs="Arial"/>
                <w:lang w:eastAsia="zh-CN"/>
              </w:rPr>
              <w:t>DC_42A_n257H</w:t>
            </w:r>
          </w:p>
          <w:p w14:paraId="3A1C7443" w14:textId="77777777" w:rsidR="008D1E4A" w:rsidRPr="00EF5447" w:rsidRDefault="008D1E4A" w:rsidP="00C620E0">
            <w:pPr>
              <w:pStyle w:val="TAC"/>
              <w:rPr>
                <w:rFonts w:cs="Arial"/>
                <w:lang w:eastAsia="zh-CN"/>
              </w:rPr>
            </w:pPr>
            <w:r w:rsidRPr="00EF5447">
              <w:rPr>
                <w:rFonts w:cs="Arial"/>
                <w:lang w:eastAsia="zh-CN"/>
              </w:rPr>
              <w:t>DC_42A_n257I</w:t>
            </w:r>
          </w:p>
          <w:p w14:paraId="70A4FFC9" w14:textId="77777777" w:rsidR="008D1E4A" w:rsidRPr="00EF5447" w:rsidRDefault="008D1E4A" w:rsidP="00C620E0">
            <w:pPr>
              <w:pStyle w:val="TAC"/>
              <w:rPr>
                <w:rFonts w:cs="Arial"/>
                <w:lang w:eastAsia="zh-CN"/>
              </w:rPr>
            </w:pPr>
            <w:r w:rsidRPr="00EF5447">
              <w:rPr>
                <w:rFonts w:cs="Arial"/>
                <w:lang w:eastAsia="zh-CN"/>
              </w:rPr>
              <w:t>DC_42C_n257A</w:t>
            </w:r>
          </w:p>
          <w:p w14:paraId="04F5ACDF"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FF59B63"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6C56FD87"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667B191C" w14:textId="77777777" w:rsidTr="00C620E0">
        <w:trPr>
          <w:trHeight w:val="187"/>
          <w:jc w:val="center"/>
        </w:trPr>
        <w:tc>
          <w:tcPr>
            <w:tcW w:w="3969" w:type="dxa"/>
            <w:shd w:val="clear" w:color="auto" w:fill="auto"/>
            <w:noWrap/>
            <w:tcMar>
              <w:top w:w="28" w:type="dxa"/>
              <w:left w:w="28" w:type="dxa"/>
              <w:bottom w:w="28" w:type="dxa"/>
              <w:right w:w="28" w:type="dxa"/>
            </w:tcMar>
          </w:tcPr>
          <w:p w14:paraId="6F45AA8C"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ACB20C"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237537F"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8B0082"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9F5F1B"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106D85"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C465192"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0B4281B"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735405"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56B3734"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31BB9A"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7F6EA7F"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68EE507"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2F4FDAF"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B4E8A2"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64D6252" w14:textId="77777777" w:rsidR="008D1E4A" w:rsidRPr="00EF5447" w:rsidRDefault="008D1E4A" w:rsidP="00C620E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C1CAF6" w14:textId="77777777" w:rsidR="008D1E4A" w:rsidRPr="00EF5447" w:rsidRDefault="008D1E4A" w:rsidP="00C620E0">
            <w:pPr>
              <w:pStyle w:val="TAC"/>
              <w:rPr>
                <w:rFonts w:cs="Arial"/>
                <w:lang w:eastAsia="zh-CN"/>
              </w:rPr>
            </w:pPr>
            <w:r w:rsidRPr="00EF5447">
              <w:rPr>
                <w:rFonts w:cs="Arial"/>
                <w:lang w:eastAsia="zh-CN"/>
              </w:rPr>
              <w:t>DC_41A_n78A</w:t>
            </w:r>
          </w:p>
          <w:p w14:paraId="32944424" w14:textId="77777777" w:rsidR="008D1E4A" w:rsidRPr="00EF5447" w:rsidRDefault="008D1E4A" w:rsidP="00C620E0">
            <w:pPr>
              <w:pStyle w:val="TAC"/>
              <w:rPr>
                <w:rFonts w:cs="Arial"/>
                <w:lang w:eastAsia="zh-CN"/>
              </w:rPr>
            </w:pPr>
            <w:r w:rsidRPr="00EF5447">
              <w:rPr>
                <w:rFonts w:cs="Arial"/>
                <w:lang w:eastAsia="zh-CN"/>
              </w:rPr>
              <w:t>DC_41A_n257A</w:t>
            </w:r>
          </w:p>
          <w:p w14:paraId="7D06EDD2" w14:textId="77777777" w:rsidR="008D1E4A" w:rsidRPr="00EF5447" w:rsidRDefault="008D1E4A" w:rsidP="00C620E0">
            <w:pPr>
              <w:pStyle w:val="TAC"/>
              <w:rPr>
                <w:rFonts w:cs="Arial"/>
                <w:lang w:eastAsia="zh-CN"/>
              </w:rPr>
            </w:pPr>
            <w:r w:rsidRPr="00EF5447">
              <w:rPr>
                <w:rFonts w:cs="Arial"/>
                <w:lang w:eastAsia="zh-CN"/>
              </w:rPr>
              <w:t>DC_41A_n257G</w:t>
            </w:r>
          </w:p>
          <w:p w14:paraId="0DDE7BD7" w14:textId="77777777" w:rsidR="008D1E4A" w:rsidRPr="00EF5447" w:rsidRDefault="008D1E4A" w:rsidP="00C620E0">
            <w:pPr>
              <w:pStyle w:val="TAC"/>
              <w:rPr>
                <w:rFonts w:cs="Arial"/>
                <w:lang w:eastAsia="zh-CN"/>
              </w:rPr>
            </w:pPr>
            <w:r w:rsidRPr="00EF5447">
              <w:rPr>
                <w:rFonts w:cs="Arial"/>
                <w:lang w:eastAsia="zh-CN"/>
              </w:rPr>
              <w:t>DC_41A_n257H</w:t>
            </w:r>
          </w:p>
          <w:p w14:paraId="2B41A5F9" w14:textId="77777777" w:rsidR="008D1E4A" w:rsidRPr="00EF5447" w:rsidRDefault="008D1E4A" w:rsidP="00C620E0">
            <w:pPr>
              <w:pStyle w:val="TAC"/>
              <w:rPr>
                <w:rFonts w:cs="Arial"/>
                <w:lang w:eastAsia="zh-CN"/>
              </w:rPr>
            </w:pPr>
            <w:r w:rsidRPr="00EF5447">
              <w:rPr>
                <w:rFonts w:cs="Arial"/>
                <w:lang w:eastAsia="zh-CN"/>
              </w:rPr>
              <w:t>DC_41A_n257I</w:t>
            </w:r>
          </w:p>
          <w:p w14:paraId="10890425" w14:textId="77777777" w:rsidR="008D1E4A" w:rsidRPr="00EF5447" w:rsidRDefault="008D1E4A" w:rsidP="00C620E0">
            <w:pPr>
              <w:pStyle w:val="TAC"/>
              <w:rPr>
                <w:rFonts w:cs="Arial"/>
                <w:lang w:eastAsia="zh-CN"/>
              </w:rPr>
            </w:pPr>
            <w:r w:rsidRPr="00EF5447">
              <w:rPr>
                <w:rFonts w:cs="Arial"/>
                <w:lang w:eastAsia="zh-CN"/>
              </w:rPr>
              <w:t>DC_41C_n78A</w:t>
            </w:r>
          </w:p>
          <w:p w14:paraId="7370CC3D" w14:textId="77777777" w:rsidR="008D1E4A" w:rsidRPr="00EF5447" w:rsidRDefault="008D1E4A" w:rsidP="00C620E0">
            <w:pPr>
              <w:pStyle w:val="TAC"/>
              <w:rPr>
                <w:rFonts w:cs="Arial"/>
                <w:lang w:eastAsia="zh-CN"/>
              </w:rPr>
            </w:pPr>
            <w:r w:rsidRPr="00EF5447">
              <w:rPr>
                <w:rFonts w:cs="Arial"/>
                <w:lang w:eastAsia="zh-CN"/>
              </w:rPr>
              <w:t>DC_41C_n257A</w:t>
            </w:r>
          </w:p>
          <w:p w14:paraId="49584755" w14:textId="77777777" w:rsidR="008D1E4A" w:rsidRPr="00EF5447" w:rsidRDefault="008D1E4A" w:rsidP="00C620E0">
            <w:pPr>
              <w:pStyle w:val="TAC"/>
              <w:rPr>
                <w:rFonts w:cs="Arial"/>
                <w:lang w:eastAsia="zh-CN"/>
              </w:rPr>
            </w:pPr>
            <w:r w:rsidRPr="00EF5447">
              <w:rPr>
                <w:rFonts w:cs="Arial"/>
                <w:lang w:eastAsia="zh-CN"/>
              </w:rPr>
              <w:t>DC_41C_n257G</w:t>
            </w:r>
          </w:p>
          <w:p w14:paraId="5AB5556E" w14:textId="77777777" w:rsidR="008D1E4A" w:rsidRPr="00EF5447" w:rsidRDefault="008D1E4A" w:rsidP="00C620E0">
            <w:pPr>
              <w:pStyle w:val="TAC"/>
              <w:rPr>
                <w:rFonts w:cs="Arial"/>
                <w:lang w:eastAsia="zh-CN"/>
              </w:rPr>
            </w:pPr>
            <w:r w:rsidRPr="00EF5447">
              <w:rPr>
                <w:rFonts w:cs="Arial"/>
                <w:lang w:eastAsia="zh-CN"/>
              </w:rPr>
              <w:t>DC_41C_n257H</w:t>
            </w:r>
          </w:p>
          <w:p w14:paraId="799B36B9" w14:textId="77777777" w:rsidR="008D1E4A" w:rsidRPr="00EF5447" w:rsidRDefault="008D1E4A" w:rsidP="00C620E0">
            <w:pPr>
              <w:pStyle w:val="TAC"/>
              <w:rPr>
                <w:rFonts w:cs="Arial"/>
                <w:lang w:eastAsia="zh-CN"/>
              </w:rPr>
            </w:pPr>
            <w:r w:rsidRPr="00EF5447">
              <w:rPr>
                <w:rFonts w:cs="Arial"/>
                <w:lang w:eastAsia="zh-CN"/>
              </w:rPr>
              <w:t>DC_41C_n257I</w:t>
            </w:r>
          </w:p>
          <w:p w14:paraId="528F4846" w14:textId="77777777" w:rsidR="008D1E4A" w:rsidRPr="00EF5447" w:rsidRDefault="008D1E4A" w:rsidP="00C620E0">
            <w:pPr>
              <w:pStyle w:val="TAC"/>
              <w:rPr>
                <w:rFonts w:cs="Arial"/>
                <w:lang w:eastAsia="zh-CN"/>
              </w:rPr>
            </w:pPr>
            <w:r w:rsidRPr="00EF5447">
              <w:rPr>
                <w:rFonts w:cs="Arial"/>
                <w:lang w:eastAsia="zh-CN"/>
              </w:rPr>
              <w:t>DC_42A_n257A</w:t>
            </w:r>
          </w:p>
          <w:p w14:paraId="5DD48303" w14:textId="77777777" w:rsidR="008D1E4A" w:rsidRPr="00EF5447" w:rsidRDefault="008D1E4A" w:rsidP="00C620E0">
            <w:pPr>
              <w:pStyle w:val="TAC"/>
              <w:rPr>
                <w:rFonts w:cs="Arial"/>
                <w:lang w:eastAsia="zh-CN"/>
              </w:rPr>
            </w:pPr>
            <w:r w:rsidRPr="00EF5447">
              <w:rPr>
                <w:rFonts w:cs="Arial"/>
                <w:lang w:eastAsia="zh-CN"/>
              </w:rPr>
              <w:t>DC_42A_n257G</w:t>
            </w:r>
          </w:p>
          <w:p w14:paraId="3CB30546" w14:textId="77777777" w:rsidR="008D1E4A" w:rsidRPr="00EF5447" w:rsidRDefault="008D1E4A" w:rsidP="00C620E0">
            <w:pPr>
              <w:pStyle w:val="TAC"/>
              <w:rPr>
                <w:rFonts w:cs="Arial"/>
                <w:lang w:eastAsia="zh-CN"/>
              </w:rPr>
            </w:pPr>
            <w:r w:rsidRPr="00EF5447">
              <w:rPr>
                <w:rFonts w:cs="Arial"/>
                <w:lang w:eastAsia="zh-CN"/>
              </w:rPr>
              <w:t>DC_42A_n257H</w:t>
            </w:r>
          </w:p>
          <w:p w14:paraId="3ADE1995" w14:textId="77777777" w:rsidR="008D1E4A" w:rsidRPr="00EF5447" w:rsidRDefault="008D1E4A" w:rsidP="00C620E0">
            <w:pPr>
              <w:pStyle w:val="TAC"/>
              <w:rPr>
                <w:rFonts w:cs="Arial"/>
                <w:lang w:eastAsia="zh-CN"/>
              </w:rPr>
            </w:pPr>
            <w:r w:rsidRPr="00EF5447">
              <w:rPr>
                <w:rFonts w:cs="Arial"/>
                <w:lang w:eastAsia="zh-CN"/>
              </w:rPr>
              <w:t>DC_42A_n257I</w:t>
            </w:r>
          </w:p>
          <w:p w14:paraId="75884A15" w14:textId="77777777" w:rsidR="008D1E4A" w:rsidRPr="00EF5447" w:rsidRDefault="008D1E4A" w:rsidP="00C620E0">
            <w:pPr>
              <w:pStyle w:val="TAC"/>
              <w:rPr>
                <w:rFonts w:cs="Arial"/>
                <w:lang w:eastAsia="zh-CN"/>
              </w:rPr>
            </w:pPr>
            <w:r w:rsidRPr="00EF5447">
              <w:rPr>
                <w:rFonts w:cs="Arial"/>
                <w:lang w:eastAsia="zh-CN"/>
              </w:rPr>
              <w:t>DC_42C_n257A</w:t>
            </w:r>
          </w:p>
          <w:p w14:paraId="088F097C"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726B8547"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1E4ED94"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7AB73881"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1B7F38EA" w14:textId="77777777" w:rsidR="008D1E4A" w:rsidRPr="00EF5447" w:rsidRDefault="008D1E4A" w:rsidP="00C620E0">
            <w:pPr>
              <w:pStyle w:val="TAN"/>
            </w:pPr>
            <w:r w:rsidRPr="00EF5447">
              <w:t>NOTE 1:</w:t>
            </w:r>
            <w:r w:rsidRPr="00EF5447">
              <w:tab/>
              <w:t>Uplink EN-DC configurations are the configurations supported by the present release of specifications.</w:t>
            </w:r>
          </w:p>
        </w:tc>
      </w:tr>
    </w:tbl>
    <w:p w14:paraId="61FFA259" w14:textId="77777777" w:rsidR="008D1E4A" w:rsidRPr="00EF5447" w:rsidRDefault="008D1E4A" w:rsidP="008D1E4A"/>
    <w:p w14:paraId="27042958" w14:textId="77777777" w:rsidR="008D1E4A" w:rsidRPr="00EF5447" w:rsidRDefault="008D1E4A" w:rsidP="008D1E4A">
      <w:pPr>
        <w:pStyle w:val="Heading4"/>
      </w:pPr>
      <w:bookmarkStart w:id="2782" w:name="_Toc21351539"/>
      <w:bookmarkStart w:id="2783" w:name="_Toc29807121"/>
      <w:bookmarkStart w:id="2784" w:name="_Toc36648835"/>
      <w:bookmarkStart w:id="2785" w:name="_Toc36651560"/>
      <w:bookmarkStart w:id="2786" w:name="_Toc37256494"/>
      <w:bookmarkStart w:id="2787" w:name="_Toc37256835"/>
      <w:bookmarkStart w:id="2788" w:name="_Toc45890532"/>
      <w:bookmarkStart w:id="2789" w:name="_Toc45891756"/>
      <w:bookmarkStart w:id="2790" w:name="_Toc45892166"/>
      <w:bookmarkStart w:id="2791" w:name="_Toc45892576"/>
      <w:bookmarkStart w:id="2792" w:name="_Toc52352989"/>
      <w:bookmarkStart w:id="2793" w:name="_Toc53174812"/>
      <w:bookmarkStart w:id="2794" w:name="_Toc61378125"/>
      <w:bookmarkStart w:id="2795" w:name="_Toc61378600"/>
      <w:r w:rsidRPr="00EF5447">
        <w:lastRenderedPageBreak/>
        <w:t>5.5B.6.4</w:t>
      </w:r>
      <w:r w:rsidRPr="00EF5447">
        <w:tab/>
        <w:t>Inter-band EN-DC configurations including FR1 and FR2 (five bands)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65B2D5DB" w14:textId="77777777" w:rsidR="008D1E4A" w:rsidRPr="00EF5447" w:rsidRDefault="008D1E4A" w:rsidP="008D1E4A">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5B964A1F"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18C317F0"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F7A22D0"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DB4E24F" w14:textId="77777777" w:rsidTr="00C620E0">
        <w:trPr>
          <w:trHeight w:val="187"/>
          <w:jc w:val="center"/>
        </w:trPr>
        <w:tc>
          <w:tcPr>
            <w:tcW w:w="3969" w:type="dxa"/>
            <w:shd w:val="clear" w:color="auto" w:fill="auto"/>
            <w:noWrap/>
            <w:tcMar>
              <w:top w:w="28" w:type="dxa"/>
              <w:left w:w="28" w:type="dxa"/>
              <w:bottom w:w="28" w:type="dxa"/>
              <w:right w:w="28" w:type="dxa"/>
            </w:tcMar>
          </w:tcPr>
          <w:p w14:paraId="2FA668D2" w14:textId="77777777" w:rsidR="008D1E4A" w:rsidRPr="00EF5447" w:rsidRDefault="008D1E4A" w:rsidP="00C620E0">
            <w:pPr>
              <w:pStyle w:val="TAC"/>
              <w:rPr>
                <w:noProof/>
              </w:rPr>
            </w:pPr>
            <w:r w:rsidRPr="00EF5447">
              <w:rPr>
                <w:noProof/>
              </w:rPr>
              <w:t>DC_1A-3A-5A_n78A-n257A</w:t>
            </w:r>
          </w:p>
          <w:p w14:paraId="1E1006CD" w14:textId="77777777" w:rsidR="008D1E4A" w:rsidRPr="00EF5447" w:rsidRDefault="008D1E4A" w:rsidP="00C620E0">
            <w:pPr>
              <w:pStyle w:val="TAC"/>
              <w:rPr>
                <w:noProof/>
                <w:lang w:eastAsia="ko-KR"/>
              </w:rPr>
            </w:pPr>
            <w:r w:rsidRPr="00EF5447">
              <w:rPr>
                <w:noProof/>
                <w:lang w:eastAsia="zh-CN"/>
              </w:rPr>
              <w:t>DC_1A-3A-5A_n78A-n257D</w:t>
            </w:r>
          </w:p>
          <w:p w14:paraId="67E19706" w14:textId="77777777" w:rsidR="008D1E4A" w:rsidRPr="00EF5447" w:rsidRDefault="008D1E4A" w:rsidP="00C620E0">
            <w:pPr>
              <w:pStyle w:val="TAC"/>
              <w:rPr>
                <w:noProof/>
                <w:lang w:eastAsia="ko-KR"/>
              </w:rPr>
            </w:pPr>
            <w:r w:rsidRPr="00EF5447">
              <w:rPr>
                <w:noProof/>
                <w:lang w:eastAsia="zh-CN"/>
              </w:rPr>
              <w:t>DC_1A-3A-5A_n78A-n257E</w:t>
            </w:r>
          </w:p>
          <w:p w14:paraId="546BB5FE" w14:textId="77777777" w:rsidR="008D1E4A" w:rsidRPr="00EF5447" w:rsidRDefault="008D1E4A" w:rsidP="00C620E0">
            <w:pPr>
              <w:pStyle w:val="TAC"/>
              <w:rPr>
                <w:noProof/>
                <w:lang w:eastAsia="ko-KR"/>
              </w:rPr>
            </w:pPr>
            <w:r w:rsidRPr="00EF5447">
              <w:rPr>
                <w:noProof/>
                <w:lang w:eastAsia="zh-CN"/>
              </w:rPr>
              <w:t>DC_1A-3A-5A_n78A-n257F</w:t>
            </w:r>
          </w:p>
          <w:p w14:paraId="4331B1EE" w14:textId="77777777" w:rsidR="008D1E4A" w:rsidRPr="00EF5447" w:rsidRDefault="008D1E4A" w:rsidP="00C620E0">
            <w:pPr>
              <w:pStyle w:val="TAC"/>
              <w:rPr>
                <w:noProof/>
                <w:lang w:eastAsia="ko-KR"/>
              </w:rPr>
            </w:pPr>
            <w:r w:rsidRPr="00EF5447">
              <w:rPr>
                <w:noProof/>
                <w:lang w:eastAsia="zh-CN"/>
              </w:rPr>
              <w:t>DC_1A-3A-5A_n78A-n257G</w:t>
            </w:r>
          </w:p>
          <w:p w14:paraId="6483DD70" w14:textId="77777777" w:rsidR="008D1E4A" w:rsidRPr="00EF5447" w:rsidRDefault="008D1E4A" w:rsidP="00C620E0">
            <w:pPr>
              <w:pStyle w:val="TAC"/>
              <w:rPr>
                <w:noProof/>
                <w:lang w:eastAsia="ko-KR"/>
              </w:rPr>
            </w:pPr>
            <w:r w:rsidRPr="00EF5447">
              <w:rPr>
                <w:noProof/>
                <w:lang w:eastAsia="zh-CN"/>
              </w:rPr>
              <w:t>DC_1A-3A-5A_n78A-n257H</w:t>
            </w:r>
          </w:p>
          <w:p w14:paraId="31D2F3B2" w14:textId="77777777" w:rsidR="008D1E4A" w:rsidRPr="00EF5447" w:rsidRDefault="008D1E4A" w:rsidP="00C620E0">
            <w:pPr>
              <w:pStyle w:val="TAC"/>
              <w:rPr>
                <w:noProof/>
                <w:lang w:eastAsia="ko-KR"/>
              </w:rPr>
            </w:pPr>
            <w:r w:rsidRPr="00EF5447">
              <w:rPr>
                <w:noProof/>
                <w:lang w:eastAsia="zh-CN"/>
              </w:rPr>
              <w:t>DC_1A-3A-5A_n78A-n257I</w:t>
            </w:r>
          </w:p>
          <w:p w14:paraId="04DBBD9F" w14:textId="77777777" w:rsidR="008D1E4A" w:rsidRPr="00EF5447" w:rsidRDefault="008D1E4A" w:rsidP="00C620E0">
            <w:pPr>
              <w:pStyle w:val="TAC"/>
              <w:rPr>
                <w:noProof/>
                <w:lang w:eastAsia="ko-KR"/>
              </w:rPr>
            </w:pPr>
            <w:r w:rsidRPr="00EF5447">
              <w:rPr>
                <w:noProof/>
                <w:lang w:eastAsia="zh-CN"/>
              </w:rPr>
              <w:t>DC_1A-3A-5A_n78A-n257J</w:t>
            </w:r>
          </w:p>
          <w:p w14:paraId="7D063AF3" w14:textId="77777777" w:rsidR="008D1E4A" w:rsidRPr="00EF5447" w:rsidRDefault="008D1E4A" w:rsidP="00C620E0">
            <w:pPr>
              <w:pStyle w:val="TAC"/>
              <w:rPr>
                <w:noProof/>
                <w:lang w:eastAsia="ko-KR"/>
              </w:rPr>
            </w:pPr>
            <w:r w:rsidRPr="00EF5447">
              <w:rPr>
                <w:noProof/>
                <w:lang w:eastAsia="zh-CN"/>
              </w:rPr>
              <w:t>DC_1A-3A-5A_n78A-n257K</w:t>
            </w:r>
          </w:p>
          <w:p w14:paraId="73107356" w14:textId="77777777" w:rsidR="008D1E4A" w:rsidRPr="00EF5447" w:rsidRDefault="008D1E4A" w:rsidP="00C620E0">
            <w:pPr>
              <w:pStyle w:val="TAC"/>
              <w:rPr>
                <w:noProof/>
                <w:lang w:eastAsia="ko-KR"/>
              </w:rPr>
            </w:pPr>
            <w:r w:rsidRPr="00EF5447">
              <w:rPr>
                <w:noProof/>
                <w:lang w:eastAsia="zh-CN"/>
              </w:rPr>
              <w:t>DC_1A-3A-5A_n78A-n257L</w:t>
            </w:r>
          </w:p>
          <w:p w14:paraId="59259C35" w14:textId="77777777" w:rsidR="008D1E4A" w:rsidRPr="00EF5447" w:rsidRDefault="008D1E4A" w:rsidP="00C620E0">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12E681BC" w14:textId="77777777" w:rsidR="008D1E4A" w:rsidRPr="00EF5447" w:rsidRDefault="008D1E4A" w:rsidP="00C620E0">
            <w:pPr>
              <w:pStyle w:val="TAC"/>
              <w:rPr>
                <w:noProof/>
              </w:rPr>
            </w:pPr>
            <w:r w:rsidRPr="00EF5447">
              <w:rPr>
                <w:noProof/>
              </w:rPr>
              <w:t>DC_1A_n78A</w:t>
            </w:r>
          </w:p>
          <w:p w14:paraId="300BD307" w14:textId="77777777" w:rsidR="008D1E4A" w:rsidRPr="00EF5447" w:rsidRDefault="008D1E4A" w:rsidP="00C620E0">
            <w:pPr>
              <w:pStyle w:val="TAC"/>
              <w:rPr>
                <w:noProof/>
              </w:rPr>
            </w:pPr>
            <w:r w:rsidRPr="00EF5447">
              <w:rPr>
                <w:noProof/>
              </w:rPr>
              <w:t>DC_1A_n257A</w:t>
            </w:r>
          </w:p>
          <w:p w14:paraId="50AB8331" w14:textId="77777777" w:rsidR="008D1E4A" w:rsidRPr="00EF5447" w:rsidRDefault="008D1E4A" w:rsidP="00C620E0">
            <w:pPr>
              <w:pStyle w:val="TAC"/>
              <w:rPr>
                <w:noProof/>
              </w:rPr>
            </w:pPr>
            <w:r w:rsidRPr="00EF5447">
              <w:rPr>
                <w:noProof/>
              </w:rPr>
              <w:t>DC_3A_n78A</w:t>
            </w:r>
          </w:p>
          <w:p w14:paraId="5ED4CBDC" w14:textId="77777777" w:rsidR="008D1E4A" w:rsidRPr="00EF5447" w:rsidRDefault="008D1E4A" w:rsidP="00C620E0">
            <w:pPr>
              <w:pStyle w:val="TAC"/>
              <w:rPr>
                <w:noProof/>
              </w:rPr>
            </w:pPr>
            <w:r w:rsidRPr="00EF5447">
              <w:rPr>
                <w:noProof/>
              </w:rPr>
              <w:t>DC_3A_n257A</w:t>
            </w:r>
          </w:p>
          <w:p w14:paraId="249DA7B1" w14:textId="77777777" w:rsidR="008D1E4A" w:rsidRPr="00EF5447" w:rsidRDefault="008D1E4A" w:rsidP="00C620E0">
            <w:pPr>
              <w:pStyle w:val="TAC"/>
              <w:rPr>
                <w:noProof/>
              </w:rPr>
            </w:pPr>
            <w:r w:rsidRPr="00EF5447">
              <w:rPr>
                <w:noProof/>
              </w:rPr>
              <w:t>DC_5A_n78A</w:t>
            </w:r>
          </w:p>
          <w:p w14:paraId="4F36F2F0" w14:textId="77777777" w:rsidR="008D1E4A" w:rsidRPr="00EF5447" w:rsidRDefault="008D1E4A" w:rsidP="00C620E0">
            <w:pPr>
              <w:pStyle w:val="TAC"/>
              <w:rPr>
                <w:noProof/>
                <w:lang w:eastAsia="zh-CN"/>
              </w:rPr>
            </w:pPr>
            <w:r w:rsidRPr="00EF5447">
              <w:rPr>
                <w:noProof/>
              </w:rPr>
              <w:t>DC_5A_n257A</w:t>
            </w:r>
          </w:p>
          <w:p w14:paraId="0A12BF87" w14:textId="77777777" w:rsidR="008D1E4A" w:rsidRPr="00EF5447" w:rsidRDefault="008D1E4A" w:rsidP="00C620E0">
            <w:pPr>
              <w:pStyle w:val="TAC"/>
            </w:pPr>
            <w:r w:rsidRPr="00EF5447">
              <w:t>DC_1A_n78A-n257A</w:t>
            </w:r>
          </w:p>
          <w:p w14:paraId="0C4A4575" w14:textId="77777777" w:rsidR="008D1E4A" w:rsidRPr="00EF5447" w:rsidRDefault="008D1E4A" w:rsidP="00C620E0">
            <w:pPr>
              <w:pStyle w:val="TAC"/>
            </w:pPr>
            <w:r w:rsidRPr="00EF5447">
              <w:t>DC_1A_n78A-n257G</w:t>
            </w:r>
          </w:p>
          <w:p w14:paraId="185761D0" w14:textId="77777777" w:rsidR="008D1E4A" w:rsidRPr="00EF5447" w:rsidRDefault="008D1E4A" w:rsidP="00C620E0">
            <w:pPr>
              <w:pStyle w:val="TAC"/>
            </w:pPr>
            <w:r w:rsidRPr="00EF5447">
              <w:t>DC_1A_n78A-n257H</w:t>
            </w:r>
          </w:p>
          <w:p w14:paraId="6B5026E7" w14:textId="77777777" w:rsidR="008D1E4A" w:rsidRPr="00EF5447" w:rsidRDefault="008D1E4A" w:rsidP="00C620E0">
            <w:pPr>
              <w:pStyle w:val="TAC"/>
            </w:pPr>
            <w:r w:rsidRPr="00EF5447">
              <w:t>DC_1A_n78A-n257I</w:t>
            </w:r>
          </w:p>
          <w:p w14:paraId="7CF14A8D" w14:textId="77777777" w:rsidR="008D1E4A" w:rsidRPr="00EF5447" w:rsidRDefault="008D1E4A" w:rsidP="00C620E0">
            <w:pPr>
              <w:pStyle w:val="TAC"/>
            </w:pPr>
            <w:r w:rsidRPr="00EF5447">
              <w:t>DC_3A_n78A-n257A</w:t>
            </w:r>
          </w:p>
          <w:p w14:paraId="4FC5ECF2" w14:textId="77777777" w:rsidR="008D1E4A" w:rsidRPr="00EF5447" w:rsidRDefault="008D1E4A" w:rsidP="00C620E0">
            <w:pPr>
              <w:pStyle w:val="TAC"/>
            </w:pPr>
            <w:r w:rsidRPr="00EF5447">
              <w:t>DC_3A_n78A-n257G</w:t>
            </w:r>
          </w:p>
          <w:p w14:paraId="771FE524" w14:textId="77777777" w:rsidR="008D1E4A" w:rsidRPr="00EF5447" w:rsidRDefault="008D1E4A" w:rsidP="00C620E0">
            <w:pPr>
              <w:pStyle w:val="TAC"/>
            </w:pPr>
            <w:r w:rsidRPr="00EF5447">
              <w:t>DC_3A_n78A-n257H</w:t>
            </w:r>
          </w:p>
          <w:p w14:paraId="1DA67F21" w14:textId="77777777" w:rsidR="008D1E4A" w:rsidRPr="00EF5447" w:rsidRDefault="008D1E4A" w:rsidP="00C620E0">
            <w:pPr>
              <w:pStyle w:val="TAC"/>
            </w:pPr>
            <w:r w:rsidRPr="00EF5447">
              <w:t>DC_3A_n78A-n257I</w:t>
            </w:r>
          </w:p>
          <w:p w14:paraId="1767E1F1" w14:textId="77777777" w:rsidR="008D1E4A" w:rsidRPr="00EF5447" w:rsidRDefault="008D1E4A" w:rsidP="00C620E0">
            <w:pPr>
              <w:pStyle w:val="TAC"/>
            </w:pPr>
            <w:r w:rsidRPr="00EF5447">
              <w:t>DC_5A_n78A-n257A</w:t>
            </w:r>
          </w:p>
          <w:p w14:paraId="0753A2EF" w14:textId="77777777" w:rsidR="008D1E4A" w:rsidRPr="00EF5447" w:rsidRDefault="008D1E4A" w:rsidP="00C620E0">
            <w:pPr>
              <w:pStyle w:val="TAC"/>
            </w:pPr>
            <w:r w:rsidRPr="00EF5447">
              <w:t>DC_5A_n78A-n257G</w:t>
            </w:r>
          </w:p>
          <w:p w14:paraId="2E9E7022" w14:textId="77777777" w:rsidR="008D1E4A" w:rsidRPr="00EF5447" w:rsidRDefault="008D1E4A" w:rsidP="00C620E0">
            <w:pPr>
              <w:pStyle w:val="TAC"/>
            </w:pPr>
            <w:r w:rsidRPr="00EF5447">
              <w:t>DC_5A_n78A-n257H</w:t>
            </w:r>
          </w:p>
          <w:p w14:paraId="0F40A2DE" w14:textId="77777777" w:rsidR="008D1E4A" w:rsidRPr="00EF5447" w:rsidRDefault="008D1E4A" w:rsidP="00C620E0">
            <w:pPr>
              <w:pStyle w:val="TAC"/>
              <w:rPr>
                <w:noProof/>
              </w:rPr>
            </w:pPr>
            <w:r w:rsidRPr="00EF5447">
              <w:t>DC_5A_n78A-n257I</w:t>
            </w:r>
          </w:p>
        </w:tc>
      </w:tr>
      <w:tr w:rsidR="008D1E4A" w:rsidRPr="00EF5447" w14:paraId="290DCF9C" w14:textId="77777777" w:rsidTr="00C620E0">
        <w:trPr>
          <w:trHeight w:val="187"/>
          <w:jc w:val="center"/>
        </w:trPr>
        <w:tc>
          <w:tcPr>
            <w:tcW w:w="3969" w:type="dxa"/>
            <w:shd w:val="clear" w:color="auto" w:fill="auto"/>
            <w:noWrap/>
            <w:tcMar>
              <w:top w:w="28" w:type="dxa"/>
              <w:left w:w="28" w:type="dxa"/>
              <w:bottom w:w="28" w:type="dxa"/>
              <w:right w:w="28" w:type="dxa"/>
            </w:tcMar>
          </w:tcPr>
          <w:p w14:paraId="5F5ACB5C" w14:textId="77777777" w:rsidR="008D1E4A" w:rsidRPr="00EF5447" w:rsidRDefault="008D1E4A" w:rsidP="00C620E0">
            <w:pPr>
              <w:pStyle w:val="TAC"/>
            </w:pPr>
            <w:r w:rsidRPr="00EF5447">
              <w:t>DC_1A-3A-5A_n78C-n257A</w:t>
            </w:r>
          </w:p>
          <w:p w14:paraId="39388062" w14:textId="77777777" w:rsidR="008D1E4A" w:rsidRPr="00EF5447" w:rsidRDefault="008D1E4A" w:rsidP="00C620E0">
            <w:pPr>
              <w:pStyle w:val="TAC"/>
            </w:pPr>
            <w:r w:rsidRPr="00EF5447">
              <w:t>DC_1A-3A-5A_n78C-n257D</w:t>
            </w:r>
          </w:p>
          <w:p w14:paraId="47A20206" w14:textId="77777777" w:rsidR="008D1E4A" w:rsidRPr="00EF5447" w:rsidRDefault="008D1E4A" w:rsidP="00C620E0">
            <w:pPr>
              <w:pStyle w:val="TAC"/>
            </w:pPr>
            <w:r w:rsidRPr="00EF5447">
              <w:t>DC_1A-3A-5A_n78C-n257E</w:t>
            </w:r>
          </w:p>
          <w:p w14:paraId="2D347287" w14:textId="77777777" w:rsidR="008D1E4A" w:rsidRPr="00EF5447" w:rsidRDefault="008D1E4A" w:rsidP="00C620E0">
            <w:pPr>
              <w:pStyle w:val="TAC"/>
            </w:pPr>
            <w:r w:rsidRPr="00EF5447">
              <w:t>DC_1A-3A-5A_n78C-n257F</w:t>
            </w:r>
          </w:p>
          <w:p w14:paraId="501A706C" w14:textId="77777777" w:rsidR="008D1E4A" w:rsidRPr="00EF5447" w:rsidRDefault="008D1E4A" w:rsidP="00C620E0">
            <w:pPr>
              <w:pStyle w:val="TAC"/>
            </w:pPr>
            <w:r w:rsidRPr="00EF5447">
              <w:t>DC_1A-3A-5A_n78C-n257G</w:t>
            </w:r>
          </w:p>
          <w:p w14:paraId="2157AEBC" w14:textId="77777777" w:rsidR="008D1E4A" w:rsidRPr="00EF5447" w:rsidRDefault="008D1E4A" w:rsidP="00C620E0">
            <w:pPr>
              <w:pStyle w:val="TAC"/>
            </w:pPr>
            <w:r w:rsidRPr="00EF5447">
              <w:t>DC_1A-3A-5A_n78C-n257H</w:t>
            </w:r>
          </w:p>
          <w:p w14:paraId="3BD7316C" w14:textId="77777777" w:rsidR="008D1E4A" w:rsidRPr="00EF5447" w:rsidRDefault="008D1E4A" w:rsidP="00C620E0">
            <w:pPr>
              <w:pStyle w:val="TAC"/>
            </w:pPr>
            <w:r w:rsidRPr="00EF5447">
              <w:t>DC_1A-3A-5A_n78C-n257I</w:t>
            </w:r>
          </w:p>
          <w:p w14:paraId="498FCEE1" w14:textId="77777777" w:rsidR="008D1E4A" w:rsidRPr="00EF5447" w:rsidRDefault="008D1E4A" w:rsidP="00C620E0">
            <w:pPr>
              <w:pStyle w:val="TAC"/>
            </w:pPr>
            <w:r w:rsidRPr="00EF5447">
              <w:t>DC_1A-3A-5A_n78C-n257J</w:t>
            </w:r>
          </w:p>
          <w:p w14:paraId="2D0074FE" w14:textId="77777777" w:rsidR="008D1E4A" w:rsidRPr="00EF5447" w:rsidRDefault="008D1E4A" w:rsidP="00C620E0">
            <w:pPr>
              <w:pStyle w:val="TAC"/>
            </w:pPr>
            <w:r w:rsidRPr="00EF5447">
              <w:t>DC_1A-3A-5A_n78C-n257K</w:t>
            </w:r>
          </w:p>
          <w:p w14:paraId="0594F34B" w14:textId="77777777" w:rsidR="008D1E4A" w:rsidRPr="00EF5447" w:rsidRDefault="008D1E4A" w:rsidP="00C620E0">
            <w:pPr>
              <w:pStyle w:val="TAC"/>
            </w:pPr>
            <w:r w:rsidRPr="00EF5447">
              <w:t>DC_1A-3A-5A_n78C-n257L</w:t>
            </w:r>
          </w:p>
          <w:p w14:paraId="3E462E82" w14:textId="77777777" w:rsidR="008D1E4A" w:rsidRPr="00EF5447" w:rsidRDefault="008D1E4A" w:rsidP="00C620E0">
            <w:pPr>
              <w:pStyle w:val="TAC"/>
              <w:rPr>
                <w:noProof/>
              </w:rPr>
            </w:pPr>
            <w:r w:rsidRPr="00EF5447">
              <w:t>DC_1A-3A-5A_n78C-n257M</w:t>
            </w:r>
          </w:p>
        </w:tc>
        <w:tc>
          <w:tcPr>
            <w:tcW w:w="3969" w:type="dxa"/>
            <w:tcMar>
              <w:top w:w="28" w:type="dxa"/>
              <w:left w:w="28" w:type="dxa"/>
              <w:bottom w:w="28" w:type="dxa"/>
              <w:right w:w="28" w:type="dxa"/>
            </w:tcMar>
          </w:tcPr>
          <w:p w14:paraId="2572F5CA" w14:textId="77777777" w:rsidR="008D1E4A" w:rsidRPr="00EF5447" w:rsidRDefault="008D1E4A" w:rsidP="00C620E0">
            <w:pPr>
              <w:pStyle w:val="TAC"/>
            </w:pPr>
            <w:r w:rsidRPr="00EF5447">
              <w:t>DC_1A_n78A-n257A</w:t>
            </w:r>
          </w:p>
          <w:p w14:paraId="464C0193" w14:textId="77777777" w:rsidR="008D1E4A" w:rsidRPr="00EF5447" w:rsidRDefault="008D1E4A" w:rsidP="00C620E0">
            <w:pPr>
              <w:pStyle w:val="TAC"/>
            </w:pPr>
            <w:r w:rsidRPr="00EF5447">
              <w:t>DC_1A_n78A-n257G</w:t>
            </w:r>
          </w:p>
          <w:p w14:paraId="6CE55145" w14:textId="77777777" w:rsidR="008D1E4A" w:rsidRPr="00EF5447" w:rsidRDefault="008D1E4A" w:rsidP="00C620E0">
            <w:pPr>
              <w:pStyle w:val="TAC"/>
            </w:pPr>
            <w:r w:rsidRPr="00EF5447">
              <w:t>DC_1A_n78A-n257H</w:t>
            </w:r>
          </w:p>
          <w:p w14:paraId="346BC159" w14:textId="77777777" w:rsidR="008D1E4A" w:rsidRPr="00EF5447" w:rsidRDefault="008D1E4A" w:rsidP="00C620E0">
            <w:pPr>
              <w:pStyle w:val="TAC"/>
            </w:pPr>
            <w:r w:rsidRPr="00EF5447">
              <w:t>DC_1A_n78A-n257I</w:t>
            </w:r>
          </w:p>
          <w:p w14:paraId="24E541C9" w14:textId="77777777" w:rsidR="008D1E4A" w:rsidRPr="00EF5447" w:rsidRDefault="008D1E4A" w:rsidP="00C620E0">
            <w:pPr>
              <w:pStyle w:val="TAC"/>
            </w:pPr>
            <w:r w:rsidRPr="00EF5447">
              <w:t>DC_3A_n78A-n257A</w:t>
            </w:r>
          </w:p>
          <w:p w14:paraId="0A197651" w14:textId="77777777" w:rsidR="008D1E4A" w:rsidRPr="00EF5447" w:rsidRDefault="008D1E4A" w:rsidP="00C620E0">
            <w:pPr>
              <w:pStyle w:val="TAC"/>
            </w:pPr>
            <w:r w:rsidRPr="00EF5447">
              <w:t>DC_3A_n78A-n257G</w:t>
            </w:r>
          </w:p>
          <w:p w14:paraId="0DDCC10B" w14:textId="77777777" w:rsidR="008D1E4A" w:rsidRPr="00EF5447" w:rsidRDefault="008D1E4A" w:rsidP="00C620E0">
            <w:pPr>
              <w:pStyle w:val="TAC"/>
            </w:pPr>
            <w:r w:rsidRPr="00EF5447">
              <w:t>DC_3A_n78A-n257H</w:t>
            </w:r>
          </w:p>
          <w:p w14:paraId="68E67EA3" w14:textId="77777777" w:rsidR="008D1E4A" w:rsidRPr="00EF5447" w:rsidRDefault="008D1E4A" w:rsidP="00C620E0">
            <w:pPr>
              <w:pStyle w:val="TAC"/>
            </w:pPr>
            <w:r w:rsidRPr="00EF5447">
              <w:t>DC_3A_n78A-n257I</w:t>
            </w:r>
          </w:p>
          <w:p w14:paraId="6D952388" w14:textId="77777777" w:rsidR="008D1E4A" w:rsidRPr="00EF5447" w:rsidRDefault="008D1E4A" w:rsidP="00C620E0">
            <w:pPr>
              <w:pStyle w:val="TAC"/>
            </w:pPr>
            <w:r w:rsidRPr="00EF5447">
              <w:t>DC_5A_n78A-n257A</w:t>
            </w:r>
          </w:p>
          <w:p w14:paraId="0D80FCF7" w14:textId="77777777" w:rsidR="008D1E4A" w:rsidRPr="00EF5447" w:rsidRDefault="008D1E4A" w:rsidP="00C620E0">
            <w:pPr>
              <w:pStyle w:val="TAC"/>
            </w:pPr>
            <w:r w:rsidRPr="00EF5447">
              <w:t>DC_5A_n78A-n257G</w:t>
            </w:r>
          </w:p>
          <w:p w14:paraId="28753A37" w14:textId="77777777" w:rsidR="008D1E4A" w:rsidRPr="00EF5447" w:rsidRDefault="008D1E4A" w:rsidP="00C620E0">
            <w:pPr>
              <w:pStyle w:val="TAC"/>
            </w:pPr>
            <w:r w:rsidRPr="00EF5447">
              <w:t>DC_5A_n78A-n257H</w:t>
            </w:r>
          </w:p>
          <w:p w14:paraId="34472972" w14:textId="77777777" w:rsidR="008D1E4A" w:rsidRPr="00EF5447" w:rsidRDefault="008D1E4A" w:rsidP="00C620E0">
            <w:pPr>
              <w:pStyle w:val="TAC"/>
              <w:rPr>
                <w:noProof/>
              </w:rPr>
            </w:pPr>
            <w:r w:rsidRPr="00EF5447">
              <w:t>DC_5A_n78A-n257I</w:t>
            </w:r>
          </w:p>
        </w:tc>
      </w:tr>
      <w:tr w:rsidR="008D1E4A" w:rsidRPr="00EF5447" w14:paraId="18C8DE37" w14:textId="77777777" w:rsidTr="00C620E0">
        <w:trPr>
          <w:trHeight w:val="187"/>
          <w:jc w:val="center"/>
        </w:trPr>
        <w:tc>
          <w:tcPr>
            <w:tcW w:w="3969" w:type="dxa"/>
            <w:shd w:val="clear" w:color="auto" w:fill="auto"/>
            <w:noWrap/>
            <w:tcMar>
              <w:top w:w="28" w:type="dxa"/>
              <w:left w:w="28" w:type="dxa"/>
              <w:bottom w:w="28" w:type="dxa"/>
              <w:right w:w="28" w:type="dxa"/>
            </w:tcMar>
          </w:tcPr>
          <w:p w14:paraId="11E25B4E" w14:textId="77777777" w:rsidR="008D1E4A" w:rsidRPr="00EF5447" w:rsidRDefault="008D1E4A" w:rsidP="00C620E0">
            <w:pPr>
              <w:pStyle w:val="TAC"/>
              <w:rPr>
                <w:noProof/>
              </w:rPr>
            </w:pPr>
            <w:r w:rsidRPr="00EF5447">
              <w:rPr>
                <w:noProof/>
              </w:rPr>
              <w:lastRenderedPageBreak/>
              <w:t>DC_1A-3A-7A_n78A-n257A</w:t>
            </w:r>
          </w:p>
          <w:p w14:paraId="33D58BB0" w14:textId="77777777" w:rsidR="008D1E4A" w:rsidRPr="00EF5447" w:rsidRDefault="008D1E4A" w:rsidP="00C620E0">
            <w:pPr>
              <w:pStyle w:val="TAC"/>
              <w:rPr>
                <w:noProof/>
                <w:lang w:eastAsia="ko-KR"/>
              </w:rPr>
            </w:pPr>
            <w:r w:rsidRPr="00EF5447">
              <w:rPr>
                <w:noProof/>
                <w:lang w:eastAsia="zh-CN"/>
              </w:rPr>
              <w:t>DC_1A-3A-7A_n78A-n257D</w:t>
            </w:r>
          </w:p>
          <w:p w14:paraId="225CBC4D" w14:textId="77777777" w:rsidR="008D1E4A" w:rsidRPr="00EF5447" w:rsidRDefault="008D1E4A" w:rsidP="00C620E0">
            <w:pPr>
              <w:pStyle w:val="TAC"/>
              <w:rPr>
                <w:noProof/>
                <w:lang w:eastAsia="ko-KR"/>
              </w:rPr>
            </w:pPr>
            <w:r w:rsidRPr="00EF5447">
              <w:rPr>
                <w:noProof/>
                <w:lang w:eastAsia="zh-CN"/>
              </w:rPr>
              <w:t>DC_1A-3A-7A_n78A-n257E</w:t>
            </w:r>
          </w:p>
          <w:p w14:paraId="5AB095E3" w14:textId="77777777" w:rsidR="008D1E4A" w:rsidRPr="00EF5447" w:rsidRDefault="008D1E4A" w:rsidP="00C620E0">
            <w:pPr>
              <w:pStyle w:val="TAC"/>
              <w:rPr>
                <w:noProof/>
                <w:lang w:eastAsia="ko-KR"/>
              </w:rPr>
            </w:pPr>
            <w:r w:rsidRPr="00EF5447">
              <w:rPr>
                <w:noProof/>
                <w:lang w:eastAsia="zh-CN"/>
              </w:rPr>
              <w:t>DC_1A-3A-7A_n78A-n257F</w:t>
            </w:r>
          </w:p>
          <w:p w14:paraId="4372FCFB" w14:textId="77777777" w:rsidR="008D1E4A" w:rsidRPr="00EF5447" w:rsidRDefault="008D1E4A" w:rsidP="00C620E0">
            <w:pPr>
              <w:pStyle w:val="TAC"/>
              <w:rPr>
                <w:noProof/>
                <w:lang w:eastAsia="ko-KR"/>
              </w:rPr>
            </w:pPr>
            <w:r w:rsidRPr="00EF5447">
              <w:rPr>
                <w:noProof/>
                <w:lang w:eastAsia="zh-CN"/>
              </w:rPr>
              <w:t>DC_1A-3A-7A_n78A-n257G</w:t>
            </w:r>
          </w:p>
          <w:p w14:paraId="2D600905" w14:textId="77777777" w:rsidR="008D1E4A" w:rsidRPr="00EF5447" w:rsidRDefault="008D1E4A" w:rsidP="00C620E0">
            <w:pPr>
              <w:pStyle w:val="TAC"/>
              <w:rPr>
                <w:noProof/>
                <w:lang w:eastAsia="ko-KR"/>
              </w:rPr>
            </w:pPr>
            <w:r w:rsidRPr="00EF5447">
              <w:rPr>
                <w:noProof/>
                <w:lang w:eastAsia="zh-CN"/>
              </w:rPr>
              <w:t>DC_1A-3A-7A_n78A-n257H</w:t>
            </w:r>
          </w:p>
          <w:p w14:paraId="5846C481" w14:textId="77777777" w:rsidR="008D1E4A" w:rsidRPr="00EF5447" w:rsidRDefault="008D1E4A" w:rsidP="00C620E0">
            <w:pPr>
              <w:pStyle w:val="TAC"/>
              <w:rPr>
                <w:noProof/>
                <w:lang w:eastAsia="ko-KR"/>
              </w:rPr>
            </w:pPr>
            <w:r w:rsidRPr="00EF5447">
              <w:rPr>
                <w:noProof/>
                <w:lang w:eastAsia="zh-CN"/>
              </w:rPr>
              <w:t>DC_1A-3A-7A_n78A-n257I</w:t>
            </w:r>
          </w:p>
          <w:p w14:paraId="2DED71D7" w14:textId="77777777" w:rsidR="008D1E4A" w:rsidRPr="00EF5447" w:rsidRDefault="008D1E4A" w:rsidP="00C620E0">
            <w:pPr>
              <w:pStyle w:val="TAC"/>
              <w:rPr>
                <w:noProof/>
                <w:lang w:eastAsia="ko-KR"/>
              </w:rPr>
            </w:pPr>
            <w:r w:rsidRPr="00EF5447">
              <w:rPr>
                <w:noProof/>
                <w:lang w:eastAsia="zh-CN"/>
              </w:rPr>
              <w:t>DC_1A-3A-7A_n78A-n257J</w:t>
            </w:r>
          </w:p>
          <w:p w14:paraId="09350AF1" w14:textId="77777777" w:rsidR="008D1E4A" w:rsidRPr="00EF5447" w:rsidRDefault="008D1E4A" w:rsidP="00C620E0">
            <w:pPr>
              <w:pStyle w:val="TAC"/>
              <w:rPr>
                <w:noProof/>
                <w:lang w:eastAsia="ko-KR"/>
              </w:rPr>
            </w:pPr>
            <w:r w:rsidRPr="00EF5447">
              <w:rPr>
                <w:noProof/>
                <w:lang w:eastAsia="zh-CN"/>
              </w:rPr>
              <w:t>DC_1A-3A-7A_n78A-n257K</w:t>
            </w:r>
          </w:p>
          <w:p w14:paraId="52F17E1D" w14:textId="77777777" w:rsidR="008D1E4A" w:rsidRPr="00EF5447" w:rsidRDefault="008D1E4A" w:rsidP="00C620E0">
            <w:pPr>
              <w:pStyle w:val="TAC"/>
              <w:rPr>
                <w:noProof/>
                <w:lang w:eastAsia="ko-KR"/>
              </w:rPr>
            </w:pPr>
            <w:r w:rsidRPr="00EF5447">
              <w:rPr>
                <w:noProof/>
                <w:lang w:eastAsia="zh-CN"/>
              </w:rPr>
              <w:t>DC_1A-3A-7A_n78A-n257L</w:t>
            </w:r>
          </w:p>
          <w:p w14:paraId="15801214" w14:textId="77777777" w:rsidR="008D1E4A" w:rsidRPr="00EF5447" w:rsidRDefault="008D1E4A" w:rsidP="00C620E0">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6D424030" w14:textId="77777777" w:rsidR="008D1E4A" w:rsidRPr="00EF5447" w:rsidRDefault="008D1E4A" w:rsidP="00C620E0">
            <w:pPr>
              <w:pStyle w:val="TAC"/>
              <w:rPr>
                <w:noProof/>
              </w:rPr>
            </w:pPr>
            <w:r w:rsidRPr="00EF5447">
              <w:rPr>
                <w:noProof/>
              </w:rPr>
              <w:t>DC_1A_n78A</w:t>
            </w:r>
          </w:p>
          <w:p w14:paraId="21A550C0" w14:textId="77777777" w:rsidR="008D1E4A" w:rsidRPr="00EF5447" w:rsidRDefault="008D1E4A" w:rsidP="00C620E0">
            <w:pPr>
              <w:pStyle w:val="TAC"/>
              <w:rPr>
                <w:noProof/>
              </w:rPr>
            </w:pPr>
            <w:r w:rsidRPr="00EF5447">
              <w:rPr>
                <w:noProof/>
              </w:rPr>
              <w:t>DC_1A_n257A</w:t>
            </w:r>
          </w:p>
          <w:p w14:paraId="5E178B06" w14:textId="77777777" w:rsidR="008D1E4A" w:rsidRPr="00EF5447" w:rsidRDefault="008D1E4A" w:rsidP="00C620E0">
            <w:pPr>
              <w:pStyle w:val="TAC"/>
              <w:rPr>
                <w:noProof/>
              </w:rPr>
            </w:pPr>
            <w:r w:rsidRPr="00EF5447">
              <w:rPr>
                <w:noProof/>
              </w:rPr>
              <w:t>DC_3A_n78A</w:t>
            </w:r>
          </w:p>
          <w:p w14:paraId="483D44A3" w14:textId="77777777" w:rsidR="008D1E4A" w:rsidRPr="00EF5447" w:rsidRDefault="008D1E4A" w:rsidP="00C620E0">
            <w:pPr>
              <w:pStyle w:val="TAC"/>
              <w:rPr>
                <w:noProof/>
              </w:rPr>
            </w:pPr>
            <w:r w:rsidRPr="00EF5447">
              <w:rPr>
                <w:noProof/>
              </w:rPr>
              <w:t>DC_3A_n257A</w:t>
            </w:r>
          </w:p>
          <w:p w14:paraId="717F0AC9" w14:textId="77777777" w:rsidR="008D1E4A" w:rsidRPr="00EF5447" w:rsidRDefault="008D1E4A" w:rsidP="00C620E0">
            <w:pPr>
              <w:pStyle w:val="TAC"/>
              <w:rPr>
                <w:noProof/>
              </w:rPr>
            </w:pPr>
            <w:r w:rsidRPr="00EF5447">
              <w:rPr>
                <w:noProof/>
              </w:rPr>
              <w:t>DC_7A_n78A</w:t>
            </w:r>
          </w:p>
          <w:p w14:paraId="31CDBE9A" w14:textId="77777777" w:rsidR="008D1E4A" w:rsidRPr="00EF5447" w:rsidRDefault="008D1E4A" w:rsidP="00C620E0">
            <w:pPr>
              <w:pStyle w:val="TAC"/>
              <w:rPr>
                <w:noProof/>
                <w:lang w:eastAsia="zh-CN"/>
              </w:rPr>
            </w:pPr>
            <w:r w:rsidRPr="00EF5447">
              <w:rPr>
                <w:noProof/>
              </w:rPr>
              <w:t>DC_7A_n257A</w:t>
            </w:r>
          </w:p>
          <w:p w14:paraId="3D15DDE8" w14:textId="77777777" w:rsidR="008D1E4A" w:rsidRPr="00EF5447" w:rsidRDefault="008D1E4A" w:rsidP="00C620E0">
            <w:pPr>
              <w:pStyle w:val="TAC"/>
            </w:pPr>
            <w:r w:rsidRPr="00EF5447">
              <w:t>DC_1A_n78A-n257A</w:t>
            </w:r>
          </w:p>
          <w:p w14:paraId="0AEEDD75" w14:textId="77777777" w:rsidR="008D1E4A" w:rsidRPr="00EF5447" w:rsidRDefault="008D1E4A" w:rsidP="00C620E0">
            <w:pPr>
              <w:pStyle w:val="TAC"/>
            </w:pPr>
            <w:r w:rsidRPr="00EF5447">
              <w:t>DC_1A_n78A-n257G</w:t>
            </w:r>
          </w:p>
          <w:p w14:paraId="08B2929F" w14:textId="77777777" w:rsidR="008D1E4A" w:rsidRPr="00EF5447" w:rsidRDefault="008D1E4A" w:rsidP="00C620E0">
            <w:pPr>
              <w:pStyle w:val="TAC"/>
            </w:pPr>
            <w:r w:rsidRPr="00EF5447">
              <w:t>DC_1A_n78A-n257H</w:t>
            </w:r>
          </w:p>
          <w:p w14:paraId="45AF8B51" w14:textId="77777777" w:rsidR="008D1E4A" w:rsidRPr="00EF5447" w:rsidRDefault="008D1E4A" w:rsidP="00C620E0">
            <w:pPr>
              <w:pStyle w:val="TAC"/>
            </w:pPr>
            <w:r w:rsidRPr="00EF5447">
              <w:t>DC_1A_n78A-n257I</w:t>
            </w:r>
          </w:p>
          <w:p w14:paraId="7A808D0C" w14:textId="77777777" w:rsidR="008D1E4A" w:rsidRPr="00EF5447" w:rsidRDefault="008D1E4A" w:rsidP="00C620E0">
            <w:pPr>
              <w:pStyle w:val="TAC"/>
            </w:pPr>
            <w:r w:rsidRPr="00EF5447">
              <w:t>DC_3A_n78A-n257A</w:t>
            </w:r>
          </w:p>
          <w:p w14:paraId="30AFF168" w14:textId="77777777" w:rsidR="008D1E4A" w:rsidRPr="00EF5447" w:rsidRDefault="008D1E4A" w:rsidP="00C620E0">
            <w:pPr>
              <w:pStyle w:val="TAC"/>
            </w:pPr>
            <w:r w:rsidRPr="00EF5447">
              <w:t>DC_3A_n78A-n257G</w:t>
            </w:r>
          </w:p>
          <w:p w14:paraId="68CCF9EC" w14:textId="77777777" w:rsidR="008D1E4A" w:rsidRPr="00EF5447" w:rsidRDefault="008D1E4A" w:rsidP="00C620E0">
            <w:pPr>
              <w:pStyle w:val="TAC"/>
            </w:pPr>
            <w:r w:rsidRPr="00EF5447">
              <w:t>DC_3A_n78A-n257H</w:t>
            </w:r>
          </w:p>
          <w:p w14:paraId="1A9CB618" w14:textId="77777777" w:rsidR="008D1E4A" w:rsidRPr="00EF5447" w:rsidRDefault="008D1E4A" w:rsidP="00C620E0">
            <w:pPr>
              <w:pStyle w:val="TAC"/>
            </w:pPr>
            <w:r w:rsidRPr="00EF5447">
              <w:t>DC_3A_n78A-n257I</w:t>
            </w:r>
          </w:p>
          <w:p w14:paraId="090264A7" w14:textId="77777777" w:rsidR="008D1E4A" w:rsidRPr="00EF5447" w:rsidRDefault="008D1E4A" w:rsidP="00C620E0">
            <w:pPr>
              <w:pStyle w:val="TAC"/>
            </w:pPr>
            <w:r w:rsidRPr="00EF5447">
              <w:t>DC_7A_n78A-n257A</w:t>
            </w:r>
          </w:p>
          <w:p w14:paraId="3BDC1B68" w14:textId="77777777" w:rsidR="008D1E4A" w:rsidRPr="00EF5447" w:rsidRDefault="008D1E4A" w:rsidP="00C620E0">
            <w:pPr>
              <w:pStyle w:val="TAC"/>
            </w:pPr>
            <w:r w:rsidRPr="00EF5447">
              <w:t>DC_7A_n78A-n257G</w:t>
            </w:r>
          </w:p>
          <w:p w14:paraId="06143C3A" w14:textId="77777777" w:rsidR="008D1E4A" w:rsidRPr="00EF5447" w:rsidRDefault="008D1E4A" w:rsidP="00C620E0">
            <w:pPr>
              <w:pStyle w:val="TAC"/>
            </w:pPr>
            <w:r w:rsidRPr="00EF5447">
              <w:t>DC_7A_n78A-n257H</w:t>
            </w:r>
          </w:p>
          <w:p w14:paraId="51572F92" w14:textId="77777777" w:rsidR="008D1E4A" w:rsidRPr="00EF5447" w:rsidRDefault="008D1E4A" w:rsidP="00C620E0">
            <w:pPr>
              <w:pStyle w:val="TAC"/>
              <w:rPr>
                <w:noProof/>
              </w:rPr>
            </w:pPr>
            <w:r w:rsidRPr="00EF5447">
              <w:t>DC_7A_n78A-n257I</w:t>
            </w:r>
          </w:p>
        </w:tc>
      </w:tr>
      <w:tr w:rsidR="008D1E4A" w:rsidRPr="00EF5447" w14:paraId="144012D7" w14:textId="77777777" w:rsidTr="00C620E0">
        <w:trPr>
          <w:trHeight w:val="187"/>
          <w:jc w:val="center"/>
        </w:trPr>
        <w:tc>
          <w:tcPr>
            <w:tcW w:w="3969" w:type="dxa"/>
            <w:shd w:val="clear" w:color="auto" w:fill="auto"/>
            <w:noWrap/>
            <w:tcMar>
              <w:top w:w="28" w:type="dxa"/>
              <w:left w:w="28" w:type="dxa"/>
              <w:bottom w:w="28" w:type="dxa"/>
              <w:right w:w="28" w:type="dxa"/>
            </w:tcMar>
          </w:tcPr>
          <w:p w14:paraId="6D01A637" w14:textId="77777777" w:rsidR="008D1E4A" w:rsidRPr="00EF5447" w:rsidRDefault="008D1E4A" w:rsidP="00C620E0">
            <w:pPr>
              <w:pStyle w:val="TAC"/>
            </w:pPr>
            <w:r w:rsidRPr="00EF5447">
              <w:t>DC_1A-3A-7A_n78C-n257A</w:t>
            </w:r>
          </w:p>
          <w:p w14:paraId="73527BB2" w14:textId="77777777" w:rsidR="008D1E4A" w:rsidRPr="00EF5447" w:rsidRDefault="008D1E4A" w:rsidP="00C620E0">
            <w:pPr>
              <w:pStyle w:val="TAC"/>
            </w:pPr>
            <w:r w:rsidRPr="00EF5447">
              <w:t>DC_1A-3A-7A_n78C-n257D</w:t>
            </w:r>
          </w:p>
          <w:p w14:paraId="3E605546" w14:textId="77777777" w:rsidR="008D1E4A" w:rsidRPr="00EF5447" w:rsidRDefault="008D1E4A" w:rsidP="00C620E0">
            <w:pPr>
              <w:pStyle w:val="TAC"/>
            </w:pPr>
            <w:r w:rsidRPr="00EF5447">
              <w:t>DC_1A-3A-7A_n78C-n257E</w:t>
            </w:r>
          </w:p>
          <w:p w14:paraId="10B430C7" w14:textId="77777777" w:rsidR="008D1E4A" w:rsidRPr="00EF5447" w:rsidRDefault="008D1E4A" w:rsidP="00C620E0">
            <w:pPr>
              <w:pStyle w:val="TAC"/>
            </w:pPr>
            <w:r w:rsidRPr="00EF5447">
              <w:t>DC_1A-3A-7A_n78C-n257F</w:t>
            </w:r>
          </w:p>
          <w:p w14:paraId="6BC00DAB" w14:textId="77777777" w:rsidR="008D1E4A" w:rsidRPr="00EF5447" w:rsidRDefault="008D1E4A" w:rsidP="00C620E0">
            <w:pPr>
              <w:pStyle w:val="TAC"/>
            </w:pPr>
            <w:r w:rsidRPr="00EF5447">
              <w:t>DC_1A-3A-7A_n78C-n257G</w:t>
            </w:r>
          </w:p>
          <w:p w14:paraId="41D94EFC" w14:textId="77777777" w:rsidR="008D1E4A" w:rsidRPr="00EF5447" w:rsidRDefault="008D1E4A" w:rsidP="00C620E0">
            <w:pPr>
              <w:pStyle w:val="TAC"/>
            </w:pPr>
            <w:r w:rsidRPr="00EF5447">
              <w:t>DC_1A-3A-7A_n78C-n257H</w:t>
            </w:r>
          </w:p>
          <w:p w14:paraId="48B7E8BF" w14:textId="77777777" w:rsidR="008D1E4A" w:rsidRPr="00EF5447" w:rsidRDefault="008D1E4A" w:rsidP="00C620E0">
            <w:pPr>
              <w:pStyle w:val="TAC"/>
            </w:pPr>
            <w:r w:rsidRPr="00EF5447">
              <w:t>DC_1A-3A-7A_n78C-n257I</w:t>
            </w:r>
          </w:p>
          <w:p w14:paraId="5268C100" w14:textId="77777777" w:rsidR="008D1E4A" w:rsidRPr="00EF5447" w:rsidRDefault="008D1E4A" w:rsidP="00C620E0">
            <w:pPr>
              <w:pStyle w:val="TAC"/>
            </w:pPr>
            <w:r w:rsidRPr="00EF5447">
              <w:t>DC_1A-3A-7A_n78C-n257J</w:t>
            </w:r>
          </w:p>
          <w:p w14:paraId="17C10022" w14:textId="77777777" w:rsidR="008D1E4A" w:rsidRPr="00EF5447" w:rsidRDefault="008D1E4A" w:rsidP="00C620E0">
            <w:pPr>
              <w:pStyle w:val="TAC"/>
            </w:pPr>
            <w:r w:rsidRPr="00EF5447">
              <w:t>DC_1A-3A-7A_n78C-n257K</w:t>
            </w:r>
          </w:p>
          <w:p w14:paraId="622ED7BD" w14:textId="77777777" w:rsidR="008D1E4A" w:rsidRPr="00EF5447" w:rsidRDefault="008D1E4A" w:rsidP="00C620E0">
            <w:pPr>
              <w:pStyle w:val="TAC"/>
            </w:pPr>
            <w:r w:rsidRPr="00EF5447">
              <w:t>DC_1A-3A-7A_n78C-n257L</w:t>
            </w:r>
          </w:p>
          <w:p w14:paraId="3A176120" w14:textId="77777777" w:rsidR="008D1E4A" w:rsidRPr="00EF5447" w:rsidRDefault="008D1E4A" w:rsidP="00C620E0">
            <w:pPr>
              <w:pStyle w:val="TAC"/>
              <w:rPr>
                <w:noProof/>
              </w:rPr>
            </w:pPr>
            <w:r w:rsidRPr="00EF5447">
              <w:t>DC_1A-3A-7A_n78C-n257M</w:t>
            </w:r>
          </w:p>
        </w:tc>
        <w:tc>
          <w:tcPr>
            <w:tcW w:w="3969" w:type="dxa"/>
            <w:tcMar>
              <w:top w:w="28" w:type="dxa"/>
              <w:left w:w="28" w:type="dxa"/>
              <w:bottom w:w="28" w:type="dxa"/>
              <w:right w:w="28" w:type="dxa"/>
            </w:tcMar>
          </w:tcPr>
          <w:p w14:paraId="2DF5DEF2" w14:textId="77777777" w:rsidR="008D1E4A" w:rsidRPr="00EF5447" w:rsidRDefault="008D1E4A" w:rsidP="00C620E0">
            <w:pPr>
              <w:pStyle w:val="TAC"/>
            </w:pPr>
            <w:r w:rsidRPr="00EF5447">
              <w:t>DC_1A_n78A-n257A</w:t>
            </w:r>
          </w:p>
          <w:p w14:paraId="4C76A6FB" w14:textId="77777777" w:rsidR="008D1E4A" w:rsidRPr="00EF5447" w:rsidRDefault="008D1E4A" w:rsidP="00C620E0">
            <w:pPr>
              <w:pStyle w:val="TAC"/>
            </w:pPr>
            <w:r w:rsidRPr="00EF5447">
              <w:t>DC_1A_n78A-n257G</w:t>
            </w:r>
          </w:p>
          <w:p w14:paraId="7EF0C671" w14:textId="77777777" w:rsidR="008D1E4A" w:rsidRPr="00EF5447" w:rsidRDefault="008D1E4A" w:rsidP="00C620E0">
            <w:pPr>
              <w:pStyle w:val="TAC"/>
            </w:pPr>
            <w:r w:rsidRPr="00EF5447">
              <w:t>DC_1A_n78A-n257H</w:t>
            </w:r>
          </w:p>
          <w:p w14:paraId="75F9E664" w14:textId="77777777" w:rsidR="008D1E4A" w:rsidRPr="00EF5447" w:rsidRDefault="008D1E4A" w:rsidP="00C620E0">
            <w:pPr>
              <w:pStyle w:val="TAC"/>
            </w:pPr>
            <w:r w:rsidRPr="00EF5447">
              <w:t>DC_1A_n78A-n257I</w:t>
            </w:r>
          </w:p>
          <w:p w14:paraId="0F088896" w14:textId="77777777" w:rsidR="008D1E4A" w:rsidRPr="00EF5447" w:rsidRDefault="008D1E4A" w:rsidP="00C620E0">
            <w:pPr>
              <w:pStyle w:val="TAC"/>
            </w:pPr>
            <w:r w:rsidRPr="00EF5447">
              <w:t>DC_3A_n78A-n257A</w:t>
            </w:r>
          </w:p>
          <w:p w14:paraId="556C9884" w14:textId="77777777" w:rsidR="008D1E4A" w:rsidRPr="00EF5447" w:rsidRDefault="008D1E4A" w:rsidP="00C620E0">
            <w:pPr>
              <w:pStyle w:val="TAC"/>
            </w:pPr>
            <w:r w:rsidRPr="00EF5447">
              <w:t>DC_3A_n78A-n257G</w:t>
            </w:r>
          </w:p>
          <w:p w14:paraId="4223D85E" w14:textId="77777777" w:rsidR="008D1E4A" w:rsidRPr="00EF5447" w:rsidRDefault="008D1E4A" w:rsidP="00C620E0">
            <w:pPr>
              <w:pStyle w:val="TAC"/>
            </w:pPr>
            <w:r w:rsidRPr="00EF5447">
              <w:t>DC_3A_n78A-n257H</w:t>
            </w:r>
          </w:p>
          <w:p w14:paraId="743074DF" w14:textId="77777777" w:rsidR="008D1E4A" w:rsidRPr="00EF5447" w:rsidRDefault="008D1E4A" w:rsidP="00C620E0">
            <w:pPr>
              <w:pStyle w:val="TAC"/>
            </w:pPr>
            <w:r w:rsidRPr="00EF5447">
              <w:t>DC_3A_n78A-n257I</w:t>
            </w:r>
          </w:p>
          <w:p w14:paraId="02009058" w14:textId="77777777" w:rsidR="008D1E4A" w:rsidRPr="00EF5447" w:rsidRDefault="008D1E4A" w:rsidP="00C620E0">
            <w:pPr>
              <w:pStyle w:val="TAC"/>
            </w:pPr>
            <w:r w:rsidRPr="00EF5447">
              <w:t>DC_7A_n78A-n257A</w:t>
            </w:r>
          </w:p>
          <w:p w14:paraId="6AAE20DC" w14:textId="77777777" w:rsidR="008D1E4A" w:rsidRPr="00EF5447" w:rsidRDefault="008D1E4A" w:rsidP="00C620E0">
            <w:pPr>
              <w:pStyle w:val="TAC"/>
            </w:pPr>
            <w:r w:rsidRPr="00EF5447">
              <w:t>DC_7A_n78A-n257G</w:t>
            </w:r>
          </w:p>
          <w:p w14:paraId="352F8E29" w14:textId="77777777" w:rsidR="008D1E4A" w:rsidRPr="00EF5447" w:rsidRDefault="008D1E4A" w:rsidP="00C620E0">
            <w:pPr>
              <w:pStyle w:val="TAC"/>
            </w:pPr>
            <w:r w:rsidRPr="00EF5447">
              <w:t>DC_7A_n78A-n257H</w:t>
            </w:r>
          </w:p>
          <w:p w14:paraId="7C6D9D7F" w14:textId="77777777" w:rsidR="008D1E4A" w:rsidRPr="00EF5447" w:rsidRDefault="008D1E4A" w:rsidP="00C620E0">
            <w:pPr>
              <w:pStyle w:val="TAC"/>
              <w:rPr>
                <w:noProof/>
              </w:rPr>
            </w:pPr>
            <w:r w:rsidRPr="00EF5447">
              <w:t>DC_7A_n78A-n257I</w:t>
            </w:r>
          </w:p>
        </w:tc>
      </w:tr>
      <w:tr w:rsidR="008D1E4A" w:rsidRPr="00EF5447" w14:paraId="6E75C9C9" w14:textId="77777777" w:rsidTr="00C620E0">
        <w:trPr>
          <w:trHeight w:val="187"/>
          <w:jc w:val="center"/>
        </w:trPr>
        <w:tc>
          <w:tcPr>
            <w:tcW w:w="3969" w:type="dxa"/>
            <w:shd w:val="clear" w:color="auto" w:fill="auto"/>
            <w:noWrap/>
            <w:tcMar>
              <w:top w:w="28" w:type="dxa"/>
              <w:left w:w="28" w:type="dxa"/>
              <w:bottom w:w="28" w:type="dxa"/>
              <w:right w:w="28" w:type="dxa"/>
            </w:tcMar>
          </w:tcPr>
          <w:p w14:paraId="791F85C3" w14:textId="77777777" w:rsidR="008D1E4A" w:rsidRPr="00EF5447" w:rsidRDefault="008D1E4A" w:rsidP="00C620E0">
            <w:pPr>
              <w:pStyle w:val="TAC"/>
              <w:rPr>
                <w:noProof/>
              </w:rPr>
            </w:pPr>
            <w:r w:rsidRPr="00EF5447">
              <w:rPr>
                <w:noProof/>
              </w:rPr>
              <w:lastRenderedPageBreak/>
              <w:t>DC_1A-3A-7A-7A_n78A-n257A</w:t>
            </w:r>
          </w:p>
          <w:p w14:paraId="495B8ADE" w14:textId="77777777" w:rsidR="008D1E4A" w:rsidRPr="00EF5447" w:rsidRDefault="008D1E4A" w:rsidP="00C620E0">
            <w:pPr>
              <w:pStyle w:val="TAC"/>
              <w:rPr>
                <w:noProof/>
                <w:lang w:eastAsia="ko-KR"/>
              </w:rPr>
            </w:pPr>
            <w:r w:rsidRPr="00EF5447">
              <w:rPr>
                <w:noProof/>
                <w:lang w:eastAsia="zh-CN"/>
              </w:rPr>
              <w:t>DC_1A-3A-7A-7A_n78A-n257D</w:t>
            </w:r>
          </w:p>
          <w:p w14:paraId="57EB3865" w14:textId="77777777" w:rsidR="008D1E4A" w:rsidRPr="00EF5447" w:rsidRDefault="008D1E4A" w:rsidP="00C620E0">
            <w:pPr>
              <w:pStyle w:val="TAC"/>
              <w:rPr>
                <w:noProof/>
                <w:lang w:eastAsia="ko-KR"/>
              </w:rPr>
            </w:pPr>
            <w:r w:rsidRPr="00EF5447">
              <w:rPr>
                <w:noProof/>
                <w:lang w:eastAsia="zh-CN"/>
              </w:rPr>
              <w:t>DC_1A-3A-7A-7A_n78A-n257E</w:t>
            </w:r>
          </w:p>
          <w:p w14:paraId="75DF5B0C" w14:textId="77777777" w:rsidR="008D1E4A" w:rsidRPr="00EF5447" w:rsidRDefault="008D1E4A" w:rsidP="00C620E0">
            <w:pPr>
              <w:pStyle w:val="TAC"/>
              <w:rPr>
                <w:noProof/>
                <w:lang w:eastAsia="ko-KR"/>
              </w:rPr>
            </w:pPr>
            <w:r w:rsidRPr="00EF5447">
              <w:rPr>
                <w:noProof/>
                <w:lang w:eastAsia="zh-CN"/>
              </w:rPr>
              <w:t>DC_1A-3A-7A-7A_n78A-n257F</w:t>
            </w:r>
          </w:p>
          <w:p w14:paraId="14B4CBD4" w14:textId="77777777" w:rsidR="008D1E4A" w:rsidRPr="00EF5447" w:rsidRDefault="008D1E4A" w:rsidP="00C620E0">
            <w:pPr>
              <w:pStyle w:val="TAC"/>
              <w:rPr>
                <w:noProof/>
                <w:lang w:eastAsia="ko-KR"/>
              </w:rPr>
            </w:pPr>
            <w:r w:rsidRPr="00EF5447">
              <w:rPr>
                <w:noProof/>
                <w:lang w:eastAsia="zh-CN"/>
              </w:rPr>
              <w:t>DC_1A-3A-7A-7A_n78A-n257G</w:t>
            </w:r>
          </w:p>
          <w:p w14:paraId="76FC5037" w14:textId="77777777" w:rsidR="008D1E4A" w:rsidRPr="00EF5447" w:rsidRDefault="008D1E4A" w:rsidP="00C620E0">
            <w:pPr>
              <w:pStyle w:val="TAC"/>
              <w:rPr>
                <w:noProof/>
                <w:lang w:eastAsia="ko-KR"/>
              </w:rPr>
            </w:pPr>
            <w:r w:rsidRPr="00EF5447">
              <w:rPr>
                <w:noProof/>
                <w:lang w:eastAsia="zh-CN"/>
              </w:rPr>
              <w:t>DC_1A-3A-7A-7A_n78A-n257H</w:t>
            </w:r>
          </w:p>
          <w:p w14:paraId="489E43C4" w14:textId="77777777" w:rsidR="008D1E4A" w:rsidRPr="00EF5447" w:rsidRDefault="008D1E4A" w:rsidP="00C620E0">
            <w:pPr>
              <w:pStyle w:val="TAC"/>
              <w:rPr>
                <w:noProof/>
                <w:lang w:eastAsia="ko-KR"/>
              </w:rPr>
            </w:pPr>
            <w:r w:rsidRPr="00EF5447">
              <w:rPr>
                <w:noProof/>
                <w:lang w:eastAsia="zh-CN"/>
              </w:rPr>
              <w:t>DC_1A-3A-7A-7A_n78A-n257I</w:t>
            </w:r>
          </w:p>
          <w:p w14:paraId="7A9AA4B8" w14:textId="77777777" w:rsidR="008D1E4A" w:rsidRPr="00EF5447" w:rsidRDefault="008D1E4A" w:rsidP="00C620E0">
            <w:pPr>
              <w:pStyle w:val="TAC"/>
              <w:rPr>
                <w:noProof/>
                <w:lang w:eastAsia="ko-KR"/>
              </w:rPr>
            </w:pPr>
            <w:r w:rsidRPr="00EF5447">
              <w:rPr>
                <w:noProof/>
                <w:lang w:eastAsia="zh-CN"/>
              </w:rPr>
              <w:t>DC_1A-3A-7A-7A_n78A-n257J</w:t>
            </w:r>
          </w:p>
          <w:p w14:paraId="19AE23FA" w14:textId="77777777" w:rsidR="008D1E4A" w:rsidRPr="00EF5447" w:rsidRDefault="008D1E4A" w:rsidP="00C620E0">
            <w:pPr>
              <w:pStyle w:val="TAC"/>
              <w:rPr>
                <w:noProof/>
                <w:lang w:eastAsia="ko-KR"/>
              </w:rPr>
            </w:pPr>
            <w:r w:rsidRPr="00EF5447">
              <w:rPr>
                <w:noProof/>
                <w:lang w:eastAsia="zh-CN"/>
              </w:rPr>
              <w:t>DC_1A-3A-7A-7A_n78A-n257K</w:t>
            </w:r>
          </w:p>
          <w:p w14:paraId="48A6EE7C" w14:textId="77777777" w:rsidR="008D1E4A" w:rsidRPr="00EF5447" w:rsidRDefault="008D1E4A" w:rsidP="00C620E0">
            <w:pPr>
              <w:pStyle w:val="TAC"/>
              <w:rPr>
                <w:noProof/>
                <w:lang w:eastAsia="ko-KR"/>
              </w:rPr>
            </w:pPr>
            <w:r w:rsidRPr="00EF5447">
              <w:rPr>
                <w:noProof/>
                <w:lang w:eastAsia="zh-CN"/>
              </w:rPr>
              <w:t>DC_1A-3A-7A-7A_n78A-n257L</w:t>
            </w:r>
          </w:p>
          <w:p w14:paraId="4717DB85" w14:textId="77777777" w:rsidR="008D1E4A" w:rsidRPr="00EF5447" w:rsidRDefault="008D1E4A" w:rsidP="00C620E0">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794D5A4D" w14:textId="77777777" w:rsidR="008D1E4A" w:rsidRPr="00EF5447" w:rsidRDefault="008D1E4A" w:rsidP="00C620E0">
            <w:pPr>
              <w:pStyle w:val="TAC"/>
              <w:rPr>
                <w:noProof/>
              </w:rPr>
            </w:pPr>
            <w:r w:rsidRPr="00EF5447">
              <w:rPr>
                <w:noProof/>
              </w:rPr>
              <w:t>DC_1A_n78A</w:t>
            </w:r>
          </w:p>
          <w:p w14:paraId="278E25C6" w14:textId="77777777" w:rsidR="008D1E4A" w:rsidRPr="00EF5447" w:rsidRDefault="008D1E4A" w:rsidP="00C620E0">
            <w:pPr>
              <w:pStyle w:val="TAC"/>
              <w:rPr>
                <w:noProof/>
              </w:rPr>
            </w:pPr>
            <w:r w:rsidRPr="00EF5447">
              <w:rPr>
                <w:noProof/>
              </w:rPr>
              <w:t>DC_1A_n257A</w:t>
            </w:r>
          </w:p>
          <w:p w14:paraId="134BE2B1" w14:textId="77777777" w:rsidR="008D1E4A" w:rsidRPr="00EF5447" w:rsidRDefault="008D1E4A" w:rsidP="00C620E0">
            <w:pPr>
              <w:pStyle w:val="TAC"/>
              <w:rPr>
                <w:noProof/>
              </w:rPr>
            </w:pPr>
            <w:r w:rsidRPr="00EF5447">
              <w:rPr>
                <w:noProof/>
              </w:rPr>
              <w:t>DC_3A_n78A</w:t>
            </w:r>
          </w:p>
          <w:p w14:paraId="614457E5" w14:textId="77777777" w:rsidR="008D1E4A" w:rsidRPr="00EF5447" w:rsidRDefault="008D1E4A" w:rsidP="00C620E0">
            <w:pPr>
              <w:pStyle w:val="TAC"/>
              <w:rPr>
                <w:noProof/>
              </w:rPr>
            </w:pPr>
            <w:r w:rsidRPr="00EF5447">
              <w:rPr>
                <w:noProof/>
              </w:rPr>
              <w:t>DC_3A_n257A</w:t>
            </w:r>
          </w:p>
          <w:p w14:paraId="15ECE3DB" w14:textId="77777777" w:rsidR="008D1E4A" w:rsidRPr="00EF5447" w:rsidRDefault="008D1E4A" w:rsidP="00C620E0">
            <w:pPr>
              <w:pStyle w:val="TAC"/>
              <w:rPr>
                <w:noProof/>
              </w:rPr>
            </w:pPr>
            <w:r w:rsidRPr="00EF5447">
              <w:rPr>
                <w:noProof/>
              </w:rPr>
              <w:t>DC_7A_n78A</w:t>
            </w:r>
          </w:p>
          <w:p w14:paraId="3BEDFF1B" w14:textId="77777777" w:rsidR="008D1E4A" w:rsidRPr="00EF5447" w:rsidRDefault="008D1E4A" w:rsidP="00C620E0">
            <w:pPr>
              <w:pStyle w:val="TAC"/>
              <w:rPr>
                <w:noProof/>
                <w:lang w:eastAsia="zh-CN"/>
              </w:rPr>
            </w:pPr>
            <w:r w:rsidRPr="00EF5447">
              <w:rPr>
                <w:noProof/>
              </w:rPr>
              <w:t>DC_7A_n257A</w:t>
            </w:r>
          </w:p>
          <w:p w14:paraId="346091A4" w14:textId="77777777" w:rsidR="008D1E4A" w:rsidRPr="00EF5447" w:rsidRDefault="008D1E4A" w:rsidP="00C620E0">
            <w:pPr>
              <w:pStyle w:val="TAC"/>
            </w:pPr>
            <w:r w:rsidRPr="00EF5447">
              <w:t>DC_1A_n78A-n257A</w:t>
            </w:r>
          </w:p>
          <w:p w14:paraId="77C00A74" w14:textId="77777777" w:rsidR="008D1E4A" w:rsidRPr="00EF5447" w:rsidRDefault="008D1E4A" w:rsidP="00C620E0">
            <w:pPr>
              <w:pStyle w:val="TAC"/>
            </w:pPr>
            <w:r w:rsidRPr="00EF5447">
              <w:t>DC_1A_n78A-n257G</w:t>
            </w:r>
          </w:p>
          <w:p w14:paraId="1D5E0817" w14:textId="77777777" w:rsidR="008D1E4A" w:rsidRPr="00EF5447" w:rsidRDefault="008D1E4A" w:rsidP="00C620E0">
            <w:pPr>
              <w:pStyle w:val="TAC"/>
            </w:pPr>
            <w:r w:rsidRPr="00EF5447">
              <w:t>DC_1A_n78A-n257H</w:t>
            </w:r>
          </w:p>
          <w:p w14:paraId="3B692F40" w14:textId="77777777" w:rsidR="008D1E4A" w:rsidRPr="00EF5447" w:rsidRDefault="008D1E4A" w:rsidP="00C620E0">
            <w:pPr>
              <w:pStyle w:val="TAC"/>
            </w:pPr>
            <w:r w:rsidRPr="00EF5447">
              <w:t>DC_1A_n78A-n257I</w:t>
            </w:r>
          </w:p>
          <w:p w14:paraId="4D467C5F" w14:textId="77777777" w:rsidR="008D1E4A" w:rsidRPr="00EF5447" w:rsidRDefault="008D1E4A" w:rsidP="00C620E0">
            <w:pPr>
              <w:pStyle w:val="TAC"/>
            </w:pPr>
            <w:r w:rsidRPr="00EF5447">
              <w:t>DC_3A_n78A-n257A</w:t>
            </w:r>
          </w:p>
          <w:p w14:paraId="241E255A" w14:textId="77777777" w:rsidR="008D1E4A" w:rsidRPr="00EF5447" w:rsidRDefault="008D1E4A" w:rsidP="00C620E0">
            <w:pPr>
              <w:pStyle w:val="TAC"/>
            </w:pPr>
            <w:r w:rsidRPr="00EF5447">
              <w:t>DC_3A_n78A-n257G</w:t>
            </w:r>
          </w:p>
          <w:p w14:paraId="338BA332" w14:textId="77777777" w:rsidR="008D1E4A" w:rsidRPr="00EF5447" w:rsidRDefault="008D1E4A" w:rsidP="00C620E0">
            <w:pPr>
              <w:pStyle w:val="TAC"/>
            </w:pPr>
            <w:r w:rsidRPr="00EF5447">
              <w:t>DC_3A_n78A-n257H</w:t>
            </w:r>
          </w:p>
          <w:p w14:paraId="0F00832B" w14:textId="77777777" w:rsidR="008D1E4A" w:rsidRPr="00EF5447" w:rsidRDefault="008D1E4A" w:rsidP="00C620E0">
            <w:pPr>
              <w:pStyle w:val="TAC"/>
            </w:pPr>
            <w:r w:rsidRPr="00EF5447">
              <w:t>DC_3A_n78A-n257I</w:t>
            </w:r>
          </w:p>
          <w:p w14:paraId="21B4BF79" w14:textId="77777777" w:rsidR="008D1E4A" w:rsidRPr="00EF5447" w:rsidRDefault="008D1E4A" w:rsidP="00C620E0">
            <w:pPr>
              <w:pStyle w:val="TAC"/>
            </w:pPr>
            <w:r w:rsidRPr="00EF5447">
              <w:t>DC_7A_n78A-n257A</w:t>
            </w:r>
          </w:p>
          <w:p w14:paraId="2E2236F0" w14:textId="77777777" w:rsidR="008D1E4A" w:rsidRPr="00EF5447" w:rsidRDefault="008D1E4A" w:rsidP="00C620E0">
            <w:pPr>
              <w:pStyle w:val="TAC"/>
            </w:pPr>
            <w:r w:rsidRPr="00EF5447">
              <w:t>DC_7A_n78A-n257G</w:t>
            </w:r>
          </w:p>
          <w:p w14:paraId="71A24E94" w14:textId="77777777" w:rsidR="008D1E4A" w:rsidRPr="00EF5447" w:rsidRDefault="008D1E4A" w:rsidP="00C620E0">
            <w:pPr>
              <w:pStyle w:val="TAC"/>
            </w:pPr>
            <w:r w:rsidRPr="00EF5447">
              <w:t>DC_7A_n78A-n257H</w:t>
            </w:r>
          </w:p>
          <w:p w14:paraId="7AAD8936" w14:textId="77777777" w:rsidR="008D1E4A" w:rsidRPr="00EF5447" w:rsidRDefault="008D1E4A" w:rsidP="00C620E0">
            <w:pPr>
              <w:pStyle w:val="TAC"/>
              <w:rPr>
                <w:noProof/>
              </w:rPr>
            </w:pPr>
            <w:r w:rsidRPr="00EF5447">
              <w:t>DC_7A_n78A-n257I</w:t>
            </w:r>
          </w:p>
        </w:tc>
      </w:tr>
      <w:tr w:rsidR="008D1E4A" w:rsidRPr="00EF5447" w14:paraId="1C149234" w14:textId="77777777" w:rsidTr="00C620E0">
        <w:trPr>
          <w:trHeight w:val="187"/>
          <w:jc w:val="center"/>
        </w:trPr>
        <w:tc>
          <w:tcPr>
            <w:tcW w:w="3969" w:type="dxa"/>
            <w:shd w:val="clear" w:color="auto" w:fill="auto"/>
            <w:noWrap/>
            <w:tcMar>
              <w:top w:w="28" w:type="dxa"/>
              <w:left w:w="28" w:type="dxa"/>
              <w:bottom w:w="28" w:type="dxa"/>
              <w:right w:w="28" w:type="dxa"/>
            </w:tcMar>
          </w:tcPr>
          <w:p w14:paraId="37CB16E3" w14:textId="77777777" w:rsidR="008D1E4A" w:rsidRPr="00EF5447" w:rsidRDefault="008D1E4A" w:rsidP="00C620E0">
            <w:pPr>
              <w:pStyle w:val="TAC"/>
            </w:pPr>
            <w:r w:rsidRPr="00EF5447">
              <w:t>DC_1A-3A-7A-7A_n78C-n257A</w:t>
            </w:r>
          </w:p>
          <w:p w14:paraId="0539C77A" w14:textId="77777777" w:rsidR="008D1E4A" w:rsidRPr="00EF5447" w:rsidRDefault="008D1E4A" w:rsidP="00C620E0">
            <w:pPr>
              <w:pStyle w:val="TAC"/>
            </w:pPr>
            <w:r w:rsidRPr="00EF5447">
              <w:t>DC_1A-3A-7A-7A_n78C-n257D</w:t>
            </w:r>
          </w:p>
          <w:p w14:paraId="14A651F7" w14:textId="77777777" w:rsidR="008D1E4A" w:rsidRPr="00EF5447" w:rsidRDefault="008D1E4A" w:rsidP="00C620E0">
            <w:pPr>
              <w:pStyle w:val="TAC"/>
            </w:pPr>
            <w:r w:rsidRPr="00EF5447">
              <w:t>DC_1A-3A-7A-7A_n78C-n257E</w:t>
            </w:r>
          </w:p>
          <w:p w14:paraId="4BA31E83" w14:textId="77777777" w:rsidR="008D1E4A" w:rsidRPr="00EF5447" w:rsidRDefault="008D1E4A" w:rsidP="00C620E0">
            <w:pPr>
              <w:pStyle w:val="TAC"/>
            </w:pPr>
            <w:r w:rsidRPr="00EF5447">
              <w:t>DC_1A-3A-7A-7A_n78C-n257F</w:t>
            </w:r>
          </w:p>
          <w:p w14:paraId="4BD660C1" w14:textId="77777777" w:rsidR="008D1E4A" w:rsidRPr="00EF5447" w:rsidRDefault="008D1E4A" w:rsidP="00C620E0">
            <w:pPr>
              <w:pStyle w:val="TAC"/>
            </w:pPr>
            <w:r w:rsidRPr="00EF5447">
              <w:t>DC_1A-3A-7A-7A_n78C-n257G</w:t>
            </w:r>
          </w:p>
          <w:p w14:paraId="7A4AABCB" w14:textId="77777777" w:rsidR="008D1E4A" w:rsidRPr="00EF5447" w:rsidRDefault="008D1E4A" w:rsidP="00C620E0">
            <w:pPr>
              <w:pStyle w:val="TAC"/>
            </w:pPr>
            <w:r w:rsidRPr="00EF5447">
              <w:t>DC_1A-3A-7A-7A_n78C-n257H</w:t>
            </w:r>
          </w:p>
          <w:p w14:paraId="1DAD893A" w14:textId="77777777" w:rsidR="008D1E4A" w:rsidRPr="00EF5447" w:rsidRDefault="008D1E4A" w:rsidP="00C620E0">
            <w:pPr>
              <w:pStyle w:val="TAC"/>
            </w:pPr>
            <w:r w:rsidRPr="00EF5447">
              <w:t>DC_1A-3A-7A-7A_n78C-n257I</w:t>
            </w:r>
          </w:p>
          <w:p w14:paraId="257640ED" w14:textId="77777777" w:rsidR="008D1E4A" w:rsidRPr="00EF5447" w:rsidRDefault="008D1E4A" w:rsidP="00C620E0">
            <w:pPr>
              <w:pStyle w:val="TAC"/>
            </w:pPr>
            <w:r w:rsidRPr="00EF5447">
              <w:t>DC_1A-3A-7A-7A_n78C-n257J</w:t>
            </w:r>
          </w:p>
          <w:p w14:paraId="44A5892E" w14:textId="77777777" w:rsidR="008D1E4A" w:rsidRPr="00EF5447" w:rsidRDefault="008D1E4A" w:rsidP="00C620E0">
            <w:pPr>
              <w:pStyle w:val="TAC"/>
            </w:pPr>
            <w:r w:rsidRPr="00EF5447">
              <w:t>DC_1A-3A-7A-7A_n78C-n257K</w:t>
            </w:r>
          </w:p>
          <w:p w14:paraId="1D8C95AF" w14:textId="77777777" w:rsidR="008D1E4A" w:rsidRPr="00EF5447" w:rsidRDefault="008D1E4A" w:rsidP="00C620E0">
            <w:pPr>
              <w:pStyle w:val="TAC"/>
            </w:pPr>
            <w:r w:rsidRPr="00EF5447">
              <w:t>DC_1A-3A-7A-7A_n78C-n257L</w:t>
            </w:r>
          </w:p>
          <w:p w14:paraId="35572A99" w14:textId="77777777" w:rsidR="008D1E4A" w:rsidRPr="00EF5447" w:rsidRDefault="008D1E4A" w:rsidP="00C620E0">
            <w:pPr>
              <w:pStyle w:val="TAC"/>
              <w:rPr>
                <w:noProof/>
              </w:rPr>
            </w:pPr>
            <w:r w:rsidRPr="00EF5447">
              <w:t>DC_1A-3A-7A-7A_n78C-n257M</w:t>
            </w:r>
          </w:p>
        </w:tc>
        <w:tc>
          <w:tcPr>
            <w:tcW w:w="3969" w:type="dxa"/>
            <w:tcMar>
              <w:top w:w="28" w:type="dxa"/>
              <w:left w:w="28" w:type="dxa"/>
              <w:bottom w:w="28" w:type="dxa"/>
              <w:right w:w="28" w:type="dxa"/>
            </w:tcMar>
          </w:tcPr>
          <w:p w14:paraId="6C0A091E" w14:textId="77777777" w:rsidR="008D1E4A" w:rsidRPr="00EF5447" w:rsidRDefault="008D1E4A" w:rsidP="00C620E0">
            <w:pPr>
              <w:pStyle w:val="TAC"/>
            </w:pPr>
            <w:r w:rsidRPr="00EF5447">
              <w:t>DC_1A_n78A-n257A</w:t>
            </w:r>
          </w:p>
          <w:p w14:paraId="580CC66C" w14:textId="77777777" w:rsidR="008D1E4A" w:rsidRPr="00EF5447" w:rsidRDefault="008D1E4A" w:rsidP="00C620E0">
            <w:pPr>
              <w:pStyle w:val="TAC"/>
            </w:pPr>
            <w:r w:rsidRPr="00EF5447">
              <w:t>DC_1A_n78A-n257G</w:t>
            </w:r>
          </w:p>
          <w:p w14:paraId="7D250741" w14:textId="77777777" w:rsidR="008D1E4A" w:rsidRPr="00EF5447" w:rsidRDefault="008D1E4A" w:rsidP="00C620E0">
            <w:pPr>
              <w:pStyle w:val="TAC"/>
            </w:pPr>
            <w:r w:rsidRPr="00EF5447">
              <w:t>DC_1A_n78A-n257H</w:t>
            </w:r>
          </w:p>
          <w:p w14:paraId="109449A5" w14:textId="77777777" w:rsidR="008D1E4A" w:rsidRPr="00EF5447" w:rsidRDefault="008D1E4A" w:rsidP="00C620E0">
            <w:pPr>
              <w:pStyle w:val="TAC"/>
            </w:pPr>
            <w:r w:rsidRPr="00EF5447">
              <w:t>DC_1A_n78A-n257I</w:t>
            </w:r>
          </w:p>
          <w:p w14:paraId="23D9EA54" w14:textId="77777777" w:rsidR="008D1E4A" w:rsidRPr="00EF5447" w:rsidRDefault="008D1E4A" w:rsidP="00C620E0">
            <w:pPr>
              <w:pStyle w:val="TAC"/>
            </w:pPr>
            <w:r w:rsidRPr="00EF5447">
              <w:t>DC_3A_n78A-n257A</w:t>
            </w:r>
          </w:p>
          <w:p w14:paraId="79FF5282" w14:textId="77777777" w:rsidR="008D1E4A" w:rsidRPr="00EF5447" w:rsidRDefault="008D1E4A" w:rsidP="00C620E0">
            <w:pPr>
              <w:pStyle w:val="TAC"/>
            </w:pPr>
            <w:r w:rsidRPr="00EF5447">
              <w:t>DC_3A_n78A-n257G</w:t>
            </w:r>
          </w:p>
          <w:p w14:paraId="530D35B1" w14:textId="77777777" w:rsidR="008D1E4A" w:rsidRPr="00EF5447" w:rsidRDefault="008D1E4A" w:rsidP="00C620E0">
            <w:pPr>
              <w:pStyle w:val="TAC"/>
            </w:pPr>
            <w:r w:rsidRPr="00EF5447">
              <w:t>DC_3A_n78A-n257H</w:t>
            </w:r>
          </w:p>
          <w:p w14:paraId="3CD1B9DE" w14:textId="77777777" w:rsidR="008D1E4A" w:rsidRPr="00EF5447" w:rsidRDefault="008D1E4A" w:rsidP="00C620E0">
            <w:pPr>
              <w:pStyle w:val="TAC"/>
            </w:pPr>
            <w:r w:rsidRPr="00EF5447">
              <w:t>DC_3A_n78A-n257I</w:t>
            </w:r>
          </w:p>
          <w:p w14:paraId="54D44912" w14:textId="77777777" w:rsidR="008D1E4A" w:rsidRPr="00EF5447" w:rsidRDefault="008D1E4A" w:rsidP="00C620E0">
            <w:pPr>
              <w:pStyle w:val="TAC"/>
            </w:pPr>
            <w:r w:rsidRPr="00EF5447">
              <w:t>DC_7A_n78A-n257A</w:t>
            </w:r>
          </w:p>
          <w:p w14:paraId="6F04260E" w14:textId="77777777" w:rsidR="008D1E4A" w:rsidRPr="00EF5447" w:rsidRDefault="008D1E4A" w:rsidP="00C620E0">
            <w:pPr>
              <w:pStyle w:val="TAC"/>
            </w:pPr>
            <w:r w:rsidRPr="00EF5447">
              <w:t>DC_7A_n78A-n257G</w:t>
            </w:r>
          </w:p>
          <w:p w14:paraId="0D34E438" w14:textId="77777777" w:rsidR="008D1E4A" w:rsidRPr="00EF5447" w:rsidRDefault="008D1E4A" w:rsidP="00C620E0">
            <w:pPr>
              <w:pStyle w:val="TAC"/>
            </w:pPr>
            <w:r w:rsidRPr="00EF5447">
              <w:t>DC_7A_n78A-n257H</w:t>
            </w:r>
          </w:p>
          <w:p w14:paraId="4123F902" w14:textId="77777777" w:rsidR="008D1E4A" w:rsidRPr="00EF5447" w:rsidRDefault="008D1E4A" w:rsidP="00C620E0">
            <w:pPr>
              <w:pStyle w:val="TAC"/>
              <w:rPr>
                <w:noProof/>
              </w:rPr>
            </w:pPr>
            <w:r w:rsidRPr="00EF5447">
              <w:t>DC_7A_n78A-n257I</w:t>
            </w:r>
          </w:p>
        </w:tc>
      </w:tr>
      <w:tr w:rsidR="008D1E4A" w:rsidRPr="00EF5447" w14:paraId="04BAF02E" w14:textId="77777777" w:rsidTr="00C620E0">
        <w:trPr>
          <w:trHeight w:val="187"/>
          <w:jc w:val="center"/>
        </w:trPr>
        <w:tc>
          <w:tcPr>
            <w:tcW w:w="3969" w:type="dxa"/>
            <w:shd w:val="clear" w:color="auto" w:fill="auto"/>
            <w:noWrap/>
            <w:tcMar>
              <w:top w:w="28" w:type="dxa"/>
              <w:left w:w="28" w:type="dxa"/>
              <w:bottom w:w="28" w:type="dxa"/>
              <w:right w:w="28" w:type="dxa"/>
            </w:tcMar>
          </w:tcPr>
          <w:p w14:paraId="5C398B83" w14:textId="77777777" w:rsidR="008D1E4A" w:rsidRPr="00EF5447" w:rsidRDefault="008D1E4A" w:rsidP="00C620E0">
            <w:pPr>
              <w:pStyle w:val="TAC"/>
              <w:rPr>
                <w:noProof/>
              </w:rPr>
            </w:pPr>
            <w:r w:rsidRPr="00EF5447">
              <w:rPr>
                <w:noProof/>
              </w:rPr>
              <w:lastRenderedPageBreak/>
              <w:t>DC_1A-3A-8A_n78A-n257A</w:t>
            </w:r>
          </w:p>
          <w:p w14:paraId="26AA0A64" w14:textId="77777777" w:rsidR="008D1E4A" w:rsidRPr="00EF5447" w:rsidRDefault="008D1E4A" w:rsidP="00C620E0">
            <w:pPr>
              <w:pStyle w:val="TAC"/>
              <w:rPr>
                <w:noProof/>
                <w:lang w:eastAsia="ko-KR"/>
              </w:rPr>
            </w:pPr>
            <w:r w:rsidRPr="00EF5447">
              <w:rPr>
                <w:noProof/>
                <w:lang w:eastAsia="zh-CN"/>
              </w:rPr>
              <w:t>DC_1A-3A-8A_n78A-n257D</w:t>
            </w:r>
          </w:p>
          <w:p w14:paraId="645D6416" w14:textId="77777777" w:rsidR="008D1E4A" w:rsidRPr="00EF5447" w:rsidRDefault="008D1E4A" w:rsidP="00C620E0">
            <w:pPr>
              <w:pStyle w:val="TAC"/>
              <w:rPr>
                <w:noProof/>
                <w:lang w:eastAsia="ko-KR"/>
              </w:rPr>
            </w:pPr>
            <w:r w:rsidRPr="00EF5447">
              <w:rPr>
                <w:noProof/>
                <w:lang w:eastAsia="zh-CN"/>
              </w:rPr>
              <w:t>DC_1A-3A-8A_n78A-n257E</w:t>
            </w:r>
          </w:p>
          <w:p w14:paraId="6DD57DF3" w14:textId="77777777" w:rsidR="008D1E4A" w:rsidRPr="00EF5447" w:rsidRDefault="008D1E4A" w:rsidP="00C620E0">
            <w:pPr>
              <w:pStyle w:val="TAC"/>
              <w:rPr>
                <w:noProof/>
                <w:lang w:eastAsia="ko-KR"/>
              </w:rPr>
            </w:pPr>
            <w:r w:rsidRPr="00EF5447">
              <w:rPr>
                <w:noProof/>
                <w:lang w:eastAsia="zh-CN"/>
              </w:rPr>
              <w:t>DC_1A-3A-8A_n78A-n257F</w:t>
            </w:r>
          </w:p>
          <w:p w14:paraId="324DCAF0" w14:textId="77777777" w:rsidR="008D1E4A" w:rsidRPr="00EF5447" w:rsidRDefault="008D1E4A" w:rsidP="00C620E0">
            <w:pPr>
              <w:pStyle w:val="TAC"/>
              <w:rPr>
                <w:noProof/>
                <w:lang w:eastAsia="ko-KR"/>
              </w:rPr>
            </w:pPr>
            <w:r w:rsidRPr="00EF5447">
              <w:rPr>
                <w:noProof/>
                <w:lang w:eastAsia="zh-CN"/>
              </w:rPr>
              <w:t>DC_1A-3A-8A_n78A-n257G</w:t>
            </w:r>
          </w:p>
          <w:p w14:paraId="6D6F362C" w14:textId="77777777" w:rsidR="008D1E4A" w:rsidRPr="00EF5447" w:rsidRDefault="008D1E4A" w:rsidP="00C620E0">
            <w:pPr>
              <w:pStyle w:val="TAC"/>
              <w:rPr>
                <w:noProof/>
                <w:lang w:eastAsia="ko-KR"/>
              </w:rPr>
            </w:pPr>
            <w:r w:rsidRPr="00EF5447">
              <w:rPr>
                <w:noProof/>
                <w:lang w:eastAsia="zh-CN"/>
              </w:rPr>
              <w:t>DC_1A-3A-8A_n78A-n257H</w:t>
            </w:r>
          </w:p>
          <w:p w14:paraId="5E7E1FC8" w14:textId="77777777" w:rsidR="008D1E4A" w:rsidRPr="00EF5447" w:rsidRDefault="008D1E4A" w:rsidP="00C620E0">
            <w:pPr>
              <w:pStyle w:val="TAC"/>
              <w:rPr>
                <w:noProof/>
                <w:lang w:eastAsia="ko-KR"/>
              </w:rPr>
            </w:pPr>
            <w:r w:rsidRPr="00EF5447">
              <w:rPr>
                <w:noProof/>
                <w:lang w:eastAsia="zh-CN"/>
              </w:rPr>
              <w:t>DC_1A-3A-8A_n78A-n257I</w:t>
            </w:r>
          </w:p>
          <w:p w14:paraId="279627C8" w14:textId="77777777" w:rsidR="008D1E4A" w:rsidRPr="00EF5447" w:rsidRDefault="008D1E4A" w:rsidP="00C620E0">
            <w:pPr>
              <w:pStyle w:val="TAC"/>
              <w:rPr>
                <w:noProof/>
                <w:lang w:eastAsia="ko-KR"/>
              </w:rPr>
            </w:pPr>
            <w:r w:rsidRPr="00EF5447">
              <w:rPr>
                <w:noProof/>
                <w:lang w:eastAsia="zh-CN"/>
              </w:rPr>
              <w:t>DC_1A-3A-8A_n78A-n257J</w:t>
            </w:r>
          </w:p>
          <w:p w14:paraId="4680DB41" w14:textId="77777777" w:rsidR="008D1E4A" w:rsidRPr="00EF5447" w:rsidRDefault="008D1E4A" w:rsidP="00C620E0">
            <w:pPr>
              <w:pStyle w:val="TAC"/>
              <w:rPr>
                <w:noProof/>
                <w:lang w:eastAsia="ko-KR"/>
              </w:rPr>
            </w:pPr>
            <w:r w:rsidRPr="00EF5447">
              <w:rPr>
                <w:noProof/>
                <w:lang w:eastAsia="zh-CN"/>
              </w:rPr>
              <w:t>DC_1A-3A-8A_n78A-n257K</w:t>
            </w:r>
          </w:p>
          <w:p w14:paraId="58681DE9" w14:textId="77777777" w:rsidR="008D1E4A" w:rsidRPr="00EF5447" w:rsidRDefault="008D1E4A" w:rsidP="00C620E0">
            <w:pPr>
              <w:pStyle w:val="TAC"/>
              <w:rPr>
                <w:noProof/>
                <w:lang w:eastAsia="ko-KR"/>
              </w:rPr>
            </w:pPr>
            <w:r w:rsidRPr="00EF5447">
              <w:rPr>
                <w:noProof/>
                <w:lang w:eastAsia="zh-CN"/>
              </w:rPr>
              <w:t>DC_1A-3A-8A_n78A-n257L</w:t>
            </w:r>
          </w:p>
          <w:p w14:paraId="2D50508F" w14:textId="77777777" w:rsidR="008D1E4A" w:rsidRPr="00EF5447" w:rsidRDefault="008D1E4A" w:rsidP="00C620E0">
            <w:pPr>
              <w:pStyle w:val="TAC"/>
              <w:rPr>
                <w:noProof/>
                <w:lang w:eastAsia="zh-CN"/>
              </w:rPr>
            </w:pPr>
            <w:r w:rsidRPr="00EF5447">
              <w:rPr>
                <w:noProof/>
                <w:lang w:eastAsia="zh-CN"/>
              </w:rPr>
              <w:t>DC_1A-3A-8A_n78A-n257M</w:t>
            </w:r>
          </w:p>
          <w:p w14:paraId="7D2F3A6A" w14:textId="77777777" w:rsidR="008D1E4A" w:rsidRPr="00EF5447" w:rsidRDefault="008D1E4A" w:rsidP="00C620E0">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17E0E4C1" w14:textId="77777777" w:rsidR="008D1E4A" w:rsidRPr="00EF5447" w:rsidRDefault="008D1E4A" w:rsidP="00C620E0">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9B4777D" w14:textId="77777777" w:rsidR="008D1E4A" w:rsidRPr="00EF5447" w:rsidRDefault="008D1E4A" w:rsidP="00C620E0">
            <w:pPr>
              <w:pStyle w:val="TAC"/>
              <w:rPr>
                <w:noProof/>
                <w:lang w:eastAsia="ko-KR"/>
              </w:rPr>
            </w:pPr>
            <w:r w:rsidRPr="00EF5447">
              <w:rPr>
                <w:noProof/>
                <w:lang w:eastAsia="zh-CN"/>
              </w:rPr>
              <w:t>DC_1A-3C-8A_n78A-n257E</w:t>
            </w:r>
          </w:p>
          <w:p w14:paraId="0B58B2CE" w14:textId="77777777" w:rsidR="008D1E4A" w:rsidRPr="00EF5447" w:rsidRDefault="008D1E4A" w:rsidP="00C620E0">
            <w:pPr>
              <w:pStyle w:val="TAC"/>
              <w:rPr>
                <w:noProof/>
                <w:lang w:eastAsia="ko-KR"/>
              </w:rPr>
            </w:pPr>
            <w:r w:rsidRPr="00EF5447">
              <w:rPr>
                <w:noProof/>
                <w:lang w:eastAsia="zh-CN"/>
              </w:rPr>
              <w:t>DC_1A-3C-8A_n78A-n257F</w:t>
            </w:r>
          </w:p>
          <w:p w14:paraId="64D04BBF" w14:textId="77777777" w:rsidR="008D1E4A" w:rsidRPr="00EF5447" w:rsidRDefault="008D1E4A" w:rsidP="00C620E0">
            <w:pPr>
              <w:pStyle w:val="TAC"/>
              <w:rPr>
                <w:noProof/>
                <w:lang w:eastAsia="ko-KR"/>
              </w:rPr>
            </w:pPr>
            <w:r w:rsidRPr="00EF5447">
              <w:rPr>
                <w:noProof/>
                <w:lang w:eastAsia="zh-CN"/>
              </w:rPr>
              <w:t>DC_1A-3C-8A_n78A-n257G</w:t>
            </w:r>
          </w:p>
          <w:p w14:paraId="25F6C018" w14:textId="77777777" w:rsidR="008D1E4A" w:rsidRPr="00EF5447" w:rsidRDefault="008D1E4A" w:rsidP="00C620E0">
            <w:pPr>
              <w:pStyle w:val="TAC"/>
              <w:rPr>
                <w:noProof/>
                <w:lang w:eastAsia="ko-KR"/>
              </w:rPr>
            </w:pPr>
            <w:r w:rsidRPr="00EF5447">
              <w:rPr>
                <w:noProof/>
                <w:lang w:eastAsia="zh-CN"/>
              </w:rPr>
              <w:t>DC_1A-3C-8A_n78A-n257H</w:t>
            </w:r>
          </w:p>
          <w:p w14:paraId="06342D2B" w14:textId="77777777" w:rsidR="008D1E4A" w:rsidRPr="00EF5447" w:rsidRDefault="008D1E4A" w:rsidP="00C620E0">
            <w:pPr>
              <w:pStyle w:val="TAC"/>
              <w:rPr>
                <w:noProof/>
                <w:lang w:eastAsia="ko-KR"/>
              </w:rPr>
            </w:pPr>
            <w:r w:rsidRPr="00EF5447">
              <w:rPr>
                <w:noProof/>
                <w:lang w:eastAsia="zh-CN"/>
              </w:rPr>
              <w:t>DC_1A-3C-8A_n78A-n257I</w:t>
            </w:r>
          </w:p>
          <w:p w14:paraId="1AB572EF" w14:textId="77777777" w:rsidR="008D1E4A" w:rsidRPr="00EF5447" w:rsidRDefault="008D1E4A" w:rsidP="00C620E0">
            <w:pPr>
              <w:pStyle w:val="TAC"/>
              <w:rPr>
                <w:noProof/>
                <w:lang w:eastAsia="ko-KR"/>
              </w:rPr>
            </w:pPr>
            <w:r w:rsidRPr="00EF5447">
              <w:rPr>
                <w:noProof/>
                <w:lang w:eastAsia="zh-CN"/>
              </w:rPr>
              <w:t>DC_1A-3C-8A_n78A-n257J</w:t>
            </w:r>
          </w:p>
          <w:p w14:paraId="3E070A06" w14:textId="77777777" w:rsidR="008D1E4A" w:rsidRPr="00EF5447" w:rsidRDefault="008D1E4A" w:rsidP="00C620E0">
            <w:pPr>
              <w:pStyle w:val="TAC"/>
              <w:rPr>
                <w:noProof/>
                <w:lang w:eastAsia="ko-KR"/>
              </w:rPr>
            </w:pPr>
            <w:r w:rsidRPr="00EF5447">
              <w:rPr>
                <w:noProof/>
                <w:lang w:eastAsia="zh-CN"/>
              </w:rPr>
              <w:t>DC_1A-3C-8A_n78A-n257K</w:t>
            </w:r>
          </w:p>
          <w:p w14:paraId="2F1861CC" w14:textId="77777777" w:rsidR="008D1E4A" w:rsidRPr="00EF5447" w:rsidRDefault="008D1E4A" w:rsidP="00C620E0">
            <w:pPr>
              <w:pStyle w:val="TAC"/>
              <w:rPr>
                <w:noProof/>
                <w:lang w:eastAsia="ko-KR"/>
              </w:rPr>
            </w:pPr>
            <w:r w:rsidRPr="00EF5447">
              <w:rPr>
                <w:noProof/>
                <w:lang w:eastAsia="zh-CN"/>
              </w:rPr>
              <w:t>DC_1A-3C-8A_n78A-n257L</w:t>
            </w:r>
          </w:p>
          <w:p w14:paraId="556C8BE0" w14:textId="77777777" w:rsidR="008D1E4A" w:rsidRPr="00EF5447" w:rsidRDefault="008D1E4A" w:rsidP="00C620E0">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03EF621" w14:textId="77777777" w:rsidR="008D1E4A" w:rsidRPr="00EF5447" w:rsidRDefault="008D1E4A" w:rsidP="00C620E0">
            <w:pPr>
              <w:pStyle w:val="TAC"/>
              <w:rPr>
                <w:noProof/>
              </w:rPr>
            </w:pPr>
            <w:r w:rsidRPr="00EF5447">
              <w:rPr>
                <w:noProof/>
              </w:rPr>
              <w:t>DC_1A_n78A</w:t>
            </w:r>
          </w:p>
          <w:p w14:paraId="4A751D17" w14:textId="77777777" w:rsidR="008D1E4A" w:rsidRPr="00EF5447" w:rsidRDefault="008D1E4A" w:rsidP="00C620E0">
            <w:pPr>
              <w:pStyle w:val="TAC"/>
              <w:rPr>
                <w:noProof/>
              </w:rPr>
            </w:pPr>
            <w:r w:rsidRPr="00EF5447">
              <w:rPr>
                <w:noProof/>
              </w:rPr>
              <w:t>DC_1A_n257A</w:t>
            </w:r>
          </w:p>
          <w:p w14:paraId="09E9D1AD" w14:textId="77777777" w:rsidR="008D1E4A" w:rsidRPr="00EF5447" w:rsidRDefault="008D1E4A" w:rsidP="00C620E0">
            <w:pPr>
              <w:pStyle w:val="TAC"/>
              <w:rPr>
                <w:noProof/>
              </w:rPr>
            </w:pPr>
            <w:r w:rsidRPr="00EF5447">
              <w:rPr>
                <w:noProof/>
              </w:rPr>
              <w:t>DC_3A_n78A</w:t>
            </w:r>
          </w:p>
          <w:p w14:paraId="6A1D96E9" w14:textId="77777777" w:rsidR="008D1E4A" w:rsidRPr="00EF5447" w:rsidRDefault="008D1E4A" w:rsidP="00C620E0">
            <w:pPr>
              <w:pStyle w:val="TAC"/>
              <w:rPr>
                <w:noProof/>
              </w:rPr>
            </w:pPr>
            <w:r w:rsidRPr="00EF5447">
              <w:rPr>
                <w:noProof/>
              </w:rPr>
              <w:t>DC_3A_n257A</w:t>
            </w:r>
          </w:p>
          <w:p w14:paraId="0C336A46" w14:textId="77777777" w:rsidR="008D1E4A" w:rsidRPr="00EF5447" w:rsidRDefault="008D1E4A" w:rsidP="00C620E0">
            <w:pPr>
              <w:pStyle w:val="TAC"/>
              <w:rPr>
                <w:noProof/>
              </w:rPr>
            </w:pPr>
            <w:r w:rsidRPr="00EF5447">
              <w:rPr>
                <w:noProof/>
              </w:rPr>
              <w:t>DC_8A_n78A</w:t>
            </w:r>
          </w:p>
          <w:p w14:paraId="2B80BC0C" w14:textId="77777777" w:rsidR="008D1E4A" w:rsidRPr="00EF5447" w:rsidRDefault="008D1E4A" w:rsidP="00C620E0">
            <w:pPr>
              <w:pStyle w:val="TAC"/>
              <w:rPr>
                <w:noProof/>
              </w:rPr>
            </w:pPr>
            <w:r w:rsidRPr="00EF5447">
              <w:rPr>
                <w:noProof/>
              </w:rPr>
              <w:t>DC_8A_n257A</w:t>
            </w:r>
          </w:p>
        </w:tc>
      </w:tr>
      <w:tr w:rsidR="008D1E4A" w:rsidRPr="00EF5447" w14:paraId="28CCD659" w14:textId="77777777" w:rsidTr="00C620E0">
        <w:trPr>
          <w:trHeight w:val="187"/>
          <w:jc w:val="center"/>
        </w:trPr>
        <w:tc>
          <w:tcPr>
            <w:tcW w:w="3969" w:type="dxa"/>
            <w:shd w:val="clear" w:color="auto" w:fill="auto"/>
            <w:noWrap/>
            <w:tcMar>
              <w:top w:w="28" w:type="dxa"/>
              <w:left w:w="28" w:type="dxa"/>
              <w:bottom w:w="28" w:type="dxa"/>
              <w:right w:w="28" w:type="dxa"/>
            </w:tcMar>
          </w:tcPr>
          <w:p w14:paraId="129CC3B2" w14:textId="77777777" w:rsidR="008D1E4A" w:rsidRPr="00EF5447" w:rsidRDefault="008D1E4A" w:rsidP="00C620E0">
            <w:pPr>
              <w:pStyle w:val="TAC"/>
              <w:rPr>
                <w:noProof/>
              </w:rPr>
            </w:pPr>
            <w:r w:rsidRPr="00EF5447">
              <w:rPr>
                <w:noProof/>
              </w:rPr>
              <w:t>DC_1A-3A-18A_n78A-n257A</w:t>
            </w:r>
          </w:p>
          <w:p w14:paraId="230C32DF" w14:textId="77777777" w:rsidR="008D1E4A" w:rsidRPr="00EF5447" w:rsidRDefault="008D1E4A" w:rsidP="00C620E0">
            <w:pPr>
              <w:pStyle w:val="TAC"/>
              <w:rPr>
                <w:noProof/>
                <w:lang w:eastAsia="ko-KR"/>
              </w:rPr>
            </w:pPr>
            <w:r w:rsidRPr="00EF5447">
              <w:rPr>
                <w:noProof/>
                <w:lang w:eastAsia="zh-CN"/>
              </w:rPr>
              <w:t>DC_1A-3A-18A_n78A-n257G</w:t>
            </w:r>
          </w:p>
          <w:p w14:paraId="26085920" w14:textId="77777777" w:rsidR="008D1E4A" w:rsidRPr="00EF5447" w:rsidRDefault="008D1E4A" w:rsidP="00C620E0">
            <w:pPr>
              <w:pStyle w:val="TAC"/>
              <w:rPr>
                <w:noProof/>
                <w:lang w:eastAsia="ko-KR"/>
              </w:rPr>
            </w:pPr>
            <w:r w:rsidRPr="00EF5447">
              <w:rPr>
                <w:noProof/>
                <w:lang w:eastAsia="zh-CN"/>
              </w:rPr>
              <w:t>DC_1A-3A-18A_n78A-n257H</w:t>
            </w:r>
          </w:p>
          <w:p w14:paraId="294FD860" w14:textId="77777777" w:rsidR="008D1E4A" w:rsidRPr="00EF5447" w:rsidRDefault="008D1E4A" w:rsidP="00C620E0">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772C93BE" w14:textId="77777777" w:rsidR="008D1E4A" w:rsidRPr="00EF5447" w:rsidRDefault="008D1E4A" w:rsidP="00C620E0">
            <w:pPr>
              <w:pStyle w:val="TAC"/>
              <w:rPr>
                <w:rFonts w:cs="Arial"/>
                <w:lang w:eastAsia="zh-CN"/>
              </w:rPr>
            </w:pPr>
            <w:r w:rsidRPr="00EF5447">
              <w:rPr>
                <w:rFonts w:cs="Arial"/>
                <w:lang w:eastAsia="zh-CN"/>
              </w:rPr>
              <w:t>DC_1A_n78A</w:t>
            </w:r>
          </w:p>
          <w:p w14:paraId="042CDB0F" w14:textId="77777777" w:rsidR="008D1E4A" w:rsidRPr="00EF5447" w:rsidRDefault="008D1E4A" w:rsidP="00C620E0">
            <w:pPr>
              <w:pStyle w:val="TAC"/>
              <w:rPr>
                <w:rFonts w:cs="Arial"/>
                <w:lang w:eastAsia="zh-CN"/>
              </w:rPr>
            </w:pPr>
            <w:r w:rsidRPr="00EF5447">
              <w:rPr>
                <w:rFonts w:cs="Arial"/>
                <w:lang w:eastAsia="zh-CN"/>
              </w:rPr>
              <w:t>DC_1A_n257A</w:t>
            </w:r>
          </w:p>
          <w:p w14:paraId="47DC8BD1" w14:textId="77777777" w:rsidR="008D1E4A" w:rsidRPr="00EF5447" w:rsidRDefault="008D1E4A" w:rsidP="00C620E0">
            <w:pPr>
              <w:pStyle w:val="TAC"/>
              <w:rPr>
                <w:rFonts w:cs="Arial"/>
                <w:lang w:eastAsia="zh-CN"/>
              </w:rPr>
            </w:pPr>
            <w:r w:rsidRPr="00EF5447">
              <w:rPr>
                <w:rFonts w:cs="Arial"/>
                <w:lang w:eastAsia="zh-CN"/>
              </w:rPr>
              <w:t>DC_1A_n257G</w:t>
            </w:r>
          </w:p>
          <w:p w14:paraId="72ECA1B2" w14:textId="77777777" w:rsidR="008D1E4A" w:rsidRPr="00EF5447" w:rsidRDefault="008D1E4A" w:rsidP="00C620E0">
            <w:pPr>
              <w:pStyle w:val="TAC"/>
              <w:rPr>
                <w:rFonts w:cs="Arial"/>
                <w:lang w:eastAsia="zh-CN"/>
              </w:rPr>
            </w:pPr>
            <w:r w:rsidRPr="00EF5447">
              <w:rPr>
                <w:rFonts w:cs="Arial"/>
                <w:lang w:eastAsia="zh-CN"/>
              </w:rPr>
              <w:t>DC_1A_n257H</w:t>
            </w:r>
          </w:p>
          <w:p w14:paraId="7B042285" w14:textId="77777777" w:rsidR="008D1E4A" w:rsidRPr="00EF5447" w:rsidRDefault="008D1E4A" w:rsidP="00C620E0">
            <w:pPr>
              <w:pStyle w:val="TAC"/>
              <w:rPr>
                <w:rFonts w:cs="Arial"/>
                <w:lang w:eastAsia="zh-CN"/>
              </w:rPr>
            </w:pPr>
            <w:r w:rsidRPr="00EF5447">
              <w:rPr>
                <w:rFonts w:cs="Arial"/>
                <w:lang w:eastAsia="zh-CN"/>
              </w:rPr>
              <w:t>DC_1A_n257I</w:t>
            </w:r>
          </w:p>
          <w:p w14:paraId="68AD4811" w14:textId="77777777" w:rsidR="008D1E4A" w:rsidRPr="00EF5447" w:rsidRDefault="008D1E4A" w:rsidP="00C620E0">
            <w:pPr>
              <w:pStyle w:val="TAC"/>
              <w:rPr>
                <w:rFonts w:cs="Arial"/>
                <w:lang w:eastAsia="zh-CN"/>
              </w:rPr>
            </w:pPr>
            <w:r w:rsidRPr="00EF5447">
              <w:rPr>
                <w:rFonts w:cs="Arial"/>
                <w:lang w:eastAsia="zh-CN"/>
              </w:rPr>
              <w:t>DC_3A_n78A</w:t>
            </w:r>
          </w:p>
          <w:p w14:paraId="5AB2A8D6" w14:textId="77777777" w:rsidR="008D1E4A" w:rsidRPr="00EF5447" w:rsidRDefault="008D1E4A" w:rsidP="00C620E0">
            <w:pPr>
              <w:pStyle w:val="TAC"/>
              <w:rPr>
                <w:rFonts w:cs="Arial"/>
                <w:lang w:eastAsia="zh-CN"/>
              </w:rPr>
            </w:pPr>
            <w:r w:rsidRPr="00EF5447">
              <w:rPr>
                <w:rFonts w:cs="Arial"/>
                <w:lang w:eastAsia="zh-CN"/>
              </w:rPr>
              <w:t>DC_3A_n257A</w:t>
            </w:r>
          </w:p>
          <w:p w14:paraId="130412D4" w14:textId="77777777" w:rsidR="008D1E4A" w:rsidRPr="00EF5447" w:rsidRDefault="008D1E4A" w:rsidP="00C620E0">
            <w:pPr>
              <w:pStyle w:val="TAC"/>
              <w:rPr>
                <w:rFonts w:cs="Arial"/>
                <w:lang w:eastAsia="zh-CN"/>
              </w:rPr>
            </w:pPr>
            <w:r w:rsidRPr="00EF5447">
              <w:rPr>
                <w:rFonts w:cs="Arial"/>
                <w:lang w:eastAsia="zh-CN"/>
              </w:rPr>
              <w:t>DC_3A_n257G</w:t>
            </w:r>
          </w:p>
          <w:p w14:paraId="1E5316E0" w14:textId="77777777" w:rsidR="008D1E4A" w:rsidRPr="00EF5447" w:rsidRDefault="008D1E4A" w:rsidP="00C620E0">
            <w:pPr>
              <w:pStyle w:val="TAC"/>
              <w:rPr>
                <w:rFonts w:cs="Arial"/>
                <w:lang w:eastAsia="zh-CN"/>
              </w:rPr>
            </w:pPr>
            <w:r w:rsidRPr="00EF5447">
              <w:rPr>
                <w:rFonts w:cs="Arial"/>
                <w:lang w:eastAsia="zh-CN"/>
              </w:rPr>
              <w:t>DC_3A_n257H</w:t>
            </w:r>
          </w:p>
          <w:p w14:paraId="74A14A44" w14:textId="77777777" w:rsidR="008D1E4A" w:rsidRPr="00EF5447" w:rsidRDefault="008D1E4A" w:rsidP="00C620E0">
            <w:pPr>
              <w:pStyle w:val="TAC"/>
              <w:rPr>
                <w:rFonts w:cs="Arial"/>
                <w:lang w:eastAsia="zh-CN"/>
              </w:rPr>
            </w:pPr>
            <w:r w:rsidRPr="00EF5447">
              <w:rPr>
                <w:rFonts w:cs="Arial"/>
                <w:lang w:eastAsia="zh-CN"/>
              </w:rPr>
              <w:t>DC_3A_n257I</w:t>
            </w:r>
          </w:p>
          <w:p w14:paraId="6AAB0A10" w14:textId="77777777" w:rsidR="008D1E4A" w:rsidRPr="00EF5447" w:rsidRDefault="008D1E4A" w:rsidP="00C620E0">
            <w:pPr>
              <w:pStyle w:val="TAC"/>
              <w:rPr>
                <w:rFonts w:cs="Arial"/>
                <w:lang w:eastAsia="zh-CN"/>
              </w:rPr>
            </w:pPr>
            <w:r w:rsidRPr="00EF5447">
              <w:rPr>
                <w:rFonts w:cs="Arial"/>
                <w:lang w:eastAsia="zh-CN"/>
              </w:rPr>
              <w:t>DC_18A_n78A</w:t>
            </w:r>
          </w:p>
          <w:p w14:paraId="3EADEF4A" w14:textId="77777777" w:rsidR="008D1E4A" w:rsidRPr="00EF5447" w:rsidRDefault="008D1E4A" w:rsidP="00C620E0">
            <w:pPr>
              <w:pStyle w:val="TAC"/>
              <w:rPr>
                <w:rFonts w:cs="Arial"/>
                <w:lang w:eastAsia="zh-CN"/>
              </w:rPr>
            </w:pPr>
            <w:r w:rsidRPr="00EF5447">
              <w:rPr>
                <w:rFonts w:cs="Arial"/>
                <w:lang w:eastAsia="zh-CN"/>
              </w:rPr>
              <w:t>DC_18A_n257A</w:t>
            </w:r>
          </w:p>
          <w:p w14:paraId="31C1BDCE" w14:textId="77777777" w:rsidR="008D1E4A" w:rsidRPr="00EF5447" w:rsidRDefault="008D1E4A" w:rsidP="00C620E0">
            <w:pPr>
              <w:pStyle w:val="TAC"/>
              <w:rPr>
                <w:rFonts w:cs="Arial"/>
                <w:lang w:eastAsia="zh-CN"/>
              </w:rPr>
            </w:pPr>
            <w:r w:rsidRPr="00EF5447">
              <w:rPr>
                <w:rFonts w:cs="Arial"/>
                <w:lang w:eastAsia="zh-CN"/>
              </w:rPr>
              <w:t>DC_18A_n257G</w:t>
            </w:r>
          </w:p>
          <w:p w14:paraId="709B4C18" w14:textId="77777777" w:rsidR="008D1E4A" w:rsidRPr="00EF5447" w:rsidRDefault="008D1E4A" w:rsidP="00C620E0">
            <w:pPr>
              <w:pStyle w:val="TAC"/>
              <w:rPr>
                <w:rFonts w:cs="Arial"/>
                <w:lang w:eastAsia="zh-CN"/>
              </w:rPr>
            </w:pPr>
            <w:r w:rsidRPr="00EF5447">
              <w:rPr>
                <w:rFonts w:cs="Arial"/>
                <w:lang w:eastAsia="zh-CN"/>
              </w:rPr>
              <w:t>DC_18A_n257H</w:t>
            </w:r>
          </w:p>
          <w:p w14:paraId="10C320C5" w14:textId="77777777" w:rsidR="008D1E4A" w:rsidRPr="00EF5447" w:rsidRDefault="008D1E4A" w:rsidP="00C620E0">
            <w:pPr>
              <w:pStyle w:val="TAC"/>
              <w:rPr>
                <w:noProof/>
              </w:rPr>
            </w:pPr>
            <w:r w:rsidRPr="00EF5447">
              <w:rPr>
                <w:rFonts w:cs="Arial"/>
                <w:lang w:eastAsia="zh-CN"/>
              </w:rPr>
              <w:t>DC_18A_n257I</w:t>
            </w:r>
          </w:p>
        </w:tc>
      </w:tr>
      <w:tr w:rsidR="008D1E4A" w:rsidRPr="00EF5447" w14:paraId="03603E60" w14:textId="77777777" w:rsidTr="00C620E0">
        <w:trPr>
          <w:trHeight w:val="187"/>
          <w:jc w:val="center"/>
        </w:trPr>
        <w:tc>
          <w:tcPr>
            <w:tcW w:w="3969" w:type="dxa"/>
            <w:shd w:val="clear" w:color="auto" w:fill="auto"/>
            <w:noWrap/>
            <w:tcMar>
              <w:top w:w="28" w:type="dxa"/>
              <w:left w:w="28" w:type="dxa"/>
              <w:bottom w:w="28" w:type="dxa"/>
              <w:right w:w="28" w:type="dxa"/>
            </w:tcMar>
          </w:tcPr>
          <w:p w14:paraId="5547D153"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DC_1A-3A-21A_n77A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363172" w14:textId="77777777" w:rsidR="008D1E4A" w:rsidRPr="00EF5447" w:rsidRDefault="008D1E4A" w:rsidP="00C620E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D13C985" w14:textId="77777777" w:rsidR="008D1E4A" w:rsidRPr="00EF5447" w:rsidRDefault="008D1E4A" w:rsidP="00C620E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B26A466" w14:textId="77777777" w:rsidR="008D1E4A" w:rsidRPr="00EF5447" w:rsidRDefault="008D1E4A" w:rsidP="00C620E0">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47D8F8F" w14:textId="77777777" w:rsidR="008D1E4A" w:rsidRPr="00EF5447" w:rsidRDefault="008D1E4A" w:rsidP="00C620E0">
            <w:pPr>
              <w:pStyle w:val="TAC"/>
              <w:rPr>
                <w:rFonts w:cs="Arial"/>
                <w:lang w:eastAsia="zh-CN"/>
              </w:rPr>
            </w:pPr>
            <w:r w:rsidRPr="00EF5447">
              <w:rPr>
                <w:rFonts w:cs="Arial"/>
                <w:lang w:eastAsia="zh-CN"/>
              </w:rPr>
              <w:t>DC_1A_n77A</w:t>
            </w:r>
          </w:p>
          <w:p w14:paraId="4FF924C2" w14:textId="77777777" w:rsidR="008D1E4A" w:rsidRPr="00EF5447" w:rsidRDefault="008D1E4A" w:rsidP="00C620E0">
            <w:pPr>
              <w:pStyle w:val="TAC"/>
              <w:rPr>
                <w:rFonts w:cs="Arial"/>
                <w:lang w:eastAsia="zh-CN"/>
              </w:rPr>
            </w:pPr>
            <w:r w:rsidRPr="00EF5447">
              <w:rPr>
                <w:rFonts w:cs="Arial"/>
                <w:lang w:eastAsia="zh-CN"/>
              </w:rPr>
              <w:t>DC_1A_n257A</w:t>
            </w:r>
          </w:p>
          <w:p w14:paraId="24040F14" w14:textId="77777777" w:rsidR="008D1E4A" w:rsidRPr="00EF5447" w:rsidRDefault="008D1E4A" w:rsidP="00C620E0">
            <w:pPr>
              <w:pStyle w:val="TAC"/>
              <w:rPr>
                <w:rFonts w:cs="Arial"/>
                <w:lang w:eastAsia="zh-CN"/>
              </w:rPr>
            </w:pPr>
            <w:r w:rsidRPr="00EF5447">
              <w:rPr>
                <w:rFonts w:cs="Arial"/>
                <w:lang w:eastAsia="zh-CN"/>
              </w:rPr>
              <w:t>DC_1A_n257G</w:t>
            </w:r>
          </w:p>
          <w:p w14:paraId="4AC33B9F" w14:textId="77777777" w:rsidR="008D1E4A" w:rsidRPr="00EF5447" w:rsidRDefault="008D1E4A" w:rsidP="00C620E0">
            <w:pPr>
              <w:pStyle w:val="TAC"/>
              <w:rPr>
                <w:rFonts w:cs="Arial"/>
                <w:lang w:eastAsia="zh-CN"/>
              </w:rPr>
            </w:pPr>
            <w:r w:rsidRPr="00EF5447">
              <w:rPr>
                <w:rFonts w:cs="Arial"/>
                <w:lang w:eastAsia="zh-CN"/>
              </w:rPr>
              <w:t>DC_1A_n257H</w:t>
            </w:r>
          </w:p>
          <w:p w14:paraId="3ED315EF" w14:textId="77777777" w:rsidR="008D1E4A" w:rsidRPr="00EF5447" w:rsidRDefault="008D1E4A" w:rsidP="00C620E0">
            <w:pPr>
              <w:pStyle w:val="TAC"/>
              <w:rPr>
                <w:rFonts w:cs="Arial"/>
                <w:lang w:eastAsia="zh-CN"/>
              </w:rPr>
            </w:pPr>
            <w:r w:rsidRPr="00EF5447">
              <w:rPr>
                <w:rFonts w:cs="Arial"/>
                <w:lang w:eastAsia="zh-CN"/>
              </w:rPr>
              <w:t>DC_1A_n257I</w:t>
            </w:r>
          </w:p>
          <w:p w14:paraId="42FD3D21"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DC_3A_n77A</w:t>
            </w:r>
          </w:p>
          <w:p w14:paraId="081EE386"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240B3890"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5D85BE95"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6EED44E6"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1F79258A" w14:textId="77777777" w:rsidR="008D1E4A" w:rsidRPr="00EF5447" w:rsidRDefault="008D1E4A" w:rsidP="00C620E0">
            <w:pPr>
              <w:pStyle w:val="TAC"/>
              <w:rPr>
                <w:rFonts w:cs="Arial"/>
                <w:lang w:eastAsia="zh-CN"/>
              </w:rPr>
            </w:pPr>
            <w:r w:rsidRPr="00EF5447">
              <w:rPr>
                <w:rFonts w:cs="Arial"/>
                <w:lang w:eastAsia="zh-CN"/>
              </w:rPr>
              <w:t>DC_21A_n77A</w:t>
            </w:r>
          </w:p>
          <w:p w14:paraId="05A1EDE3" w14:textId="77777777" w:rsidR="008D1E4A" w:rsidRPr="00EF5447" w:rsidRDefault="008D1E4A" w:rsidP="00C620E0">
            <w:pPr>
              <w:pStyle w:val="TAC"/>
              <w:rPr>
                <w:rFonts w:cs="Arial"/>
                <w:lang w:eastAsia="zh-CN"/>
              </w:rPr>
            </w:pPr>
            <w:r w:rsidRPr="00EF5447">
              <w:rPr>
                <w:rFonts w:cs="Arial"/>
                <w:lang w:eastAsia="zh-CN"/>
              </w:rPr>
              <w:t>DC_21A_n257A</w:t>
            </w:r>
          </w:p>
          <w:p w14:paraId="302FCD45" w14:textId="77777777" w:rsidR="008D1E4A" w:rsidRPr="00EF5447" w:rsidRDefault="008D1E4A" w:rsidP="00C620E0">
            <w:pPr>
              <w:pStyle w:val="TAC"/>
              <w:rPr>
                <w:rFonts w:cs="Arial"/>
                <w:lang w:eastAsia="zh-CN"/>
              </w:rPr>
            </w:pPr>
            <w:r w:rsidRPr="00EF5447">
              <w:rPr>
                <w:rFonts w:cs="Arial"/>
                <w:lang w:eastAsia="zh-CN"/>
              </w:rPr>
              <w:t>DC_21A_n257G</w:t>
            </w:r>
          </w:p>
          <w:p w14:paraId="34E2A590" w14:textId="77777777" w:rsidR="008D1E4A" w:rsidRPr="00EF5447" w:rsidRDefault="008D1E4A" w:rsidP="00C620E0">
            <w:pPr>
              <w:pStyle w:val="TAC"/>
              <w:rPr>
                <w:rFonts w:cs="Arial"/>
                <w:lang w:eastAsia="zh-CN"/>
              </w:rPr>
            </w:pPr>
            <w:r w:rsidRPr="00EF5447">
              <w:rPr>
                <w:rFonts w:cs="Arial"/>
                <w:lang w:eastAsia="zh-CN"/>
              </w:rPr>
              <w:t>DC_21A_n257H</w:t>
            </w:r>
          </w:p>
          <w:p w14:paraId="75F64273"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4E431ABA" w14:textId="77777777" w:rsidTr="00C620E0">
        <w:trPr>
          <w:trHeight w:val="187"/>
          <w:jc w:val="center"/>
        </w:trPr>
        <w:tc>
          <w:tcPr>
            <w:tcW w:w="3969" w:type="dxa"/>
            <w:shd w:val="clear" w:color="auto" w:fill="auto"/>
            <w:noWrap/>
            <w:tcMar>
              <w:top w:w="28" w:type="dxa"/>
              <w:left w:w="28" w:type="dxa"/>
              <w:bottom w:w="28" w:type="dxa"/>
              <w:right w:w="28" w:type="dxa"/>
            </w:tcMar>
          </w:tcPr>
          <w:p w14:paraId="1E45A173"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04F7192"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2C4E21B"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22E739" w14:textId="77777777" w:rsidR="008D1E4A" w:rsidRPr="00EF5447" w:rsidRDefault="008D1E4A" w:rsidP="00C620E0">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40D3F23" w14:textId="77777777" w:rsidR="008D1E4A" w:rsidRPr="00EF5447" w:rsidRDefault="008D1E4A" w:rsidP="00C620E0">
            <w:pPr>
              <w:pStyle w:val="TAC"/>
              <w:rPr>
                <w:rFonts w:cs="Arial"/>
                <w:lang w:eastAsia="zh-CN"/>
              </w:rPr>
            </w:pPr>
            <w:r w:rsidRPr="00EF5447">
              <w:rPr>
                <w:rFonts w:cs="Arial"/>
                <w:lang w:eastAsia="zh-CN"/>
              </w:rPr>
              <w:t>DC_1A_n78A</w:t>
            </w:r>
          </w:p>
          <w:p w14:paraId="4B3BFBDA" w14:textId="77777777" w:rsidR="008D1E4A" w:rsidRPr="00EF5447" w:rsidRDefault="008D1E4A" w:rsidP="00C620E0">
            <w:pPr>
              <w:pStyle w:val="TAC"/>
              <w:rPr>
                <w:rFonts w:cs="Arial"/>
                <w:lang w:eastAsia="zh-CN"/>
              </w:rPr>
            </w:pPr>
            <w:r w:rsidRPr="00EF5447">
              <w:rPr>
                <w:rFonts w:cs="Arial"/>
                <w:lang w:eastAsia="zh-CN"/>
              </w:rPr>
              <w:t>DC_1A_n257A</w:t>
            </w:r>
          </w:p>
          <w:p w14:paraId="5739C7BD" w14:textId="77777777" w:rsidR="008D1E4A" w:rsidRPr="00EF5447" w:rsidRDefault="008D1E4A" w:rsidP="00C620E0">
            <w:pPr>
              <w:pStyle w:val="TAC"/>
              <w:rPr>
                <w:rFonts w:cs="Arial"/>
                <w:lang w:eastAsia="zh-CN"/>
              </w:rPr>
            </w:pPr>
            <w:r w:rsidRPr="00EF5447">
              <w:rPr>
                <w:rFonts w:cs="Arial"/>
                <w:lang w:eastAsia="zh-CN"/>
              </w:rPr>
              <w:t>DC_1A_n257G</w:t>
            </w:r>
          </w:p>
          <w:p w14:paraId="5EB08CED" w14:textId="77777777" w:rsidR="008D1E4A" w:rsidRPr="00EF5447" w:rsidRDefault="008D1E4A" w:rsidP="00C620E0">
            <w:pPr>
              <w:pStyle w:val="TAC"/>
              <w:rPr>
                <w:rFonts w:cs="Arial"/>
                <w:lang w:eastAsia="zh-CN"/>
              </w:rPr>
            </w:pPr>
            <w:r w:rsidRPr="00EF5447">
              <w:rPr>
                <w:rFonts w:cs="Arial"/>
                <w:lang w:eastAsia="zh-CN"/>
              </w:rPr>
              <w:t>DC_1A_n257H</w:t>
            </w:r>
          </w:p>
          <w:p w14:paraId="361B5630" w14:textId="77777777" w:rsidR="008D1E4A" w:rsidRPr="00EF5447" w:rsidRDefault="008D1E4A" w:rsidP="00C620E0">
            <w:pPr>
              <w:pStyle w:val="TAC"/>
              <w:rPr>
                <w:rFonts w:cs="Arial"/>
                <w:lang w:eastAsia="zh-CN"/>
              </w:rPr>
            </w:pPr>
            <w:r w:rsidRPr="00EF5447">
              <w:rPr>
                <w:rFonts w:cs="Arial"/>
                <w:lang w:eastAsia="zh-CN"/>
              </w:rPr>
              <w:t>DC_1A_n257I</w:t>
            </w:r>
          </w:p>
          <w:p w14:paraId="51C62D1A"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DC_3A_n78A</w:t>
            </w:r>
          </w:p>
          <w:p w14:paraId="3ABD2B18"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062AF9BC"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39BB55BF"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62D55FEB"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2ECDAAEA" w14:textId="77777777" w:rsidR="008D1E4A" w:rsidRPr="00EF5447" w:rsidRDefault="008D1E4A" w:rsidP="00C620E0">
            <w:pPr>
              <w:pStyle w:val="TAC"/>
              <w:rPr>
                <w:rFonts w:cs="Arial"/>
                <w:lang w:eastAsia="zh-CN"/>
              </w:rPr>
            </w:pPr>
            <w:r w:rsidRPr="00EF5447">
              <w:rPr>
                <w:rFonts w:cs="Arial"/>
                <w:lang w:eastAsia="zh-CN"/>
              </w:rPr>
              <w:t>DC_21A_n78A</w:t>
            </w:r>
          </w:p>
          <w:p w14:paraId="2322A61B" w14:textId="77777777" w:rsidR="008D1E4A" w:rsidRPr="00EF5447" w:rsidRDefault="008D1E4A" w:rsidP="00C620E0">
            <w:pPr>
              <w:pStyle w:val="TAC"/>
              <w:rPr>
                <w:rFonts w:cs="Arial"/>
                <w:lang w:eastAsia="zh-CN"/>
              </w:rPr>
            </w:pPr>
            <w:r w:rsidRPr="00EF5447">
              <w:rPr>
                <w:rFonts w:cs="Arial"/>
                <w:lang w:eastAsia="zh-CN"/>
              </w:rPr>
              <w:t>DC_21A_n257A</w:t>
            </w:r>
          </w:p>
          <w:p w14:paraId="034B1E26" w14:textId="77777777" w:rsidR="008D1E4A" w:rsidRPr="00EF5447" w:rsidRDefault="008D1E4A" w:rsidP="00C620E0">
            <w:pPr>
              <w:pStyle w:val="TAC"/>
              <w:rPr>
                <w:rFonts w:cs="Arial"/>
                <w:lang w:eastAsia="zh-CN"/>
              </w:rPr>
            </w:pPr>
            <w:r w:rsidRPr="00EF5447">
              <w:rPr>
                <w:rFonts w:cs="Arial"/>
                <w:lang w:eastAsia="zh-CN"/>
              </w:rPr>
              <w:t>DC_21A_n257G</w:t>
            </w:r>
          </w:p>
          <w:p w14:paraId="73D03E17" w14:textId="77777777" w:rsidR="008D1E4A" w:rsidRPr="00EF5447" w:rsidRDefault="008D1E4A" w:rsidP="00C620E0">
            <w:pPr>
              <w:pStyle w:val="TAC"/>
              <w:rPr>
                <w:rFonts w:cs="Arial"/>
                <w:lang w:eastAsia="zh-CN"/>
              </w:rPr>
            </w:pPr>
            <w:r w:rsidRPr="00EF5447">
              <w:rPr>
                <w:rFonts w:cs="Arial"/>
                <w:lang w:eastAsia="zh-CN"/>
              </w:rPr>
              <w:t>DC_21A_n257H</w:t>
            </w:r>
          </w:p>
          <w:p w14:paraId="16EAF198"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AFD2A5F" w14:textId="77777777" w:rsidTr="00C620E0">
        <w:trPr>
          <w:trHeight w:val="187"/>
          <w:jc w:val="center"/>
        </w:trPr>
        <w:tc>
          <w:tcPr>
            <w:tcW w:w="3969" w:type="dxa"/>
            <w:shd w:val="clear" w:color="auto" w:fill="auto"/>
            <w:noWrap/>
            <w:tcMar>
              <w:top w:w="28" w:type="dxa"/>
              <w:left w:w="28" w:type="dxa"/>
              <w:bottom w:w="28" w:type="dxa"/>
              <w:right w:w="28" w:type="dxa"/>
            </w:tcMar>
          </w:tcPr>
          <w:p w14:paraId="7F65287C"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DC_1A-3A-21A_n79A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6CF11DC" w14:textId="77777777" w:rsidR="008D1E4A" w:rsidRPr="00EF5447" w:rsidRDefault="008D1E4A" w:rsidP="00C620E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0ED05A8" w14:textId="77777777" w:rsidR="008D1E4A" w:rsidRPr="00EF5447" w:rsidRDefault="008D1E4A" w:rsidP="00C620E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FFEC49E" w14:textId="77777777" w:rsidR="008D1E4A" w:rsidRPr="00EF5447" w:rsidRDefault="008D1E4A" w:rsidP="00C620E0">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C998EC" w14:textId="77777777" w:rsidR="008D1E4A" w:rsidRPr="00EF5447" w:rsidRDefault="008D1E4A" w:rsidP="00C620E0">
            <w:pPr>
              <w:pStyle w:val="TAC"/>
              <w:rPr>
                <w:rFonts w:cs="Arial"/>
                <w:lang w:eastAsia="zh-CN"/>
              </w:rPr>
            </w:pPr>
            <w:r w:rsidRPr="00EF5447">
              <w:rPr>
                <w:rFonts w:cs="Arial"/>
                <w:lang w:eastAsia="zh-CN"/>
              </w:rPr>
              <w:t>DC_1A_n79A</w:t>
            </w:r>
          </w:p>
          <w:p w14:paraId="3FFC6010" w14:textId="77777777" w:rsidR="008D1E4A" w:rsidRPr="00EF5447" w:rsidRDefault="008D1E4A" w:rsidP="00C620E0">
            <w:pPr>
              <w:pStyle w:val="TAC"/>
              <w:rPr>
                <w:rFonts w:cs="Arial"/>
                <w:lang w:eastAsia="zh-CN"/>
              </w:rPr>
            </w:pPr>
            <w:r w:rsidRPr="00EF5447">
              <w:rPr>
                <w:rFonts w:cs="Arial"/>
                <w:lang w:eastAsia="zh-CN"/>
              </w:rPr>
              <w:t>DC_1A_n257A</w:t>
            </w:r>
          </w:p>
          <w:p w14:paraId="4FFE26D8" w14:textId="77777777" w:rsidR="008D1E4A" w:rsidRPr="00EF5447" w:rsidRDefault="008D1E4A" w:rsidP="00C620E0">
            <w:pPr>
              <w:pStyle w:val="TAC"/>
              <w:rPr>
                <w:rFonts w:cs="Arial"/>
                <w:lang w:eastAsia="zh-CN"/>
              </w:rPr>
            </w:pPr>
            <w:r w:rsidRPr="00EF5447">
              <w:rPr>
                <w:rFonts w:cs="Arial"/>
                <w:lang w:eastAsia="zh-CN"/>
              </w:rPr>
              <w:t>DC_1A_n257G</w:t>
            </w:r>
          </w:p>
          <w:p w14:paraId="64250EEC" w14:textId="77777777" w:rsidR="008D1E4A" w:rsidRPr="00EF5447" w:rsidRDefault="008D1E4A" w:rsidP="00C620E0">
            <w:pPr>
              <w:pStyle w:val="TAC"/>
              <w:rPr>
                <w:rFonts w:cs="Arial"/>
                <w:lang w:eastAsia="zh-CN"/>
              </w:rPr>
            </w:pPr>
            <w:r w:rsidRPr="00EF5447">
              <w:rPr>
                <w:rFonts w:cs="Arial"/>
                <w:lang w:eastAsia="zh-CN"/>
              </w:rPr>
              <w:t>DC_1A_n257H</w:t>
            </w:r>
          </w:p>
          <w:p w14:paraId="7CBA677F" w14:textId="77777777" w:rsidR="008D1E4A" w:rsidRPr="00EF5447" w:rsidRDefault="008D1E4A" w:rsidP="00C620E0">
            <w:pPr>
              <w:pStyle w:val="TAC"/>
              <w:rPr>
                <w:rFonts w:cs="Arial"/>
                <w:lang w:eastAsia="zh-CN"/>
              </w:rPr>
            </w:pPr>
            <w:r w:rsidRPr="00EF5447">
              <w:rPr>
                <w:rFonts w:cs="Arial"/>
                <w:lang w:eastAsia="zh-CN"/>
              </w:rPr>
              <w:t>DC_1A_n257I</w:t>
            </w:r>
          </w:p>
          <w:p w14:paraId="16216555"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DC_3A_n79A</w:t>
            </w:r>
          </w:p>
          <w:p w14:paraId="1A391A77"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1BB8FDA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22E6DE6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0DEE27BA"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0476C10C" w14:textId="77777777" w:rsidR="008D1E4A" w:rsidRPr="00EF5447" w:rsidRDefault="008D1E4A" w:rsidP="00C620E0">
            <w:pPr>
              <w:pStyle w:val="TAC"/>
              <w:rPr>
                <w:rFonts w:cs="Arial"/>
                <w:lang w:eastAsia="zh-CN"/>
              </w:rPr>
            </w:pPr>
            <w:r w:rsidRPr="00EF5447">
              <w:rPr>
                <w:rFonts w:cs="Arial"/>
                <w:lang w:eastAsia="zh-CN"/>
              </w:rPr>
              <w:t>DC_21A_n79A</w:t>
            </w:r>
          </w:p>
          <w:p w14:paraId="5AD89EDB" w14:textId="77777777" w:rsidR="008D1E4A" w:rsidRPr="00EF5447" w:rsidRDefault="008D1E4A" w:rsidP="00C620E0">
            <w:pPr>
              <w:pStyle w:val="TAC"/>
              <w:rPr>
                <w:rFonts w:cs="Arial"/>
                <w:lang w:eastAsia="zh-CN"/>
              </w:rPr>
            </w:pPr>
            <w:r w:rsidRPr="00EF5447">
              <w:rPr>
                <w:rFonts w:cs="Arial"/>
                <w:lang w:eastAsia="zh-CN"/>
              </w:rPr>
              <w:t>DC_21A_n257A</w:t>
            </w:r>
          </w:p>
          <w:p w14:paraId="43532BEC" w14:textId="77777777" w:rsidR="008D1E4A" w:rsidRPr="00EF5447" w:rsidRDefault="008D1E4A" w:rsidP="00C620E0">
            <w:pPr>
              <w:pStyle w:val="TAC"/>
              <w:rPr>
                <w:rFonts w:cs="Arial"/>
                <w:lang w:eastAsia="zh-CN"/>
              </w:rPr>
            </w:pPr>
            <w:r w:rsidRPr="00EF5447">
              <w:rPr>
                <w:rFonts w:cs="Arial"/>
                <w:lang w:eastAsia="zh-CN"/>
              </w:rPr>
              <w:t>DC_21A_n257G</w:t>
            </w:r>
          </w:p>
          <w:p w14:paraId="68C8D9F1" w14:textId="77777777" w:rsidR="008D1E4A" w:rsidRPr="00EF5447" w:rsidRDefault="008D1E4A" w:rsidP="00C620E0">
            <w:pPr>
              <w:pStyle w:val="TAC"/>
              <w:rPr>
                <w:rFonts w:cs="Arial"/>
                <w:lang w:eastAsia="zh-CN"/>
              </w:rPr>
            </w:pPr>
            <w:r w:rsidRPr="00EF5447">
              <w:rPr>
                <w:rFonts w:cs="Arial"/>
                <w:lang w:eastAsia="zh-CN"/>
              </w:rPr>
              <w:t>DC_21A_n257H</w:t>
            </w:r>
          </w:p>
          <w:p w14:paraId="7C5DF140"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7E3B42E" w14:textId="77777777" w:rsidTr="00C620E0">
        <w:trPr>
          <w:trHeight w:val="187"/>
          <w:jc w:val="center"/>
        </w:trPr>
        <w:tc>
          <w:tcPr>
            <w:tcW w:w="3969" w:type="dxa"/>
            <w:shd w:val="clear" w:color="auto" w:fill="auto"/>
            <w:noWrap/>
            <w:tcMar>
              <w:top w:w="28" w:type="dxa"/>
              <w:left w:w="28" w:type="dxa"/>
              <w:bottom w:w="28" w:type="dxa"/>
              <w:right w:w="28" w:type="dxa"/>
            </w:tcMar>
          </w:tcPr>
          <w:p w14:paraId="1D4F5DBF" w14:textId="77777777" w:rsidR="008D1E4A" w:rsidRPr="00EF5447" w:rsidRDefault="008D1E4A" w:rsidP="00C620E0">
            <w:pPr>
              <w:pStyle w:val="TAC"/>
              <w:rPr>
                <w:b/>
                <w:noProof/>
              </w:rPr>
            </w:pPr>
            <w:r w:rsidRPr="00EF5447">
              <w:rPr>
                <w:noProof/>
              </w:rPr>
              <w:t>DC_1A-3A-21A_n77A-n257A</w:t>
            </w:r>
          </w:p>
          <w:p w14:paraId="08CC3D0F" w14:textId="77777777" w:rsidR="008D1E4A" w:rsidRPr="00EF5447" w:rsidRDefault="008D1E4A" w:rsidP="00C620E0">
            <w:pPr>
              <w:pStyle w:val="TAC"/>
              <w:rPr>
                <w:b/>
                <w:noProof/>
              </w:rPr>
            </w:pPr>
            <w:r w:rsidRPr="00EF5447">
              <w:rPr>
                <w:noProof/>
              </w:rPr>
              <w:t>DC_1A-3A-21A_n77A-n257G</w:t>
            </w:r>
          </w:p>
          <w:p w14:paraId="1E4F25AB" w14:textId="77777777" w:rsidR="008D1E4A" w:rsidRPr="00EF5447" w:rsidRDefault="008D1E4A" w:rsidP="00C620E0">
            <w:pPr>
              <w:pStyle w:val="TAC"/>
              <w:rPr>
                <w:b/>
                <w:noProof/>
              </w:rPr>
            </w:pPr>
            <w:r w:rsidRPr="00EF5447">
              <w:rPr>
                <w:noProof/>
              </w:rPr>
              <w:t>DC_1A-3A-21A_n77A-n257H</w:t>
            </w:r>
          </w:p>
          <w:p w14:paraId="5D64D3F5" w14:textId="77777777" w:rsidR="008D1E4A" w:rsidRPr="00EF5447" w:rsidRDefault="008D1E4A" w:rsidP="00C620E0">
            <w:pPr>
              <w:pStyle w:val="TAC"/>
              <w:rPr>
                <w:rFonts w:cs="Arial"/>
                <w:lang w:eastAsia="zh-CN"/>
              </w:rPr>
            </w:pPr>
            <w:r w:rsidRPr="00EF5447">
              <w:rPr>
                <w:noProof/>
              </w:rPr>
              <w:t>DC_1A-3A-21A_n77A-n257I</w:t>
            </w:r>
          </w:p>
        </w:tc>
        <w:tc>
          <w:tcPr>
            <w:tcW w:w="3969" w:type="dxa"/>
            <w:tcMar>
              <w:top w:w="28" w:type="dxa"/>
              <w:left w:w="28" w:type="dxa"/>
              <w:bottom w:w="28" w:type="dxa"/>
              <w:right w:w="28" w:type="dxa"/>
            </w:tcMar>
          </w:tcPr>
          <w:p w14:paraId="002438BF" w14:textId="77777777" w:rsidR="008D1E4A" w:rsidRPr="00EF5447" w:rsidRDefault="008D1E4A" w:rsidP="00C620E0">
            <w:pPr>
              <w:pStyle w:val="TAC"/>
              <w:rPr>
                <w:noProof/>
              </w:rPr>
            </w:pPr>
            <w:r w:rsidRPr="00EF5447">
              <w:rPr>
                <w:noProof/>
              </w:rPr>
              <w:t>DC_1A_n77A-n257A</w:t>
            </w:r>
          </w:p>
          <w:p w14:paraId="08A1A998" w14:textId="77777777" w:rsidR="008D1E4A" w:rsidRPr="00EF5447" w:rsidRDefault="008D1E4A" w:rsidP="00C620E0">
            <w:pPr>
              <w:pStyle w:val="TAC"/>
              <w:rPr>
                <w:noProof/>
              </w:rPr>
            </w:pPr>
            <w:r w:rsidRPr="00EF5447">
              <w:rPr>
                <w:noProof/>
              </w:rPr>
              <w:t>DC_1A_n77A-n257G</w:t>
            </w:r>
          </w:p>
          <w:p w14:paraId="3CF3D428" w14:textId="77777777" w:rsidR="008D1E4A" w:rsidRPr="00EF5447" w:rsidRDefault="008D1E4A" w:rsidP="00C620E0">
            <w:pPr>
              <w:pStyle w:val="TAC"/>
              <w:rPr>
                <w:noProof/>
              </w:rPr>
            </w:pPr>
            <w:r w:rsidRPr="00EF5447">
              <w:rPr>
                <w:noProof/>
              </w:rPr>
              <w:t>DC_1A_n77A-n257H</w:t>
            </w:r>
          </w:p>
          <w:p w14:paraId="711EE3A0" w14:textId="77777777" w:rsidR="008D1E4A" w:rsidRPr="00EF5447" w:rsidRDefault="008D1E4A" w:rsidP="00C620E0">
            <w:pPr>
              <w:pStyle w:val="TAC"/>
              <w:rPr>
                <w:noProof/>
              </w:rPr>
            </w:pPr>
            <w:r w:rsidRPr="00EF5447">
              <w:rPr>
                <w:noProof/>
              </w:rPr>
              <w:t>DC_1A_n77A-n257I</w:t>
            </w:r>
          </w:p>
          <w:p w14:paraId="490F71A0" w14:textId="77777777" w:rsidR="008D1E4A" w:rsidRPr="00EF5447" w:rsidRDefault="008D1E4A" w:rsidP="00C620E0">
            <w:pPr>
              <w:pStyle w:val="TAC"/>
              <w:rPr>
                <w:noProof/>
              </w:rPr>
            </w:pPr>
            <w:r w:rsidRPr="00EF5447">
              <w:rPr>
                <w:noProof/>
              </w:rPr>
              <w:t>DC_3A_n77A-n257A</w:t>
            </w:r>
          </w:p>
          <w:p w14:paraId="7086F4BE" w14:textId="77777777" w:rsidR="008D1E4A" w:rsidRPr="00EF5447" w:rsidRDefault="008D1E4A" w:rsidP="00C620E0">
            <w:pPr>
              <w:pStyle w:val="TAC"/>
              <w:rPr>
                <w:noProof/>
              </w:rPr>
            </w:pPr>
            <w:r w:rsidRPr="00EF5447">
              <w:rPr>
                <w:noProof/>
              </w:rPr>
              <w:t>DC_3A_n77A-n257G</w:t>
            </w:r>
          </w:p>
          <w:p w14:paraId="04681344" w14:textId="77777777" w:rsidR="008D1E4A" w:rsidRPr="00EF5447" w:rsidRDefault="008D1E4A" w:rsidP="00C620E0">
            <w:pPr>
              <w:pStyle w:val="TAC"/>
              <w:rPr>
                <w:noProof/>
              </w:rPr>
            </w:pPr>
            <w:r w:rsidRPr="00EF5447">
              <w:rPr>
                <w:noProof/>
              </w:rPr>
              <w:t>DC_3A_n77A-n257H</w:t>
            </w:r>
          </w:p>
          <w:p w14:paraId="27B7BD18" w14:textId="77777777" w:rsidR="008D1E4A" w:rsidRPr="00EF5447" w:rsidRDefault="008D1E4A" w:rsidP="00C620E0">
            <w:pPr>
              <w:pStyle w:val="TAC"/>
              <w:rPr>
                <w:noProof/>
              </w:rPr>
            </w:pPr>
            <w:r w:rsidRPr="00EF5447">
              <w:rPr>
                <w:noProof/>
              </w:rPr>
              <w:t>DC_3A_n77A-n257I</w:t>
            </w:r>
          </w:p>
          <w:p w14:paraId="4EDE0DB2" w14:textId="77777777" w:rsidR="008D1E4A" w:rsidRPr="00EF5447" w:rsidRDefault="008D1E4A" w:rsidP="00C620E0">
            <w:pPr>
              <w:pStyle w:val="TAC"/>
              <w:rPr>
                <w:noProof/>
              </w:rPr>
            </w:pPr>
            <w:r w:rsidRPr="00EF5447">
              <w:rPr>
                <w:noProof/>
              </w:rPr>
              <w:t>DC_21A_n77A-n257A</w:t>
            </w:r>
          </w:p>
          <w:p w14:paraId="37C0468C" w14:textId="77777777" w:rsidR="008D1E4A" w:rsidRPr="00EF5447" w:rsidRDefault="008D1E4A" w:rsidP="00C620E0">
            <w:pPr>
              <w:pStyle w:val="TAC"/>
              <w:rPr>
                <w:noProof/>
              </w:rPr>
            </w:pPr>
            <w:r w:rsidRPr="00EF5447">
              <w:rPr>
                <w:noProof/>
              </w:rPr>
              <w:t>DC_21A_n77A-n257G</w:t>
            </w:r>
          </w:p>
          <w:p w14:paraId="665F3D60" w14:textId="77777777" w:rsidR="008D1E4A" w:rsidRPr="00EF5447" w:rsidRDefault="008D1E4A" w:rsidP="00C620E0">
            <w:pPr>
              <w:pStyle w:val="TAC"/>
              <w:rPr>
                <w:noProof/>
              </w:rPr>
            </w:pPr>
            <w:r w:rsidRPr="00EF5447">
              <w:rPr>
                <w:noProof/>
              </w:rPr>
              <w:t>DC_21A_n77A-n257H</w:t>
            </w:r>
          </w:p>
          <w:p w14:paraId="6EC287E1"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4BF01752" w14:textId="77777777" w:rsidTr="00C620E0">
        <w:trPr>
          <w:trHeight w:val="187"/>
          <w:jc w:val="center"/>
        </w:trPr>
        <w:tc>
          <w:tcPr>
            <w:tcW w:w="3969" w:type="dxa"/>
            <w:shd w:val="clear" w:color="auto" w:fill="auto"/>
            <w:noWrap/>
            <w:tcMar>
              <w:top w:w="28" w:type="dxa"/>
              <w:left w:w="28" w:type="dxa"/>
              <w:bottom w:w="28" w:type="dxa"/>
              <w:right w:w="28" w:type="dxa"/>
            </w:tcMar>
          </w:tcPr>
          <w:p w14:paraId="358422DA" w14:textId="77777777" w:rsidR="008D1E4A" w:rsidRPr="00EF5447" w:rsidRDefault="008D1E4A" w:rsidP="00C620E0">
            <w:pPr>
              <w:pStyle w:val="TAC"/>
              <w:rPr>
                <w:b/>
                <w:noProof/>
              </w:rPr>
            </w:pPr>
            <w:r w:rsidRPr="00EF5447">
              <w:rPr>
                <w:noProof/>
              </w:rPr>
              <w:t>DC_1A-3A-21A_n78A-n257A</w:t>
            </w:r>
          </w:p>
          <w:p w14:paraId="2939CC61" w14:textId="77777777" w:rsidR="008D1E4A" w:rsidRPr="00EF5447" w:rsidRDefault="008D1E4A" w:rsidP="00C620E0">
            <w:pPr>
              <w:pStyle w:val="TAC"/>
              <w:rPr>
                <w:b/>
                <w:noProof/>
              </w:rPr>
            </w:pPr>
            <w:r w:rsidRPr="00EF5447">
              <w:rPr>
                <w:noProof/>
              </w:rPr>
              <w:t>DC_1A-3A-21A_n78A-n257G</w:t>
            </w:r>
          </w:p>
          <w:p w14:paraId="29626E25" w14:textId="77777777" w:rsidR="008D1E4A" w:rsidRPr="00EF5447" w:rsidRDefault="008D1E4A" w:rsidP="00C620E0">
            <w:pPr>
              <w:pStyle w:val="TAC"/>
              <w:rPr>
                <w:b/>
                <w:noProof/>
              </w:rPr>
            </w:pPr>
            <w:r w:rsidRPr="00EF5447">
              <w:rPr>
                <w:noProof/>
              </w:rPr>
              <w:t>DC_1A-3A-21A_n78A-n257H</w:t>
            </w:r>
          </w:p>
          <w:p w14:paraId="4028512A" w14:textId="77777777" w:rsidR="008D1E4A" w:rsidRPr="00EF5447" w:rsidRDefault="008D1E4A" w:rsidP="00C620E0">
            <w:pPr>
              <w:pStyle w:val="TAC"/>
              <w:rPr>
                <w:rFonts w:cs="Arial"/>
                <w:lang w:eastAsia="zh-CN"/>
              </w:rPr>
            </w:pPr>
            <w:r w:rsidRPr="00EF5447">
              <w:rPr>
                <w:noProof/>
              </w:rPr>
              <w:t>DC_1A-3A-21A_n78A-n257I</w:t>
            </w:r>
          </w:p>
        </w:tc>
        <w:tc>
          <w:tcPr>
            <w:tcW w:w="3969" w:type="dxa"/>
            <w:tcMar>
              <w:top w:w="28" w:type="dxa"/>
              <w:left w:w="28" w:type="dxa"/>
              <w:bottom w:w="28" w:type="dxa"/>
              <w:right w:w="28" w:type="dxa"/>
            </w:tcMar>
          </w:tcPr>
          <w:p w14:paraId="65BE9C49" w14:textId="77777777" w:rsidR="008D1E4A" w:rsidRPr="00EF5447" w:rsidRDefault="008D1E4A" w:rsidP="00C620E0">
            <w:pPr>
              <w:pStyle w:val="TAC"/>
              <w:rPr>
                <w:noProof/>
              </w:rPr>
            </w:pPr>
            <w:r w:rsidRPr="00EF5447">
              <w:rPr>
                <w:noProof/>
              </w:rPr>
              <w:t>DC_1A_n78A-n257A</w:t>
            </w:r>
          </w:p>
          <w:p w14:paraId="5C7E892A" w14:textId="77777777" w:rsidR="008D1E4A" w:rsidRPr="00EF5447" w:rsidRDefault="008D1E4A" w:rsidP="00C620E0">
            <w:pPr>
              <w:pStyle w:val="TAC"/>
              <w:rPr>
                <w:noProof/>
              </w:rPr>
            </w:pPr>
            <w:r w:rsidRPr="00EF5447">
              <w:rPr>
                <w:noProof/>
              </w:rPr>
              <w:t>DC_1A_n78A-n257G</w:t>
            </w:r>
          </w:p>
          <w:p w14:paraId="7D60F8A1" w14:textId="77777777" w:rsidR="008D1E4A" w:rsidRPr="00EF5447" w:rsidRDefault="008D1E4A" w:rsidP="00C620E0">
            <w:pPr>
              <w:pStyle w:val="TAC"/>
              <w:rPr>
                <w:noProof/>
              </w:rPr>
            </w:pPr>
            <w:r w:rsidRPr="00EF5447">
              <w:rPr>
                <w:noProof/>
              </w:rPr>
              <w:t>DC_1A_n78A-n257H</w:t>
            </w:r>
          </w:p>
          <w:p w14:paraId="0C2F39AB" w14:textId="77777777" w:rsidR="008D1E4A" w:rsidRPr="00EF5447" w:rsidRDefault="008D1E4A" w:rsidP="00C620E0">
            <w:pPr>
              <w:pStyle w:val="TAC"/>
              <w:rPr>
                <w:noProof/>
              </w:rPr>
            </w:pPr>
            <w:r w:rsidRPr="00EF5447">
              <w:rPr>
                <w:noProof/>
              </w:rPr>
              <w:t>DC_1A_n78A-n257I</w:t>
            </w:r>
          </w:p>
          <w:p w14:paraId="0AC40E4C" w14:textId="77777777" w:rsidR="008D1E4A" w:rsidRPr="00EF5447" w:rsidRDefault="008D1E4A" w:rsidP="00C620E0">
            <w:pPr>
              <w:pStyle w:val="TAC"/>
              <w:rPr>
                <w:noProof/>
              </w:rPr>
            </w:pPr>
            <w:r w:rsidRPr="00EF5447">
              <w:rPr>
                <w:noProof/>
              </w:rPr>
              <w:t>DC_3A_n78A-n257A</w:t>
            </w:r>
          </w:p>
          <w:p w14:paraId="1E651D6D" w14:textId="77777777" w:rsidR="008D1E4A" w:rsidRPr="00EF5447" w:rsidRDefault="008D1E4A" w:rsidP="00C620E0">
            <w:pPr>
              <w:pStyle w:val="TAC"/>
              <w:rPr>
                <w:noProof/>
              </w:rPr>
            </w:pPr>
            <w:r w:rsidRPr="00EF5447">
              <w:rPr>
                <w:noProof/>
              </w:rPr>
              <w:t>DC_3A_n78A-n257G</w:t>
            </w:r>
          </w:p>
          <w:p w14:paraId="2826B1B2" w14:textId="77777777" w:rsidR="008D1E4A" w:rsidRPr="00EF5447" w:rsidRDefault="008D1E4A" w:rsidP="00C620E0">
            <w:pPr>
              <w:pStyle w:val="TAC"/>
              <w:rPr>
                <w:noProof/>
              </w:rPr>
            </w:pPr>
            <w:r w:rsidRPr="00EF5447">
              <w:rPr>
                <w:noProof/>
              </w:rPr>
              <w:t>DC_3A_n78A-n257H</w:t>
            </w:r>
          </w:p>
          <w:p w14:paraId="6F7BBDFF" w14:textId="77777777" w:rsidR="008D1E4A" w:rsidRPr="00EF5447" w:rsidRDefault="008D1E4A" w:rsidP="00C620E0">
            <w:pPr>
              <w:pStyle w:val="TAC"/>
              <w:rPr>
                <w:noProof/>
              </w:rPr>
            </w:pPr>
            <w:r w:rsidRPr="00EF5447">
              <w:rPr>
                <w:noProof/>
              </w:rPr>
              <w:t>DC_3A_n78A-n257I</w:t>
            </w:r>
          </w:p>
          <w:p w14:paraId="7934D2A6" w14:textId="77777777" w:rsidR="008D1E4A" w:rsidRPr="00EF5447" w:rsidRDefault="008D1E4A" w:rsidP="00C620E0">
            <w:pPr>
              <w:pStyle w:val="TAC"/>
              <w:rPr>
                <w:noProof/>
              </w:rPr>
            </w:pPr>
            <w:r w:rsidRPr="00EF5447">
              <w:rPr>
                <w:noProof/>
              </w:rPr>
              <w:t>DC_21A_n78A-n257A</w:t>
            </w:r>
          </w:p>
          <w:p w14:paraId="7A82239C" w14:textId="77777777" w:rsidR="008D1E4A" w:rsidRPr="00EF5447" w:rsidRDefault="008D1E4A" w:rsidP="00C620E0">
            <w:pPr>
              <w:pStyle w:val="TAC"/>
              <w:rPr>
                <w:noProof/>
              </w:rPr>
            </w:pPr>
            <w:r w:rsidRPr="00EF5447">
              <w:rPr>
                <w:noProof/>
              </w:rPr>
              <w:t>DC_21A_n78A-n257G</w:t>
            </w:r>
          </w:p>
          <w:p w14:paraId="6D9D1ADE" w14:textId="77777777" w:rsidR="008D1E4A" w:rsidRPr="00EF5447" w:rsidRDefault="008D1E4A" w:rsidP="00C620E0">
            <w:pPr>
              <w:pStyle w:val="TAC"/>
              <w:rPr>
                <w:noProof/>
              </w:rPr>
            </w:pPr>
            <w:r w:rsidRPr="00EF5447">
              <w:rPr>
                <w:noProof/>
              </w:rPr>
              <w:t>DC_21A_n78A-n257H</w:t>
            </w:r>
          </w:p>
          <w:p w14:paraId="3F1CB8F3"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3F12F9E4" w14:textId="77777777" w:rsidTr="00C620E0">
        <w:trPr>
          <w:trHeight w:val="187"/>
          <w:jc w:val="center"/>
        </w:trPr>
        <w:tc>
          <w:tcPr>
            <w:tcW w:w="3969" w:type="dxa"/>
            <w:shd w:val="clear" w:color="auto" w:fill="auto"/>
            <w:noWrap/>
            <w:tcMar>
              <w:top w:w="28" w:type="dxa"/>
              <w:left w:w="28" w:type="dxa"/>
              <w:bottom w:w="28" w:type="dxa"/>
              <w:right w:w="28" w:type="dxa"/>
            </w:tcMar>
          </w:tcPr>
          <w:p w14:paraId="54BB84D9" w14:textId="77777777" w:rsidR="008D1E4A" w:rsidRPr="00EF5447" w:rsidRDefault="008D1E4A" w:rsidP="00C620E0">
            <w:pPr>
              <w:pStyle w:val="TAC"/>
              <w:rPr>
                <w:b/>
                <w:noProof/>
              </w:rPr>
            </w:pPr>
            <w:r w:rsidRPr="00EF5447">
              <w:rPr>
                <w:noProof/>
              </w:rPr>
              <w:lastRenderedPageBreak/>
              <w:t>DC_1A-3A-21A_n79A-n257A</w:t>
            </w:r>
          </w:p>
          <w:p w14:paraId="38E44D6D" w14:textId="77777777" w:rsidR="008D1E4A" w:rsidRPr="00EF5447" w:rsidRDefault="008D1E4A" w:rsidP="00C620E0">
            <w:pPr>
              <w:pStyle w:val="TAC"/>
              <w:rPr>
                <w:b/>
                <w:noProof/>
              </w:rPr>
            </w:pPr>
            <w:r w:rsidRPr="00EF5447">
              <w:rPr>
                <w:noProof/>
              </w:rPr>
              <w:t>DC_1A-3A-21A_n79A-n257G</w:t>
            </w:r>
          </w:p>
          <w:p w14:paraId="297B2B36" w14:textId="77777777" w:rsidR="008D1E4A" w:rsidRPr="00EF5447" w:rsidRDefault="008D1E4A" w:rsidP="00C620E0">
            <w:pPr>
              <w:pStyle w:val="TAC"/>
              <w:rPr>
                <w:b/>
                <w:noProof/>
              </w:rPr>
            </w:pPr>
            <w:r w:rsidRPr="00EF5447">
              <w:rPr>
                <w:noProof/>
              </w:rPr>
              <w:t>DC_1A-3A-21A_n79A-n257H</w:t>
            </w:r>
          </w:p>
          <w:p w14:paraId="75357D92" w14:textId="77777777" w:rsidR="008D1E4A" w:rsidRPr="00EF5447" w:rsidRDefault="008D1E4A" w:rsidP="00C620E0">
            <w:pPr>
              <w:pStyle w:val="TAC"/>
              <w:rPr>
                <w:rFonts w:cs="Arial"/>
                <w:lang w:eastAsia="zh-CN"/>
              </w:rPr>
            </w:pPr>
            <w:r w:rsidRPr="00EF5447">
              <w:rPr>
                <w:noProof/>
              </w:rPr>
              <w:t>DC_1A-3A-21A_n79A-n257I</w:t>
            </w:r>
          </w:p>
        </w:tc>
        <w:tc>
          <w:tcPr>
            <w:tcW w:w="3969" w:type="dxa"/>
            <w:tcMar>
              <w:top w:w="28" w:type="dxa"/>
              <w:left w:w="28" w:type="dxa"/>
              <w:bottom w:w="28" w:type="dxa"/>
              <w:right w:w="28" w:type="dxa"/>
            </w:tcMar>
          </w:tcPr>
          <w:p w14:paraId="201F4AC5" w14:textId="77777777" w:rsidR="008D1E4A" w:rsidRPr="00EF5447" w:rsidRDefault="008D1E4A" w:rsidP="00C620E0">
            <w:pPr>
              <w:pStyle w:val="TAC"/>
              <w:rPr>
                <w:noProof/>
              </w:rPr>
            </w:pPr>
            <w:r w:rsidRPr="00EF5447">
              <w:rPr>
                <w:noProof/>
              </w:rPr>
              <w:t>DC_1A_n79A-n257A</w:t>
            </w:r>
          </w:p>
          <w:p w14:paraId="6B841D70" w14:textId="77777777" w:rsidR="008D1E4A" w:rsidRPr="00EF5447" w:rsidRDefault="008D1E4A" w:rsidP="00C620E0">
            <w:pPr>
              <w:pStyle w:val="TAC"/>
              <w:rPr>
                <w:noProof/>
              </w:rPr>
            </w:pPr>
            <w:r w:rsidRPr="00EF5447">
              <w:rPr>
                <w:noProof/>
              </w:rPr>
              <w:t>DC_1A_n79A-n257G</w:t>
            </w:r>
          </w:p>
          <w:p w14:paraId="466A4288" w14:textId="77777777" w:rsidR="008D1E4A" w:rsidRPr="00EF5447" w:rsidRDefault="008D1E4A" w:rsidP="00C620E0">
            <w:pPr>
              <w:pStyle w:val="TAC"/>
              <w:rPr>
                <w:noProof/>
              </w:rPr>
            </w:pPr>
            <w:r w:rsidRPr="00EF5447">
              <w:rPr>
                <w:noProof/>
              </w:rPr>
              <w:t>DC_1A_n79A-n257H</w:t>
            </w:r>
          </w:p>
          <w:p w14:paraId="75872429" w14:textId="77777777" w:rsidR="008D1E4A" w:rsidRPr="00EF5447" w:rsidRDefault="008D1E4A" w:rsidP="00C620E0">
            <w:pPr>
              <w:pStyle w:val="TAC"/>
              <w:rPr>
                <w:noProof/>
              </w:rPr>
            </w:pPr>
            <w:r w:rsidRPr="00EF5447">
              <w:rPr>
                <w:noProof/>
              </w:rPr>
              <w:t>DC_1A_n79A-n257I</w:t>
            </w:r>
          </w:p>
          <w:p w14:paraId="5C83210B" w14:textId="77777777" w:rsidR="008D1E4A" w:rsidRPr="00EF5447" w:rsidRDefault="008D1E4A" w:rsidP="00C620E0">
            <w:pPr>
              <w:pStyle w:val="TAC"/>
              <w:rPr>
                <w:noProof/>
              </w:rPr>
            </w:pPr>
            <w:r w:rsidRPr="00EF5447">
              <w:rPr>
                <w:noProof/>
              </w:rPr>
              <w:t>DC_3A_n79A-n257A</w:t>
            </w:r>
          </w:p>
          <w:p w14:paraId="2D978F6B" w14:textId="77777777" w:rsidR="008D1E4A" w:rsidRPr="00EF5447" w:rsidRDefault="008D1E4A" w:rsidP="00C620E0">
            <w:pPr>
              <w:pStyle w:val="TAC"/>
              <w:rPr>
                <w:noProof/>
              </w:rPr>
            </w:pPr>
            <w:r w:rsidRPr="00EF5447">
              <w:rPr>
                <w:noProof/>
              </w:rPr>
              <w:t>DC_3A_n79A-n257G</w:t>
            </w:r>
          </w:p>
          <w:p w14:paraId="2A65CF58" w14:textId="77777777" w:rsidR="008D1E4A" w:rsidRPr="00EF5447" w:rsidRDefault="008D1E4A" w:rsidP="00C620E0">
            <w:pPr>
              <w:pStyle w:val="TAC"/>
              <w:rPr>
                <w:noProof/>
              </w:rPr>
            </w:pPr>
            <w:r w:rsidRPr="00EF5447">
              <w:rPr>
                <w:noProof/>
              </w:rPr>
              <w:t>DC_3A_n79A-n257H</w:t>
            </w:r>
          </w:p>
          <w:p w14:paraId="1ED023C9" w14:textId="77777777" w:rsidR="008D1E4A" w:rsidRPr="00EF5447" w:rsidRDefault="008D1E4A" w:rsidP="00C620E0">
            <w:pPr>
              <w:pStyle w:val="TAC"/>
              <w:rPr>
                <w:noProof/>
              </w:rPr>
            </w:pPr>
            <w:r w:rsidRPr="00EF5447">
              <w:rPr>
                <w:noProof/>
              </w:rPr>
              <w:t>DC_3A_n79A-n257I</w:t>
            </w:r>
          </w:p>
          <w:p w14:paraId="31F98E11" w14:textId="77777777" w:rsidR="008D1E4A" w:rsidRPr="00EF5447" w:rsidRDefault="008D1E4A" w:rsidP="00C620E0">
            <w:pPr>
              <w:pStyle w:val="TAC"/>
              <w:rPr>
                <w:noProof/>
              </w:rPr>
            </w:pPr>
            <w:r w:rsidRPr="00EF5447">
              <w:rPr>
                <w:noProof/>
              </w:rPr>
              <w:t>DC_21A_n79A-n257A</w:t>
            </w:r>
          </w:p>
          <w:p w14:paraId="4DCBF6EB" w14:textId="77777777" w:rsidR="008D1E4A" w:rsidRPr="00EF5447" w:rsidRDefault="008D1E4A" w:rsidP="00C620E0">
            <w:pPr>
              <w:pStyle w:val="TAC"/>
              <w:rPr>
                <w:noProof/>
              </w:rPr>
            </w:pPr>
            <w:r w:rsidRPr="00EF5447">
              <w:rPr>
                <w:noProof/>
              </w:rPr>
              <w:t>DC_21A_n79A-n257G</w:t>
            </w:r>
          </w:p>
          <w:p w14:paraId="24CC7FEC" w14:textId="77777777" w:rsidR="008D1E4A" w:rsidRPr="00EF5447" w:rsidRDefault="008D1E4A" w:rsidP="00C620E0">
            <w:pPr>
              <w:pStyle w:val="TAC"/>
              <w:rPr>
                <w:noProof/>
              </w:rPr>
            </w:pPr>
            <w:r w:rsidRPr="00EF5447">
              <w:rPr>
                <w:noProof/>
              </w:rPr>
              <w:t>DC_21A_n79A-n257H</w:t>
            </w:r>
          </w:p>
          <w:p w14:paraId="54543F73" w14:textId="77777777" w:rsidR="008D1E4A" w:rsidRPr="00EF5447" w:rsidRDefault="008D1E4A" w:rsidP="00C620E0">
            <w:pPr>
              <w:pStyle w:val="TAC"/>
              <w:rPr>
                <w:rFonts w:cs="Arial"/>
                <w:lang w:eastAsia="zh-CN"/>
              </w:rPr>
            </w:pPr>
            <w:r w:rsidRPr="00EF5447">
              <w:rPr>
                <w:noProof/>
              </w:rPr>
              <w:t>DC_21A_n79A-n257I</w:t>
            </w:r>
          </w:p>
        </w:tc>
      </w:tr>
      <w:tr w:rsidR="008D1E4A" w:rsidRPr="00EF5447" w14:paraId="6C3D4819" w14:textId="77777777" w:rsidTr="00C620E0">
        <w:trPr>
          <w:trHeight w:val="187"/>
          <w:jc w:val="center"/>
        </w:trPr>
        <w:tc>
          <w:tcPr>
            <w:tcW w:w="3969" w:type="dxa"/>
            <w:shd w:val="clear" w:color="auto" w:fill="auto"/>
            <w:noWrap/>
            <w:tcMar>
              <w:top w:w="28" w:type="dxa"/>
              <w:left w:w="28" w:type="dxa"/>
              <w:bottom w:w="28" w:type="dxa"/>
              <w:right w:w="28" w:type="dxa"/>
            </w:tcMar>
          </w:tcPr>
          <w:p w14:paraId="560974DF" w14:textId="77777777" w:rsidR="008D1E4A" w:rsidRPr="00EF5447" w:rsidRDefault="008D1E4A" w:rsidP="00C620E0">
            <w:pPr>
              <w:pStyle w:val="TAC"/>
              <w:rPr>
                <w:noProof/>
              </w:rPr>
            </w:pPr>
            <w:r w:rsidRPr="00EF5447">
              <w:rPr>
                <w:noProof/>
              </w:rPr>
              <w:t>DC_1A-3A-28A_n78A-n257A</w:t>
            </w:r>
          </w:p>
          <w:p w14:paraId="43D56F12" w14:textId="77777777" w:rsidR="008D1E4A" w:rsidRPr="00EF5447" w:rsidRDefault="008D1E4A" w:rsidP="00C620E0">
            <w:pPr>
              <w:pStyle w:val="TAC"/>
              <w:rPr>
                <w:noProof/>
                <w:lang w:eastAsia="ko-KR"/>
              </w:rPr>
            </w:pPr>
            <w:r w:rsidRPr="00EF5447">
              <w:rPr>
                <w:noProof/>
                <w:lang w:eastAsia="zh-CN"/>
              </w:rPr>
              <w:t>DC_1A-3A-28A_n78A-n257G</w:t>
            </w:r>
          </w:p>
          <w:p w14:paraId="6E12DA21" w14:textId="77777777" w:rsidR="008D1E4A" w:rsidRPr="00EF5447" w:rsidRDefault="008D1E4A" w:rsidP="00C620E0">
            <w:pPr>
              <w:pStyle w:val="TAC"/>
              <w:rPr>
                <w:noProof/>
                <w:lang w:eastAsia="ko-KR"/>
              </w:rPr>
            </w:pPr>
            <w:r w:rsidRPr="00EF5447">
              <w:rPr>
                <w:noProof/>
                <w:lang w:eastAsia="zh-CN"/>
              </w:rPr>
              <w:t>DC_1A-3A-28A_n78A-n257H</w:t>
            </w:r>
          </w:p>
          <w:p w14:paraId="644726F6" w14:textId="77777777" w:rsidR="008D1E4A" w:rsidRPr="00EF5447" w:rsidRDefault="008D1E4A" w:rsidP="00C620E0">
            <w:pPr>
              <w:pStyle w:val="TAC"/>
              <w:rPr>
                <w:noProof/>
              </w:rPr>
            </w:pPr>
            <w:r w:rsidRPr="00EF5447">
              <w:rPr>
                <w:noProof/>
                <w:lang w:eastAsia="zh-CN"/>
              </w:rPr>
              <w:t>DC_1A-3A-28A_n78A-n257I</w:t>
            </w:r>
          </w:p>
        </w:tc>
        <w:tc>
          <w:tcPr>
            <w:tcW w:w="3969" w:type="dxa"/>
            <w:tcMar>
              <w:top w:w="28" w:type="dxa"/>
              <w:left w:w="28" w:type="dxa"/>
              <w:bottom w:w="28" w:type="dxa"/>
              <w:right w:w="28" w:type="dxa"/>
            </w:tcMar>
          </w:tcPr>
          <w:p w14:paraId="18AE98B1" w14:textId="77777777" w:rsidR="008D1E4A" w:rsidRPr="00EF5447" w:rsidRDefault="008D1E4A" w:rsidP="00C620E0">
            <w:pPr>
              <w:pStyle w:val="TAC"/>
              <w:rPr>
                <w:rFonts w:cs="Arial"/>
                <w:lang w:eastAsia="zh-CN"/>
              </w:rPr>
            </w:pPr>
            <w:r w:rsidRPr="00EF5447">
              <w:rPr>
                <w:rFonts w:cs="Arial"/>
                <w:lang w:eastAsia="zh-CN"/>
              </w:rPr>
              <w:t>DC_1A_n78A</w:t>
            </w:r>
          </w:p>
          <w:p w14:paraId="7D24724C" w14:textId="77777777" w:rsidR="008D1E4A" w:rsidRPr="00EF5447" w:rsidRDefault="008D1E4A" w:rsidP="00C620E0">
            <w:pPr>
              <w:pStyle w:val="TAC"/>
              <w:rPr>
                <w:rFonts w:cs="Arial"/>
                <w:lang w:eastAsia="zh-CN"/>
              </w:rPr>
            </w:pPr>
            <w:r w:rsidRPr="00EF5447">
              <w:rPr>
                <w:rFonts w:cs="Arial"/>
                <w:lang w:eastAsia="zh-CN"/>
              </w:rPr>
              <w:t>DC_1A_n257A</w:t>
            </w:r>
          </w:p>
          <w:p w14:paraId="7A41D00E" w14:textId="77777777" w:rsidR="008D1E4A" w:rsidRPr="00EF5447" w:rsidRDefault="008D1E4A" w:rsidP="00C620E0">
            <w:pPr>
              <w:pStyle w:val="TAC"/>
              <w:rPr>
                <w:rFonts w:cs="Arial"/>
                <w:lang w:eastAsia="zh-CN"/>
              </w:rPr>
            </w:pPr>
            <w:r w:rsidRPr="00EF5447">
              <w:rPr>
                <w:rFonts w:cs="Arial"/>
                <w:lang w:eastAsia="zh-CN"/>
              </w:rPr>
              <w:t>DC_1A_n257G</w:t>
            </w:r>
          </w:p>
          <w:p w14:paraId="49D7B26E" w14:textId="77777777" w:rsidR="008D1E4A" w:rsidRPr="00EF5447" w:rsidRDefault="008D1E4A" w:rsidP="00C620E0">
            <w:pPr>
              <w:pStyle w:val="TAC"/>
              <w:rPr>
                <w:rFonts w:cs="Arial"/>
                <w:lang w:eastAsia="zh-CN"/>
              </w:rPr>
            </w:pPr>
            <w:r w:rsidRPr="00EF5447">
              <w:rPr>
                <w:rFonts w:cs="Arial"/>
                <w:lang w:eastAsia="zh-CN"/>
              </w:rPr>
              <w:t>DC_1A_n257H</w:t>
            </w:r>
          </w:p>
          <w:p w14:paraId="72E4FDD9" w14:textId="77777777" w:rsidR="008D1E4A" w:rsidRPr="00EF5447" w:rsidRDefault="008D1E4A" w:rsidP="00C620E0">
            <w:pPr>
              <w:pStyle w:val="TAC"/>
              <w:rPr>
                <w:rFonts w:cs="Arial"/>
                <w:lang w:eastAsia="zh-CN"/>
              </w:rPr>
            </w:pPr>
            <w:r w:rsidRPr="00EF5447">
              <w:rPr>
                <w:rFonts w:cs="Arial"/>
                <w:lang w:eastAsia="zh-CN"/>
              </w:rPr>
              <w:t>DC_1A_n257I</w:t>
            </w:r>
          </w:p>
          <w:p w14:paraId="55EB7082" w14:textId="77777777" w:rsidR="008D1E4A" w:rsidRPr="00EF5447" w:rsidRDefault="008D1E4A" w:rsidP="00C620E0">
            <w:pPr>
              <w:pStyle w:val="TAC"/>
              <w:rPr>
                <w:rFonts w:cs="Arial"/>
                <w:lang w:eastAsia="zh-CN"/>
              </w:rPr>
            </w:pPr>
            <w:r w:rsidRPr="00EF5447">
              <w:rPr>
                <w:rFonts w:cs="Arial"/>
                <w:lang w:eastAsia="zh-CN"/>
              </w:rPr>
              <w:t>DC_3A_n78A</w:t>
            </w:r>
          </w:p>
          <w:p w14:paraId="4447FCAC" w14:textId="77777777" w:rsidR="008D1E4A" w:rsidRPr="00EF5447" w:rsidRDefault="008D1E4A" w:rsidP="00C620E0">
            <w:pPr>
              <w:pStyle w:val="TAC"/>
              <w:rPr>
                <w:rFonts w:cs="Arial"/>
                <w:lang w:eastAsia="zh-CN"/>
              </w:rPr>
            </w:pPr>
            <w:r w:rsidRPr="00EF5447">
              <w:rPr>
                <w:rFonts w:cs="Arial"/>
                <w:lang w:eastAsia="zh-CN"/>
              </w:rPr>
              <w:t>DC_3A_n257A</w:t>
            </w:r>
          </w:p>
          <w:p w14:paraId="18B53D56" w14:textId="77777777" w:rsidR="008D1E4A" w:rsidRPr="00EF5447" w:rsidRDefault="008D1E4A" w:rsidP="00C620E0">
            <w:pPr>
              <w:pStyle w:val="TAC"/>
              <w:rPr>
                <w:rFonts w:cs="Arial"/>
                <w:lang w:eastAsia="zh-CN"/>
              </w:rPr>
            </w:pPr>
            <w:r w:rsidRPr="00EF5447">
              <w:rPr>
                <w:rFonts w:cs="Arial"/>
                <w:lang w:eastAsia="zh-CN"/>
              </w:rPr>
              <w:t>DC_3A_n257G</w:t>
            </w:r>
          </w:p>
          <w:p w14:paraId="7BFEC077" w14:textId="77777777" w:rsidR="008D1E4A" w:rsidRPr="00EF5447" w:rsidRDefault="008D1E4A" w:rsidP="00C620E0">
            <w:pPr>
              <w:pStyle w:val="TAC"/>
              <w:rPr>
                <w:rFonts w:cs="Arial"/>
                <w:lang w:eastAsia="zh-CN"/>
              </w:rPr>
            </w:pPr>
            <w:r w:rsidRPr="00EF5447">
              <w:rPr>
                <w:rFonts w:cs="Arial"/>
                <w:lang w:eastAsia="zh-CN"/>
              </w:rPr>
              <w:t>DC_3A_n257H</w:t>
            </w:r>
          </w:p>
          <w:p w14:paraId="772A8638" w14:textId="77777777" w:rsidR="008D1E4A" w:rsidRPr="00EF5447" w:rsidRDefault="008D1E4A" w:rsidP="00C620E0">
            <w:pPr>
              <w:pStyle w:val="TAC"/>
              <w:rPr>
                <w:rFonts w:cs="Arial"/>
                <w:lang w:eastAsia="zh-CN"/>
              </w:rPr>
            </w:pPr>
            <w:r w:rsidRPr="00EF5447">
              <w:rPr>
                <w:rFonts w:cs="Arial"/>
                <w:lang w:eastAsia="zh-CN"/>
              </w:rPr>
              <w:t>DC_3A_n257I</w:t>
            </w:r>
          </w:p>
          <w:p w14:paraId="356C0F40" w14:textId="77777777" w:rsidR="008D1E4A" w:rsidRPr="00EF5447" w:rsidRDefault="008D1E4A" w:rsidP="00C620E0">
            <w:pPr>
              <w:pStyle w:val="TAC"/>
              <w:rPr>
                <w:rFonts w:cs="Arial"/>
                <w:lang w:eastAsia="zh-CN"/>
              </w:rPr>
            </w:pPr>
            <w:r w:rsidRPr="00EF5447">
              <w:rPr>
                <w:rFonts w:cs="Arial"/>
                <w:lang w:eastAsia="zh-CN"/>
              </w:rPr>
              <w:t>DC_28A_n78A</w:t>
            </w:r>
          </w:p>
          <w:p w14:paraId="0D91DC4D" w14:textId="77777777" w:rsidR="008D1E4A" w:rsidRPr="00EF5447" w:rsidRDefault="008D1E4A" w:rsidP="00C620E0">
            <w:pPr>
              <w:pStyle w:val="TAC"/>
              <w:rPr>
                <w:rFonts w:cs="Arial"/>
                <w:lang w:eastAsia="zh-CN"/>
              </w:rPr>
            </w:pPr>
            <w:r w:rsidRPr="00EF5447">
              <w:rPr>
                <w:rFonts w:cs="Arial"/>
                <w:lang w:eastAsia="zh-CN"/>
              </w:rPr>
              <w:t>DC_28A_n257A</w:t>
            </w:r>
          </w:p>
          <w:p w14:paraId="2FBD257B" w14:textId="77777777" w:rsidR="008D1E4A" w:rsidRPr="00EF5447" w:rsidRDefault="008D1E4A" w:rsidP="00C620E0">
            <w:pPr>
              <w:pStyle w:val="TAC"/>
              <w:rPr>
                <w:rFonts w:cs="Arial"/>
                <w:lang w:eastAsia="zh-CN"/>
              </w:rPr>
            </w:pPr>
            <w:r w:rsidRPr="00EF5447">
              <w:rPr>
                <w:rFonts w:cs="Arial"/>
                <w:lang w:eastAsia="zh-CN"/>
              </w:rPr>
              <w:t>DC_28A_n257G</w:t>
            </w:r>
          </w:p>
          <w:p w14:paraId="0653994F" w14:textId="77777777" w:rsidR="008D1E4A" w:rsidRPr="00EF5447" w:rsidRDefault="008D1E4A" w:rsidP="00C620E0">
            <w:pPr>
              <w:pStyle w:val="TAC"/>
              <w:rPr>
                <w:rFonts w:cs="Arial"/>
                <w:lang w:eastAsia="zh-CN"/>
              </w:rPr>
            </w:pPr>
            <w:r w:rsidRPr="00EF5447">
              <w:rPr>
                <w:rFonts w:cs="Arial"/>
                <w:lang w:eastAsia="zh-CN"/>
              </w:rPr>
              <w:t>DC_28A_n257H</w:t>
            </w:r>
          </w:p>
          <w:p w14:paraId="502D12F6" w14:textId="77777777" w:rsidR="008D1E4A" w:rsidRPr="00EF5447" w:rsidRDefault="008D1E4A" w:rsidP="00C620E0">
            <w:pPr>
              <w:pStyle w:val="TAC"/>
              <w:rPr>
                <w:noProof/>
              </w:rPr>
            </w:pPr>
            <w:r w:rsidRPr="00EF5447">
              <w:rPr>
                <w:rFonts w:cs="Arial"/>
                <w:lang w:eastAsia="zh-CN"/>
              </w:rPr>
              <w:t>DC_28A_n257I</w:t>
            </w:r>
          </w:p>
        </w:tc>
      </w:tr>
      <w:tr w:rsidR="008D1E4A" w:rsidRPr="00EF5447" w14:paraId="484E20BC" w14:textId="77777777" w:rsidTr="00C620E0">
        <w:trPr>
          <w:trHeight w:val="187"/>
          <w:jc w:val="center"/>
        </w:trPr>
        <w:tc>
          <w:tcPr>
            <w:tcW w:w="3969" w:type="dxa"/>
            <w:shd w:val="clear" w:color="auto" w:fill="auto"/>
            <w:noWrap/>
            <w:tcMar>
              <w:top w:w="28" w:type="dxa"/>
              <w:left w:w="28" w:type="dxa"/>
              <w:bottom w:w="28" w:type="dxa"/>
              <w:right w:w="28" w:type="dxa"/>
            </w:tcMar>
          </w:tcPr>
          <w:p w14:paraId="0603D408" w14:textId="77777777" w:rsidR="008D1E4A" w:rsidRPr="00EF5447" w:rsidRDefault="008D1E4A" w:rsidP="00C620E0">
            <w:pPr>
              <w:pStyle w:val="TAC"/>
              <w:rPr>
                <w:rFonts w:eastAsia="DengXian" w:cs="Arial"/>
                <w:szCs w:val="18"/>
                <w:lang w:eastAsia="zh-CN"/>
              </w:rPr>
            </w:pPr>
            <w:r w:rsidRPr="00EF5447">
              <w:rPr>
                <w:rFonts w:cs="Arial"/>
                <w:szCs w:val="18"/>
                <w:lang w:eastAsia="ja-JP"/>
              </w:rPr>
              <w:t>DC_1A-3A-41A_n28A-n257A</w:t>
            </w:r>
          </w:p>
          <w:p w14:paraId="5BE9EE94" w14:textId="77777777" w:rsidR="008D1E4A" w:rsidRPr="00EF5447" w:rsidRDefault="008D1E4A" w:rsidP="00C620E0">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38727C08" w14:textId="77777777" w:rsidR="008D1E4A" w:rsidRPr="00EF5447" w:rsidRDefault="008D1E4A" w:rsidP="00C620E0">
            <w:pPr>
              <w:pStyle w:val="TAC"/>
              <w:rPr>
                <w:rFonts w:cs="Arial"/>
                <w:lang w:eastAsia="zh-CN"/>
              </w:rPr>
            </w:pPr>
            <w:r w:rsidRPr="00EF5447">
              <w:rPr>
                <w:rFonts w:cs="Arial"/>
                <w:lang w:eastAsia="zh-CN"/>
              </w:rPr>
              <w:t>DC_1A_n28A</w:t>
            </w:r>
          </w:p>
          <w:p w14:paraId="1B0D17B3" w14:textId="77777777" w:rsidR="008D1E4A" w:rsidRPr="00EF5447" w:rsidRDefault="008D1E4A" w:rsidP="00C620E0">
            <w:pPr>
              <w:pStyle w:val="TAC"/>
              <w:rPr>
                <w:rFonts w:cs="Arial"/>
                <w:lang w:eastAsia="zh-CN"/>
              </w:rPr>
            </w:pPr>
            <w:r w:rsidRPr="00EF5447">
              <w:rPr>
                <w:rFonts w:cs="Arial"/>
                <w:lang w:eastAsia="zh-CN"/>
              </w:rPr>
              <w:t>DC_1A_n257A</w:t>
            </w:r>
          </w:p>
          <w:p w14:paraId="6052EADE" w14:textId="77777777" w:rsidR="008D1E4A" w:rsidRPr="00EF5447" w:rsidRDefault="008D1E4A" w:rsidP="00C620E0">
            <w:pPr>
              <w:pStyle w:val="TAC"/>
              <w:rPr>
                <w:rFonts w:cs="Arial"/>
                <w:lang w:eastAsia="zh-CN"/>
              </w:rPr>
            </w:pPr>
            <w:r w:rsidRPr="00EF5447">
              <w:rPr>
                <w:rFonts w:cs="Arial"/>
                <w:lang w:eastAsia="zh-CN"/>
              </w:rPr>
              <w:t>DC_3A_n28A</w:t>
            </w:r>
          </w:p>
          <w:p w14:paraId="6809335E" w14:textId="77777777" w:rsidR="008D1E4A" w:rsidRPr="00EF5447" w:rsidRDefault="008D1E4A" w:rsidP="00C620E0">
            <w:pPr>
              <w:pStyle w:val="TAC"/>
              <w:rPr>
                <w:rFonts w:cs="Arial"/>
                <w:lang w:eastAsia="zh-CN"/>
              </w:rPr>
            </w:pPr>
            <w:r w:rsidRPr="00EF5447">
              <w:rPr>
                <w:rFonts w:cs="Arial"/>
                <w:lang w:eastAsia="zh-CN"/>
              </w:rPr>
              <w:t>DC_3A_n257A</w:t>
            </w:r>
          </w:p>
          <w:p w14:paraId="44048C7E" w14:textId="77777777" w:rsidR="008D1E4A" w:rsidRPr="00EF5447" w:rsidRDefault="008D1E4A" w:rsidP="00C620E0">
            <w:pPr>
              <w:pStyle w:val="TAC"/>
              <w:rPr>
                <w:rFonts w:cs="Arial"/>
                <w:lang w:eastAsia="zh-CN"/>
              </w:rPr>
            </w:pPr>
            <w:r w:rsidRPr="00EF5447">
              <w:rPr>
                <w:rFonts w:cs="Arial"/>
                <w:lang w:eastAsia="zh-CN"/>
              </w:rPr>
              <w:t>DC_41A_n28A</w:t>
            </w:r>
          </w:p>
          <w:p w14:paraId="7D8E9476" w14:textId="77777777" w:rsidR="008D1E4A" w:rsidRPr="00EF5447" w:rsidRDefault="008D1E4A" w:rsidP="00C620E0">
            <w:pPr>
              <w:pStyle w:val="TAC"/>
              <w:rPr>
                <w:rFonts w:cs="Arial"/>
                <w:lang w:eastAsia="zh-CN"/>
              </w:rPr>
            </w:pPr>
            <w:r w:rsidRPr="00EF5447">
              <w:rPr>
                <w:rFonts w:cs="Arial"/>
                <w:lang w:eastAsia="zh-CN"/>
              </w:rPr>
              <w:t>DC_41A_n257A</w:t>
            </w:r>
          </w:p>
          <w:p w14:paraId="61E27923" w14:textId="77777777" w:rsidR="008D1E4A" w:rsidRPr="00EF5447" w:rsidRDefault="008D1E4A" w:rsidP="00C620E0">
            <w:pPr>
              <w:pStyle w:val="TAC"/>
              <w:rPr>
                <w:rFonts w:cs="Arial"/>
                <w:lang w:eastAsia="zh-CN"/>
              </w:rPr>
            </w:pPr>
            <w:r w:rsidRPr="00EF5447">
              <w:rPr>
                <w:rFonts w:cs="Arial"/>
                <w:lang w:eastAsia="zh-CN"/>
              </w:rPr>
              <w:t>DC_41A_n257I</w:t>
            </w:r>
          </w:p>
        </w:tc>
      </w:tr>
      <w:tr w:rsidR="008D1E4A" w:rsidRPr="00EF5447" w14:paraId="10905EA1" w14:textId="77777777" w:rsidTr="00C620E0">
        <w:trPr>
          <w:trHeight w:val="187"/>
          <w:jc w:val="center"/>
        </w:trPr>
        <w:tc>
          <w:tcPr>
            <w:tcW w:w="3969" w:type="dxa"/>
            <w:shd w:val="clear" w:color="auto" w:fill="auto"/>
            <w:noWrap/>
            <w:tcMar>
              <w:top w:w="28" w:type="dxa"/>
              <w:left w:w="28" w:type="dxa"/>
              <w:bottom w:w="28" w:type="dxa"/>
              <w:right w:w="28" w:type="dxa"/>
            </w:tcMar>
          </w:tcPr>
          <w:p w14:paraId="784AB126" w14:textId="77777777" w:rsidR="008D1E4A" w:rsidRPr="00EF5447" w:rsidRDefault="008D1E4A" w:rsidP="00C620E0">
            <w:pPr>
              <w:pStyle w:val="TAC"/>
              <w:rPr>
                <w:rFonts w:cs="Arial"/>
                <w:szCs w:val="18"/>
                <w:lang w:eastAsia="ja-JP"/>
              </w:rPr>
            </w:pPr>
            <w:r w:rsidRPr="00EF5447">
              <w:rPr>
                <w:rFonts w:cs="Arial"/>
                <w:szCs w:val="18"/>
                <w:lang w:eastAsia="ja-JP"/>
              </w:rPr>
              <w:lastRenderedPageBreak/>
              <w:t>DC_1A-3A-41C_n28A-n257A</w:t>
            </w:r>
          </w:p>
          <w:p w14:paraId="647AEB60" w14:textId="77777777" w:rsidR="008D1E4A" w:rsidRPr="00EF5447" w:rsidRDefault="008D1E4A" w:rsidP="00C620E0">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AA4A35B" w14:textId="77777777" w:rsidR="008D1E4A" w:rsidRPr="00EF5447" w:rsidRDefault="008D1E4A" w:rsidP="00C620E0">
            <w:pPr>
              <w:pStyle w:val="TAC"/>
              <w:rPr>
                <w:rFonts w:cs="Arial"/>
                <w:lang w:eastAsia="zh-CN"/>
              </w:rPr>
            </w:pPr>
            <w:r w:rsidRPr="00EF5447">
              <w:rPr>
                <w:rFonts w:cs="Arial"/>
                <w:lang w:eastAsia="zh-CN"/>
              </w:rPr>
              <w:t>DC_1A_n28A</w:t>
            </w:r>
          </w:p>
          <w:p w14:paraId="791BBFF5" w14:textId="77777777" w:rsidR="008D1E4A" w:rsidRPr="00EF5447" w:rsidRDefault="008D1E4A" w:rsidP="00C620E0">
            <w:pPr>
              <w:pStyle w:val="TAC"/>
              <w:rPr>
                <w:rFonts w:cs="Arial"/>
                <w:lang w:eastAsia="zh-CN"/>
              </w:rPr>
            </w:pPr>
            <w:r w:rsidRPr="00EF5447">
              <w:rPr>
                <w:rFonts w:cs="Arial"/>
                <w:lang w:eastAsia="zh-CN"/>
              </w:rPr>
              <w:t>DC_1A_n257A</w:t>
            </w:r>
          </w:p>
          <w:p w14:paraId="38A01B68" w14:textId="77777777" w:rsidR="008D1E4A" w:rsidRPr="00EF5447" w:rsidRDefault="008D1E4A" w:rsidP="00C620E0">
            <w:pPr>
              <w:pStyle w:val="TAC"/>
              <w:rPr>
                <w:rFonts w:cs="Arial"/>
                <w:lang w:eastAsia="zh-CN"/>
              </w:rPr>
            </w:pPr>
            <w:r w:rsidRPr="00EF5447">
              <w:rPr>
                <w:rFonts w:cs="Arial"/>
                <w:lang w:eastAsia="zh-CN"/>
              </w:rPr>
              <w:t>DC_3A_n28A</w:t>
            </w:r>
          </w:p>
          <w:p w14:paraId="714832EE" w14:textId="77777777" w:rsidR="008D1E4A" w:rsidRPr="00EF5447" w:rsidRDefault="008D1E4A" w:rsidP="00C620E0">
            <w:pPr>
              <w:pStyle w:val="TAC"/>
              <w:rPr>
                <w:rFonts w:cs="Arial"/>
                <w:lang w:eastAsia="zh-CN"/>
              </w:rPr>
            </w:pPr>
            <w:r w:rsidRPr="00EF5447">
              <w:rPr>
                <w:rFonts w:cs="Arial"/>
                <w:lang w:eastAsia="zh-CN"/>
              </w:rPr>
              <w:t>DC_3A_n257A</w:t>
            </w:r>
          </w:p>
          <w:p w14:paraId="79D6BF9B" w14:textId="77777777" w:rsidR="008D1E4A" w:rsidRPr="00EF5447" w:rsidRDefault="008D1E4A" w:rsidP="00C620E0">
            <w:pPr>
              <w:pStyle w:val="TAC"/>
              <w:rPr>
                <w:rFonts w:cs="Arial"/>
                <w:lang w:eastAsia="zh-CN"/>
              </w:rPr>
            </w:pPr>
            <w:r w:rsidRPr="00EF5447">
              <w:rPr>
                <w:rFonts w:cs="Arial"/>
                <w:lang w:eastAsia="zh-CN"/>
              </w:rPr>
              <w:t>DC_41A_n28A</w:t>
            </w:r>
          </w:p>
          <w:p w14:paraId="3E8193EC" w14:textId="77777777" w:rsidR="008D1E4A" w:rsidRPr="00EF5447" w:rsidRDefault="008D1E4A" w:rsidP="00C620E0">
            <w:pPr>
              <w:pStyle w:val="TAC"/>
              <w:rPr>
                <w:rFonts w:cs="Arial"/>
                <w:lang w:eastAsia="zh-CN"/>
              </w:rPr>
            </w:pPr>
            <w:r w:rsidRPr="00EF5447">
              <w:rPr>
                <w:rFonts w:cs="Arial"/>
                <w:lang w:eastAsia="zh-CN"/>
              </w:rPr>
              <w:t>DC_41A_n257A</w:t>
            </w:r>
          </w:p>
          <w:p w14:paraId="0C148CE5" w14:textId="77777777" w:rsidR="008D1E4A" w:rsidRPr="00EF5447" w:rsidRDefault="008D1E4A" w:rsidP="00C620E0">
            <w:pPr>
              <w:pStyle w:val="TAC"/>
              <w:rPr>
                <w:rFonts w:cs="Arial"/>
                <w:lang w:eastAsia="zh-CN"/>
              </w:rPr>
            </w:pPr>
            <w:r w:rsidRPr="00EF5447">
              <w:rPr>
                <w:rFonts w:cs="Arial"/>
                <w:lang w:eastAsia="zh-CN"/>
              </w:rPr>
              <w:t>DC_41A_n257I</w:t>
            </w:r>
          </w:p>
          <w:p w14:paraId="0B6DDD99" w14:textId="77777777" w:rsidR="008D1E4A" w:rsidRPr="00EF5447" w:rsidRDefault="008D1E4A" w:rsidP="00C620E0">
            <w:pPr>
              <w:pStyle w:val="TAC"/>
              <w:rPr>
                <w:rFonts w:cs="Arial"/>
                <w:lang w:eastAsia="zh-CN"/>
              </w:rPr>
            </w:pPr>
            <w:r w:rsidRPr="00EF5447">
              <w:rPr>
                <w:rFonts w:cs="Arial"/>
                <w:lang w:eastAsia="zh-CN"/>
              </w:rPr>
              <w:t>DC_41C_n28A</w:t>
            </w:r>
          </w:p>
          <w:p w14:paraId="10DAF719" w14:textId="77777777" w:rsidR="008D1E4A" w:rsidRPr="00EF5447" w:rsidRDefault="008D1E4A" w:rsidP="00C620E0">
            <w:pPr>
              <w:pStyle w:val="TAC"/>
              <w:rPr>
                <w:rFonts w:cs="Arial"/>
                <w:lang w:eastAsia="zh-CN"/>
              </w:rPr>
            </w:pPr>
            <w:r w:rsidRPr="00EF5447">
              <w:rPr>
                <w:rFonts w:cs="Arial"/>
                <w:lang w:eastAsia="zh-CN"/>
              </w:rPr>
              <w:t>DC_41C_n257A</w:t>
            </w:r>
          </w:p>
          <w:p w14:paraId="3B463C9E" w14:textId="77777777" w:rsidR="008D1E4A" w:rsidRPr="00EF5447" w:rsidRDefault="008D1E4A" w:rsidP="00C620E0">
            <w:pPr>
              <w:pStyle w:val="TAC"/>
              <w:rPr>
                <w:rFonts w:cs="Arial"/>
                <w:lang w:eastAsia="zh-CN"/>
              </w:rPr>
            </w:pPr>
            <w:r w:rsidRPr="00EF5447">
              <w:rPr>
                <w:rFonts w:cs="Arial"/>
                <w:lang w:eastAsia="zh-CN"/>
              </w:rPr>
              <w:t>DC_41C_n257I</w:t>
            </w:r>
          </w:p>
        </w:tc>
      </w:tr>
      <w:tr w:rsidR="008D1E4A" w:rsidRPr="00F51302" w14:paraId="2E51A283" w14:textId="77777777" w:rsidTr="00C620E0">
        <w:trPr>
          <w:trHeight w:val="187"/>
          <w:jc w:val="center"/>
        </w:trPr>
        <w:tc>
          <w:tcPr>
            <w:tcW w:w="3969" w:type="dxa"/>
            <w:shd w:val="clear" w:color="auto" w:fill="auto"/>
            <w:noWrap/>
            <w:tcMar>
              <w:top w:w="28" w:type="dxa"/>
              <w:left w:w="28" w:type="dxa"/>
              <w:bottom w:w="28" w:type="dxa"/>
              <w:right w:w="28" w:type="dxa"/>
            </w:tcMar>
          </w:tcPr>
          <w:p w14:paraId="0D8B092E"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9EBD027"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569D229C"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6545AE96"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D478A42" w14:textId="77777777" w:rsidR="008D1E4A" w:rsidRPr="00EF5447" w:rsidRDefault="008D1E4A" w:rsidP="00C620E0">
            <w:pPr>
              <w:pStyle w:val="TAC"/>
              <w:rPr>
                <w:rFonts w:cs="Arial"/>
                <w:szCs w:val="18"/>
              </w:rPr>
            </w:pPr>
            <w:r w:rsidRPr="00EF5447">
              <w:rPr>
                <w:rFonts w:cs="Arial"/>
                <w:szCs w:val="18"/>
              </w:rPr>
              <w:t>DC_1A-3A-41C_n77A-n257A</w:t>
            </w:r>
          </w:p>
          <w:p w14:paraId="7C8FD0AD" w14:textId="77777777" w:rsidR="008D1E4A" w:rsidRPr="00EF5447" w:rsidRDefault="008D1E4A" w:rsidP="00C620E0">
            <w:pPr>
              <w:pStyle w:val="TAC"/>
              <w:rPr>
                <w:rFonts w:cs="Arial"/>
                <w:szCs w:val="18"/>
              </w:rPr>
            </w:pPr>
            <w:r w:rsidRPr="00EF5447">
              <w:rPr>
                <w:rFonts w:cs="Arial"/>
                <w:szCs w:val="18"/>
              </w:rPr>
              <w:t>DC_1A-3A-41C_n77A-n257G</w:t>
            </w:r>
          </w:p>
          <w:p w14:paraId="344580B9" w14:textId="77777777" w:rsidR="008D1E4A" w:rsidRPr="00EF5447" w:rsidRDefault="008D1E4A" w:rsidP="00C620E0">
            <w:pPr>
              <w:pStyle w:val="TAC"/>
              <w:rPr>
                <w:rFonts w:cs="Arial"/>
                <w:szCs w:val="18"/>
              </w:rPr>
            </w:pPr>
            <w:r w:rsidRPr="00EF5447">
              <w:rPr>
                <w:rFonts w:cs="Arial"/>
                <w:szCs w:val="18"/>
              </w:rPr>
              <w:t>DC_1A-3A-41C_n77A-n257H</w:t>
            </w:r>
          </w:p>
          <w:p w14:paraId="6968070E" w14:textId="77777777" w:rsidR="008D1E4A" w:rsidRPr="00EF5447" w:rsidRDefault="008D1E4A" w:rsidP="00C620E0">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6E399B9" w14:textId="77777777" w:rsidR="008D1E4A" w:rsidRPr="00EF5447" w:rsidRDefault="008D1E4A" w:rsidP="00C620E0">
            <w:pPr>
              <w:pStyle w:val="TAC"/>
              <w:rPr>
                <w:rFonts w:cs="Arial"/>
                <w:lang w:eastAsia="zh-CN"/>
              </w:rPr>
            </w:pPr>
            <w:r w:rsidRPr="00EF5447">
              <w:rPr>
                <w:rFonts w:cs="Arial"/>
                <w:lang w:eastAsia="zh-CN"/>
              </w:rPr>
              <w:t>DC_1A_n77A</w:t>
            </w:r>
          </w:p>
          <w:p w14:paraId="748D2EC9" w14:textId="77777777" w:rsidR="008D1E4A" w:rsidRPr="00EF5447" w:rsidRDefault="008D1E4A" w:rsidP="00C620E0">
            <w:pPr>
              <w:pStyle w:val="TAC"/>
              <w:rPr>
                <w:rFonts w:cs="Arial"/>
                <w:lang w:eastAsia="zh-CN"/>
              </w:rPr>
            </w:pPr>
            <w:r w:rsidRPr="00EF5447">
              <w:rPr>
                <w:rFonts w:cs="Arial"/>
                <w:lang w:eastAsia="zh-CN"/>
              </w:rPr>
              <w:t>DC_1A_n257A</w:t>
            </w:r>
          </w:p>
          <w:p w14:paraId="6748DA64" w14:textId="77777777" w:rsidR="008D1E4A" w:rsidRPr="00EF5447" w:rsidRDefault="008D1E4A" w:rsidP="00C620E0">
            <w:pPr>
              <w:pStyle w:val="TAC"/>
              <w:rPr>
                <w:rFonts w:cs="Arial"/>
                <w:lang w:eastAsia="zh-CN"/>
              </w:rPr>
            </w:pPr>
            <w:r w:rsidRPr="00EF5447">
              <w:rPr>
                <w:rFonts w:cs="Arial"/>
                <w:lang w:eastAsia="zh-CN"/>
              </w:rPr>
              <w:t>DC_1A_n257G</w:t>
            </w:r>
          </w:p>
          <w:p w14:paraId="70EF1474" w14:textId="77777777" w:rsidR="008D1E4A" w:rsidRPr="00EF5447" w:rsidRDefault="008D1E4A" w:rsidP="00C620E0">
            <w:pPr>
              <w:pStyle w:val="TAC"/>
              <w:rPr>
                <w:rFonts w:cs="Arial"/>
                <w:lang w:eastAsia="zh-CN"/>
              </w:rPr>
            </w:pPr>
            <w:r w:rsidRPr="00EF5447">
              <w:rPr>
                <w:rFonts w:cs="Arial"/>
                <w:lang w:eastAsia="zh-CN"/>
              </w:rPr>
              <w:t>DC_1A_n257H</w:t>
            </w:r>
          </w:p>
          <w:p w14:paraId="1EF09616" w14:textId="77777777" w:rsidR="008D1E4A" w:rsidRPr="00EF5447" w:rsidRDefault="008D1E4A" w:rsidP="00C620E0">
            <w:pPr>
              <w:pStyle w:val="TAC"/>
              <w:rPr>
                <w:rFonts w:cs="Arial"/>
                <w:lang w:eastAsia="zh-CN"/>
              </w:rPr>
            </w:pPr>
            <w:r w:rsidRPr="00EF5447">
              <w:rPr>
                <w:rFonts w:cs="Arial"/>
                <w:lang w:eastAsia="zh-CN"/>
              </w:rPr>
              <w:t>DC_1A_n257I</w:t>
            </w:r>
          </w:p>
          <w:p w14:paraId="0EBA8BDC" w14:textId="77777777" w:rsidR="008D1E4A" w:rsidRPr="00EF5447" w:rsidRDefault="008D1E4A" w:rsidP="00C620E0">
            <w:pPr>
              <w:pStyle w:val="TAC"/>
              <w:rPr>
                <w:rFonts w:cs="Arial"/>
                <w:lang w:eastAsia="zh-CN"/>
              </w:rPr>
            </w:pPr>
            <w:r w:rsidRPr="00EF5447">
              <w:rPr>
                <w:rFonts w:cs="Arial"/>
                <w:lang w:eastAsia="zh-CN"/>
              </w:rPr>
              <w:t>DC_3A_n77A</w:t>
            </w:r>
          </w:p>
          <w:p w14:paraId="25941D70" w14:textId="77777777" w:rsidR="008D1E4A" w:rsidRPr="00EF5447" w:rsidRDefault="008D1E4A" w:rsidP="00C620E0">
            <w:pPr>
              <w:pStyle w:val="TAC"/>
              <w:rPr>
                <w:rFonts w:cs="Arial"/>
                <w:lang w:eastAsia="zh-CN"/>
              </w:rPr>
            </w:pPr>
            <w:r w:rsidRPr="00EF5447">
              <w:rPr>
                <w:rFonts w:cs="Arial"/>
                <w:lang w:eastAsia="zh-CN"/>
              </w:rPr>
              <w:t>DC_3A_n257A</w:t>
            </w:r>
          </w:p>
          <w:p w14:paraId="3E3A131A" w14:textId="77777777" w:rsidR="008D1E4A" w:rsidRPr="00EF5447" w:rsidRDefault="008D1E4A" w:rsidP="00C620E0">
            <w:pPr>
              <w:pStyle w:val="TAC"/>
              <w:rPr>
                <w:rFonts w:cs="Arial"/>
                <w:lang w:eastAsia="zh-CN"/>
              </w:rPr>
            </w:pPr>
            <w:r w:rsidRPr="00EF5447">
              <w:rPr>
                <w:rFonts w:cs="Arial"/>
                <w:lang w:eastAsia="zh-CN"/>
              </w:rPr>
              <w:t>DC_3A_n257G</w:t>
            </w:r>
          </w:p>
          <w:p w14:paraId="54FB95E0" w14:textId="77777777" w:rsidR="008D1E4A" w:rsidRPr="00EF5447" w:rsidRDefault="008D1E4A" w:rsidP="00C620E0">
            <w:pPr>
              <w:pStyle w:val="TAC"/>
              <w:rPr>
                <w:rFonts w:cs="Arial"/>
                <w:lang w:eastAsia="zh-CN"/>
              </w:rPr>
            </w:pPr>
            <w:r w:rsidRPr="00EF5447">
              <w:rPr>
                <w:rFonts w:cs="Arial"/>
                <w:lang w:eastAsia="zh-CN"/>
              </w:rPr>
              <w:t>DC_3A_n257H</w:t>
            </w:r>
          </w:p>
          <w:p w14:paraId="52B18C83" w14:textId="77777777" w:rsidR="008D1E4A" w:rsidRPr="00EF5447" w:rsidRDefault="008D1E4A" w:rsidP="00C620E0">
            <w:pPr>
              <w:pStyle w:val="TAC"/>
              <w:rPr>
                <w:rFonts w:cs="Arial"/>
                <w:lang w:eastAsia="zh-CN"/>
              </w:rPr>
            </w:pPr>
            <w:r w:rsidRPr="00EF5447">
              <w:rPr>
                <w:rFonts w:cs="Arial"/>
                <w:lang w:eastAsia="zh-CN"/>
              </w:rPr>
              <w:t>DC_3A_n257I</w:t>
            </w:r>
          </w:p>
          <w:p w14:paraId="00686B24" w14:textId="77777777" w:rsidR="008D1E4A" w:rsidRPr="00EF5447" w:rsidRDefault="008D1E4A" w:rsidP="00C620E0">
            <w:pPr>
              <w:pStyle w:val="TAC"/>
              <w:rPr>
                <w:rFonts w:cs="Arial"/>
                <w:lang w:eastAsia="zh-CN"/>
              </w:rPr>
            </w:pPr>
            <w:r w:rsidRPr="00EF5447">
              <w:rPr>
                <w:rFonts w:cs="Arial"/>
                <w:lang w:eastAsia="zh-CN"/>
              </w:rPr>
              <w:t>DC_41A_n77A</w:t>
            </w:r>
          </w:p>
          <w:p w14:paraId="40E2E69F" w14:textId="77777777" w:rsidR="008D1E4A" w:rsidRPr="00EF5447" w:rsidRDefault="008D1E4A" w:rsidP="00C620E0">
            <w:pPr>
              <w:pStyle w:val="TAC"/>
              <w:rPr>
                <w:rFonts w:cs="Arial"/>
                <w:lang w:eastAsia="zh-CN"/>
              </w:rPr>
            </w:pPr>
            <w:r w:rsidRPr="00EF5447">
              <w:rPr>
                <w:rFonts w:cs="Arial"/>
                <w:lang w:eastAsia="zh-CN"/>
              </w:rPr>
              <w:t>DC_41A_n257A</w:t>
            </w:r>
          </w:p>
          <w:p w14:paraId="5BB6317C" w14:textId="77777777" w:rsidR="008D1E4A" w:rsidRPr="00EF5447" w:rsidRDefault="008D1E4A" w:rsidP="00C620E0">
            <w:pPr>
              <w:pStyle w:val="TAC"/>
              <w:rPr>
                <w:rFonts w:cs="Arial"/>
                <w:lang w:eastAsia="zh-CN"/>
              </w:rPr>
            </w:pPr>
            <w:r w:rsidRPr="00EF5447">
              <w:rPr>
                <w:rFonts w:cs="Arial"/>
                <w:lang w:eastAsia="zh-CN"/>
              </w:rPr>
              <w:t>DC_41A_n257G</w:t>
            </w:r>
          </w:p>
          <w:p w14:paraId="77955476" w14:textId="77777777" w:rsidR="008D1E4A" w:rsidRPr="00EF5447" w:rsidRDefault="008D1E4A" w:rsidP="00C620E0">
            <w:pPr>
              <w:pStyle w:val="TAC"/>
              <w:rPr>
                <w:rFonts w:cs="Arial"/>
                <w:lang w:eastAsia="zh-CN"/>
              </w:rPr>
            </w:pPr>
            <w:r w:rsidRPr="00EF5447">
              <w:rPr>
                <w:rFonts w:cs="Arial"/>
                <w:lang w:eastAsia="zh-CN"/>
              </w:rPr>
              <w:t>DC_41A_n257H</w:t>
            </w:r>
          </w:p>
          <w:p w14:paraId="36D61AB8" w14:textId="77777777" w:rsidR="008D1E4A" w:rsidRPr="00EF5447" w:rsidRDefault="008D1E4A" w:rsidP="00C620E0">
            <w:pPr>
              <w:pStyle w:val="TAC"/>
              <w:rPr>
                <w:rFonts w:cs="Arial"/>
                <w:lang w:eastAsia="zh-CN"/>
              </w:rPr>
            </w:pPr>
            <w:r w:rsidRPr="00EF5447">
              <w:rPr>
                <w:rFonts w:cs="Arial"/>
                <w:lang w:eastAsia="zh-CN"/>
              </w:rPr>
              <w:t>DC_41A_n257I</w:t>
            </w:r>
          </w:p>
          <w:p w14:paraId="4ECBD564" w14:textId="77777777" w:rsidR="008D1E4A" w:rsidRPr="00EF5447" w:rsidRDefault="008D1E4A" w:rsidP="00C620E0">
            <w:pPr>
              <w:pStyle w:val="TAC"/>
              <w:rPr>
                <w:rFonts w:cs="Arial"/>
                <w:lang w:eastAsia="zh-CN"/>
              </w:rPr>
            </w:pPr>
            <w:r w:rsidRPr="00EF5447">
              <w:rPr>
                <w:rFonts w:cs="Arial"/>
                <w:lang w:eastAsia="zh-CN"/>
              </w:rPr>
              <w:t>DC_41C_n77A</w:t>
            </w:r>
          </w:p>
          <w:p w14:paraId="7CC64147" w14:textId="77777777" w:rsidR="008D1E4A" w:rsidRPr="00EF5447" w:rsidRDefault="008D1E4A" w:rsidP="00C620E0">
            <w:pPr>
              <w:pStyle w:val="TAC"/>
              <w:rPr>
                <w:rFonts w:cs="Arial"/>
                <w:lang w:eastAsia="zh-CN"/>
              </w:rPr>
            </w:pPr>
            <w:r w:rsidRPr="00EF5447">
              <w:rPr>
                <w:rFonts w:cs="Arial"/>
                <w:lang w:eastAsia="zh-CN"/>
              </w:rPr>
              <w:t>DC_41C_n257A</w:t>
            </w:r>
          </w:p>
          <w:p w14:paraId="5CC34CD5" w14:textId="77777777" w:rsidR="008D1E4A" w:rsidRPr="00EF5447" w:rsidRDefault="008D1E4A" w:rsidP="00C620E0">
            <w:pPr>
              <w:pStyle w:val="TAC"/>
              <w:rPr>
                <w:rFonts w:cs="Arial"/>
                <w:lang w:eastAsia="zh-CN"/>
              </w:rPr>
            </w:pPr>
            <w:r w:rsidRPr="00EF5447">
              <w:rPr>
                <w:rFonts w:cs="Arial"/>
                <w:lang w:eastAsia="zh-CN"/>
              </w:rPr>
              <w:t>DC_41C_n257G</w:t>
            </w:r>
          </w:p>
          <w:p w14:paraId="4B6773F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AD812AF"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4DB80CAE" w14:textId="77777777" w:rsidTr="00C620E0">
        <w:trPr>
          <w:trHeight w:val="187"/>
          <w:jc w:val="center"/>
        </w:trPr>
        <w:tc>
          <w:tcPr>
            <w:tcW w:w="3969" w:type="dxa"/>
            <w:shd w:val="clear" w:color="auto" w:fill="auto"/>
            <w:noWrap/>
            <w:tcMar>
              <w:top w:w="28" w:type="dxa"/>
              <w:left w:w="28" w:type="dxa"/>
              <w:bottom w:w="28" w:type="dxa"/>
              <w:right w:w="28" w:type="dxa"/>
            </w:tcMar>
          </w:tcPr>
          <w:p w14:paraId="0CD43464" w14:textId="77777777" w:rsidR="008D1E4A" w:rsidRPr="00EF5447" w:rsidRDefault="008D1E4A" w:rsidP="00C620E0">
            <w:pPr>
              <w:pStyle w:val="TAC"/>
              <w:rPr>
                <w:noProof/>
              </w:rPr>
            </w:pPr>
            <w:r w:rsidRPr="00EF5447">
              <w:rPr>
                <w:noProof/>
              </w:rPr>
              <w:lastRenderedPageBreak/>
              <w:t>DC_1A-3A-41A_n78A-n257A</w:t>
            </w:r>
          </w:p>
          <w:p w14:paraId="43EA87AA" w14:textId="77777777" w:rsidR="008D1E4A" w:rsidRPr="00EF5447" w:rsidRDefault="008D1E4A" w:rsidP="00C620E0">
            <w:pPr>
              <w:pStyle w:val="TAC"/>
              <w:rPr>
                <w:noProof/>
                <w:lang w:eastAsia="ko-KR"/>
              </w:rPr>
            </w:pPr>
            <w:r w:rsidRPr="00EF5447">
              <w:rPr>
                <w:noProof/>
                <w:lang w:eastAsia="zh-CN"/>
              </w:rPr>
              <w:t>DC_1A-3A-41A_n78A-n257G</w:t>
            </w:r>
          </w:p>
          <w:p w14:paraId="17636C76" w14:textId="77777777" w:rsidR="008D1E4A" w:rsidRPr="00EF5447" w:rsidRDefault="008D1E4A" w:rsidP="00C620E0">
            <w:pPr>
              <w:pStyle w:val="TAC"/>
              <w:rPr>
                <w:noProof/>
                <w:lang w:eastAsia="ko-KR"/>
              </w:rPr>
            </w:pPr>
            <w:r w:rsidRPr="00EF5447">
              <w:rPr>
                <w:noProof/>
                <w:lang w:eastAsia="zh-CN"/>
              </w:rPr>
              <w:t>DC_1A-3A-41A_n78A-n257H</w:t>
            </w:r>
          </w:p>
          <w:p w14:paraId="5C44AD54" w14:textId="77777777" w:rsidR="008D1E4A" w:rsidRPr="00EF5447" w:rsidRDefault="008D1E4A" w:rsidP="00C620E0">
            <w:pPr>
              <w:pStyle w:val="TAC"/>
              <w:rPr>
                <w:noProof/>
                <w:lang w:eastAsia="zh-CN"/>
              </w:rPr>
            </w:pPr>
            <w:r w:rsidRPr="00EF5447">
              <w:rPr>
                <w:noProof/>
                <w:lang w:eastAsia="zh-CN"/>
              </w:rPr>
              <w:t>DC_1A-3A-41A_n78A-n257I</w:t>
            </w:r>
          </w:p>
          <w:p w14:paraId="51BA4DC6" w14:textId="77777777" w:rsidR="008D1E4A" w:rsidRPr="00EF5447" w:rsidRDefault="008D1E4A" w:rsidP="00C620E0">
            <w:pPr>
              <w:pStyle w:val="TAC"/>
              <w:rPr>
                <w:noProof/>
              </w:rPr>
            </w:pPr>
            <w:r w:rsidRPr="00EF5447">
              <w:rPr>
                <w:noProof/>
              </w:rPr>
              <w:t>DC_1A-3A-41C_n78A-n257A</w:t>
            </w:r>
          </w:p>
          <w:p w14:paraId="73469219" w14:textId="77777777" w:rsidR="008D1E4A" w:rsidRPr="00EF5447" w:rsidRDefault="008D1E4A" w:rsidP="00C620E0">
            <w:pPr>
              <w:pStyle w:val="TAC"/>
              <w:rPr>
                <w:noProof/>
                <w:lang w:eastAsia="ko-KR"/>
              </w:rPr>
            </w:pPr>
            <w:r w:rsidRPr="00EF5447">
              <w:rPr>
                <w:noProof/>
                <w:lang w:eastAsia="zh-CN"/>
              </w:rPr>
              <w:t>DC_1A-3A-41C_n78A-n257G</w:t>
            </w:r>
          </w:p>
          <w:p w14:paraId="755FBBDF" w14:textId="77777777" w:rsidR="008D1E4A" w:rsidRPr="00EF5447" w:rsidRDefault="008D1E4A" w:rsidP="00C620E0">
            <w:pPr>
              <w:pStyle w:val="TAC"/>
              <w:rPr>
                <w:noProof/>
                <w:lang w:eastAsia="ko-KR"/>
              </w:rPr>
            </w:pPr>
            <w:r w:rsidRPr="00EF5447">
              <w:rPr>
                <w:noProof/>
                <w:lang w:eastAsia="zh-CN"/>
              </w:rPr>
              <w:t>DC_1A-3A-41C_n78A-n257H</w:t>
            </w:r>
          </w:p>
          <w:p w14:paraId="74B73E56" w14:textId="77777777" w:rsidR="008D1E4A" w:rsidRPr="00EF5447" w:rsidRDefault="008D1E4A" w:rsidP="00C620E0">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4DF71D6" w14:textId="77777777" w:rsidR="008D1E4A" w:rsidRPr="00EF5447" w:rsidRDefault="008D1E4A" w:rsidP="00C620E0">
            <w:pPr>
              <w:pStyle w:val="TAC"/>
              <w:rPr>
                <w:rFonts w:cs="Arial"/>
                <w:lang w:eastAsia="zh-CN"/>
              </w:rPr>
            </w:pPr>
            <w:r w:rsidRPr="00EF5447">
              <w:rPr>
                <w:rFonts w:cs="Arial"/>
                <w:lang w:eastAsia="zh-CN"/>
              </w:rPr>
              <w:t>DC_1A_n78A</w:t>
            </w:r>
          </w:p>
          <w:p w14:paraId="7B1EFDAC" w14:textId="77777777" w:rsidR="008D1E4A" w:rsidRPr="00EF5447" w:rsidRDefault="008D1E4A" w:rsidP="00C620E0">
            <w:pPr>
              <w:pStyle w:val="TAC"/>
              <w:rPr>
                <w:rFonts w:cs="Arial"/>
                <w:lang w:eastAsia="zh-CN"/>
              </w:rPr>
            </w:pPr>
            <w:r w:rsidRPr="00EF5447">
              <w:rPr>
                <w:rFonts w:cs="Arial"/>
                <w:lang w:eastAsia="zh-CN"/>
              </w:rPr>
              <w:t>DC_1A_n257A</w:t>
            </w:r>
          </w:p>
          <w:p w14:paraId="6EF6B501" w14:textId="77777777" w:rsidR="008D1E4A" w:rsidRPr="00EF5447" w:rsidRDefault="008D1E4A" w:rsidP="00C620E0">
            <w:pPr>
              <w:pStyle w:val="TAC"/>
              <w:rPr>
                <w:rFonts w:cs="Arial"/>
                <w:lang w:eastAsia="zh-CN"/>
              </w:rPr>
            </w:pPr>
            <w:r w:rsidRPr="00EF5447">
              <w:rPr>
                <w:rFonts w:cs="Arial"/>
                <w:lang w:eastAsia="zh-CN"/>
              </w:rPr>
              <w:t>DC_1A_n257G</w:t>
            </w:r>
          </w:p>
          <w:p w14:paraId="098ADB95" w14:textId="77777777" w:rsidR="008D1E4A" w:rsidRPr="00EF5447" w:rsidRDefault="008D1E4A" w:rsidP="00C620E0">
            <w:pPr>
              <w:pStyle w:val="TAC"/>
              <w:rPr>
                <w:rFonts w:cs="Arial"/>
                <w:lang w:eastAsia="zh-CN"/>
              </w:rPr>
            </w:pPr>
            <w:r w:rsidRPr="00EF5447">
              <w:rPr>
                <w:rFonts w:cs="Arial"/>
                <w:lang w:eastAsia="zh-CN"/>
              </w:rPr>
              <w:t>DC_1A_n257H</w:t>
            </w:r>
          </w:p>
          <w:p w14:paraId="2F168C1E" w14:textId="77777777" w:rsidR="008D1E4A" w:rsidRPr="00EF5447" w:rsidRDefault="008D1E4A" w:rsidP="00C620E0">
            <w:pPr>
              <w:pStyle w:val="TAC"/>
              <w:rPr>
                <w:rFonts w:cs="Arial"/>
                <w:lang w:eastAsia="zh-CN"/>
              </w:rPr>
            </w:pPr>
            <w:r w:rsidRPr="00EF5447">
              <w:rPr>
                <w:rFonts w:cs="Arial"/>
                <w:lang w:eastAsia="zh-CN"/>
              </w:rPr>
              <w:t>DC_1A_n257I</w:t>
            </w:r>
          </w:p>
          <w:p w14:paraId="0F0A1C17" w14:textId="77777777" w:rsidR="008D1E4A" w:rsidRPr="00EF5447" w:rsidRDefault="008D1E4A" w:rsidP="00C620E0">
            <w:pPr>
              <w:pStyle w:val="TAC"/>
              <w:rPr>
                <w:rFonts w:cs="Arial"/>
                <w:lang w:eastAsia="zh-CN"/>
              </w:rPr>
            </w:pPr>
            <w:r w:rsidRPr="00EF5447">
              <w:rPr>
                <w:rFonts w:cs="Arial"/>
                <w:lang w:eastAsia="zh-CN"/>
              </w:rPr>
              <w:t>DC_3A_n78A</w:t>
            </w:r>
          </w:p>
          <w:p w14:paraId="11E452E2" w14:textId="77777777" w:rsidR="008D1E4A" w:rsidRPr="00EF5447" w:rsidRDefault="008D1E4A" w:rsidP="00C620E0">
            <w:pPr>
              <w:pStyle w:val="TAC"/>
              <w:rPr>
                <w:rFonts w:cs="Arial"/>
                <w:lang w:eastAsia="zh-CN"/>
              </w:rPr>
            </w:pPr>
            <w:r w:rsidRPr="00EF5447">
              <w:rPr>
                <w:rFonts w:cs="Arial"/>
                <w:lang w:eastAsia="zh-CN"/>
              </w:rPr>
              <w:t>DC_3A_n257A</w:t>
            </w:r>
          </w:p>
          <w:p w14:paraId="7F4C683D" w14:textId="77777777" w:rsidR="008D1E4A" w:rsidRPr="00EF5447" w:rsidRDefault="008D1E4A" w:rsidP="00C620E0">
            <w:pPr>
              <w:pStyle w:val="TAC"/>
              <w:rPr>
                <w:rFonts w:cs="Arial"/>
                <w:lang w:eastAsia="zh-CN"/>
              </w:rPr>
            </w:pPr>
            <w:r w:rsidRPr="00EF5447">
              <w:rPr>
                <w:rFonts w:cs="Arial"/>
                <w:lang w:eastAsia="zh-CN"/>
              </w:rPr>
              <w:t>DC_3A_n257G</w:t>
            </w:r>
          </w:p>
          <w:p w14:paraId="3147D895" w14:textId="77777777" w:rsidR="008D1E4A" w:rsidRPr="00EF5447" w:rsidRDefault="008D1E4A" w:rsidP="00C620E0">
            <w:pPr>
              <w:pStyle w:val="TAC"/>
              <w:rPr>
                <w:rFonts w:cs="Arial"/>
                <w:lang w:eastAsia="zh-CN"/>
              </w:rPr>
            </w:pPr>
            <w:r w:rsidRPr="00EF5447">
              <w:rPr>
                <w:rFonts w:cs="Arial"/>
                <w:lang w:eastAsia="zh-CN"/>
              </w:rPr>
              <w:t>DC_3A_n257H</w:t>
            </w:r>
          </w:p>
          <w:p w14:paraId="2C4C9FAD" w14:textId="77777777" w:rsidR="008D1E4A" w:rsidRPr="00EF5447" w:rsidRDefault="008D1E4A" w:rsidP="00C620E0">
            <w:pPr>
              <w:pStyle w:val="TAC"/>
              <w:rPr>
                <w:rFonts w:cs="Arial"/>
                <w:lang w:eastAsia="zh-CN"/>
              </w:rPr>
            </w:pPr>
            <w:r w:rsidRPr="00EF5447">
              <w:rPr>
                <w:rFonts w:cs="Arial"/>
                <w:lang w:eastAsia="zh-CN"/>
              </w:rPr>
              <w:t>DC_3A_n257I</w:t>
            </w:r>
          </w:p>
          <w:p w14:paraId="129677A2" w14:textId="77777777" w:rsidR="008D1E4A" w:rsidRPr="00EF5447" w:rsidRDefault="008D1E4A" w:rsidP="00C620E0">
            <w:pPr>
              <w:pStyle w:val="TAC"/>
              <w:rPr>
                <w:rFonts w:cs="Arial"/>
                <w:lang w:eastAsia="zh-CN"/>
              </w:rPr>
            </w:pPr>
            <w:r w:rsidRPr="00EF5447">
              <w:rPr>
                <w:rFonts w:cs="Arial"/>
                <w:lang w:eastAsia="zh-CN"/>
              </w:rPr>
              <w:t>DC_41A_n78A</w:t>
            </w:r>
          </w:p>
          <w:p w14:paraId="317835C7" w14:textId="77777777" w:rsidR="008D1E4A" w:rsidRPr="00EF5447" w:rsidRDefault="008D1E4A" w:rsidP="00C620E0">
            <w:pPr>
              <w:pStyle w:val="TAC"/>
              <w:rPr>
                <w:rFonts w:cs="Arial"/>
                <w:lang w:eastAsia="zh-CN"/>
              </w:rPr>
            </w:pPr>
            <w:r w:rsidRPr="00EF5447">
              <w:rPr>
                <w:rFonts w:cs="Arial"/>
                <w:lang w:eastAsia="zh-CN"/>
              </w:rPr>
              <w:t>DC_41A_n257A</w:t>
            </w:r>
          </w:p>
          <w:p w14:paraId="6BB3E869" w14:textId="77777777" w:rsidR="008D1E4A" w:rsidRPr="00EF5447" w:rsidRDefault="008D1E4A" w:rsidP="00C620E0">
            <w:pPr>
              <w:pStyle w:val="TAC"/>
              <w:rPr>
                <w:rFonts w:cs="Arial"/>
                <w:lang w:eastAsia="zh-CN"/>
              </w:rPr>
            </w:pPr>
            <w:r w:rsidRPr="00EF5447">
              <w:rPr>
                <w:rFonts w:cs="Arial"/>
                <w:lang w:eastAsia="zh-CN"/>
              </w:rPr>
              <w:t>DC_41A_n257G</w:t>
            </w:r>
          </w:p>
          <w:p w14:paraId="6FE7EB2B" w14:textId="77777777" w:rsidR="008D1E4A" w:rsidRPr="00EF5447" w:rsidRDefault="008D1E4A" w:rsidP="00C620E0">
            <w:pPr>
              <w:pStyle w:val="TAC"/>
              <w:rPr>
                <w:rFonts w:cs="Arial"/>
                <w:lang w:eastAsia="zh-CN"/>
              </w:rPr>
            </w:pPr>
            <w:r w:rsidRPr="00EF5447">
              <w:rPr>
                <w:rFonts w:cs="Arial"/>
                <w:lang w:eastAsia="zh-CN"/>
              </w:rPr>
              <w:t>DC_41A_n257H</w:t>
            </w:r>
          </w:p>
          <w:p w14:paraId="2F35C789" w14:textId="77777777" w:rsidR="008D1E4A" w:rsidRPr="00EF5447" w:rsidRDefault="008D1E4A" w:rsidP="00C620E0">
            <w:pPr>
              <w:pStyle w:val="TAC"/>
              <w:rPr>
                <w:rFonts w:cs="Arial"/>
                <w:lang w:eastAsia="zh-CN"/>
              </w:rPr>
            </w:pPr>
            <w:r w:rsidRPr="00EF5447">
              <w:rPr>
                <w:rFonts w:cs="Arial"/>
                <w:lang w:eastAsia="zh-CN"/>
              </w:rPr>
              <w:t>DC_41A_n257I</w:t>
            </w:r>
          </w:p>
          <w:p w14:paraId="3D349070" w14:textId="77777777" w:rsidR="008D1E4A" w:rsidRPr="00EF5447" w:rsidRDefault="008D1E4A" w:rsidP="00C620E0">
            <w:pPr>
              <w:pStyle w:val="TAC"/>
              <w:rPr>
                <w:rFonts w:cs="Arial"/>
                <w:lang w:eastAsia="zh-CN"/>
              </w:rPr>
            </w:pPr>
            <w:r w:rsidRPr="00EF5447">
              <w:rPr>
                <w:rFonts w:cs="Arial"/>
                <w:lang w:eastAsia="zh-CN"/>
              </w:rPr>
              <w:t>DC_41C_n78A</w:t>
            </w:r>
          </w:p>
          <w:p w14:paraId="2495DEF9" w14:textId="77777777" w:rsidR="008D1E4A" w:rsidRPr="00EF5447" w:rsidRDefault="008D1E4A" w:rsidP="00C620E0">
            <w:pPr>
              <w:pStyle w:val="TAC"/>
              <w:rPr>
                <w:rFonts w:cs="Arial"/>
                <w:lang w:eastAsia="zh-CN"/>
              </w:rPr>
            </w:pPr>
            <w:r w:rsidRPr="00EF5447">
              <w:rPr>
                <w:rFonts w:cs="Arial"/>
                <w:lang w:eastAsia="zh-CN"/>
              </w:rPr>
              <w:t>DC_41C_n257A</w:t>
            </w:r>
          </w:p>
          <w:p w14:paraId="2497B879" w14:textId="77777777" w:rsidR="008D1E4A" w:rsidRPr="00EF5447" w:rsidRDefault="008D1E4A" w:rsidP="00C620E0">
            <w:pPr>
              <w:pStyle w:val="TAC"/>
              <w:rPr>
                <w:rFonts w:cs="Arial"/>
                <w:lang w:eastAsia="zh-CN"/>
              </w:rPr>
            </w:pPr>
            <w:r w:rsidRPr="00EF5447">
              <w:rPr>
                <w:rFonts w:cs="Arial"/>
                <w:lang w:eastAsia="zh-CN"/>
              </w:rPr>
              <w:t>DC_41C_n257G</w:t>
            </w:r>
          </w:p>
          <w:p w14:paraId="6B8CAE68"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0F0BAB51"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F51302" w14:paraId="33A92613" w14:textId="77777777" w:rsidTr="00C620E0">
        <w:trPr>
          <w:trHeight w:val="187"/>
          <w:jc w:val="center"/>
        </w:trPr>
        <w:tc>
          <w:tcPr>
            <w:tcW w:w="3969" w:type="dxa"/>
            <w:shd w:val="clear" w:color="auto" w:fill="auto"/>
            <w:noWrap/>
            <w:tcMar>
              <w:top w:w="28" w:type="dxa"/>
              <w:left w:w="28" w:type="dxa"/>
              <w:bottom w:w="28" w:type="dxa"/>
              <w:right w:w="28" w:type="dxa"/>
            </w:tcMar>
          </w:tcPr>
          <w:p w14:paraId="28CB4947"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19C6E902"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7EE5BEC0"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4ED3C176"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2CB1B37F" w14:textId="77777777" w:rsidR="008D1E4A" w:rsidRPr="00EF5447" w:rsidRDefault="008D1E4A" w:rsidP="00C620E0">
            <w:pPr>
              <w:pStyle w:val="TAC"/>
              <w:rPr>
                <w:rFonts w:cs="Arial"/>
                <w:szCs w:val="18"/>
              </w:rPr>
            </w:pPr>
            <w:r w:rsidRPr="00EF5447">
              <w:rPr>
                <w:rFonts w:cs="Arial"/>
                <w:szCs w:val="18"/>
              </w:rPr>
              <w:t>DC_1A-3A-42C_n77A-n257A</w:t>
            </w:r>
          </w:p>
          <w:p w14:paraId="383FCAA1" w14:textId="77777777" w:rsidR="008D1E4A" w:rsidRPr="00EF5447" w:rsidRDefault="008D1E4A" w:rsidP="00C620E0">
            <w:pPr>
              <w:pStyle w:val="TAC"/>
              <w:rPr>
                <w:rFonts w:cs="Arial"/>
                <w:szCs w:val="18"/>
              </w:rPr>
            </w:pPr>
            <w:r w:rsidRPr="00EF5447">
              <w:rPr>
                <w:rFonts w:cs="Arial"/>
                <w:szCs w:val="18"/>
              </w:rPr>
              <w:t>DC_1A-3A-42C_n77A-n257G</w:t>
            </w:r>
          </w:p>
          <w:p w14:paraId="024D64E0" w14:textId="77777777" w:rsidR="008D1E4A" w:rsidRPr="00EF5447" w:rsidRDefault="008D1E4A" w:rsidP="00C620E0">
            <w:pPr>
              <w:pStyle w:val="TAC"/>
              <w:rPr>
                <w:rFonts w:cs="Arial"/>
                <w:szCs w:val="18"/>
              </w:rPr>
            </w:pPr>
            <w:r w:rsidRPr="00EF5447">
              <w:rPr>
                <w:rFonts w:cs="Arial"/>
                <w:szCs w:val="18"/>
              </w:rPr>
              <w:t>DC_1A-3A-42C_n77A-n257H</w:t>
            </w:r>
          </w:p>
          <w:p w14:paraId="6E238571" w14:textId="77777777" w:rsidR="008D1E4A" w:rsidRPr="00EF5447" w:rsidRDefault="008D1E4A" w:rsidP="00C620E0">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63C3365D" w14:textId="77777777" w:rsidR="008D1E4A" w:rsidRPr="00EF5447" w:rsidRDefault="008D1E4A" w:rsidP="00C620E0">
            <w:pPr>
              <w:pStyle w:val="TAC"/>
              <w:rPr>
                <w:rFonts w:cs="Arial"/>
                <w:lang w:eastAsia="zh-CN"/>
              </w:rPr>
            </w:pPr>
            <w:r w:rsidRPr="00EF5447">
              <w:rPr>
                <w:rFonts w:cs="Arial"/>
                <w:lang w:eastAsia="zh-CN"/>
              </w:rPr>
              <w:t>DC_1A_n77A</w:t>
            </w:r>
          </w:p>
          <w:p w14:paraId="5309775C" w14:textId="77777777" w:rsidR="008D1E4A" w:rsidRPr="00EF5447" w:rsidRDefault="008D1E4A" w:rsidP="00C620E0">
            <w:pPr>
              <w:pStyle w:val="TAC"/>
              <w:rPr>
                <w:rFonts w:cs="Arial"/>
                <w:lang w:eastAsia="zh-CN"/>
              </w:rPr>
            </w:pPr>
            <w:r w:rsidRPr="00EF5447">
              <w:rPr>
                <w:rFonts w:cs="Arial"/>
                <w:lang w:eastAsia="zh-CN"/>
              </w:rPr>
              <w:t>DC_1A_n257A</w:t>
            </w:r>
          </w:p>
          <w:p w14:paraId="2D34DBA4" w14:textId="77777777" w:rsidR="008D1E4A" w:rsidRPr="00EF5447" w:rsidRDefault="008D1E4A" w:rsidP="00C620E0">
            <w:pPr>
              <w:pStyle w:val="TAC"/>
              <w:rPr>
                <w:rFonts w:cs="Arial"/>
                <w:lang w:eastAsia="zh-CN"/>
              </w:rPr>
            </w:pPr>
            <w:r w:rsidRPr="00EF5447">
              <w:rPr>
                <w:rFonts w:cs="Arial"/>
                <w:lang w:eastAsia="zh-CN"/>
              </w:rPr>
              <w:t>DC_1A_n257G</w:t>
            </w:r>
          </w:p>
          <w:p w14:paraId="5FDAE689" w14:textId="77777777" w:rsidR="008D1E4A" w:rsidRPr="00EF5447" w:rsidRDefault="008D1E4A" w:rsidP="00C620E0">
            <w:pPr>
              <w:pStyle w:val="TAC"/>
              <w:rPr>
                <w:rFonts w:cs="Arial"/>
                <w:lang w:eastAsia="zh-CN"/>
              </w:rPr>
            </w:pPr>
            <w:r w:rsidRPr="00EF5447">
              <w:rPr>
                <w:rFonts w:cs="Arial"/>
                <w:lang w:eastAsia="zh-CN"/>
              </w:rPr>
              <w:t>DC_1A_n257H</w:t>
            </w:r>
          </w:p>
          <w:p w14:paraId="6BCB0C4E" w14:textId="77777777" w:rsidR="008D1E4A" w:rsidRPr="00EF5447" w:rsidRDefault="008D1E4A" w:rsidP="00C620E0">
            <w:pPr>
              <w:pStyle w:val="TAC"/>
              <w:rPr>
                <w:rFonts w:cs="Arial"/>
                <w:lang w:eastAsia="zh-CN"/>
              </w:rPr>
            </w:pPr>
            <w:r w:rsidRPr="00EF5447">
              <w:rPr>
                <w:rFonts w:cs="Arial"/>
                <w:lang w:eastAsia="zh-CN"/>
              </w:rPr>
              <w:t>DC_1A_n257I</w:t>
            </w:r>
          </w:p>
          <w:p w14:paraId="67A3F3CF" w14:textId="77777777" w:rsidR="008D1E4A" w:rsidRPr="00EF5447" w:rsidRDefault="008D1E4A" w:rsidP="00C620E0">
            <w:pPr>
              <w:pStyle w:val="TAC"/>
              <w:rPr>
                <w:rFonts w:cs="Arial"/>
                <w:lang w:eastAsia="zh-CN"/>
              </w:rPr>
            </w:pPr>
            <w:r w:rsidRPr="00EF5447">
              <w:rPr>
                <w:rFonts w:cs="Arial"/>
                <w:lang w:eastAsia="zh-CN"/>
              </w:rPr>
              <w:t>DC_3A_n77A</w:t>
            </w:r>
          </w:p>
          <w:p w14:paraId="17CD468F" w14:textId="77777777" w:rsidR="008D1E4A" w:rsidRPr="00EF5447" w:rsidRDefault="008D1E4A" w:rsidP="00C620E0">
            <w:pPr>
              <w:pStyle w:val="TAC"/>
              <w:rPr>
                <w:rFonts w:cs="Arial"/>
                <w:lang w:eastAsia="zh-CN"/>
              </w:rPr>
            </w:pPr>
            <w:r w:rsidRPr="00EF5447">
              <w:rPr>
                <w:rFonts w:cs="Arial"/>
                <w:lang w:eastAsia="zh-CN"/>
              </w:rPr>
              <w:t>DC_3A_n257A</w:t>
            </w:r>
          </w:p>
          <w:p w14:paraId="3918A72E" w14:textId="77777777" w:rsidR="008D1E4A" w:rsidRPr="00EF5447" w:rsidRDefault="008D1E4A" w:rsidP="00C620E0">
            <w:pPr>
              <w:pStyle w:val="TAC"/>
              <w:rPr>
                <w:rFonts w:cs="Arial"/>
                <w:lang w:eastAsia="zh-CN"/>
              </w:rPr>
            </w:pPr>
            <w:r w:rsidRPr="00EF5447">
              <w:rPr>
                <w:rFonts w:cs="Arial"/>
                <w:lang w:eastAsia="zh-CN"/>
              </w:rPr>
              <w:t>DC_3A_n257G</w:t>
            </w:r>
          </w:p>
          <w:p w14:paraId="01D25147" w14:textId="77777777" w:rsidR="008D1E4A" w:rsidRPr="00EF5447" w:rsidRDefault="008D1E4A" w:rsidP="00C620E0">
            <w:pPr>
              <w:pStyle w:val="TAC"/>
              <w:rPr>
                <w:rFonts w:cs="Arial"/>
                <w:lang w:eastAsia="zh-CN"/>
              </w:rPr>
            </w:pPr>
            <w:r w:rsidRPr="00EF5447">
              <w:rPr>
                <w:rFonts w:cs="Arial"/>
                <w:lang w:eastAsia="zh-CN"/>
              </w:rPr>
              <w:t>DC_3A_n257H</w:t>
            </w:r>
          </w:p>
          <w:p w14:paraId="7C84C1CB" w14:textId="77777777" w:rsidR="008D1E4A" w:rsidRPr="00EF5447" w:rsidRDefault="008D1E4A" w:rsidP="00C620E0">
            <w:pPr>
              <w:pStyle w:val="TAC"/>
              <w:rPr>
                <w:rFonts w:cs="Arial"/>
                <w:lang w:eastAsia="zh-CN"/>
              </w:rPr>
            </w:pPr>
            <w:r w:rsidRPr="00EF5447">
              <w:rPr>
                <w:rFonts w:cs="Arial"/>
                <w:lang w:eastAsia="zh-CN"/>
              </w:rPr>
              <w:t>DC_3A_n257I</w:t>
            </w:r>
          </w:p>
          <w:p w14:paraId="0C0B8103" w14:textId="77777777" w:rsidR="008D1E4A" w:rsidRPr="00EF5447" w:rsidRDefault="008D1E4A" w:rsidP="00C620E0">
            <w:pPr>
              <w:pStyle w:val="TAC"/>
              <w:rPr>
                <w:rFonts w:cs="Arial"/>
                <w:lang w:eastAsia="zh-CN"/>
              </w:rPr>
            </w:pPr>
            <w:r w:rsidRPr="00EF5447">
              <w:rPr>
                <w:rFonts w:cs="Arial"/>
                <w:lang w:eastAsia="zh-CN"/>
              </w:rPr>
              <w:t>DC_42A_n257A</w:t>
            </w:r>
          </w:p>
          <w:p w14:paraId="306108A9" w14:textId="77777777" w:rsidR="008D1E4A" w:rsidRPr="00EF5447" w:rsidRDefault="008D1E4A" w:rsidP="00C620E0">
            <w:pPr>
              <w:pStyle w:val="TAC"/>
              <w:rPr>
                <w:rFonts w:cs="Arial"/>
                <w:lang w:eastAsia="zh-CN"/>
              </w:rPr>
            </w:pPr>
            <w:r w:rsidRPr="00EF5447">
              <w:rPr>
                <w:rFonts w:cs="Arial"/>
                <w:lang w:eastAsia="zh-CN"/>
              </w:rPr>
              <w:t>DC_42A_n257G</w:t>
            </w:r>
          </w:p>
          <w:p w14:paraId="15961A8E" w14:textId="77777777" w:rsidR="008D1E4A" w:rsidRPr="00EF5447" w:rsidRDefault="008D1E4A" w:rsidP="00C620E0">
            <w:pPr>
              <w:pStyle w:val="TAC"/>
              <w:rPr>
                <w:rFonts w:cs="Arial"/>
                <w:lang w:eastAsia="zh-CN"/>
              </w:rPr>
            </w:pPr>
            <w:r w:rsidRPr="00EF5447">
              <w:rPr>
                <w:rFonts w:cs="Arial"/>
                <w:lang w:eastAsia="zh-CN"/>
              </w:rPr>
              <w:t>DC_42A_n257H</w:t>
            </w:r>
          </w:p>
          <w:p w14:paraId="3A85874A" w14:textId="77777777" w:rsidR="008D1E4A" w:rsidRPr="00EF5447" w:rsidRDefault="008D1E4A" w:rsidP="00C620E0">
            <w:pPr>
              <w:pStyle w:val="TAC"/>
              <w:rPr>
                <w:rFonts w:cs="Arial"/>
                <w:lang w:eastAsia="zh-CN"/>
              </w:rPr>
            </w:pPr>
            <w:r w:rsidRPr="00EF5447">
              <w:rPr>
                <w:rFonts w:cs="Arial"/>
                <w:lang w:eastAsia="zh-CN"/>
              </w:rPr>
              <w:t>DC_42A_n257I</w:t>
            </w:r>
          </w:p>
          <w:p w14:paraId="2FA3E339" w14:textId="77777777" w:rsidR="008D1E4A" w:rsidRPr="00EF5447" w:rsidRDefault="008D1E4A" w:rsidP="00C620E0">
            <w:pPr>
              <w:pStyle w:val="TAC"/>
              <w:rPr>
                <w:rFonts w:cs="Arial"/>
                <w:lang w:eastAsia="zh-CN"/>
              </w:rPr>
            </w:pPr>
            <w:r w:rsidRPr="00EF5447">
              <w:rPr>
                <w:rFonts w:cs="Arial"/>
                <w:lang w:eastAsia="zh-CN"/>
              </w:rPr>
              <w:t>DC_42C_n257A</w:t>
            </w:r>
          </w:p>
          <w:p w14:paraId="3D50C42B"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E8283E1"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500A3BE8"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2CE98418" w14:textId="77777777" w:rsidTr="00C620E0">
        <w:trPr>
          <w:trHeight w:val="187"/>
          <w:jc w:val="center"/>
        </w:trPr>
        <w:tc>
          <w:tcPr>
            <w:tcW w:w="3969" w:type="dxa"/>
            <w:shd w:val="clear" w:color="auto" w:fill="auto"/>
            <w:noWrap/>
            <w:tcMar>
              <w:top w:w="28" w:type="dxa"/>
              <w:left w:w="28" w:type="dxa"/>
              <w:bottom w:w="28" w:type="dxa"/>
              <w:right w:w="28" w:type="dxa"/>
            </w:tcMar>
          </w:tcPr>
          <w:p w14:paraId="7B2664DD" w14:textId="77777777" w:rsidR="008D1E4A" w:rsidRPr="00EF5447" w:rsidRDefault="008D1E4A" w:rsidP="00C620E0">
            <w:pPr>
              <w:pStyle w:val="TAC"/>
              <w:rPr>
                <w:noProof/>
              </w:rPr>
            </w:pPr>
            <w:r w:rsidRPr="00EF5447">
              <w:rPr>
                <w:noProof/>
              </w:rPr>
              <w:lastRenderedPageBreak/>
              <w:t>DC_1A-3A-42A_n78A-n257A</w:t>
            </w:r>
          </w:p>
          <w:p w14:paraId="0AF87ACF" w14:textId="77777777" w:rsidR="008D1E4A" w:rsidRPr="00EF5447" w:rsidRDefault="008D1E4A" w:rsidP="00C620E0">
            <w:pPr>
              <w:pStyle w:val="TAC"/>
              <w:rPr>
                <w:noProof/>
                <w:lang w:eastAsia="ko-KR"/>
              </w:rPr>
            </w:pPr>
            <w:r w:rsidRPr="00EF5447">
              <w:rPr>
                <w:noProof/>
                <w:lang w:eastAsia="zh-CN"/>
              </w:rPr>
              <w:t>DC_1A-3A-42A_n78A-n257G</w:t>
            </w:r>
          </w:p>
          <w:p w14:paraId="798C08E0" w14:textId="77777777" w:rsidR="008D1E4A" w:rsidRPr="00EF5447" w:rsidRDefault="008D1E4A" w:rsidP="00C620E0">
            <w:pPr>
              <w:pStyle w:val="TAC"/>
              <w:rPr>
                <w:noProof/>
                <w:lang w:eastAsia="ko-KR"/>
              </w:rPr>
            </w:pPr>
            <w:r w:rsidRPr="00EF5447">
              <w:rPr>
                <w:noProof/>
                <w:lang w:eastAsia="zh-CN"/>
              </w:rPr>
              <w:t>DC_1A-3A-42A_n78A-n257H</w:t>
            </w:r>
          </w:p>
          <w:p w14:paraId="0C3D63A0" w14:textId="77777777" w:rsidR="008D1E4A" w:rsidRPr="00EF5447" w:rsidRDefault="008D1E4A" w:rsidP="00C620E0">
            <w:pPr>
              <w:pStyle w:val="TAC"/>
              <w:rPr>
                <w:noProof/>
                <w:lang w:eastAsia="zh-CN"/>
              </w:rPr>
            </w:pPr>
            <w:r w:rsidRPr="00EF5447">
              <w:rPr>
                <w:noProof/>
                <w:lang w:eastAsia="zh-CN"/>
              </w:rPr>
              <w:t>DC_1A-3A-42A_n78A-n257I</w:t>
            </w:r>
          </w:p>
          <w:p w14:paraId="2A23BA7B" w14:textId="77777777" w:rsidR="008D1E4A" w:rsidRPr="00EF5447" w:rsidRDefault="008D1E4A" w:rsidP="00C620E0">
            <w:pPr>
              <w:pStyle w:val="TAC"/>
              <w:rPr>
                <w:noProof/>
              </w:rPr>
            </w:pPr>
            <w:r w:rsidRPr="00EF5447">
              <w:rPr>
                <w:noProof/>
              </w:rPr>
              <w:t>DC_1A-3A-42C_n78A-n257A</w:t>
            </w:r>
          </w:p>
          <w:p w14:paraId="37B5D3DB" w14:textId="77777777" w:rsidR="008D1E4A" w:rsidRPr="00EF5447" w:rsidRDefault="008D1E4A" w:rsidP="00C620E0">
            <w:pPr>
              <w:pStyle w:val="TAC"/>
              <w:rPr>
                <w:noProof/>
                <w:lang w:eastAsia="ko-KR"/>
              </w:rPr>
            </w:pPr>
            <w:r w:rsidRPr="00EF5447">
              <w:rPr>
                <w:noProof/>
                <w:lang w:eastAsia="zh-CN"/>
              </w:rPr>
              <w:t>DC_1A-3A-42C_n78A-n257G</w:t>
            </w:r>
          </w:p>
          <w:p w14:paraId="558D43DC" w14:textId="77777777" w:rsidR="008D1E4A" w:rsidRPr="00EF5447" w:rsidRDefault="008D1E4A" w:rsidP="00C620E0">
            <w:pPr>
              <w:pStyle w:val="TAC"/>
              <w:rPr>
                <w:noProof/>
                <w:lang w:eastAsia="ko-KR"/>
              </w:rPr>
            </w:pPr>
            <w:r w:rsidRPr="00EF5447">
              <w:rPr>
                <w:noProof/>
                <w:lang w:eastAsia="zh-CN"/>
              </w:rPr>
              <w:t>DC_1A-3A-42C_n78A-n257H</w:t>
            </w:r>
          </w:p>
          <w:p w14:paraId="27713DD1" w14:textId="77777777" w:rsidR="008D1E4A" w:rsidRPr="00EF5447" w:rsidRDefault="008D1E4A" w:rsidP="00C620E0">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3E5D4E2C" w14:textId="77777777" w:rsidR="008D1E4A" w:rsidRPr="00EF5447" w:rsidRDefault="008D1E4A" w:rsidP="00C620E0">
            <w:pPr>
              <w:pStyle w:val="TAC"/>
              <w:rPr>
                <w:rFonts w:cs="Arial"/>
                <w:lang w:eastAsia="zh-CN"/>
              </w:rPr>
            </w:pPr>
            <w:r w:rsidRPr="00EF5447">
              <w:rPr>
                <w:rFonts w:cs="Arial"/>
                <w:lang w:eastAsia="zh-CN"/>
              </w:rPr>
              <w:t>DC_1A_n78A</w:t>
            </w:r>
          </w:p>
          <w:p w14:paraId="1C8CC042" w14:textId="77777777" w:rsidR="008D1E4A" w:rsidRPr="00EF5447" w:rsidRDefault="008D1E4A" w:rsidP="00C620E0">
            <w:pPr>
              <w:pStyle w:val="TAC"/>
              <w:rPr>
                <w:rFonts w:cs="Arial"/>
                <w:lang w:eastAsia="zh-CN"/>
              </w:rPr>
            </w:pPr>
            <w:r w:rsidRPr="00EF5447">
              <w:rPr>
                <w:rFonts w:cs="Arial"/>
                <w:lang w:eastAsia="zh-CN"/>
              </w:rPr>
              <w:t>DC_1A_n257A</w:t>
            </w:r>
          </w:p>
          <w:p w14:paraId="5EB86862" w14:textId="77777777" w:rsidR="008D1E4A" w:rsidRPr="00EF5447" w:rsidRDefault="008D1E4A" w:rsidP="00C620E0">
            <w:pPr>
              <w:pStyle w:val="TAC"/>
              <w:rPr>
                <w:rFonts w:cs="Arial"/>
                <w:lang w:eastAsia="zh-CN"/>
              </w:rPr>
            </w:pPr>
            <w:r w:rsidRPr="00EF5447">
              <w:rPr>
                <w:rFonts w:cs="Arial"/>
                <w:lang w:eastAsia="zh-CN"/>
              </w:rPr>
              <w:t>DC_1A_n257G</w:t>
            </w:r>
          </w:p>
          <w:p w14:paraId="63897195" w14:textId="77777777" w:rsidR="008D1E4A" w:rsidRPr="00EF5447" w:rsidRDefault="008D1E4A" w:rsidP="00C620E0">
            <w:pPr>
              <w:pStyle w:val="TAC"/>
              <w:rPr>
                <w:rFonts w:cs="Arial"/>
                <w:lang w:eastAsia="zh-CN"/>
              </w:rPr>
            </w:pPr>
            <w:r w:rsidRPr="00EF5447">
              <w:rPr>
                <w:rFonts w:cs="Arial"/>
                <w:lang w:eastAsia="zh-CN"/>
              </w:rPr>
              <w:t>DC_1A_n257H</w:t>
            </w:r>
          </w:p>
          <w:p w14:paraId="2AD7563E" w14:textId="77777777" w:rsidR="008D1E4A" w:rsidRPr="00EF5447" w:rsidRDefault="008D1E4A" w:rsidP="00C620E0">
            <w:pPr>
              <w:pStyle w:val="TAC"/>
              <w:rPr>
                <w:rFonts w:cs="Arial"/>
                <w:lang w:eastAsia="zh-CN"/>
              </w:rPr>
            </w:pPr>
            <w:r w:rsidRPr="00EF5447">
              <w:rPr>
                <w:rFonts w:cs="Arial"/>
                <w:lang w:eastAsia="zh-CN"/>
              </w:rPr>
              <w:t>DC_1A_n257I</w:t>
            </w:r>
          </w:p>
          <w:p w14:paraId="22145EB1" w14:textId="77777777" w:rsidR="008D1E4A" w:rsidRPr="00EF5447" w:rsidRDefault="008D1E4A" w:rsidP="00C620E0">
            <w:pPr>
              <w:pStyle w:val="TAC"/>
              <w:rPr>
                <w:rFonts w:cs="Arial"/>
                <w:lang w:eastAsia="zh-CN"/>
              </w:rPr>
            </w:pPr>
            <w:r w:rsidRPr="00EF5447">
              <w:rPr>
                <w:rFonts w:cs="Arial"/>
                <w:lang w:eastAsia="zh-CN"/>
              </w:rPr>
              <w:t>DC_3A_n78A</w:t>
            </w:r>
          </w:p>
          <w:p w14:paraId="028181CC" w14:textId="77777777" w:rsidR="008D1E4A" w:rsidRPr="00EF5447" w:rsidRDefault="008D1E4A" w:rsidP="00C620E0">
            <w:pPr>
              <w:pStyle w:val="TAC"/>
              <w:rPr>
                <w:rFonts w:cs="Arial"/>
                <w:lang w:eastAsia="zh-CN"/>
              </w:rPr>
            </w:pPr>
            <w:r w:rsidRPr="00EF5447">
              <w:rPr>
                <w:rFonts w:cs="Arial"/>
                <w:lang w:eastAsia="zh-CN"/>
              </w:rPr>
              <w:t>DC_3A_n257A</w:t>
            </w:r>
          </w:p>
          <w:p w14:paraId="3D5D2C40" w14:textId="77777777" w:rsidR="008D1E4A" w:rsidRPr="00EF5447" w:rsidRDefault="008D1E4A" w:rsidP="00C620E0">
            <w:pPr>
              <w:pStyle w:val="TAC"/>
              <w:rPr>
                <w:rFonts w:cs="Arial"/>
                <w:lang w:eastAsia="zh-CN"/>
              </w:rPr>
            </w:pPr>
            <w:r w:rsidRPr="00EF5447">
              <w:rPr>
                <w:rFonts w:cs="Arial"/>
                <w:lang w:eastAsia="zh-CN"/>
              </w:rPr>
              <w:t>DC_3A_n257G</w:t>
            </w:r>
          </w:p>
          <w:p w14:paraId="3A77757C" w14:textId="77777777" w:rsidR="008D1E4A" w:rsidRPr="00EF5447" w:rsidRDefault="008D1E4A" w:rsidP="00C620E0">
            <w:pPr>
              <w:pStyle w:val="TAC"/>
              <w:rPr>
                <w:rFonts w:cs="Arial"/>
                <w:lang w:eastAsia="zh-CN"/>
              </w:rPr>
            </w:pPr>
            <w:r w:rsidRPr="00EF5447">
              <w:rPr>
                <w:rFonts w:cs="Arial"/>
                <w:lang w:eastAsia="zh-CN"/>
              </w:rPr>
              <w:t>DC_3A_n257H</w:t>
            </w:r>
          </w:p>
          <w:p w14:paraId="13E2E58C" w14:textId="77777777" w:rsidR="008D1E4A" w:rsidRPr="00EF5447" w:rsidRDefault="008D1E4A" w:rsidP="00C620E0">
            <w:pPr>
              <w:pStyle w:val="TAC"/>
              <w:rPr>
                <w:rFonts w:cs="Arial"/>
                <w:lang w:eastAsia="zh-CN"/>
              </w:rPr>
            </w:pPr>
            <w:r w:rsidRPr="00EF5447">
              <w:rPr>
                <w:rFonts w:cs="Arial"/>
                <w:lang w:eastAsia="zh-CN"/>
              </w:rPr>
              <w:t>DC_3A_n257I</w:t>
            </w:r>
          </w:p>
          <w:p w14:paraId="028CFAFD" w14:textId="77777777" w:rsidR="008D1E4A" w:rsidRPr="00EF5447" w:rsidRDefault="008D1E4A" w:rsidP="00C620E0">
            <w:pPr>
              <w:pStyle w:val="TAC"/>
              <w:rPr>
                <w:rFonts w:cs="Arial"/>
                <w:lang w:eastAsia="zh-CN"/>
              </w:rPr>
            </w:pPr>
            <w:r w:rsidRPr="00EF5447">
              <w:rPr>
                <w:rFonts w:cs="Arial"/>
                <w:lang w:eastAsia="zh-CN"/>
              </w:rPr>
              <w:t>DC_42A_n257A</w:t>
            </w:r>
          </w:p>
          <w:p w14:paraId="75856831" w14:textId="77777777" w:rsidR="008D1E4A" w:rsidRPr="00EF5447" w:rsidRDefault="008D1E4A" w:rsidP="00C620E0">
            <w:pPr>
              <w:pStyle w:val="TAC"/>
              <w:rPr>
                <w:rFonts w:cs="Arial"/>
                <w:lang w:eastAsia="zh-CN"/>
              </w:rPr>
            </w:pPr>
            <w:r w:rsidRPr="00EF5447">
              <w:rPr>
                <w:rFonts w:cs="Arial"/>
                <w:lang w:eastAsia="zh-CN"/>
              </w:rPr>
              <w:t>DC_42A_n257G</w:t>
            </w:r>
          </w:p>
          <w:p w14:paraId="19FB070F" w14:textId="77777777" w:rsidR="008D1E4A" w:rsidRPr="00EF5447" w:rsidRDefault="008D1E4A" w:rsidP="00C620E0">
            <w:pPr>
              <w:pStyle w:val="TAC"/>
              <w:rPr>
                <w:rFonts w:cs="Arial"/>
                <w:lang w:eastAsia="zh-CN"/>
              </w:rPr>
            </w:pPr>
            <w:r w:rsidRPr="00EF5447">
              <w:rPr>
                <w:rFonts w:cs="Arial"/>
                <w:lang w:eastAsia="zh-CN"/>
              </w:rPr>
              <w:t>DC_42A_n257H</w:t>
            </w:r>
          </w:p>
          <w:p w14:paraId="4E4A7A2E" w14:textId="77777777" w:rsidR="008D1E4A" w:rsidRPr="00EF5447" w:rsidRDefault="008D1E4A" w:rsidP="00C620E0">
            <w:pPr>
              <w:pStyle w:val="TAC"/>
              <w:rPr>
                <w:rFonts w:cs="Arial"/>
                <w:lang w:eastAsia="zh-CN"/>
              </w:rPr>
            </w:pPr>
            <w:r w:rsidRPr="00EF5447">
              <w:rPr>
                <w:rFonts w:cs="Arial"/>
                <w:lang w:eastAsia="zh-CN"/>
              </w:rPr>
              <w:t>DC_42A_n257I</w:t>
            </w:r>
          </w:p>
          <w:p w14:paraId="1A3E053D" w14:textId="77777777" w:rsidR="008D1E4A" w:rsidRPr="00EF5447" w:rsidRDefault="008D1E4A" w:rsidP="00C620E0">
            <w:pPr>
              <w:pStyle w:val="TAC"/>
              <w:rPr>
                <w:rFonts w:cs="Arial"/>
                <w:lang w:eastAsia="zh-CN"/>
              </w:rPr>
            </w:pPr>
            <w:r w:rsidRPr="00EF5447">
              <w:rPr>
                <w:rFonts w:cs="Arial"/>
                <w:lang w:eastAsia="zh-CN"/>
              </w:rPr>
              <w:t>DC_42C_n257A</w:t>
            </w:r>
          </w:p>
          <w:p w14:paraId="585BB66C"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1722F17"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48567BD"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68126017" w14:textId="77777777" w:rsidTr="00C620E0">
        <w:trPr>
          <w:trHeight w:val="187"/>
          <w:jc w:val="center"/>
        </w:trPr>
        <w:tc>
          <w:tcPr>
            <w:tcW w:w="3969" w:type="dxa"/>
            <w:shd w:val="clear" w:color="auto" w:fill="auto"/>
            <w:noWrap/>
            <w:tcMar>
              <w:top w:w="28" w:type="dxa"/>
              <w:left w:w="28" w:type="dxa"/>
              <w:bottom w:w="28" w:type="dxa"/>
              <w:right w:w="28" w:type="dxa"/>
            </w:tcMar>
          </w:tcPr>
          <w:p w14:paraId="157D5CAC" w14:textId="77777777" w:rsidR="008D1E4A" w:rsidRPr="00EF5447" w:rsidRDefault="008D1E4A" w:rsidP="00C620E0">
            <w:pPr>
              <w:pStyle w:val="TAC"/>
              <w:rPr>
                <w:noProof/>
              </w:rPr>
            </w:pPr>
            <w:r w:rsidRPr="00EF5447">
              <w:rPr>
                <w:noProof/>
              </w:rPr>
              <w:t>DC_1A-5A-7A_n78A-n257A</w:t>
            </w:r>
          </w:p>
          <w:p w14:paraId="0558DEB2" w14:textId="77777777" w:rsidR="008D1E4A" w:rsidRPr="00EF5447" w:rsidRDefault="008D1E4A" w:rsidP="00C620E0">
            <w:pPr>
              <w:pStyle w:val="TAC"/>
              <w:rPr>
                <w:noProof/>
                <w:lang w:eastAsia="ko-KR"/>
              </w:rPr>
            </w:pPr>
            <w:r w:rsidRPr="00EF5447">
              <w:rPr>
                <w:noProof/>
                <w:lang w:eastAsia="zh-CN"/>
              </w:rPr>
              <w:t>DC_1A-5A-7A_n78A-n257D</w:t>
            </w:r>
          </w:p>
          <w:p w14:paraId="3D640C96" w14:textId="77777777" w:rsidR="008D1E4A" w:rsidRPr="00EF5447" w:rsidRDefault="008D1E4A" w:rsidP="00C620E0">
            <w:pPr>
              <w:pStyle w:val="TAC"/>
              <w:rPr>
                <w:noProof/>
                <w:lang w:eastAsia="ko-KR"/>
              </w:rPr>
            </w:pPr>
            <w:r w:rsidRPr="00EF5447">
              <w:rPr>
                <w:noProof/>
                <w:lang w:eastAsia="zh-CN"/>
              </w:rPr>
              <w:t>DC_1A-5A-7A_n78A-n257E</w:t>
            </w:r>
          </w:p>
          <w:p w14:paraId="424399A1" w14:textId="77777777" w:rsidR="008D1E4A" w:rsidRPr="00EF5447" w:rsidRDefault="008D1E4A" w:rsidP="00C620E0">
            <w:pPr>
              <w:pStyle w:val="TAC"/>
              <w:rPr>
                <w:noProof/>
                <w:lang w:eastAsia="ko-KR"/>
              </w:rPr>
            </w:pPr>
            <w:r w:rsidRPr="00EF5447">
              <w:rPr>
                <w:noProof/>
                <w:lang w:eastAsia="zh-CN"/>
              </w:rPr>
              <w:t>DC_1A-5A-7A_n78A-n257F</w:t>
            </w:r>
          </w:p>
          <w:p w14:paraId="366985BD" w14:textId="77777777" w:rsidR="008D1E4A" w:rsidRPr="00EF5447" w:rsidRDefault="008D1E4A" w:rsidP="00C620E0">
            <w:pPr>
              <w:pStyle w:val="TAC"/>
              <w:rPr>
                <w:noProof/>
                <w:lang w:eastAsia="ko-KR"/>
              </w:rPr>
            </w:pPr>
            <w:r w:rsidRPr="00EF5447">
              <w:rPr>
                <w:noProof/>
                <w:lang w:eastAsia="zh-CN"/>
              </w:rPr>
              <w:t>DC_1A-5A-7A_n78A-n257G</w:t>
            </w:r>
          </w:p>
          <w:p w14:paraId="093C6BBF" w14:textId="77777777" w:rsidR="008D1E4A" w:rsidRPr="00EF5447" w:rsidRDefault="008D1E4A" w:rsidP="00C620E0">
            <w:pPr>
              <w:pStyle w:val="TAC"/>
              <w:rPr>
                <w:noProof/>
                <w:lang w:eastAsia="ko-KR"/>
              </w:rPr>
            </w:pPr>
            <w:r w:rsidRPr="00EF5447">
              <w:rPr>
                <w:noProof/>
                <w:lang w:eastAsia="zh-CN"/>
              </w:rPr>
              <w:t>DC_1A-5A-7A_n78A-n257H</w:t>
            </w:r>
          </w:p>
          <w:p w14:paraId="6DFE27D2" w14:textId="77777777" w:rsidR="008D1E4A" w:rsidRPr="00EF5447" w:rsidRDefault="008D1E4A" w:rsidP="00C620E0">
            <w:pPr>
              <w:pStyle w:val="TAC"/>
              <w:rPr>
                <w:noProof/>
                <w:lang w:eastAsia="ko-KR"/>
              </w:rPr>
            </w:pPr>
            <w:r w:rsidRPr="00EF5447">
              <w:rPr>
                <w:noProof/>
                <w:lang w:eastAsia="zh-CN"/>
              </w:rPr>
              <w:t>DC_1A-5A-7A_n78A-n257I</w:t>
            </w:r>
          </w:p>
          <w:p w14:paraId="4A4A8E49" w14:textId="77777777" w:rsidR="008D1E4A" w:rsidRPr="00EF5447" w:rsidRDefault="008D1E4A" w:rsidP="00C620E0">
            <w:pPr>
              <w:pStyle w:val="TAC"/>
              <w:rPr>
                <w:noProof/>
                <w:lang w:eastAsia="ko-KR"/>
              </w:rPr>
            </w:pPr>
            <w:r w:rsidRPr="00EF5447">
              <w:rPr>
                <w:noProof/>
                <w:lang w:eastAsia="zh-CN"/>
              </w:rPr>
              <w:t>DC_1A-5A-7A_n78A-n257J</w:t>
            </w:r>
          </w:p>
          <w:p w14:paraId="29416F0C" w14:textId="77777777" w:rsidR="008D1E4A" w:rsidRPr="00EF5447" w:rsidRDefault="008D1E4A" w:rsidP="00C620E0">
            <w:pPr>
              <w:pStyle w:val="TAC"/>
              <w:rPr>
                <w:noProof/>
                <w:lang w:eastAsia="ko-KR"/>
              </w:rPr>
            </w:pPr>
            <w:r w:rsidRPr="00EF5447">
              <w:rPr>
                <w:noProof/>
                <w:lang w:eastAsia="zh-CN"/>
              </w:rPr>
              <w:t>DC_1A-5A-7A_n78A-n257K</w:t>
            </w:r>
          </w:p>
          <w:p w14:paraId="4E4DE1BF" w14:textId="77777777" w:rsidR="008D1E4A" w:rsidRPr="00EF5447" w:rsidRDefault="008D1E4A" w:rsidP="00C620E0">
            <w:pPr>
              <w:pStyle w:val="TAC"/>
              <w:rPr>
                <w:noProof/>
                <w:lang w:eastAsia="ko-KR"/>
              </w:rPr>
            </w:pPr>
            <w:r w:rsidRPr="00EF5447">
              <w:rPr>
                <w:noProof/>
                <w:lang w:eastAsia="zh-CN"/>
              </w:rPr>
              <w:t>DC_1A-5A-7A_n78A-n257L</w:t>
            </w:r>
          </w:p>
          <w:p w14:paraId="1CDA33AE" w14:textId="77777777" w:rsidR="008D1E4A" w:rsidRPr="00EF5447" w:rsidRDefault="008D1E4A" w:rsidP="00C620E0">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9FD6523" w14:textId="77777777" w:rsidR="008D1E4A" w:rsidRPr="00EF5447" w:rsidRDefault="008D1E4A" w:rsidP="00C620E0">
            <w:pPr>
              <w:pStyle w:val="TAC"/>
              <w:rPr>
                <w:noProof/>
              </w:rPr>
            </w:pPr>
            <w:r w:rsidRPr="00EF5447">
              <w:rPr>
                <w:noProof/>
              </w:rPr>
              <w:t>DC_1A_n78A</w:t>
            </w:r>
          </w:p>
          <w:p w14:paraId="091DE222" w14:textId="77777777" w:rsidR="008D1E4A" w:rsidRPr="00EF5447" w:rsidRDefault="008D1E4A" w:rsidP="00C620E0">
            <w:pPr>
              <w:pStyle w:val="TAC"/>
              <w:rPr>
                <w:noProof/>
              </w:rPr>
            </w:pPr>
            <w:r w:rsidRPr="00EF5447">
              <w:rPr>
                <w:noProof/>
              </w:rPr>
              <w:t>DC_1A_n257A</w:t>
            </w:r>
          </w:p>
          <w:p w14:paraId="5A78F3EA" w14:textId="77777777" w:rsidR="008D1E4A" w:rsidRPr="00EF5447" w:rsidRDefault="008D1E4A" w:rsidP="00C620E0">
            <w:pPr>
              <w:pStyle w:val="TAC"/>
              <w:rPr>
                <w:noProof/>
              </w:rPr>
            </w:pPr>
            <w:r w:rsidRPr="00EF5447">
              <w:rPr>
                <w:noProof/>
              </w:rPr>
              <w:t>DC_5A_n78A</w:t>
            </w:r>
          </w:p>
          <w:p w14:paraId="6D322F5F" w14:textId="77777777" w:rsidR="008D1E4A" w:rsidRPr="00EF5447" w:rsidRDefault="008D1E4A" w:rsidP="00C620E0">
            <w:pPr>
              <w:pStyle w:val="TAC"/>
              <w:rPr>
                <w:noProof/>
              </w:rPr>
            </w:pPr>
            <w:r w:rsidRPr="00EF5447">
              <w:rPr>
                <w:noProof/>
              </w:rPr>
              <w:t>DC_5A_n257A</w:t>
            </w:r>
          </w:p>
          <w:p w14:paraId="395047C6" w14:textId="77777777" w:rsidR="008D1E4A" w:rsidRPr="00EF5447" w:rsidRDefault="008D1E4A" w:rsidP="00C620E0">
            <w:pPr>
              <w:pStyle w:val="TAC"/>
              <w:rPr>
                <w:noProof/>
              </w:rPr>
            </w:pPr>
            <w:r w:rsidRPr="00EF5447">
              <w:rPr>
                <w:noProof/>
              </w:rPr>
              <w:t>DC_7A_n78A</w:t>
            </w:r>
          </w:p>
          <w:p w14:paraId="57DE3EEF" w14:textId="77777777" w:rsidR="008D1E4A" w:rsidRPr="00EF5447" w:rsidRDefault="008D1E4A" w:rsidP="00C620E0">
            <w:pPr>
              <w:pStyle w:val="TAC"/>
              <w:rPr>
                <w:noProof/>
                <w:lang w:eastAsia="zh-CN"/>
              </w:rPr>
            </w:pPr>
            <w:r w:rsidRPr="00EF5447">
              <w:rPr>
                <w:noProof/>
              </w:rPr>
              <w:t>DC_7A_n257A</w:t>
            </w:r>
          </w:p>
          <w:p w14:paraId="04214606" w14:textId="77777777" w:rsidR="008D1E4A" w:rsidRPr="00EF5447" w:rsidRDefault="008D1E4A" w:rsidP="00C620E0">
            <w:pPr>
              <w:pStyle w:val="TAC"/>
            </w:pPr>
            <w:r w:rsidRPr="00EF5447">
              <w:t>DC_1A_n78A-n257A</w:t>
            </w:r>
          </w:p>
          <w:p w14:paraId="0B87F693" w14:textId="77777777" w:rsidR="008D1E4A" w:rsidRPr="00EF5447" w:rsidRDefault="008D1E4A" w:rsidP="00C620E0">
            <w:pPr>
              <w:pStyle w:val="TAC"/>
            </w:pPr>
            <w:r w:rsidRPr="00EF5447">
              <w:t>DC_1A_n78A-n257G</w:t>
            </w:r>
          </w:p>
          <w:p w14:paraId="7A0B2730" w14:textId="77777777" w:rsidR="008D1E4A" w:rsidRPr="00EF5447" w:rsidRDefault="008D1E4A" w:rsidP="00C620E0">
            <w:pPr>
              <w:pStyle w:val="TAC"/>
            </w:pPr>
            <w:r w:rsidRPr="00EF5447">
              <w:t>DC_1A_n78A-n257H</w:t>
            </w:r>
          </w:p>
          <w:p w14:paraId="18EB48B6" w14:textId="77777777" w:rsidR="008D1E4A" w:rsidRPr="00EF5447" w:rsidRDefault="008D1E4A" w:rsidP="00C620E0">
            <w:pPr>
              <w:pStyle w:val="TAC"/>
            </w:pPr>
            <w:r w:rsidRPr="00EF5447">
              <w:t>DC_1A_n78A-n257I</w:t>
            </w:r>
          </w:p>
          <w:p w14:paraId="155133BA" w14:textId="77777777" w:rsidR="008D1E4A" w:rsidRPr="00EF5447" w:rsidRDefault="008D1E4A" w:rsidP="00C620E0">
            <w:pPr>
              <w:pStyle w:val="TAC"/>
            </w:pPr>
            <w:r w:rsidRPr="00EF5447">
              <w:t>DC_5A_n78A-n257A</w:t>
            </w:r>
          </w:p>
          <w:p w14:paraId="673A3697" w14:textId="77777777" w:rsidR="008D1E4A" w:rsidRPr="00EF5447" w:rsidRDefault="008D1E4A" w:rsidP="00C620E0">
            <w:pPr>
              <w:pStyle w:val="TAC"/>
            </w:pPr>
            <w:r w:rsidRPr="00EF5447">
              <w:t>DC_5A_n78A-n257G</w:t>
            </w:r>
          </w:p>
          <w:p w14:paraId="3F4D3EC2" w14:textId="77777777" w:rsidR="008D1E4A" w:rsidRPr="00EF5447" w:rsidRDefault="008D1E4A" w:rsidP="00C620E0">
            <w:pPr>
              <w:pStyle w:val="TAC"/>
            </w:pPr>
            <w:r w:rsidRPr="00EF5447">
              <w:t>DC_5A_n78A-n257H</w:t>
            </w:r>
          </w:p>
          <w:p w14:paraId="116D74A4" w14:textId="77777777" w:rsidR="008D1E4A" w:rsidRPr="00EF5447" w:rsidRDefault="008D1E4A" w:rsidP="00C620E0">
            <w:pPr>
              <w:pStyle w:val="TAC"/>
            </w:pPr>
            <w:r w:rsidRPr="00EF5447">
              <w:t>DC_5A_n78A-n257I</w:t>
            </w:r>
          </w:p>
          <w:p w14:paraId="2F207B17" w14:textId="77777777" w:rsidR="008D1E4A" w:rsidRPr="00EF5447" w:rsidRDefault="008D1E4A" w:rsidP="00C620E0">
            <w:pPr>
              <w:pStyle w:val="TAC"/>
            </w:pPr>
            <w:r w:rsidRPr="00EF5447">
              <w:t>DC_7A_n78A-n257A</w:t>
            </w:r>
          </w:p>
          <w:p w14:paraId="0C1EEE16" w14:textId="77777777" w:rsidR="008D1E4A" w:rsidRPr="00EF5447" w:rsidRDefault="008D1E4A" w:rsidP="00C620E0">
            <w:pPr>
              <w:pStyle w:val="TAC"/>
            </w:pPr>
            <w:r w:rsidRPr="00EF5447">
              <w:t>DC_7A_n78A-n257G</w:t>
            </w:r>
          </w:p>
          <w:p w14:paraId="19A07578" w14:textId="77777777" w:rsidR="008D1E4A" w:rsidRPr="00EF5447" w:rsidRDefault="008D1E4A" w:rsidP="00C620E0">
            <w:pPr>
              <w:pStyle w:val="TAC"/>
            </w:pPr>
            <w:r w:rsidRPr="00EF5447">
              <w:t>DC_7A_n78A-n257H</w:t>
            </w:r>
          </w:p>
          <w:p w14:paraId="3BC74E44" w14:textId="77777777" w:rsidR="008D1E4A" w:rsidRPr="00EF5447" w:rsidRDefault="008D1E4A" w:rsidP="00C620E0">
            <w:pPr>
              <w:pStyle w:val="TAC"/>
              <w:rPr>
                <w:noProof/>
              </w:rPr>
            </w:pPr>
            <w:r w:rsidRPr="00EF5447">
              <w:t>DC_7A_n78A-n257I</w:t>
            </w:r>
          </w:p>
        </w:tc>
      </w:tr>
      <w:tr w:rsidR="008D1E4A" w:rsidRPr="00EF5447" w14:paraId="749F3469" w14:textId="77777777" w:rsidTr="00C620E0">
        <w:trPr>
          <w:trHeight w:val="187"/>
          <w:jc w:val="center"/>
        </w:trPr>
        <w:tc>
          <w:tcPr>
            <w:tcW w:w="3969" w:type="dxa"/>
            <w:shd w:val="clear" w:color="auto" w:fill="auto"/>
            <w:noWrap/>
            <w:tcMar>
              <w:top w:w="28" w:type="dxa"/>
              <w:left w:w="28" w:type="dxa"/>
              <w:bottom w:w="28" w:type="dxa"/>
              <w:right w:w="28" w:type="dxa"/>
            </w:tcMar>
          </w:tcPr>
          <w:p w14:paraId="23FD46F2" w14:textId="77777777" w:rsidR="008D1E4A" w:rsidRPr="00EF5447" w:rsidRDefault="008D1E4A" w:rsidP="00C620E0">
            <w:pPr>
              <w:pStyle w:val="TAC"/>
            </w:pPr>
            <w:r w:rsidRPr="00EF5447">
              <w:lastRenderedPageBreak/>
              <w:t>DC_1A-5A-7A_n78C-n257A</w:t>
            </w:r>
          </w:p>
          <w:p w14:paraId="46977DAB" w14:textId="77777777" w:rsidR="008D1E4A" w:rsidRPr="00EF5447" w:rsidRDefault="008D1E4A" w:rsidP="00C620E0">
            <w:pPr>
              <w:pStyle w:val="TAC"/>
            </w:pPr>
            <w:r w:rsidRPr="00EF5447">
              <w:t>DC_1A-5A-7A_n78C-n257D</w:t>
            </w:r>
          </w:p>
          <w:p w14:paraId="3CBCD519" w14:textId="77777777" w:rsidR="008D1E4A" w:rsidRPr="00EF5447" w:rsidRDefault="008D1E4A" w:rsidP="00C620E0">
            <w:pPr>
              <w:pStyle w:val="TAC"/>
            </w:pPr>
            <w:r w:rsidRPr="00EF5447">
              <w:t>DC_1A-5A-7A_n78C-n257E</w:t>
            </w:r>
          </w:p>
          <w:p w14:paraId="334800F7" w14:textId="77777777" w:rsidR="008D1E4A" w:rsidRPr="00EF5447" w:rsidRDefault="008D1E4A" w:rsidP="00C620E0">
            <w:pPr>
              <w:pStyle w:val="TAC"/>
            </w:pPr>
            <w:r w:rsidRPr="00EF5447">
              <w:t>DC_1A-5A-7A_n78C-n257F</w:t>
            </w:r>
          </w:p>
          <w:p w14:paraId="6C59D83F" w14:textId="77777777" w:rsidR="008D1E4A" w:rsidRPr="00EF5447" w:rsidRDefault="008D1E4A" w:rsidP="00C620E0">
            <w:pPr>
              <w:pStyle w:val="TAC"/>
            </w:pPr>
            <w:r w:rsidRPr="00EF5447">
              <w:t>DC_1A-5A-7A_n78C-n257G</w:t>
            </w:r>
          </w:p>
          <w:p w14:paraId="4DC9E4E4" w14:textId="77777777" w:rsidR="008D1E4A" w:rsidRPr="00EF5447" w:rsidRDefault="008D1E4A" w:rsidP="00C620E0">
            <w:pPr>
              <w:pStyle w:val="TAC"/>
            </w:pPr>
            <w:r w:rsidRPr="00EF5447">
              <w:t>DC_1A-5A-7A_n78C-n257H</w:t>
            </w:r>
          </w:p>
          <w:p w14:paraId="555EF058" w14:textId="77777777" w:rsidR="008D1E4A" w:rsidRPr="00EF5447" w:rsidRDefault="008D1E4A" w:rsidP="00C620E0">
            <w:pPr>
              <w:pStyle w:val="TAC"/>
            </w:pPr>
            <w:r w:rsidRPr="00EF5447">
              <w:t>DC_1A-5A-7A_n78C-n257I</w:t>
            </w:r>
          </w:p>
          <w:p w14:paraId="363740ED" w14:textId="77777777" w:rsidR="008D1E4A" w:rsidRPr="00EF5447" w:rsidRDefault="008D1E4A" w:rsidP="00C620E0">
            <w:pPr>
              <w:pStyle w:val="TAC"/>
            </w:pPr>
            <w:r w:rsidRPr="00EF5447">
              <w:t>DC_1A-5A-7A_n78C-n257J</w:t>
            </w:r>
          </w:p>
          <w:p w14:paraId="00C29F97" w14:textId="77777777" w:rsidR="008D1E4A" w:rsidRPr="00EF5447" w:rsidRDefault="008D1E4A" w:rsidP="00C620E0">
            <w:pPr>
              <w:pStyle w:val="TAC"/>
            </w:pPr>
            <w:r w:rsidRPr="00EF5447">
              <w:t>DC_1A-5A-7A_n78C-n257K</w:t>
            </w:r>
          </w:p>
          <w:p w14:paraId="45710F04" w14:textId="77777777" w:rsidR="008D1E4A" w:rsidRPr="00EF5447" w:rsidRDefault="008D1E4A" w:rsidP="00C620E0">
            <w:pPr>
              <w:pStyle w:val="TAC"/>
            </w:pPr>
            <w:r w:rsidRPr="00EF5447">
              <w:t>DC_1A-5A-7A_n78C-n257L</w:t>
            </w:r>
          </w:p>
          <w:p w14:paraId="1D59D7E9" w14:textId="77777777" w:rsidR="008D1E4A" w:rsidRPr="00EF5447" w:rsidRDefault="008D1E4A" w:rsidP="00C620E0">
            <w:pPr>
              <w:pStyle w:val="TAC"/>
              <w:rPr>
                <w:noProof/>
              </w:rPr>
            </w:pPr>
            <w:r w:rsidRPr="00EF5447">
              <w:t>DC_1A-5A-7A_n78C-n257M</w:t>
            </w:r>
          </w:p>
        </w:tc>
        <w:tc>
          <w:tcPr>
            <w:tcW w:w="3969" w:type="dxa"/>
            <w:tcMar>
              <w:top w:w="28" w:type="dxa"/>
              <w:left w:w="28" w:type="dxa"/>
              <w:bottom w:w="28" w:type="dxa"/>
              <w:right w:w="28" w:type="dxa"/>
            </w:tcMar>
          </w:tcPr>
          <w:p w14:paraId="1ABCC137" w14:textId="77777777" w:rsidR="008D1E4A" w:rsidRPr="00EF5447" w:rsidRDefault="008D1E4A" w:rsidP="00C620E0">
            <w:pPr>
              <w:pStyle w:val="TAC"/>
            </w:pPr>
            <w:r w:rsidRPr="00EF5447">
              <w:t>DC_1A_n78A-n257A</w:t>
            </w:r>
          </w:p>
          <w:p w14:paraId="564D1DF7" w14:textId="77777777" w:rsidR="008D1E4A" w:rsidRPr="00EF5447" w:rsidRDefault="008D1E4A" w:rsidP="00C620E0">
            <w:pPr>
              <w:pStyle w:val="TAC"/>
            </w:pPr>
            <w:r w:rsidRPr="00EF5447">
              <w:t>DC_1A_n78A-n257G</w:t>
            </w:r>
          </w:p>
          <w:p w14:paraId="67837567" w14:textId="77777777" w:rsidR="008D1E4A" w:rsidRPr="00EF5447" w:rsidRDefault="008D1E4A" w:rsidP="00C620E0">
            <w:pPr>
              <w:pStyle w:val="TAC"/>
            </w:pPr>
            <w:r w:rsidRPr="00EF5447">
              <w:t>DC_1A_n78A-n257H</w:t>
            </w:r>
          </w:p>
          <w:p w14:paraId="393BE71B" w14:textId="77777777" w:rsidR="008D1E4A" w:rsidRPr="00EF5447" w:rsidRDefault="008D1E4A" w:rsidP="00C620E0">
            <w:pPr>
              <w:pStyle w:val="TAC"/>
            </w:pPr>
            <w:r w:rsidRPr="00EF5447">
              <w:t>DC_1A_n78A-n257I</w:t>
            </w:r>
          </w:p>
          <w:p w14:paraId="4A1DC5DC" w14:textId="77777777" w:rsidR="008D1E4A" w:rsidRPr="00EF5447" w:rsidRDefault="008D1E4A" w:rsidP="00C620E0">
            <w:pPr>
              <w:pStyle w:val="TAC"/>
            </w:pPr>
            <w:r w:rsidRPr="00EF5447">
              <w:t>DC_5A_n78A-n257A</w:t>
            </w:r>
          </w:p>
          <w:p w14:paraId="733C5499" w14:textId="77777777" w:rsidR="008D1E4A" w:rsidRPr="00EF5447" w:rsidRDefault="008D1E4A" w:rsidP="00C620E0">
            <w:pPr>
              <w:pStyle w:val="TAC"/>
            </w:pPr>
            <w:r w:rsidRPr="00EF5447">
              <w:t>DC_5A_n78A-n257G</w:t>
            </w:r>
          </w:p>
          <w:p w14:paraId="6C865CF4" w14:textId="77777777" w:rsidR="008D1E4A" w:rsidRPr="00EF5447" w:rsidRDefault="008D1E4A" w:rsidP="00C620E0">
            <w:pPr>
              <w:pStyle w:val="TAC"/>
            </w:pPr>
            <w:r w:rsidRPr="00EF5447">
              <w:t>DC_5A_n78A-n257H</w:t>
            </w:r>
          </w:p>
          <w:p w14:paraId="79A8E1B7" w14:textId="77777777" w:rsidR="008D1E4A" w:rsidRPr="00EF5447" w:rsidRDefault="008D1E4A" w:rsidP="00C620E0">
            <w:pPr>
              <w:pStyle w:val="TAC"/>
            </w:pPr>
            <w:r w:rsidRPr="00EF5447">
              <w:t>DC_5A_n78A-n257I</w:t>
            </w:r>
          </w:p>
          <w:p w14:paraId="5EE82B08" w14:textId="77777777" w:rsidR="008D1E4A" w:rsidRPr="00EF5447" w:rsidRDefault="008D1E4A" w:rsidP="00C620E0">
            <w:pPr>
              <w:pStyle w:val="TAC"/>
            </w:pPr>
            <w:r w:rsidRPr="00EF5447">
              <w:t>DC_7A_n78A-n257A</w:t>
            </w:r>
          </w:p>
          <w:p w14:paraId="0BC7ADFF" w14:textId="77777777" w:rsidR="008D1E4A" w:rsidRPr="00EF5447" w:rsidRDefault="008D1E4A" w:rsidP="00C620E0">
            <w:pPr>
              <w:pStyle w:val="TAC"/>
            </w:pPr>
            <w:r w:rsidRPr="00EF5447">
              <w:t>DC_7A_n78A-n257G</w:t>
            </w:r>
          </w:p>
          <w:p w14:paraId="066ACC2F" w14:textId="77777777" w:rsidR="008D1E4A" w:rsidRPr="00EF5447" w:rsidRDefault="008D1E4A" w:rsidP="00C620E0">
            <w:pPr>
              <w:pStyle w:val="TAC"/>
            </w:pPr>
            <w:r w:rsidRPr="00EF5447">
              <w:t>DC_7A_n78A-n257H</w:t>
            </w:r>
          </w:p>
          <w:p w14:paraId="4A27D18F" w14:textId="77777777" w:rsidR="008D1E4A" w:rsidRPr="00EF5447" w:rsidRDefault="008D1E4A" w:rsidP="00C620E0">
            <w:pPr>
              <w:pStyle w:val="TAC"/>
              <w:rPr>
                <w:noProof/>
              </w:rPr>
            </w:pPr>
            <w:r w:rsidRPr="00EF5447">
              <w:t>DC_7A_n78A-n257I</w:t>
            </w:r>
          </w:p>
        </w:tc>
      </w:tr>
      <w:tr w:rsidR="008D1E4A" w:rsidRPr="00EF5447" w14:paraId="3E52834C" w14:textId="77777777" w:rsidTr="00C620E0">
        <w:trPr>
          <w:trHeight w:val="187"/>
          <w:jc w:val="center"/>
        </w:trPr>
        <w:tc>
          <w:tcPr>
            <w:tcW w:w="3969" w:type="dxa"/>
            <w:shd w:val="clear" w:color="auto" w:fill="auto"/>
            <w:noWrap/>
            <w:tcMar>
              <w:top w:w="28" w:type="dxa"/>
              <w:left w:w="28" w:type="dxa"/>
              <w:bottom w:w="28" w:type="dxa"/>
              <w:right w:w="28" w:type="dxa"/>
            </w:tcMar>
          </w:tcPr>
          <w:p w14:paraId="1AAA9BB4" w14:textId="77777777" w:rsidR="008D1E4A" w:rsidRPr="00EF5447" w:rsidRDefault="008D1E4A" w:rsidP="00C620E0">
            <w:pPr>
              <w:pStyle w:val="TAC"/>
              <w:rPr>
                <w:noProof/>
              </w:rPr>
            </w:pPr>
            <w:r w:rsidRPr="00EF5447">
              <w:rPr>
                <w:noProof/>
              </w:rPr>
              <w:t>DC_1A-5A-7A-7A_n78A-n257A</w:t>
            </w:r>
          </w:p>
          <w:p w14:paraId="1E241019" w14:textId="77777777" w:rsidR="008D1E4A" w:rsidRPr="00EF5447" w:rsidRDefault="008D1E4A" w:rsidP="00C620E0">
            <w:pPr>
              <w:pStyle w:val="TAC"/>
              <w:rPr>
                <w:noProof/>
                <w:lang w:eastAsia="ko-KR"/>
              </w:rPr>
            </w:pPr>
            <w:r w:rsidRPr="00EF5447">
              <w:rPr>
                <w:noProof/>
                <w:lang w:eastAsia="zh-CN"/>
              </w:rPr>
              <w:t>DC_1A-5A-7A-7A_n78A-n257D</w:t>
            </w:r>
          </w:p>
          <w:p w14:paraId="688A6266" w14:textId="77777777" w:rsidR="008D1E4A" w:rsidRPr="00EF5447" w:rsidRDefault="008D1E4A" w:rsidP="00C620E0">
            <w:pPr>
              <w:pStyle w:val="TAC"/>
              <w:rPr>
                <w:noProof/>
                <w:lang w:eastAsia="ko-KR"/>
              </w:rPr>
            </w:pPr>
            <w:r w:rsidRPr="00EF5447">
              <w:rPr>
                <w:noProof/>
                <w:lang w:eastAsia="zh-CN"/>
              </w:rPr>
              <w:t>DC_1A-5A-7A-7A_n78A-n257E</w:t>
            </w:r>
          </w:p>
          <w:p w14:paraId="1FEDE2A9" w14:textId="77777777" w:rsidR="008D1E4A" w:rsidRPr="00EF5447" w:rsidRDefault="008D1E4A" w:rsidP="00C620E0">
            <w:pPr>
              <w:pStyle w:val="TAC"/>
              <w:rPr>
                <w:noProof/>
                <w:lang w:eastAsia="ko-KR"/>
              </w:rPr>
            </w:pPr>
            <w:r w:rsidRPr="00EF5447">
              <w:rPr>
                <w:noProof/>
                <w:lang w:eastAsia="zh-CN"/>
              </w:rPr>
              <w:t>DC_1A-5A-7A-7A_n78A-n257F</w:t>
            </w:r>
          </w:p>
          <w:p w14:paraId="041D2DB0" w14:textId="77777777" w:rsidR="008D1E4A" w:rsidRPr="00EF5447" w:rsidRDefault="008D1E4A" w:rsidP="00C620E0">
            <w:pPr>
              <w:pStyle w:val="TAC"/>
              <w:rPr>
                <w:noProof/>
                <w:lang w:eastAsia="ko-KR"/>
              </w:rPr>
            </w:pPr>
            <w:r w:rsidRPr="00EF5447">
              <w:rPr>
                <w:noProof/>
                <w:lang w:eastAsia="zh-CN"/>
              </w:rPr>
              <w:t>DC_1A-5A-7A-7A_n78A-n257G</w:t>
            </w:r>
          </w:p>
          <w:p w14:paraId="6E6E6691" w14:textId="77777777" w:rsidR="008D1E4A" w:rsidRPr="00EF5447" w:rsidRDefault="008D1E4A" w:rsidP="00C620E0">
            <w:pPr>
              <w:pStyle w:val="TAC"/>
              <w:rPr>
                <w:noProof/>
                <w:lang w:eastAsia="ko-KR"/>
              </w:rPr>
            </w:pPr>
            <w:r w:rsidRPr="00EF5447">
              <w:rPr>
                <w:noProof/>
                <w:lang w:eastAsia="zh-CN"/>
              </w:rPr>
              <w:t>DC_1A-5A-7A-7A_n78A-n257H</w:t>
            </w:r>
          </w:p>
          <w:p w14:paraId="1C61BA45" w14:textId="77777777" w:rsidR="008D1E4A" w:rsidRPr="00EF5447" w:rsidRDefault="008D1E4A" w:rsidP="00C620E0">
            <w:pPr>
              <w:pStyle w:val="TAC"/>
              <w:rPr>
                <w:noProof/>
                <w:lang w:eastAsia="ko-KR"/>
              </w:rPr>
            </w:pPr>
            <w:r w:rsidRPr="00EF5447">
              <w:rPr>
                <w:noProof/>
                <w:lang w:eastAsia="zh-CN"/>
              </w:rPr>
              <w:t>DC_1A-5A-7A-7A_n78A-n257I</w:t>
            </w:r>
          </w:p>
          <w:p w14:paraId="6C33AAA0" w14:textId="77777777" w:rsidR="008D1E4A" w:rsidRPr="00EF5447" w:rsidRDefault="008D1E4A" w:rsidP="00C620E0">
            <w:pPr>
              <w:pStyle w:val="TAC"/>
              <w:rPr>
                <w:noProof/>
                <w:lang w:eastAsia="ko-KR"/>
              </w:rPr>
            </w:pPr>
            <w:r w:rsidRPr="00EF5447">
              <w:rPr>
                <w:noProof/>
                <w:lang w:eastAsia="zh-CN"/>
              </w:rPr>
              <w:t>DC_1A-5A-7A-7A_n78A-n257J</w:t>
            </w:r>
          </w:p>
          <w:p w14:paraId="1525B9DC" w14:textId="77777777" w:rsidR="008D1E4A" w:rsidRPr="00EF5447" w:rsidRDefault="008D1E4A" w:rsidP="00C620E0">
            <w:pPr>
              <w:pStyle w:val="TAC"/>
              <w:rPr>
                <w:noProof/>
                <w:lang w:eastAsia="ko-KR"/>
              </w:rPr>
            </w:pPr>
            <w:r w:rsidRPr="00EF5447">
              <w:rPr>
                <w:noProof/>
                <w:lang w:eastAsia="zh-CN"/>
              </w:rPr>
              <w:t>DC_1A-5A-7A-7A_n78A-n257K</w:t>
            </w:r>
          </w:p>
          <w:p w14:paraId="6357D89A" w14:textId="77777777" w:rsidR="008D1E4A" w:rsidRPr="00EF5447" w:rsidRDefault="008D1E4A" w:rsidP="00C620E0">
            <w:pPr>
              <w:pStyle w:val="TAC"/>
              <w:rPr>
                <w:noProof/>
                <w:lang w:eastAsia="ko-KR"/>
              </w:rPr>
            </w:pPr>
            <w:r w:rsidRPr="00EF5447">
              <w:rPr>
                <w:noProof/>
                <w:lang w:eastAsia="zh-CN"/>
              </w:rPr>
              <w:t>DC_1A-5A-7A-7A_n78A-n257L</w:t>
            </w:r>
          </w:p>
          <w:p w14:paraId="3C1D882D" w14:textId="77777777" w:rsidR="008D1E4A" w:rsidRPr="00EF5447" w:rsidRDefault="008D1E4A" w:rsidP="00C620E0">
            <w:pPr>
              <w:pStyle w:val="TAC"/>
              <w:keepNext w:val="0"/>
              <w:rPr>
                <w:noProof/>
                <w:lang w:eastAsia="zh-CN"/>
              </w:rPr>
            </w:pPr>
            <w:r w:rsidRPr="00EF5447">
              <w:rPr>
                <w:noProof/>
                <w:lang w:eastAsia="zh-CN"/>
              </w:rPr>
              <w:t>DC_1A-5A-7A-7A_n78A-n257M</w:t>
            </w:r>
          </w:p>
          <w:p w14:paraId="53FE0654" w14:textId="77777777" w:rsidR="008D1E4A" w:rsidRPr="00EF5447" w:rsidRDefault="008D1E4A" w:rsidP="00C620E0">
            <w:pPr>
              <w:pStyle w:val="TAC"/>
            </w:pPr>
            <w:r w:rsidRPr="00EF5447">
              <w:t>DC_1A-5A-7A-7A_n78A-n257A</w:t>
            </w:r>
          </w:p>
          <w:p w14:paraId="5345B881" w14:textId="77777777" w:rsidR="008D1E4A" w:rsidRPr="00EF5447" w:rsidRDefault="008D1E4A" w:rsidP="00C620E0">
            <w:pPr>
              <w:pStyle w:val="TAC"/>
            </w:pPr>
            <w:r w:rsidRPr="00EF5447">
              <w:t>DC_1A-5A-7A-7A_n78A-n257D</w:t>
            </w:r>
          </w:p>
          <w:p w14:paraId="34C40D99" w14:textId="77777777" w:rsidR="008D1E4A" w:rsidRPr="00EF5447" w:rsidRDefault="008D1E4A" w:rsidP="00C620E0">
            <w:pPr>
              <w:pStyle w:val="TAC"/>
            </w:pPr>
            <w:r w:rsidRPr="00EF5447">
              <w:t>DC_1A-5A-7A-7A_n78A-n257E</w:t>
            </w:r>
          </w:p>
          <w:p w14:paraId="604A6D2A" w14:textId="77777777" w:rsidR="008D1E4A" w:rsidRPr="00EF5447" w:rsidRDefault="008D1E4A" w:rsidP="00C620E0">
            <w:pPr>
              <w:pStyle w:val="TAC"/>
            </w:pPr>
            <w:r w:rsidRPr="00EF5447">
              <w:t>DC_1A-5A-7A-7A_n78A-n257F</w:t>
            </w:r>
          </w:p>
          <w:p w14:paraId="224AC225" w14:textId="77777777" w:rsidR="008D1E4A" w:rsidRPr="00EF5447" w:rsidRDefault="008D1E4A" w:rsidP="00C620E0">
            <w:pPr>
              <w:pStyle w:val="TAC"/>
            </w:pPr>
            <w:r w:rsidRPr="00EF5447">
              <w:t>DC_1A-5A-7A-7A_n78A-n257G</w:t>
            </w:r>
          </w:p>
          <w:p w14:paraId="2906CFC6" w14:textId="77777777" w:rsidR="008D1E4A" w:rsidRPr="00EF5447" w:rsidRDefault="008D1E4A" w:rsidP="00C620E0">
            <w:pPr>
              <w:pStyle w:val="TAC"/>
            </w:pPr>
            <w:r w:rsidRPr="00EF5447">
              <w:t>DC_1A-5A-7A-7A_n78A-n257H</w:t>
            </w:r>
          </w:p>
          <w:p w14:paraId="055D999A" w14:textId="77777777" w:rsidR="008D1E4A" w:rsidRPr="00EF5447" w:rsidRDefault="008D1E4A" w:rsidP="00C620E0">
            <w:pPr>
              <w:pStyle w:val="TAC"/>
            </w:pPr>
            <w:r w:rsidRPr="00EF5447">
              <w:t>DC_1A-5A-7A-7A_n78A-n257I</w:t>
            </w:r>
          </w:p>
          <w:p w14:paraId="72DA6509" w14:textId="77777777" w:rsidR="008D1E4A" w:rsidRPr="00EF5447" w:rsidRDefault="008D1E4A" w:rsidP="00C620E0">
            <w:pPr>
              <w:pStyle w:val="TAC"/>
            </w:pPr>
            <w:r w:rsidRPr="00EF5447">
              <w:t>DC_1A-5A-7A-7A_n78A-n257J</w:t>
            </w:r>
          </w:p>
          <w:p w14:paraId="3F62FE09" w14:textId="77777777" w:rsidR="008D1E4A" w:rsidRPr="00EF5447" w:rsidRDefault="008D1E4A" w:rsidP="00C620E0">
            <w:pPr>
              <w:pStyle w:val="TAC"/>
            </w:pPr>
            <w:r w:rsidRPr="00EF5447">
              <w:t>DC_1A-5A-7A-7A_n78A-n257K</w:t>
            </w:r>
          </w:p>
          <w:p w14:paraId="53B86B2C" w14:textId="77777777" w:rsidR="008D1E4A" w:rsidRPr="00EF5447" w:rsidRDefault="008D1E4A" w:rsidP="00C620E0">
            <w:pPr>
              <w:pStyle w:val="TAC"/>
            </w:pPr>
            <w:r w:rsidRPr="00EF5447">
              <w:t>DC_1A-5A-7A-7A_n78A-n257L</w:t>
            </w:r>
          </w:p>
          <w:p w14:paraId="64F450E5" w14:textId="77777777" w:rsidR="008D1E4A" w:rsidRPr="00EF5447" w:rsidRDefault="008D1E4A" w:rsidP="00C620E0">
            <w:pPr>
              <w:pStyle w:val="TAC"/>
              <w:rPr>
                <w:noProof/>
              </w:rPr>
            </w:pPr>
            <w:r w:rsidRPr="00EF5447">
              <w:t>DC_1A-5A-7A-7A_n78A-n257M</w:t>
            </w:r>
          </w:p>
        </w:tc>
        <w:tc>
          <w:tcPr>
            <w:tcW w:w="3969" w:type="dxa"/>
            <w:tcMar>
              <w:top w:w="28" w:type="dxa"/>
              <w:left w:w="28" w:type="dxa"/>
              <w:bottom w:w="28" w:type="dxa"/>
              <w:right w:w="28" w:type="dxa"/>
            </w:tcMar>
          </w:tcPr>
          <w:p w14:paraId="0BD06033" w14:textId="77777777" w:rsidR="008D1E4A" w:rsidRPr="00EF5447" w:rsidRDefault="008D1E4A" w:rsidP="00C620E0">
            <w:pPr>
              <w:pStyle w:val="TAC"/>
              <w:rPr>
                <w:noProof/>
              </w:rPr>
            </w:pPr>
            <w:r w:rsidRPr="00EF5447">
              <w:rPr>
                <w:noProof/>
              </w:rPr>
              <w:t>DC_1A_n78A</w:t>
            </w:r>
          </w:p>
          <w:p w14:paraId="5407336E" w14:textId="77777777" w:rsidR="008D1E4A" w:rsidRPr="00EF5447" w:rsidRDefault="008D1E4A" w:rsidP="00C620E0">
            <w:pPr>
              <w:pStyle w:val="TAC"/>
              <w:rPr>
                <w:noProof/>
              </w:rPr>
            </w:pPr>
            <w:r w:rsidRPr="00EF5447">
              <w:rPr>
                <w:noProof/>
              </w:rPr>
              <w:t>DC_1A_n257A</w:t>
            </w:r>
          </w:p>
          <w:p w14:paraId="334CF7ED" w14:textId="77777777" w:rsidR="008D1E4A" w:rsidRPr="00EF5447" w:rsidRDefault="008D1E4A" w:rsidP="00C620E0">
            <w:pPr>
              <w:pStyle w:val="TAC"/>
              <w:rPr>
                <w:noProof/>
              </w:rPr>
            </w:pPr>
            <w:r w:rsidRPr="00EF5447">
              <w:rPr>
                <w:noProof/>
              </w:rPr>
              <w:t>DC_5A_n78A</w:t>
            </w:r>
          </w:p>
          <w:p w14:paraId="2AD00755" w14:textId="77777777" w:rsidR="008D1E4A" w:rsidRPr="00EF5447" w:rsidRDefault="008D1E4A" w:rsidP="00C620E0">
            <w:pPr>
              <w:pStyle w:val="TAC"/>
              <w:rPr>
                <w:noProof/>
              </w:rPr>
            </w:pPr>
            <w:r w:rsidRPr="00EF5447">
              <w:rPr>
                <w:noProof/>
              </w:rPr>
              <w:t>DC_5A_n257A</w:t>
            </w:r>
          </w:p>
          <w:p w14:paraId="09B5FF41" w14:textId="77777777" w:rsidR="008D1E4A" w:rsidRPr="00EF5447" w:rsidRDefault="008D1E4A" w:rsidP="00C620E0">
            <w:pPr>
              <w:pStyle w:val="TAC"/>
              <w:rPr>
                <w:noProof/>
              </w:rPr>
            </w:pPr>
            <w:r w:rsidRPr="00EF5447">
              <w:rPr>
                <w:noProof/>
              </w:rPr>
              <w:t>DC_7A_n78A</w:t>
            </w:r>
          </w:p>
          <w:p w14:paraId="260E1D02" w14:textId="77777777" w:rsidR="008D1E4A" w:rsidRPr="00EF5447" w:rsidRDefault="008D1E4A" w:rsidP="00C620E0">
            <w:pPr>
              <w:pStyle w:val="TAC"/>
              <w:rPr>
                <w:noProof/>
                <w:lang w:eastAsia="zh-CN"/>
              </w:rPr>
            </w:pPr>
            <w:r w:rsidRPr="00EF5447">
              <w:rPr>
                <w:noProof/>
              </w:rPr>
              <w:t>DC_7A_n257A</w:t>
            </w:r>
          </w:p>
          <w:p w14:paraId="067B98A4" w14:textId="77777777" w:rsidR="008D1E4A" w:rsidRPr="00EF5447" w:rsidRDefault="008D1E4A" w:rsidP="00C620E0">
            <w:pPr>
              <w:pStyle w:val="TAC"/>
            </w:pPr>
            <w:r w:rsidRPr="00EF5447">
              <w:t>DC_1A_n78A-n257A</w:t>
            </w:r>
          </w:p>
          <w:p w14:paraId="4E9B86EC" w14:textId="77777777" w:rsidR="008D1E4A" w:rsidRPr="00EF5447" w:rsidRDefault="008D1E4A" w:rsidP="00C620E0">
            <w:pPr>
              <w:pStyle w:val="TAC"/>
            </w:pPr>
            <w:r w:rsidRPr="00EF5447">
              <w:t>DC_1A_n78A-n257G</w:t>
            </w:r>
          </w:p>
          <w:p w14:paraId="3F93E02E" w14:textId="77777777" w:rsidR="008D1E4A" w:rsidRPr="00EF5447" w:rsidRDefault="008D1E4A" w:rsidP="00C620E0">
            <w:pPr>
              <w:pStyle w:val="TAC"/>
            </w:pPr>
            <w:r w:rsidRPr="00EF5447">
              <w:t>DC_1A_n78A-n257H</w:t>
            </w:r>
          </w:p>
          <w:p w14:paraId="270C1363" w14:textId="77777777" w:rsidR="008D1E4A" w:rsidRPr="00EF5447" w:rsidRDefault="008D1E4A" w:rsidP="00C620E0">
            <w:pPr>
              <w:pStyle w:val="TAC"/>
            </w:pPr>
            <w:r w:rsidRPr="00EF5447">
              <w:t>DC_1A_n78A-n257I</w:t>
            </w:r>
          </w:p>
          <w:p w14:paraId="15508C2B" w14:textId="77777777" w:rsidR="008D1E4A" w:rsidRPr="00EF5447" w:rsidRDefault="008D1E4A" w:rsidP="00C620E0">
            <w:pPr>
              <w:pStyle w:val="TAC"/>
            </w:pPr>
            <w:r w:rsidRPr="00EF5447">
              <w:t>DC_5A_n78A-n257A</w:t>
            </w:r>
          </w:p>
          <w:p w14:paraId="4E1E00DF" w14:textId="77777777" w:rsidR="008D1E4A" w:rsidRPr="00EF5447" w:rsidRDefault="008D1E4A" w:rsidP="00C620E0">
            <w:pPr>
              <w:pStyle w:val="TAC"/>
            </w:pPr>
            <w:r w:rsidRPr="00EF5447">
              <w:t>DC_5A_n78A-n257G</w:t>
            </w:r>
          </w:p>
          <w:p w14:paraId="70144E24" w14:textId="77777777" w:rsidR="008D1E4A" w:rsidRPr="00EF5447" w:rsidRDefault="008D1E4A" w:rsidP="00C620E0">
            <w:pPr>
              <w:pStyle w:val="TAC"/>
            </w:pPr>
            <w:r w:rsidRPr="00EF5447">
              <w:t>DC_5A_n78A-n257H</w:t>
            </w:r>
          </w:p>
          <w:p w14:paraId="5606A0D4" w14:textId="77777777" w:rsidR="008D1E4A" w:rsidRPr="00EF5447" w:rsidRDefault="008D1E4A" w:rsidP="00C620E0">
            <w:pPr>
              <w:pStyle w:val="TAC"/>
            </w:pPr>
            <w:r w:rsidRPr="00EF5447">
              <w:t>DC_5A_n78A-n257I</w:t>
            </w:r>
          </w:p>
          <w:p w14:paraId="5754D8A1" w14:textId="77777777" w:rsidR="008D1E4A" w:rsidRPr="00EF5447" w:rsidRDefault="008D1E4A" w:rsidP="00C620E0">
            <w:pPr>
              <w:pStyle w:val="TAC"/>
            </w:pPr>
            <w:r w:rsidRPr="00EF5447">
              <w:t>DC_7A_n78A-n257A</w:t>
            </w:r>
          </w:p>
          <w:p w14:paraId="6D077CBD" w14:textId="77777777" w:rsidR="008D1E4A" w:rsidRPr="00EF5447" w:rsidRDefault="008D1E4A" w:rsidP="00C620E0">
            <w:pPr>
              <w:pStyle w:val="TAC"/>
            </w:pPr>
            <w:r w:rsidRPr="00EF5447">
              <w:t>DC_7A_n78A-n257G</w:t>
            </w:r>
          </w:p>
          <w:p w14:paraId="53496036" w14:textId="77777777" w:rsidR="008D1E4A" w:rsidRPr="00EF5447" w:rsidRDefault="008D1E4A" w:rsidP="00C620E0">
            <w:pPr>
              <w:pStyle w:val="TAC"/>
            </w:pPr>
            <w:r w:rsidRPr="00EF5447">
              <w:t>DC_7A_n78A-n257H</w:t>
            </w:r>
          </w:p>
          <w:p w14:paraId="40FCD3B4" w14:textId="77777777" w:rsidR="008D1E4A" w:rsidRPr="00EF5447" w:rsidRDefault="008D1E4A" w:rsidP="00C620E0">
            <w:pPr>
              <w:pStyle w:val="TAC"/>
              <w:rPr>
                <w:noProof/>
              </w:rPr>
            </w:pPr>
            <w:r w:rsidRPr="00EF5447">
              <w:t>DC_7A_n78A-n257I</w:t>
            </w:r>
          </w:p>
        </w:tc>
      </w:tr>
      <w:tr w:rsidR="008D1E4A" w:rsidRPr="00EF5447" w14:paraId="000637CA" w14:textId="77777777" w:rsidTr="00C620E0">
        <w:trPr>
          <w:trHeight w:val="187"/>
          <w:jc w:val="center"/>
        </w:trPr>
        <w:tc>
          <w:tcPr>
            <w:tcW w:w="3969" w:type="dxa"/>
            <w:shd w:val="clear" w:color="auto" w:fill="auto"/>
            <w:noWrap/>
            <w:tcMar>
              <w:top w:w="28" w:type="dxa"/>
              <w:left w:w="28" w:type="dxa"/>
              <w:bottom w:w="28" w:type="dxa"/>
              <w:right w:w="28" w:type="dxa"/>
            </w:tcMar>
          </w:tcPr>
          <w:p w14:paraId="7E83CB74" w14:textId="77777777" w:rsidR="008D1E4A" w:rsidRPr="00EF5447" w:rsidRDefault="008D1E4A" w:rsidP="00C620E0">
            <w:pPr>
              <w:pStyle w:val="TAC"/>
            </w:pPr>
            <w:r w:rsidRPr="00EF5447">
              <w:lastRenderedPageBreak/>
              <w:t>DC_1A-5A-7A-7A_n78C-n257A</w:t>
            </w:r>
          </w:p>
          <w:p w14:paraId="212120F8" w14:textId="77777777" w:rsidR="008D1E4A" w:rsidRPr="00EF5447" w:rsidRDefault="008D1E4A" w:rsidP="00C620E0">
            <w:pPr>
              <w:pStyle w:val="TAC"/>
            </w:pPr>
            <w:r w:rsidRPr="00EF5447">
              <w:t>DC_1A-5A-7A-7A_n78C-n257D</w:t>
            </w:r>
          </w:p>
          <w:p w14:paraId="0EFA9F71" w14:textId="77777777" w:rsidR="008D1E4A" w:rsidRPr="00EF5447" w:rsidRDefault="008D1E4A" w:rsidP="00C620E0">
            <w:pPr>
              <w:pStyle w:val="TAC"/>
            </w:pPr>
            <w:r w:rsidRPr="00EF5447">
              <w:t>DC_1A-5A-7A-7A_n78C-n257E</w:t>
            </w:r>
          </w:p>
          <w:p w14:paraId="3FC36142" w14:textId="77777777" w:rsidR="008D1E4A" w:rsidRPr="00EF5447" w:rsidRDefault="008D1E4A" w:rsidP="00C620E0">
            <w:pPr>
              <w:pStyle w:val="TAC"/>
            </w:pPr>
            <w:r w:rsidRPr="00EF5447">
              <w:t>DC_1A-5A-7A-7A_n78C-n257F</w:t>
            </w:r>
          </w:p>
          <w:p w14:paraId="4576E516" w14:textId="77777777" w:rsidR="008D1E4A" w:rsidRPr="00EF5447" w:rsidRDefault="008D1E4A" w:rsidP="00C620E0">
            <w:pPr>
              <w:pStyle w:val="TAC"/>
            </w:pPr>
            <w:r w:rsidRPr="00EF5447">
              <w:t>DC_1A-5A-7A-7A_n78C-n257G</w:t>
            </w:r>
          </w:p>
          <w:p w14:paraId="7D3F5B19" w14:textId="77777777" w:rsidR="008D1E4A" w:rsidRPr="00EF5447" w:rsidRDefault="008D1E4A" w:rsidP="00C620E0">
            <w:pPr>
              <w:pStyle w:val="TAC"/>
            </w:pPr>
            <w:r w:rsidRPr="00EF5447">
              <w:t>DC_1A-5A-7A-7A_n78C-n257H</w:t>
            </w:r>
          </w:p>
          <w:p w14:paraId="0296D3AF" w14:textId="77777777" w:rsidR="008D1E4A" w:rsidRPr="00EF5447" w:rsidRDefault="008D1E4A" w:rsidP="00C620E0">
            <w:pPr>
              <w:pStyle w:val="TAC"/>
            </w:pPr>
            <w:r w:rsidRPr="00EF5447">
              <w:t>DC_1A-5A-7A-7A_n78C-n257I</w:t>
            </w:r>
          </w:p>
          <w:p w14:paraId="6F438EF4" w14:textId="77777777" w:rsidR="008D1E4A" w:rsidRPr="00EF5447" w:rsidRDefault="008D1E4A" w:rsidP="00C620E0">
            <w:pPr>
              <w:pStyle w:val="TAC"/>
            </w:pPr>
            <w:r w:rsidRPr="00EF5447">
              <w:t>DC_1A-5A-7A-7A_n78C-n257J</w:t>
            </w:r>
          </w:p>
          <w:p w14:paraId="0DD01132" w14:textId="77777777" w:rsidR="008D1E4A" w:rsidRPr="00EF5447" w:rsidRDefault="008D1E4A" w:rsidP="00C620E0">
            <w:pPr>
              <w:pStyle w:val="TAC"/>
            </w:pPr>
            <w:r w:rsidRPr="00EF5447">
              <w:t>DC_1A-5A-7A-7A_n78C-n257K</w:t>
            </w:r>
          </w:p>
          <w:p w14:paraId="02305A99" w14:textId="77777777" w:rsidR="008D1E4A" w:rsidRPr="00EF5447" w:rsidRDefault="008D1E4A" w:rsidP="00C620E0">
            <w:pPr>
              <w:pStyle w:val="TAC"/>
            </w:pPr>
            <w:r w:rsidRPr="00EF5447">
              <w:t>DC_1A-5A-7A-7A_n78C-n257L</w:t>
            </w:r>
          </w:p>
          <w:p w14:paraId="1410523D" w14:textId="77777777" w:rsidR="008D1E4A" w:rsidRPr="00EF5447" w:rsidRDefault="008D1E4A" w:rsidP="00C620E0">
            <w:pPr>
              <w:pStyle w:val="TAC"/>
              <w:rPr>
                <w:noProof/>
              </w:rPr>
            </w:pPr>
            <w:r w:rsidRPr="00EF5447">
              <w:t>DC_1A-5A-7A-7A_n78C-n257M</w:t>
            </w:r>
          </w:p>
        </w:tc>
        <w:tc>
          <w:tcPr>
            <w:tcW w:w="3969" w:type="dxa"/>
            <w:tcMar>
              <w:top w:w="28" w:type="dxa"/>
              <w:left w:w="28" w:type="dxa"/>
              <w:bottom w:w="28" w:type="dxa"/>
              <w:right w:w="28" w:type="dxa"/>
            </w:tcMar>
          </w:tcPr>
          <w:p w14:paraId="512F998C" w14:textId="77777777" w:rsidR="008D1E4A" w:rsidRPr="00EF5447" w:rsidRDefault="008D1E4A" w:rsidP="00C620E0">
            <w:pPr>
              <w:pStyle w:val="TAC"/>
            </w:pPr>
            <w:r w:rsidRPr="00EF5447">
              <w:t>DC_1A_n78A-n257A</w:t>
            </w:r>
          </w:p>
          <w:p w14:paraId="2A2260DC" w14:textId="77777777" w:rsidR="008D1E4A" w:rsidRPr="00EF5447" w:rsidRDefault="008D1E4A" w:rsidP="00C620E0">
            <w:pPr>
              <w:pStyle w:val="TAC"/>
            </w:pPr>
            <w:r w:rsidRPr="00EF5447">
              <w:t>DC_1A_n78A-n257G</w:t>
            </w:r>
          </w:p>
          <w:p w14:paraId="03EA98F7" w14:textId="77777777" w:rsidR="008D1E4A" w:rsidRPr="00EF5447" w:rsidRDefault="008D1E4A" w:rsidP="00C620E0">
            <w:pPr>
              <w:pStyle w:val="TAC"/>
            </w:pPr>
            <w:r w:rsidRPr="00EF5447">
              <w:t>DC_1A_n78A-n257H</w:t>
            </w:r>
          </w:p>
          <w:p w14:paraId="59FAE251" w14:textId="77777777" w:rsidR="008D1E4A" w:rsidRPr="00EF5447" w:rsidRDefault="008D1E4A" w:rsidP="00C620E0">
            <w:pPr>
              <w:pStyle w:val="TAC"/>
            </w:pPr>
            <w:r w:rsidRPr="00EF5447">
              <w:t>DC_1A_n78A-n257I</w:t>
            </w:r>
          </w:p>
          <w:p w14:paraId="08C92C2C" w14:textId="77777777" w:rsidR="008D1E4A" w:rsidRPr="00EF5447" w:rsidRDefault="008D1E4A" w:rsidP="00C620E0">
            <w:pPr>
              <w:pStyle w:val="TAC"/>
            </w:pPr>
            <w:r w:rsidRPr="00EF5447">
              <w:t>DC_5A_n78A-n257A</w:t>
            </w:r>
          </w:p>
          <w:p w14:paraId="28B0594B" w14:textId="77777777" w:rsidR="008D1E4A" w:rsidRPr="00EF5447" w:rsidRDefault="008D1E4A" w:rsidP="00C620E0">
            <w:pPr>
              <w:pStyle w:val="TAC"/>
            </w:pPr>
            <w:r w:rsidRPr="00EF5447">
              <w:t>DC_5A_n78A-n257G</w:t>
            </w:r>
          </w:p>
          <w:p w14:paraId="105E6CC3" w14:textId="77777777" w:rsidR="008D1E4A" w:rsidRPr="00EF5447" w:rsidRDefault="008D1E4A" w:rsidP="00C620E0">
            <w:pPr>
              <w:pStyle w:val="TAC"/>
            </w:pPr>
            <w:r w:rsidRPr="00EF5447">
              <w:t>DC_5A_n78A-n257H</w:t>
            </w:r>
          </w:p>
          <w:p w14:paraId="117F3881" w14:textId="77777777" w:rsidR="008D1E4A" w:rsidRPr="00EF5447" w:rsidRDefault="008D1E4A" w:rsidP="00C620E0">
            <w:pPr>
              <w:pStyle w:val="TAC"/>
            </w:pPr>
            <w:r w:rsidRPr="00EF5447">
              <w:t>DC_5A_n78A-n257I</w:t>
            </w:r>
          </w:p>
          <w:p w14:paraId="58A76129" w14:textId="77777777" w:rsidR="008D1E4A" w:rsidRPr="00EF5447" w:rsidRDefault="008D1E4A" w:rsidP="00C620E0">
            <w:pPr>
              <w:pStyle w:val="TAC"/>
            </w:pPr>
            <w:r w:rsidRPr="00EF5447">
              <w:t>DC_7A_n78A-n257A</w:t>
            </w:r>
          </w:p>
          <w:p w14:paraId="284759DB" w14:textId="77777777" w:rsidR="008D1E4A" w:rsidRPr="00EF5447" w:rsidRDefault="008D1E4A" w:rsidP="00C620E0">
            <w:pPr>
              <w:pStyle w:val="TAC"/>
            </w:pPr>
            <w:r w:rsidRPr="00EF5447">
              <w:t>DC_7A_n78A-n257G</w:t>
            </w:r>
          </w:p>
          <w:p w14:paraId="544EF8FB" w14:textId="77777777" w:rsidR="008D1E4A" w:rsidRPr="00EF5447" w:rsidRDefault="008D1E4A" w:rsidP="00C620E0">
            <w:pPr>
              <w:pStyle w:val="TAC"/>
            </w:pPr>
            <w:r w:rsidRPr="00EF5447">
              <w:t>DC_7A_n78A-n257H</w:t>
            </w:r>
          </w:p>
          <w:p w14:paraId="74B28787" w14:textId="77777777" w:rsidR="008D1E4A" w:rsidRPr="00EF5447" w:rsidRDefault="008D1E4A" w:rsidP="00C620E0">
            <w:pPr>
              <w:pStyle w:val="TAC"/>
              <w:rPr>
                <w:noProof/>
              </w:rPr>
            </w:pPr>
            <w:r w:rsidRPr="00EF5447">
              <w:t>DC_7A_n78A-n257I</w:t>
            </w:r>
          </w:p>
        </w:tc>
      </w:tr>
      <w:tr w:rsidR="008D1E4A" w:rsidRPr="00EF5447" w14:paraId="2BF7DB15" w14:textId="77777777" w:rsidTr="00C620E0">
        <w:trPr>
          <w:trHeight w:val="187"/>
          <w:jc w:val="center"/>
        </w:trPr>
        <w:tc>
          <w:tcPr>
            <w:tcW w:w="3969" w:type="dxa"/>
            <w:shd w:val="clear" w:color="auto" w:fill="auto"/>
            <w:noWrap/>
            <w:tcMar>
              <w:top w:w="28" w:type="dxa"/>
              <w:left w:w="28" w:type="dxa"/>
              <w:bottom w:w="28" w:type="dxa"/>
              <w:right w:w="28" w:type="dxa"/>
            </w:tcMar>
          </w:tcPr>
          <w:p w14:paraId="0996E9AC" w14:textId="77777777" w:rsidR="008D1E4A" w:rsidRPr="00EF5447" w:rsidRDefault="008D1E4A" w:rsidP="00C620E0">
            <w:pPr>
              <w:pStyle w:val="TAC"/>
              <w:rPr>
                <w:rFonts w:cs="Arial"/>
                <w:szCs w:val="18"/>
              </w:rPr>
            </w:pPr>
            <w:r w:rsidRPr="00EF5447">
              <w:rPr>
                <w:rFonts w:cs="Arial"/>
                <w:szCs w:val="18"/>
              </w:rPr>
              <w:t>DC_1A-8A-11A_n77A-n257A</w:t>
            </w:r>
          </w:p>
          <w:p w14:paraId="7D8F222E" w14:textId="77777777" w:rsidR="008D1E4A" w:rsidRPr="00EF5447" w:rsidRDefault="008D1E4A" w:rsidP="00C620E0">
            <w:pPr>
              <w:pStyle w:val="TAC"/>
              <w:rPr>
                <w:rFonts w:cs="Arial"/>
                <w:szCs w:val="18"/>
              </w:rPr>
            </w:pPr>
            <w:r w:rsidRPr="00EF5447">
              <w:rPr>
                <w:rFonts w:cs="Arial"/>
                <w:szCs w:val="18"/>
              </w:rPr>
              <w:t>DC_1A-8A-11A_n77A-n257D</w:t>
            </w:r>
          </w:p>
          <w:p w14:paraId="771F3D21" w14:textId="77777777" w:rsidR="008D1E4A" w:rsidRPr="00EF5447" w:rsidRDefault="008D1E4A" w:rsidP="00C620E0">
            <w:pPr>
              <w:pStyle w:val="TAC"/>
              <w:rPr>
                <w:rFonts w:cs="Arial"/>
                <w:szCs w:val="18"/>
              </w:rPr>
            </w:pPr>
            <w:r w:rsidRPr="00EF5447">
              <w:rPr>
                <w:rFonts w:cs="Arial"/>
                <w:szCs w:val="18"/>
              </w:rPr>
              <w:t>DC_1A-8A-11A_n77A-n257G</w:t>
            </w:r>
          </w:p>
          <w:p w14:paraId="047923E3" w14:textId="77777777" w:rsidR="008D1E4A" w:rsidRPr="00EF5447" w:rsidRDefault="008D1E4A" w:rsidP="00C620E0">
            <w:pPr>
              <w:pStyle w:val="TAC"/>
              <w:rPr>
                <w:rFonts w:cs="Arial"/>
                <w:szCs w:val="18"/>
              </w:rPr>
            </w:pPr>
            <w:r w:rsidRPr="00EF5447">
              <w:rPr>
                <w:rFonts w:cs="Arial"/>
                <w:szCs w:val="18"/>
              </w:rPr>
              <w:t>DC_1A-8A-11A_n77A-n257H</w:t>
            </w:r>
          </w:p>
          <w:p w14:paraId="3662698C" w14:textId="77777777" w:rsidR="008D1E4A" w:rsidRPr="00EF5447" w:rsidRDefault="008D1E4A" w:rsidP="00C620E0">
            <w:pPr>
              <w:pStyle w:val="TAC"/>
              <w:rPr>
                <w:noProof/>
              </w:rPr>
            </w:pPr>
            <w:r w:rsidRPr="00EF5447">
              <w:rPr>
                <w:rFonts w:cs="Arial"/>
                <w:szCs w:val="18"/>
              </w:rPr>
              <w:t>DC_1A-8A-11A_n77A-n257I</w:t>
            </w:r>
          </w:p>
        </w:tc>
        <w:tc>
          <w:tcPr>
            <w:tcW w:w="3969" w:type="dxa"/>
            <w:tcMar>
              <w:top w:w="28" w:type="dxa"/>
              <w:left w:w="28" w:type="dxa"/>
              <w:bottom w:w="28" w:type="dxa"/>
              <w:right w:w="28" w:type="dxa"/>
            </w:tcMar>
          </w:tcPr>
          <w:p w14:paraId="7877EE88" w14:textId="77777777" w:rsidR="008D1E4A" w:rsidRPr="00EF5447" w:rsidRDefault="008D1E4A" w:rsidP="00C620E0">
            <w:pPr>
              <w:pStyle w:val="TAC"/>
              <w:rPr>
                <w:rFonts w:cs="Arial"/>
                <w:lang w:eastAsia="zh-CN"/>
              </w:rPr>
            </w:pPr>
            <w:r w:rsidRPr="00EF5447">
              <w:rPr>
                <w:rFonts w:cs="Arial"/>
                <w:lang w:eastAsia="zh-CN"/>
              </w:rPr>
              <w:t>DC_1A_n77A</w:t>
            </w:r>
          </w:p>
          <w:p w14:paraId="2C06CCF8" w14:textId="77777777" w:rsidR="008D1E4A" w:rsidRPr="00EF5447" w:rsidRDefault="008D1E4A" w:rsidP="00C620E0">
            <w:pPr>
              <w:pStyle w:val="TAC"/>
              <w:rPr>
                <w:rFonts w:cs="Arial"/>
                <w:lang w:eastAsia="zh-CN"/>
              </w:rPr>
            </w:pPr>
            <w:r w:rsidRPr="00EF5447">
              <w:rPr>
                <w:rFonts w:cs="Arial"/>
                <w:lang w:eastAsia="zh-CN"/>
              </w:rPr>
              <w:t>DC_1A_n257A</w:t>
            </w:r>
          </w:p>
          <w:p w14:paraId="1BF21FC9" w14:textId="77777777" w:rsidR="008D1E4A" w:rsidRPr="00EF5447" w:rsidRDefault="008D1E4A" w:rsidP="00C620E0">
            <w:pPr>
              <w:pStyle w:val="TAC"/>
              <w:rPr>
                <w:rFonts w:cs="Arial"/>
                <w:lang w:eastAsia="zh-CN"/>
              </w:rPr>
            </w:pPr>
            <w:r w:rsidRPr="00EF5447">
              <w:rPr>
                <w:rFonts w:cs="Arial"/>
                <w:lang w:eastAsia="zh-CN"/>
              </w:rPr>
              <w:t>DC_8A_n77A</w:t>
            </w:r>
          </w:p>
          <w:p w14:paraId="32BA25C1" w14:textId="77777777" w:rsidR="008D1E4A" w:rsidRPr="00EF5447" w:rsidRDefault="008D1E4A" w:rsidP="00C620E0">
            <w:pPr>
              <w:pStyle w:val="TAC"/>
              <w:rPr>
                <w:rFonts w:cs="Arial"/>
                <w:lang w:eastAsia="zh-CN"/>
              </w:rPr>
            </w:pPr>
            <w:r w:rsidRPr="00EF5447">
              <w:rPr>
                <w:rFonts w:cs="Arial"/>
                <w:lang w:eastAsia="zh-CN"/>
              </w:rPr>
              <w:t>DC_8A_n257A</w:t>
            </w:r>
          </w:p>
          <w:p w14:paraId="2A473EBF" w14:textId="77777777" w:rsidR="008D1E4A" w:rsidRPr="00EF5447" w:rsidRDefault="008D1E4A" w:rsidP="00C620E0">
            <w:pPr>
              <w:pStyle w:val="TAC"/>
              <w:rPr>
                <w:rFonts w:cs="Arial"/>
                <w:lang w:eastAsia="zh-CN"/>
              </w:rPr>
            </w:pPr>
            <w:r w:rsidRPr="00EF5447">
              <w:rPr>
                <w:rFonts w:cs="Arial"/>
                <w:lang w:eastAsia="zh-CN"/>
              </w:rPr>
              <w:t>DC_11A_n77A</w:t>
            </w:r>
          </w:p>
          <w:p w14:paraId="0A3EF2DE" w14:textId="77777777" w:rsidR="008D1E4A" w:rsidRPr="00EF5447" w:rsidRDefault="008D1E4A" w:rsidP="00C620E0">
            <w:pPr>
              <w:pStyle w:val="TAC"/>
              <w:rPr>
                <w:noProof/>
              </w:rPr>
            </w:pPr>
            <w:r w:rsidRPr="00EF5447">
              <w:rPr>
                <w:rFonts w:cs="Arial"/>
                <w:lang w:eastAsia="zh-CN"/>
              </w:rPr>
              <w:t>DC_11A_n257A</w:t>
            </w:r>
          </w:p>
        </w:tc>
      </w:tr>
      <w:tr w:rsidR="008D1E4A" w:rsidRPr="00EF5447" w14:paraId="0DFC6136" w14:textId="77777777" w:rsidTr="00C620E0">
        <w:trPr>
          <w:trHeight w:val="187"/>
          <w:jc w:val="center"/>
        </w:trPr>
        <w:tc>
          <w:tcPr>
            <w:tcW w:w="3969" w:type="dxa"/>
            <w:shd w:val="clear" w:color="auto" w:fill="auto"/>
            <w:noWrap/>
            <w:tcMar>
              <w:top w:w="28" w:type="dxa"/>
              <w:left w:w="28" w:type="dxa"/>
              <w:bottom w:w="28" w:type="dxa"/>
              <w:right w:w="28" w:type="dxa"/>
            </w:tcMar>
          </w:tcPr>
          <w:p w14:paraId="5E9C8374" w14:textId="77777777" w:rsidR="008D1E4A" w:rsidRPr="00EF5447" w:rsidRDefault="008D1E4A" w:rsidP="00C620E0">
            <w:pPr>
              <w:pStyle w:val="TAC"/>
              <w:rPr>
                <w:rFonts w:cs="Arial"/>
                <w:szCs w:val="18"/>
              </w:rPr>
            </w:pPr>
            <w:r w:rsidRPr="00EF5447">
              <w:rPr>
                <w:rFonts w:cs="Arial"/>
                <w:szCs w:val="18"/>
              </w:rPr>
              <w:t>DC_1A-8A-11A_n77(2A)-n257A</w:t>
            </w:r>
          </w:p>
          <w:p w14:paraId="356BD647" w14:textId="77777777" w:rsidR="008D1E4A" w:rsidRPr="00EF5447" w:rsidRDefault="008D1E4A" w:rsidP="00C620E0">
            <w:pPr>
              <w:pStyle w:val="TAC"/>
              <w:rPr>
                <w:rFonts w:cs="Arial"/>
                <w:szCs w:val="18"/>
              </w:rPr>
            </w:pPr>
            <w:r w:rsidRPr="00EF5447">
              <w:rPr>
                <w:rFonts w:cs="Arial"/>
                <w:szCs w:val="18"/>
              </w:rPr>
              <w:t>DC_1A-8A-11A_n77(2A)-n257D</w:t>
            </w:r>
          </w:p>
          <w:p w14:paraId="0508332B" w14:textId="77777777" w:rsidR="008D1E4A" w:rsidRPr="00EF5447" w:rsidRDefault="008D1E4A" w:rsidP="00C620E0">
            <w:pPr>
              <w:pStyle w:val="TAC"/>
              <w:rPr>
                <w:rFonts w:cs="Arial"/>
                <w:szCs w:val="18"/>
              </w:rPr>
            </w:pPr>
            <w:r w:rsidRPr="00EF5447">
              <w:rPr>
                <w:rFonts w:cs="Arial"/>
                <w:szCs w:val="18"/>
              </w:rPr>
              <w:t>DC_1A-8A-11A_n77(2A)-n257G</w:t>
            </w:r>
          </w:p>
          <w:p w14:paraId="269FB624" w14:textId="77777777" w:rsidR="008D1E4A" w:rsidRPr="00EF5447" w:rsidRDefault="008D1E4A" w:rsidP="00C620E0">
            <w:pPr>
              <w:pStyle w:val="TAC"/>
              <w:rPr>
                <w:rFonts w:cs="Arial"/>
                <w:szCs w:val="18"/>
              </w:rPr>
            </w:pPr>
            <w:r w:rsidRPr="00EF5447">
              <w:rPr>
                <w:rFonts w:cs="Arial"/>
                <w:szCs w:val="18"/>
              </w:rPr>
              <w:t>DC_1A-8A-11A_n77(2A)-n257H</w:t>
            </w:r>
          </w:p>
          <w:p w14:paraId="581B3B6C" w14:textId="77777777" w:rsidR="008D1E4A" w:rsidRPr="00EF5447" w:rsidRDefault="008D1E4A" w:rsidP="00C620E0">
            <w:pPr>
              <w:pStyle w:val="TAC"/>
              <w:rPr>
                <w:rFonts w:cs="Arial"/>
                <w:szCs w:val="18"/>
              </w:rPr>
            </w:pPr>
            <w:r w:rsidRPr="00EF5447">
              <w:rPr>
                <w:rFonts w:cs="Arial"/>
                <w:szCs w:val="18"/>
              </w:rPr>
              <w:t>DC_1A-8A-11A_n77(2A)-n257I</w:t>
            </w:r>
          </w:p>
        </w:tc>
        <w:tc>
          <w:tcPr>
            <w:tcW w:w="3969" w:type="dxa"/>
            <w:tcMar>
              <w:top w:w="28" w:type="dxa"/>
              <w:left w:w="28" w:type="dxa"/>
              <w:bottom w:w="28" w:type="dxa"/>
              <w:right w:w="28" w:type="dxa"/>
            </w:tcMar>
          </w:tcPr>
          <w:p w14:paraId="27C38EDA" w14:textId="77777777" w:rsidR="008D1E4A" w:rsidRPr="00EF5447" w:rsidRDefault="008D1E4A" w:rsidP="00C620E0">
            <w:pPr>
              <w:pStyle w:val="TAC"/>
              <w:rPr>
                <w:rFonts w:cs="Arial"/>
                <w:szCs w:val="18"/>
                <w:lang w:eastAsia="zh-CN"/>
              </w:rPr>
            </w:pPr>
            <w:r w:rsidRPr="00EF5447">
              <w:rPr>
                <w:rFonts w:cs="Arial"/>
                <w:szCs w:val="18"/>
                <w:lang w:eastAsia="zh-CN"/>
              </w:rPr>
              <w:t>DC_1A_n77A</w:t>
            </w:r>
          </w:p>
          <w:p w14:paraId="144C1B43" w14:textId="77777777" w:rsidR="008D1E4A" w:rsidRPr="00EF5447" w:rsidRDefault="008D1E4A" w:rsidP="00C620E0">
            <w:pPr>
              <w:pStyle w:val="TAC"/>
              <w:rPr>
                <w:rFonts w:cs="Arial"/>
                <w:szCs w:val="18"/>
                <w:lang w:eastAsia="zh-CN"/>
              </w:rPr>
            </w:pPr>
            <w:r w:rsidRPr="00EF5447">
              <w:rPr>
                <w:rFonts w:cs="Arial"/>
                <w:szCs w:val="18"/>
                <w:lang w:eastAsia="zh-CN"/>
              </w:rPr>
              <w:t>DC_1A_n257A</w:t>
            </w:r>
          </w:p>
          <w:p w14:paraId="46BE998E" w14:textId="77777777" w:rsidR="008D1E4A" w:rsidRPr="00EF5447" w:rsidRDefault="008D1E4A" w:rsidP="00C620E0">
            <w:pPr>
              <w:pStyle w:val="TAC"/>
              <w:rPr>
                <w:rFonts w:cs="Arial"/>
                <w:szCs w:val="18"/>
                <w:lang w:eastAsia="zh-CN"/>
              </w:rPr>
            </w:pPr>
            <w:r w:rsidRPr="00EF5447">
              <w:rPr>
                <w:rFonts w:cs="Arial"/>
                <w:szCs w:val="18"/>
                <w:lang w:eastAsia="zh-CN"/>
              </w:rPr>
              <w:t>DC_8A_n77A</w:t>
            </w:r>
          </w:p>
          <w:p w14:paraId="1915A99D" w14:textId="77777777" w:rsidR="008D1E4A" w:rsidRPr="00EF5447" w:rsidRDefault="008D1E4A" w:rsidP="00C620E0">
            <w:pPr>
              <w:pStyle w:val="TAC"/>
              <w:rPr>
                <w:rFonts w:cs="Arial"/>
                <w:szCs w:val="18"/>
                <w:lang w:eastAsia="zh-CN"/>
              </w:rPr>
            </w:pPr>
            <w:r w:rsidRPr="00EF5447">
              <w:rPr>
                <w:rFonts w:cs="Arial"/>
                <w:szCs w:val="18"/>
                <w:lang w:eastAsia="zh-CN"/>
              </w:rPr>
              <w:t>DC_8A_n257A</w:t>
            </w:r>
          </w:p>
          <w:p w14:paraId="6F18BB62" w14:textId="77777777" w:rsidR="008D1E4A" w:rsidRPr="00EF5447" w:rsidRDefault="008D1E4A" w:rsidP="00C620E0">
            <w:pPr>
              <w:pStyle w:val="TAC"/>
              <w:rPr>
                <w:rFonts w:cs="Arial"/>
                <w:szCs w:val="18"/>
                <w:lang w:eastAsia="zh-CN"/>
              </w:rPr>
            </w:pPr>
            <w:r w:rsidRPr="00EF5447">
              <w:rPr>
                <w:rFonts w:cs="Arial"/>
                <w:szCs w:val="18"/>
                <w:lang w:eastAsia="zh-CN"/>
              </w:rPr>
              <w:t>DC_11A_n77A</w:t>
            </w:r>
          </w:p>
          <w:p w14:paraId="22D98628" w14:textId="77777777" w:rsidR="008D1E4A" w:rsidRPr="00EF5447" w:rsidRDefault="008D1E4A" w:rsidP="00C620E0">
            <w:pPr>
              <w:pStyle w:val="TAC"/>
              <w:rPr>
                <w:rFonts w:cs="Arial"/>
                <w:lang w:eastAsia="zh-CN"/>
              </w:rPr>
            </w:pPr>
            <w:r w:rsidRPr="00EF5447">
              <w:rPr>
                <w:rFonts w:cs="Arial"/>
                <w:szCs w:val="18"/>
                <w:lang w:eastAsia="zh-CN"/>
              </w:rPr>
              <w:t>DC_11A_n257A</w:t>
            </w:r>
          </w:p>
        </w:tc>
      </w:tr>
      <w:tr w:rsidR="008D1E4A" w:rsidRPr="00EF5447" w14:paraId="41D00AEA" w14:textId="77777777" w:rsidTr="00C620E0">
        <w:trPr>
          <w:trHeight w:val="187"/>
          <w:jc w:val="center"/>
        </w:trPr>
        <w:tc>
          <w:tcPr>
            <w:tcW w:w="3969" w:type="dxa"/>
            <w:shd w:val="clear" w:color="auto" w:fill="auto"/>
            <w:noWrap/>
            <w:tcMar>
              <w:top w:w="28" w:type="dxa"/>
              <w:left w:w="28" w:type="dxa"/>
              <w:bottom w:w="28" w:type="dxa"/>
              <w:right w:w="28" w:type="dxa"/>
            </w:tcMar>
          </w:tcPr>
          <w:p w14:paraId="2629FC55"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3C206B2"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3587AEE2"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DC_18A_n77A</w:t>
            </w:r>
          </w:p>
          <w:p w14:paraId="314CF43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70427D5B" w14:textId="77777777" w:rsidR="008D1E4A" w:rsidRPr="00EF5447" w:rsidRDefault="008D1E4A" w:rsidP="00C620E0">
            <w:pPr>
              <w:pStyle w:val="TAC"/>
              <w:rPr>
                <w:rFonts w:cs="Arial"/>
                <w:lang w:eastAsia="zh-CN"/>
              </w:rPr>
            </w:pPr>
            <w:r w:rsidRPr="00EF5447">
              <w:rPr>
                <w:rFonts w:eastAsia="DengXian" w:cs="Arial"/>
                <w:szCs w:val="18"/>
                <w:lang w:eastAsia="zh-CN"/>
              </w:rPr>
              <w:t>DC_41A_n77A</w:t>
            </w:r>
          </w:p>
        </w:tc>
      </w:tr>
      <w:tr w:rsidR="008D1E4A" w:rsidRPr="00EF5447" w14:paraId="510D871F" w14:textId="77777777" w:rsidTr="00C620E0">
        <w:trPr>
          <w:trHeight w:val="187"/>
          <w:jc w:val="center"/>
        </w:trPr>
        <w:tc>
          <w:tcPr>
            <w:tcW w:w="3969" w:type="dxa"/>
            <w:shd w:val="clear" w:color="auto" w:fill="auto"/>
            <w:noWrap/>
            <w:tcMar>
              <w:top w:w="28" w:type="dxa"/>
              <w:left w:w="28" w:type="dxa"/>
              <w:bottom w:w="28" w:type="dxa"/>
              <w:right w:w="28" w:type="dxa"/>
            </w:tcMar>
          </w:tcPr>
          <w:p w14:paraId="653F7A6A"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4F48125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1AF39727"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DC_18A_n77A</w:t>
            </w:r>
          </w:p>
          <w:p w14:paraId="0DFA71F6"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5BF2A615"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06DA6AEB"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DC_41A_n77A</w:t>
            </w:r>
          </w:p>
          <w:p w14:paraId="04447372" w14:textId="77777777" w:rsidR="008D1E4A" w:rsidRPr="00EF5447" w:rsidRDefault="008D1E4A" w:rsidP="00C620E0">
            <w:pPr>
              <w:pStyle w:val="TAC"/>
              <w:rPr>
                <w:rFonts w:cs="Arial"/>
                <w:lang w:eastAsia="zh-CN"/>
              </w:rPr>
            </w:pPr>
            <w:r w:rsidRPr="00EF5447">
              <w:rPr>
                <w:rFonts w:eastAsia="DengXian" w:cs="Arial"/>
                <w:szCs w:val="18"/>
                <w:lang w:eastAsia="zh-CN"/>
              </w:rPr>
              <w:t>DC_41C_n77A</w:t>
            </w:r>
          </w:p>
        </w:tc>
      </w:tr>
      <w:tr w:rsidR="008D1E4A" w:rsidRPr="00EF5447" w14:paraId="4C078370" w14:textId="77777777" w:rsidTr="00C620E0">
        <w:trPr>
          <w:trHeight w:val="187"/>
          <w:jc w:val="center"/>
        </w:trPr>
        <w:tc>
          <w:tcPr>
            <w:tcW w:w="3969" w:type="dxa"/>
            <w:shd w:val="clear" w:color="auto" w:fill="auto"/>
            <w:noWrap/>
            <w:tcMar>
              <w:top w:w="28" w:type="dxa"/>
              <w:left w:w="28" w:type="dxa"/>
              <w:bottom w:w="28" w:type="dxa"/>
              <w:right w:w="28" w:type="dxa"/>
            </w:tcMar>
          </w:tcPr>
          <w:p w14:paraId="0F059EA2"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65A375A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4AE68354"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DC_18A_n78A</w:t>
            </w:r>
          </w:p>
          <w:p w14:paraId="084915AB"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76D10707" w14:textId="77777777" w:rsidR="008D1E4A" w:rsidRPr="00EF5447" w:rsidRDefault="008D1E4A" w:rsidP="00C620E0">
            <w:pPr>
              <w:pStyle w:val="TAC"/>
              <w:rPr>
                <w:rFonts w:cs="Arial"/>
                <w:lang w:eastAsia="zh-CN"/>
              </w:rPr>
            </w:pPr>
            <w:r w:rsidRPr="00EF5447">
              <w:rPr>
                <w:rFonts w:eastAsia="DengXian" w:cs="Arial"/>
                <w:szCs w:val="18"/>
                <w:lang w:eastAsia="zh-CN"/>
              </w:rPr>
              <w:t>DC_41A_n78A</w:t>
            </w:r>
          </w:p>
        </w:tc>
      </w:tr>
      <w:tr w:rsidR="008D1E4A" w:rsidRPr="00EF5447" w14:paraId="2D30823A" w14:textId="77777777" w:rsidTr="00C620E0">
        <w:trPr>
          <w:trHeight w:val="187"/>
          <w:jc w:val="center"/>
        </w:trPr>
        <w:tc>
          <w:tcPr>
            <w:tcW w:w="3969" w:type="dxa"/>
            <w:shd w:val="clear" w:color="auto" w:fill="auto"/>
            <w:noWrap/>
            <w:tcMar>
              <w:top w:w="28" w:type="dxa"/>
              <w:left w:w="28" w:type="dxa"/>
              <w:bottom w:w="28" w:type="dxa"/>
              <w:right w:w="28" w:type="dxa"/>
            </w:tcMar>
          </w:tcPr>
          <w:p w14:paraId="574A4F1B" w14:textId="77777777" w:rsidR="008D1E4A" w:rsidRPr="00EF5447" w:rsidRDefault="008D1E4A" w:rsidP="00C620E0">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8C99C78"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4984836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DC_18A_n78A</w:t>
            </w:r>
          </w:p>
          <w:p w14:paraId="7BB10DA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5264E12F"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031FA01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DC_41A_n78A</w:t>
            </w:r>
          </w:p>
          <w:p w14:paraId="6F4E62C8" w14:textId="77777777" w:rsidR="008D1E4A" w:rsidRPr="00EF5447" w:rsidRDefault="008D1E4A" w:rsidP="00C620E0">
            <w:pPr>
              <w:pStyle w:val="TAC"/>
              <w:rPr>
                <w:rFonts w:cs="Arial"/>
                <w:lang w:eastAsia="zh-CN"/>
              </w:rPr>
            </w:pPr>
            <w:r w:rsidRPr="00EF5447">
              <w:rPr>
                <w:rFonts w:eastAsia="DengXian" w:cs="Arial"/>
                <w:szCs w:val="18"/>
                <w:lang w:eastAsia="zh-CN"/>
              </w:rPr>
              <w:t>DC_41C_n78A</w:t>
            </w:r>
          </w:p>
        </w:tc>
      </w:tr>
      <w:tr w:rsidR="008D1E4A" w:rsidRPr="00EF5447" w14:paraId="6DAF2F65" w14:textId="77777777" w:rsidTr="00C620E0">
        <w:trPr>
          <w:trHeight w:val="187"/>
          <w:jc w:val="center"/>
        </w:trPr>
        <w:tc>
          <w:tcPr>
            <w:tcW w:w="3969" w:type="dxa"/>
            <w:shd w:val="clear" w:color="auto" w:fill="auto"/>
            <w:noWrap/>
            <w:tcMar>
              <w:top w:w="28" w:type="dxa"/>
              <w:left w:w="28" w:type="dxa"/>
              <w:bottom w:w="28" w:type="dxa"/>
              <w:right w:w="28" w:type="dxa"/>
            </w:tcMar>
          </w:tcPr>
          <w:p w14:paraId="3900C74F" w14:textId="77777777" w:rsidR="008D1E4A" w:rsidRPr="00EF5447" w:rsidRDefault="008D1E4A" w:rsidP="00C620E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DEAEC2D"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6873695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2E9C22B7"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DC_18A_n257A</w:t>
            </w:r>
          </w:p>
          <w:p w14:paraId="36EC9B9A"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2E1A239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DC_41A_n257A</w:t>
            </w:r>
          </w:p>
          <w:p w14:paraId="3BD4E825"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DC_18A_n257I</w:t>
            </w:r>
          </w:p>
          <w:p w14:paraId="71DAB06D" w14:textId="77777777" w:rsidR="008D1E4A" w:rsidRPr="00EF5447" w:rsidRDefault="008D1E4A" w:rsidP="00C620E0">
            <w:pPr>
              <w:pStyle w:val="TAC"/>
              <w:rPr>
                <w:rFonts w:cs="Arial"/>
                <w:lang w:eastAsia="zh-CN"/>
              </w:rPr>
            </w:pPr>
            <w:r w:rsidRPr="00EF5447">
              <w:rPr>
                <w:rFonts w:eastAsia="DengXian" w:cs="Arial"/>
                <w:szCs w:val="18"/>
                <w:lang w:eastAsia="zh-CN"/>
              </w:rPr>
              <w:t>DC_41A_n257I</w:t>
            </w:r>
          </w:p>
        </w:tc>
      </w:tr>
      <w:tr w:rsidR="008D1E4A" w:rsidRPr="00EF5447" w14:paraId="4FFCD7C0" w14:textId="77777777" w:rsidTr="00C620E0">
        <w:trPr>
          <w:trHeight w:val="187"/>
          <w:jc w:val="center"/>
        </w:trPr>
        <w:tc>
          <w:tcPr>
            <w:tcW w:w="3969" w:type="dxa"/>
            <w:shd w:val="clear" w:color="auto" w:fill="auto"/>
            <w:noWrap/>
            <w:tcMar>
              <w:top w:w="28" w:type="dxa"/>
              <w:left w:w="28" w:type="dxa"/>
              <w:bottom w:w="28" w:type="dxa"/>
              <w:right w:w="28" w:type="dxa"/>
            </w:tcMar>
          </w:tcPr>
          <w:p w14:paraId="74BA21CF" w14:textId="77777777" w:rsidR="008D1E4A" w:rsidRPr="00EF5447" w:rsidRDefault="008D1E4A" w:rsidP="00C620E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23B00699"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2F9F3E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3A0F847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DC_18A_n257A</w:t>
            </w:r>
          </w:p>
          <w:p w14:paraId="005AB4DD"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32D922A8"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4F134C7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DC_41A_n257A</w:t>
            </w:r>
          </w:p>
          <w:p w14:paraId="326A4E3F"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DC_41C_n257A</w:t>
            </w:r>
          </w:p>
          <w:p w14:paraId="3348A3E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DC_18A_n257I</w:t>
            </w:r>
          </w:p>
          <w:p w14:paraId="04C38BD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DC_41A_n257I</w:t>
            </w:r>
          </w:p>
          <w:p w14:paraId="5CD77052" w14:textId="77777777" w:rsidR="008D1E4A" w:rsidRPr="00EF5447" w:rsidRDefault="008D1E4A" w:rsidP="00C620E0">
            <w:pPr>
              <w:pStyle w:val="TAC"/>
              <w:rPr>
                <w:rFonts w:cs="Arial"/>
                <w:lang w:eastAsia="zh-CN"/>
              </w:rPr>
            </w:pPr>
            <w:r w:rsidRPr="00EF5447">
              <w:rPr>
                <w:rFonts w:eastAsia="DengXian" w:cs="Arial"/>
                <w:szCs w:val="18"/>
                <w:lang w:eastAsia="zh-CN"/>
              </w:rPr>
              <w:t>DC_41C_n257I</w:t>
            </w:r>
          </w:p>
        </w:tc>
      </w:tr>
      <w:tr w:rsidR="008D1E4A" w:rsidRPr="00F51302" w14:paraId="156018EA" w14:textId="77777777" w:rsidTr="00C620E0">
        <w:trPr>
          <w:trHeight w:val="187"/>
          <w:jc w:val="center"/>
        </w:trPr>
        <w:tc>
          <w:tcPr>
            <w:tcW w:w="3969" w:type="dxa"/>
            <w:shd w:val="clear" w:color="auto" w:fill="auto"/>
            <w:noWrap/>
            <w:tcMar>
              <w:top w:w="28" w:type="dxa"/>
              <w:left w:w="28" w:type="dxa"/>
              <w:bottom w:w="28" w:type="dxa"/>
              <w:right w:w="28" w:type="dxa"/>
            </w:tcMar>
          </w:tcPr>
          <w:p w14:paraId="31EDB20C" w14:textId="77777777" w:rsidR="008D1E4A" w:rsidRPr="00EF5447" w:rsidRDefault="008D1E4A" w:rsidP="00C620E0">
            <w:pPr>
              <w:pStyle w:val="TAC"/>
              <w:rPr>
                <w:noProof/>
              </w:rPr>
            </w:pPr>
            <w:r w:rsidRPr="00EF5447">
              <w:rPr>
                <w:noProof/>
              </w:rPr>
              <w:t>DC_1A-18A-42A_n78A-n257A</w:t>
            </w:r>
          </w:p>
          <w:p w14:paraId="06D45346" w14:textId="77777777" w:rsidR="008D1E4A" w:rsidRPr="00EF5447" w:rsidRDefault="008D1E4A" w:rsidP="00C620E0">
            <w:pPr>
              <w:pStyle w:val="TAC"/>
              <w:rPr>
                <w:noProof/>
                <w:lang w:eastAsia="ko-KR"/>
              </w:rPr>
            </w:pPr>
            <w:r w:rsidRPr="00EF5447">
              <w:rPr>
                <w:noProof/>
                <w:lang w:eastAsia="zh-CN"/>
              </w:rPr>
              <w:t>DC_1A-18A-42A_n78A-n257G</w:t>
            </w:r>
          </w:p>
          <w:p w14:paraId="1A8B60E6" w14:textId="77777777" w:rsidR="008D1E4A" w:rsidRPr="00EF5447" w:rsidRDefault="008D1E4A" w:rsidP="00C620E0">
            <w:pPr>
              <w:pStyle w:val="TAC"/>
              <w:rPr>
                <w:noProof/>
                <w:lang w:eastAsia="ko-KR"/>
              </w:rPr>
            </w:pPr>
            <w:r w:rsidRPr="00EF5447">
              <w:rPr>
                <w:noProof/>
                <w:lang w:eastAsia="zh-CN"/>
              </w:rPr>
              <w:t>DC_1A-18A-42A_n78A-n257H</w:t>
            </w:r>
          </w:p>
          <w:p w14:paraId="7011216E" w14:textId="77777777" w:rsidR="008D1E4A" w:rsidRPr="00EF5447" w:rsidRDefault="008D1E4A" w:rsidP="00C620E0">
            <w:pPr>
              <w:pStyle w:val="TAC"/>
              <w:rPr>
                <w:noProof/>
                <w:lang w:eastAsia="zh-CN"/>
              </w:rPr>
            </w:pPr>
            <w:r w:rsidRPr="00EF5447">
              <w:rPr>
                <w:noProof/>
                <w:lang w:eastAsia="zh-CN"/>
              </w:rPr>
              <w:t>DC_1A-18A-42A_n78A-n257I</w:t>
            </w:r>
          </w:p>
          <w:p w14:paraId="5C3C7CE9" w14:textId="77777777" w:rsidR="008D1E4A" w:rsidRPr="00EF5447" w:rsidRDefault="008D1E4A" w:rsidP="00C620E0">
            <w:pPr>
              <w:pStyle w:val="TAC"/>
              <w:rPr>
                <w:noProof/>
              </w:rPr>
            </w:pPr>
            <w:r w:rsidRPr="00EF5447">
              <w:rPr>
                <w:noProof/>
              </w:rPr>
              <w:t>DC_1A-18A-42C_n78A-n257A</w:t>
            </w:r>
          </w:p>
          <w:p w14:paraId="1790CB8B" w14:textId="77777777" w:rsidR="008D1E4A" w:rsidRPr="00EF5447" w:rsidRDefault="008D1E4A" w:rsidP="00C620E0">
            <w:pPr>
              <w:pStyle w:val="TAC"/>
              <w:rPr>
                <w:noProof/>
                <w:lang w:eastAsia="ko-KR"/>
              </w:rPr>
            </w:pPr>
            <w:r w:rsidRPr="00EF5447">
              <w:rPr>
                <w:noProof/>
                <w:lang w:eastAsia="zh-CN"/>
              </w:rPr>
              <w:t>DC_1A-18A-42C_n78A-n257G</w:t>
            </w:r>
          </w:p>
          <w:p w14:paraId="28DD3F42" w14:textId="77777777" w:rsidR="008D1E4A" w:rsidRPr="00EF5447" w:rsidRDefault="008D1E4A" w:rsidP="00C620E0">
            <w:pPr>
              <w:pStyle w:val="TAC"/>
              <w:rPr>
                <w:noProof/>
                <w:lang w:eastAsia="ko-KR"/>
              </w:rPr>
            </w:pPr>
            <w:r w:rsidRPr="00EF5447">
              <w:rPr>
                <w:noProof/>
                <w:lang w:eastAsia="zh-CN"/>
              </w:rPr>
              <w:t>DC_1A-18A-42C_n78A-n257H</w:t>
            </w:r>
          </w:p>
          <w:p w14:paraId="4AD07D73" w14:textId="77777777" w:rsidR="008D1E4A" w:rsidRPr="00EF5447" w:rsidRDefault="008D1E4A" w:rsidP="00C620E0">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3B6980A4" w14:textId="77777777" w:rsidR="008D1E4A" w:rsidRPr="00EF5447" w:rsidRDefault="008D1E4A" w:rsidP="00C620E0">
            <w:pPr>
              <w:pStyle w:val="TAC"/>
              <w:rPr>
                <w:rFonts w:cs="Arial"/>
                <w:lang w:eastAsia="zh-CN"/>
              </w:rPr>
            </w:pPr>
            <w:r w:rsidRPr="00EF5447">
              <w:rPr>
                <w:rFonts w:cs="Arial"/>
                <w:lang w:eastAsia="zh-CN"/>
              </w:rPr>
              <w:t>DC_1A_n78A</w:t>
            </w:r>
          </w:p>
          <w:p w14:paraId="5978E194" w14:textId="77777777" w:rsidR="008D1E4A" w:rsidRPr="00EF5447" w:rsidRDefault="008D1E4A" w:rsidP="00C620E0">
            <w:pPr>
              <w:pStyle w:val="TAC"/>
              <w:rPr>
                <w:rFonts w:cs="Arial"/>
                <w:lang w:eastAsia="zh-CN"/>
              </w:rPr>
            </w:pPr>
            <w:r w:rsidRPr="00EF5447">
              <w:rPr>
                <w:rFonts w:cs="Arial"/>
                <w:lang w:eastAsia="zh-CN"/>
              </w:rPr>
              <w:t>DC_1A_n257A</w:t>
            </w:r>
          </w:p>
          <w:p w14:paraId="0D72C7FB" w14:textId="77777777" w:rsidR="008D1E4A" w:rsidRPr="00EF5447" w:rsidRDefault="008D1E4A" w:rsidP="00C620E0">
            <w:pPr>
              <w:pStyle w:val="TAC"/>
              <w:rPr>
                <w:rFonts w:cs="Arial"/>
                <w:lang w:eastAsia="zh-CN"/>
              </w:rPr>
            </w:pPr>
            <w:r w:rsidRPr="00EF5447">
              <w:rPr>
                <w:rFonts w:cs="Arial"/>
                <w:lang w:eastAsia="zh-CN"/>
              </w:rPr>
              <w:t>DC_1A_n257G</w:t>
            </w:r>
          </w:p>
          <w:p w14:paraId="076E9A2A" w14:textId="77777777" w:rsidR="008D1E4A" w:rsidRPr="00EF5447" w:rsidRDefault="008D1E4A" w:rsidP="00C620E0">
            <w:pPr>
              <w:pStyle w:val="TAC"/>
              <w:rPr>
                <w:rFonts w:cs="Arial"/>
                <w:lang w:eastAsia="zh-CN"/>
              </w:rPr>
            </w:pPr>
            <w:r w:rsidRPr="00EF5447">
              <w:rPr>
                <w:rFonts w:cs="Arial"/>
                <w:lang w:eastAsia="zh-CN"/>
              </w:rPr>
              <w:t>DC_1A_n257H</w:t>
            </w:r>
          </w:p>
          <w:p w14:paraId="391CF6A7" w14:textId="77777777" w:rsidR="008D1E4A" w:rsidRPr="00EF5447" w:rsidRDefault="008D1E4A" w:rsidP="00C620E0">
            <w:pPr>
              <w:pStyle w:val="TAC"/>
              <w:rPr>
                <w:rFonts w:cs="Arial"/>
                <w:lang w:eastAsia="zh-CN"/>
              </w:rPr>
            </w:pPr>
            <w:r w:rsidRPr="00EF5447">
              <w:rPr>
                <w:rFonts w:cs="Arial"/>
                <w:lang w:eastAsia="zh-CN"/>
              </w:rPr>
              <w:t>DC_1A_n257I</w:t>
            </w:r>
          </w:p>
          <w:p w14:paraId="272F43C1" w14:textId="77777777" w:rsidR="008D1E4A" w:rsidRPr="00EF5447" w:rsidRDefault="008D1E4A" w:rsidP="00C620E0">
            <w:pPr>
              <w:pStyle w:val="TAC"/>
              <w:rPr>
                <w:rFonts w:cs="Arial"/>
                <w:lang w:eastAsia="zh-CN"/>
              </w:rPr>
            </w:pPr>
            <w:r w:rsidRPr="00EF5447">
              <w:rPr>
                <w:rFonts w:cs="Arial"/>
                <w:lang w:eastAsia="zh-CN"/>
              </w:rPr>
              <w:t>DC_18A_n78A</w:t>
            </w:r>
          </w:p>
          <w:p w14:paraId="5B4709D8" w14:textId="77777777" w:rsidR="008D1E4A" w:rsidRPr="00EF5447" w:rsidRDefault="008D1E4A" w:rsidP="00C620E0">
            <w:pPr>
              <w:pStyle w:val="TAC"/>
              <w:rPr>
                <w:rFonts w:cs="Arial"/>
                <w:lang w:eastAsia="zh-CN"/>
              </w:rPr>
            </w:pPr>
            <w:r w:rsidRPr="00EF5447">
              <w:rPr>
                <w:rFonts w:cs="Arial"/>
                <w:lang w:eastAsia="zh-CN"/>
              </w:rPr>
              <w:t>DC_18A_n257A</w:t>
            </w:r>
          </w:p>
          <w:p w14:paraId="4F518F4A" w14:textId="77777777" w:rsidR="008D1E4A" w:rsidRPr="00EF5447" w:rsidRDefault="008D1E4A" w:rsidP="00C620E0">
            <w:pPr>
              <w:pStyle w:val="TAC"/>
              <w:rPr>
                <w:rFonts w:cs="Arial"/>
                <w:lang w:eastAsia="zh-CN"/>
              </w:rPr>
            </w:pPr>
            <w:r w:rsidRPr="00EF5447">
              <w:rPr>
                <w:rFonts w:cs="Arial"/>
                <w:lang w:eastAsia="zh-CN"/>
              </w:rPr>
              <w:t>DC_18A_n257G</w:t>
            </w:r>
          </w:p>
          <w:p w14:paraId="06F2F256" w14:textId="77777777" w:rsidR="008D1E4A" w:rsidRPr="00EF5447" w:rsidRDefault="008D1E4A" w:rsidP="00C620E0">
            <w:pPr>
              <w:pStyle w:val="TAC"/>
              <w:rPr>
                <w:rFonts w:cs="Arial"/>
                <w:lang w:eastAsia="zh-CN"/>
              </w:rPr>
            </w:pPr>
            <w:r w:rsidRPr="00EF5447">
              <w:rPr>
                <w:rFonts w:cs="Arial"/>
                <w:lang w:eastAsia="zh-CN"/>
              </w:rPr>
              <w:t>DC_18A_n257H</w:t>
            </w:r>
          </w:p>
          <w:p w14:paraId="314788A9" w14:textId="77777777" w:rsidR="008D1E4A" w:rsidRPr="00EF5447" w:rsidRDefault="008D1E4A" w:rsidP="00C620E0">
            <w:pPr>
              <w:pStyle w:val="TAC"/>
              <w:rPr>
                <w:rFonts w:cs="Arial"/>
                <w:lang w:eastAsia="zh-CN"/>
              </w:rPr>
            </w:pPr>
            <w:r w:rsidRPr="00EF5447">
              <w:rPr>
                <w:rFonts w:cs="Arial"/>
                <w:lang w:eastAsia="zh-CN"/>
              </w:rPr>
              <w:t>DC_18A_n257I</w:t>
            </w:r>
          </w:p>
          <w:p w14:paraId="205296CF" w14:textId="77777777" w:rsidR="008D1E4A" w:rsidRPr="00EF5447" w:rsidRDefault="008D1E4A" w:rsidP="00C620E0">
            <w:pPr>
              <w:pStyle w:val="TAC"/>
              <w:rPr>
                <w:rFonts w:cs="Arial"/>
                <w:lang w:eastAsia="zh-CN"/>
              </w:rPr>
            </w:pPr>
            <w:r w:rsidRPr="00EF5447">
              <w:rPr>
                <w:rFonts w:cs="Arial"/>
                <w:lang w:eastAsia="zh-CN"/>
              </w:rPr>
              <w:t>DC_42A_n257A</w:t>
            </w:r>
          </w:p>
          <w:p w14:paraId="1B704DC1" w14:textId="77777777" w:rsidR="008D1E4A" w:rsidRPr="00EF5447" w:rsidRDefault="008D1E4A" w:rsidP="00C620E0">
            <w:pPr>
              <w:pStyle w:val="TAC"/>
              <w:rPr>
                <w:rFonts w:cs="Arial"/>
                <w:lang w:eastAsia="zh-CN"/>
              </w:rPr>
            </w:pPr>
            <w:r w:rsidRPr="00EF5447">
              <w:rPr>
                <w:rFonts w:cs="Arial"/>
                <w:lang w:eastAsia="zh-CN"/>
              </w:rPr>
              <w:t>DC_42A_n257G</w:t>
            </w:r>
          </w:p>
          <w:p w14:paraId="3E63B4B0" w14:textId="77777777" w:rsidR="008D1E4A" w:rsidRPr="00EF5447" w:rsidRDefault="008D1E4A" w:rsidP="00C620E0">
            <w:pPr>
              <w:pStyle w:val="TAC"/>
              <w:rPr>
                <w:rFonts w:cs="Arial"/>
                <w:lang w:eastAsia="zh-CN"/>
              </w:rPr>
            </w:pPr>
            <w:r w:rsidRPr="00EF5447">
              <w:rPr>
                <w:rFonts w:cs="Arial"/>
                <w:lang w:eastAsia="zh-CN"/>
              </w:rPr>
              <w:t>DC_42A_n257H</w:t>
            </w:r>
          </w:p>
          <w:p w14:paraId="12179A09" w14:textId="77777777" w:rsidR="008D1E4A" w:rsidRPr="00EF5447" w:rsidRDefault="008D1E4A" w:rsidP="00C620E0">
            <w:pPr>
              <w:pStyle w:val="TAC"/>
              <w:rPr>
                <w:rFonts w:cs="Arial"/>
                <w:lang w:eastAsia="zh-CN"/>
              </w:rPr>
            </w:pPr>
            <w:r w:rsidRPr="00EF5447">
              <w:rPr>
                <w:rFonts w:cs="Arial"/>
                <w:lang w:eastAsia="zh-CN"/>
              </w:rPr>
              <w:t>DC_42A_n257I</w:t>
            </w:r>
          </w:p>
          <w:p w14:paraId="2E7CF36F" w14:textId="77777777" w:rsidR="008D1E4A" w:rsidRPr="00EF5447" w:rsidRDefault="008D1E4A" w:rsidP="00C620E0">
            <w:pPr>
              <w:pStyle w:val="TAC"/>
              <w:rPr>
                <w:rFonts w:cs="Arial"/>
                <w:lang w:eastAsia="zh-CN"/>
              </w:rPr>
            </w:pPr>
            <w:r w:rsidRPr="00EF5447">
              <w:rPr>
                <w:rFonts w:cs="Arial"/>
                <w:lang w:eastAsia="zh-CN"/>
              </w:rPr>
              <w:t>DC_42C_n257A</w:t>
            </w:r>
          </w:p>
          <w:p w14:paraId="0A93AA97"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E041E59"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5F0D1EB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1BEB594A" w14:textId="77777777" w:rsidTr="00C620E0">
        <w:trPr>
          <w:trHeight w:val="187"/>
          <w:jc w:val="center"/>
        </w:trPr>
        <w:tc>
          <w:tcPr>
            <w:tcW w:w="3969" w:type="dxa"/>
            <w:shd w:val="clear" w:color="auto" w:fill="auto"/>
            <w:noWrap/>
            <w:tcMar>
              <w:top w:w="28" w:type="dxa"/>
              <w:left w:w="28" w:type="dxa"/>
              <w:bottom w:w="28" w:type="dxa"/>
              <w:right w:w="28" w:type="dxa"/>
            </w:tcMar>
          </w:tcPr>
          <w:p w14:paraId="22A898F5" w14:textId="77777777" w:rsidR="008D1E4A" w:rsidRPr="00EF5447" w:rsidRDefault="008D1E4A" w:rsidP="00C620E0">
            <w:pPr>
              <w:pStyle w:val="TAC"/>
              <w:rPr>
                <w:noProof/>
              </w:rPr>
            </w:pPr>
            <w:r w:rsidRPr="00EF5447">
              <w:rPr>
                <w:noProof/>
              </w:rPr>
              <w:lastRenderedPageBreak/>
              <w:t>DC_1A-19A-42A_n77A-n257A</w:t>
            </w:r>
          </w:p>
          <w:p w14:paraId="3900C193" w14:textId="77777777" w:rsidR="008D1E4A" w:rsidRPr="00EF5447" w:rsidRDefault="008D1E4A" w:rsidP="00C620E0">
            <w:pPr>
              <w:pStyle w:val="TAC"/>
              <w:rPr>
                <w:noProof/>
                <w:lang w:eastAsia="ko-KR"/>
              </w:rPr>
            </w:pPr>
            <w:r w:rsidRPr="00EF5447">
              <w:rPr>
                <w:noProof/>
                <w:lang w:eastAsia="zh-CN"/>
              </w:rPr>
              <w:t>DC_1A-19A-42A_n77A-n257G</w:t>
            </w:r>
          </w:p>
          <w:p w14:paraId="6D0F04AF" w14:textId="77777777" w:rsidR="008D1E4A" w:rsidRPr="00EF5447" w:rsidRDefault="008D1E4A" w:rsidP="00C620E0">
            <w:pPr>
              <w:pStyle w:val="TAC"/>
              <w:rPr>
                <w:noProof/>
                <w:lang w:eastAsia="ko-KR"/>
              </w:rPr>
            </w:pPr>
            <w:r w:rsidRPr="00EF5447">
              <w:rPr>
                <w:noProof/>
                <w:lang w:eastAsia="zh-CN"/>
              </w:rPr>
              <w:t>DC_1A-19A-42A_n77A-n257H</w:t>
            </w:r>
          </w:p>
          <w:p w14:paraId="74339712" w14:textId="77777777" w:rsidR="008D1E4A" w:rsidRPr="00EF5447" w:rsidRDefault="008D1E4A" w:rsidP="00C620E0">
            <w:pPr>
              <w:pStyle w:val="TAC"/>
              <w:rPr>
                <w:noProof/>
                <w:lang w:eastAsia="zh-CN"/>
              </w:rPr>
            </w:pPr>
            <w:r w:rsidRPr="00EF5447">
              <w:rPr>
                <w:noProof/>
                <w:lang w:eastAsia="zh-CN"/>
              </w:rPr>
              <w:t>DC_1A-19A-42A_n77A-n257I</w:t>
            </w:r>
          </w:p>
          <w:p w14:paraId="7A378426" w14:textId="77777777" w:rsidR="008D1E4A" w:rsidRPr="00EF5447" w:rsidRDefault="008D1E4A" w:rsidP="00C620E0">
            <w:pPr>
              <w:pStyle w:val="TAC"/>
              <w:rPr>
                <w:noProof/>
              </w:rPr>
            </w:pPr>
            <w:r w:rsidRPr="00EF5447">
              <w:rPr>
                <w:noProof/>
              </w:rPr>
              <w:t>DC_1A-19A-42C_n77A-n257A</w:t>
            </w:r>
          </w:p>
          <w:p w14:paraId="3ED59453" w14:textId="77777777" w:rsidR="008D1E4A" w:rsidRPr="00EF5447" w:rsidRDefault="008D1E4A" w:rsidP="00C620E0">
            <w:pPr>
              <w:pStyle w:val="TAC"/>
              <w:rPr>
                <w:noProof/>
                <w:lang w:eastAsia="ko-KR"/>
              </w:rPr>
            </w:pPr>
            <w:r w:rsidRPr="00EF5447">
              <w:rPr>
                <w:noProof/>
                <w:lang w:eastAsia="zh-CN"/>
              </w:rPr>
              <w:t>DC_1A-19A-42C_n77A-n257G</w:t>
            </w:r>
          </w:p>
          <w:p w14:paraId="22A80AFF" w14:textId="77777777" w:rsidR="008D1E4A" w:rsidRPr="00EF5447" w:rsidRDefault="008D1E4A" w:rsidP="00C620E0">
            <w:pPr>
              <w:pStyle w:val="TAC"/>
              <w:rPr>
                <w:noProof/>
                <w:lang w:eastAsia="ko-KR"/>
              </w:rPr>
            </w:pPr>
            <w:r w:rsidRPr="00EF5447">
              <w:rPr>
                <w:noProof/>
                <w:lang w:eastAsia="zh-CN"/>
              </w:rPr>
              <w:t>DC_1A-19A-42C_n77A-n257H</w:t>
            </w:r>
          </w:p>
          <w:p w14:paraId="23BAA01F" w14:textId="77777777" w:rsidR="008D1E4A" w:rsidRPr="00EF5447" w:rsidRDefault="008D1E4A" w:rsidP="00C620E0">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499D83AD" w14:textId="77777777" w:rsidR="008D1E4A" w:rsidRPr="00EF5447" w:rsidRDefault="008D1E4A" w:rsidP="00C620E0">
            <w:pPr>
              <w:pStyle w:val="TAC"/>
              <w:rPr>
                <w:rFonts w:cs="Arial"/>
                <w:lang w:eastAsia="zh-CN"/>
              </w:rPr>
            </w:pPr>
            <w:r w:rsidRPr="00EF5447">
              <w:rPr>
                <w:rFonts w:cs="Arial"/>
                <w:lang w:eastAsia="zh-CN"/>
              </w:rPr>
              <w:t>DC_1A_n77A</w:t>
            </w:r>
          </w:p>
          <w:p w14:paraId="3AD16973" w14:textId="77777777" w:rsidR="008D1E4A" w:rsidRPr="00EF5447" w:rsidRDefault="008D1E4A" w:rsidP="00C620E0">
            <w:pPr>
              <w:pStyle w:val="TAC"/>
              <w:rPr>
                <w:rFonts w:cs="Arial"/>
                <w:lang w:eastAsia="zh-CN"/>
              </w:rPr>
            </w:pPr>
            <w:r w:rsidRPr="00EF5447">
              <w:rPr>
                <w:rFonts w:cs="Arial"/>
                <w:lang w:eastAsia="zh-CN"/>
              </w:rPr>
              <w:t>DC_1A_n257A</w:t>
            </w:r>
          </w:p>
          <w:p w14:paraId="0EC7464F" w14:textId="77777777" w:rsidR="008D1E4A" w:rsidRPr="00EF5447" w:rsidRDefault="008D1E4A" w:rsidP="00C620E0">
            <w:pPr>
              <w:pStyle w:val="TAC"/>
              <w:rPr>
                <w:rFonts w:cs="Arial"/>
                <w:lang w:eastAsia="zh-CN"/>
              </w:rPr>
            </w:pPr>
            <w:r w:rsidRPr="00EF5447">
              <w:rPr>
                <w:rFonts w:cs="Arial"/>
                <w:lang w:eastAsia="zh-CN"/>
              </w:rPr>
              <w:t>DC_1A_n257G</w:t>
            </w:r>
          </w:p>
          <w:p w14:paraId="0DE0FCE6" w14:textId="77777777" w:rsidR="008D1E4A" w:rsidRPr="00EF5447" w:rsidRDefault="008D1E4A" w:rsidP="00C620E0">
            <w:pPr>
              <w:pStyle w:val="TAC"/>
              <w:rPr>
                <w:rFonts w:cs="Arial"/>
                <w:lang w:eastAsia="zh-CN"/>
              </w:rPr>
            </w:pPr>
            <w:r w:rsidRPr="00EF5447">
              <w:rPr>
                <w:rFonts w:cs="Arial"/>
                <w:lang w:eastAsia="zh-CN"/>
              </w:rPr>
              <w:t>DC_1A_n257H</w:t>
            </w:r>
          </w:p>
          <w:p w14:paraId="0B52BFE0" w14:textId="77777777" w:rsidR="008D1E4A" w:rsidRPr="00EF5447" w:rsidRDefault="008D1E4A" w:rsidP="00C620E0">
            <w:pPr>
              <w:pStyle w:val="TAC"/>
              <w:rPr>
                <w:rFonts w:cs="Arial"/>
                <w:lang w:eastAsia="zh-CN"/>
              </w:rPr>
            </w:pPr>
            <w:r w:rsidRPr="00EF5447">
              <w:rPr>
                <w:rFonts w:cs="Arial"/>
                <w:lang w:eastAsia="zh-CN"/>
              </w:rPr>
              <w:t>DC_1A_n257I</w:t>
            </w:r>
          </w:p>
          <w:p w14:paraId="0097B052" w14:textId="77777777" w:rsidR="008D1E4A" w:rsidRPr="00EF5447" w:rsidRDefault="008D1E4A" w:rsidP="00C620E0">
            <w:pPr>
              <w:pStyle w:val="TAC"/>
              <w:rPr>
                <w:rFonts w:cs="Arial"/>
                <w:lang w:eastAsia="zh-CN"/>
              </w:rPr>
            </w:pPr>
            <w:r w:rsidRPr="00EF5447">
              <w:rPr>
                <w:rFonts w:cs="Arial"/>
                <w:lang w:eastAsia="zh-CN"/>
              </w:rPr>
              <w:t>DC_19A_n77A</w:t>
            </w:r>
          </w:p>
          <w:p w14:paraId="5653F941" w14:textId="77777777" w:rsidR="008D1E4A" w:rsidRPr="00EF5447" w:rsidRDefault="008D1E4A" w:rsidP="00C620E0">
            <w:pPr>
              <w:pStyle w:val="TAC"/>
              <w:rPr>
                <w:rFonts w:cs="Arial"/>
                <w:lang w:eastAsia="zh-CN"/>
              </w:rPr>
            </w:pPr>
            <w:r w:rsidRPr="00EF5447">
              <w:rPr>
                <w:rFonts w:cs="Arial"/>
                <w:lang w:eastAsia="zh-CN"/>
              </w:rPr>
              <w:t>DC_19A_n257A</w:t>
            </w:r>
          </w:p>
          <w:p w14:paraId="6E8E06AE" w14:textId="77777777" w:rsidR="008D1E4A" w:rsidRPr="00EF5447" w:rsidRDefault="008D1E4A" w:rsidP="00C620E0">
            <w:pPr>
              <w:pStyle w:val="TAC"/>
              <w:rPr>
                <w:rFonts w:cs="Arial"/>
                <w:lang w:eastAsia="zh-CN"/>
              </w:rPr>
            </w:pPr>
            <w:r w:rsidRPr="00EF5447">
              <w:rPr>
                <w:rFonts w:cs="Arial"/>
                <w:lang w:eastAsia="zh-CN"/>
              </w:rPr>
              <w:t>DC_19A_n257G</w:t>
            </w:r>
          </w:p>
          <w:p w14:paraId="59A3453C" w14:textId="77777777" w:rsidR="008D1E4A" w:rsidRPr="00EF5447" w:rsidRDefault="008D1E4A" w:rsidP="00C620E0">
            <w:pPr>
              <w:pStyle w:val="TAC"/>
              <w:rPr>
                <w:rFonts w:cs="Arial"/>
                <w:lang w:eastAsia="zh-CN"/>
              </w:rPr>
            </w:pPr>
            <w:r w:rsidRPr="00EF5447">
              <w:rPr>
                <w:rFonts w:cs="Arial"/>
                <w:lang w:eastAsia="zh-CN"/>
              </w:rPr>
              <w:t>DC_19A_n257H</w:t>
            </w:r>
          </w:p>
          <w:p w14:paraId="67A3EABB" w14:textId="77777777" w:rsidR="008D1E4A" w:rsidRPr="00EF5447" w:rsidRDefault="008D1E4A" w:rsidP="00C620E0">
            <w:pPr>
              <w:pStyle w:val="TAC"/>
              <w:rPr>
                <w:rFonts w:cs="Arial"/>
                <w:lang w:eastAsia="zh-CN"/>
              </w:rPr>
            </w:pPr>
            <w:r w:rsidRPr="00EF5447">
              <w:rPr>
                <w:rFonts w:cs="Arial"/>
                <w:lang w:eastAsia="zh-CN"/>
              </w:rPr>
              <w:t>DC_19A_n257I</w:t>
            </w:r>
          </w:p>
          <w:p w14:paraId="16710345" w14:textId="77777777" w:rsidR="008D1E4A" w:rsidRPr="00EF5447" w:rsidRDefault="008D1E4A" w:rsidP="00C620E0">
            <w:pPr>
              <w:pStyle w:val="TAC"/>
              <w:rPr>
                <w:rFonts w:cs="Arial"/>
                <w:lang w:eastAsia="zh-CN"/>
              </w:rPr>
            </w:pPr>
            <w:r w:rsidRPr="00EF5447">
              <w:rPr>
                <w:rFonts w:cs="Arial"/>
                <w:lang w:eastAsia="zh-CN"/>
              </w:rPr>
              <w:t>DC_42A_n257A</w:t>
            </w:r>
          </w:p>
          <w:p w14:paraId="089720CC" w14:textId="77777777" w:rsidR="008D1E4A" w:rsidRPr="00EF5447" w:rsidRDefault="008D1E4A" w:rsidP="00C620E0">
            <w:pPr>
              <w:pStyle w:val="TAC"/>
              <w:rPr>
                <w:rFonts w:cs="Arial"/>
                <w:lang w:eastAsia="zh-CN"/>
              </w:rPr>
            </w:pPr>
            <w:r w:rsidRPr="00EF5447">
              <w:rPr>
                <w:rFonts w:cs="Arial"/>
                <w:lang w:eastAsia="zh-CN"/>
              </w:rPr>
              <w:t>DC_42A_n257G</w:t>
            </w:r>
          </w:p>
          <w:p w14:paraId="28D1E477" w14:textId="77777777" w:rsidR="008D1E4A" w:rsidRPr="00EF5447" w:rsidRDefault="008D1E4A" w:rsidP="00C620E0">
            <w:pPr>
              <w:pStyle w:val="TAC"/>
              <w:rPr>
                <w:rFonts w:cs="Arial"/>
                <w:lang w:eastAsia="zh-CN"/>
              </w:rPr>
            </w:pPr>
            <w:r w:rsidRPr="00EF5447">
              <w:rPr>
                <w:rFonts w:cs="Arial"/>
                <w:lang w:eastAsia="zh-CN"/>
              </w:rPr>
              <w:t>DC_42A_n257H</w:t>
            </w:r>
          </w:p>
          <w:p w14:paraId="17365F1B"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2787E8DF" w14:textId="77777777" w:rsidTr="00C620E0">
        <w:trPr>
          <w:trHeight w:val="187"/>
          <w:jc w:val="center"/>
        </w:trPr>
        <w:tc>
          <w:tcPr>
            <w:tcW w:w="3969" w:type="dxa"/>
            <w:shd w:val="clear" w:color="auto" w:fill="auto"/>
            <w:noWrap/>
            <w:tcMar>
              <w:top w:w="28" w:type="dxa"/>
              <w:left w:w="28" w:type="dxa"/>
              <w:bottom w:w="28" w:type="dxa"/>
              <w:right w:w="28" w:type="dxa"/>
            </w:tcMar>
          </w:tcPr>
          <w:p w14:paraId="2ECD347D" w14:textId="77777777" w:rsidR="008D1E4A" w:rsidRPr="00EF5447" w:rsidRDefault="008D1E4A" w:rsidP="00C620E0">
            <w:pPr>
              <w:pStyle w:val="TAC"/>
              <w:rPr>
                <w:noProof/>
              </w:rPr>
            </w:pPr>
            <w:r w:rsidRPr="00EF5447">
              <w:rPr>
                <w:noProof/>
              </w:rPr>
              <w:t>DC_1A-19A-42A_n78A-n257A</w:t>
            </w:r>
          </w:p>
          <w:p w14:paraId="116379A1" w14:textId="77777777" w:rsidR="008D1E4A" w:rsidRPr="00EF5447" w:rsidRDefault="008D1E4A" w:rsidP="00C620E0">
            <w:pPr>
              <w:pStyle w:val="TAC"/>
              <w:rPr>
                <w:noProof/>
                <w:lang w:eastAsia="ko-KR"/>
              </w:rPr>
            </w:pPr>
            <w:r w:rsidRPr="00EF5447">
              <w:rPr>
                <w:noProof/>
                <w:lang w:eastAsia="zh-CN"/>
              </w:rPr>
              <w:t>DC_1A-19A-42A_n78A-n257G</w:t>
            </w:r>
          </w:p>
          <w:p w14:paraId="303DBD47" w14:textId="77777777" w:rsidR="008D1E4A" w:rsidRPr="00EF5447" w:rsidRDefault="008D1E4A" w:rsidP="00C620E0">
            <w:pPr>
              <w:pStyle w:val="TAC"/>
              <w:rPr>
                <w:noProof/>
                <w:lang w:eastAsia="ko-KR"/>
              </w:rPr>
            </w:pPr>
            <w:r w:rsidRPr="00EF5447">
              <w:rPr>
                <w:noProof/>
                <w:lang w:eastAsia="zh-CN"/>
              </w:rPr>
              <w:t>DC_1A-19A-42A_n78A-n257H</w:t>
            </w:r>
          </w:p>
          <w:p w14:paraId="4B931194" w14:textId="77777777" w:rsidR="008D1E4A" w:rsidRPr="00EF5447" w:rsidRDefault="008D1E4A" w:rsidP="00C620E0">
            <w:pPr>
              <w:pStyle w:val="TAC"/>
              <w:rPr>
                <w:noProof/>
                <w:lang w:eastAsia="zh-CN"/>
              </w:rPr>
            </w:pPr>
            <w:r w:rsidRPr="00EF5447">
              <w:rPr>
                <w:noProof/>
                <w:lang w:eastAsia="zh-CN"/>
              </w:rPr>
              <w:t>DC_1A-19A-42A_n78A-n257I</w:t>
            </w:r>
          </w:p>
          <w:p w14:paraId="64162ADD" w14:textId="77777777" w:rsidR="008D1E4A" w:rsidRPr="00EF5447" w:rsidRDefault="008D1E4A" w:rsidP="00C620E0">
            <w:pPr>
              <w:pStyle w:val="TAC"/>
              <w:rPr>
                <w:noProof/>
              </w:rPr>
            </w:pPr>
            <w:r w:rsidRPr="00EF5447">
              <w:rPr>
                <w:noProof/>
              </w:rPr>
              <w:t>DC_1A-19A-42C_n78A-n257A</w:t>
            </w:r>
          </w:p>
          <w:p w14:paraId="417740CB" w14:textId="77777777" w:rsidR="008D1E4A" w:rsidRPr="00EF5447" w:rsidRDefault="008D1E4A" w:rsidP="00C620E0">
            <w:pPr>
              <w:pStyle w:val="TAC"/>
              <w:rPr>
                <w:noProof/>
                <w:lang w:eastAsia="ko-KR"/>
              </w:rPr>
            </w:pPr>
            <w:r w:rsidRPr="00EF5447">
              <w:rPr>
                <w:noProof/>
                <w:lang w:eastAsia="zh-CN"/>
              </w:rPr>
              <w:t>DC_1A-19A-42C_n78A-n257G</w:t>
            </w:r>
          </w:p>
          <w:p w14:paraId="16FD83CA" w14:textId="77777777" w:rsidR="008D1E4A" w:rsidRPr="00EF5447" w:rsidRDefault="008D1E4A" w:rsidP="00C620E0">
            <w:pPr>
              <w:pStyle w:val="TAC"/>
              <w:rPr>
                <w:noProof/>
                <w:lang w:eastAsia="ko-KR"/>
              </w:rPr>
            </w:pPr>
            <w:r w:rsidRPr="00EF5447">
              <w:rPr>
                <w:noProof/>
                <w:lang w:eastAsia="zh-CN"/>
              </w:rPr>
              <w:t>DC_1A-19A-42C_n78A-n257H</w:t>
            </w:r>
          </w:p>
          <w:p w14:paraId="16B5A045" w14:textId="77777777" w:rsidR="008D1E4A" w:rsidRPr="00EF5447" w:rsidRDefault="008D1E4A" w:rsidP="00C620E0">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50D24045" w14:textId="77777777" w:rsidR="008D1E4A" w:rsidRPr="00EF5447" w:rsidRDefault="008D1E4A" w:rsidP="00C620E0">
            <w:pPr>
              <w:pStyle w:val="TAC"/>
              <w:rPr>
                <w:rFonts w:cs="Arial"/>
                <w:lang w:eastAsia="zh-CN"/>
              </w:rPr>
            </w:pPr>
            <w:r w:rsidRPr="00EF5447">
              <w:rPr>
                <w:rFonts w:cs="Arial"/>
                <w:lang w:eastAsia="zh-CN"/>
              </w:rPr>
              <w:t>DC_1A_n78A</w:t>
            </w:r>
          </w:p>
          <w:p w14:paraId="2CF882AA" w14:textId="77777777" w:rsidR="008D1E4A" w:rsidRPr="00EF5447" w:rsidRDefault="008D1E4A" w:rsidP="00C620E0">
            <w:pPr>
              <w:pStyle w:val="TAC"/>
              <w:rPr>
                <w:rFonts w:cs="Arial"/>
                <w:lang w:eastAsia="zh-CN"/>
              </w:rPr>
            </w:pPr>
            <w:r w:rsidRPr="00EF5447">
              <w:rPr>
                <w:rFonts w:cs="Arial"/>
                <w:lang w:eastAsia="zh-CN"/>
              </w:rPr>
              <w:t>DC_1A_n257A</w:t>
            </w:r>
          </w:p>
          <w:p w14:paraId="54B9874D" w14:textId="77777777" w:rsidR="008D1E4A" w:rsidRPr="00EF5447" w:rsidRDefault="008D1E4A" w:rsidP="00C620E0">
            <w:pPr>
              <w:pStyle w:val="TAC"/>
              <w:rPr>
                <w:rFonts w:cs="Arial"/>
                <w:lang w:eastAsia="zh-CN"/>
              </w:rPr>
            </w:pPr>
            <w:r w:rsidRPr="00EF5447">
              <w:rPr>
                <w:rFonts w:cs="Arial"/>
                <w:lang w:eastAsia="zh-CN"/>
              </w:rPr>
              <w:t>DC_1A_n257G</w:t>
            </w:r>
          </w:p>
          <w:p w14:paraId="6C88831D" w14:textId="77777777" w:rsidR="008D1E4A" w:rsidRPr="00EF5447" w:rsidRDefault="008D1E4A" w:rsidP="00C620E0">
            <w:pPr>
              <w:pStyle w:val="TAC"/>
              <w:rPr>
                <w:rFonts w:cs="Arial"/>
                <w:lang w:eastAsia="zh-CN"/>
              </w:rPr>
            </w:pPr>
            <w:r w:rsidRPr="00EF5447">
              <w:rPr>
                <w:rFonts w:cs="Arial"/>
                <w:lang w:eastAsia="zh-CN"/>
              </w:rPr>
              <w:t>DC_1A_n257H</w:t>
            </w:r>
          </w:p>
          <w:p w14:paraId="4C1AF030" w14:textId="77777777" w:rsidR="008D1E4A" w:rsidRPr="00EF5447" w:rsidRDefault="008D1E4A" w:rsidP="00C620E0">
            <w:pPr>
              <w:pStyle w:val="TAC"/>
              <w:rPr>
                <w:rFonts w:cs="Arial"/>
                <w:lang w:eastAsia="zh-CN"/>
              </w:rPr>
            </w:pPr>
            <w:r w:rsidRPr="00EF5447">
              <w:rPr>
                <w:rFonts w:cs="Arial"/>
                <w:lang w:eastAsia="zh-CN"/>
              </w:rPr>
              <w:t>DC_1A_n257I</w:t>
            </w:r>
          </w:p>
          <w:p w14:paraId="407D36A2" w14:textId="77777777" w:rsidR="008D1E4A" w:rsidRPr="00EF5447" w:rsidRDefault="008D1E4A" w:rsidP="00C620E0">
            <w:pPr>
              <w:pStyle w:val="TAC"/>
              <w:rPr>
                <w:rFonts w:cs="Arial"/>
                <w:lang w:eastAsia="zh-CN"/>
              </w:rPr>
            </w:pPr>
            <w:r w:rsidRPr="00EF5447">
              <w:rPr>
                <w:rFonts w:cs="Arial"/>
                <w:lang w:eastAsia="zh-CN"/>
              </w:rPr>
              <w:t>DC_19A_n78A</w:t>
            </w:r>
          </w:p>
          <w:p w14:paraId="1EA5AC7C" w14:textId="77777777" w:rsidR="008D1E4A" w:rsidRPr="00EF5447" w:rsidRDefault="008D1E4A" w:rsidP="00C620E0">
            <w:pPr>
              <w:pStyle w:val="TAC"/>
              <w:rPr>
                <w:rFonts w:cs="Arial"/>
                <w:lang w:eastAsia="zh-CN"/>
              </w:rPr>
            </w:pPr>
            <w:r w:rsidRPr="00EF5447">
              <w:rPr>
                <w:rFonts w:cs="Arial"/>
                <w:lang w:eastAsia="zh-CN"/>
              </w:rPr>
              <w:t>DC_19A_n257A</w:t>
            </w:r>
          </w:p>
          <w:p w14:paraId="54D6DD66" w14:textId="77777777" w:rsidR="008D1E4A" w:rsidRPr="00EF5447" w:rsidRDefault="008D1E4A" w:rsidP="00C620E0">
            <w:pPr>
              <w:pStyle w:val="TAC"/>
              <w:rPr>
                <w:rFonts w:cs="Arial"/>
                <w:lang w:eastAsia="zh-CN"/>
              </w:rPr>
            </w:pPr>
            <w:r w:rsidRPr="00EF5447">
              <w:rPr>
                <w:rFonts w:cs="Arial"/>
                <w:lang w:eastAsia="zh-CN"/>
              </w:rPr>
              <w:t>DC_19A_n257G</w:t>
            </w:r>
          </w:p>
          <w:p w14:paraId="51F86F6A" w14:textId="77777777" w:rsidR="008D1E4A" w:rsidRPr="00EF5447" w:rsidRDefault="008D1E4A" w:rsidP="00C620E0">
            <w:pPr>
              <w:pStyle w:val="TAC"/>
              <w:rPr>
                <w:rFonts w:cs="Arial"/>
                <w:lang w:eastAsia="zh-CN"/>
              </w:rPr>
            </w:pPr>
            <w:r w:rsidRPr="00EF5447">
              <w:rPr>
                <w:rFonts w:cs="Arial"/>
                <w:lang w:eastAsia="zh-CN"/>
              </w:rPr>
              <w:t>DC_19A_n257H</w:t>
            </w:r>
          </w:p>
          <w:p w14:paraId="42D71BC9" w14:textId="77777777" w:rsidR="008D1E4A" w:rsidRPr="00EF5447" w:rsidRDefault="008D1E4A" w:rsidP="00C620E0">
            <w:pPr>
              <w:pStyle w:val="TAC"/>
              <w:rPr>
                <w:rFonts w:cs="Arial"/>
                <w:lang w:eastAsia="zh-CN"/>
              </w:rPr>
            </w:pPr>
            <w:r w:rsidRPr="00EF5447">
              <w:rPr>
                <w:rFonts w:cs="Arial"/>
                <w:lang w:eastAsia="zh-CN"/>
              </w:rPr>
              <w:t>DC_19A_n257I</w:t>
            </w:r>
          </w:p>
          <w:p w14:paraId="5151C589" w14:textId="77777777" w:rsidR="008D1E4A" w:rsidRPr="00EF5447" w:rsidRDefault="008D1E4A" w:rsidP="00C620E0">
            <w:pPr>
              <w:pStyle w:val="TAC"/>
              <w:rPr>
                <w:rFonts w:cs="Arial"/>
                <w:lang w:eastAsia="zh-CN"/>
              </w:rPr>
            </w:pPr>
            <w:r w:rsidRPr="00EF5447">
              <w:rPr>
                <w:rFonts w:cs="Arial"/>
                <w:lang w:eastAsia="zh-CN"/>
              </w:rPr>
              <w:t>DC_42A_n257A</w:t>
            </w:r>
          </w:p>
          <w:p w14:paraId="4913F89A" w14:textId="77777777" w:rsidR="008D1E4A" w:rsidRPr="00EF5447" w:rsidRDefault="008D1E4A" w:rsidP="00C620E0">
            <w:pPr>
              <w:pStyle w:val="TAC"/>
              <w:rPr>
                <w:rFonts w:cs="Arial"/>
                <w:lang w:eastAsia="zh-CN"/>
              </w:rPr>
            </w:pPr>
            <w:r w:rsidRPr="00EF5447">
              <w:rPr>
                <w:rFonts w:cs="Arial"/>
                <w:lang w:eastAsia="zh-CN"/>
              </w:rPr>
              <w:t>DC_42A_n257G</w:t>
            </w:r>
          </w:p>
          <w:p w14:paraId="1E351200" w14:textId="77777777" w:rsidR="008D1E4A" w:rsidRPr="00EF5447" w:rsidRDefault="008D1E4A" w:rsidP="00C620E0">
            <w:pPr>
              <w:pStyle w:val="TAC"/>
              <w:rPr>
                <w:rFonts w:cs="Arial"/>
                <w:lang w:eastAsia="zh-CN"/>
              </w:rPr>
            </w:pPr>
            <w:r w:rsidRPr="00EF5447">
              <w:rPr>
                <w:rFonts w:cs="Arial"/>
                <w:lang w:eastAsia="zh-CN"/>
              </w:rPr>
              <w:t>DC_42A_n257H</w:t>
            </w:r>
          </w:p>
          <w:p w14:paraId="75004C9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6733EBBE" w14:textId="77777777" w:rsidTr="00C620E0">
        <w:trPr>
          <w:trHeight w:val="187"/>
          <w:jc w:val="center"/>
        </w:trPr>
        <w:tc>
          <w:tcPr>
            <w:tcW w:w="3969" w:type="dxa"/>
            <w:shd w:val="clear" w:color="auto" w:fill="auto"/>
            <w:noWrap/>
            <w:tcMar>
              <w:top w:w="28" w:type="dxa"/>
              <w:left w:w="28" w:type="dxa"/>
              <w:bottom w:w="28" w:type="dxa"/>
              <w:right w:w="28" w:type="dxa"/>
            </w:tcMar>
          </w:tcPr>
          <w:p w14:paraId="23FD7194" w14:textId="77777777" w:rsidR="008D1E4A" w:rsidRPr="00EF5447" w:rsidRDefault="008D1E4A" w:rsidP="00C620E0">
            <w:pPr>
              <w:pStyle w:val="TAC"/>
              <w:rPr>
                <w:noProof/>
              </w:rPr>
            </w:pPr>
            <w:r w:rsidRPr="00EF5447">
              <w:rPr>
                <w:noProof/>
              </w:rPr>
              <w:t>DC_1A-19A-42A_n79A-n257A</w:t>
            </w:r>
          </w:p>
          <w:p w14:paraId="4CFB07F1" w14:textId="77777777" w:rsidR="008D1E4A" w:rsidRPr="00EF5447" w:rsidRDefault="008D1E4A" w:rsidP="00C620E0">
            <w:pPr>
              <w:pStyle w:val="TAC"/>
              <w:rPr>
                <w:noProof/>
                <w:lang w:eastAsia="ko-KR"/>
              </w:rPr>
            </w:pPr>
            <w:r w:rsidRPr="00EF5447">
              <w:rPr>
                <w:noProof/>
                <w:lang w:eastAsia="zh-CN"/>
              </w:rPr>
              <w:t>DC_1A-19A-42A_n79A-n257G</w:t>
            </w:r>
          </w:p>
          <w:p w14:paraId="556C85D6" w14:textId="77777777" w:rsidR="008D1E4A" w:rsidRPr="00EF5447" w:rsidRDefault="008D1E4A" w:rsidP="00C620E0">
            <w:pPr>
              <w:pStyle w:val="TAC"/>
              <w:rPr>
                <w:noProof/>
                <w:lang w:eastAsia="ko-KR"/>
              </w:rPr>
            </w:pPr>
            <w:r w:rsidRPr="00EF5447">
              <w:rPr>
                <w:noProof/>
                <w:lang w:eastAsia="zh-CN"/>
              </w:rPr>
              <w:t>DC_1A-19A-42A_n79A-n257H</w:t>
            </w:r>
          </w:p>
          <w:p w14:paraId="3F57420D" w14:textId="77777777" w:rsidR="008D1E4A" w:rsidRPr="00EF5447" w:rsidRDefault="008D1E4A" w:rsidP="00C620E0">
            <w:pPr>
              <w:pStyle w:val="TAC"/>
              <w:rPr>
                <w:noProof/>
                <w:lang w:eastAsia="zh-CN"/>
              </w:rPr>
            </w:pPr>
            <w:r w:rsidRPr="00EF5447">
              <w:rPr>
                <w:noProof/>
                <w:lang w:eastAsia="zh-CN"/>
              </w:rPr>
              <w:t>DC_1A-19A-42A_n79A-n257I</w:t>
            </w:r>
          </w:p>
          <w:p w14:paraId="118DC85D" w14:textId="77777777" w:rsidR="008D1E4A" w:rsidRPr="00EF5447" w:rsidRDefault="008D1E4A" w:rsidP="00C620E0">
            <w:pPr>
              <w:pStyle w:val="TAC"/>
              <w:rPr>
                <w:noProof/>
              </w:rPr>
            </w:pPr>
            <w:r w:rsidRPr="00EF5447">
              <w:rPr>
                <w:noProof/>
              </w:rPr>
              <w:t>DC_1A-19A-42C_n79A-n257A</w:t>
            </w:r>
          </w:p>
          <w:p w14:paraId="074C50E2" w14:textId="77777777" w:rsidR="008D1E4A" w:rsidRPr="00EF5447" w:rsidRDefault="008D1E4A" w:rsidP="00C620E0">
            <w:pPr>
              <w:pStyle w:val="TAC"/>
              <w:rPr>
                <w:noProof/>
                <w:lang w:eastAsia="ko-KR"/>
              </w:rPr>
            </w:pPr>
            <w:r w:rsidRPr="00EF5447">
              <w:rPr>
                <w:noProof/>
                <w:lang w:eastAsia="zh-CN"/>
              </w:rPr>
              <w:t>DC_1A-19A-42C_n79A-n257G</w:t>
            </w:r>
          </w:p>
          <w:p w14:paraId="15C7B151" w14:textId="77777777" w:rsidR="008D1E4A" w:rsidRPr="00EF5447" w:rsidRDefault="008D1E4A" w:rsidP="00C620E0">
            <w:pPr>
              <w:pStyle w:val="TAC"/>
              <w:rPr>
                <w:noProof/>
                <w:lang w:eastAsia="ko-KR"/>
              </w:rPr>
            </w:pPr>
            <w:r w:rsidRPr="00EF5447">
              <w:rPr>
                <w:noProof/>
                <w:lang w:eastAsia="zh-CN"/>
              </w:rPr>
              <w:t>DC_1A-19A-42C_n79A-n257H</w:t>
            </w:r>
          </w:p>
          <w:p w14:paraId="28EA2148" w14:textId="77777777" w:rsidR="008D1E4A" w:rsidRPr="00EF5447" w:rsidRDefault="008D1E4A" w:rsidP="00C620E0">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90B8B1E" w14:textId="77777777" w:rsidR="008D1E4A" w:rsidRPr="00EF5447" w:rsidRDefault="008D1E4A" w:rsidP="00C620E0">
            <w:pPr>
              <w:pStyle w:val="TAC"/>
              <w:rPr>
                <w:rFonts w:cs="Arial"/>
                <w:lang w:eastAsia="zh-CN"/>
              </w:rPr>
            </w:pPr>
            <w:r w:rsidRPr="00EF5447">
              <w:rPr>
                <w:rFonts w:cs="Arial"/>
                <w:lang w:eastAsia="zh-CN"/>
              </w:rPr>
              <w:t>DC_1A_n79A</w:t>
            </w:r>
          </w:p>
          <w:p w14:paraId="0AE4CE13" w14:textId="77777777" w:rsidR="008D1E4A" w:rsidRPr="00EF5447" w:rsidRDefault="008D1E4A" w:rsidP="00C620E0">
            <w:pPr>
              <w:pStyle w:val="TAC"/>
              <w:rPr>
                <w:rFonts w:cs="Arial"/>
                <w:lang w:eastAsia="zh-CN"/>
              </w:rPr>
            </w:pPr>
            <w:r w:rsidRPr="00EF5447">
              <w:rPr>
                <w:rFonts w:cs="Arial"/>
                <w:lang w:eastAsia="zh-CN"/>
              </w:rPr>
              <w:t>DC_1A_n257A</w:t>
            </w:r>
          </w:p>
          <w:p w14:paraId="06C27005" w14:textId="77777777" w:rsidR="008D1E4A" w:rsidRPr="00EF5447" w:rsidRDefault="008D1E4A" w:rsidP="00C620E0">
            <w:pPr>
              <w:pStyle w:val="TAC"/>
              <w:rPr>
                <w:rFonts w:cs="Arial"/>
                <w:lang w:eastAsia="zh-CN"/>
              </w:rPr>
            </w:pPr>
            <w:r w:rsidRPr="00EF5447">
              <w:rPr>
                <w:rFonts w:cs="Arial"/>
                <w:lang w:eastAsia="zh-CN"/>
              </w:rPr>
              <w:t>DC_1A_n257G</w:t>
            </w:r>
          </w:p>
          <w:p w14:paraId="6C501D5F" w14:textId="77777777" w:rsidR="008D1E4A" w:rsidRPr="00EF5447" w:rsidRDefault="008D1E4A" w:rsidP="00C620E0">
            <w:pPr>
              <w:pStyle w:val="TAC"/>
              <w:rPr>
                <w:rFonts w:cs="Arial"/>
                <w:lang w:eastAsia="zh-CN"/>
              </w:rPr>
            </w:pPr>
            <w:r w:rsidRPr="00EF5447">
              <w:rPr>
                <w:rFonts w:cs="Arial"/>
                <w:lang w:eastAsia="zh-CN"/>
              </w:rPr>
              <w:t>DC_1A_n257H</w:t>
            </w:r>
          </w:p>
          <w:p w14:paraId="5883B022" w14:textId="77777777" w:rsidR="008D1E4A" w:rsidRPr="00EF5447" w:rsidRDefault="008D1E4A" w:rsidP="00C620E0">
            <w:pPr>
              <w:pStyle w:val="TAC"/>
              <w:rPr>
                <w:rFonts w:cs="Arial"/>
                <w:lang w:eastAsia="zh-CN"/>
              </w:rPr>
            </w:pPr>
            <w:r w:rsidRPr="00EF5447">
              <w:rPr>
                <w:rFonts w:cs="Arial"/>
                <w:lang w:eastAsia="zh-CN"/>
              </w:rPr>
              <w:t>DC_1A_n257I</w:t>
            </w:r>
          </w:p>
          <w:p w14:paraId="4F08F479" w14:textId="77777777" w:rsidR="008D1E4A" w:rsidRPr="00EF5447" w:rsidRDefault="008D1E4A" w:rsidP="00C620E0">
            <w:pPr>
              <w:pStyle w:val="TAC"/>
              <w:rPr>
                <w:rFonts w:cs="Arial"/>
                <w:lang w:eastAsia="zh-CN"/>
              </w:rPr>
            </w:pPr>
            <w:r w:rsidRPr="00EF5447">
              <w:rPr>
                <w:rFonts w:cs="Arial"/>
                <w:lang w:eastAsia="zh-CN"/>
              </w:rPr>
              <w:t>DC_19A_n79A</w:t>
            </w:r>
          </w:p>
          <w:p w14:paraId="2597A3EB" w14:textId="77777777" w:rsidR="008D1E4A" w:rsidRPr="00EF5447" w:rsidRDefault="008D1E4A" w:rsidP="00C620E0">
            <w:pPr>
              <w:pStyle w:val="TAC"/>
              <w:rPr>
                <w:rFonts w:cs="Arial"/>
                <w:lang w:eastAsia="zh-CN"/>
              </w:rPr>
            </w:pPr>
            <w:r w:rsidRPr="00EF5447">
              <w:rPr>
                <w:rFonts w:cs="Arial"/>
                <w:lang w:eastAsia="zh-CN"/>
              </w:rPr>
              <w:t>DC_19A_n257A</w:t>
            </w:r>
          </w:p>
          <w:p w14:paraId="45783FAB" w14:textId="77777777" w:rsidR="008D1E4A" w:rsidRPr="00EF5447" w:rsidRDefault="008D1E4A" w:rsidP="00C620E0">
            <w:pPr>
              <w:pStyle w:val="TAC"/>
              <w:rPr>
                <w:rFonts w:cs="Arial"/>
                <w:lang w:eastAsia="zh-CN"/>
              </w:rPr>
            </w:pPr>
            <w:r w:rsidRPr="00EF5447">
              <w:rPr>
                <w:rFonts w:cs="Arial"/>
                <w:lang w:eastAsia="zh-CN"/>
              </w:rPr>
              <w:t>DC_19A_n257G</w:t>
            </w:r>
          </w:p>
          <w:p w14:paraId="312F6009" w14:textId="77777777" w:rsidR="008D1E4A" w:rsidRPr="00EF5447" w:rsidRDefault="008D1E4A" w:rsidP="00C620E0">
            <w:pPr>
              <w:pStyle w:val="TAC"/>
              <w:rPr>
                <w:rFonts w:cs="Arial"/>
                <w:lang w:eastAsia="zh-CN"/>
              </w:rPr>
            </w:pPr>
            <w:r w:rsidRPr="00EF5447">
              <w:rPr>
                <w:rFonts w:cs="Arial"/>
                <w:lang w:eastAsia="zh-CN"/>
              </w:rPr>
              <w:t>DC_19A_n257H</w:t>
            </w:r>
          </w:p>
          <w:p w14:paraId="0183F5BE" w14:textId="77777777" w:rsidR="008D1E4A" w:rsidRPr="00EF5447" w:rsidRDefault="008D1E4A" w:rsidP="00C620E0">
            <w:pPr>
              <w:pStyle w:val="TAC"/>
              <w:rPr>
                <w:rFonts w:cs="Arial"/>
                <w:lang w:eastAsia="zh-CN"/>
              </w:rPr>
            </w:pPr>
            <w:r w:rsidRPr="00EF5447">
              <w:rPr>
                <w:rFonts w:cs="Arial"/>
                <w:lang w:eastAsia="zh-CN"/>
              </w:rPr>
              <w:t>DC_19A_n257I</w:t>
            </w:r>
          </w:p>
          <w:p w14:paraId="3E771D8A" w14:textId="77777777" w:rsidR="008D1E4A" w:rsidRPr="00EF5447" w:rsidRDefault="008D1E4A" w:rsidP="00C620E0">
            <w:pPr>
              <w:pStyle w:val="TAC"/>
              <w:rPr>
                <w:rFonts w:cs="Arial"/>
                <w:lang w:eastAsia="zh-CN"/>
              </w:rPr>
            </w:pPr>
            <w:r w:rsidRPr="00EF5447">
              <w:rPr>
                <w:rFonts w:cs="Arial"/>
                <w:lang w:eastAsia="zh-CN"/>
              </w:rPr>
              <w:t>DC_42A_n257A</w:t>
            </w:r>
          </w:p>
          <w:p w14:paraId="7AB514B7" w14:textId="77777777" w:rsidR="008D1E4A" w:rsidRPr="00EF5447" w:rsidRDefault="008D1E4A" w:rsidP="00C620E0">
            <w:pPr>
              <w:pStyle w:val="TAC"/>
              <w:rPr>
                <w:rFonts w:cs="Arial"/>
                <w:lang w:eastAsia="zh-CN"/>
              </w:rPr>
            </w:pPr>
            <w:r w:rsidRPr="00EF5447">
              <w:rPr>
                <w:rFonts w:cs="Arial"/>
                <w:lang w:eastAsia="zh-CN"/>
              </w:rPr>
              <w:t>DC_42A_n257G</w:t>
            </w:r>
          </w:p>
          <w:p w14:paraId="0FE8B721" w14:textId="77777777" w:rsidR="008D1E4A" w:rsidRPr="00EF5447" w:rsidRDefault="008D1E4A" w:rsidP="00C620E0">
            <w:pPr>
              <w:pStyle w:val="TAC"/>
              <w:rPr>
                <w:rFonts w:cs="Arial"/>
                <w:lang w:eastAsia="zh-CN"/>
              </w:rPr>
            </w:pPr>
            <w:r w:rsidRPr="00EF5447">
              <w:rPr>
                <w:rFonts w:cs="Arial"/>
                <w:lang w:eastAsia="zh-CN"/>
              </w:rPr>
              <w:t>DC_42A_n257H</w:t>
            </w:r>
          </w:p>
          <w:p w14:paraId="6DC63032"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DFA6ACA" w14:textId="77777777" w:rsidTr="00C620E0">
        <w:trPr>
          <w:trHeight w:val="187"/>
          <w:jc w:val="center"/>
        </w:trPr>
        <w:tc>
          <w:tcPr>
            <w:tcW w:w="3969" w:type="dxa"/>
            <w:shd w:val="clear" w:color="auto" w:fill="auto"/>
            <w:noWrap/>
            <w:tcMar>
              <w:top w:w="28" w:type="dxa"/>
              <w:left w:w="28" w:type="dxa"/>
              <w:bottom w:w="28" w:type="dxa"/>
              <w:right w:w="28" w:type="dxa"/>
            </w:tcMar>
          </w:tcPr>
          <w:p w14:paraId="4DE7C259" w14:textId="77777777" w:rsidR="008D1E4A" w:rsidRPr="00EF5447" w:rsidRDefault="008D1E4A" w:rsidP="00C620E0">
            <w:pPr>
              <w:pStyle w:val="TAC"/>
              <w:rPr>
                <w:noProof/>
              </w:rPr>
            </w:pPr>
            <w:r w:rsidRPr="00EF5447">
              <w:rPr>
                <w:noProof/>
              </w:rPr>
              <w:lastRenderedPageBreak/>
              <w:t>DC_1A-21A-42A_n77A-n257A</w:t>
            </w:r>
          </w:p>
          <w:p w14:paraId="4F17A081" w14:textId="77777777" w:rsidR="008D1E4A" w:rsidRPr="00EF5447" w:rsidRDefault="008D1E4A" w:rsidP="00C620E0">
            <w:pPr>
              <w:pStyle w:val="TAC"/>
              <w:rPr>
                <w:noProof/>
                <w:lang w:eastAsia="ko-KR"/>
              </w:rPr>
            </w:pPr>
            <w:r w:rsidRPr="00EF5447">
              <w:rPr>
                <w:noProof/>
                <w:lang w:eastAsia="zh-CN"/>
              </w:rPr>
              <w:t>DC_1A-21A-42A_n77A-n257G</w:t>
            </w:r>
          </w:p>
          <w:p w14:paraId="58755C57" w14:textId="77777777" w:rsidR="008D1E4A" w:rsidRPr="00EF5447" w:rsidRDefault="008D1E4A" w:rsidP="00C620E0">
            <w:pPr>
              <w:pStyle w:val="TAC"/>
              <w:rPr>
                <w:noProof/>
                <w:lang w:eastAsia="ko-KR"/>
              </w:rPr>
            </w:pPr>
            <w:r w:rsidRPr="00EF5447">
              <w:rPr>
                <w:noProof/>
                <w:lang w:eastAsia="zh-CN"/>
              </w:rPr>
              <w:t>DC_1A-21A-42A_n77A-n257H</w:t>
            </w:r>
          </w:p>
          <w:p w14:paraId="29644987" w14:textId="77777777" w:rsidR="008D1E4A" w:rsidRPr="00EF5447" w:rsidRDefault="008D1E4A" w:rsidP="00C620E0">
            <w:pPr>
              <w:pStyle w:val="TAC"/>
              <w:rPr>
                <w:noProof/>
                <w:lang w:eastAsia="zh-CN"/>
              </w:rPr>
            </w:pPr>
            <w:r w:rsidRPr="00EF5447">
              <w:rPr>
                <w:noProof/>
                <w:lang w:eastAsia="zh-CN"/>
              </w:rPr>
              <w:t>DC_1A-21A-42A_n77A-n257I</w:t>
            </w:r>
          </w:p>
          <w:p w14:paraId="0765844E" w14:textId="77777777" w:rsidR="008D1E4A" w:rsidRPr="00EF5447" w:rsidRDefault="008D1E4A" w:rsidP="00C620E0">
            <w:pPr>
              <w:pStyle w:val="TAC"/>
              <w:rPr>
                <w:noProof/>
              </w:rPr>
            </w:pPr>
            <w:r w:rsidRPr="00EF5447">
              <w:rPr>
                <w:noProof/>
              </w:rPr>
              <w:t>DC_1A-21A-42C_n77A-n257A</w:t>
            </w:r>
          </w:p>
          <w:p w14:paraId="5C916A05" w14:textId="77777777" w:rsidR="008D1E4A" w:rsidRPr="00EF5447" w:rsidRDefault="008D1E4A" w:rsidP="00C620E0">
            <w:pPr>
              <w:pStyle w:val="TAC"/>
              <w:rPr>
                <w:noProof/>
                <w:lang w:eastAsia="ko-KR"/>
              </w:rPr>
            </w:pPr>
            <w:r w:rsidRPr="00EF5447">
              <w:rPr>
                <w:noProof/>
                <w:lang w:eastAsia="zh-CN"/>
              </w:rPr>
              <w:t>DC_1A-21A-42C_n77A-n257G</w:t>
            </w:r>
          </w:p>
          <w:p w14:paraId="519D18CF" w14:textId="77777777" w:rsidR="008D1E4A" w:rsidRPr="00EF5447" w:rsidRDefault="008D1E4A" w:rsidP="00C620E0">
            <w:pPr>
              <w:pStyle w:val="TAC"/>
              <w:rPr>
                <w:noProof/>
                <w:lang w:eastAsia="ko-KR"/>
              </w:rPr>
            </w:pPr>
            <w:r w:rsidRPr="00EF5447">
              <w:rPr>
                <w:noProof/>
                <w:lang w:eastAsia="zh-CN"/>
              </w:rPr>
              <w:t>DC_1A-21A-42C_n77A-n257H</w:t>
            </w:r>
          </w:p>
          <w:p w14:paraId="12CD929F" w14:textId="77777777" w:rsidR="008D1E4A" w:rsidRPr="00EF5447" w:rsidRDefault="008D1E4A" w:rsidP="00C620E0">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737E93EF" w14:textId="77777777" w:rsidR="008D1E4A" w:rsidRPr="00EF5447" w:rsidRDefault="008D1E4A" w:rsidP="00C620E0">
            <w:pPr>
              <w:pStyle w:val="TAC"/>
              <w:rPr>
                <w:rFonts w:cs="Arial"/>
                <w:lang w:eastAsia="zh-CN"/>
              </w:rPr>
            </w:pPr>
            <w:r w:rsidRPr="00EF5447">
              <w:rPr>
                <w:rFonts w:cs="Arial"/>
                <w:lang w:eastAsia="zh-CN"/>
              </w:rPr>
              <w:t>DC_1A_n77A</w:t>
            </w:r>
          </w:p>
          <w:p w14:paraId="59FE1E2D" w14:textId="77777777" w:rsidR="008D1E4A" w:rsidRPr="00EF5447" w:rsidRDefault="008D1E4A" w:rsidP="00C620E0">
            <w:pPr>
              <w:pStyle w:val="TAC"/>
              <w:rPr>
                <w:rFonts w:cs="Arial"/>
                <w:lang w:eastAsia="zh-CN"/>
              </w:rPr>
            </w:pPr>
            <w:r w:rsidRPr="00EF5447">
              <w:rPr>
                <w:rFonts w:cs="Arial"/>
                <w:lang w:eastAsia="zh-CN"/>
              </w:rPr>
              <w:t>DC_1A_n257A</w:t>
            </w:r>
          </w:p>
          <w:p w14:paraId="04D882FC" w14:textId="77777777" w:rsidR="008D1E4A" w:rsidRPr="00EF5447" w:rsidRDefault="008D1E4A" w:rsidP="00C620E0">
            <w:pPr>
              <w:pStyle w:val="TAC"/>
              <w:rPr>
                <w:rFonts w:cs="Arial"/>
                <w:lang w:eastAsia="zh-CN"/>
              </w:rPr>
            </w:pPr>
            <w:r w:rsidRPr="00EF5447">
              <w:rPr>
                <w:rFonts w:cs="Arial"/>
                <w:lang w:eastAsia="zh-CN"/>
              </w:rPr>
              <w:t>DC_1A_n257G</w:t>
            </w:r>
          </w:p>
          <w:p w14:paraId="0125C0D6" w14:textId="77777777" w:rsidR="008D1E4A" w:rsidRPr="00EF5447" w:rsidRDefault="008D1E4A" w:rsidP="00C620E0">
            <w:pPr>
              <w:pStyle w:val="TAC"/>
              <w:rPr>
                <w:rFonts w:cs="Arial"/>
                <w:lang w:eastAsia="zh-CN"/>
              </w:rPr>
            </w:pPr>
            <w:r w:rsidRPr="00EF5447">
              <w:rPr>
                <w:rFonts w:cs="Arial"/>
                <w:lang w:eastAsia="zh-CN"/>
              </w:rPr>
              <w:t>DC_1A_n257H</w:t>
            </w:r>
          </w:p>
          <w:p w14:paraId="20638991" w14:textId="77777777" w:rsidR="008D1E4A" w:rsidRPr="00EF5447" w:rsidRDefault="008D1E4A" w:rsidP="00C620E0">
            <w:pPr>
              <w:pStyle w:val="TAC"/>
              <w:rPr>
                <w:rFonts w:cs="Arial"/>
                <w:lang w:eastAsia="zh-CN"/>
              </w:rPr>
            </w:pPr>
            <w:r w:rsidRPr="00EF5447">
              <w:rPr>
                <w:rFonts w:cs="Arial"/>
                <w:lang w:eastAsia="zh-CN"/>
              </w:rPr>
              <w:t>DC_1A_n257I</w:t>
            </w:r>
          </w:p>
          <w:p w14:paraId="25A13F85" w14:textId="77777777" w:rsidR="008D1E4A" w:rsidRPr="00EF5447" w:rsidRDefault="008D1E4A" w:rsidP="00C620E0">
            <w:pPr>
              <w:pStyle w:val="TAC"/>
              <w:rPr>
                <w:rFonts w:cs="Arial"/>
                <w:lang w:eastAsia="zh-CN"/>
              </w:rPr>
            </w:pPr>
            <w:r w:rsidRPr="00EF5447">
              <w:rPr>
                <w:rFonts w:cs="Arial"/>
                <w:lang w:eastAsia="zh-CN"/>
              </w:rPr>
              <w:t>DC_21A_n77A</w:t>
            </w:r>
          </w:p>
          <w:p w14:paraId="360E8701" w14:textId="77777777" w:rsidR="008D1E4A" w:rsidRPr="00EF5447" w:rsidRDefault="008D1E4A" w:rsidP="00C620E0">
            <w:pPr>
              <w:pStyle w:val="TAC"/>
              <w:rPr>
                <w:rFonts w:cs="Arial"/>
                <w:lang w:eastAsia="zh-CN"/>
              </w:rPr>
            </w:pPr>
            <w:r w:rsidRPr="00EF5447">
              <w:rPr>
                <w:rFonts w:cs="Arial"/>
                <w:lang w:eastAsia="zh-CN"/>
              </w:rPr>
              <w:t>DC_21A_n257A</w:t>
            </w:r>
          </w:p>
          <w:p w14:paraId="665DFD9A" w14:textId="77777777" w:rsidR="008D1E4A" w:rsidRPr="00EF5447" w:rsidRDefault="008D1E4A" w:rsidP="00C620E0">
            <w:pPr>
              <w:pStyle w:val="TAC"/>
              <w:rPr>
                <w:rFonts w:cs="Arial"/>
                <w:lang w:eastAsia="zh-CN"/>
              </w:rPr>
            </w:pPr>
            <w:r w:rsidRPr="00EF5447">
              <w:rPr>
                <w:rFonts w:cs="Arial"/>
                <w:lang w:eastAsia="zh-CN"/>
              </w:rPr>
              <w:t>DC_21A_n257G</w:t>
            </w:r>
          </w:p>
          <w:p w14:paraId="3ED6E2FF" w14:textId="77777777" w:rsidR="008D1E4A" w:rsidRPr="00EF5447" w:rsidRDefault="008D1E4A" w:rsidP="00C620E0">
            <w:pPr>
              <w:pStyle w:val="TAC"/>
              <w:rPr>
                <w:rFonts w:cs="Arial"/>
                <w:lang w:eastAsia="zh-CN"/>
              </w:rPr>
            </w:pPr>
            <w:r w:rsidRPr="00EF5447">
              <w:rPr>
                <w:rFonts w:cs="Arial"/>
                <w:lang w:eastAsia="zh-CN"/>
              </w:rPr>
              <w:t>DC_21A_n257H</w:t>
            </w:r>
          </w:p>
          <w:p w14:paraId="54CF399C" w14:textId="77777777" w:rsidR="008D1E4A" w:rsidRPr="00EF5447" w:rsidRDefault="008D1E4A" w:rsidP="00C620E0">
            <w:pPr>
              <w:pStyle w:val="TAC"/>
              <w:rPr>
                <w:rFonts w:cs="Arial"/>
                <w:lang w:eastAsia="zh-CN"/>
              </w:rPr>
            </w:pPr>
            <w:r w:rsidRPr="00EF5447">
              <w:rPr>
                <w:rFonts w:cs="Arial"/>
                <w:lang w:eastAsia="zh-CN"/>
              </w:rPr>
              <w:t>DC_21A_n257I</w:t>
            </w:r>
          </w:p>
          <w:p w14:paraId="2CE201DF" w14:textId="77777777" w:rsidR="008D1E4A" w:rsidRPr="00EF5447" w:rsidRDefault="008D1E4A" w:rsidP="00C620E0">
            <w:pPr>
              <w:pStyle w:val="TAC"/>
              <w:rPr>
                <w:rFonts w:cs="Arial"/>
                <w:lang w:eastAsia="zh-CN"/>
              </w:rPr>
            </w:pPr>
            <w:r w:rsidRPr="00EF5447">
              <w:rPr>
                <w:rFonts w:cs="Arial"/>
                <w:lang w:eastAsia="zh-CN"/>
              </w:rPr>
              <w:t>DC_42A_n257A</w:t>
            </w:r>
          </w:p>
          <w:p w14:paraId="756E8693" w14:textId="77777777" w:rsidR="008D1E4A" w:rsidRPr="00EF5447" w:rsidRDefault="008D1E4A" w:rsidP="00C620E0">
            <w:pPr>
              <w:pStyle w:val="TAC"/>
              <w:rPr>
                <w:rFonts w:cs="Arial"/>
                <w:lang w:eastAsia="zh-CN"/>
              </w:rPr>
            </w:pPr>
            <w:r w:rsidRPr="00EF5447">
              <w:rPr>
                <w:rFonts w:cs="Arial"/>
                <w:lang w:eastAsia="zh-CN"/>
              </w:rPr>
              <w:t>DC_42A_n257G</w:t>
            </w:r>
          </w:p>
          <w:p w14:paraId="2C2DA8F1" w14:textId="77777777" w:rsidR="008D1E4A" w:rsidRPr="00EF5447" w:rsidRDefault="008D1E4A" w:rsidP="00C620E0">
            <w:pPr>
              <w:pStyle w:val="TAC"/>
              <w:rPr>
                <w:rFonts w:cs="Arial"/>
                <w:lang w:eastAsia="zh-CN"/>
              </w:rPr>
            </w:pPr>
            <w:r w:rsidRPr="00EF5447">
              <w:rPr>
                <w:rFonts w:cs="Arial"/>
                <w:lang w:eastAsia="zh-CN"/>
              </w:rPr>
              <w:t>DC_42A_n257H</w:t>
            </w:r>
          </w:p>
          <w:p w14:paraId="6EB702F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344435DE" w14:textId="77777777" w:rsidTr="00C620E0">
        <w:trPr>
          <w:trHeight w:val="187"/>
          <w:jc w:val="center"/>
        </w:trPr>
        <w:tc>
          <w:tcPr>
            <w:tcW w:w="3969" w:type="dxa"/>
            <w:shd w:val="clear" w:color="auto" w:fill="auto"/>
            <w:noWrap/>
            <w:tcMar>
              <w:top w:w="28" w:type="dxa"/>
              <w:left w:w="28" w:type="dxa"/>
              <w:bottom w:w="28" w:type="dxa"/>
              <w:right w:w="28" w:type="dxa"/>
            </w:tcMar>
          </w:tcPr>
          <w:p w14:paraId="0ADFC14B" w14:textId="77777777" w:rsidR="008D1E4A" w:rsidRPr="00EF5447" w:rsidRDefault="008D1E4A" w:rsidP="00C620E0">
            <w:pPr>
              <w:pStyle w:val="TAC"/>
              <w:rPr>
                <w:noProof/>
              </w:rPr>
            </w:pPr>
            <w:r w:rsidRPr="00EF5447">
              <w:rPr>
                <w:noProof/>
              </w:rPr>
              <w:t>DC_1A-21A-42A_n78A-n257A</w:t>
            </w:r>
          </w:p>
          <w:p w14:paraId="4507221A" w14:textId="77777777" w:rsidR="008D1E4A" w:rsidRPr="00EF5447" w:rsidRDefault="008D1E4A" w:rsidP="00C620E0">
            <w:pPr>
              <w:pStyle w:val="TAC"/>
              <w:rPr>
                <w:noProof/>
                <w:lang w:eastAsia="ko-KR"/>
              </w:rPr>
            </w:pPr>
            <w:r w:rsidRPr="00EF5447">
              <w:rPr>
                <w:noProof/>
                <w:lang w:eastAsia="zh-CN"/>
              </w:rPr>
              <w:t>DC_1A-21A-42A_n78A-n257G</w:t>
            </w:r>
          </w:p>
          <w:p w14:paraId="3DB420B4" w14:textId="77777777" w:rsidR="008D1E4A" w:rsidRPr="00EF5447" w:rsidRDefault="008D1E4A" w:rsidP="00C620E0">
            <w:pPr>
              <w:pStyle w:val="TAC"/>
              <w:rPr>
                <w:noProof/>
                <w:lang w:eastAsia="ko-KR"/>
              </w:rPr>
            </w:pPr>
            <w:r w:rsidRPr="00EF5447">
              <w:rPr>
                <w:noProof/>
                <w:lang w:eastAsia="zh-CN"/>
              </w:rPr>
              <w:t>DC_1A-21A-42A_n78A-n257H</w:t>
            </w:r>
          </w:p>
          <w:p w14:paraId="42576A63" w14:textId="77777777" w:rsidR="008D1E4A" w:rsidRPr="00EF5447" w:rsidRDefault="008D1E4A" w:rsidP="00C620E0">
            <w:pPr>
              <w:pStyle w:val="TAC"/>
              <w:rPr>
                <w:noProof/>
                <w:lang w:eastAsia="zh-CN"/>
              </w:rPr>
            </w:pPr>
            <w:r w:rsidRPr="00EF5447">
              <w:rPr>
                <w:noProof/>
                <w:lang w:eastAsia="zh-CN"/>
              </w:rPr>
              <w:t>DC_1A-21A-42A_n78A-n257I</w:t>
            </w:r>
          </w:p>
          <w:p w14:paraId="2E993F5E" w14:textId="77777777" w:rsidR="008D1E4A" w:rsidRPr="00EF5447" w:rsidRDefault="008D1E4A" w:rsidP="00C620E0">
            <w:pPr>
              <w:pStyle w:val="TAC"/>
              <w:rPr>
                <w:noProof/>
              </w:rPr>
            </w:pPr>
            <w:r w:rsidRPr="00EF5447">
              <w:rPr>
                <w:noProof/>
              </w:rPr>
              <w:t>DC_1A-21A-42C_n78A-n257A</w:t>
            </w:r>
          </w:p>
          <w:p w14:paraId="4820C61A" w14:textId="77777777" w:rsidR="008D1E4A" w:rsidRPr="00EF5447" w:rsidRDefault="008D1E4A" w:rsidP="00C620E0">
            <w:pPr>
              <w:pStyle w:val="TAC"/>
              <w:rPr>
                <w:noProof/>
                <w:lang w:eastAsia="ko-KR"/>
              </w:rPr>
            </w:pPr>
            <w:r w:rsidRPr="00EF5447">
              <w:rPr>
                <w:noProof/>
                <w:lang w:eastAsia="zh-CN"/>
              </w:rPr>
              <w:t>DC_1A-21A-42C_n78A-n257G</w:t>
            </w:r>
          </w:p>
          <w:p w14:paraId="2C5C9BD4" w14:textId="77777777" w:rsidR="008D1E4A" w:rsidRPr="00EF5447" w:rsidRDefault="008D1E4A" w:rsidP="00C620E0">
            <w:pPr>
              <w:pStyle w:val="TAC"/>
              <w:rPr>
                <w:noProof/>
                <w:lang w:eastAsia="ko-KR"/>
              </w:rPr>
            </w:pPr>
            <w:r w:rsidRPr="00EF5447">
              <w:rPr>
                <w:noProof/>
                <w:lang w:eastAsia="zh-CN"/>
              </w:rPr>
              <w:t>DC_1A-21A-42C_n78A-n257H</w:t>
            </w:r>
          </w:p>
          <w:p w14:paraId="77D2D952" w14:textId="77777777" w:rsidR="008D1E4A" w:rsidRPr="00EF5447" w:rsidRDefault="008D1E4A" w:rsidP="00C620E0">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EE81FAA" w14:textId="77777777" w:rsidR="008D1E4A" w:rsidRPr="00EF5447" w:rsidRDefault="008D1E4A" w:rsidP="00C620E0">
            <w:pPr>
              <w:pStyle w:val="TAC"/>
              <w:rPr>
                <w:rFonts w:cs="Arial"/>
                <w:lang w:eastAsia="zh-CN"/>
              </w:rPr>
            </w:pPr>
            <w:r w:rsidRPr="00EF5447">
              <w:rPr>
                <w:rFonts w:cs="Arial"/>
                <w:lang w:eastAsia="zh-CN"/>
              </w:rPr>
              <w:t>DC_1A_n78A</w:t>
            </w:r>
          </w:p>
          <w:p w14:paraId="5A13A6C8" w14:textId="77777777" w:rsidR="008D1E4A" w:rsidRPr="00EF5447" w:rsidRDefault="008D1E4A" w:rsidP="00C620E0">
            <w:pPr>
              <w:pStyle w:val="TAC"/>
              <w:rPr>
                <w:rFonts w:cs="Arial"/>
                <w:lang w:eastAsia="zh-CN"/>
              </w:rPr>
            </w:pPr>
            <w:r w:rsidRPr="00EF5447">
              <w:rPr>
                <w:rFonts w:cs="Arial"/>
                <w:lang w:eastAsia="zh-CN"/>
              </w:rPr>
              <w:t>DC_1A_n257A</w:t>
            </w:r>
          </w:p>
          <w:p w14:paraId="3EF22165" w14:textId="77777777" w:rsidR="008D1E4A" w:rsidRPr="00EF5447" w:rsidRDefault="008D1E4A" w:rsidP="00C620E0">
            <w:pPr>
              <w:pStyle w:val="TAC"/>
              <w:rPr>
                <w:rFonts w:cs="Arial"/>
                <w:lang w:eastAsia="zh-CN"/>
              </w:rPr>
            </w:pPr>
            <w:r w:rsidRPr="00EF5447">
              <w:rPr>
                <w:rFonts w:cs="Arial"/>
                <w:lang w:eastAsia="zh-CN"/>
              </w:rPr>
              <w:t>DC_1A_n257G</w:t>
            </w:r>
          </w:p>
          <w:p w14:paraId="69F7F841" w14:textId="77777777" w:rsidR="008D1E4A" w:rsidRPr="00EF5447" w:rsidRDefault="008D1E4A" w:rsidP="00C620E0">
            <w:pPr>
              <w:pStyle w:val="TAC"/>
              <w:rPr>
                <w:rFonts w:cs="Arial"/>
                <w:lang w:eastAsia="zh-CN"/>
              </w:rPr>
            </w:pPr>
            <w:r w:rsidRPr="00EF5447">
              <w:rPr>
                <w:rFonts w:cs="Arial"/>
                <w:lang w:eastAsia="zh-CN"/>
              </w:rPr>
              <w:t>DC_1A_n257H</w:t>
            </w:r>
          </w:p>
          <w:p w14:paraId="68FBCA46" w14:textId="77777777" w:rsidR="008D1E4A" w:rsidRPr="00EF5447" w:rsidRDefault="008D1E4A" w:rsidP="00C620E0">
            <w:pPr>
              <w:pStyle w:val="TAC"/>
              <w:rPr>
                <w:rFonts w:cs="Arial"/>
                <w:lang w:eastAsia="zh-CN"/>
              </w:rPr>
            </w:pPr>
            <w:r w:rsidRPr="00EF5447">
              <w:rPr>
                <w:rFonts w:cs="Arial"/>
                <w:lang w:eastAsia="zh-CN"/>
              </w:rPr>
              <w:t>DC_1A_n257I</w:t>
            </w:r>
          </w:p>
          <w:p w14:paraId="1E8BD884" w14:textId="77777777" w:rsidR="008D1E4A" w:rsidRPr="00EF5447" w:rsidRDefault="008D1E4A" w:rsidP="00C620E0">
            <w:pPr>
              <w:pStyle w:val="TAC"/>
              <w:rPr>
                <w:rFonts w:cs="Arial"/>
                <w:lang w:eastAsia="zh-CN"/>
              </w:rPr>
            </w:pPr>
            <w:r w:rsidRPr="00EF5447">
              <w:rPr>
                <w:rFonts w:cs="Arial"/>
                <w:lang w:eastAsia="zh-CN"/>
              </w:rPr>
              <w:t>DC_21A_n78A</w:t>
            </w:r>
          </w:p>
          <w:p w14:paraId="75FE07CE" w14:textId="77777777" w:rsidR="008D1E4A" w:rsidRPr="00EF5447" w:rsidRDefault="008D1E4A" w:rsidP="00C620E0">
            <w:pPr>
              <w:pStyle w:val="TAC"/>
              <w:rPr>
                <w:rFonts w:cs="Arial"/>
                <w:lang w:eastAsia="zh-CN"/>
              </w:rPr>
            </w:pPr>
            <w:r w:rsidRPr="00EF5447">
              <w:rPr>
                <w:rFonts w:cs="Arial"/>
                <w:lang w:eastAsia="zh-CN"/>
              </w:rPr>
              <w:t>DC_21A_n257A</w:t>
            </w:r>
          </w:p>
          <w:p w14:paraId="2D7E7175" w14:textId="77777777" w:rsidR="008D1E4A" w:rsidRPr="00EF5447" w:rsidRDefault="008D1E4A" w:rsidP="00C620E0">
            <w:pPr>
              <w:pStyle w:val="TAC"/>
              <w:rPr>
                <w:rFonts w:cs="Arial"/>
                <w:lang w:eastAsia="zh-CN"/>
              </w:rPr>
            </w:pPr>
            <w:r w:rsidRPr="00EF5447">
              <w:rPr>
                <w:rFonts w:cs="Arial"/>
                <w:lang w:eastAsia="zh-CN"/>
              </w:rPr>
              <w:t>DC_21A_n257G</w:t>
            </w:r>
          </w:p>
          <w:p w14:paraId="66D366A6" w14:textId="77777777" w:rsidR="008D1E4A" w:rsidRPr="00EF5447" w:rsidRDefault="008D1E4A" w:rsidP="00C620E0">
            <w:pPr>
              <w:pStyle w:val="TAC"/>
              <w:rPr>
                <w:rFonts w:cs="Arial"/>
                <w:lang w:eastAsia="zh-CN"/>
              </w:rPr>
            </w:pPr>
            <w:r w:rsidRPr="00EF5447">
              <w:rPr>
                <w:rFonts w:cs="Arial"/>
                <w:lang w:eastAsia="zh-CN"/>
              </w:rPr>
              <w:t>DC_21A_n257H</w:t>
            </w:r>
          </w:p>
          <w:p w14:paraId="5715E3A4" w14:textId="77777777" w:rsidR="008D1E4A" w:rsidRPr="00EF5447" w:rsidRDefault="008D1E4A" w:rsidP="00C620E0">
            <w:pPr>
              <w:pStyle w:val="TAC"/>
              <w:rPr>
                <w:rFonts w:cs="Arial"/>
                <w:lang w:eastAsia="zh-CN"/>
              </w:rPr>
            </w:pPr>
            <w:r w:rsidRPr="00EF5447">
              <w:rPr>
                <w:rFonts w:cs="Arial"/>
                <w:lang w:eastAsia="zh-CN"/>
              </w:rPr>
              <w:t>DC_21A_n257I</w:t>
            </w:r>
          </w:p>
          <w:p w14:paraId="7DCAF5A6" w14:textId="77777777" w:rsidR="008D1E4A" w:rsidRPr="00EF5447" w:rsidRDefault="008D1E4A" w:rsidP="00C620E0">
            <w:pPr>
              <w:pStyle w:val="TAC"/>
              <w:rPr>
                <w:rFonts w:cs="Arial"/>
                <w:lang w:eastAsia="zh-CN"/>
              </w:rPr>
            </w:pPr>
            <w:r w:rsidRPr="00EF5447">
              <w:rPr>
                <w:rFonts w:cs="Arial"/>
                <w:lang w:eastAsia="zh-CN"/>
              </w:rPr>
              <w:t>DC_42A_n257A</w:t>
            </w:r>
          </w:p>
          <w:p w14:paraId="6E3ED0CC" w14:textId="77777777" w:rsidR="008D1E4A" w:rsidRPr="00EF5447" w:rsidRDefault="008D1E4A" w:rsidP="00C620E0">
            <w:pPr>
              <w:pStyle w:val="TAC"/>
              <w:rPr>
                <w:rFonts w:cs="Arial"/>
                <w:lang w:eastAsia="zh-CN"/>
              </w:rPr>
            </w:pPr>
            <w:r w:rsidRPr="00EF5447">
              <w:rPr>
                <w:rFonts w:cs="Arial"/>
                <w:lang w:eastAsia="zh-CN"/>
              </w:rPr>
              <w:t>DC_42A_n257G</w:t>
            </w:r>
          </w:p>
          <w:p w14:paraId="7ADD06BC" w14:textId="77777777" w:rsidR="008D1E4A" w:rsidRPr="00EF5447" w:rsidRDefault="008D1E4A" w:rsidP="00C620E0">
            <w:pPr>
              <w:pStyle w:val="TAC"/>
              <w:rPr>
                <w:rFonts w:cs="Arial"/>
                <w:lang w:eastAsia="zh-CN"/>
              </w:rPr>
            </w:pPr>
            <w:r w:rsidRPr="00EF5447">
              <w:rPr>
                <w:rFonts w:cs="Arial"/>
                <w:lang w:eastAsia="zh-CN"/>
              </w:rPr>
              <w:t>DC_42A_n257H</w:t>
            </w:r>
          </w:p>
          <w:p w14:paraId="0C585868"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6134A4E" w14:textId="77777777" w:rsidTr="00C620E0">
        <w:trPr>
          <w:trHeight w:val="187"/>
          <w:jc w:val="center"/>
        </w:trPr>
        <w:tc>
          <w:tcPr>
            <w:tcW w:w="3969" w:type="dxa"/>
            <w:shd w:val="clear" w:color="auto" w:fill="auto"/>
            <w:noWrap/>
            <w:tcMar>
              <w:top w:w="28" w:type="dxa"/>
              <w:left w:w="28" w:type="dxa"/>
              <w:bottom w:w="28" w:type="dxa"/>
              <w:right w:w="28" w:type="dxa"/>
            </w:tcMar>
          </w:tcPr>
          <w:p w14:paraId="37D3664F" w14:textId="77777777" w:rsidR="008D1E4A" w:rsidRPr="00EF5447" w:rsidRDefault="008D1E4A" w:rsidP="00C620E0">
            <w:pPr>
              <w:pStyle w:val="TAC"/>
              <w:rPr>
                <w:noProof/>
              </w:rPr>
            </w:pPr>
            <w:r w:rsidRPr="00EF5447">
              <w:rPr>
                <w:noProof/>
              </w:rPr>
              <w:t>DC_1A-21A-42A_n79A-n257A</w:t>
            </w:r>
          </w:p>
          <w:p w14:paraId="4408A450" w14:textId="77777777" w:rsidR="008D1E4A" w:rsidRPr="00EF5447" w:rsidRDefault="008D1E4A" w:rsidP="00C620E0">
            <w:pPr>
              <w:pStyle w:val="TAC"/>
              <w:rPr>
                <w:noProof/>
                <w:lang w:eastAsia="ko-KR"/>
              </w:rPr>
            </w:pPr>
            <w:r w:rsidRPr="00EF5447">
              <w:rPr>
                <w:noProof/>
                <w:lang w:eastAsia="zh-CN"/>
              </w:rPr>
              <w:t>DC_1A-21A-42A_n79A-n257G</w:t>
            </w:r>
          </w:p>
          <w:p w14:paraId="1A947312" w14:textId="77777777" w:rsidR="008D1E4A" w:rsidRPr="00EF5447" w:rsidRDefault="008D1E4A" w:rsidP="00C620E0">
            <w:pPr>
              <w:pStyle w:val="TAC"/>
              <w:rPr>
                <w:noProof/>
                <w:lang w:eastAsia="ko-KR"/>
              </w:rPr>
            </w:pPr>
            <w:r w:rsidRPr="00EF5447">
              <w:rPr>
                <w:noProof/>
                <w:lang w:eastAsia="zh-CN"/>
              </w:rPr>
              <w:t>DC_1A-21A-42A_n79A-n257H</w:t>
            </w:r>
          </w:p>
          <w:p w14:paraId="4C0F437E" w14:textId="77777777" w:rsidR="008D1E4A" w:rsidRPr="00EF5447" w:rsidRDefault="008D1E4A" w:rsidP="00C620E0">
            <w:pPr>
              <w:pStyle w:val="TAC"/>
              <w:rPr>
                <w:noProof/>
                <w:lang w:eastAsia="zh-CN"/>
              </w:rPr>
            </w:pPr>
            <w:r w:rsidRPr="00EF5447">
              <w:rPr>
                <w:noProof/>
                <w:lang w:eastAsia="zh-CN"/>
              </w:rPr>
              <w:t>DC_1A-21A-42A_n79A-n257I</w:t>
            </w:r>
          </w:p>
          <w:p w14:paraId="009D1D55" w14:textId="77777777" w:rsidR="008D1E4A" w:rsidRPr="00EF5447" w:rsidRDefault="008D1E4A" w:rsidP="00C620E0">
            <w:pPr>
              <w:pStyle w:val="TAC"/>
              <w:rPr>
                <w:noProof/>
              </w:rPr>
            </w:pPr>
            <w:r w:rsidRPr="00EF5447">
              <w:rPr>
                <w:noProof/>
              </w:rPr>
              <w:t>DC_1A-21A-42C_n79A-n257A</w:t>
            </w:r>
          </w:p>
          <w:p w14:paraId="267AF037" w14:textId="77777777" w:rsidR="008D1E4A" w:rsidRPr="00EF5447" w:rsidRDefault="008D1E4A" w:rsidP="00C620E0">
            <w:pPr>
              <w:pStyle w:val="TAC"/>
              <w:rPr>
                <w:noProof/>
                <w:lang w:eastAsia="ko-KR"/>
              </w:rPr>
            </w:pPr>
            <w:r w:rsidRPr="00EF5447">
              <w:rPr>
                <w:noProof/>
                <w:lang w:eastAsia="zh-CN"/>
              </w:rPr>
              <w:t>DC_1A-21A-42C_n79A-n257G</w:t>
            </w:r>
          </w:p>
          <w:p w14:paraId="555E3982" w14:textId="77777777" w:rsidR="008D1E4A" w:rsidRPr="00EF5447" w:rsidRDefault="008D1E4A" w:rsidP="00C620E0">
            <w:pPr>
              <w:pStyle w:val="TAC"/>
              <w:rPr>
                <w:noProof/>
                <w:lang w:eastAsia="ko-KR"/>
              </w:rPr>
            </w:pPr>
            <w:r w:rsidRPr="00EF5447">
              <w:rPr>
                <w:noProof/>
                <w:lang w:eastAsia="zh-CN"/>
              </w:rPr>
              <w:t>DC_1A-21A-42C_n79A-n257H</w:t>
            </w:r>
          </w:p>
          <w:p w14:paraId="1AD1192B" w14:textId="77777777" w:rsidR="008D1E4A" w:rsidRPr="00EF5447" w:rsidRDefault="008D1E4A" w:rsidP="00C620E0">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62BF35D3" w14:textId="77777777" w:rsidR="008D1E4A" w:rsidRPr="00EF5447" w:rsidRDefault="008D1E4A" w:rsidP="00C620E0">
            <w:pPr>
              <w:pStyle w:val="TAC"/>
              <w:rPr>
                <w:rFonts w:cs="Arial"/>
                <w:lang w:eastAsia="zh-CN"/>
              </w:rPr>
            </w:pPr>
            <w:r w:rsidRPr="00EF5447">
              <w:rPr>
                <w:rFonts w:cs="Arial"/>
                <w:lang w:eastAsia="zh-CN"/>
              </w:rPr>
              <w:t>DC_1A_n79A</w:t>
            </w:r>
          </w:p>
          <w:p w14:paraId="5C80CA20" w14:textId="77777777" w:rsidR="008D1E4A" w:rsidRPr="00EF5447" w:rsidRDefault="008D1E4A" w:rsidP="00C620E0">
            <w:pPr>
              <w:pStyle w:val="TAC"/>
              <w:rPr>
                <w:rFonts w:cs="Arial"/>
                <w:lang w:eastAsia="zh-CN"/>
              </w:rPr>
            </w:pPr>
            <w:r w:rsidRPr="00EF5447">
              <w:rPr>
                <w:rFonts w:cs="Arial"/>
                <w:lang w:eastAsia="zh-CN"/>
              </w:rPr>
              <w:t>DC_1A_n257A</w:t>
            </w:r>
          </w:p>
          <w:p w14:paraId="53D70BBC" w14:textId="77777777" w:rsidR="008D1E4A" w:rsidRPr="00EF5447" w:rsidRDefault="008D1E4A" w:rsidP="00C620E0">
            <w:pPr>
              <w:pStyle w:val="TAC"/>
              <w:rPr>
                <w:rFonts w:cs="Arial"/>
                <w:lang w:eastAsia="zh-CN"/>
              </w:rPr>
            </w:pPr>
            <w:r w:rsidRPr="00EF5447">
              <w:rPr>
                <w:rFonts w:cs="Arial"/>
                <w:lang w:eastAsia="zh-CN"/>
              </w:rPr>
              <w:t>DC_1A_n257G</w:t>
            </w:r>
          </w:p>
          <w:p w14:paraId="7BEA0A87" w14:textId="77777777" w:rsidR="008D1E4A" w:rsidRPr="00EF5447" w:rsidRDefault="008D1E4A" w:rsidP="00C620E0">
            <w:pPr>
              <w:pStyle w:val="TAC"/>
              <w:rPr>
                <w:rFonts w:cs="Arial"/>
                <w:lang w:eastAsia="zh-CN"/>
              </w:rPr>
            </w:pPr>
            <w:r w:rsidRPr="00EF5447">
              <w:rPr>
                <w:rFonts w:cs="Arial"/>
                <w:lang w:eastAsia="zh-CN"/>
              </w:rPr>
              <w:t>DC_1A_n257H</w:t>
            </w:r>
          </w:p>
          <w:p w14:paraId="5CA2D813" w14:textId="77777777" w:rsidR="008D1E4A" w:rsidRPr="00EF5447" w:rsidRDefault="008D1E4A" w:rsidP="00C620E0">
            <w:pPr>
              <w:pStyle w:val="TAC"/>
              <w:rPr>
                <w:rFonts w:cs="Arial"/>
                <w:lang w:eastAsia="zh-CN"/>
              </w:rPr>
            </w:pPr>
            <w:r w:rsidRPr="00EF5447">
              <w:rPr>
                <w:rFonts w:cs="Arial"/>
                <w:lang w:eastAsia="zh-CN"/>
              </w:rPr>
              <w:t>DC_1A_n257I</w:t>
            </w:r>
          </w:p>
          <w:p w14:paraId="6E4834A1" w14:textId="77777777" w:rsidR="008D1E4A" w:rsidRPr="00EF5447" w:rsidRDefault="008D1E4A" w:rsidP="00C620E0">
            <w:pPr>
              <w:pStyle w:val="TAC"/>
              <w:rPr>
                <w:rFonts w:cs="Arial"/>
                <w:lang w:eastAsia="zh-CN"/>
              </w:rPr>
            </w:pPr>
            <w:r w:rsidRPr="00EF5447">
              <w:rPr>
                <w:rFonts w:cs="Arial"/>
                <w:lang w:eastAsia="zh-CN"/>
              </w:rPr>
              <w:t>DC_21A_n79A</w:t>
            </w:r>
          </w:p>
          <w:p w14:paraId="6317FB9F" w14:textId="77777777" w:rsidR="008D1E4A" w:rsidRPr="00EF5447" w:rsidRDefault="008D1E4A" w:rsidP="00C620E0">
            <w:pPr>
              <w:pStyle w:val="TAC"/>
              <w:rPr>
                <w:rFonts w:cs="Arial"/>
                <w:lang w:eastAsia="zh-CN"/>
              </w:rPr>
            </w:pPr>
            <w:r w:rsidRPr="00EF5447">
              <w:rPr>
                <w:rFonts w:cs="Arial"/>
                <w:lang w:eastAsia="zh-CN"/>
              </w:rPr>
              <w:t>DC_21A_n257A</w:t>
            </w:r>
          </w:p>
          <w:p w14:paraId="2A1CFBC6" w14:textId="77777777" w:rsidR="008D1E4A" w:rsidRPr="00EF5447" w:rsidRDefault="008D1E4A" w:rsidP="00C620E0">
            <w:pPr>
              <w:pStyle w:val="TAC"/>
              <w:rPr>
                <w:rFonts w:cs="Arial"/>
                <w:lang w:eastAsia="zh-CN"/>
              </w:rPr>
            </w:pPr>
            <w:r w:rsidRPr="00EF5447">
              <w:rPr>
                <w:rFonts w:cs="Arial"/>
                <w:lang w:eastAsia="zh-CN"/>
              </w:rPr>
              <w:t>DC_21A_n257G</w:t>
            </w:r>
          </w:p>
          <w:p w14:paraId="34F39BD2" w14:textId="77777777" w:rsidR="008D1E4A" w:rsidRPr="00EF5447" w:rsidRDefault="008D1E4A" w:rsidP="00C620E0">
            <w:pPr>
              <w:pStyle w:val="TAC"/>
              <w:rPr>
                <w:rFonts w:cs="Arial"/>
                <w:lang w:eastAsia="zh-CN"/>
              </w:rPr>
            </w:pPr>
            <w:r w:rsidRPr="00EF5447">
              <w:rPr>
                <w:rFonts w:cs="Arial"/>
                <w:lang w:eastAsia="zh-CN"/>
              </w:rPr>
              <w:t>DC_21A_n257H</w:t>
            </w:r>
          </w:p>
          <w:p w14:paraId="00AD864F" w14:textId="77777777" w:rsidR="008D1E4A" w:rsidRPr="00EF5447" w:rsidRDefault="008D1E4A" w:rsidP="00C620E0">
            <w:pPr>
              <w:pStyle w:val="TAC"/>
              <w:rPr>
                <w:rFonts w:cs="Arial"/>
                <w:lang w:eastAsia="zh-CN"/>
              </w:rPr>
            </w:pPr>
            <w:r w:rsidRPr="00EF5447">
              <w:rPr>
                <w:rFonts w:cs="Arial"/>
                <w:lang w:eastAsia="zh-CN"/>
              </w:rPr>
              <w:t>DC_21A_n257I</w:t>
            </w:r>
          </w:p>
          <w:p w14:paraId="1C062EF6" w14:textId="77777777" w:rsidR="008D1E4A" w:rsidRPr="00EF5447" w:rsidRDefault="008D1E4A" w:rsidP="00C620E0">
            <w:pPr>
              <w:pStyle w:val="TAC"/>
              <w:rPr>
                <w:rFonts w:cs="Arial"/>
                <w:lang w:eastAsia="zh-CN"/>
              </w:rPr>
            </w:pPr>
            <w:r w:rsidRPr="00EF5447">
              <w:rPr>
                <w:rFonts w:cs="Arial"/>
                <w:lang w:eastAsia="zh-CN"/>
              </w:rPr>
              <w:t>DC_42A_n257A</w:t>
            </w:r>
          </w:p>
          <w:p w14:paraId="344457EE" w14:textId="77777777" w:rsidR="008D1E4A" w:rsidRPr="00EF5447" w:rsidRDefault="008D1E4A" w:rsidP="00C620E0">
            <w:pPr>
              <w:pStyle w:val="TAC"/>
              <w:rPr>
                <w:rFonts w:cs="Arial"/>
                <w:lang w:eastAsia="zh-CN"/>
              </w:rPr>
            </w:pPr>
            <w:r w:rsidRPr="00EF5447">
              <w:rPr>
                <w:rFonts w:cs="Arial"/>
                <w:lang w:eastAsia="zh-CN"/>
              </w:rPr>
              <w:t>DC_42A_n257G</w:t>
            </w:r>
          </w:p>
          <w:p w14:paraId="3CEE0C28" w14:textId="77777777" w:rsidR="008D1E4A" w:rsidRPr="00EF5447" w:rsidRDefault="008D1E4A" w:rsidP="00C620E0">
            <w:pPr>
              <w:pStyle w:val="TAC"/>
              <w:rPr>
                <w:rFonts w:cs="Arial"/>
                <w:lang w:eastAsia="zh-CN"/>
              </w:rPr>
            </w:pPr>
            <w:r w:rsidRPr="00EF5447">
              <w:rPr>
                <w:rFonts w:cs="Arial"/>
                <w:lang w:eastAsia="zh-CN"/>
              </w:rPr>
              <w:t>DC_42A_n257H</w:t>
            </w:r>
          </w:p>
          <w:p w14:paraId="13552FB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091A8BE3" w14:textId="77777777" w:rsidTr="00C620E0">
        <w:trPr>
          <w:trHeight w:val="187"/>
          <w:jc w:val="center"/>
        </w:trPr>
        <w:tc>
          <w:tcPr>
            <w:tcW w:w="3969" w:type="dxa"/>
            <w:shd w:val="clear" w:color="auto" w:fill="auto"/>
            <w:noWrap/>
            <w:tcMar>
              <w:top w:w="28" w:type="dxa"/>
              <w:left w:w="28" w:type="dxa"/>
              <w:bottom w:w="28" w:type="dxa"/>
              <w:right w:w="28" w:type="dxa"/>
            </w:tcMar>
          </w:tcPr>
          <w:p w14:paraId="6D16643B" w14:textId="77777777" w:rsidR="008D1E4A" w:rsidRPr="00EF5447" w:rsidRDefault="008D1E4A" w:rsidP="00C620E0">
            <w:pPr>
              <w:pStyle w:val="TAC"/>
              <w:rPr>
                <w:b/>
                <w:noProof/>
              </w:rPr>
            </w:pPr>
            <w:r w:rsidRPr="00EF5447">
              <w:rPr>
                <w:noProof/>
              </w:rPr>
              <w:lastRenderedPageBreak/>
              <w:t>DC_1A-19A-42A_n79A-n257A</w:t>
            </w:r>
          </w:p>
          <w:p w14:paraId="0F1019BB" w14:textId="77777777" w:rsidR="008D1E4A" w:rsidRPr="00EF5447" w:rsidRDefault="008D1E4A" w:rsidP="00C620E0">
            <w:pPr>
              <w:pStyle w:val="TAC"/>
              <w:rPr>
                <w:b/>
                <w:noProof/>
              </w:rPr>
            </w:pPr>
            <w:r w:rsidRPr="00EF5447">
              <w:rPr>
                <w:noProof/>
              </w:rPr>
              <w:t>DC_1A-19A-42A_n79A-n257G</w:t>
            </w:r>
          </w:p>
          <w:p w14:paraId="77B7DCCB" w14:textId="77777777" w:rsidR="008D1E4A" w:rsidRPr="00EF5447" w:rsidRDefault="008D1E4A" w:rsidP="00C620E0">
            <w:pPr>
              <w:pStyle w:val="TAC"/>
              <w:rPr>
                <w:b/>
                <w:noProof/>
              </w:rPr>
            </w:pPr>
            <w:r w:rsidRPr="00EF5447">
              <w:rPr>
                <w:noProof/>
              </w:rPr>
              <w:t>DC_1A-19A-42A_n79A-n257H</w:t>
            </w:r>
          </w:p>
          <w:p w14:paraId="639E4AFC" w14:textId="77777777" w:rsidR="008D1E4A" w:rsidRPr="00EF5447" w:rsidRDefault="008D1E4A" w:rsidP="00C620E0">
            <w:pPr>
              <w:pStyle w:val="TAC"/>
              <w:rPr>
                <w:b/>
                <w:noProof/>
              </w:rPr>
            </w:pPr>
            <w:r w:rsidRPr="00EF5447">
              <w:rPr>
                <w:noProof/>
              </w:rPr>
              <w:t>DC_1A-19A-42A_n79A-n257I</w:t>
            </w:r>
          </w:p>
          <w:p w14:paraId="4AAF8D79" w14:textId="77777777" w:rsidR="008D1E4A" w:rsidRPr="00EF5447" w:rsidRDefault="008D1E4A" w:rsidP="00C620E0">
            <w:pPr>
              <w:pStyle w:val="TAC"/>
              <w:rPr>
                <w:b/>
                <w:noProof/>
              </w:rPr>
            </w:pPr>
            <w:r w:rsidRPr="00EF5447">
              <w:rPr>
                <w:noProof/>
              </w:rPr>
              <w:t>DC_1A-19A-42C_n79A-n257A</w:t>
            </w:r>
          </w:p>
          <w:p w14:paraId="4BD33253" w14:textId="77777777" w:rsidR="008D1E4A" w:rsidRPr="00EF5447" w:rsidRDefault="008D1E4A" w:rsidP="00C620E0">
            <w:pPr>
              <w:pStyle w:val="TAC"/>
              <w:rPr>
                <w:b/>
                <w:noProof/>
              </w:rPr>
            </w:pPr>
            <w:r w:rsidRPr="00EF5447">
              <w:rPr>
                <w:noProof/>
              </w:rPr>
              <w:t>DC_1A-19A-42C_n79A-n257G</w:t>
            </w:r>
          </w:p>
          <w:p w14:paraId="003E6C0E" w14:textId="77777777" w:rsidR="008D1E4A" w:rsidRPr="00EF5447" w:rsidRDefault="008D1E4A" w:rsidP="00C620E0">
            <w:pPr>
              <w:pStyle w:val="TAC"/>
              <w:rPr>
                <w:b/>
                <w:noProof/>
              </w:rPr>
            </w:pPr>
            <w:r w:rsidRPr="00EF5447">
              <w:rPr>
                <w:noProof/>
              </w:rPr>
              <w:t>DC_1A-19A-42C_n79A-n257H</w:t>
            </w:r>
          </w:p>
          <w:p w14:paraId="75C3F6A7" w14:textId="77777777" w:rsidR="008D1E4A" w:rsidRPr="00EF5447" w:rsidRDefault="008D1E4A" w:rsidP="00C620E0">
            <w:pPr>
              <w:pStyle w:val="TAC"/>
              <w:rPr>
                <w:noProof/>
              </w:rPr>
            </w:pPr>
            <w:r w:rsidRPr="00EF5447">
              <w:rPr>
                <w:noProof/>
              </w:rPr>
              <w:t>DC_1A-19A-42C_n79A-n257I</w:t>
            </w:r>
          </w:p>
        </w:tc>
        <w:tc>
          <w:tcPr>
            <w:tcW w:w="3969" w:type="dxa"/>
            <w:tcMar>
              <w:top w:w="28" w:type="dxa"/>
              <w:left w:w="28" w:type="dxa"/>
              <w:bottom w:w="28" w:type="dxa"/>
              <w:right w:w="28" w:type="dxa"/>
            </w:tcMar>
          </w:tcPr>
          <w:p w14:paraId="79DA4CE4" w14:textId="77777777" w:rsidR="008D1E4A" w:rsidRPr="00EF5447" w:rsidRDefault="008D1E4A" w:rsidP="00C620E0">
            <w:pPr>
              <w:pStyle w:val="TAC"/>
              <w:rPr>
                <w:noProof/>
              </w:rPr>
            </w:pPr>
            <w:r w:rsidRPr="00EF5447">
              <w:rPr>
                <w:noProof/>
              </w:rPr>
              <w:t>DC_1A_n79A-n257A</w:t>
            </w:r>
          </w:p>
          <w:p w14:paraId="46C4C887" w14:textId="77777777" w:rsidR="008D1E4A" w:rsidRPr="00EF5447" w:rsidRDefault="008D1E4A" w:rsidP="00C620E0">
            <w:pPr>
              <w:pStyle w:val="TAC"/>
              <w:rPr>
                <w:noProof/>
              </w:rPr>
            </w:pPr>
            <w:r w:rsidRPr="00EF5447">
              <w:rPr>
                <w:noProof/>
              </w:rPr>
              <w:t>DC_1A_n79A-n257G</w:t>
            </w:r>
          </w:p>
          <w:p w14:paraId="064DCD12" w14:textId="77777777" w:rsidR="008D1E4A" w:rsidRPr="00EF5447" w:rsidRDefault="008D1E4A" w:rsidP="00C620E0">
            <w:pPr>
              <w:pStyle w:val="TAC"/>
              <w:rPr>
                <w:noProof/>
              </w:rPr>
            </w:pPr>
            <w:r w:rsidRPr="00EF5447">
              <w:rPr>
                <w:noProof/>
              </w:rPr>
              <w:t>DC_1A_n79A-n257H</w:t>
            </w:r>
          </w:p>
          <w:p w14:paraId="71C0DFD6" w14:textId="77777777" w:rsidR="008D1E4A" w:rsidRPr="00EF5447" w:rsidRDefault="008D1E4A" w:rsidP="00C620E0">
            <w:pPr>
              <w:pStyle w:val="TAC"/>
              <w:rPr>
                <w:noProof/>
              </w:rPr>
            </w:pPr>
            <w:r w:rsidRPr="00EF5447">
              <w:rPr>
                <w:noProof/>
              </w:rPr>
              <w:t>DC_1A_n79A-n257I</w:t>
            </w:r>
          </w:p>
          <w:p w14:paraId="0F580CB5" w14:textId="77777777" w:rsidR="008D1E4A" w:rsidRPr="00EF5447" w:rsidRDefault="008D1E4A" w:rsidP="00C620E0">
            <w:pPr>
              <w:pStyle w:val="TAC"/>
              <w:rPr>
                <w:noProof/>
              </w:rPr>
            </w:pPr>
            <w:r w:rsidRPr="00EF5447">
              <w:rPr>
                <w:noProof/>
              </w:rPr>
              <w:t>DC_19A_n79A-n257A</w:t>
            </w:r>
          </w:p>
          <w:p w14:paraId="3FEC27E3" w14:textId="77777777" w:rsidR="008D1E4A" w:rsidRPr="00EF5447" w:rsidRDefault="008D1E4A" w:rsidP="00C620E0">
            <w:pPr>
              <w:pStyle w:val="TAC"/>
              <w:rPr>
                <w:noProof/>
              </w:rPr>
            </w:pPr>
            <w:r w:rsidRPr="00EF5447">
              <w:rPr>
                <w:noProof/>
              </w:rPr>
              <w:t>DC_19A_n79A-n257G</w:t>
            </w:r>
          </w:p>
          <w:p w14:paraId="61C308C7" w14:textId="77777777" w:rsidR="008D1E4A" w:rsidRPr="00EF5447" w:rsidRDefault="008D1E4A" w:rsidP="00C620E0">
            <w:pPr>
              <w:pStyle w:val="TAC"/>
              <w:rPr>
                <w:noProof/>
              </w:rPr>
            </w:pPr>
            <w:r w:rsidRPr="00EF5447">
              <w:rPr>
                <w:noProof/>
              </w:rPr>
              <w:t>DC_19A_n79A-n257H</w:t>
            </w:r>
          </w:p>
          <w:p w14:paraId="1234A7EB" w14:textId="77777777" w:rsidR="008D1E4A" w:rsidRPr="00EF5447" w:rsidRDefault="008D1E4A" w:rsidP="00C620E0">
            <w:pPr>
              <w:pStyle w:val="TAC"/>
              <w:rPr>
                <w:rFonts w:cs="Arial"/>
                <w:lang w:eastAsia="zh-CN"/>
              </w:rPr>
            </w:pPr>
            <w:r w:rsidRPr="00EF5447">
              <w:rPr>
                <w:noProof/>
              </w:rPr>
              <w:t>DC_19A_n79A-n257I</w:t>
            </w:r>
          </w:p>
        </w:tc>
      </w:tr>
      <w:tr w:rsidR="008D1E4A" w:rsidRPr="00EF5447" w14:paraId="45235276" w14:textId="77777777" w:rsidTr="00C620E0">
        <w:trPr>
          <w:trHeight w:val="187"/>
          <w:jc w:val="center"/>
        </w:trPr>
        <w:tc>
          <w:tcPr>
            <w:tcW w:w="3969" w:type="dxa"/>
            <w:shd w:val="clear" w:color="auto" w:fill="auto"/>
            <w:noWrap/>
            <w:tcMar>
              <w:top w:w="28" w:type="dxa"/>
              <w:left w:w="28" w:type="dxa"/>
              <w:bottom w:w="28" w:type="dxa"/>
              <w:right w:w="28" w:type="dxa"/>
            </w:tcMar>
          </w:tcPr>
          <w:p w14:paraId="5A7528B4" w14:textId="77777777" w:rsidR="008D1E4A" w:rsidRPr="00EF5447" w:rsidRDefault="008D1E4A" w:rsidP="00C620E0">
            <w:pPr>
              <w:pStyle w:val="TAC"/>
              <w:rPr>
                <w:b/>
                <w:noProof/>
              </w:rPr>
            </w:pPr>
            <w:r w:rsidRPr="00EF5447">
              <w:rPr>
                <w:noProof/>
              </w:rPr>
              <w:t>DC_1A-21A-42A_n77A-n257A</w:t>
            </w:r>
          </w:p>
          <w:p w14:paraId="5BA765CB" w14:textId="77777777" w:rsidR="008D1E4A" w:rsidRPr="00EF5447" w:rsidRDefault="008D1E4A" w:rsidP="00C620E0">
            <w:pPr>
              <w:pStyle w:val="TAC"/>
              <w:rPr>
                <w:b/>
                <w:noProof/>
              </w:rPr>
            </w:pPr>
            <w:r w:rsidRPr="00EF5447">
              <w:rPr>
                <w:noProof/>
              </w:rPr>
              <w:t>DC_1A-21A-42A_n77A-n257G</w:t>
            </w:r>
          </w:p>
          <w:p w14:paraId="3FF905DF" w14:textId="77777777" w:rsidR="008D1E4A" w:rsidRPr="00EF5447" w:rsidRDefault="008D1E4A" w:rsidP="00C620E0">
            <w:pPr>
              <w:pStyle w:val="TAC"/>
              <w:rPr>
                <w:b/>
                <w:noProof/>
              </w:rPr>
            </w:pPr>
            <w:r w:rsidRPr="00EF5447">
              <w:rPr>
                <w:noProof/>
              </w:rPr>
              <w:t>DC_1A-21A-42A_n77A-n257H</w:t>
            </w:r>
          </w:p>
          <w:p w14:paraId="4F630FC8" w14:textId="77777777" w:rsidR="008D1E4A" w:rsidRPr="00EF5447" w:rsidRDefault="008D1E4A" w:rsidP="00C620E0">
            <w:pPr>
              <w:pStyle w:val="TAC"/>
              <w:rPr>
                <w:b/>
                <w:noProof/>
              </w:rPr>
            </w:pPr>
            <w:r w:rsidRPr="00EF5447">
              <w:rPr>
                <w:noProof/>
              </w:rPr>
              <w:t>DC_1A-21A-42A_n77A-n257I</w:t>
            </w:r>
          </w:p>
          <w:p w14:paraId="26614858" w14:textId="77777777" w:rsidR="008D1E4A" w:rsidRPr="00EF5447" w:rsidRDefault="008D1E4A" w:rsidP="00C620E0">
            <w:pPr>
              <w:pStyle w:val="TAC"/>
              <w:rPr>
                <w:b/>
                <w:noProof/>
              </w:rPr>
            </w:pPr>
            <w:r w:rsidRPr="00EF5447">
              <w:rPr>
                <w:noProof/>
              </w:rPr>
              <w:t>DC_1A-21A-42C_n77A-n257A</w:t>
            </w:r>
          </w:p>
          <w:p w14:paraId="7D2125E4" w14:textId="77777777" w:rsidR="008D1E4A" w:rsidRPr="00EF5447" w:rsidRDefault="008D1E4A" w:rsidP="00C620E0">
            <w:pPr>
              <w:pStyle w:val="TAC"/>
              <w:rPr>
                <w:b/>
                <w:noProof/>
              </w:rPr>
            </w:pPr>
            <w:r w:rsidRPr="00EF5447">
              <w:rPr>
                <w:noProof/>
              </w:rPr>
              <w:t>DC_1A-21A-42C_n77A-n257G</w:t>
            </w:r>
          </w:p>
          <w:p w14:paraId="7BB7986E" w14:textId="77777777" w:rsidR="008D1E4A" w:rsidRPr="00EF5447" w:rsidRDefault="008D1E4A" w:rsidP="00C620E0">
            <w:pPr>
              <w:pStyle w:val="TAC"/>
              <w:rPr>
                <w:b/>
                <w:noProof/>
              </w:rPr>
            </w:pPr>
            <w:r w:rsidRPr="00EF5447">
              <w:rPr>
                <w:noProof/>
              </w:rPr>
              <w:t>DC_1A-21A-42C_n77A-n257H</w:t>
            </w:r>
          </w:p>
          <w:p w14:paraId="4D5FB6DC" w14:textId="77777777" w:rsidR="008D1E4A" w:rsidRPr="00EF5447" w:rsidRDefault="008D1E4A" w:rsidP="00C620E0">
            <w:pPr>
              <w:pStyle w:val="TAC"/>
              <w:rPr>
                <w:noProof/>
              </w:rPr>
            </w:pPr>
            <w:r w:rsidRPr="00EF5447">
              <w:rPr>
                <w:noProof/>
              </w:rPr>
              <w:t>DC_1A-21A-42C_n77A-n257I</w:t>
            </w:r>
          </w:p>
        </w:tc>
        <w:tc>
          <w:tcPr>
            <w:tcW w:w="3969" w:type="dxa"/>
            <w:tcMar>
              <w:top w:w="28" w:type="dxa"/>
              <w:left w:w="28" w:type="dxa"/>
              <w:bottom w:w="28" w:type="dxa"/>
              <w:right w:w="28" w:type="dxa"/>
            </w:tcMar>
          </w:tcPr>
          <w:p w14:paraId="6BF6FC59" w14:textId="77777777" w:rsidR="008D1E4A" w:rsidRPr="00EF5447" w:rsidRDefault="008D1E4A" w:rsidP="00C620E0">
            <w:pPr>
              <w:pStyle w:val="TAC"/>
              <w:rPr>
                <w:noProof/>
              </w:rPr>
            </w:pPr>
            <w:r w:rsidRPr="00EF5447">
              <w:rPr>
                <w:noProof/>
              </w:rPr>
              <w:t>DC_1A_n77A-n257A</w:t>
            </w:r>
          </w:p>
          <w:p w14:paraId="7D3BC7C8" w14:textId="77777777" w:rsidR="008D1E4A" w:rsidRPr="00EF5447" w:rsidRDefault="008D1E4A" w:rsidP="00C620E0">
            <w:pPr>
              <w:pStyle w:val="TAC"/>
              <w:rPr>
                <w:noProof/>
              </w:rPr>
            </w:pPr>
            <w:r w:rsidRPr="00EF5447">
              <w:rPr>
                <w:noProof/>
              </w:rPr>
              <w:t>DC_1A_n77A-n257G</w:t>
            </w:r>
          </w:p>
          <w:p w14:paraId="796C41C2" w14:textId="77777777" w:rsidR="008D1E4A" w:rsidRPr="00EF5447" w:rsidRDefault="008D1E4A" w:rsidP="00C620E0">
            <w:pPr>
              <w:pStyle w:val="TAC"/>
              <w:rPr>
                <w:noProof/>
              </w:rPr>
            </w:pPr>
            <w:r w:rsidRPr="00EF5447">
              <w:rPr>
                <w:noProof/>
              </w:rPr>
              <w:t>DC_1A_n77A-n257H</w:t>
            </w:r>
          </w:p>
          <w:p w14:paraId="4923A44A" w14:textId="77777777" w:rsidR="008D1E4A" w:rsidRPr="00EF5447" w:rsidRDefault="008D1E4A" w:rsidP="00C620E0">
            <w:pPr>
              <w:pStyle w:val="TAC"/>
              <w:rPr>
                <w:noProof/>
              </w:rPr>
            </w:pPr>
            <w:r w:rsidRPr="00EF5447">
              <w:rPr>
                <w:noProof/>
              </w:rPr>
              <w:t>DC_1A_n77A-n257I</w:t>
            </w:r>
          </w:p>
          <w:p w14:paraId="77628B9D" w14:textId="77777777" w:rsidR="008D1E4A" w:rsidRPr="00EF5447" w:rsidRDefault="008D1E4A" w:rsidP="00C620E0">
            <w:pPr>
              <w:pStyle w:val="TAC"/>
              <w:rPr>
                <w:noProof/>
              </w:rPr>
            </w:pPr>
            <w:r w:rsidRPr="00EF5447">
              <w:rPr>
                <w:noProof/>
              </w:rPr>
              <w:t>DC_21A_n77A-n257A</w:t>
            </w:r>
          </w:p>
          <w:p w14:paraId="1A92F2FC" w14:textId="77777777" w:rsidR="008D1E4A" w:rsidRPr="00EF5447" w:rsidRDefault="008D1E4A" w:rsidP="00C620E0">
            <w:pPr>
              <w:pStyle w:val="TAC"/>
              <w:rPr>
                <w:noProof/>
              </w:rPr>
            </w:pPr>
            <w:r w:rsidRPr="00EF5447">
              <w:rPr>
                <w:noProof/>
              </w:rPr>
              <w:t>DC_21A_n77A-n257G</w:t>
            </w:r>
          </w:p>
          <w:p w14:paraId="12806539" w14:textId="77777777" w:rsidR="008D1E4A" w:rsidRPr="00EF5447" w:rsidRDefault="008D1E4A" w:rsidP="00C620E0">
            <w:pPr>
              <w:pStyle w:val="TAC"/>
              <w:rPr>
                <w:noProof/>
              </w:rPr>
            </w:pPr>
            <w:r w:rsidRPr="00EF5447">
              <w:rPr>
                <w:noProof/>
              </w:rPr>
              <w:t>DC_21A_n77A-n257H</w:t>
            </w:r>
          </w:p>
          <w:p w14:paraId="62B7ED9C"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6685A286" w14:textId="77777777" w:rsidTr="00C620E0">
        <w:trPr>
          <w:trHeight w:val="187"/>
          <w:jc w:val="center"/>
        </w:trPr>
        <w:tc>
          <w:tcPr>
            <w:tcW w:w="3969" w:type="dxa"/>
            <w:shd w:val="clear" w:color="auto" w:fill="auto"/>
            <w:noWrap/>
            <w:tcMar>
              <w:top w:w="28" w:type="dxa"/>
              <w:left w:w="28" w:type="dxa"/>
              <w:bottom w:w="28" w:type="dxa"/>
              <w:right w:w="28" w:type="dxa"/>
            </w:tcMar>
          </w:tcPr>
          <w:p w14:paraId="771F5C12" w14:textId="77777777" w:rsidR="008D1E4A" w:rsidRPr="00EF5447" w:rsidRDefault="008D1E4A" w:rsidP="00C620E0">
            <w:pPr>
              <w:pStyle w:val="TAC"/>
              <w:rPr>
                <w:b/>
                <w:noProof/>
              </w:rPr>
            </w:pPr>
            <w:r w:rsidRPr="00EF5447">
              <w:rPr>
                <w:noProof/>
              </w:rPr>
              <w:t>DC_1A-21A-42A_n78A-n257A</w:t>
            </w:r>
          </w:p>
          <w:p w14:paraId="091C0B44" w14:textId="77777777" w:rsidR="008D1E4A" w:rsidRPr="00EF5447" w:rsidRDefault="008D1E4A" w:rsidP="00C620E0">
            <w:pPr>
              <w:pStyle w:val="TAC"/>
              <w:rPr>
                <w:b/>
                <w:noProof/>
              </w:rPr>
            </w:pPr>
            <w:r w:rsidRPr="00EF5447">
              <w:rPr>
                <w:noProof/>
              </w:rPr>
              <w:t>DC_1A-21A-42A_n78A-n257G</w:t>
            </w:r>
          </w:p>
          <w:p w14:paraId="13E8D266" w14:textId="77777777" w:rsidR="008D1E4A" w:rsidRPr="00EF5447" w:rsidRDefault="008D1E4A" w:rsidP="00C620E0">
            <w:pPr>
              <w:pStyle w:val="TAC"/>
              <w:rPr>
                <w:b/>
                <w:noProof/>
              </w:rPr>
            </w:pPr>
            <w:r w:rsidRPr="00EF5447">
              <w:rPr>
                <w:noProof/>
              </w:rPr>
              <w:t>DC_1A-21A-42A_n78A-n257H</w:t>
            </w:r>
          </w:p>
          <w:p w14:paraId="65DC4A5A" w14:textId="77777777" w:rsidR="008D1E4A" w:rsidRPr="00EF5447" w:rsidRDefault="008D1E4A" w:rsidP="00C620E0">
            <w:pPr>
              <w:pStyle w:val="TAC"/>
              <w:rPr>
                <w:b/>
                <w:noProof/>
              </w:rPr>
            </w:pPr>
            <w:r w:rsidRPr="00EF5447">
              <w:rPr>
                <w:noProof/>
              </w:rPr>
              <w:t>DC_1A-21A-42A_n78A-n257I</w:t>
            </w:r>
          </w:p>
          <w:p w14:paraId="4F1D3A7B" w14:textId="77777777" w:rsidR="008D1E4A" w:rsidRPr="00EF5447" w:rsidRDefault="008D1E4A" w:rsidP="00C620E0">
            <w:pPr>
              <w:pStyle w:val="TAC"/>
              <w:rPr>
                <w:b/>
                <w:noProof/>
              </w:rPr>
            </w:pPr>
            <w:r w:rsidRPr="00EF5447">
              <w:rPr>
                <w:noProof/>
              </w:rPr>
              <w:t>DC_1A-21A-42C_n78A-n257A</w:t>
            </w:r>
          </w:p>
          <w:p w14:paraId="2F596E15" w14:textId="77777777" w:rsidR="008D1E4A" w:rsidRPr="00EF5447" w:rsidRDefault="008D1E4A" w:rsidP="00C620E0">
            <w:pPr>
              <w:pStyle w:val="TAC"/>
              <w:rPr>
                <w:b/>
                <w:noProof/>
              </w:rPr>
            </w:pPr>
            <w:r w:rsidRPr="00EF5447">
              <w:rPr>
                <w:noProof/>
              </w:rPr>
              <w:t>DC_1A-21A-42C_n78A-n257G</w:t>
            </w:r>
          </w:p>
          <w:p w14:paraId="14E0D69A" w14:textId="77777777" w:rsidR="008D1E4A" w:rsidRPr="00EF5447" w:rsidRDefault="008D1E4A" w:rsidP="00C620E0">
            <w:pPr>
              <w:pStyle w:val="TAC"/>
              <w:rPr>
                <w:b/>
                <w:noProof/>
              </w:rPr>
            </w:pPr>
            <w:r w:rsidRPr="00EF5447">
              <w:rPr>
                <w:noProof/>
              </w:rPr>
              <w:t>DC_1A-21A-42C_n78A-n257H</w:t>
            </w:r>
          </w:p>
          <w:p w14:paraId="1095838D" w14:textId="77777777" w:rsidR="008D1E4A" w:rsidRPr="00EF5447" w:rsidRDefault="008D1E4A" w:rsidP="00C620E0">
            <w:pPr>
              <w:pStyle w:val="TAC"/>
              <w:rPr>
                <w:noProof/>
              </w:rPr>
            </w:pPr>
            <w:r w:rsidRPr="00EF5447">
              <w:rPr>
                <w:noProof/>
              </w:rPr>
              <w:t>DC_1A-21A-42C_n78A-n257I</w:t>
            </w:r>
          </w:p>
        </w:tc>
        <w:tc>
          <w:tcPr>
            <w:tcW w:w="3969" w:type="dxa"/>
            <w:tcMar>
              <w:top w:w="28" w:type="dxa"/>
              <w:left w:w="28" w:type="dxa"/>
              <w:bottom w:w="28" w:type="dxa"/>
              <w:right w:w="28" w:type="dxa"/>
            </w:tcMar>
          </w:tcPr>
          <w:p w14:paraId="52E47523" w14:textId="77777777" w:rsidR="008D1E4A" w:rsidRPr="00EF5447" w:rsidRDefault="008D1E4A" w:rsidP="00C620E0">
            <w:pPr>
              <w:pStyle w:val="TAC"/>
              <w:rPr>
                <w:noProof/>
              </w:rPr>
            </w:pPr>
            <w:r w:rsidRPr="00EF5447">
              <w:rPr>
                <w:noProof/>
              </w:rPr>
              <w:t>DC_1A_n78A-n257A</w:t>
            </w:r>
          </w:p>
          <w:p w14:paraId="216EB368" w14:textId="77777777" w:rsidR="008D1E4A" w:rsidRPr="00EF5447" w:rsidRDefault="008D1E4A" w:rsidP="00C620E0">
            <w:pPr>
              <w:pStyle w:val="TAC"/>
              <w:rPr>
                <w:noProof/>
              </w:rPr>
            </w:pPr>
            <w:r w:rsidRPr="00EF5447">
              <w:rPr>
                <w:noProof/>
              </w:rPr>
              <w:t>DC_1A_n78A-n257G</w:t>
            </w:r>
          </w:p>
          <w:p w14:paraId="2EE561A4" w14:textId="77777777" w:rsidR="008D1E4A" w:rsidRPr="00EF5447" w:rsidRDefault="008D1E4A" w:rsidP="00C620E0">
            <w:pPr>
              <w:pStyle w:val="TAC"/>
              <w:rPr>
                <w:noProof/>
              </w:rPr>
            </w:pPr>
            <w:r w:rsidRPr="00EF5447">
              <w:rPr>
                <w:noProof/>
              </w:rPr>
              <w:t>DC_1A_n78A-n257H</w:t>
            </w:r>
          </w:p>
          <w:p w14:paraId="30DFA7A5" w14:textId="77777777" w:rsidR="008D1E4A" w:rsidRPr="00EF5447" w:rsidRDefault="008D1E4A" w:rsidP="00C620E0">
            <w:pPr>
              <w:pStyle w:val="TAC"/>
              <w:rPr>
                <w:noProof/>
              </w:rPr>
            </w:pPr>
            <w:r w:rsidRPr="00EF5447">
              <w:rPr>
                <w:noProof/>
              </w:rPr>
              <w:t>DC_1A_n78A-n257I</w:t>
            </w:r>
          </w:p>
          <w:p w14:paraId="0F2F4155" w14:textId="77777777" w:rsidR="008D1E4A" w:rsidRPr="00EF5447" w:rsidRDefault="008D1E4A" w:rsidP="00C620E0">
            <w:pPr>
              <w:pStyle w:val="TAC"/>
              <w:rPr>
                <w:noProof/>
              </w:rPr>
            </w:pPr>
            <w:r w:rsidRPr="00EF5447">
              <w:rPr>
                <w:noProof/>
              </w:rPr>
              <w:t>DC_21A_n78A-n257A</w:t>
            </w:r>
          </w:p>
          <w:p w14:paraId="22EA0BEF" w14:textId="77777777" w:rsidR="008D1E4A" w:rsidRPr="00EF5447" w:rsidRDefault="008D1E4A" w:rsidP="00C620E0">
            <w:pPr>
              <w:pStyle w:val="TAC"/>
              <w:rPr>
                <w:noProof/>
              </w:rPr>
            </w:pPr>
            <w:r w:rsidRPr="00EF5447">
              <w:rPr>
                <w:noProof/>
              </w:rPr>
              <w:t>DC_21A_n78A-n257G</w:t>
            </w:r>
          </w:p>
          <w:p w14:paraId="07D89031" w14:textId="77777777" w:rsidR="008D1E4A" w:rsidRPr="00EF5447" w:rsidRDefault="008D1E4A" w:rsidP="00C620E0">
            <w:pPr>
              <w:pStyle w:val="TAC"/>
              <w:rPr>
                <w:noProof/>
              </w:rPr>
            </w:pPr>
            <w:r w:rsidRPr="00EF5447">
              <w:rPr>
                <w:noProof/>
              </w:rPr>
              <w:t>DC_21A_n78A-n257H</w:t>
            </w:r>
          </w:p>
          <w:p w14:paraId="1A205C67"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1502F8F9" w14:textId="77777777" w:rsidTr="00C620E0">
        <w:trPr>
          <w:trHeight w:val="187"/>
          <w:jc w:val="center"/>
        </w:trPr>
        <w:tc>
          <w:tcPr>
            <w:tcW w:w="3969" w:type="dxa"/>
            <w:shd w:val="clear" w:color="auto" w:fill="auto"/>
            <w:noWrap/>
            <w:tcMar>
              <w:top w:w="28" w:type="dxa"/>
              <w:left w:w="28" w:type="dxa"/>
              <w:bottom w:w="28" w:type="dxa"/>
              <w:right w:w="28" w:type="dxa"/>
            </w:tcMar>
          </w:tcPr>
          <w:p w14:paraId="2FB8D6FB" w14:textId="77777777" w:rsidR="008D1E4A" w:rsidRPr="00EF5447" w:rsidRDefault="008D1E4A" w:rsidP="00C620E0">
            <w:pPr>
              <w:pStyle w:val="TAC"/>
              <w:rPr>
                <w:b/>
                <w:noProof/>
              </w:rPr>
            </w:pPr>
            <w:r w:rsidRPr="00EF5447">
              <w:rPr>
                <w:noProof/>
              </w:rPr>
              <w:t>DC_1A-21A-42A_n79A-n257A</w:t>
            </w:r>
          </w:p>
          <w:p w14:paraId="611C2F07" w14:textId="77777777" w:rsidR="008D1E4A" w:rsidRPr="00EF5447" w:rsidRDefault="008D1E4A" w:rsidP="00C620E0">
            <w:pPr>
              <w:pStyle w:val="TAC"/>
              <w:rPr>
                <w:b/>
                <w:noProof/>
              </w:rPr>
            </w:pPr>
            <w:r w:rsidRPr="00EF5447">
              <w:rPr>
                <w:noProof/>
              </w:rPr>
              <w:t>DC_1A-21A-42A_n79A-n257G</w:t>
            </w:r>
          </w:p>
          <w:p w14:paraId="11450333" w14:textId="77777777" w:rsidR="008D1E4A" w:rsidRPr="00EF5447" w:rsidRDefault="008D1E4A" w:rsidP="00C620E0">
            <w:pPr>
              <w:pStyle w:val="TAC"/>
              <w:rPr>
                <w:b/>
                <w:noProof/>
              </w:rPr>
            </w:pPr>
            <w:r w:rsidRPr="00EF5447">
              <w:rPr>
                <w:noProof/>
              </w:rPr>
              <w:t>DC_1A-21A-42A_n79A-n257H</w:t>
            </w:r>
          </w:p>
          <w:p w14:paraId="1F988556" w14:textId="77777777" w:rsidR="008D1E4A" w:rsidRPr="00EF5447" w:rsidRDefault="008D1E4A" w:rsidP="00C620E0">
            <w:pPr>
              <w:pStyle w:val="TAC"/>
              <w:rPr>
                <w:b/>
                <w:noProof/>
              </w:rPr>
            </w:pPr>
            <w:r w:rsidRPr="00EF5447">
              <w:rPr>
                <w:noProof/>
              </w:rPr>
              <w:t>DC_1A-21A-42A_n79A-n257I</w:t>
            </w:r>
          </w:p>
          <w:p w14:paraId="393FE47F" w14:textId="77777777" w:rsidR="008D1E4A" w:rsidRPr="00EF5447" w:rsidRDefault="008D1E4A" w:rsidP="00C620E0">
            <w:pPr>
              <w:pStyle w:val="TAC"/>
              <w:rPr>
                <w:b/>
                <w:noProof/>
              </w:rPr>
            </w:pPr>
            <w:r w:rsidRPr="00EF5447">
              <w:rPr>
                <w:noProof/>
              </w:rPr>
              <w:t>DC_1A-21A-42C_n79A-n257A</w:t>
            </w:r>
          </w:p>
          <w:p w14:paraId="632DB513" w14:textId="77777777" w:rsidR="008D1E4A" w:rsidRPr="00EF5447" w:rsidRDefault="008D1E4A" w:rsidP="00C620E0">
            <w:pPr>
              <w:pStyle w:val="TAC"/>
              <w:rPr>
                <w:b/>
                <w:noProof/>
              </w:rPr>
            </w:pPr>
            <w:r w:rsidRPr="00EF5447">
              <w:rPr>
                <w:noProof/>
              </w:rPr>
              <w:t>DC_1A-21A-42C_n79A-n257G</w:t>
            </w:r>
          </w:p>
          <w:p w14:paraId="6B888B0B" w14:textId="77777777" w:rsidR="008D1E4A" w:rsidRPr="00EF5447" w:rsidRDefault="008D1E4A" w:rsidP="00C620E0">
            <w:pPr>
              <w:pStyle w:val="TAC"/>
              <w:rPr>
                <w:b/>
                <w:noProof/>
              </w:rPr>
            </w:pPr>
            <w:r w:rsidRPr="00EF5447">
              <w:rPr>
                <w:noProof/>
              </w:rPr>
              <w:t>DC_1A-21A-42C_n79A-n257H</w:t>
            </w:r>
          </w:p>
          <w:p w14:paraId="704B0979" w14:textId="77777777" w:rsidR="008D1E4A" w:rsidRPr="00EF5447" w:rsidRDefault="008D1E4A" w:rsidP="00C620E0">
            <w:pPr>
              <w:pStyle w:val="TAC"/>
              <w:rPr>
                <w:noProof/>
              </w:rPr>
            </w:pPr>
            <w:r w:rsidRPr="00EF5447">
              <w:rPr>
                <w:noProof/>
              </w:rPr>
              <w:t>DC_1A-21A-42C_n79A-n257I</w:t>
            </w:r>
          </w:p>
        </w:tc>
        <w:tc>
          <w:tcPr>
            <w:tcW w:w="3969" w:type="dxa"/>
            <w:tcMar>
              <w:top w:w="28" w:type="dxa"/>
              <w:left w:w="28" w:type="dxa"/>
              <w:bottom w:w="28" w:type="dxa"/>
              <w:right w:w="28" w:type="dxa"/>
            </w:tcMar>
          </w:tcPr>
          <w:p w14:paraId="09B75721" w14:textId="77777777" w:rsidR="008D1E4A" w:rsidRPr="00EF5447" w:rsidRDefault="008D1E4A" w:rsidP="00C620E0">
            <w:pPr>
              <w:pStyle w:val="TAC"/>
              <w:rPr>
                <w:noProof/>
              </w:rPr>
            </w:pPr>
            <w:r w:rsidRPr="00EF5447">
              <w:rPr>
                <w:noProof/>
              </w:rPr>
              <w:t>DC_1A_n79A-n257A</w:t>
            </w:r>
          </w:p>
          <w:p w14:paraId="59963D51" w14:textId="77777777" w:rsidR="008D1E4A" w:rsidRPr="00EF5447" w:rsidRDefault="008D1E4A" w:rsidP="00C620E0">
            <w:pPr>
              <w:pStyle w:val="TAC"/>
              <w:rPr>
                <w:noProof/>
              </w:rPr>
            </w:pPr>
            <w:r w:rsidRPr="00EF5447">
              <w:rPr>
                <w:noProof/>
              </w:rPr>
              <w:t>DC_1A_n79A-n257G</w:t>
            </w:r>
          </w:p>
          <w:p w14:paraId="73BB2C55" w14:textId="77777777" w:rsidR="008D1E4A" w:rsidRPr="00EF5447" w:rsidRDefault="008D1E4A" w:rsidP="00C620E0">
            <w:pPr>
              <w:pStyle w:val="TAC"/>
              <w:rPr>
                <w:noProof/>
              </w:rPr>
            </w:pPr>
            <w:r w:rsidRPr="00EF5447">
              <w:rPr>
                <w:noProof/>
              </w:rPr>
              <w:t>DC_1A_n79A-n257H</w:t>
            </w:r>
          </w:p>
          <w:p w14:paraId="6EA0A5E6" w14:textId="77777777" w:rsidR="008D1E4A" w:rsidRPr="00EF5447" w:rsidRDefault="008D1E4A" w:rsidP="00C620E0">
            <w:pPr>
              <w:pStyle w:val="TAC"/>
              <w:rPr>
                <w:noProof/>
              </w:rPr>
            </w:pPr>
            <w:r w:rsidRPr="00EF5447">
              <w:rPr>
                <w:noProof/>
              </w:rPr>
              <w:t>DC_1A_n79A-n257I</w:t>
            </w:r>
          </w:p>
          <w:p w14:paraId="24094D7C" w14:textId="77777777" w:rsidR="008D1E4A" w:rsidRPr="00EF5447" w:rsidRDefault="008D1E4A" w:rsidP="00C620E0">
            <w:pPr>
              <w:pStyle w:val="TAC"/>
              <w:rPr>
                <w:noProof/>
              </w:rPr>
            </w:pPr>
            <w:r w:rsidRPr="00EF5447">
              <w:rPr>
                <w:noProof/>
              </w:rPr>
              <w:t>DC_21A_n79A-n257A</w:t>
            </w:r>
          </w:p>
          <w:p w14:paraId="13EE5B4D" w14:textId="77777777" w:rsidR="008D1E4A" w:rsidRPr="00EF5447" w:rsidRDefault="008D1E4A" w:rsidP="00C620E0">
            <w:pPr>
              <w:pStyle w:val="TAC"/>
              <w:rPr>
                <w:noProof/>
              </w:rPr>
            </w:pPr>
            <w:r w:rsidRPr="00EF5447">
              <w:rPr>
                <w:noProof/>
              </w:rPr>
              <w:t>DC_21A_n79A-n257G</w:t>
            </w:r>
          </w:p>
          <w:p w14:paraId="3A3156DD" w14:textId="77777777" w:rsidR="008D1E4A" w:rsidRPr="00EF5447" w:rsidRDefault="008D1E4A" w:rsidP="00C620E0">
            <w:pPr>
              <w:pStyle w:val="TAC"/>
              <w:rPr>
                <w:noProof/>
              </w:rPr>
            </w:pPr>
            <w:r w:rsidRPr="00EF5447">
              <w:rPr>
                <w:noProof/>
              </w:rPr>
              <w:t>DC_21A_n79A-n257H</w:t>
            </w:r>
          </w:p>
          <w:p w14:paraId="11DE377A" w14:textId="77777777" w:rsidR="008D1E4A" w:rsidRPr="00EF5447" w:rsidRDefault="008D1E4A" w:rsidP="00C620E0">
            <w:pPr>
              <w:pStyle w:val="TAC"/>
              <w:rPr>
                <w:rFonts w:cs="Arial"/>
                <w:lang w:eastAsia="zh-CN"/>
              </w:rPr>
            </w:pPr>
            <w:r w:rsidRPr="00EF5447">
              <w:rPr>
                <w:noProof/>
              </w:rPr>
              <w:t>DC_21A_n79A-n257I</w:t>
            </w:r>
          </w:p>
        </w:tc>
      </w:tr>
      <w:tr w:rsidR="008D1E4A" w:rsidRPr="00F51302" w14:paraId="477D7B6D" w14:textId="77777777" w:rsidTr="00C620E0">
        <w:trPr>
          <w:trHeight w:val="187"/>
          <w:jc w:val="center"/>
        </w:trPr>
        <w:tc>
          <w:tcPr>
            <w:tcW w:w="3969" w:type="dxa"/>
            <w:shd w:val="clear" w:color="auto" w:fill="auto"/>
            <w:noWrap/>
            <w:tcMar>
              <w:top w:w="28" w:type="dxa"/>
              <w:left w:w="28" w:type="dxa"/>
              <w:bottom w:w="28" w:type="dxa"/>
              <w:right w:w="28" w:type="dxa"/>
            </w:tcMar>
          </w:tcPr>
          <w:p w14:paraId="2E161E08" w14:textId="77777777" w:rsidR="008D1E4A" w:rsidRPr="00EF5447" w:rsidRDefault="008D1E4A" w:rsidP="00C620E0">
            <w:pPr>
              <w:pStyle w:val="TAC"/>
              <w:rPr>
                <w:noProof/>
              </w:rPr>
            </w:pPr>
            <w:r w:rsidRPr="00EF5447">
              <w:rPr>
                <w:noProof/>
              </w:rPr>
              <w:lastRenderedPageBreak/>
              <w:t>DC_1A-28A-42A_n78A-n257A</w:t>
            </w:r>
          </w:p>
          <w:p w14:paraId="218AEDE1" w14:textId="77777777" w:rsidR="008D1E4A" w:rsidRPr="00EF5447" w:rsidRDefault="008D1E4A" w:rsidP="00C620E0">
            <w:pPr>
              <w:pStyle w:val="TAC"/>
              <w:rPr>
                <w:noProof/>
                <w:lang w:eastAsia="ko-KR"/>
              </w:rPr>
            </w:pPr>
            <w:r w:rsidRPr="00EF5447">
              <w:rPr>
                <w:noProof/>
                <w:lang w:eastAsia="zh-CN"/>
              </w:rPr>
              <w:t>DC_1A-28A-42A_n78A-n257G</w:t>
            </w:r>
          </w:p>
          <w:p w14:paraId="69D48376" w14:textId="77777777" w:rsidR="008D1E4A" w:rsidRPr="00EF5447" w:rsidRDefault="008D1E4A" w:rsidP="00C620E0">
            <w:pPr>
              <w:pStyle w:val="TAC"/>
              <w:rPr>
                <w:noProof/>
                <w:lang w:eastAsia="ko-KR"/>
              </w:rPr>
            </w:pPr>
            <w:r w:rsidRPr="00EF5447">
              <w:rPr>
                <w:noProof/>
                <w:lang w:eastAsia="zh-CN"/>
              </w:rPr>
              <w:t>DC_1A-28A-42A_n78A-n257H</w:t>
            </w:r>
          </w:p>
          <w:p w14:paraId="18C444F3" w14:textId="77777777" w:rsidR="008D1E4A" w:rsidRPr="00EF5447" w:rsidRDefault="008D1E4A" w:rsidP="00C620E0">
            <w:pPr>
              <w:pStyle w:val="TAC"/>
              <w:rPr>
                <w:noProof/>
                <w:lang w:eastAsia="zh-CN"/>
              </w:rPr>
            </w:pPr>
            <w:r w:rsidRPr="00EF5447">
              <w:rPr>
                <w:noProof/>
                <w:lang w:eastAsia="zh-CN"/>
              </w:rPr>
              <w:t>DC_1A-28A-42A_n78A-n257I</w:t>
            </w:r>
          </w:p>
          <w:p w14:paraId="3C95D427" w14:textId="77777777" w:rsidR="008D1E4A" w:rsidRPr="00EF5447" w:rsidRDefault="008D1E4A" w:rsidP="00C620E0">
            <w:pPr>
              <w:pStyle w:val="TAC"/>
              <w:rPr>
                <w:noProof/>
              </w:rPr>
            </w:pPr>
            <w:r w:rsidRPr="00EF5447">
              <w:rPr>
                <w:noProof/>
              </w:rPr>
              <w:t>DC_1A-28A-42C_n78A-n257A</w:t>
            </w:r>
          </w:p>
          <w:p w14:paraId="5AF8A6A5" w14:textId="77777777" w:rsidR="008D1E4A" w:rsidRPr="00EF5447" w:rsidRDefault="008D1E4A" w:rsidP="00C620E0">
            <w:pPr>
              <w:pStyle w:val="TAC"/>
              <w:rPr>
                <w:noProof/>
                <w:lang w:eastAsia="ko-KR"/>
              </w:rPr>
            </w:pPr>
            <w:r w:rsidRPr="00EF5447">
              <w:rPr>
                <w:noProof/>
                <w:lang w:eastAsia="zh-CN"/>
              </w:rPr>
              <w:t>DC_1A-28A-42C_n78A-n257G</w:t>
            </w:r>
          </w:p>
          <w:p w14:paraId="101DF6EA" w14:textId="77777777" w:rsidR="008D1E4A" w:rsidRPr="00EF5447" w:rsidRDefault="008D1E4A" w:rsidP="00C620E0">
            <w:pPr>
              <w:pStyle w:val="TAC"/>
              <w:rPr>
                <w:noProof/>
                <w:lang w:eastAsia="ko-KR"/>
              </w:rPr>
            </w:pPr>
            <w:r w:rsidRPr="00EF5447">
              <w:rPr>
                <w:noProof/>
                <w:lang w:eastAsia="zh-CN"/>
              </w:rPr>
              <w:t>DC_1A-28A-42C_n78A-n257H</w:t>
            </w:r>
          </w:p>
          <w:p w14:paraId="689622DB" w14:textId="77777777" w:rsidR="008D1E4A" w:rsidRPr="00EF5447" w:rsidRDefault="008D1E4A" w:rsidP="00C620E0">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62C42012" w14:textId="77777777" w:rsidR="008D1E4A" w:rsidRPr="00EF5447" w:rsidRDefault="008D1E4A" w:rsidP="00C620E0">
            <w:pPr>
              <w:pStyle w:val="TAC"/>
              <w:rPr>
                <w:rFonts w:cs="Arial"/>
                <w:lang w:eastAsia="zh-CN"/>
              </w:rPr>
            </w:pPr>
            <w:r w:rsidRPr="00EF5447">
              <w:rPr>
                <w:rFonts w:cs="Arial"/>
                <w:lang w:eastAsia="zh-CN"/>
              </w:rPr>
              <w:t>DC_1A_n78A</w:t>
            </w:r>
          </w:p>
          <w:p w14:paraId="190F3DB0" w14:textId="77777777" w:rsidR="008D1E4A" w:rsidRPr="00EF5447" w:rsidRDefault="008D1E4A" w:rsidP="00C620E0">
            <w:pPr>
              <w:pStyle w:val="TAC"/>
              <w:rPr>
                <w:rFonts w:cs="Arial"/>
                <w:lang w:eastAsia="zh-CN"/>
              </w:rPr>
            </w:pPr>
            <w:r w:rsidRPr="00EF5447">
              <w:rPr>
                <w:rFonts w:cs="Arial"/>
                <w:lang w:eastAsia="zh-CN"/>
              </w:rPr>
              <w:t>DC_1A_n257A</w:t>
            </w:r>
          </w:p>
          <w:p w14:paraId="78BE5908" w14:textId="77777777" w:rsidR="008D1E4A" w:rsidRPr="00EF5447" w:rsidRDefault="008D1E4A" w:rsidP="00C620E0">
            <w:pPr>
              <w:pStyle w:val="TAC"/>
              <w:rPr>
                <w:rFonts w:cs="Arial"/>
                <w:lang w:eastAsia="zh-CN"/>
              </w:rPr>
            </w:pPr>
            <w:r w:rsidRPr="00EF5447">
              <w:rPr>
                <w:rFonts w:cs="Arial"/>
                <w:lang w:eastAsia="zh-CN"/>
              </w:rPr>
              <w:t>DC_1A_n257G</w:t>
            </w:r>
          </w:p>
          <w:p w14:paraId="396A8EC7" w14:textId="77777777" w:rsidR="008D1E4A" w:rsidRPr="00EF5447" w:rsidRDefault="008D1E4A" w:rsidP="00C620E0">
            <w:pPr>
              <w:pStyle w:val="TAC"/>
              <w:rPr>
                <w:rFonts w:cs="Arial"/>
                <w:lang w:eastAsia="zh-CN"/>
              </w:rPr>
            </w:pPr>
            <w:r w:rsidRPr="00EF5447">
              <w:rPr>
                <w:rFonts w:cs="Arial"/>
                <w:lang w:eastAsia="zh-CN"/>
              </w:rPr>
              <w:t>DC_1A_n257H</w:t>
            </w:r>
          </w:p>
          <w:p w14:paraId="47F44055" w14:textId="77777777" w:rsidR="008D1E4A" w:rsidRPr="00EF5447" w:rsidRDefault="008D1E4A" w:rsidP="00C620E0">
            <w:pPr>
              <w:pStyle w:val="TAC"/>
              <w:rPr>
                <w:rFonts w:cs="Arial"/>
                <w:lang w:eastAsia="zh-CN"/>
              </w:rPr>
            </w:pPr>
            <w:r w:rsidRPr="00EF5447">
              <w:rPr>
                <w:rFonts w:cs="Arial"/>
                <w:lang w:eastAsia="zh-CN"/>
              </w:rPr>
              <w:t>DC_1A_n257I</w:t>
            </w:r>
          </w:p>
          <w:p w14:paraId="0054E722" w14:textId="77777777" w:rsidR="008D1E4A" w:rsidRPr="00EF5447" w:rsidRDefault="008D1E4A" w:rsidP="00C620E0">
            <w:pPr>
              <w:pStyle w:val="TAC"/>
              <w:rPr>
                <w:rFonts w:cs="Arial"/>
                <w:lang w:eastAsia="zh-CN"/>
              </w:rPr>
            </w:pPr>
            <w:r w:rsidRPr="00EF5447">
              <w:rPr>
                <w:rFonts w:cs="Arial"/>
                <w:lang w:eastAsia="zh-CN"/>
              </w:rPr>
              <w:t>DC_28A_n78A</w:t>
            </w:r>
          </w:p>
          <w:p w14:paraId="5433A631" w14:textId="77777777" w:rsidR="008D1E4A" w:rsidRPr="00EF5447" w:rsidRDefault="008D1E4A" w:rsidP="00C620E0">
            <w:pPr>
              <w:pStyle w:val="TAC"/>
              <w:rPr>
                <w:rFonts w:cs="Arial"/>
                <w:lang w:eastAsia="zh-CN"/>
              </w:rPr>
            </w:pPr>
            <w:r w:rsidRPr="00EF5447">
              <w:rPr>
                <w:rFonts w:cs="Arial"/>
                <w:lang w:eastAsia="zh-CN"/>
              </w:rPr>
              <w:t>DC_28A_n257A</w:t>
            </w:r>
          </w:p>
          <w:p w14:paraId="5C7B9166" w14:textId="77777777" w:rsidR="008D1E4A" w:rsidRPr="00EF5447" w:rsidRDefault="008D1E4A" w:rsidP="00C620E0">
            <w:pPr>
              <w:pStyle w:val="TAC"/>
              <w:rPr>
                <w:rFonts w:cs="Arial"/>
                <w:lang w:eastAsia="zh-CN"/>
              </w:rPr>
            </w:pPr>
            <w:r w:rsidRPr="00EF5447">
              <w:rPr>
                <w:rFonts w:cs="Arial"/>
                <w:lang w:eastAsia="zh-CN"/>
              </w:rPr>
              <w:t>DC_28A_n257G</w:t>
            </w:r>
          </w:p>
          <w:p w14:paraId="0B85D7FD" w14:textId="77777777" w:rsidR="008D1E4A" w:rsidRPr="00EF5447" w:rsidRDefault="008D1E4A" w:rsidP="00C620E0">
            <w:pPr>
              <w:pStyle w:val="TAC"/>
              <w:rPr>
                <w:rFonts w:cs="Arial"/>
                <w:lang w:eastAsia="zh-CN"/>
              </w:rPr>
            </w:pPr>
            <w:r w:rsidRPr="00EF5447">
              <w:rPr>
                <w:rFonts w:cs="Arial"/>
                <w:lang w:eastAsia="zh-CN"/>
              </w:rPr>
              <w:t>DC_28A_n257H</w:t>
            </w:r>
          </w:p>
          <w:p w14:paraId="28BBC7E6" w14:textId="77777777" w:rsidR="008D1E4A" w:rsidRPr="00EF5447" w:rsidRDefault="008D1E4A" w:rsidP="00C620E0">
            <w:pPr>
              <w:pStyle w:val="TAC"/>
              <w:rPr>
                <w:rFonts w:cs="Arial"/>
                <w:lang w:eastAsia="zh-CN"/>
              </w:rPr>
            </w:pPr>
            <w:r w:rsidRPr="00EF5447">
              <w:rPr>
                <w:rFonts w:cs="Arial"/>
                <w:lang w:eastAsia="zh-CN"/>
              </w:rPr>
              <w:t>DC_28A_n257I</w:t>
            </w:r>
          </w:p>
          <w:p w14:paraId="46F084DE" w14:textId="77777777" w:rsidR="008D1E4A" w:rsidRPr="00EF5447" w:rsidRDefault="008D1E4A" w:rsidP="00C620E0">
            <w:pPr>
              <w:pStyle w:val="TAC"/>
              <w:rPr>
                <w:rFonts w:cs="Arial"/>
                <w:lang w:eastAsia="zh-CN"/>
              </w:rPr>
            </w:pPr>
            <w:r w:rsidRPr="00EF5447">
              <w:rPr>
                <w:rFonts w:cs="Arial"/>
                <w:lang w:eastAsia="zh-CN"/>
              </w:rPr>
              <w:t>DC_42A_n257A</w:t>
            </w:r>
          </w:p>
          <w:p w14:paraId="142608F9" w14:textId="77777777" w:rsidR="008D1E4A" w:rsidRPr="00EF5447" w:rsidRDefault="008D1E4A" w:rsidP="00C620E0">
            <w:pPr>
              <w:pStyle w:val="TAC"/>
              <w:rPr>
                <w:rFonts w:cs="Arial"/>
                <w:lang w:eastAsia="zh-CN"/>
              </w:rPr>
            </w:pPr>
            <w:r w:rsidRPr="00EF5447">
              <w:rPr>
                <w:rFonts w:cs="Arial"/>
                <w:lang w:eastAsia="zh-CN"/>
              </w:rPr>
              <w:t>DC_42A_n257G</w:t>
            </w:r>
          </w:p>
          <w:p w14:paraId="12330782" w14:textId="77777777" w:rsidR="008D1E4A" w:rsidRPr="00EF5447" w:rsidRDefault="008D1E4A" w:rsidP="00C620E0">
            <w:pPr>
              <w:pStyle w:val="TAC"/>
              <w:rPr>
                <w:rFonts w:cs="Arial"/>
                <w:lang w:eastAsia="zh-CN"/>
              </w:rPr>
            </w:pPr>
            <w:r w:rsidRPr="00EF5447">
              <w:rPr>
                <w:rFonts w:cs="Arial"/>
                <w:lang w:eastAsia="zh-CN"/>
              </w:rPr>
              <w:t>DC_42A_n257H</w:t>
            </w:r>
          </w:p>
          <w:p w14:paraId="4AB3D1E7" w14:textId="77777777" w:rsidR="008D1E4A" w:rsidRPr="00EF5447" w:rsidRDefault="008D1E4A" w:rsidP="00C620E0">
            <w:pPr>
              <w:pStyle w:val="TAC"/>
              <w:rPr>
                <w:rFonts w:cs="Arial"/>
                <w:lang w:eastAsia="zh-CN"/>
              </w:rPr>
            </w:pPr>
            <w:r w:rsidRPr="00EF5447">
              <w:rPr>
                <w:rFonts w:cs="Arial"/>
                <w:lang w:eastAsia="zh-CN"/>
              </w:rPr>
              <w:t>DC_42A_n257I</w:t>
            </w:r>
          </w:p>
          <w:p w14:paraId="6F88764A" w14:textId="77777777" w:rsidR="008D1E4A" w:rsidRPr="00EF5447" w:rsidRDefault="008D1E4A" w:rsidP="00C620E0">
            <w:pPr>
              <w:pStyle w:val="TAC"/>
              <w:rPr>
                <w:rFonts w:cs="Arial"/>
                <w:lang w:eastAsia="zh-CN"/>
              </w:rPr>
            </w:pPr>
            <w:r w:rsidRPr="00EF5447">
              <w:rPr>
                <w:rFonts w:cs="Arial"/>
                <w:lang w:eastAsia="zh-CN"/>
              </w:rPr>
              <w:t>DC_42C_n257A</w:t>
            </w:r>
          </w:p>
          <w:p w14:paraId="612ED9E2"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D69AD9C"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A3612D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2AF40C77" w14:textId="77777777" w:rsidTr="00C620E0">
        <w:trPr>
          <w:trHeight w:val="187"/>
          <w:jc w:val="center"/>
        </w:trPr>
        <w:tc>
          <w:tcPr>
            <w:tcW w:w="3969" w:type="dxa"/>
            <w:shd w:val="clear" w:color="auto" w:fill="auto"/>
            <w:noWrap/>
            <w:tcMar>
              <w:top w:w="28" w:type="dxa"/>
              <w:left w:w="28" w:type="dxa"/>
              <w:bottom w:w="28" w:type="dxa"/>
              <w:right w:w="28" w:type="dxa"/>
            </w:tcMar>
          </w:tcPr>
          <w:p w14:paraId="33F4DCB7" w14:textId="77777777" w:rsidR="008D1E4A" w:rsidRPr="00EF5447" w:rsidRDefault="008D1E4A" w:rsidP="00C620E0">
            <w:pPr>
              <w:pStyle w:val="TAC"/>
              <w:rPr>
                <w:noProof/>
              </w:rPr>
            </w:pPr>
            <w:r w:rsidRPr="00EF5447">
              <w:rPr>
                <w:noProof/>
              </w:rPr>
              <w:t>DC_1A-41A-42A_n77A-n257A</w:t>
            </w:r>
          </w:p>
          <w:p w14:paraId="53C42355" w14:textId="77777777" w:rsidR="008D1E4A" w:rsidRPr="00EF5447" w:rsidRDefault="008D1E4A" w:rsidP="00C620E0">
            <w:pPr>
              <w:pStyle w:val="TAC"/>
              <w:rPr>
                <w:noProof/>
                <w:lang w:eastAsia="ko-KR"/>
              </w:rPr>
            </w:pPr>
            <w:r w:rsidRPr="00EF5447">
              <w:rPr>
                <w:noProof/>
                <w:lang w:eastAsia="zh-CN"/>
              </w:rPr>
              <w:t>DC_1A-41A-42A_n77A-n257G</w:t>
            </w:r>
          </w:p>
          <w:p w14:paraId="268C5F54" w14:textId="77777777" w:rsidR="008D1E4A" w:rsidRPr="00EF5447" w:rsidRDefault="008D1E4A" w:rsidP="00C620E0">
            <w:pPr>
              <w:pStyle w:val="TAC"/>
              <w:rPr>
                <w:noProof/>
                <w:lang w:eastAsia="ko-KR"/>
              </w:rPr>
            </w:pPr>
            <w:r w:rsidRPr="00EF5447">
              <w:rPr>
                <w:noProof/>
                <w:lang w:eastAsia="zh-CN"/>
              </w:rPr>
              <w:t>DC_1A-41A-42A_n77A-n257H</w:t>
            </w:r>
          </w:p>
          <w:p w14:paraId="7231DF1F" w14:textId="77777777" w:rsidR="008D1E4A" w:rsidRPr="00EF5447" w:rsidRDefault="008D1E4A" w:rsidP="00C620E0">
            <w:pPr>
              <w:pStyle w:val="TAC"/>
              <w:rPr>
                <w:noProof/>
                <w:lang w:eastAsia="zh-CN"/>
              </w:rPr>
            </w:pPr>
            <w:r w:rsidRPr="00EF5447">
              <w:rPr>
                <w:noProof/>
                <w:lang w:eastAsia="zh-CN"/>
              </w:rPr>
              <w:t>DC_1A-41A-42A_n77A-n257I</w:t>
            </w:r>
          </w:p>
          <w:p w14:paraId="7E499EA5" w14:textId="77777777" w:rsidR="008D1E4A" w:rsidRPr="00EF5447" w:rsidRDefault="008D1E4A" w:rsidP="00C620E0">
            <w:pPr>
              <w:pStyle w:val="TAC"/>
              <w:rPr>
                <w:noProof/>
              </w:rPr>
            </w:pPr>
            <w:r w:rsidRPr="00EF5447">
              <w:rPr>
                <w:noProof/>
              </w:rPr>
              <w:t>DC_1A-41A-42C_n77A-n257A</w:t>
            </w:r>
          </w:p>
          <w:p w14:paraId="69581FD8" w14:textId="77777777" w:rsidR="008D1E4A" w:rsidRPr="00EF5447" w:rsidRDefault="008D1E4A" w:rsidP="00C620E0">
            <w:pPr>
              <w:pStyle w:val="TAC"/>
              <w:rPr>
                <w:noProof/>
                <w:lang w:eastAsia="ko-KR"/>
              </w:rPr>
            </w:pPr>
            <w:r w:rsidRPr="00EF5447">
              <w:rPr>
                <w:noProof/>
                <w:lang w:eastAsia="zh-CN"/>
              </w:rPr>
              <w:t>DC_1A-41A-42C_n77A-n257G</w:t>
            </w:r>
          </w:p>
          <w:p w14:paraId="74CA7DB4" w14:textId="77777777" w:rsidR="008D1E4A" w:rsidRPr="00EF5447" w:rsidRDefault="008D1E4A" w:rsidP="00C620E0">
            <w:pPr>
              <w:pStyle w:val="TAC"/>
              <w:rPr>
                <w:noProof/>
                <w:lang w:eastAsia="ko-KR"/>
              </w:rPr>
            </w:pPr>
            <w:r w:rsidRPr="00EF5447">
              <w:rPr>
                <w:noProof/>
                <w:lang w:eastAsia="zh-CN"/>
              </w:rPr>
              <w:t>DC_1A-41A-42C_n77A-n257H</w:t>
            </w:r>
          </w:p>
          <w:p w14:paraId="1745533C" w14:textId="77777777" w:rsidR="008D1E4A" w:rsidRPr="00EF5447" w:rsidRDefault="008D1E4A" w:rsidP="00C620E0">
            <w:pPr>
              <w:pStyle w:val="TAC"/>
              <w:rPr>
                <w:noProof/>
                <w:lang w:eastAsia="zh-CN"/>
              </w:rPr>
            </w:pPr>
            <w:r w:rsidRPr="00EF5447">
              <w:rPr>
                <w:noProof/>
                <w:lang w:eastAsia="zh-CN"/>
              </w:rPr>
              <w:t>DC_1A-41A-42C_n77A-n257I</w:t>
            </w:r>
          </w:p>
          <w:p w14:paraId="5996ED8D" w14:textId="77777777" w:rsidR="008D1E4A" w:rsidRPr="00EF5447" w:rsidRDefault="008D1E4A" w:rsidP="00C620E0">
            <w:pPr>
              <w:pStyle w:val="TAC"/>
              <w:rPr>
                <w:noProof/>
              </w:rPr>
            </w:pPr>
            <w:r w:rsidRPr="00EF5447">
              <w:rPr>
                <w:noProof/>
              </w:rPr>
              <w:t>DC_1A-41C-42A_n77A-n257A</w:t>
            </w:r>
          </w:p>
          <w:p w14:paraId="0E242260" w14:textId="77777777" w:rsidR="008D1E4A" w:rsidRPr="00EF5447" w:rsidRDefault="008D1E4A" w:rsidP="00C620E0">
            <w:pPr>
              <w:pStyle w:val="TAC"/>
              <w:rPr>
                <w:noProof/>
                <w:lang w:eastAsia="ko-KR"/>
              </w:rPr>
            </w:pPr>
            <w:r w:rsidRPr="00EF5447">
              <w:rPr>
                <w:noProof/>
                <w:lang w:eastAsia="zh-CN"/>
              </w:rPr>
              <w:t>DC_1A-41C-42A_n77A-n257G</w:t>
            </w:r>
          </w:p>
          <w:p w14:paraId="1B4782C9" w14:textId="77777777" w:rsidR="008D1E4A" w:rsidRPr="00EF5447" w:rsidRDefault="008D1E4A" w:rsidP="00C620E0">
            <w:pPr>
              <w:pStyle w:val="TAC"/>
              <w:rPr>
                <w:noProof/>
                <w:lang w:eastAsia="ko-KR"/>
              </w:rPr>
            </w:pPr>
            <w:r w:rsidRPr="00EF5447">
              <w:rPr>
                <w:noProof/>
                <w:lang w:eastAsia="zh-CN"/>
              </w:rPr>
              <w:t>DC_1A-41C-42A_n77A-n257H</w:t>
            </w:r>
          </w:p>
          <w:p w14:paraId="21711E8E" w14:textId="77777777" w:rsidR="008D1E4A" w:rsidRPr="00EF5447" w:rsidRDefault="008D1E4A" w:rsidP="00C620E0">
            <w:pPr>
              <w:pStyle w:val="TAC"/>
              <w:rPr>
                <w:noProof/>
                <w:lang w:eastAsia="zh-CN"/>
              </w:rPr>
            </w:pPr>
            <w:r w:rsidRPr="00EF5447">
              <w:rPr>
                <w:noProof/>
                <w:lang w:eastAsia="zh-CN"/>
              </w:rPr>
              <w:t>DC_1A-41C-42A_n77A-n257I</w:t>
            </w:r>
          </w:p>
          <w:p w14:paraId="0BADF6A5" w14:textId="77777777" w:rsidR="008D1E4A" w:rsidRPr="00EF5447" w:rsidRDefault="008D1E4A" w:rsidP="00C620E0">
            <w:pPr>
              <w:pStyle w:val="TAC"/>
              <w:rPr>
                <w:noProof/>
              </w:rPr>
            </w:pPr>
            <w:r w:rsidRPr="00EF5447">
              <w:rPr>
                <w:noProof/>
              </w:rPr>
              <w:t>DC_1A-41C-42C_n77A-n257A</w:t>
            </w:r>
          </w:p>
          <w:p w14:paraId="2BDBCF3D" w14:textId="77777777" w:rsidR="008D1E4A" w:rsidRPr="00EF5447" w:rsidRDefault="008D1E4A" w:rsidP="00C620E0">
            <w:pPr>
              <w:pStyle w:val="TAC"/>
              <w:rPr>
                <w:noProof/>
                <w:lang w:eastAsia="ko-KR"/>
              </w:rPr>
            </w:pPr>
            <w:r w:rsidRPr="00EF5447">
              <w:rPr>
                <w:noProof/>
                <w:lang w:eastAsia="zh-CN"/>
              </w:rPr>
              <w:t>DC_1A-41C-42C_n77A-n257G</w:t>
            </w:r>
          </w:p>
          <w:p w14:paraId="2AAA32F3" w14:textId="77777777" w:rsidR="008D1E4A" w:rsidRPr="00EF5447" w:rsidRDefault="008D1E4A" w:rsidP="00C620E0">
            <w:pPr>
              <w:pStyle w:val="TAC"/>
              <w:rPr>
                <w:noProof/>
                <w:lang w:eastAsia="ko-KR"/>
              </w:rPr>
            </w:pPr>
            <w:r w:rsidRPr="00EF5447">
              <w:rPr>
                <w:noProof/>
                <w:lang w:eastAsia="zh-CN"/>
              </w:rPr>
              <w:t>DC_1A-41C-42C_n77A-n257H</w:t>
            </w:r>
          </w:p>
          <w:p w14:paraId="5E715B4F" w14:textId="77777777" w:rsidR="008D1E4A" w:rsidRPr="00EF5447" w:rsidRDefault="008D1E4A" w:rsidP="00C620E0">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DC8C708" w14:textId="77777777" w:rsidR="008D1E4A" w:rsidRPr="00EF5447" w:rsidRDefault="008D1E4A" w:rsidP="00C620E0">
            <w:pPr>
              <w:pStyle w:val="TAC"/>
              <w:rPr>
                <w:rFonts w:cs="Arial"/>
                <w:lang w:eastAsia="zh-CN"/>
              </w:rPr>
            </w:pPr>
            <w:r w:rsidRPr="00EF5447">
              <w:rPr>
                <w:rFonts w:cs="Arial"/>
                <w:lang w:eastAsia="zh-CN"/>
              </w:rPr>
              <w:t>DC_1A_n77A</w:t>
            </w:r>
          </w:p>
          <w:p w14:paraId="5A8855DF" w14:textId="77777777" w:rsidR="008D1E4A" w:rsidRPr="00EF5447" w:rsidRDefault="008D1E4A" w:rsidP="00C620E0">
            <w:pPr>
              <w:pStyle w:val="TAC"/>
              <w:rPr>
                <w:rFonts w:cs="Arial"/>
                <w:lang w:eastAsia="zh-CN"/>
              </w:rPr>
            </w:pPr>
            <w:r w:rsidRPr="00EF5447">
              <w:rPr>
                <w:rFonts w:cs="Arial"/>
                <w:lang w:eastAsia="zh-CN"/>
              </w:rPr>
              <w:t>DC_1A_n257A</w:t>
            </w:r>
          </w:p>
          <w:p w14:paraId="3B532F4B" w14:textId="77777777" w:rsidR="008D1E4A" w:rsidRPr="00EF5447" w:rsidRDefault="008D1E4A" w:rsidP="00C620E0">
            <w:pPr>
              <w:pStyle w:val="TAC"/>
              <w:rPr>
                <w:rFonts w:cs="Arial"/>
                <w:lang w:eastAsia="zh-CN"/>
              </w:rPr>
            </w:pPr>
            <w:r w:rsidRPr="00EF5447">
              <w:rPr>
                <w:rFonts w:cs="Arial"/>
                <w:lang w:eastAsia="zh-CN"/>
              </w:rPr>
              <w:t>DC_1A_n257G</w:t>
            </w:r>
          </w:p>
          <w:p w14:paraId="014A1D94" w14:textId="77777777" w:rsidR="008D1E4A" w:rsidRPr="00EF5447" w:rsidRDefault="008D1E4A" w:rsidP="00C620E0">
            <w:pPr>
              <w:pStyle w:val="TAC"/>
              <w:rPr>
                <w:rFonts w:cs="Arial"/>
                <w:lang w:eastAsia="zh-CN"/>
              </w:rPr>
            </w:pPr>
            <w:r w:rsidRPr="00EF5447">
              <w:rPr>
                <w:rFonts w:cs="Arial"/>
                <w:lang w:eastAsia="zh-CN"/>
              </w:rPr>
              <w:t>DC_1A_n257H</w:t>
            </w:r>
          </w:p>
          <w:p w14:paraId="135D5544" w14:textId="77777777" w:rsidR="008D1E4A" w:rsidRPr="00EF5447" w:rsidRDefault="008D1E4A" w:rsidP="00C620E0">
            <w:pPr>
              <w:pStyle w:val="TAC"/>
              <w:rPr>
                <w:rFonts w:cs="Arial"/>
                <w:lang w:eastAsia="zh-CN"/>
              </w:rPr>
            </w:pPr>
            <w:r w:rsidRPr="00EF5447">
              <w:rPr>
                <w:rFonts w:cs="Arial"/>
                <w:lang w:eastAsia="zh-CN"/>
              </w:rPr>
              <w:t>DC_1A_n257I</w:t>
            </w:r>
          </w:p>
          <w:p w14:paraId="7E9CC267" w14:textId="77777777" w:rsidR="008D1E4A" w:rsidRPr="00EF5447" w:rsidRDefault="008D1E4A" w:rsidP="00C620E0">
            <w:pPr>
              <w:pStyle w:val="TAC"/>
              <w:rPr>
                <w:rFonts w:cs="Arial"/>
                <w:lang w:eastAsia="zh-CN"/>
              </w:rPr>
            </w:pPr>
            <w:r w:rsidRPr="00EF5447">
              <w:rPr>
                <w:rFonts w:cs="Arial"/>
                <w:lang w:eastAsia="zh-CN"/>
              </w:rPr>
              <w:t>DC_41A_n77A</w:t>
            </w:r>
          </w:p>
          <w:p w14:paraId="5EDAF7AB" w14:textId="77777777" w:rsidR="008D1E4A" w:rsidRPr="00EF5447" w:rsidRDefault="008D1E4A" w:rsidP="00C620E0">
            <w:pPr>
              <w:pStyle w:val="TAC"/>
              <w:rPr>
                <w:rFonts w:cs="Arial"/>
                <w:lang w:eastAsia="zh-CN"/>
              </w:rPr>
            </w:pPr>
            <w:r w:rsidRPr="00EF5447">
              <w:rPr>
                <w:rFonts w:cs="Arial"/>
                <w:lang w:eastAsia="zh-CN"/>
              </w:rPr>
              <w:t>DC_41A_n257A</w:t>
            </w:r>
          </w:p>
          <w:p w14:paraId="115C424D" w14:textId="77777777" w:rsidR="008D1E4A" w:rsidRPr="00EF5447" w:rsidRDefault="008D1E4A" w:rsidP="00C620E0">
            <w:pPr>
              <w:pStyle w:val="TAC"/>
              <w:rPr>
                <w:rFonts w:cs="Arial"/>
                <w:lang w:eastAsia="zh-CN"/>
              </w:rPr>
            </w:pPr>
            <w:r w:rsidRPr="00EF5447">
              <w:rPr>
                <w:rFonts w:cs="Arial"/>
                <w:lang w:eastAsia="zh-CN"/>
              </w:rPr>
              <w:t>DC_41A_n257G</w:t>
            </w:r>
          </w:p>
          <w:p w14:paraId="1B683C06" w14:textId="77777777" w:rsidR="008D1E4A" w:rsidRPr="00EF5447" w:rsidRDefault="008D1E4A" w:rsidP="00C620E0">
            <w:pPr>
              <w:pStyle w:val="TAC"/>
              <w:rPr>
                <w:rFonts w:cs="Arial"/>
                <w:lang w:eastAsia="zh-CN"/>
              </w:rPr>
            </w:pPr>
            <w:r w:rsidRPr="00EF5447">
              <w:rPr>
                <w:rFonts w:cs="Arial"/>
                <w:lang w:eastAsia="zh-CN"/>
              </w:rPr>
              <w:t>DC_41A_n257H</w:t>
            </w:r>
          </w:p>
          <w:p w14:paraId="08D36090" w14:textId="77777777" w:rsidR="008D1E4A" w:rsidRPr="00EF5447" w:rsidRDefault="008D1E4A" w:rsidP="00C620E0">
            <w:pPr>
              <w:pStyle w:val="TAC"/>
              <w:rPr>
                <w:rFonts w:cs="Arial"/>
                <w:lang w:eastAsia="zh-CN"/>
              </w:rPr>
            </w:pPr>
            <w:r w:rsidRPr="00EF5447">
              <w:rPr>
                <w:rFonts w:cs="Arial"/>
                <w:lang w:eastAsia="zh-CN"/>
              </w:rPr>
              <w:t>DC_41A_n257I</w:t>
            </w:r>
          </w:p>
          <w:p w14:paraId="302C3880" w14:textId="77777777" w:rsidR="008D1E4A" w:rsidRPr="00EF5447" w:rsidRDefault="008D1E4A" w:rsidP="00C620E0">
            <w:pPr>
              <w:pStyle w:val="TAC"/>
              <w:rPr>
                <w:rFonts w:cs="Arial"/>
                <w:lang w:eastAsia="zh-CN"/>
              </w:rPr>
            </w:pPr>
            <w:r w:rsidRPr="00EF5447">
              <w:rPr>
                <w:rFonts w:cs="Arial"/>
                <w:lang w:eastAsia="zh-CN"/>
              </w:rPr>
              <w:t>DC_41C_n77A</w:t>
            </w:r>
          </w:p>
          <w:p w14:paraId="2B804537" w14:textId="77777777" w:rsidR="008D1E4A" w:rsidRPr="00EF5447" w:rsidRDefault="008D1E4A" w:rsidP="00C620E0">
            <w:pPr>
              <w:pStyle w:val="TAC"/>
              <w:rPr>
                <w:rFonts w:cs="Arial"/>
                <w:lang w:eastAsia="zh-CN"/>
              </w:rPr>
            </w:pPr>
            <w:r w:rsidRPr="00EF5447">
              <w:rPr>
                <w:rFonts w:cs="Arial"/>
                <w:lang w:eastAsia="zh-CN"/>
              </w:rPr>
              <w:t>DC_41C_n257A</w:t>
            </w:r>
          </w:p>
          <w:p w14:paraId="72EC2A17"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6917AFC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CBEABF9"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49D84B05" w14:textId="77777777" w:rsidR="008D1E4A" w:rsidRPr="00EF5447" w:rsidRDefault="008D1E4A" w:rsidP="00C620E0">
            <w:pPr>
              <w:pStyle w:val="TAC"/>
              <w:rPr>
                <w:rFonts w:cs="Arial"/>
                <w:lang w:eastAsia="zh-CN"/>
              </w:rPr>
            </w:pPr>
            <w:r w:rsidRPr="00EF5447">
              <w:rPr>
                <w:rFonts w:cs="Arial"/>
                <w:lang w:eastAsia="zh-CN"/>
              </w:rPr>
              <w:t>DC_42A_n257A</w:t>
            </w:r>
          </w:p>
          <w:p w14:paraId="09C2D74F" w14:textId="77777777" w:rsidR="008D1E4A" w:rsidRPr="00EF5447" w:rsidRDefault="008D1E4A" w:rsidP="00C620E0">
            <w:pPr>
              <w:pStyle w:val="TAC"/>
              <w:rPr>
                <w:rFonts w:cs="Arial"/>
                <w:lang w:eastAsia="zh-CN"/>
              </w:rPr>
            </w:pPr>
            <w:r w:rsidRPr="00EF5447">
              <w:rPr>
                <w:rFonts w:cs="Arial"/>
                <w:lang w:eastAsia="zh-CN"/>
              </w:rPr>
              <w:t>DC_42A_n257G</w:t>
            </w:r>
          </w:p>
          <w:p w14:paraId="12CAB909" w14:textId="77777777" w:rsidR="008D1E4A" w:rsidRPr="00EF5447" w:rsidRDefault="008D1E4A" w:rsidP="00C620E0">
            <w:pPr>
              <w:pStyle w:val="TAC"/>
              <w:rPr>
                <w:rFonts w:cs="Arial"/>
                <w:lang w:eastAsia="zh-CN"/>
              </w:rPr>
            </w:pPr>
            <w:r w:rsidRPr="00EF5447">
              <w:rPr>
                <w:rFonts w:cs="Arial"/>
                <w:lang w:eastAsia="zh-CN"/>
              </w:rPr>
              <w:t>DC_42A_n257H</w:t>
            </w:r>
          </w:p>
          <w:p w14:paraId="06293EC1" w14:textId="77777777" w:rsidR="008D1E4A" w:rsidRPr="00EF5447" w:rsidRDefault="008D1E4A" w:rsidP="00C620E0">
            <w:pPr>
              <w:pStyle w:val="TAC"/>
              <w:rPr>
                <w:rFonts w:cs="Arial"/>
                <w:lang w:eastAsia="zh-CN"/>
              </w:rPr>
            </w:pPr>
            <w:r w:rsidRPr="00EF5447">
              <w:rPr>
                <w:rFonts w:cs="Arial"/>
                <w:lang w:eastAsia="zh-CN"/>
              </w:rPr>
              <w:t>DC_42A_n257I</w:t>
            </w:r>
          </w:p>
          <w:p w14:paraId="7759133B" w14:textId="77777777" w:rsidR="008D1E4A" w:rsidRPr="00EF5447" w:rsidRDefault="008D1E4A" w:rsidP="00C620E0">
            <w:pPr>
              <w:pStyle w:val="TAC"/>
              <w:rPr>
                <w:rFonts w:cs="Arial"/>
                <w:lang w:eastAsia="zh-CN"/>
              </w:rPr>
            </w:pPr>
            <w:r w:rsidRPr="00EF5447">
              <w:rPr>
                <w:rFonts w:cs="Arial"/>
                <w:lang w:eastAsia="zh-CN"/>
              </w:rPr>
              <w:t>DC_42C_n257A</w:t>
            </w:r>
          </w:p>
          <w:p w14:paraId="2F43A337" w14:textId="77777777" w:rsidR="008D1E4A" w:rsidRPr="00EF5447" w:rsidRDefault="008D1E4A" w:rsidP="00C620E0">
            <w:pPr>
              <w:pStyle w:val="TAC"/>
              <w:rPr>
                <w:rFonts w:cs="Arial"/>
                <w:lang w:eastAsia="zh-CN"/>
              </w:rPr>
            </w:pPr>
            <w:r w:rsidRPr="00EF5447">
              <w:rPr>
                <w:rFonts w:cs="Arial"/>
                <w:lang w:eastAsia="zh-CN"/>
              </w:rPr>
              <w:t>DC_42C_n257G</w:t>
            </w:r>
          </w:p>
          <w:p w14:paraId="50D9344B"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7B80DBE"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41C8CA49" w14:textId="77777777" w:rsidTr="00C620E0">
        <w:trPr>
          <w:trHeight w:val="187"/>
          <w:jc w:val="center"/>
        </w:trPr>
        <w:tc>
          <w:tcPr>
            <w:tcW w:w="3969" w:type="dxa"/>
            <w:shd w:val="clear" w:color="auto" w:fill="auto"/>
            <w:noWrap/>
            <w:tcMar>
              <w:top w:w="28" w:type="dxa"/>
              <w:left w:w="28" w:type="dxa"/>
              <w:bottom w:w="28" w:type="dxa"/>
              <w:right w:w="28" w:type="dxa"/>
            </w:tcMar>
          </w:tcPr>
          <w:p w14:paraId="6F8EEDEB" w14:textId="77777777" w:rsidR="008D1E4A" w:rsidRPr="00EF5447" w:rsidRDefault="008D1E4A" w:rsidP="00C620E0">
            <w:pPr>
              <w:pStyle w:val="TAC"/>
              <w:rPr>
                <w:noProof/>
              </w:rPr>
            </w:pPr>
            <w:r w:rsidRPr="00EF5447">
              <w:rPr>
                <w:noProof/>
              </w:rPr>
              <w:lastRenderedPageBreak/>
              <w:t>DC_1A-41A-42A_n78A-n257A</w:t>
            </w:r>
          </w:p>
          <w:p w14:paraId="594A5584" w14:textId="77777777" w:rsidR="008D1E4A" w:rsidRPr="00EF5447" w:rsidRDefault="008D1E4A" w:rsidP="00C620E0">
            <w:pPr>
              <w:pStyle w:val="TAC"/>
              <w:rPr>
                <w:noProof/>
                <w:lang w:eastAsia="ko-KR"/>
              </w:rPr>
            </w:pPr>
            <w:r w:rsidRPr="00EF5447">
              <w:rPr>
                <w:noProof/>
                <w:lang w:eastAsia="zh-CN"/>
              </w:rPr>
              <w:t>DC_1A-41A-42A_n78A-n257G</w:t>
            </w:r>
          </w:p>
          <w:p w14:paraId="13BFA09E" w14:textId="77777777" w:rsidR="008D1E4A" w:rsidRPr="00EF5447" w:rsidRDefault="008D1E4A" w:rsidP="00C620E0">
            <w:pPr>
              <w:pStyle w:val="TAC"/>
              <w:rPr>
                <w:noProof/>
                <w:lang w:eastAsia="ko-KR"/>
              </w:rPr>
            </w:pPr>
            <w:r w:rsidRPr="00EF5447">
              <w:rPr>
                <w:noProof/>
                <w:lang w:eastAsia="zh-CN"/>
              </w:rPr>
              <w:t>DC_1A-41A-42A_n78A-n257H</w:t>
            </w:r>
          </w:p>
          <w:p w14:paraId="398183F2" w14:textId="77777777" w:rsidR="008D1E4A" w:rsidRPr="00EF5447" w:rsidRDefault="008D1E4A" w:rsidP="00C620E0">
            <w:pPr>
              <w:pStyle w:val="TAC"/>
              <w:rPr>
                <w:noProof/>
                <w:lang w:eastAsia="zh-CN"/>
              </w:rPr>
            </w:pPr>
            <w:r w:rsidRPr="00EF5447">
              <w:rPr>
                <w:noProof/>
                <w:lang w:eastAsia="zh-CN"/>
              </w:rPr>
              <w:t>DC_1A-41A-42A_n78A-n257I</w:t>
            </w:r>
          </w:p>
          <w:p w14:paraId="38AFBDBF" w14:textId="77777777" w:rsidR="008D1E4A" w:rsidRPr="00EF5447" w:rsidRDefault="008D1E4A" w:rsidP="00C620E0">
            <w:pPr>
              <w:pStyle w:val="TAC"/>
              <w:rPr>
                <w:noProof/>
              </w:rPr>
            </w:pPr>
            <w:r w:rsidRPr="00EF5447">
              <w:rPr>
                <w:noProof/>
              </w:rPr>
              <w:t>DC_1A-41A-42C_n78A-n257A</w:t>
            </w:r>
          </w:p>
          <w:p w14:paraId="490F1244" w14:textId="77777777" w:rsidR="008D1E4A" w:rsidRPr="00EF5447" w:rsidRDefault="008D1E4A" w:rsidP="00C620E0">
            <w:pPr>
              <w:pStyle w:val="TAC"/>
              <w:rPr>
                <w:noProof/>
                <w:lang w:eastAsia="ko-KR"/>
              </w:rPr>
            </w:pPr>
            <w:r w:rsidRPr="00EF5447">
              <w:rPr>
                <w:noProof/>
                <w:lang w:eastAsia="zh-CN"/>
              </w:rPr>
              <w:t>DC_1A-41A-42C_n78A-n257G</w:t>
            </w:r>
          </w:p>
          <w:p w14:paraId="623C9849" w14:textId="77777777" w:rsidR="008D1E4A" w:rsidRPr="00EF5447" w:rsidRDefault="008D1E4A" w:rsidP="00C620E0">
            <w:pPr>
              <w:pStyle w:val="TAC"/>
              <w:rPr>
                <w:noProof/>
                <w:lang w:eastAsia="ko-KR"/>
              </w:rPr>
            </w:pPr>
            <w:r w:rsidRPr="00EF5447">
              <w:rPr>
                <w:noProof/>
                <w:lang w:eastAsia="zh-CN"/>
              </w:rPr>
              <w:t>DC_1A-41A-42C_n78A-n257H</w:t>
            </w:r>
          </w:p>
          <w:p w14:paraId="49AB23B4" w14:textId="77777777" w:rsidR="008D1E4A" w:rsidRPr="00EF5447" w:rsidRDefault="008D1E4A" w:rsidP="00C620E0">
            <w:pPr>
              <w:pStyle w:val="TAC"/>
              <w:rPr>
                <w:noProof/>
                <w:lang w:eastAsia="zh-CN"/>
              </w:rPr>
            </w:pPr>
            <w:r w:rsidRPr="00EF5447">
              <w:rPr>
                <w:noProof/>
                <w:lang w:eastAsia="zh-CN"/>
              </w:rPr>
              <w:t>DC_1A-41A-42C_n78A-n257I</w:t>
            </w:r>
          </w:p>
          <w:p w14:paraId="45857B8B" w14:textId="77777777" w:rsidR="008D1E4A" w:rsidRPr="00EF5447" w:rsidRDefault="008D1E4A" w:rsidP="00C620E0">
            <w:pPr>
              <w:pStyle w:val="TAC"/>
              <w:rPr>
                <w:noProof/>
              </w:rPr>
            </w:pPr>
            <w:r w:rsidRPr="00EF5447">
              <w:rPr>
                <w:noProof/>
              </w:rPr>
              <w:t>DC_1A-41C-42A_n78A-n257A</w:t>
            </w:r>
          </w:p>
          <w:p w14:paraId="2CE16474" w14:textId="77777777" w:rsidR="008D1E4A" w:rsidRPr="00EF5447" w:rsidRDefault="008D1E4A" w:rsidP="00C620E0">
            <w:pPr>
              <w:pStyle w:val="TAC"/>
              <w:rPr>
                <w:noProof/>
                <w:lang w:eastAsia="ko-KR"/>
              </w:rPr>
            </w:pPr>
            <w:r w:rsidRPr="00EF5447">
              <w:rPr>
                <w:noProof/>
                <w:lang w:eastAsia="zh-CN"/>
              </w:rPr>
              <w:t>DC_1A-41C-42A_n78A-n257G</w:t>
            </w:r>
          </w:p>
          <w:p w14:paraId="5DD791A0" w14:textId="77777777" w:rsidR="008D1E4A" w:rsidRPr="00EF5447" w:rsidRDefault="008D1E4A" w:rsidP="00C620E0">
            <w:pPr>
              <w:pStyle w:val="TAC"/>
              <w:rPr>
                <w:noProof/>
                <w:lang w:eastAsia="ko-KR"/>
              </w:rPr>
            </w:pPr>
            <w:r w:rsidRPr="00EF5447">
              <w:rPr>
                <w:noProof/>
                <w:lang w:eastAsia="zh-CN"/>
              </w:rPr>
              <w:t>DC_1A-41C-42A_n78A-n257H</w:t>
            </w:r>
          </w:p>
          <w:p w14:paraId="31FA9F03" w14:textId="77777777" w:rsidR="008D1E4A" w:rsidRPr="00EF5447" w:rsidRDefault="008D1E4A" w:rsidP="00C620E0">
            <w:pPr>
              <w:pStyle w:val="TAC"/>
              <w:rPr>
                <w:noProof/>
                <w:lang w:eastAsia="zh-CN"/>
              </w:rPr>
            </w:pPr>
            <w:r w:rsidRPr="00EF5447">
              <w:rPr>
                <w:noProof/>
                <w:lang w:eastAsia="zh-CN"/>
              </w:rPr>
              <w:t>DC_1A-41C-42A_n78A-n257I</w:t>
            </w:r>
          </w:p>
          <w:p w14:paraId="76B3018A" w14:textId="77777777" w:rsidR="008D1E4A" w:rsidRPr="00EF5447" w:rsidRDefault="008D1E4A" w:rsidP="00C620E0">
            <w:pPr>
              <w:pStyle w:val="TAC"/>
              <w:rPr>
                <w:noProof/>
              </w:rPr>
            </w:pPr>
            <w:r w:rsidRPr="00EF5447">
              <w:rPr>
                <w:noProof/>
              </w:rPr>
              <w:t>DC_1A-41C-42C_n78A-n257A</w:t>
            </w:r>
          </w:p>
          <w:p w14:paraId="4C4F07F7" w14:textId="77777777" w:rsidR="008D1E4A" w:rsidRPr="00EF5447" w:rsidRDefault="008D1E4A" w:rsidP="00C620E0">
            <w:pPr>
              <w:pStyle w:val="TAC"/>
              <w:rPr>
                <w:noProof/>
                <w:lang w:eastAsia="ko-KR"/>
              </w:rPr>
            </w:pPr>
            <w:r w:rsidRPr="00EF5447">
              <w:rPr>
                <w:noProof/>
                <w:lang w:eastAsia="zh-CN"/>
              </w:rPr>
              <w:t>DC_1A-41C-42C_n78A-n257G</w:t>
            </w:r>
          </w:p>
          <w:p w14:paraId="0EF159E3" w14:textId="77777777" w:rsidR="008D1E4A" w:rsidRPr="00EF5447" w:rsidRDefault="008D1E4A" w:rsidP="00C620E0">
            <w:pPr>
              <w:pStyle w:val="TAC"/>
              <w:rPr>
                <w:noProof/>
                <w:lang w:eastAsia="ko-KR"/>
              </w:rPr>
            </w:pPr>
            <w:r w:rsidRPr="00EF5447">
              <w:rPr>
                <w:noProof/>
                <w:lang w:eastAsia="zh-CN"/>
              </w:rPr>
              <w:t>DC_1A-41C-42C_n78A-n257H</w:t>
            </w:r>
          </w:p>
          <w:p w14:paraId="5C12140F" w14:textId="77777777" w:rsidR="008D1E4A" w:rsidRPr="00EF5447" w:rsidRDefault="008D1E4A" w:rsidP="00C620E0">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3C985EF0" w14:textId="77777777" w:rsidR="008D1E4A" w:rsidRPr="00EF5447" w:rsidRDefault="008D1E4A" w:rsidP="00C620E0">
            <w:pPr>
              <w:pStyle w:val="TAC"/>
              <w:rPr>
                <w:rFonts w:cs="Arial"/>
                <w:lang w:eastAsia="zh-CN"/>
              </w:rPr>
            </w:pPr>
            <w:r w:rsidRPr="00EF5447">
              <w:rPr>
                <w:rFonts w:cs="Arial"/>
                <w:lang w:eastAsia="zh-CN"/>
              </w:rPr>
              <w:t>DC_1A_n78A</w:t>
            </w:r>
          </w:p>
          <w:p w14:paraId="3C7EEEB6" w14:textId="77777777" w:rsidR="008D1E4A" w:rsidRPr="00EF5447" w:rsidRDefault="008D1E4A" w:rsidP="00C620E0">
            <w:pPr>
              <w:pStyle w:val="TAC"/>
              <w:rPr>
                <w:rFonts w:cs="Arial"/>
                <w:lang w:eastAsia="zh-CN"/>
              </w:rPr>
            </w:pPr>
            <w:r w:rsidRPr="00EF5447">
              <w:rPr>
                <w:rFonts w:cs="Arial"/>
                <w:lang w:eastAsia="zh-CN"/>
              </w:rPr>
              <w:t>DC_1A_n257A</w:t>
            </w:r>
          </w:p>
          <w:p w14:paraId="6C988791" w14:textId="77777777" w:rsidR="008D1E4A" w:rsidRPr="00EF5447" w:rsidRDefault="008D1E4A" w:rsidP="00C620E0">
            <w:pPr>
              <w:pStyle w:val="TAC"/>
              <w:rPr>
                <w:rFonts w:cs="Arial"/>
                <w:lang w:eastAsia="zh-CN"/>
              </w:rPr>
            </w:pPr>
            <w:r w:rsidRPr="00EF5447">
              <w:rPr>
                <w:rFonts w:cs="Arial"/>
                <w:lang w:eastAsia="zh-CN"/>
              </w:rPr>
              <w:t>DC_1A_n257G</w:t>
            </w:r>
          </w:p>
          <w:p w14:paraId="3295C282" w14:textId="77777777" w:rsidR="008D1E4A" w:rsidRPr="00EF5447" w:rsidRDefault="008D1E4A" w:rsidP="00C620E0">
            <w:pPr>
              <w:pStyle w:val="TAC"/>
              <w:rPr>
                <w:rFonts w:cs="Arial"/>
                <w:lang w:eastAsia="zh-CN"/>
              </w:rPr>
            </w:pPr>
            <w:r w:rsidRPr="00EF5447">
              <w:rPr>
                <w:rFonts w:cs="Arial"/>
                <w:lang w:eastAsia="zh-CN"/>
              </w:rPr>
              <w:t>DC_1A_n257H</w:t>
            </w:r>
          </w:p>
          <w:p w14:paraId="3653C061" w14:textId="77777777" w:rsidR="008D1E4A" w:rsidRPr="00EF5447" w:rsidRDefault="008D1E4A" w:rsidP="00C620E0">
            <w:pPr>
              <w:pStyle w:val="TAC"/>
              <w:rPr>
                <w:rFonts w:cs="Arial"/>
                <w:lang w:eastAsia="zh-CN"/>
              </w:rPr>
            </w:pPr>
            <w:r w:rsidRPr="00EF5447">
              <w:rPr>
                <w:rFonts w:cs="Arial"/>
                <w:lang w:eastAsia="zh-CN"/>
              </w:rPr>
              <w:t>DC_1A_n257I</w:t>
            </w:r>
          </w:p>
          <w:p w14:paraId="46082A32" w14:textId="77777777" w:rsidR="008D1E4A" w:rsidRPr="00EF5447" w:rsidRDefault="008D1E4A" w:rsidP="00C620E0">
            <w:pPr>
              <w:pStyle w:val="TAC"/>
              <w:rPr>
                <w:rFonts w:cs="Arial"/>
                <w:lang w:eastAsia="zh-CN"/>
              </w:rPr>
            </w:pPr>
            <w:r w:rsidRPr="00EF5447">
              <w:rPr>
                <w:rFonts w:cs="Arial"/>
                <w:lang w:eastAsia="zh-CN"/>
              </w:rPr>
              <w:t>DC_41A_n78A</w:t>
            </w:r>
          </w:p>
          <w:p w14:paraId="42479BA7" w14:textId="77777777" w:rsidR="008D1E4A" w:rsidRPr="00EF5447" w:rsidRDefault="008D1E4A" w:rsidP="00C620E0">
            <w:pPr>
              <w:pStyle w:val="TAC"/>
              <w:rPr>
                <w:rFonts w:cs="Arial"/>
                <w:lang w:eastAsia="zh-CN"/>
              </w:rPr>
            </w:pPr>
            <w:r w:rsidRPr="00EF5447">
              <w:rPr>
                <w:rFonts w:cs="Arial"/>
                <w:lang w:eastAsia="zh-CN"/>
              </w:rPr>
              <w:t>DC_41A_n257A</w:t>
            </w:r>
          </w:p>
          <w:p w14:paraId="502B2730" w14:textId="77777777" w:rsidR="008D1E4A" w:rsidRPr="00EF5447" w:rsidRDefault="008D1E4A" w:rsidP="00C620E0">
            <w:pPr>
              <w:pStyle w:val="TAC"/>
              <w:rPr>
                <w:rFonts w:cs="Arial"/>
                <w:lang w:eastAsia="zh-CN"/>
              </w:rPr>
            </w:pPr>
            <w:r w:rsidRPr="00EF5447">
              <w:rPr>
                <w:rFonts w:cs="Arial"/>
                <w:lang w:eastAsia="zh-CN"/>
              </w:rPr>
              <w:t>DC_41A_n257G</w:t>
            </w:r>
          </w:p>
          <w:p w14:paraId="228B4E41" w14:textId="77777777" w:rsidR="008D1E4A" w:rsidRPr="00EF5447" w:rsidRDefault="008D1E4A" w:rsidP="00C620E0">
            <w:pPr>
              <w:pStyle w:val="TAC"/>
              <w:rPr>
                <w:rFonts w:cs="Arial"/>
                <w:lang w:eastAsia="zh-CN"/>
              </w:rPr>
            </w:pPr>
            <w:r w:rsidRPr="00EF5447">
              <w:rPr>
                <w:rFonts w:cs="Arial"/>
                <w:lang w:eastAsia="zh-CN"/>
              </w:rPr>
              <w:t>DC_41A_n257H</w:t>
            </w:r>
          </w:p>
          <w:p w14:paraId="5545EA14" w14:textId="77777777" w:rsidR="008D1E4A" w:rsidRPr="00EF5447" w:rsidRDefault="008D1E4A" w:rsidP="00C620E0">
            <w:pPr>
              <w:pStyle w:val="TAC"/>
              <w:rPr>
                <w:rFonts w:cs="Arial"/>
                <w:lang w:eastAsia="zh-CN"/>
              </w:rPr>
            </w:pPr>
            <w:r w:rsidRPr="00EF5447">
              <w:rPr>
                <w:rFonts w:cs="Arial"/>
                <w:lang w:eastAsia="zh-CN"/>
              </w:rPr>
              <w:t>DC_41A_n257I</w:t>
            </w:r>
          </w:p>
          <w:p w14:paraId="7631F2A1" w14:textId="77777777" w:rsidR="008D1E4A" w:rsidRPr="00EF5447" w:rsidRDefault="008D1E4A" w:rsidP="00C620E0">
            <w:pPr>
              <w:pStyle w:val="TAC"/>
              <w:rPr>
                <w:rFonts w:cs="Arial"/>
                <w:lang w:eastAsia="zh-CN"/>
              </w:rPr>
            </w:pPr>
            <w:r w:rsidRPr="00EF5447">
              <w:rPr>
                <w:rFonts w:cs="Arial"/>
                <w:lang w:eastAsia="zh-CN"/>
              </w:rPr>
              <w:t>DC_41C_n78A</w:t>
            </w:r>
          </w:p>
          <w:p w14:paraId="753603DF" w14:textId="77777777" w:rsidR="008D1E4A" w:rsidRPr="00EF5447" w:rsidRDefault="008D1E4A" w:rsidP="00C620E0">
            <w:pPr>
              <w:pStyle w:val="TAC"/>
              <w:rPr>
                <w:rFonts w:cs="Arial"/>
                <w:lang w:eastAsia="zh-CN"/>
              </w:rPr>
            </w:pPr>
            <w:r w:rsidRPr="00EF5447">
              <w:rPr>
                <w:rFonts w:cs="Arial"/>
                <w:lang w:eastAsia="zh-CN"/>
              </w:rPr>
              <w:t>DC_41C_n257A</w:t>
            </w:r>
          </w:p>
          <w:p w14:paraId="343F65BE"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F2EFADE"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85B167A"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697A1BA9" w14:textId="77777777" w:rsidR="008D1E4A" w:rsidRPr="00EF5447" w:rsidRDefault="008D1E4A" w:rsidP="00C620E0">
            <w:pPr>
              <w:pStyle w:val="TAC"/>
              <w:rPr>
                <w:rFonts w:cs="Arial"/>
                <w:lang w:eastAsia="zh-CN"/>
              </w:rPr>
            </w:pPr>
            <w:r w:rsidRPr="00EF5447">
              <w:rPr>
                <w:rFonts w:cs="Arial"/>
                <w:lang w:eastAsia="zh-CN"/>
              </w:rPr>
              <w:t>DC_42A_n257A</w:t>
            </w:r>
          </w:p>
          <w:p w14:paraId="0C841E54" w14:textId="77777777" w:rsidR="008D1E4A" w:rsidRPr="00EF5447" w:rsidRDefault="008D1E4A" w:rsidP="00C620E0">
            <w:pPr>
              <w:pStyle w:val="TAC"/>
              <w:rPr>
                <w:rFonts w:cs="Arial"/>
                <w:lang w:eastAsia="zh-CN"/>
              </w:rPr>
            </w:pPr>
            <w:r w:rsidRPr="00EF5447">
              <w:rPr>
                <w:rFonts w:cs="Arial"/>
                <w:lang w:eastAsia="zh-CN"/>
              </w:rPr>
              <w:t>DC_42A_n257G</w:t>
            </w:r>
          </w:p>
          <w:p w14:paraId="438C40A0" w14:textId="77777777" w:rsidR="008D1E4A" w:rsidRPr="00EF5447" w:rsidRDefault="008D1E4A" w:rsidP="00C620E0">
            <w:pPr>
              <w:pStyle w:val="TAC"/>
              <w:rPr>
                <w:rFonts w:cs="Arial"/>
                <w:lang w:eastAsia="zh-CN"/>
              </w:rPr>
            </w:pPr>
            <w:r w:rsidRPr="00EF5447">
              <w:rPr>
                <w:rFonts w:cs="Arial"/>
                <w:lang w:eastAsia="zh-CN"/>
              </w:rPr>
              <w:t>DC_42A_n257H</w:t>
            </w:r>
          </w:p>
          <w:p w14:paraId="7698183B" w14:textId="77777777" w:rsidR="008D1E4A" w:rsidRPr="00EF5447" w:rsidRDefault="008D1E4A" w:rsidP="00C620E0">
            <w:pPr>
              <w:pStyle w:val="TAC"/>
              <w:rPr>
                <w:rFonts w:cs="Arial"/>
                <w:lang w:eastAsia="zh-CN"/>
              </w:rPr>
            </w:pPr>
            <w:r w:rsidRPr="00EF5447">
              <w:rPr>
                <w:rFonts w:cs="Arial"/>
                <w:lang w:eastAsia="zh-CN"/>
              </w:rPr>
              <w:t>DC_42A_n257I</w:t>
            </w:r>
          </w:p>
          <w:p w14:paraId="43E69508" w14:textId="77777777" w:rsidR="008D1E4A" w:rsidRPr="00EF5447" w:rsidRDefault="008D1E4A" w:rsidP="00C620E0">
            <w:pPr>
              <w:pStyle w:val="TAC"/>
              <w:rPr>
                <w:rFonts w:cs="Arial"/>
                <w:lang w:eastAsia="zh-CN"/>
              </w:rPr>
            </w:pPr>
            <w:r w:rsidRPr="00EF5447">
              <w:rPr>
                <w:rFonts w:cs="Arial"/>
                <w:lang w:eastAsia="zh-CN"/>
              </w:rPr>
              <w:t>DC_42C_n257A</w:t>
            </w:r>
          </w:p>
          <w:p w14:paraId="7FF028A6" w14:textId="77777777" w:rsidR="008D1E4A" w:rsidRPr="00EF5447" w:rsidRDefault="008D1E4A" w:rsidP="00C620E0">
            <w:pPr>
              <w:pStyle w:val="TAC"/>
              <w:rPr>
                <w:rFonts w:cs="Arial"/>
                <w:lang w:eastAsia="zh-CN"/>
              </w:rPr>
            </w:pPr>
            <w:r w:rsidRPr="00EF5447">
              <w:rPr>
                <w:rFonts w:cs="Arial"/>
                <w:lang w:eastAsia="zh-CN"/>
              </w:rPr>
              <w:t>DC_42C_n257G</w:t>
            </w:r>
          </w:p>
          <w:p w14:paraId="3B5452DA"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CFB5A6D"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77860532" w14:textId="77777777" w:rsidTr="00C620E0">
        <w:trPr>
          <w:trHeight w:val="187"/>
          <w:jc w:val="center"/>
        </w:trPr>
        <w:tc>
          <w:tcPr>
            <w:tcW w:w="3969" w:type="dxa"/>
            <w:shd w:val="clear" w:color="auto" w:fill="auto"/>
            <w:noWrap/>
            <w:tcMar>
              <w:top w:w="28" w:type="dxa"/>
              <w:left w:w="28" w:type="dxa"/>
              <w:bottom w:w="28" w:type="dxa"/>
              <w:right w:w="28" w:type="dxa"/>
            </w:tcMar>
          </w:tcPr>
          <w:p w14:paraId="4F051F52" w14:textId="77777777" w:rsidR="008D1E4A" w:rsidRPr="00EF5447" w:rsidRDefault="008D1E4A" w:rsidP="00C620E0">
            <w:pPr>
              <w:pStyle w:val="TAC"/>
              <w:rPr>
                <w:noProof/>
              </w:rPr>
            </w:pPr>
            <w:r w:rsidRPr="00EF5447">
              <w:rPr>
                <w:noProof/>
              </w:rPr>
              <w:t>DC_3A-5A-7A_n78A-n257A</w:t>
            </w:r>
          </w:p>
          <w:p w14:paraId="128F6D99" w14:textId="77777777" w:rsidR="008D1E4A" w:rsidRPr="00EF5447" w:rsidRDefault="008D1E4A" w:rsidP="00C620E0">
            <w:pPr>
              <w:pStyle w:val="TAC"/>
              <w:rPr>
                <w:noProof/>
                <w:lang w:eastAsia="ko-KR"/>
              </w:rPr>
            </w:pPr>
            <w:r w:rsidRPr="00EF5447">
              <w:rPr>
                <w:noProof/>
                <w:lang w:eastAsia="zh-CN"/>
              </w:rPr>
              <w:t>DC_3A-5A-7A_n78A-n257D</w:t>
            </w:r>
          </w:p>
          <w:p w14:paraId="236C5423" w14:textId="77777777" w:rsidR="008D1E4A" w:rsidRPr="00EF5447" w:rsidRDefault="008D1E4A" w:rsidP="00C620E0">
            <w:pPr>
              <w:pStyle w:val="TAC"/>
              <w:rPr>
                <w:noProof/>
                <w:lang w:eastAsia="ko-KR"/>
              </w:rPr>
            </w:pPr>
            <w:r w:rsidRPr="00EF5447">
              <w:rPr>
                <w:noProof/>
                <w:lang w:eastAsia="zh-CN"/>
              </w:rPr>
              <w:t>DC_3A-5A-7A_n78A-n257E</w:t>
            </w:r>
          </w:p>
          <w:p w14:paraId="0DE4761E" w14:textId="77777777" w:rsidR="008D1E4A" w:rsidRPr="00EF5447" w:rsidRDefault="008D1E4A" w:rsidP="00C620E0">
            <w:pPr>
              <w:pStyle w:val="TAC"/>
              <w:rPr>
                <w:noProof/>
                <w:lang w:eastAsia="ko-KR"/>
              </w:rPr>
            </w:pPr>
            <w:r w:rsidRPr="00EF5447">
              <w:rPr>
                <w:noProof/>
                <w:lang w:eastAsia="zh-CN"/>
              </w:rPr>
              <w:t>DC_3A-5A-7A_n78A-n257F</w:t>
            </w:r>
          </w:p>
          <w:p w14:paraId="1094279B" w14:textId="77777777" w:rsidR="008D1E4A" w:rsidRPr="00EF5447" w:rsidRDefault="008D1E4A" w:rsidP="00C620E0">
            <w:pPr>
              <w:pStyle w:val="TAC"/>
              <w:rPr>
                <w:noProof/>
                <w:lang w:eastAsia="ko-KR"/>
              </w:rPr>
            </w:pPr>
            <w:r w:rsidRPr="00EF5447">
              <w:rPr>
                <w:noProof/>
                <w:lang w:eastAsia="zh-CN"/>
              </w:rPr>
              <w:t>DC_3A-5A-7A_n78A-n257G</w:t>
            </w:r>
          </w:p>
          <w:p w14:paraId="1EC01C75" w14:textId="77777777" w:rsidR="008D1E4A" w:rsidRPr="00EF5447" w:rsidRDefault="008D1E4A" w:rsidP="00C620E0">
            <w:pPr>
              <w:pStyle w:val="TAC"/>
              <w:rPr>
                <w:noProof/>
                <w:lang w:eastAsia="ko-KR"/>
              </w:rPr>
            </w:pPr>
            <w:r w:rsidRPr="00EF5447">
              <w:rPr>
                <w:noProof/>
                <w:lang w:eastAsia="zh-CN"/>
              </w:rPr>
              <w:t>DC_3A-5A-7A_n78A-n257H</w:t>
            </w:r>
          </w:p>
          <w:p w14:paraId="4B10825B" w14:textId="77777777" w:rsidR="008D1E4A" w:rsidRPr="00EF5447" w:rsidRDefault="008D1E4A" w:rsidP="00C620E0">
            <w:pPr>
              <w:pStyle w:val="TAC"/>
              <w:rPr>
                <w:noProof/>
                <w:lang w:eastAsia="ko-KR"/>
              </w:rPr>
            </w:pPr>
            <w:r w:rsidRPr="00EF5447">
              <w:rPr>
                <w:noProof/>
                <w:lang w:eastAsia="zh-CN"/>
              </w:rPr>
              <w:t>DC_3A-5A-7A_n78A-n257I</w:t>
            </w:r>
          </w:p>
          <w:p w14:paraId="5365AC55" w14:textId="77777777" w:rsidR="008D1E4A" w:rsidRPr="00EF5447" w:rsidRDefault="008D1E4A" w:rsidP="00C620E0">
            <w:pPr>
              <w:pStyle w:val="TAC"/>
              <w:rPr>
                <w:noProof/>
                <w:lang w:eastAsia="ko-KR"/>
              </w:rPr>
            </w:pPr>
            <w:r w:rsidRPr="00EF5447">
              <w:rPr>
                <w:noProof/>
                <w:lang w:eastAsia="zh-CN"/>
              </w:rPr>
              <w:t>DC_3A-5A-7A_n78A-n257J</w:t>
            </w:r>
          </w:p>
          <w:p w14:paraId="7E911975" w14:textId="77777777" w:rsidR="008D1E4A" w:rsidRPr="00EF5447" w:rsidRDefault="008D1E4A" w:rsidP="00C620E0">
            <w:pPr>
              <w:pStyle w:val="TAC"/>
              <w:rPr>
                <w:noProof/>
                <w:lang w:eastAsia="ko-KR"/>
              </w:rPr>
            </w:pPr>
            <w:r w:rsidRPr="00EF5447">
              <w:rPr>
                <w:noProof/>
                <w:lang w:eastAsia="zh-CN"/>
              </w:rPr>
              <w:t>DC_3A-5A-7A_n78A-n257K</w:t>
            </w:r>
          </w:p>
          <w:p w14:paraId="1F8AA2E1" w14:textId="77777777" w:rsidR="008D1E4A" w:rsidRPr="00EF5447" w:rsidRDefault="008D1E4A" w:rsidP="00C620E0">
            <w:pPr>
              <w:pStyle w:val="TAC"/>
              <w:rPr>
                <w:noProof/>
                <w:lang w:eastAsia="ko-KR"/>
              </w:rPr>
            </w:pPr>
            <w:r w:rsidRPr="00EF5447">
              <w:rPr>
                <w:noProof/>
                <w:lang w:eastAsia="zh-CN"/>
              </w:rPr>
              <w:t>DC_3A-5A-7A_n78A-n257L</w:t>
            </w:r>
          </w:p>
          <w:p w14:paraId="24975181" w14:textId="77777777" w:rsidR="008D1E4A" w:rsidRPr="00EF5447" w:rsidRDefault="008D1E4A" w:rsidP="00C620E0">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5C1E8B71" w14:textId="77777777" w:rsidR="008D1E4A" w:rsidRPr="00EF5447" w:rsidRDefault="008D1E4A" w:rsidP="00C620E0">
            <w:pPr>
              <w:pStyle w:val="TAC"/>
              <w:rPr>
                <w:noProof/>
              </w:rPr>
            </w:pPr>
            <w:r w:rsidRPr="00EF5447">
              <w:rPr>
                <w:noProof/>
              </w:rPr>
              <w:t>DC_3A_n78A</w:t>
            </w:r>
          </w:p>
          <w:p w14:paraId="1AD85621" w14:textId="77777777" w:rsidR="008D1E4A" w:rsidRPr="00EF5447" w:rsidRDefault="008D1E4A" w:rsidP="00C620E0">
            <w:pPr>
              <w:pStyle w:val="TAC"/>
              <w:rPr>
                <w:noProof/>
              </w:rPr>
            </w:pPr>
            <w:r w:rsidRPr="00EF5447">
              <w:rPr>
                <w:noProof/>
              </w:rPr>
              <w:t>DC_3A_n257A</w:t>
            </w:r>
          </w:p>
          <w:p w14:paraId="786CEEED" w14:textId="77777777" w:rsidR="008D1E4A" w:rsidRPr="00EF5447" w:rsidRDefault="008D1E4A" w:rsidP="00C620E0">
            <w:pPr>
              <w:pStyle w:val="TAC"/>
              <w:rPr>
                <w:noProof/>
              </w:rPr>
            </w:pPr>
            <w:r w:rsidRPr="00EF5447">
              <w:rPr>
                <w:noProof/>
              </w:rPr>
              <w:t>DC_5A_n78A</w:t>
            </w:r>
          </w:p>
          <w:p w14:paraId="0616EA1F" w14:textId="77777777" w:rsidR="008D1E4A" w:rsidRPr="00EF5447" w:rsidRDefault="008D1E4A" w:rsidP="00C620E0">
            <w:pPr>
              <w:pStyle w:val="TAC"/>
              <w:rPr>
                <w:noProof/>
              </w:rPr>
            </w:pPr>
            <w:r w:rsidRPr="00EF5447">
              <w:rPr>
                <w:noProof/>
              </w:rPr>
              <w:t>DC_5A_n257A</w:t>
            </w:r>
          </w:p>
          <w:p w14:paraId="382049A8" w14:textId="77777777" w:rsidR="008D1E4A" w:rsidRPr="00EF5447" w:rsidRDefault="008D1E4A" w:rsidP="00C620E0">
            <w:pPr>
              <w:pStyle w:val="TAC"/>
              <w:rPr>
                <w:noProof/>
              </w:rPr>
            </w:pPr>
            <w:r w:rsidRPr="00EF5447">
              <w:rPr>
                <w:noProof/>
              </w:rPr>
              <w:t>DC_7A_n78A</w:t>
            </w:r>
          </w:p>
          <w:p w14:paraId="49B673D1" w14:textId="77777777" w:rsidR="008D1E4A" w:rsidRPr="00EF5447" w:rsidRDefault="008D1E4A" w:rsidP="00C620E0">
            <w:pPr>
              <w:pStyle w:val="TAC"/>
              <w:rPr>
                <w:noProof/>
              </w:rPr>
            </w:pPr>
            <w:r w:rsidRPr="00EF5447">
              <w:rPr>
                <w:noProof/>
              </w:rPr>
              <w:t>DC_7A_n257A</w:t>
            </w:r>
          </w:p>
        </w:tc>
      </w:tr>
      <w:tr w:rsidR="008D1E4A" w:rsidRPr="00EF5447" w14:paraId="37A448FB" w14:textId="77777777" w:rsidTr="00C620E0">
        <w:trPr>
          <w:trHeight w:val="187"/>
          <w:jc w:val="center"/>
        </w:trPr>
        <w:tc>
          <w:tcPr>
            <w:tcW w:w="3969" w:type="dxa"/>
            <w:shd w:val="clear" w:color="auto" w:fill="auto"/>
            <w:noWrap/>
            <w:tcMar>
              <w:top w:w="28" w:type="dxa"/>
              <w:left w:w="28" w:type="dxa"/>
              <w:bottom w:w="28" w:type="dxa"/>
              <w:right w:w="28" w:type="dxa"/>
            </w:tcMar>
          </w:tcPr>
          <w:p w14:paraId="6B823B0F" w14:textId="77777777" w:rsidR="008D1E4A" w:rsidRPr="00EF5447" w:rsidRDefault="008D1E4A" w:rsidP="00C620E0">
            <w:pPr>
              <w:pStyle w:val="TAC"/>
              <w:rPr>
                <w:noProof/>
              </w:rPr>
            </w:pPr>
            <w:r w:rsidRPr="00EF5447">
              <w:rPr>
                <w:noProof/>
              </w:rPr>
              <w:lastRenderedPageBreak/>
              <w:t>DC_3A-5A-7A-7A_n78A-n257A</w:t>
            </w:r>
          </w:p>
          <w:p w14:paraId="7E209DDD" w14:textId="77777777" w:rsidR="008D1E4A" w:rsidRPr="00EF5447" w:rsidRDefault="008D1E4A" w:rsidP="00C620E0">
            <w:pPr>
              <w:pStyle w:val="TAC"/>
              <w:rPr>
                <w:noProof/>
                <w:lang w:eastAsia="ko-KR"/>
              </w:rPr>
            </w:pPr>
            <w:r w:rsidRPr="00EF5447">
              <w:rPr>
                <w:noProof/>
                <w:lang w:eastAsia="zh-CN"/>
              </w:rPr>
              <w:t>DC_3A-5A-7A-7A_n78A-n257D</w:t>
            </w:r>
          </w:p>
          <w:p w14:paraId="44552B62" w14:textId="77777777" w:rsidR="008D1E4A" w:rsidRPr="00EF5447" w:rsidRDefault="008D1E4A" w:rsidP="00C620E0">
            <w:pPr>
              <w:pStyle w:val="TAC"/>
              <w:rPr>
                <w:noProof/>
                <w:lang w:eastAsia="ko-KR"/>
              </w:rPr>
            </w:pPr>
            <w:r w:rsidRPr="00EF5447">
              <w:rPr>
                <w:noProof/>
                <w:lang w:eastAsia="zh-CN"/>
              </w:rPr>
              <w:t>DC_3A-5A-7A-7A_n78A-n257E</w:t>
            </w:r>
          </w:p>
          <w:p w14:paraId="126E316F" w14:textId="77777777" w:rsidR="008D1E4A" w:rsidRPr="00EF5447" w:rsidRDefault="008D1E4A" w:rsidP="00C620E0">
            <w:pPr>
              <w:pStyle w:val="TAC"/>
              <w:rPr>
                <w:noProof/>
                <w:lang w:eastAsia="ko-KR"/>
              </w:rPr>
            </w:pPr>
            <w:r w:rsidRPr="00EF5447">
              <w:rPr>
                <w:noProof/>
                <w:lang w:eastAsia="zh-CN"/>
              </w:rPr>
              <w:t>DC_3A-5A-7A-7A_n78A-n257F</w:t>
            </w:r>
          </w:p>
          <w:p w14:paraId="286B3935" w14:textId="77777777" w:rsidR="008D1E4A" w:rsidRPr="00EF5447" w:rsidRDefault="008D1E4A" w:rsidP="00C620E0">
            <w:pPr>
              <w:pStyle w:val="TAC"/>
              <w:rPr>
                <w:noProof/>
                <w:lang w:eastAsia="ko-KR"/>
              </w:rPr>
            </w:pPr>
            <w:r w:rsidRPr="00EF5447">
              <w:rPr>
                <w:noProof/>
                <w:lang w:eastAsia="zh-CN"/>
              </w:rPr>
              <w:t>DC_3A-5A-7A-7A_n78A-n257G</w:t>
            </w:r>
          </w:p>
          <w:p w14:paraId="347E5D7A" w14:textId="77777777" w:rsidR="008D1E4A" w:rsidRPr="00EF5447" w:rsidRDefault="008D1E4A" w:rsidP="00C620E0">
            <w:pPr>
              <w:pStyle w:val="TAC"/>
              <w:rPr>
                <w:noProof/>
                <w:lang w:eastAsia="ko-KR"/>
              </w:rPr>
            </w:pPr>
            <w:r w:rsidRPr="00EF5447">
              <w:rPr>
                <w:noProof/>
                <w:lang w:eastAsia="zh-CN"/>
              </w:rPr>
              <w:t>DC_3A-5A-7A-7A_n78A-n257H</w:t>
            </w:r>
          </w:p>
          <w:p w14:paraId="6ED4E623" w14:textId="77777777" w:rsidR="008D1E4A" w:rsidRPr="00EF5447" w:rsidRDefault="008D1E4A" w:rsidP="00C620E0">
            <w:pPr>
              <w:pStyle w:val="TAC"/>
              <w:rPr>
                <w:noProof/>
                <w:lang w:eastAsia="ko-KR"/>
              </w:rPr>
            </w:pPr>
            <w:r w:rsidRPr="00EF5447">
              <w:rPr>
                <w:noProof/>
                <w:lang w:eastAsia="zh-CN"/>
              </w:rPr>
              <w:t>DC_3A-5A-7A-7A_n78A-n257I</w:t>
            </w:r>
          </w:p>
          <w:p w14:paraId="788DBE3A" w14:textId="77777777" w:rsidR="008D1E4A" w:rsidRPr="00EF5447" w:rsidRDefault="008D1E4A" w:rsidP="00C620E0">
            <w:pPr>
              <w:pStyle w:val="TAC"/>
              <w:rPr>
                <w:noProof/>
                <w:lang w:eastAsia="ko-KR"/>
              </w:rPr>
            </w:pPr>
            <w:r w:rsidRPr="00EF5447">
              <w:rPr>
                <w:noProof/>
                <w:lang w:eastAsia="zh-CN"/>
              </w:rPr>
              <w:t>DC_3A-5A-7A-7A_n78A-n257J</w:t>
            </w:r>
          </w:p>
          <w:p w14:paraId="70C7BE77" w14:textId="77777777" w:rsidR="008D1E4A" w:rsidRPr="00EF5447" w:rsidRDefault="008D1E4A" w:rsidP="00C620E0">
            <w:pPr>
              <w:pStyle w:val="TAC"/>
              <w:rPr>
                <w:noProof/>
                <w:lang w:eastAsia="ko-KR"/>
              </w:rPr>
            </w:pPr>
            <w:r w:rsidRPr="00EF5447">
              <w:rPr>
                <w:noProof/>
                <w:lang w:eastAsia="zh-CN"/>
              </w:rPr>
              <w:t>DC_3A-5A-7A-7A_n78A-n257K</w:t>
            </w:r>
          </w:p>
          <w:p w14:paraId="39E2BDC3" w14:textId="77777777" w:rsidR="008D1E4A" w:rsidRPr="00EF5447" w:rsidRDefault="008D1E4A" w:rsidP="00C620E0">
            <w:pPr>
              <w:pStyle w:val="TAC"/>
              <w:rPr>
                <w:noProof/>
                <w:lang w:eastAsia="ko-KR"/>
              </w:rPr>
            </w:pPr>
            <w:r w:rsidRPr="00EF5447">
              <w:rPr>
                <w:noProof/>
                <w:lang w:eastAsia="zh-CN"/>
              </w:rPr>
              <w:t>DC_3A-5A-7A-7A_n78A-n257L</w:t>
            </w:r>
          </w:p>
          <w:p w14:paraId="4A96B649" w14:textId="77777777" w:rsidR="008D1E4A" w:rsidRPr="00EF5447" w:rsidRDefault="008D1E4A" w:rsidP="00C620E0">
            <w:pPr>
              <w:pStyle w:val="TAC"/>
              <w:rPr>
                <w:noProof/>
                <w:lang w:eastAsia="zh-CN"/>
              </w:rPr>
            </w:pPr>
            <w:r w:rsidRPr="00EF5447">
              <w:rPr>
                <w:noProof/>
                <w:lang w:eastAsia="zh-CN"/>
              </w:rPr>
              <w:t>DC_3A-5A-7A-7A_n78A-n257M</w:t>
            </w:r>
          </w:p>
          <w:p w14:paraId="12DBDD33" w14:textId="77777777" w:rsidR="008D1E4A" w:rsidRPr="00EF5447" w:rsidRDefault="008D1E4A" w:rsidP="00C620E0">
            <w:pPr>
              <w:pStyle w:val="TAC"/>
            </w:pPr>
            <w:r w:rsidRPr="00EF5447">
              <w:t>DC_3A-5A-7A_n78A-n257A</w:t>
            </w:r>
          </w:p>
          <w:p w14:paraId="17C1965E" w14:textId="77777777" w:rsidR="008D1E4A" w:rsidRPr="00EF5447" w:rsidRDefault="008D1E4A" w:rsidP="00C620E0">
            <w:pPr>
              <w:pStyle w:val="TAC"/>
            </w:pPr>
            <w:r w:rsidRPr="00EF5447">
              <w:t>DC_3A-5A-7A_n78A-n257D</w:t>
            </w:r>
          </w:p>
          <w:p w14:paraId="78B24765" w14:textId="77777777" w:rsidR="008D1E4A" w:rsidRPr="00EF5447" w:rsidRDefault="008D1E4A" w:rsidP="00C620E0">
            <w:pPr>
              <w:pStyle w:val="TAC"/>
            </w:pPr>
            <w:r w:rsidRPr="00EF5447">
              <w:t>DC_3A-5A-7A_n78A-n257E</w:t>
            </w:r>
          </w:p>
          <w:p w14:paraId="6A69F72F" w14:textId="77777777" w:rsidR="008D1E4A" w:rsidRPr="00EF5447" w:rsidRDefault="008D1E4A" w:rsidP="00C620E0">
            <w:pPr>
              <w:pStyle w:val="TAC"/>
            </w:pPr>
            <w:r w:rsidRPr="00EF5447">
              <w:t>DC_3A-5A-7A_n78A-n257F</w:t>
            </w:r>
          </w:p>
          <w:p w14:paraId="7E3CABE6" w14:textId="77777777" w:rsidR="008D1E4A" w:rsidRPr="00EF5447" w:rsidRDefault="008D1E4A" w:rsidP="00C620E0">
            <w:pPr>
              <w:pStyle w:val="TAC"/>
            </w:pPr>
            <w:r w:rsidRPr="00EF5447">
              <w:t>DC_3A-5A-7A_n78A-n257G</w:t>
            </w:r>
          </w:p>
          <w:p w14:paraId="789B90FC" w14:textId="77777777" w:rsidR="008D1E4A" w:rsidRPr="00EF5447" w:rsidRDefault="008D1E4A" w:rsidP="00C620E0">
            <w:pPr>
              <w:pStyle w:val="TAC"/>
            </w:pPr>
            <w:r w:rsidRPr="00EF5447">
              <w:t>DC_3A-5A-7A_n78A-n257H</w:t>
            </w:r>
          </w:p>
          <w:p w14:paraId="03160C43" w14:textId="77777777" w:rsidR="008D1E4A" w:rsidRPr="00EF5447" w:rsidRDefault="008D1E4A" w:rsidP="00C620E0">
            <w:pPr>
              <w:pStyle w:val="TAC"/>
            </w:pPr>
            <w:r w:rsidRPr="00EF5447">
              <w:t>DC_3A-5A-7A_n78A-n257I</w:t>
            </w:r>
          </w:p>
          <w:p w14:paraId="7FE10B6D" w14:textId="77777777" w:rsidR="008D1E4A" w:rsidRPr="00EF5447" w:rsidRDefault="008D1E4A" w:rsidP="00C620E0">
            <w:pPr>
              <w:pStyle w:val="TAC"/>
            </w:pPr>
            <w:r w:rsidRPr="00EF5447">
              <w:t>DC_3A-5A-7A_n78A-n257J</w:t>
            </w:r>
          </w:p>
          <w:p w14:paraId="7780516D" w14:textId="77777777" w:rsidR="008D1E4A" w:rsidRPr="00EF5447" w:rsidRDefault="008D1E4A" w:rsidP="00C620E0">
            <w:pPr>
              <w:pStyle w:val="TAC"/>
            </w:pPr>
            <w:r w:rsidRPr="00EF5447">
              <w:t>DC_3A-5A-7A_n78A-n257K</w:t>
            </w:r>
          </w:p>
          <w:p w14:paraId="10C0CB0C" w14:textId="77777777" w:rsidR="008D1E4A" w:rsidRPr="00EF5447" w:rsidRDefault="008D1E4A" w:rsidP="00C620E0">
            <w:pPr>
              <w:pStyle w:val="TAC"/>
            </w:pPr>
            <w:r w:rsidRPr="00EF5447">
              <w:t>DC_3A-5A-7A_n78A-n257L</w:t>
            </w:r>
          </w:p>
          <w:p w14:paraId="4F3A35FE" w14:textId="77777777" w:rsidR="008D1E4A" w:rsidRPr="00EF5447" w:rsidRDefault="008D1E4A" w:rsidP="00C620E0">
            <w:pPr>
              <w:pStyle w:val="TAC"/>
              <w:rPr>
                <w:noProof/>
              </w:rPr>
            </w:pPr>
            <w:r w:rsidRPr="00EF5447">
              <w:t>DC_3A-5A-7A_n78A-n257M</w:t>
            </w:r>
          </w:p>
        </w:tc>
        <w:tc>
          <w:tcPr>
            <w:tcW w:w="3969" w:type="dxa"/>
            <w:tcMar>
              <w:top w:w="28" w:type="dxa"/>
              <w:left w:w="28" w:type="dxa"/>
              <w:bottom w:w="28" w:type="dxa"/>
              <w:right w:w="28" w:type="dxa"/>
            </w:tcMar>
          </w:tcPr>
          <w:p w14:paraId="073638AE" w14:textId="77777777" w:rsidR="008D1E4A" w:rsidRPr="00EF5447" w:rsidRDefault="008D1E4A" w:rsidP="00C620E0">
            <w:pPr>
              <w:pStyle w:val="TAC"/>
              <w:rPr>
                <w:noProof/>
              </w:rPr>
            </w:pPr>
            <w:r w:rsidRPr="00EF5447">
              <w:rPr>
                <w:noProof/>
              </w:rPr>
              <w:t>DC_3A_n78A</w:t>
            </w:r>
          </w:p>
          <w:p w14:paraId="462911CD" w14:textId="77777777" w:rsidR="008D1E4A" w:rsidRPr="00EF5447" w:rsidRDefault="008D1E4A" w:rsidP="00C620E0">
            <w:pPr>
              <w:pStyle w:val="TAC"/>
              <w:rPr>
                <w:noProof/>
              </w:rPr>
            </w:pPr>
            <w:r w:rsidRPr="00EF5447">
              <w:rPr>
                <w:noProof/>
              </w:rPr>
              <w:t>DC_3A_n257A</w:t>
            </w:r>
          </w:p>
          <w:p w14:paraId="309CADDB" w14:textId="77777777" w:rsidR="008D1E4A" w:rsidRPr="00EF5447" w:rsidRDefault="008D1E4A" w:rsidP="00C620E0">
            <w:pPr>
              <w:pStyle w:val="TAC"/>
              <w:rPr>
                <w:noProof/>
              </w:rPr>
            </w:pPr>
            <w:r w:rsidRPr="00EF5447">
              <w:rPr>
                <w:noProof/>
              </w:rPr>
              <w:t>DC_5A_n78A</w:t>
            </w:r>
          </w:p>
          <w:p w14:paraId="05C66FDF" w14:textId="77777777" w:rsidR="008D1E4A" w:rsidRPr="00EF5447" w:rsidRDefault="008D1E4A" w:rsidP="00C620E0">
            <w:pPr>
              <w:pStyle w:val="TAC"/>
              <w:rPr>
                <w:noProof/>
              </w:rPr>
            </w:pPr>
            <w:r w:rsidRPr="00EF5447">
              <w:rPr>
                <w:noProof/>
              </w:rPr>
              <w:t>DC_5A_n257A</w:t>
            </w:r>
          </w:p>
          <w:p w14:paraId="28BE722A" w14:textId="77777777" w:rsidR="008D1E4A" w:rsidRPr="00EF5447" w:rsidRDefault="008D1E4A" w:rsidP="00C620E0">
            <w:pPr>
              <w:pStyle w:val="TAC"/>
              <w:rPr>
                <w:noProof/>
              </w:rPr>
            </w:pPr>
            <w:r w:rsidRPr="00EF5447">
              <w:rPr>
                <w:noProof/>
              </w:rPr>
              <w:t>DC_7A_n78A</w:t>
            </w:r>
          </w:p>
          <w:p w14:paraId="2D2E78EB" w14:textId="77777777" w:rsidR="008D1E4A" w:rsidRPr="00EF5447" w:rsidRDefault="008D1E4A" w:rsidP="00C620E0">
            <w:pPr>
              <w:pStyle w:val="TAC"/>
              <w:rPr>
                <w:noProof/>
                <w:lang w:eastAsia="zh-CN"/>
              </w:rPr>
            </w:pPr>
            <w:r w:rsidRPr="00EF5447">
              <w:rPr>
                <w:noProof/>
              </w:rPr>
              <w:t>DC_7A_n257A</w:t>
            </w:r>
          </w:p>
          <w:p w14:paraId="6AE1AA08" w14:textId="77777777" w:rsidR="008D1E4A" w:rsidRPr="00EF5447" w:rsidRDefault="008D1E4A" w:rsidP="00C620E0">
            <w:pPr>
              <w:pStyle w:val="TAC"/>
            </w:pPr>
            <w:r w:rsidRPr="00EF5447">
              <w:t>DC_3A_n78A-n257A</w:t>
            </w:r>
          </w:p>
          <w:p w14:paraId="6E44ECDD" w14:textId="77777777" w:rsidR="008D1E4A" w:rsidRPr="00EF5447" w:rsidRDefault="008D1E4A" w:rsidP="00C620E0">
            <w:pPr>
              <w:pStyle w:val="TAC"/>
            </w:pPr>
            <w:r w:rsidRPr="00EF5447">
              <w:t>DC_3A_n78A-n257G</w:t>
            </w:r>
          </w:p>
          <w:p w14:paraId="653FD324" w14:textId="77777777" w:rsidR="008D1E4A" w:rsidRPr="00EF5447" w:rsidRDefault="008D1E4A" w:rsidP="00C620E0">
            <w:pPr>
              <w:pStyle w:val="TAC"/>
            </w:pPr>
            <w:r w:rsidRPr="00EF5447">
              <w:t>DC_3A_n78A-n257H</w:t>
            </w:r>
          </w:p>
          <w:p w14:paraId="5C940BD4" w14:textId="77777777" w:rsidR="008D1E4A" w:rsidRPr="00EF5447" w:rsidRDefault="008D1E4A" w:rsidP="00C620E0">
            <w:pPr>
              <w:pStyle w:val="TAC"/>
            </w:pPr>
            <w:r w:rsidRPr="00EF5447">
              <w:t>DC_3A_n78A-n257I</w:t>
            </w:r>
          </w:p>
          <w:p w14:paraId="3696B89B" w14:textId="77777777" w:rsidR="008D1E4A" w:rsidRPr="00EF5447" w:rsidRDefault="008D1E4A" w:rsidP="00C620E0">
            <w:pPr>
              <w:pStyle w:val="TAC"/>
            </w:pPr>
            <w:r w:rsidRPr="00EF5447">
              <w:t>DC_5A_n78A-n257A</w:t>
            </w:r>
          </w:p>
          <w:p w14:paraId="4F34DE0F" w14:textId="77777777" w:rsidR="008D1E4A" w:rsidRPr="00EF5447" w:rsidRDefault="008D1E4A" w:rsidP="00C620E0">
            <w:pPr>
              <w:pStyle w:val="TAC"/>
            </w:pPr>
            <w:r w:rsidRPr="00EF5447">
              <w:t>DC_5A_n78A-n257G</w:t>
            </w:r>
          </w:p>
          <w:p w14:paraId="3A37D7CA" w14:textId="77777777" w:rsidR="008D1E4A" w:rsidRPr="00EF5447" w:rsidRDefault="008D1E4A" w:rsidP="00C620E0">
            <w:pPr>
              <w:pStyle w:val="TAC"/>
            </w:pPr>
            <w:r w:rsidRPr="00EF5447">
              <w:t>DC_5A_n78A-n257H</w:t>
            </w:r>
          </w:p>
          <w:p w14:paraId="0B5E4145" w14:textId="77777777" w:rsidR="008D1E4A" w:rsidRPr="00EF5447" w:rsidRDefault="008D1E4A" w:rsidP="00C620E0">
            <w:pPr>
              <w:pStyle w:val="TAC"/>
            </w:pPr>
            <w:r w:rsidRPr="00EF5447">
              <w:t>DC_5A_n78A-n257I</w:t>
            </w:r>
          </w:p>
          <w:p w14:paraId="39FAA239" w14:textId="77777777" w:rsidR="008D1E4A" w:rsidRPr="00EF5447" w:rsidRDefault="008D1E4A" w:rsidP="00C620E0">
            <w:pPr>
              <w:pStyle w:val="TAC"/>
            </w:pPr>
            <w:r w:rsidRPr="00EF5447">
              <w:t>DC_7A_n78A-n257A</w:t>
            </w:r>
          </w:p>
          <w:p w14:paraId="5F2E3A59" w14:textId="77777777" w:rsidR="008D1E4A" w:rsidRPr="00EF5447" w:rsidRDefault="008D1E4A" w:rsidP="00C620E0">
            <w:pPr>
              <w:pStyle w:val="TAC"/>
            </w:pPr>
            <w:r w:rsidRPr="00EF5447">
              <w:t>DC_7A_n78A-n257G</w:t>
            </w:r>
          </w:p>
          <w:p w14:paraId="0B8159C7" w14:textId="77777777" w:rsidR="008D1E4A" w:rsidRPr="00EF5447" w:rsidRDefault="008D1E4A" w:rsidP="00C620E0">
            <w:pPr>
              <w:pStyle w:val="TAC"/>
            </w:pPr>
            <w:r w:rsidRPr="00EF5447">
              <w:t>DC_7A_n78A-n257H</w:t>
            </w:r>
          </w:p>
          <w:p w14:paraId="7C5DDAEA" w14:textId="77777777" w:rsidR="008D1E4A" w:rsidRPr="00EF5447" w:rsidRDefault="008D1E4A" w:rsidP="00C620E0">
            <w:pPr>
              <w:pStyle w:val="TAC"/>
              <w:rPr>
                <w:noProof/>
              </w:rPr>
            </w:pPr>
            <w:r w:rsidRPr="00EF5447">
              <w:t>DC_7A_n78A-n257I</w:t>
            </w:r>
          </w:p>
        </w:tc>
      </w:tr>
      <w:tr w:rsidR="008D1E4A" w:rsidRPr="00EF5447" w14:paraId="21531AC7" w14:textId="77777777" w:rsidTr="00C620E0">
        <w:trPr>
          <w:trHeight w:val="187"/>
          <w:jc w:val="center"/>
        </w:trPr>
        <w:tc>
          <w:tcPr>
            <w:tcW w:w="3969" w:type="dxa"/>
            <w:shd w:val="clear" w:color="auto" w:fill="auto"/>
            <w:noWrap/>
            <w:tcMar>
              <w:top w:w="28" w:type="dxa"/>
              <w:left w:w="28" w:type="dxa"/>
              <w:bottom w:w="28" w:type="dxa"/>
              <w:right w:w="28" w:type="dxa"/>
            </w:tcMar>
          </w:tcPr>
          <w:p w14:paraId="34909655" w14:textId="77777777" w:rsidR="008D1E4A" w:rsidRDefault="008D1E4A" w:rsidP="00C620E0">
            <w:pPr>
              <w:pStyle w:val="TAC"/>
              <w:rPr>
                <w:lang w:eastAsia="zh-TW"/>
              </w:rPr>
            </w:pPr>
            <w:r>
              <w:t>DC_3A-7A_n1A-n78A-n257</w:t>
            </w:r>
            <w:r>
              <w:rPr>
                <w:rFonts w:hint="eastAsia"/>
                <w:lang w:eastAsia="zh-TW"/>
              </w:rPr>
              <w:t>A</w:t>
            </w:r>
          </w:p>
          <w:p w14:paraId="29E409DB" w14:textId="77777777" w:rsidR="008D1E4A" w:rsidRDefault="008D1E4A" w:rsidP="00C620E0">
            <w:pPr>
              <w:pStyle w:val="TAC"/>
            </w:pPr>
            <w:r>
              <w:t>DC_3A-7A_n1A-n78A-n257D</w:t>
            </w:r>
          </w:p>
          <w:p w14:paraId="2C5ADB45" w14:textId="77777777" w:rsidR="008D1E4A" w:rsidRDefault="008D1E4A" w:rsidP="00C620E0">
            <w:pPr>
              <w:pStyle w:val="TAC"/>
            </w:pPr>
            <w:r>
              <w:t>DC_3A-7A_n1A-n78A-n257E</w:t>
            </w:r>
          </w:p>
          <w:p w14:paraId="349AAF33" w14:textId="77777777" w:rsidR="008D1E4A" w:rsidRDefault="008D1E4A" w:rsidP="00C620E0">
            <w:pPr>
              <w:pStyle w:val="TAC"/>
            </w:pPr>
            <w:r>
              <w:t>DC_3A-7A_n1A-n78A-n257F</w:t>
            </w:r>
          </w:p>
          <w:p w14:paraId="2D3FF5CB" w14:textId="77777777" w:rsidR="008D1E4A" w:rsidRDefault="008D1E4A" w:rsidP="00C620E0">
            <w:pPr>
              <w:pStyle w:val="TAC"/>
            </w:pPr>
            <w:r>
              <w:t>DC_3A-7A_n1A-n78A-n257G</w:t>
            </w:r>
          </w:p>
          <w:p w14:paraId="09C5446A" w14:textId="77777777" w:rsidR="008D1E4A" w:rsidRDefault="008D1E4A" w:rsidP="00C620E0">
            <w:pPr>
              <w:pStyle w:val="TAC"/>
            </w:pPr>
            <w:r>
              <w:t>DC_3A-7A_n1A-n78A-n257H</w:t>
            </w:r>
          </w:p>
          <w:p w14:paraId="6FDE5DE9" w14:textId="77777777" w:rsidR="008D1E4A" w:rsidRDefault="008D1E4A" w:rsidP="00C620E0">
            <w:pPr>
              <w:pStyle w:val="TAC"/>
            </w:pPr>
            <w:r>
              <w:t>DC_3A-7A_n1A-n78A-n257I</w:t>
            </w:r>
          </w:p>
          <w:p w14:paraId="40C5B7D1" w14:textId="77777777" w:rsidR="008D1E4A" w:rsidRDefault="008D1E4A" w:rsidP="00C620E0">
            <w:pPr>
              <w:pStyle w:val="TAC"/>
            </w:pPr>
            <w:r>
              <w:t>DC_3A-7A_n1A-n78A-n257J</w:t>
            </w:r>
          </w:p>
          <w:p w14:paraId="7C29B6A5" w14:textId="77777777" w:rsidR="008D1E4A" w:rsidRDefault="008D1E4A" w:rsidP="00C620E0">
            <w:pPr>
              <w:pStyle w:val="TAC"/>
            </w:pPr>
            <w:r>
              <w:t>DC_3A-7A_n1A-n78A-n257K</w:t>
            </w:r>
          </w:p>
          <w:p w14:paraId="6750E375" w14:textId="77777777" w:rsidR="008D1E4A" w:rsidRDefault="008D1E4A" w:rsidP="00C620E0">
            <w:pPr>
              <w:pStyle w:val="TAC"/>
            </w:pPr>
            <w:r>
              <w:t>DC_3A-7A_n1A-n78A-n257L</w:t>
            </w:r>
          </w:p>
          <w:p w14:paraId="2532E1BD" w14:textId="77777777" w:rsidR="008D1E4A" w:rsidRPr="00EF5447" w:rsidRDefault="008D1E4A" w:rsidP="00C620E0">
            <w:pPr>
              <w:pStyle w:val="TAC"/>
              <w:rPr>
                <w:noProof/>
              </w:rPr>
            </w:pPr>
            <w:r>
              <w:t>DC_3A-7A_n1A-n78A-n257M</w:t>
            </w:r>
          </w:p>
        </w:tc>
        <w:tc>
          <w:tcPr>
            <w:tcW w:w="3969" w:type="dxa"/>
            <w:tcMar>
              <w:top w:w="28" w:type="dxa"/>
              <w:left w:w="28" w:type="dxa"/>
              <w:bottom w:w="28" w:type="dxa"/>
              <w:right w:w="28" w:type="dxa"/>
            </w:tcMar>
          </w:tcPr>
          <w:p w14:paraId="2C0AC828" w14:textId="77777777" w:rsidR="008D1E4A" w:rsidRDefault="008D1E4A" w:rsidP="00C620E0">
            <w:pPr>
              <w:pStyle w:val="TAC"/>
            </w:pPr>
            <w:r>
              <w:t>DC_3A_n1A</w:t>
            </w:r>
          </w:p>
          <w:p w14:paraId="34AD7EB9" w14:textId="77777777" w:rsidR="008D1E4A" w:rsidRDefault="008D1E4A" w:rsidP="00C620E0">
            <w:pPr>
              <w:pStyle w:val="TAC"/>
            </w:pPr>
            <w:r>
              <w:t>DC_3A_n78A</w:t>
            </w:r>
          </w:p>
          <w:p w14:paraId="7EE35106" w14:textId="77777777" w:rsidR="008D1E4A" w:rsidRDefault="008D1E4A" w:rsidP="00C620E0">
            <w:pPr>
              <w:pStyle w:val="TAC"/>
            </w:pPr>
            <w:r>
              <w:t>DC_3A_n257A</w:t>
            </w:r>
          </w:p>
          <w:p w14:paraId="71A860DE" w14:textId="77777777" w:rsidR="008D1E4A" w:rsidRDefault="008D1E4A" w:rsidP="00C620E0">
            <w:pPr>
              <w:pStyle w:val="TAC"/>
            </w:pPr>
            <w:r>
              <w:t>DC_7A_n1A</w:t>
            </w:r>
          </w:p>
          <w:p w14:paraId="63991111" w14:textId="77777777" w:rsidR="008D1E4A" w:rsidRDefault="008D1E4A" w:rsidP="00C620E0">
            <w:pPr>
              <w:pStyle w:val="TAC"/>
            </w:pPr>
            <w:r>
              <w:t>DC_7A_n78A</w:t>
            </w:r>
          </w:p>
          <w:p w14:paraId="0230B317" w14:textId="77777777" w:rsidR="008D1E4A" w:rsidRPr="00EF5447" w:rsidRDefault="008D1E4A" w:rsidP="00C620E0">
            <w:pPr>
              <w:pStyle w:val="TAC"/>
              <w:rPr>
                <w:noProof/>
              </w:rPr>
            </w:pPr>
            <w:r>
              <w:t>DC_7A_n257A</w:t>
            </w:r>
          </w:p>
        </w:tc>
      </w:tr>
      <w:tr w:rsidR="008D1E4A" w:rsidRPr="00EF5447" w14:paraId="33B0143E" w14:textId="77777777" w:rsidTr="00C620E0">
        <w:trPr>
          <w:trHeight w:val="187"/>
          <w:jc w:val="center"/>
        </w:trPr>
        <w:tc>
          <w:tcPr>
            <w:tcW w:w="3969" w:type="dxa"/>
            <w:shd w:val="clear" w:color="auto" w:fill="auto"/>
            <w:noWrap/>
            <w:tcMar>
              <w:top w:w="28" w:type="dxa"/>
              <w:left w:w="28" w:type="dxa"/>
              <w:bottom w:w="28" w:type="dxa"/>
              <w:right w:w="28" w:type="dxa"/>
            </w:tcMar>
          </w:tcPr>
          <w:p w14:paraId="0C36F839" w14:textId="77777777" w:rsidR="008D1E4A" w:rsidRDefault="008D1E4A" w:rsidP="00C620E0">
            <w:pPr>
              <w:pStyle w:val="TAC"/>
              <w:rPr>
                <w:lang w:eastAsia="zh-TW"/>
              </w:rPr>
            </w:pPr>
            <w:r>
              <w:t>DC_3A-3A-7A_n1A-n78A-n257</w:t>
            </w:r>
            <w:r>
              <w:rPr>
                <w:rFonts w:hint="eastAsia"/>
                <w:lang w:eastAsia="zh-TW"/>
              </w:rPr>
              <w:t>A</w:t>
            </w:r>
          </w:p>
          <w:p w14:paraId="33DD6877" w14:textId="77777777" w:rsidR="008D1E4A" w:rsidRDefault="008D1E4A" w:rsidP="00C620E0">
            <w:pPr>
              <w:pStyle w:val="TAC"/>
            </w:pPr>
            <w:r>
              <w:t>DC_3A-3A-7A_n1A-n78A-n257D</w:t>
            </w:r>
          </w:p>
          <w:p w14:paraId="4FFD7B31" w14:textId="77777777" w:rsidR="008D1E4A" w:rsidRDefault="008D1E4A" w:rsidP="00C620E0">
            <w:pPr>
              <w:pStyle w:val="TAC"/>
            </w:pPr>
            <w:r>
              <w:t>DC_3A-3A-7A_n1A-n78A-n257E</w:t>
            </w:r>
          </w:p>
          <w:p w14:paraId="4A6BD819" w14:textId="77777777" w:rsidR="008D1E4A" w:rsidRDefault="008D1E4A" w:rsidP="00C620E0">
            <w:pPr>
              <w:pStyle w:val="TAC"/>
            </w:pPr>
            <w:r>
              <w:t>DC_3A-3A-7A_n1A-n78A-n257F</w:t>
            </w:r>
          </w:p>
          <w:p w14:paraId="264E13FF" w14:textId="77777777" w:rsidR="008D1E4A" w:rsidRDefault="008D1E4A" w:rsidP="00C620E0">
            <w:pPr>
              <w:pStyle w:val="TAC"/>
            </w:pPr>
            <w:r>
              <w:t>DC_3A-3A-7A_n1A-n78A-n257G</w:t>
            </w:r>
          </w:p>
          <w:p w14:paraId="1C61DA1B" w14:textId="77777777" w:rsidR="008D1E4A" w:rsidRDefault="008D1E4A" w:rsidP="00C620E0">
            <w:pPr>
              <w:pStyle w:val="TAC"/>
            </w:pPr>
            <w:r>
              <w:t>DC_3A-3A-7A_n1A-n78A-n257H</w:t>
            </w:r>
          </w:p>
          <w:p w14:paraId="70F907AF" w14:textId="77777777" w:rsidR="008D1E4A" w:rsidRDefault="008D1E4A" w:rsidP="00C620E0">
            <w:pPr>
              <w:pStyle w:val="TAC"/>
            </w:pPr>
            <w:r>
              <w:t>DC_3A-3A-7A_n1A-n78A-n257I</w:t>
            </w:r>
          </w:p>
          <w:p w14:paraId="1CA8C887" w14:textId="77777777" w:rsidR="008D1E4A" w:rsidRDefault="008D1E4A" w:rsidP="00C620E0">
            <w:pPr>
              <w:pStyle w:val="TAC"/>
            </w:pPr>
            <w:r>
              <w:t>DC_3A-3A-7A_n1A-n78A-n257J</w:t>
            </w:r>
          </w:p>
          <w:p w14:paraId="12219194" w14:textId="77777777" w:rsidR="008D1E4A" w:rsidRDefault="008D1E4A" w:rsidP="00C620E0">
            <w:pPr>
              <w:pStyle w:val="TAC"/>
            </w:pPr>
            <w:r>
              <w:t>DC_3A-3A-7A_n1A-n78A-n257K</w:t>
            </w:r>
          </w:p>
          <w:p w14:paraId="2CDA8686" w14:textId="77777777" w:rsidR="008D1E4A" w:rsidRDefault="008D1E4A" w:rsidP="00C620E0">
            <w:pPr>
              <w:pStyle w:val="TAC"/>
            </w:pPr>
            <w:r>
              <w:t>DC_3A-3A-7A_n1A-n78A-n257L</w:t>
            </w:r>
          </w:p>
          <w:p w14:paraId="56679F84" w14:textId="77777777" w:rsidR="008D1E4A" w:rsidRPr="00EF5447" w:rsidRDefault="008D1E4A" w:rsidP="00C620E0">
            <w:pPr>
              <w:pStyle w:val="TAC"/>
              <w:rPr>
                <w:noProof/>
              </w:rPr>
            </w:pPr>
            <w:r>
              <w:t>DC_3A-3A-7A_n1A-n78A-n257M</w:t>
            </w:r>
          </w:p>
        </w:tc>
        <w:tc>
          <w:tcPr>
            <w:tcW w:w="3969" w:type="dxa"/>
            <w:tcMar>
              <w:top w:w="28" w:type="dxa"/>
              <w:left w:w="28" w:type="dxa"/>
              <w:bottom w:w="28" w:type="dxa"/>
              <w:right w:w="28" w:type="dxa"/>
            </w:tcMar>
          </w:tcPr>
          <w:p w14:paraId="605F66D0" w14:textId="77777777" w:rsidR="008D1E4A" w:rsidRDefault="008D1E4A" w:rsidP="00C620E0">
            <w:pPr>
              <w:pStyle w:val="TAC"/>
            </w:pPr>
            <w:r>
              <w:t>DC_3A_n1A</w:t>
            </w:r>
          </w:p>
          <w:p w14:paraId="46F82DED" w14:textId="77777777" w:rsidR="008D1E4A" w:rsidRDefault="008D1E4A" w:rsidP="00C620E0">
            <w:pPr>
              <w:pStyle w:val="TAC"/>
            </w:pPr>
            <w:r>
              <w:t>DC_3A_n78A</w:t>
            </w:r>
          </w:p>
          <w:p w14:paraId="3A06BA4F" w14:textId="77777777" w:rsidR="008D1E4A" w:rsidRDefault="008D1E4A" w:rsidP="00C620E0">
            <w:pPr>
              <w:pStyle w:val="TAC"/>
            </w:pPr>
            <w:r>
              <w:t>DC_3A_n257A</w:t>
            </w:r>
          </w:p>
          <w:p w14:paraId="2F26410B" w14:textId="77777777" w:rsidR="008D1E4A" w:rsidRDefault="008D1E4A" w:rsidP="00C620E0">
            <w:pPr>
              <w:pStyle w:val="TAC"/>
            </w:pPr>
            <w:r>
              <w:t>DC_7A_n1A</w:t>
            </w:r>
          </w:p>
          <w:p w14:paraId="6999FC64" w14:textId="77777777" w:rsidR="008D1E4A" w:rsidRDefault="008D1E4A" w:rsidP="00C620E0">
            <w:pPr>
              <w:pStyle w:val="TAC"/>
            </w:pPr>
            <w:r>
              <w:t>DC_7A_n78A</w:t>
            </w:r>
          </w:p>
          <w:p w14:paraId="53746769" w14:textId="77777777" w:rsidR="008D1E4A" w:rsidRPr="00EF5447" w:rsidRDefault="008D1E4A" w:rsidP="00C620E0">
            <w:pPr>
              <w:pStyle w:val="TAC"/>
              <w:rPr>
                <w:noProof/>
              </w:rPr>
            </w:pPr>
            <w:r>
              <w:t>DC_7A_n257A</w:t>
            </w:r>
          </w:p>
        </w:tc>
      </w:tr>
      <w:tr w:rsidR="008D1E4A" w:rsidRPr="00EF5447" w14:paraId="78A732CC" w14:textId="77777777" w:rsidTr="00C620E0">
        <w:trPr>
          <w:trHeight w:val="187"/>
          <w:jc w:val="center"/>
        </w:trPr>
        <w:tc>
          <w:tcPr>
            <w:tcW w:w="3969" w:type="dxa"/>
            <w:shd w:val="clear" w:color="auto" w:fill="auto"/>
            <w:noWrap/>
            <w:tcMar>
              <w:top w:w="28" w:type="dxa"/>
              <w:left w:w="28" w:type="dxa"/>
              <w:bottom w:w="28" w:type="dxa"/>
              <w:right w:w="28" w:type="dxa"/>
            </w:tcMar>
          </w:tcPr>
          <w:p w14:paraId="050553FC" w14:textId="77777777" w:rsidR="008D1E4A" w:rsidRDefault="008D1E4A" w:rsidP="00C620E0">
            <w:pPr>
              <w:pStyle w:val="TAC"/>
              <w:rPr>
                <w:lang w:eastAsia="zh-TW"/>
              </w:rPr>
            </w:pPr>
            <w:r>
              <w:lastRenderedPageBreak/>
              <w:t>DC_3A-7A-7A_n1A-n78A-n257</w:t>
            </w:r>
            <w:r>
              <w:rPr>
                <w:rFonts w:hint="eastAsia"/>
                <w:lang w:eastAsia="zh-TW"/>
              </w:rPr>
              <w:t>A</w:t>
            </w:r>
          </w:p>
          <w:p w14:paraId="3873ACA2" w14:textId="77777777" w:rsidR="008D1E4A" w:rsidRDefault="008D1E4A" w:rsidP="00C620E0">
            <w:pPr>
              <w:pStyle w:val="TAC"/>
            </w:pPr>
            <w:r>
              <w:t>DC_3A-7A-7A_n1A-n78A-n257D</w:t>
            </w:r>
          </w:p>
          <w:p w14:paraId="48B2A4A2" w14:textId="77777777" w:rsidR="008D1E4A" w:rsidRDefault="008D1E4A" w:rsidP="00C620E0">
            <w:pPr>
              <w:pStyle w:val="TAC"/>
            </w:pPr>
            <w:r>
              <w:t>DC_3A-7A-7A_n1A-n78A-n257E</w:t>
            </w:r>
          </w:p>
          <w:p w14:paraId="0862B645" w14:textId="77777777" w:rsidR="008D1E4A" w:rsidRDefault="008D1E4A" w:rsidP="00C620E0">
            <w:pPr>
              <w:pStyle w:val="TAC"/>
            </w:pPr>
            <w:r>
              <w:t>DC_3A-7A-7A_n1A-n78A-n257F</w:t>
            </w:r>
          </w:p>
          <w:p w14:paraId="4DF71942" w14:textId="77777777" w:rsidR="008D1E4A" w:rsidRDefault="008D1E4A" w:rsidP="00C620E0">
            <w:pPr>
              <w:pStyle w:val="TAC"/>
            </w:pPr>
            <w:r>
              <w:t>DC_3A-7A-7A_n1A-n78A-n257G</w:t>
            </w:r>
          </w:p>
          <w:p w14:paraId="1B90C88E" w14:textId="77777777" w:rsidR="008D1E4A" w:rsidRDefault="008D1E4A" w:rsidP="00C620E0">
            <w:pPr>
              <w:pStyle w:val="TAC"/>
            </w:pPr>
            <w:r>
              <w:t>DC_3A-7A-7A_n1A-n78A-n257H</w:t>
            </w:r>
          </w:p>
          <w:p w14:paraId="1C6A9F51" w14:textId="77777777" w:rsidR="008D1E4A" w:rsidRDefault="008D1E4A" w:rsidP="00C620E0">
            <w:pPr>
              <w:pStyle w:val="TAC"/>
            </w:pPr>
            <w:r>
              <w:t>DC_3A-7A-7A_n1A-n78A-n257I</w:t>
            </w:r>
          </w:p>
          <w:p w14:paraId="416EB4F3" w14:textId="77777777" w:rsidR="008D1E4A" w:rsidRDefault="008D1E4A" w:rsidP="00C620E0">
            <w:pPr>
              <w:pStyle w:val="TAC"/>
            </w:pPr>
            <w:r>
              <w:t>DC_3A-7A-7A_n1A-n78A-n257J</w:t>
            </w:r>
          </w:p>
          <w:p w14:paraId="4F20B5E7" w14:textId="77777777" w:rsidR="008D1E4A" w:rsidRDefault="008D1E4A" w:rsidP="00C620E0">
            <w:pPr>
              <w:pStyle w:val="TAC"/>
            </w:pPr>
            <w:r>
              <w:t>DC_3A-7A-7A_n1A-n78A-n257K</w:t>
            </w:r>
          </w:p>
          <w:p w14:paraId="34EF40C6" w14:textId="77777777" w:rsidR="008D1E4A" w:rsidRDefault="008D1E4A" w:rsidP="00C620E0">
            <w:pPr>
              <w:pStyle w:val="TAC"/>
            </w:pPr>
            <w:r>
              <w:t>DC_3A-7A-7A_n1A-n78A-n257L</w:t>
            </w:r>
          </w:p>
          <w:p w14:paraId="5994CE4F" w14:textId="77777777" w:rsidR="008D1E4A" w:rsidRPr="00EF5447" w:rsidRDefault="008D1E4A" w:rsidP="00C620E0">
            <w:pPr>
              <w:pStyle w:val="TAC"/>
              <w:rPr>
                <w:noProof/>
              </w:rPr>
            </w:pPr>
            <w:r>
              <w:t>DC_3A-7A-7A_n1A-n78A-n257M</w:t>
            </w:r>
          </w:p>
        </w:tc>
        <w:tc>
          <w:tcPr>
            <w:tcW w:w="3969" w:type="dxa"/>
            <w:tcMar>
              <w:top w:w="28" w:type="dxa"/>
              <w:left w:w="28" w:type="dxa"/>
              <w:bottom w:w="28" w:type="dxa"/>
              <w:right w:w="28" w:type="dxa"/>
            </w:tcMar>
          </w:tcPr>
          <w:p w14:paraId="3CBB997F" w14:textId="77777777" w:rsidR="008D1E4A" w:rsidRDefault="008D1E4A" w:rsidP="00C620E0">
            <w:pPr>
              <w:pStyle w:val="TAC"/>
            </w:pPr>
            <w:r>
              <w:t>DC_3A_n1A</w:t>
            </w:r>
          </w:p>
          <w:p w14:paraId="03FC6D17" w14:textId="77777777" w:rsidR="008D1E4A" w:rsidRDefault="008D1E4A" w:rsidP="00C620E0">
            <w:pPr>
              <w:pStyle w:val="TAC"/>
            </w:pPr>
            <w:r>
              <w:t>DC_3A_n78A</w:t>
            </w:r>
          </w:p>
          <w:p w14:paraId="05F1B791" w14:textId="77777777" w:rsidR="008D1E4A" w:rsidRDefault="008D1E4A" w:rsidP="00C620E0">
            <w:pPr>
              <w:pStyle w:val="TAC"/>
            </w:pPr>
            <w:r>
              <w:t>DC_3A_n257A</w:t>
            </w:r>
          </w:p>
          <w:p w14:paraId="251BEF99" w14:textId="77777777" w:rsidR="008D1E4A" w:rsidRDefault="008D1E4A" w:rsidP="00C620E0">
            <w:pPr>
              <w:pStyle w:val="TAC"/>
            </w:pPr>
            <w:r>
              <w:t>DC_7A_n1A</w:t>
            </w:r>
          </w:p>
          <w:p w14:paraId="3BC383B8" w14:textId="77777777" w:rsidR="008D1E4A" w:rsidRDefault="008D1E4A" w:rsidP="00C620E0">
            <w:pPr>
              <w:pStyle w:val="TAC"/>
            </w:pPr>
            <w:r>
              <w:t>DC_7A_n78A</w:t>
            </w:r>
          </w:p>
          <w:p w14:paraId="56A0FA17" w14:textId="77777777" w:rsidR="008D1E4A" w:rsidRPr="00EF5447" w:rsidRDefault="008D1E4A" w:rsidP="00C620E0">
            <w:pPr>
              <w:pStyle w:val="TAC"/>
              <w:rPr>
                <w:noProof/>
              </w:rPr>
            </w:pPr>
            <w:r>
              <w:t>DC_7A_n257A</w:t>
            </w:r>
          </w:p>
        </w:tc>
      </w:tr>
      <w:tr w:rsidR="008D1E4A" w:rsidRPr="00EF5447" w14:paraId="74C6AE0A" w14:textId="77777777" w:rsidTr="00C620E0">
        <w:trPr>
          <w:trHeight w:val="187"/>
          <w:jc w:val="center"/>
        </w:trPr>
        <w:tc>
          <w:tcPr>
            <w:tcW w:w="3969" w:type="dxa"/>
            <w:shd w:val="clear" w:color="auto" w:fill="auto"/>
            <w:noWrap/>
            <w:tcMar>
              <w:top w:w="28" w:type="dxa"/>
              <w:left w:w="28" w:type="dxa"/>
              <w:bottom w:w="28" w:type="dxa"/>
              <w:right w:w="28" w:type="dxa"/>
            </w:tcMar>
          </w:tcPr>
          <w:p w14:paraId="4154B246" w14:textId="77777777" w:rsidR="008D1E4A" w:rsidRDefault="008D1E4A" w:rsidP="00C620E0">
            <w:pPr>
              <w:pStyle w:val="TAC"/>
              <w:rPr>
                <w:lang w:eastAsia="zh-TW"/>
              </w:rPr>
            </w:pPr>
            <w:r>
              <w:t>DC_3A-3A-7A-7A_n1A-n78A-n257</w:t>
            </w:r>
            <w:r>
              <w:rPr>
                <w:rFonts w:hint="eastAsia"/>
                <w:lang w:eastAsia="zh-TW"/>
              </w:rPr>
              <w:t>A</w:t>
            </w:r>
          </w:p>
          <w:p w14:paraId="6947EC23" w14:textId="77777777" w:rsidR="008D1E4A" w:rsidRDefault="008D1E4A" w:rsidP="00C620E0">
            <w:pPr>
              <w:pStyle w:val="TAC"/>
            </w:pPr>
            <w:r>
              <w:t>DC_3A-3A-7A-7A_n1A-n78A-n257D</w:t>
            </w:r>
          </w:p>
          <w:p w14:paraId="073AEA36" w14:textId="77777777" w:rsidR="008D1E4A" w:rsidRDefault="008D1E4A" w:rsidP="00C620E0">
            <w:pPr>
              <w:pStyle w:val="TAC"/>
            </w:pPr>
            <w:r>
              <w:t>DC_3A-3A-7A-7A_n1A-n78A-n257E</w:t>
            </w:r>
          </w:p>
          <w:p w14:paraId="7A37D7E1" w14:textId="77777777" w:rsidR="008D1E4A" w:rsidRDefault="008D1E4A" w:rsidP="00C620E0">
            <w:pPr>
              <w:pStyle w:val="TAC"/>
            </w:pPr>
            <w:r>
              <w:t>DC_3A-3A-7A-7A_n1A-n78A-n257F</w:t>
            </w:r>
          </w:p>
          <w:p w14:paraId="4B61D0C4" w14:textId="77777777" w:rsidR="008D1E4A" w:rsidRDefault="008D1E4A" w:rsidP="00C620E0">
            <w:pPr>
              <w:pStyle w:val="TAC"/>
            </w:pPr>
            <w:r>
              <w:t>DC_3A-3A-7A-7A_n1A-n78A-n257G</w:t>
            </w:r>
          </w:p>
          <w:p w14:paraId="0292DD21" w14:textId="77777777" w:rsidR="008D1E4A" w:rsidRDefault="008D1E4A" w:rsidP="00C620E0">
            <w:pPr>
              <w:pStyle w:val="TAC"/>
            </w:pPr>
            <w:r>
              <w:t>DC_3A-3A-7A-7A_n1A-n78A-n257H</w:t>
            </w:r>
          </w:p>
          <w:p w14:paraId="5739DA02" w14:textId="77777777" w:rsidR="008D1E4A" w:rsidRDefault="008D1E4A" w:rsidP="00C620E0">
            <w:pPr>
              <w:pStyle w:val="TAC"/>
            </w:pPr>
            <w:r>
              <w:t>DC_3A-3A-7A-7A_n1A-n78A-n257I</w:t>
            </w:r>
          </w:p>
          <w:p w14:paraId="616D6035" w14:textId="77777777" w:rsidR="008D1E4A" w:rsidRDefault="008D1E4A" w:rsidP="00C620E0">
            <w:pPr>
              <w:pStyle w:val="TAC"/>
            </w:pPr>
            <w:r>
              <w:t>DC_3A-3A-7A-7A_n1A-n78A-n257J</w:t>
            </w:r>
          </w:p>
          <w:p w14:paraId="3C10CE29" w14:textId="77777777" w:rsidR="008D1E4A" w:rsidRDefault="008D1E4A" w:rsidP="00C620E0">
            <w:pPr>
              <w:pStyle w:val="TAC"/>
            </w:pPr>
            <w:r>
              <w:t>DC_3A-3A-7A-7A_n1A-n78A-n257K</w:t>
            </w:r>
          </w:p>
          <w:p w14:paraId="6BC1CCDD" w14:textId="77777777" w:rsidR="008D1E4A" w:rsidRDefault="008D1E4A" w:rsidP="00C620E0">
            <w:pPr>
              <w:pStyle w:val="TAC"/>
            </w:pPr>
            <w:r>
              <w:t>DC_3A-3A-7A-7A_n1A-n78A-n257L</w:t>
            </w:r>
          </w:p>
          <w:p w14:paraId="04DD2F8D" w14:textId="77777777" w:rsidR="008D1E4A" w:rsidRPr="00EF5447" w:rsidRDefault="008D1E4A" w:rsidP="00C620E0">
            <w:pPr>
              <w:pStyle w:val="TAC"/>
              <w:rPr>
                <w:noProof/>
              </w:rPr>
            </w:pPr>
            <w:r>
              <w:t>DC_3A-3A-7A-7A_n1A-n78A-n257M</w:t>
            </w:r>
          </w:p>
        </w:tc>
        <w:tc>
          <w:tcPr>
            <w:tcW w:w="3969" w:type="dxa"/>
            <w:tcMar>
              <w:top w:w="28" w:type="dxa"/>
              <w:left w:w="28" w:type="dxa"/>
              <w:bottom w:w="28" w:type="dxa"/>
              <w:right w:w="28" w:type="dxa"/>
            </w:tcMar>
          </w:tcPr>
          <w:p w14:paraId="3475F20A" w14:textId="77777777" w:rsidR="008D1E4A" w:rsidRDefault="008D1E4A" w:rsidP="00C620E0">
            <w:pPr>
              <w:pStyle w:val="TAC"/>
            </w:pPr>
            <w:r>
              <w:t>DC_3A_n1A</w:t>
            </w:r>
          </w:p>
          <w:p w14:paraId="2BD33DDB" w14:textId="77777777" w:rsidR="008D1E4A" w:rsidRDefault="008D1E4A" w:rsidP="00C620E0">
            <w:pPr>
              <w:pStyle w:val="TAC"/>
            </w:pPr>
            <w:r>
              <w:t>DC_3A_n78A</w:t>
            </w:r>
          </w:p>
          <w:p w14:paraId="61F8B454" w14:textId="77777777" w:rsidR="008D1E4A" w:rsidRDefault="008D1E4A" w:rsidP="00C620E0">
            <w:pPr>
              <w:pStyle w:val="TAC"/>
            </w:pPr>
            <w:r>
              <w:t>DC_3A_n257A</w:t>
            </w:r>
          </w:p>
          <w:p w14:paraId="1D2AD615" w14:textId="77777777" w:rsidR="008D1E4A" w:rsidRDefault="008D1E4A" w:rsidP="00C620E0">
            <w:pPr>
              <w:pStyle w:val="TAC"/>
            </w:pPr>
            <w:r>
              <w:t>DC_7A_n1A</w:t>
            </w:r>
          </w:p>
          <w:p w14:paraId="0F6395C2" w14:textId="77777777" w:rsidR="008D1E4A" w:rsidRDefault="008D1E4A" w:rsidP="00C620E0">
            <w:pPr>
              <w:pStyle w:val="TAC"/>
            </w:pPr>
            <w:r>
              <w:t>DC_7A_n78A</w:t>
            </w:r>
          </w:p>
          <w:p w14:paraId="7A74FACE" w14:textId="77777777" w:rsidR="008D1E4A" w:rsidRPr="00EF5447" w:rsidRDefault="008D1E4A" w:rsidP="00C620E0">
            <w:pPr>
              <w:pStyle w:val="TAC"/>
              <w:rPr>
                <w:noProof/>
              </w:rPr>
            </w:pPr>
            <w:r>
              <w:t>DC_7A_n257A</w:t>
            </w:r>
          </w:p>
        </w:tc>
      </w:tr>
      <w:tr w:rsidR="008D1E4A" w:rsidRPr="00EF5447" w14:paraId="1642D05B" w14:textId="77777777" w:rsidTr="00C620E0">
        <w:trPr>
          <w:trHeight w:val="187"/>
          <w:jc w:val="center"/>
        </w:trPr>
        <w:tc>
          <w:tcPr>
            <w:tcW w:w="3969" w:type="dxa"/>
            <w:shd w:val="clear" w:color="auto" w:fill="auto"/>
            <w:noWrap/>
            <w:tcMar>
              <w:top w:w="28" w:type="dxa"/>
              <w:left w:w="28" w:type="dxa"/>
              <w:bottom w:w="28" w:type="dxa"/>
              <w:right w:w="28" w:type="dxa"/>
            </w:tcMar>
          </w:tcPr>
          <w:p w14:paraId="050FA38E" w14:textId="77777777" w:rsidR="008D1E4A" w:rsidRPr="00EF5447" w:rsidRDefault="008D1E4A" w:rsidP="00C620E0">
            <w:pPr>
              <w:pStyle w:val="TAC"/>
            </w:pPr>
            <w:r w:rsidRPr="00EF5447">
              <w:t>DC_3A-5A-7A_n78C-n257A</w:t>
            </w:r>
          </w:p>
          <w:p w14:paraId="4402440B" w14:textId="77777777" w:rsidR="008D1E4A" w:rsidRPr="00EF5447" w:rsidRDefault="008D1E4A" w:rsidP="00C620E0">
            <w:pPr>
              <w:pStyle w:val="TAC"/>
            </w:pPr>
            <w:r w:rsidRPr="00EF5447">
              <w:t>DC_3A-5A-7A_n78C-n257D</w:t>
            </w:r>
          </w:p>
          <w:p w14:paraId="25F94273" w14:textId="77777777" w:rsidR="008D1E4A" w:rsidRPr="00EF5447" w:rsidRDefault="008D1E4A" w:rsidP="00C620E0">
            <w:pPr>
              <w:pStyle w:val="TAC"/>
            </w:pPr>
            <w:r w:rsidRPr="00EF5447">
              <w:t>DC_3A-5A-7A_n78C-n257E</w:t>
            </w:r>
          </w:p>
          <w:p w14:paraId="6676F132" w14:textId="77777777" w:rsidR="008D1E4A" w:rsidRPr="00EF5447" w:rsidRDefault="008D1E4A" w:rsidP="00C620E0">
            <w:pPr>
              <w:pStyle w:val="TAC"/>
            </w:pPr>
            <w:r w:rsidRPr="00EF5447">
              <w:t>DC_3A-5A-7A_n78C-n257F</w:t>
            </w:r>
          </w:p>
          <w:p w14:paraId="7C0FE693" w14:textId="77777777" w:rsidR="008D1E4A" w:rsidRPr="00EF5447" w:rsidRDefault="008D1E4A" w:rsidP="00C620E0">
            <w:pPr>
              <w:pStyle w:val="TAC"/>
            </w:pPr>
            <w:r w:rsidRPr="00EF5447">
              <w:t>DC_3A-5A-7A_n78C-n257G</w:t>
            </w:r>
          </w:p>
          <w:p w14:paraId="090D8653" w14:textId="77777777" w:rsidR="008D1E4A" w:rsidRPr="00EF5447" w:rsidRDefault="008D1E4A" w:rsidP="00C620E0">
            <w:pPr>
              <w:pStyle w:val="TAC"/>
            </w:pPr>
            <w:r w:rsidRPr="00EF5447">
              <w:t>DC_3A-5A-7A_n78C-n257H</w:t>
            </w:r>
          </w:p>
          <w:p w14:paraId="66E6C770" w14:textId="77777777" w:rsidR="008D1E4A" w:rsidRPr="00EF5447" w:rsidRDefault="008D1E4A" w:rsidP="00C620E0">
            <w:pPr>
              <w:pStyle w:val="TAC"/>
            </w:pPr>
            <w:r w:rsidRPr="00EF5447">
              <w:t>DC_3A-5A-7A_n78C-n257I</w:t>
            </w:r>
          </w:p>
          <w:p w14:paraId="3E7DF0C0" w14:textId="77777777" w:rsidR="008D1E4A" w:rsidRPr="00EF5447" w:rsidRDefault="008D1E4A" w:rsidP="00C620E0">
            <w:pPr>
              <w:pStyle w:val="TAC"/>
            </w:pPr>
            <w:r w:rsidRPr="00EF5447">
              <w:t>DC_3A-5A-7A_n78C-n257J</w:t>
            </w:r>
          </w:p>
          <w:p w14:paraId="0089C028" w14:textId="77777777" w:rsidR="008D1E4A" w:rsidRPr="00EF5447" w:rsidRDefault="008D1E4A" w:rsidP="00C620E0">
            <w:pPr>
              <w:pStyle w:val="TAC"/>
            </w:pPr>
            <w:r w:rsidRPr="00EF5447">
              <w:t>DC_3A-5A-7A_n78C-n257K</w:t>
            </w:r>
          </w:p>
          <w:p w14:paraId="3F9D802B" w14:textId="77777777" w:rsidR="008D1E4A" w:rsidRPr="00EF5447" w:rsidRDefault="008D1E4A" w:rsidP="00C620E0">
            <w:pPr>
              <w:pStyle w:val="TAC"/>
            </w:pPr>
            <w:r w:rsidRPr="00EF5447">
              <w:t>DC_3A-5A-7A_n78C-n257L</w:t>
            </w:r>
          </w:p>
          <w:p w14:paraId="184ACFF6" w14:textId="77777777" w:rsidR="008D1E4A" w:rsidRPr="00EF5447" w:rsidRDefault="008D1E4A" w:rsidP="00C620E0">
            <w:pPr>
              <w:pStyle w:val="TAC"/>
              <w:rPr>
                <w:noProof/>
              </w:rPr>
            </w:pPr>
            <w:r w:rsidRPr="00EF5447">
              <w:t>DC_3A-5A-7A_n78C-n257M</w:t>
            </w:r>
          </w:p>
        </w:tc>
        <w:tc>
          <w:tcPr>
            <w:tcW w:w="3969" w:type="dxa"/>
            <w:tcMar>
              <w:top w:w="28" w:type="dxa"/>
              <w:left w:w="28" w:type="dxa"/>
              <w:bottom w:w="28" w:type="dxa"/>
              <w:right w:w="28" w:type="dxa"/>
            </w:tcMar>
          </w:tcPr>
          <w:p w14:paraId="0918C33F" w14:textId="77777777" w:rsidR="008D1E4A" w:rsidRPr="00EF5447" w:rsidRDefault="008D1E4A" w:rsidP="00C620E0">
            <w:pPr>
              <w:pStyle w:val="TAC"/>
            </w:pPr>
            <w:r w:rsidRPr="00EF5447">
              <w:t>DC_3A_n78A-n257A</w:t>
            </w:r>
          </w:p>
          <w:p w14:paraId="1607082E" w14:textId="77777777" w:rsidR="008D1E4A" w:rsidRPr="00EF5447" w:rsidRDefault="008D1E4A" w:rsidP="00C620E0">
            <w:pPr>
              <w:pStyle w:val="TAC"/>
            </w:pPr>
            <w:r w:rsidRPr="00EF5447">
              <w:t>DC_3A_n78A-n257G</w:t>
            </w:r>
          </w:p>
          <w:p w14:paraId="26D17A58" w14:textId="77777777" w:rsidR="008D1E4A" w:rsidRPr="00EF5447" w:rsidRDefault="008D1E4A" w:rsidP="00C620E0">
            <w:pPr>
              <w:pStyle w:val="TAC"/>
            </w:pPr>
            <w:r w:rsidRPr="00EF5447">
              <w:t>DC_3A_n78A-n257H</w:t>
            </w:r>
          </w:p>
          <w:p w14:paraId="4D4F4D32" w14:textId="77777777" w:rsidR="008D1E4A" w:rsidRPr="00EF5447" w:rsidRDefault="008D1E4A" w:rsidP="00C620E0">
            <w:pPr>
              <w:pStyle w:val="TAC"/>
            </w:pPr>
            <w:r w:rsidRPr="00EF5447">
              <w:t>DC_3A_n78A-n257I</w:t>
            </w:r>
          </w:p>
          <w:p w14:paraId="76515F16" w14:textId="77777777" w:rsidR="008D1E4A" w:rsidRPr="00EF5447" w:rsidRDefault="008D1E4A" w:rsidP="00C620E0">
            <w:pPr>
              <w:pStyle w:val="TAC"/>
            </w:pPr>
            <w:r w:rsidRPr="00EF5447">
              <w:t>DC_5A_n78A-n257A</w:t>
            </w:r>
          </w:p>
          <w:p w14:paraId="2AB9CCB9" w14:textId="77777777" w:rsidR="008D1E4A" w:rsidRPr="00EF5447" w:rsidRDefault="008D1E4A" w:rsidP="00C620E0">
            <w:pPr>
              <w:pStyle w:val="TAC"/>
            </w:pPr>
            <w:r w:rsidRPr="00EF5447">
              <w:t>DC_5A_n78A-n257G</w:t>
            </w:r>
          </w:p>
          <w:p w14:paraId="34EFA741" w14:textId="77777777" w:rsidR="008D1E4A" w:rsidRPr="00EF5447" w:rsidRDefault="008D1E4A" w:rsidP="00C620E0">
            <w:pPr>
              <w:pStyle w:val="TAC"/>
            </w:pPr>
            <w:r w:rsidRPr="00EF5447">
              <w:t>DC_5A_n78A-n257H</w:t>
            </w:r>
          </w:p>
          <w:p w14:paraId="68F03E7B" w14:textId="77777777" w:rsidR="008D1E4A" w:rsidRPr="00EF5447" w:rsidRDefault="008D1E4A" w:rsidP="00C620E0">
            <w:pPr>
              <w:pStyle w:val="TAC"/>
            </w:pPr>
            <w:r w:rsidRPr="00EF5447">
              <w:t>DC_5A_n78A-n257I</w:t>
            </w:r>
          </w:p>
          <w:p w14:paraId="6399D4AA" w14:textId="77777777" w:rsidR="008D1E4A" w:rsidRPr="00EF5447" w:rsidRDefault="008D1E4A" w:rsidP="00C620E0">
            <w:pPr>
              <w:pStyle w:val="TAC"/>
            </w:pPr>
            <w:r w:rsidRPr="00EF5447">
              <w:t>DC_7A_n78A-n257A</w:t>
            </w:r>
          </w:p>
          <w:p w14:paraId="1F8071C0" w14:textId="77777777" w:rsidR="008D1E4A" w:rsidRPr="00EF5447" w:rsidRDefault="008D1E4A" w:rsidP="00C620E0">
            <w:pPr>
              <w:pStyle w:val="TAC"/>
            </w:pPr>
            <w:r w:rsidRPr="00EF5447">
              <w:t>DC_7A_n78A-n257G</w:t>
            </w:r>
          </w:p>
          <w:p w14:paraId="1D988D1F" w14:textId="77777777" w:rsidR="008D1E4A" w:rsidRPr="00EF5447" w:rsidRDefault="008D1E4A" w:rsidP="00C620E0">
            <w:pPr>
              <w:pStyle w:val="TAC"/>
            </w:pPr>
            <w:r w:rsidRPr="00EF5447">
              <w:t>DC_7A_n78A-n257H</w:t>
            </w:r>
          </w:p>
          <w:p w14:paraId="006AA4D9" w14:textId="77777777" w:rsidR="008D1E4A" w:rsidRPr="00EF5447" w:rsidRDefault="008D1E4A" w:rsidP="00C620E0">
            <w:pPr>
              <w:pStyle w:val="TAC"/>
              <w:rPr>
                <w:noProof/>
              </w:rPr>
            </w:pPr>
            <w:r w:rsidRPr="00EF5447">
              <w:t>DC_7A_n78A-n257I</w:t>
            </w:r>
          </w:p>
        </w:tc>
      </w:tr>
      <w:tr w:rsidR="008D1E4A" w:rsidRPr="00EF5447" w14:paraId="76F546B7" w14:textId="77777777" w:rsidTr="00C620E0">
        <w:trPr>
          <w:trHeight w:val="187"/>
          <w:jc w:val="center"/>
        </w:trPr>
        <w:tc>
          <w:tcPr>
            <w:tcW w:w="3969" w:type="dxa"/>
            <w:shd w:val="clear" w:color="auto" w:fill="auto"/>
            <w:noWrap/>
            <w:tcMar>
              <w:top w:w="28" w:type="dxa"/>
              <w:left w:w="28" w:type="dxa"/>
              <w:bottom w:w="28" w:type="dxa"/>
              <w:right w:w="28" w:type="dxa"/>
            </w:tcMar>
          </w:tcPr>
          <w:p w14:paraId="1C3FFD64" w14:textId="77777777" w:rsidR="008D1E4A" w:rsidRPr="00EF5447" w:rsidRDefault="008D1E4A" w:rsidP="00C620E0">
            <w:pPr>
              <w:pStyle w:val="TAC"/>
              <w:rPr>
                <w:lang w:eastAsia="zh-TW"/>
              </w:rPr>
            </w:pPr>
            <w:r w:rsidRPr="00EF5447">
              <w:rPr>
                <w:lang w:eastAsia="zh-TW"/>
              </w:rPr>
              <w:lastRenderedPageBreak/>
              <w:t>DC_3A-7A-8A_n40A-n258A</w:t>
            </w:r>
          </w:p>
          <w:p w14:paraId="5DE8AB7F" w14:textId="77777777" w:rsidR="008D1E4A" w:rsidRPr="00EF5447" w:rsidRDefault="008D1E4A" w:rsidP="00C620E0">
            <w:pPr>
              <w:pStyle w:val="TAC"/>
              <w:rPr>
                <w:lang w:eastAsia="zh-TW"/>
              </w:rPr>
            </w:pPr>
            <w:r w:rsidRPr="00EF5447">
              <w:rPr>
                <w:lang w:eastAsia="zh-TW"/>
              </w:rPr>
              <w:t>DC_3A-7A-8A_n40A-n258D</w:t>
            </w:r>
          </w:p>
          <w:p w14:paraId="4208183E" w14:textId="77777777" w:rsidR="008D1E4A" w:rsidRPr="00EF5447" w:rsidRDefault="008D1E4A" w:rsidP="00C620E0">
            <w:pPr>
              <w:pStyle w:val="TAC"/>
              <w:rPr>
                <w:lang w:eastAsia="zh-TW"/>
              </w:rPr>
            </w:pPr>
            <w:r w:rsidRPr="00EF5447">
              <w:rPr>
                <w:lang w:eastAsia="zh-TW"/>
              </w:rPr>
              <w:t>DC_3A-7A-8A_n40A-n258E</w:t>
            </w:r>
          </w:p>
          <w:p w14:paraId="4B96D04C" w14:textId="77777777" w:rsidR="008D1E4A" w:rsidRPr="00EF5447" w:rsidRDefault="008D1E4A" w:rsidP="00C620E0">
            <w:pPr>
              <w:pStyle w:val="TAC"/>
              <w:rPr>
                <w:lang w:eastAsia="zh-TW"/>
              </w:rPr>
            </w:pPr>
            <w:r w:rsidRPr="00EF5447">
              <w:rPr>
                <w:lang w:eastAsia="zh-TW"/>
              </w:rPr>
              <w:t>DC_3A-7A-8A_n40A-n258F</w:t>
            </w:r>
          </w:p>
          <w:p w14:paraId="73C1E247" w14:textId="77777777" w:rsidR="008D1E4A" w:rsidRPr="00EF5447" w:rsidRDefault="008D1E4A" w:rsidP="00C620E0">
            <w:pPr>
              <w:pStyle w:val="TAC"/>
              <w:rPr>
                <w:lang w:eastAsia="zh-TW"/>
              </w:rPr>
            </w:pPr>
            <w:r w:rsidRPr="00EF5447">
              <w:rPr>
                <w:lang w:eastAsia="zh-TW"/>
              </w:rPr>
              <w:t>DC_3A-7A-8A_n40A-n258G</w:t>
            </w:r>
          </w:p>
          <w:p w14:paraId="7012A27E" w14:textId="77777777" w:rsidR="008D1E4A" w:rsidRPr="00EF5447" w:rsidRDefault="008D1E4A" w:rsidP="00C620E0">
            <w:pPr>
              <w:pStyle w:val="TAC"/>
              <w:rPr>
                <w:lang w:eastAsia="zh-TW"/>
              </w:rPr>
            </w:pPr>
            <w:r w:rsidRPr="00EF5447">
              <w:rPr>
                <w:lang w:eastAsia="zh-TW"/>
              </w:rPr>
              <w:t>DC_3A-7A-8A_n40A-n258H</w:t>
            </w:r>
          </w:p>
          <w:p w14:paraId="15F0C0C6" w14:textId="77777777" w:rsidR="008D1E4A" w:rsidRPr="00EF5447" w:rsidRDefault="008D1E4A" w:rsidP="00C620E0">
            <w:pPr>
              <w:pStyle w:val="TAC"/>
              <w:rPr>
                <w:lang w:eastAsia="zh-TW"/>
              </w:rPr>
            </w:pPr>
            <w:r w:rsidRPr="00EF5447">
              <w:rPr>
                <w:lang w:eastAsia="zh-TW"/>
              </w:rPr>
              <w:t>DC_3A-7A-8A_n40A-n258I</w:t>
            </w:r>
          </w:p>
          <w:p w14:paraId="50202F4A" w14:textId="77777777" w:rsidR="008D1E4A" w:rsidRPr="00EF5447" w:rsidRDefault="008D1E4A" w:rsidP="00C620E0">
            <w:pPr>
              <w:pStyle w:val="TAC"/>
              <w:rPr>
                <w:lang w:eastAsia="zh-TW"/>
              </w:rPr>
            </w:pPr>
            <w:r w:rsidRPr="00EF5447">
              <w:rPr>
                <w:lang w:eastAsia="zh-TW"/>
              </w:rPr>
              <w:t>DC_3A-7A-8A_n40A-n258J</w:t>
            </w:r>
          </w:p>
          <w:p w14:paraId="7DC30F08" w14:textId="77777777" w:rsidR="008D1E4A" w:rsidRPr="00EF5447" w:rsidRDefault="008D1E4A" w:rsidP="00C620E0">
            <w:pPr>
              <w:pStyle w:val="TAC"/>
              <w:rPr>
                <w:lang w:eastAsia="zh-TW"/>
              </w:rPr>
            </w:pPr>
            <w:r w:rsidRPr="00EF5447">
              <w:rPr>
                <w:lang w:eastAsia="zh-TW"/>
              </w:rPr>
              <w:t>DC_3A-7A-8A_n40A-n258K</w:t>
            </w:r>
          </w:p>
          <w:p w14:paraId="3F24AE5A" w14:textId="77777777" w:rsidR="008D1E4A" w:rsidRPr="00EF5447" w:rsidRDefault="008D1E4A" w:rsidP="00C620E0">
            <w:pPr>
              <w:pStyle w:val="TAC"/>
              <w:rPr>
                <w:lang w:eastAsia="zh-TW"/>
              </w:rPr>
            </w:pPr>
            <w:r w:rsidRPr="00EF5447">
              <w:rPr>
                <w:lang w:eastAsia="zh-TW"/>
              </w:rPr>
              <w:t>DC_3A-7A-8A_n40A-n258L</w:t>
            </w:r>
          </w:p>
          <w:p w14:paraId="7D4183B0" w14:textId="77777777" w:rsidR="008D1E4A" w:rsidRPr="00EF5447" w:rsidRDefault="008D1E4A" w:rsidP="00C620E0">
            <w:pPr>
              <w:pStyle w:val="TAC"/>
              <w:rPr>
                <w:noProof/>
              </w:rPr>
            </w:pPr>
            <w:r w:rsidRPr="00EF5447">
              <w:rPr>
                <w:lang w:eastAsia="zh-TW"/>
              </w:rPr>
              <w:t>DC_3A-7A-8A_n40A-n258M</w:t>
            </w:r>
          </w:p>
        </w:tc>
        <w:tc>
          <w:tcPr>
            <w:tcW w:w="3969" w:type="dxa"/>
            <w:tcMar>
              <w:top w:w="28" w:type="dxa"/>
              <w:left w:w="28" w:type="dxa"/>
              <w:bottom w:w="28" w:type="dxa"/>
              <w:right w:w="28" w:type="dxa"/>
            </w:tcMar>
          </w:tcPr>
          <w:p w14:paraId="556604B3" w14:textId="77777777" w:rsidR="008D1E4A" w:rsidRPr="00EF5447" w:rsidRDefault="008D1E4A" w:rsidP="00C620E0">
            <w:pPr>
              <w:pStyle w:val="TAC"/>
              <w:rPr>
                <w:lang w:eastAsia="zh-TW"/>
              </w:rPr>
            </w:pPr>
            <w:r w:rsidRPr="00EF5447">
              <w:rPr>
                <w:lang w:eastAsia="zh-TW"/>
              </w:rPr>
              <w:t>DC_3A_n40A</w:t>
            </w:r>
          </w:p>
          <w:p w14:paraId="45CF3A58" w14:textId="77777777" w:rsidR="008D1E4A" w:rsidRPr="00EF5447" w:rsidRDefault="008D1E4A" w:rsidP="00C620E0">
            <w:pPr>
              <w:pStyle w:val="TAC"/>
              <w:rPr>
                <w:lang w:eastAsia="zh-TW"/>
              </w:rPr>
            </w:pPr>
            <w:r w:rsidRPr="00EF5447">
              <w:rPr>
                <w:lang w:eastAsia="zh-TW"/>
              </w:rPr>
              <w:t>DC_3A_n258A</w:t>
            </w:r>
          </w:p>
          <w:p w14:paraId="39FE0A5A" w14:textId="77777777" w:rsidR="008D1E4A" w:rsidRPr="00EF5447" w:rsidRDefault="008D1E4A" w:rsidP="00C620E0">
            <w:pPr>
              <w:pStyle w:val="TAC"/>
              <w:rPr>
                <w:lang w:eastAsia="zh-TW"/>
              </w:rPr>
            </w:pPr>
            <w:r w:rsidRPr="00EF5447">
              <w:rPr>
                <w:lang w:eastAsia="zh-TW"/>
              </w:rPr>
              <w:t>DC_7A_n40A</w:t>
            </w:r>
          </w:p>
          <w:p w14:paraId="61DFE401" w14:textId="77777777" w:rsidR="008D1E4A" w:rsidRPr="00EF5447" w:rsidRDefault="008D1E4A" w:rsidP="00C620E0">
            <w:pPr>
              <w:pStyle w:val="TAC"/>
              <w:rPr>
                <w:lang w:eastAsia="zh-TW"/>
              </w:rPr>
            </w:pPr>
            <w:r w:rsidRPr="00EF5447">
              <w:rPr>
                <w:lang w:eastAsia="zh-TW"/>
              </w:rPr>
              <w:t>DC_7A_n258A</w:t>
            </w:r>
          </w:p>
          <w:p w14:paraId="653AD4E0" w14:textId="77777777" w:rsidR="008D1E4A" w:rsidRPr="00EF5447" w:rsidRDefault="008D1E4A" w:rsidP="00C620E0">
            <w:pPr>
              <w:pStyle w:val="TAC"/>
              <w:rPr>
                <w:lang w:eastAsia="zh-TW"/>
              </w:rPr>
            </w:pPr>
            <w:r w:rsidRPr="00EF5447">
              <w:rPr>
                <w:lang w:eastAsia="zh-TW"/>
              </w:rPr>
              <w:t>DC_8A_n40A</w:t>
            </w:r>
          </w:p>
          <w:p w14:paraId="1D057F67" w14:textId="77777777" w:rsidR="008D1E4A" w:rsidRPr="00EF5447" w:rsidRDefault="008D1E4A" w:rsidP="00C620E0">
            <w:pPr>
              <w:pStyle w:val="TAC"/>
              <w:rPr>
                <w:lang w:eastAsia="zh-CN"/>
              </w:rPr>
            </w:pPr>
            <w:r w:rsidRPr="00EF5447">
              <w:rPr>
                <w:lang w:eastAsia="zh-TW"/>
              </w:rPr>
              <w:t>DC_8A_n258A</w:t>
            </w:r>
          </w:p>
        </w:tc>
      </w:tr>
      <w:tr w:rsidR="008D1E4A" w:rsidRPr="00EF5447" w14:paraId="08F30F6F" w14:textId="77777777" w:rsidTr="00C620E0">
        <w:trPr>
          <w:trHeight w:val="187"/>
          <w:jc w:val="center"/>
        </w:trPr>
        <w:tc>
          <w:tcPr>
            <w:tcW w:w="3969" w:type="dxa"/>
            <w:shd w:val="clear" w:color="auto" w:fill="auto"/>
            <w:noWrap/>
            <w:tcMar>
              <w:top w:w="28" w:type="dxa"/>
              <w:left w:w="28" w:type="dxa"/>
              <w:bottom w:w="28" w:type="dxa"/>
              <w:right w:w="28" w:type="dxa"/>
            </w:tcMar>
          </w:tcPr>
          <w:p w14:paraId="3AA6D271" w14:textId="77777777" w:rsidR="008D1E4A" w:rsidRPr="00EF5447" w:rsidRDefault="008D1E4A" w:rsidP="00C620E0">
            <w:pPr>
              <w:pStyle w:val="TAC"/>
              <w:rPr>
                <w:lang w:eastAsia="zh-TW"/>
              </w:rPr>
            </w:pPr>
            <w:r w:rsidRPr="00EF5447">
              <w:rPr>
                <w:lang w:eastAsia="zh-TW"/>
              </w:rPr>
              <w:t>DC_3A-7A-8A_n78A-n258A</w:t>
            </w:r>
          </w:p>
          <w:p w14:paraId="2CE40B8C" w14:textId="77777777" w:rsidR="008D1E4A" w:rsidRPr="00EF5447" w:rsidRDefault="008D1E4A" w:rsidP="00C620E0">
            <w:pPr>
              <w:pStyle w:val="TAC"/>
              <w:rPr>
                <w:lang w:eastAsia="zh-TW"/>
              </w:rPr>
            </w:pPr>
            <w:r w:rsidRPr="00EF5447">
              <w:rPr>
                <w:lang w:eastAsia="zh-TW"/>
              </w:rPr>
              <w:t>DC_3A-7A-8A_n78A-n258D</w:t>
            </w:r>
          </w:p>
          <w:p w14:paraId="439BD32D" w14:textId="77777777" w:rsidR="008D1E4A" w:rsidRPr="00EF5447" w:rsidRDefault="008D1E4A" w:rsidP="00C620E0">
            <w:pPr>
              <w:pStyle w:val="TAC"/>
              <w:rPr>
                <w:lang w:eastAsia="zh-TW"/>
              </w:rPr>
            </w:pPr>
            <w:r w:rsidRPr="00EF5447">
              <w:rPr>
                <w:lang w:eastAsia="zh-TW"/>
              </w:rPr>
              <w:t>DC_3A-7A-8A_n78A-n258E</w:t>
            </w:r>
          </w:p>
          <w:p w14:paraId="4C012C9B" w14:textId="77777777" w:rsidR="008D1E4A" w:rsidRPr="00EF5447" w:rsidRDefault="008D1E4A" w:rsidP="00C620E0">
            <w:pPr>
              <w:pStyle w:val="TAC"/>
              <w:rPr>
                <w:lang w:eastAsia="zh-TW"/>
              </w:rPr>
            </w:pPr>
            <w:r w:rsidRPr="00EF5447">
              <w:rPr>
                <w:lang w:eastAsia="zh-TW"/>
              </w:rPr>
              <w:t>DC_3A-7A-8A_n78A-n258F</w:t>
            </w:r>
          </w:p>
          <w:p w14:paraId="6419062E" w14:textId="77777777" w:rsidR="008D1E4A" w:rsidRPr="00EF5447" w:rsidRDefault="008D1E4A" w:rsidP="00C620E0">
            <w:pPr>
              <w:pStyle w:val="TAC"/>
              <w:rPr>
                <w:lang w:eastAsia="zh-TW"/>
              </w:rPr>
            </w:pPr>
            <w:r w:rsidRPr="00EF5447">
              <w:rPr>
                <w:lang w:eastAsia="zh-TW"/>
              </w:rPr>
              <w:t>DC_3A-7A-8A_n78A-n258G</w:t>
            </w:r>
          </w:p>
          <w:p w14:paraId="2F0F04AE" w14:textId="77777777" w:rsidR="008D1E4A" w:rsidRPr="00EF5447" w:rsidRDefault="008D1E4A" w:rsidP="00C620E0">
            <w:pPr>
              <w:pStyle w:val="TAC"/>
              <w:rPr>
                <w:lang w:eastAsia="zh-TW"/>
              </w:rPr>
            </w:pPr>
            <w:r w:rsidRPr="00EF5447">
              <w:rPr>
                <w:lang w:eastAsia="zh-TW"/>
              </w:rPr>
              <w:t>DC_3A-7A-8A_n78A-n258H</w:t>
            </w:r>
          </w:p>
          <w:p w14:paraId="6E334540" w14:textId="77777777" w:rsidR="008D1E4A" w:rsidRPr="00EF5447" w:rsidRDefault="008D1E4A" w:rsidP="00C620E0">
            <w:pPr>
              <w:pStyle w:val="TAC"/>
              <w:rPr>
                <w:lang w:eastAsia="zh-TW"/>
              </w:rPr>
            </w:pPr>
            <w:r w:rsidRPr="00EF5447">
              <w:rPr>
                <w:lang w:eastAsia="zh-TW"/>
              </w:rPr>
              <w:t>DC_3A-7A-8A_n78A-n258I</w:t>
            </w:r>
          </w:p>
          <w:p w14:paraId="3FF49160" w14:textId="77777777" w:rsidR="008D1E4A" w:rsidRPr="00EF5447" w:rsidRDefault="008D1E4A" w:rsidP="00C620E0">
            <w:pPr>
              <w:pStyle w:val="TAC"/>
              <w:rPr>
                <w:lang w:eastAsia="zh-TW"/>
              </w:rPr>
            </w:pPr>
            <w:r w:rsidRPr="00EF5447">
              <w:rPr>
                <w:lang w:eastAsia="zh-TW"/>
              </w:rPr>
              <w:t>DC_3A-7A-8A_n78A-n258J</w:t>
            </w:r>
          </w:p>
          <w:p w14:paraId="2479E3B9" w14:textId="77777777" w:rsidR="008D1E4A" w:rsidRPr="00EF5447" w:rsidRDefault="008D1E4A" w:rsidP="00C620E0">
            <w:pPr>
              <w:pStyle w:val="TAC"/>
              <w:rPr>
                <w:lang w:eastAsia="zh-TW"/>
              </w:rPr>
            </w:pPr>
            <w:r w:rsidRPr="00EF5447">
              <w:rPr>
                <w:lang w:eastAsia="zh-TW"/>
              </w:rPr>
              <w:t>DC_3A-7A-8A_n78A-n258K</w:t>
            </w:r>
          </w:p>
          <w:p w14:paraId="7321ED7F" w14:textId="77777777" w:rsidR="008D1E4A" w:rsidRPr="00EF5447" w:rsidRDefault="008D1E4A" w:rsidP="00C620E0">
            <w:pPr>
              <w:pStyle w:val="TAC"/>
              <w:rPr>
                <w:lang w:eastAsia="zh-TW"/>
              </w:rPr>
            </w:pPr>
            <w:r w:rsidRPr="00EF5447">
              <w:rPr>
                <w:lang w:eastAsia="zh-TW"/>
              </w:rPr>
              <w:t>DC_3A-7A-8A_n78A-n258L</w:t>
            </w:r>
          </w:p>
          <w:p w14:paraId="77A1114D" w14:textId="77777777" w:rsidR="008D1E4A" w:rsidRPr="00EF5447" w:rsidRDefault="008D1E4A" w:rsidP="00C620E0">
            <w:pPr>
              <w:pStyle w:val="TAC"/>
              <w:rPr>
                <w:noProof/>
              </w:rPr>
            </w:pPr>
            <w:r w:rsidRPr="00EF5447">
              <w:rPr>
                <w:lang w:eastAsia="zh-TW"/>
              </w:rPr>
              <w:t>DC_3A-7A-8A_n78A-n258M</w:t>
            </w:r>
          </w:p>
        </w:tc>
        <w:tc>
          <w:tcPr>
            <w:tcW w:w="3969" w:type="dxa"/>
            <w:tcMar>
              <w:top w:w="28" w:type="dxa"/>
              <w:left w:w="28" w:type="dxa"/>
              <w:bottom w:w="28" w:type="dxa"/>
              <w:right w:w="28" w:type="dxa"/>
            </w:tcMar>
          </w:tcPr>
          <w:p w14:paraId="7921B406" w14:textId="77777777" w:rsidR="008D1E4A" w:rsidRPr="00EF5447" w:rsidRDefault="008D1E4A" w:rsidP="00C620E0">
            <w:pPr>
              <w:pStyle w:val="TAC"/>
              <w:rPr>
                <w:lang w:eastAsia="zh-TW"/>
              </w:rPr>
            </w:pPr>
            <w:r w:rsidRPr="00EF5447">
              <w:rPr>
                <w:lang w:eastAsia="zh-TW"/>
              </w:rPr>
              <w:t>DC_3A_n78A</w:t>
            </w:r>
          </w:p>
          <w:p w14:paraId="1D045087" w14:textId="77777777" w:rsidR="008D1E4A" w:rsidRPr="00EF5447" w:rsidRDefault="008D1E4A" w:rsidP="00C620E0">
            <w:pPr>
              <w:pStyle w:val="TAC"/>
              <w:rPr>
                <w:lang w:eastAsia="zh-TW"/>
              </w:rPr>
            </w:pPr>
            <w:r w:rsidRPr="00EF5447">
              <w:rPr>
                <w:lang w:eastAsia="zh-TW"/>
              </w:rPr>
              <w:t>DC_3A_n258A</w:t>
            </w:r>
          </w:p>
          <w:p w14:paraId="499218BE" w14:textId="77777777" w:rsidR="008D1E4A" w:rsidRPr="00EF5447" w:rsidRDefault="008D1E4A" w:rsidP="00C620E0">
            <w:pPr>
              <w:pStyle w:val="TAC"/>
              <w:rPr>
                <w:lang w:eastAsia="zh-TW"/>
              </w:rPr>
            </w:pPr>
            <w:r w:rsidRPr="00EF5447">
              <w:rPr>
                <w:lang w:eastAsia="zh-TW"/>
              </w:rPr>
              <w:t>DC_7A_n78A</w:t>
            </w:r>
          </w:p>
          <w:p w14:paraId="04CC18BA" w14:textId="77777777" w:rsidR="008D1E4A" w:rsidRPr="00EF5447" w:rsidRDefault="008D1E4A" w:rsidP="00C620E0">
            <w:pPr>
              <w:pStyle w:val="TAC"/>
              <w:rPr>
                <w:lang w:eastAsia="zh-TW"/>
              </w:rPr>
            </w:pPr>
            <w:r w:rsidRPr="00EF5447">
              <w:rPr>
                <w:lang w:eastAsia="zh-TW"/>
              </w:rPr>
              <w:t>DC_7A_n258A</w:t>
            </w:r>
          </w:p>
          <w:p w14:paraId="24DD5A09" w14:textId="77777777" w:rsidR="008D1E4A" w:rsidRPr="00EF5447" w:rsidRDefault="008D1E4A" w:rsidP="00C620E0">
            <w:pPr>
              <w:pStyle w:val="TAC"/>
              <w:rPr>
                <w:lang w:eastAsia="zh-TW"/>
              </w:rPr>
            </w:pPr>
            <w:r w:rsidRPr="00EF5447">
              <w:rPr>
                <w:lang w:eastAsia="zh-TW"/>
              </w:rPr>
              <w:t>DC_8A_n78A</w:t>
            </w:r>
          </w:p>
          <w:p w14:paraId="5AD3C32A" w14:textId="77777777" w:rsidR="008D1E4A" w:rsidRPr="00EF5447" w:rsidRDefault="008D1E4A" w:rsidP="00C620E0">
            <w:pPr>
              <w:pStyle w:val="TAC"/>
              <w:rPr>
                <w:lang w:eastAsia="zh-CN"/>
              </w:rPr>
            </w:pPr>
            <w:r w:rsidRPr="00EF5447">
              <w:rPr>
                <w:lang w:eastAsia="zh-TW"/>
              </w:rPr>
              <w:t>DC_8A_n258A</w:t>
            </w:r>
          </w:p>
        </w:tc>
      </w:tr>
      <w:tr w:rsidR="008D1E4A" w:rsidRPr="00F51302" w14:paraId="0E2346CC" w14:textId="77777777" w:rsidTr="00C620E0">
        <w:trPr>
          <w:trHeight w:val="187"/>
          <w:jc w:val="center"/>
        </w:trPr>
        <w:tc>
          <w:tcPr>
            <w:tcW w:w="3969" w:type="dxa"/>
            <w:shd w:val="clear" w:color="auto" w:fill="auto"/>
            <w:noWrap/>
            <w:tcMar>
              <w:top w:w="28" w:type="dxa"/>
              <w:left w:w="28" w:type="dxa"/>
              <w:bottom w:w="28" w:type="dxa"/>
              <w:right w:w="28" w:type="dxa"/>
            </w:tcMar>
          </w:tcPr>
          <w:p w14:paraId="6FA3BB63" w14:textId="77777777" w:rsidR="008D1E4A" w:rsidRPr="00EF5447" w:rsidRDefault="008D1E4A" w:rsidP="00C620E0">
            <w:pPr>
              <w:pStyle w:val="TAC"/>
              <w:rPr>
                <w:noProof/>
              </w:rPr>
            </w:pPr>
            <w:r w:rsidRPr="00EF5447">
              <w:rPr>
                <w:noProof/>
              </w:rPr>
              <w:t>DC_3A-18A-42A_n78A-n257A</w:t>
            </w:r>
          </w:p>
          <w:p w14:paraId="7758A94A" w14:textId="77777777" w:rsidR="008D1E4A" w:rsidRPr="00EF5447" w:rsidRDefault="008D1E4A" w:rsidP="00C620E0">
            <w:pPr>
              <w:pStyle w:val="TAC"/>
              <w:rPr>
                <w:noProof/>
                <w:lang w:eastAsia="ko-KR"/>
              </w:rPr>
            </w:pPr>
            <w:r w:rsidRPr="00EF5447">
              <w:rPr>
                <w:noProof/>
                <w:lang w:eastAsia="zh-CN"/>
              </w:rPr>
              <w:t>DC_3A-18A-42A_n78A-n257G</w:t>
            </w:r>
          </w:p>
          <w:p w14:paraId="1F63847B" w14:textId="77777777" w:rsidR="008D1E4A" w:rsidRPr="00EF5447" w:rsidRDefault="008D1E4A" w:rsidP="00C620E0">
            <w:pPr>
              <w:pStyle w:val="TAC"/>
              <w:rPr>
                <w:noProof/>
                <w:lang w:eastAsia="ko-KR"/>
              </w:rPr>
            </w:pPr>
            <w:r w:rsidRPr="00EF5447">
              <w:rPr>
                <w:noProof/>
                <w:lang w:eastAsia="zh-CN"/>
              </w:rPr>
              <w:t>DC_3A-18A-42A_n78A-n257H</w:t>
            </w:r>
          </w:p>
          <w:p w14:paraId="47DE1B41" w14:textId="77777777" w:rsidR="008D1E4A" w:rsidRPr="00EF5447" w:rsidRDefault="008D1E4A" w:rsidP="00C620E0">
            <w:pPr>
              <w:pStyle w:val="TAC"/>
              <w:rPr>
                <w:noProof/>
                <w:lang w:eastAsia="zh-CN"/>
              </w:rPr>
            </w:pPr>
            <w:r w:rsidRPr="00EF5447">
              <w:rPr>
                <w:noProof/>
                <w:lang w:eastAsia="zh-CN"/>
              </w:rPr>
              <w:t>DC_3A-18A-42A_n78A-n257I</w:t>
            </w:r>
          </w:p>
          <w:p w14:paraId="2EC86BC6" w14:textId="77777777" w:rsidR="008D1E4A" w:rsidRPr="00EF5447" w:rsidRDefault="008D1E4A" w:rsidP="00C620E0">
            <w:pPr>
              <w:pStyle w:val="TAC"/>
              <w:rPr>
                <w:noProof/>
              </w:rPr>
            </w:pPr>
            <w:r w:rsidRPr="00EF5447">
              <w:rPr>
                <w:noProof/>
              </w:rPr>
              <w:t>DC_3A-18A-42C_n78A-n257A</w:t>
            </w:r>
          </w:p>
          <w:p w14:paraId="59DB58A1" w14:textId="77777777" w:rsidR="008D1E4A" w:rsidRPr="00EF5447" w:rsidRDefault="008D1E4A" w:rsidP="00C620E0">
            <w:pPr>
              <w:pStyle w:val="TAC"/>
              <w:rPr>
                <w:noProof/>
                <w:lang w:eastAsia="ko-KR"/>
              </w:rPr>
            </w:pPr>
            <w:r w:rsidRPr="00EF5447">
              <w:rPr>
                <w:noProof/>
                <w:lang w:eastAsia="zh-CN"/>
              </w:rPr>
              <w:t>DC_3A-18A-42C_n78A-n257G</w:t>
            </w:r>
          </w:p>
          <w:p w14:paraId="4EE40030" w14:textId="77777777" w:rsidR="008D1E4A" w:rsidRPr="00EF5447" w:rsidRDefault="008D1E4A" w:rsidP="00C620E0">
            <w:pPr>
              <w:pStyle w:val="TAC"/>
              <w:rPr>
                <w:noProof/>
                <w:lang w:eastAsia="ko-KR"/>
              </w:rPr>
            </w:pPr>
            <w:r w:rsidRPr="00EF5447">
              <w:rPr>
                <w:noProof/>
                <w:lang w:eastAsia="zh-CN"/>
              </w:rPr>
              <w:t>DC_3A-18A-42C_n78A-n257H</w:t>
            </w:r>
          </w:p>
          <w:p w14:paraId="1BE81A44" w14:textId="77777777" w:rsidR="008D1E4A" w:rsidRPr="00EF5447" w:rsidRDefault="008D1E4A" w:rsidP="00C620E0">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32445A9A" w14:textId="77777777" w:rsidR="008D1E4A" w:rsidRPr="00EF5447" w:rsidRDefault="008D1E4A" w:rsidP="00C620E0">
            <w:pPr>
              <w:pStyle w:val="TAC"/>
              <w:rPr>
                <w:rFonts w:cs="Arial"/>
                <w:lang w:eastAsia="zh-CN"/>
              </w:rPr>
            </w:pPr>
            <w:r w:rsidRPr="00EF5447">
              <w:rPr>
                <w:rFonts w:cs="Arial"/>
                <w:lang w:eastAsia="zh-CN"/>
              </w:rPr>
              <w:t>DC_3A_n78A</w:t>
            </w:r>
          </w:p>
          <w:p w14:paraId="03548CC2" w14:textId="77777777" w:rsidR="008D1E4A" w:rsidRPr="00EF5447" w:rsidRDefault="008D1E4A" w:rsidP="00C620E0">
            <w:pPr>
              <w:pStyle w:val="TAC"/>
              <w:rPr>
                <w:rFonts w:cs="Arial"/>
                <w:lang w:eastAsia="zh-CN"/>
              </w:rPr>
            </w:pPr>
            <w:r w:rsidRPr="00EF5447">
              <w:rPr>
                <w:rFonts w:cs="Arial"/>
                <w:lang w:eastAsia="zh-CN"/>
              </w:rPr>
              <w:t>DC_3A_n257A</w:t>
            </w:r>
          </w:p>
          <w:p w14:paraId="5DA8948A" w14:textId="77777777" w:rsidR="008D1E4A" w:rsidRPr="00EF5447" w:rsidRDefault="008D1E4A" w:rsidP="00C620E0">
            <w:pPr>
              <w:pStyle w:val="TAC"/>
              <w:rPr>
                <w:rFonts w:cs="Arial"/>
                <w:lang w:eastAsia="zh-CN"/>
              </w:rPr>
            </w:pPr>
            <w:r w:rsidRPr="00EF5447">
              <w:rPr>
                <w:rFonts w:cs="Arial"/>
                <w:lang w:eastAsia="zh-CN"/>
              </w:rPr>
              <w:t>DC_3A_n257G</w:t>
            </w:r>
          </w:p>
          <w:p w14:paraId="27575677" w14:textId="77777777" w:rsidR="008D1E4A" w:rsidRPr="00EF5447" w:rsidRDefault="008D1E4A" w:rsidP="00C620E0">
            <w:pPr>
              <w:pStyle w:val="TAC"/>
              <w:rPr>
                <w:rFonts w:cs="Arial"/>
                <w:lang w:eastAsia="zh-CN"/>
              </w:rPr>
            </w:pPr>
            <w:r w:rsidRPr="00EF5447">
              <w:rPr>
                <w:rFonts w:cs="Arial"/>
                <w:lang w:eastAsia="zh-CN"/>
              </w:rPr>
              <w:t>DC_3A_n257H</w:t>
            </w:r>
          </w:p>
          <w:p w14:paraId="5C9CE606" w14:textId="77777777" w:rsidR="008D1E4A" w:rsidRPr="00EF5447" w:rsidRDefault="008D1E4A" w:rsidP="00C620E0">
            <w:pPr>
              <w:pStyle w:val="TAC"/>
              <w:rPr>
                <w:rFonts w:cs="Arial"/>
                <w:lang w:eastAsia="zh-CN"/>
              </w:rPr>
            </w:pPr>
            <w:r w:rsidRPr="00EF5447">
              <w:rPr>
                <w:rFonts w:cs="Arial"/>
                <w:lang w:eastAsia="zh-CN"/>
              </w:rPr>
              <w:t>DC_3A_n257I</w:t>
            </w:r>
          </w:p>
          <w:p w14:paraId="0A31695F" w14:textId="77777777" w:rsidR="008D1E4A" w:rsidRPr="00EF5447" w:rsidRDefault="008D1E4A" w:rsidP="00C620E0">
            <w:pPr>
              <w:pStyle w:val="TAC"/>
              <w:rPr>
                <w:rFonts w:cs="Arial"/>
                <w:lang w:eastAsia="zh-CN"/>
              </w:rPr>
            </w:pPr>
            <w:r w:rsidRPr="00EF5447">
              <w:rPr>
                <w:rFonts w:cs="Arial"/>
                <w:lang w:eastAsia="zh-CN"/>
              </w:rPr>
              <w:t>DC_18A_n78A</w:t>
            </w:r>
          </w:p>
          <w:p w14:paraId="24A41849" w14:textId="77777777" w:rsidR="008D1E4A" w:rsidRPr="00EF5447" w:rsidRDefault="008D1E4A" w:rsidP="00C620E0">
            <w:pPr>
              <w:pStyle w:val="TAC"/>
              <w:rPr>
                <w:rFonts w:cs="Arial"/>
                <w:lang w:eastAsia="zh-CN"/>
              </w:rPr>
            </w:pPr>
            <w:r w:rsidRPr="00EF5447">
              <w:rPr>
                <w:rFonts w:cs="Arial"/>
                <w:lang w:eastAsia="zh-CN"/>
              </w:rPr>
              <w:t>DC_18A_n257A</w:t>
            </w:r>
          </w:p>
          <w:p w14:paraId="464479E4" w14:textId="77777777" w:rsidR="008D1E4A" w:rsidRPr="00EF5447" w:rsidRDefault="008D1E4A" w:rsidP="00C620E0">
            <w:pPr>
              <w:pStyle w:val="TAC"/>
              <w:rPr>
                <w:rFonts w:cs="Arial"/>
                <w:lang w:eastAsia="zh-CN"/>
              </w:rPr>
            </w:pPr>
            <w:r w:rsidRPr="00EF5447">
              <w:rPr>
                <w:rFonts w:cs="Arial"/>
                <w:lang w:eastAsia="zh-CN"/>
              </w:rPr>
              <w:t>DC_18A_n257G</w:t>
            </w:r>
          </w:p>
          <w:p w14:paraId="4C0503B5" w14:textId="77777777" w:rsidR="008D1E4A" w:rsidRPr="00EF5447" w:rsidRDefault="008D1E4A" w:rsidP="00C620E0">
            <w:pPr>
              <w:pStyle w:val="TAC"/>
              <w:rPr>
                <w:rFonts w:cs="Arial"/>
                <w:lang w:eastAsia="zh-CN"/>
              </w:rPr>
            </w:pPr>
            <w:r w:rsidRPr="00EF5447">
              <w:rPr>
                <w:rFonts w:cs="Arial"/>
                <w:lang w:eastAsia="zh-CN"/>
              </w:rPr>
              <w:t>DC_18A_n257H</w:t>
            </w:r>
          </w:p>
          <w:p w14:paraId="776C1576" w14:textId="77777777" w:rsidR="008D1E4A" w:rsidRPr="00EF5447" w:rsidRDefault="008D1E4A" w:rsidP="00C620E0">
            <w:pPr>
              <w:pStyle w:val="TAC"/>
              <w:rPr>
                <w:rFonts w:cs="Arial"/>
                <w:lang w:eastAsia="zh-CN"/>
              </w:rPr>
            </w:pPr>
            <w:r w:rsidRPr="00EF5447">
              <w:rPr>
                <w:rFonts w:cs="Arial"/>
                <w:lang w:eastAsia="zh-CN"/>
              </w:rPr>
              <w:t>DC_18A_n257I</w:t>
            </w:r>
          </w:p>
          <w:p w14:paraId="0880407D" w14:textId="77777777" w:rsidR="008D1E4A" w:rsidRPr="00EF5447" w:rsidRDefault="008D1E4A" w:rsidP="00C620E0">
            <w:pPr>
              <w:pStyle w:val="TAC"/>
              <w:rPr>
                <w:rFonts w:cs="Arial"/>
                <w:lang w:eastAsia="zh-CN"/>
              </w:rPr>
            </w:pPr>
            <w:r w:rsidRPr="00EF5447">
              <w:rPr>
                <w:rFonts w:cs="Arial"/>
                <w:lang w:eastAsia="zh-CN"/>
              </w:rPr>
              <w:t>DC_42A_n257A</w:t>
            </w:r>
          </w:p>
          <w:p w14:paraId="3B36AF30" w14:textId="77777777" w:rsidR="008D1E4A" w:rsidRPr="00EF5447" w:rsidRDefault="008D1E4A" w:rsidP="00C620E0">
            <w:pPr>
              <w:pStyle w:val="TAC"/>
              <w:rPr>
                <w:rFonts w:cs="Arial"/>
                <w:lang w:eastAsia="zh-CN"/>
              </w:rPr>
            </w:pPr>
            <w:r w:rsidRPr="00EF5447">
              <w:rPr>
                <w:rFonts w:cs="Arial"/>
                <w:lang w:eastAsia="zh-CN"/>
              </w:rPr>
              <w:t>DC_42A_n257G</w:t>
            </w:r>
          </w:p>
          <w:p w14:paraId="3BEB8B9F" w14:textId="77777777" w:rsidR="008D1E4A" w:rsidRPr="00EF5447" w:rsidRDefault="008D1E4A" w:rsidP="00C620E0">
            <w:pPr>
              <w:pStyle w:val="TAC"/>
              <w:rPr>
                <w:rFonts w:cs="Arial"/>
                <w:lang w:eastAsia="zh-CN"/>
              </w:rPr>
            </w:pPr>
            <w:r w:rsidRPr="00EF5447">
              <w:rPr>
                <w:rFonts w:cs="Arial"/>
                <w:lang w:eastAsia="zh-CN"/>
              </w:rPr>
              <w:t>DC_42A_n257H</w:t>
            </w:r>
          </w:p>
          <w:p w14:paraId="56581BAA" w14:textId="77777777" w:rsidR="008D1E4A" w:rsidRPr="00EF5447" w:rsidRDefault="008D1E4A" w:rsidP="00C620E0">
            <w:pPr>
              <w:pStyle w:val="TAC"/>
              <w:rPr>
                <w:rFonts w:cs="Arial"/>
                <w:lang w:eastAsia="zh-CN"/>
              </w:rPr>
            </w:pPr>
            <w:r w:rsidRPr="00EF5447">
              <w:rPr>
                <w:rFonts w:cs="Arial"/>
                <w:lang w:eastAsia="zh-CN"/>
              </w:rPr>
              <w:t>DC_42A_n257I</w:t>
            </w:r>
          </w:p>
          <w:p w14:paraId="0D2A3ED9" w14:textId="77777777" w:rsidR="008D1E4A" w:rsidRPr="00EF5447" w:rsidRDefault="008D1E4A" w:rsidP="00C620E0">
            <w:pPr>
              <w:pStyle w:val="TAC"/>
              <w:rPr>
                <w:rFonts w:cs="Arial"/>
                <w:lang w:eastAsia="zh-CN"/>
              </w:rPr>
            </w:pPr>
            <w:r w:rsidRPr="00EF5447">
              <w:rPr>
                <w:rFonts w:cs="Arial"/>
                <w:lang w:eastAsia="zh-CN"/>
              </w:rPr>
              <w:t>DC_42C_n257A</w:t>
            </w:r>
          </w:p>
          <w:p w14:paraId="28B9C880"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7A4D9CC8"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0E848D09"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10D174D9" w14:textId="77777777" w:rsidTr="00C620E0">
        <w:trPr>
          <w:trHeight w:val="187"/>
          <w:jc w:val="center"/>
        </w:trPr>
        <w:tc>
          <w:tcPr>
            <w:tcW w:w="3969" w:type="dxa"/>
            <w:shd w:val="clear" w:color="auto" w:fill="auto"/>
            <w:noWrap/>
            <w:tcMar>
              <w:top w:w="28" w:type="dxa"/>
              <w:left w:w="28" w:type="dxa"/>
              <w:bottom w:w="28" w:type="dxa"/>
              <w:right w:w="28" w:type="dxa"/>
            </w:tcMar>
          </w:tcPr>
          <w:p w14:paraId="7A5FC03F" w14:textId="77777777" w:rsidR="008D1E4A" w:rsidRPr="00EF5447" w:rsidRDefault="008D1E4A" w:rsidP="00C620E0">
            <w:pPr>
              <w:pStyle w:val="TAC"/>
              <w:rPr>
                <w:noProof/>
              </w:rPr>
            </w:pPr>
            <w:r w:rsidRPr="00EF5447">
              <w:rPr>
                <w:noProof/>
              </w:rPr>
              <w:lastRenderedPageBreak/>
              <w:t>DC_3A-41A-42A_n77A-n257A</w:t>
            </w:r>
          </w:p>
          <w:p w14:paraId="465F1D4F" w14:textId="77777777" w:rsidR="008D1E4A" w:rsidRPr="00EF5447" w:rsidRDefault="008D1E4A" w:rsidP="00C620E0">
            <w:pPr>
              <w:pStyle w:val="TAC"/>
              <w:rPr>
                <w:noProof/>
                <w:lang w:eastAsia="ko-KR"/>
              </w:rPr>
            </w:pPr>
            <w:r w:rsidRPr="00EF5447">
              <w:rPr>
                <w:noProof/>
                <w:lang w:eastAsia="zh-CN"/>
              </w:rPr>
              <w:t>DC_3A-41A-42A_n77A-n257G</w:t>
            </w:r>
          </w:p>
          <w:p w14:paraId="49F4333E" w14:textId="77777777" w:rsidR="008D1E4A" w:rsidRPr="00EF5447" w:rsidRDefault="008D1E4A" w:rsidP="00C620E0">
            <w:pPr>
              <w:pStyle w:val="TAC"/>
              <w:rPr>
                <w:noProof/>
                <w:lang w:eastAsia="ko-KR"/>
              </w:rPr>
            </w:pPr>
            <w:r w:rsidRPr="00EF5447">
              <w:rPr>
                <w:noProof/>
                <w:lang w:eastAsia="zh-CN"/>
              </w:rPr>
              <w:t>DC_3A-41A-42A_n77A-n257H</w:t>
            </w:r>
          </w:p>
          <w:p w14:paraId="385EBFAB" w14:textId="77777777" w:rsidR="008D1E4A" w:rsidRPr="00EF5447" w:rsidRDefault="008D1E4A" w:rsidP="00C620E0">
            <w:pPr>
              <w:pStyle w:val="TAC"/>
              <w:rPr>
                <w:noProof/>
                <w:lang w:eastAsia="zh-CN"/>
              </w:rPr>
            </w:pPr>
            <w:r w:rsidRPr="00EF5447">
              <w:rPr>
                <w:noProof/>
                <w:lang w:eastAsia="zh-CN"/>
              </w:rPr>
              <w:t>DC_3A-41A-42A_n77A-n257I</w:t>
            </w:r>
          </w:p>
          <w:p w14:paraId="25EBDD69" w14:textId="77777777" w:rsidR="008D1E4A" w:rsidRPr="00EF5447" w:rsidRDefault="008D1E4A" w:rsidP="00C620E0">
            <w:pPr>
              <w:pStyle w:val="TAC"/>
              <w:rPr>
                <w:noProof/>
              </w:rPr>
            </w:pPr>
            <w:r w:rsidRPr="00EF5447">
              <w:rPr>
                <w:noProof/>
              </w:rPr>
              <w:t>DC_3A-41A-42C_n77A-n257A</w:t>
            </w:r>
          </w:p>
          <w:p w14:paraId="6499DA43" w14:textId="77777777" w:rsidR="008D1E4A" w:rsidRPr="00EF5447" w:rsidRDefault="008D1E4A" w:rsidP="00C620E0">
            <w:pPr>
              <w:pStyle w:val="TAC"/>
              <w:rPr>
                <w:noProof/>
                <w:lang w:eastAsia="ko-KR"/>
              </w:rPr>
            </w:pPr>
            <w:r w:rsidRPr="00EF5447">
              <w:rPr>
                <w:noProof/>
                <w:lang w:eastAsia="zh-CN"/>
              </w:rPr>
              <w:t>DC_3A-41A-42C_n77A-n257G</w:t>
            </w:r>
          </w:p>
          <w:p w14:paraId="7D57235D" w14:textId="77777777" w:rsidR="008D1E4A" w:rsidRPr="00EF5447" w:rsidRDefault="008D1E4A" w:rsidP="00C620E0">
            <w:pPr>
              <w:pStyle w:val="TAC"/>
              <w:rPr>
                <w:noProof/>
                <w:lang w:eastAsia="ko-KR"/>
              </w:rPr>
            </w:pPr>
            <w:r w:rsidRPr="00EF5447">
              <w:rPr>
                <w:noProof/>
                <w:lang w:eastAsia="zh-CN"/>
              </w:rPr>
              <w:t>DC_3A-41A-42C_n77A-n257H</w:t>
            </w:r>
          </w:p>
          <w:p w14:paraId="12F49DA0" w14:textId="77777777" w:rsidR="008D1E4A" w:rsidRPr="00EF5447" w:rsidRDefault="008D1E4A" w:rsidP="00C620E0">
            <w:pPr>
              <w:pStyle w:val="TAC"/>
              <w:rPr>
                <w:noProof/>
                <w:lang w:eastAsia="zh-CN"/>
              </w:rPr>
            </w:pPr>
            <w:r w:rsidRPr="00EF5447">
              <w:rPr>
                <w:noProof/>
                <w:lang w:eastAsia="zh-CN"/>
              </w:rPr>
              <w:t>DC_3A-41A-42C_n77A-n257I</w:t>
            </w:r>
          </w:p>
          <w:p w14:paraId="4D4FB9E6" w14:textId="77777777" w:rsidR="008D1E4A" w:rsidRPr="00EF5447" w:rsidRDefault="008D1E4A" w:rsidP="00C620E0">
            <w:pPr>
              <w:pStyle w:val="TAC"/>
              <w:rPr>
                <w:noProof/>
              </w:rPr>
            </w:pPr>
            <w:r w:rsidRPr="00EF5447">
              <w:rPr>
                <w:noProof/>
              </w:rPr>
              <w:t>DC_3A-41C-42A_n77A-n257A</w:t>
            </w:r>
          </w:p>
          <w:p w14:paraId="069B7DEE" w14:textId="77777777" w:rsidR="008D1E4A" w:rsidRPr="00EF5447" w:rsidRDefault="008D1E4A" w:rsidP="00C620E0">
            <w:pPr>
              <w:pStyle w:val="TAC"/>
              <w:rPr>
                <w:noProof/>
                <w:lang w:eastAsia="ko-KR"/>
              </w:rPr>
            </w:pPr>
            <w:r w:rsidRPr="00EF5447">
              <w:rPr>
                <w:noProof/>
                <w:lang w:eastAsia="zh-CN"/>
              </w:rPr>
              <w:t>DC_3A-41C-42A_n77A-n257G</w:t>
            </w:r>
          </w:p>
          <w:p w14:paraId="163AD0FB" w14:textId="77777777" w:rsidR="008D1E4A" w:rsidRPr="00EF5447" w:rsidRDefault="008D1E4A" w:rsidP="00C620E0">
            <w:pPr>
              <w:pStyle w:val="TAC"/>
              <w:rPr>
                <w:noProof/>
                <w:lang w:eastAsia="ko-KR"/>
              </w:rPr>
            </w:pPr>
            <w:r w:rsidRPr="00EF5447">
              <w:rPr>
                <w:noProof/>
                <w:lang w:eastAsia="zh-CN"/>
              </w:rPr>
              <w:t>DC_3A-41C-42A_n77A-n257H</w:t>
            </w:r>
          </w:p>
          <w:p w14:paraId="696FE587" w14:textId="77777777" w:rsidR="008D1E4A" w:rsidRPr="00EF5447" w:rsidRDefault="008D1E4A" w:rsidP="00C620E0">
            <w:pPr>
              <w:pStyle w:val="TAC"/>
              <w:rPr>
                <w:noProof/>
                <w:lang w:eastAsia="zh-CN"/>
              </w:rPr>
            </w:pPr>
            <w:r w:rsidRPr="00EF5447">
              <w:rPr>
                <w:noProof/>
                <w:lang w:eastAsia="zh-CN"/>
              </w:rPr>
              <w:t>DC_3A-41C-42A_n77A-n257I</w:t>
            </w:r>
          </w:p>
          <w:p w14:paraId="04C55CAA" w14:textId="77777777" w:rsidR="008D1E4A" w:rsidRPr="00EF5447" w:rsidRDefault="008D1E4A" w:rsidP="00C620E0">
            <w:pPr>
              <w:pStyle w:val="TAC"/>
              <w:rPr>
                <w:noProof/>
              </w:rPr>
            </w:pPr>
            <w:r w:rsidRPr="00EF5447">
              <w:rPr>
                <w:noProof/>
              </w:rPr>
              <w:t>DC_3A-41C-42C_n77A-n257A</w:t>
            </w:r>
          </w:p>
          <w:p w14:paraId="22809976" w14:textId="77777777" w:rsidR="008D1E4A" w:rsidRPr="00EF5447" w:rsidRDefault="008D1E4A" w:rsidP="00C620E0">
            <w:pPr>
              <w:pStyle w:val="TAC"/>
              <w:rPr>
                <w:noProof/>
                <w:lang w:eastAsia="ko-KR"/>
              </w:rPr>
            </w:pPr>
            <w:r w:rsidRPr="00EF5447">
              <w:rPr>
                <w:noProof/>
                <w:lang w:eastAsia="zh-CN"/>
              </w:rPr>
              <w:t>DC_3A-41C-42C_n77A-n257G</w:t>
            </w:r>
          </w:p>
          <w:p w14:paraId="3A8C0415" w14:textId="77777777" w:rsidR="008D1E4A" w:rsidRPr="00EF5447" w:rsidRDefault="008D1E4A" w:rsidP="00C620E0">
            <w:pPr>
              <w:pStyle w:val="TAC"/>
              <w:rPr>
                <w:noProof/>
                <w:lang w:eastAsia="ko-KR"/>
              </w:rPr>
            </w:pPr>
            <w:r w:rsidRPr="00EF5447">
              <w:rPr>
                <w:noProof/>
                <w:lang w:eastAsia="zh-CN"/>
              </w:rPr>
              <w:t>DC_3A-41C-42C_n77A-n257H</w:t>
            </w:r>
          </w:p>
          <w:p w14:paraId="288566A8" w14:textId="77777777" w:rsidR="008D1E4A" w:rsidRPr="00EF5447" w:rsidRDefault="008D1E4A" w:rsidP="00C620E0">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20C00A62" w14:textId="77777777" w:rsidR="008D1E4A" w:rsidRPr="00EF5447" w:rsidRDefault="008D1E4A" w:rsidP="00C620E0">
            <w:pPr>
              <w:pStyle w:val="TAC"/>
              <w:rPr>
                <w:rFonts w:cs="Arial"/>
                <w:lang w:eastAsia="zh-CN"/>
              </w:rPr>
            </w:pPr>
            <w:r w:rsidRPr="00EF5447">
              <w:rPr>
                <w:rFonts w:cs="Arial"/>
                <w:lang w:eastAsia="zh-CN"/>
              </w:rPr>
              <w:t>DC_3A_n77A</w:t>
            </w:r>
          </w:p>
          <w:p w14:paraId="025B12CB" w14:textId="77777777" w:rsidR="008D1E4A" w:rsidRPr="00EF5447" w:rsidRDefault="008D1E4A" w:rsidP="00C620E0">
            <w:pPr>
              <w:pStyle w:val="TAC"/>
              <w:rPr>
                <w:rFonts w:cs="Arial"/>
                <w:lang w:eastAsia="zh-CN"/>
              </w:rPr>
            </w:pPr>
            <w:r w:rsidRPr="00EF5447">
              <w:rPr>
                <w:rFonts w:cs="Arial"/>
                <w:lang w:eastAsia="zh-CN"/>
              </w:rPr>
              <w:t>DC_3A_n257A</w:t>
            </w:r>
          </w:p>
          <w:p w14:paraId="7AECAA44" w14:textId="77777777" w:rsidR="008D1E4A" w:rsidRPr="00EF5447" w:rsidRDefault="008D1E4A" w:rsidP="00C620E0">
            <w:pPr>
              <w:pStyle w:val="TAC"/>
              <w:rPr>
                <w:rFonts w:cs="Arial"/>
                <w:lang w:eastAsia="zh-CN"/>
              </w:rPr>
            </w:pPr>
            <w:r w:rsidRPr="00EF5447">
              <w:rPr>
                <w:rFonts w:cs="Arial"/>
                <w:lang w:eastAsia="zh-CN"/>
              </w:rPr>
              <w:t>DC_3A_n257G</w:t>
            </w:r>
          </w:p>
          <w:p w14:paraId="644CFF92" w14:textId="77777777" w:rsidR="008D1E4A" w:rsidRPr="00EF5447" w:rsidRDefault="008D1E4A" w:rsidP="00C620E0">
            <w:pPr>
              <w:pStyle w:val="TAC"/>
              <w:rPr>
                <w:rFonts w:cs="Arial"/>
                <w:lang w:eastAsia="zh-CN"/>
              </w:rPr>
            </w:pPr>
            <w:r w:rsidRPr="00EF5447">
              <w:rPr>
                <w:rFonts w:cs="Arial"/>
                <w:lang w:eastAsia="zh-CN"/>
              </w:rPr>
              <w:t>DC_3A_n257H</w:t>
            </w:r>
          </w:p>
          <w:p w14:paraId="78F5612C" w14:textId="77777777" w:rsidR="008D1E4A" w:rsidRPr="00EF5447" w:rsidRDefault="008D1E4A" w:rsidP="00C620E0">
            <w:pPr>
              <w:pStyle w:val="TAC"/>
              <w:rPr>
                <w:rFonts w:cs="Arial"/>
                <w:lang w:eastAsia="zh-CN"/>
              </w:rPr>
            </w:pPr>
            <w:r w:rsidRPr="00EF5447">
              <w:rPr>
                <w:rFonts w:cs="Arial"/>
                <w:lang w:eastAsia="zh-CN"/>
              </w:rPr>
              <w:t>DC_3A_n257I</w:t>
            </w:r>
          </w:p>
          <w:p w14:paraId="789DCCB7" w14:textId="77777777" w:rsidR="008D1E4A" w:rsidRPr="00EF5447" w:rsidRDefault="008D1E4A" w:rsidP="00C620E0">
            <w:pPr>
              <w:pStyle w:val="TAC"/>
              <w:rPr>
                <w:rFonts w:cs="Arial"/>
                <w:lang w:eastAsia="zh-CN"/>
              </w:rPr>
            </w:pPr>
            <w:r w:rsidRPr="00EF5447">
              <w:rPr>
                <w:rFonts w:cs="Arial"/>
                <w:lang w:eastAsia="zh-CN"/>
              </w:rPr>
              <w:t>DC_41A_n77A</w:t>
            </w:r>
          </w:p>
          <w:p w14:paraId="58C392DF" w14:textId="77777777" w:rsidR="008D1E4A" w:rsidRPr="00EF5447" w:rsidRDefault="008D1E4A" w:rsidP="00C620E0">
            <w:pPr>
              <w:pStyle w:val="TAC"/>
              <w:rPr>
                <w:rFonts w:cs="Arial"/>
                <w:lang w:eastAsia="zh-CN"/>
              </w:rPr>
            </w:pPr>
            <w:r w:rsidRPr="00EF5447">
              <w:rPr>
                <w:rFonts w:cs="Arial"/>
                <w:lang w:eastAsia="zh-CN"/>
              </w:rPr>
              <w:t>DC_41A_n257A</w:t>
            </w:r>
          </w:p>
          <w:p w14:paraId="61E661BB" w14:textId="77777777" w:rsidR="008D1E4A" w:rsidRPr="00EF5447" w:rsidRDefault="008D1E4A" w:rsidP="00C620E0">
            <w:pPr>
              <w:pStyle w:val="TAC"/>
              <w:rPr>
                <w:rFonts w:cs="Arial"/>
                <w:lang w:eastAsia="zh-CN"/>
              </w:rPr>
            </w:pPr>
            <w:r w:rsidRPr="00EF5447">
              <w:rPr>
                <w:rFonts w:cs="Arial"/>
                <w:lang w:eastAsia="zh-CN"/>
              </w:rPr>
              <w:t>DC_41A_n257G</w:t>
            </w:r>
          </w:p>
          <w:p w14:paraId="5E403247" w14:textId="77777777" w:rsidR="008D1E4A" w:rsidRPr="00EF5447" w:rsidRDefault="008D1E4A" w:rsidP="00C620E0">
            <w:pPr>
              <w:pStyle w:val="TAC"/>
              <w:rPr>
                <w:rFonts w:cs="Arial"/>
                <w:lang w:eastAsia="zh-CN"/>
              </w:rPr>
            </w:pPr>
            <w:r w:rsidRPr="00EF5447">
              <w:rPr>
                <w:rFonts w:cs="Arial"/>
                <w:lang w:eastAsia="zh-CN"/>
              </w:rPr>
              <w:t>DC_41A_n257H</w:t>
            </w:r>
          </w:p>
          <w:p w14:paraId="5FD5A47C" w14:textId="77777777" w:rsidR="008D1E4A" w:rsidRPr="00EF5447" w:rsidRDefault="008D1E4A" w:rsidP="00C620E0">
            <w:pPr>
              <w:pStyle w:val="TAC"/>
              <w:rPr>
                <w:rFonts w:cs="Arial"/>
                <w:lang w:eastAsia="zh-CN"/>
              </w:rPr>
            </w:pPr>
            <w:r w:rsidRPr="00EF5447">
              <w:rPr>
                <w:rFonts w:cs="Arial"/>
                <w:lang w:eastAsia="zh-CN"/>
              </w:rPr>
              <w:t>DC_41A_n257I</w:t>
            </w:r>
          </w:p>
          <w:p w14:paraId="221408F5" w14:textId="77777777" w:rsidR="008D1E4A" w:rsidRPr="00EF5447" w:rsidRDefault="008D1E4A" w:rsidP="00C620E0">
            <w:pPr>
              <w:pStyle w:val="TAC"/>
              <w:rPr>
                <w:rFonts w:cs="Arial"/>
                <w:lang w:eastAsia="zh-CN"/>
              </w:rPr>
            </w:pPr>
            <w:r w:rsidRPr="00EF5447">
              <w:rPr>
                <w:rFonts w:cs="Arial"/>
                <w:lang w:eastAsia="zh-CN"/>
              </w:rPr>
              <w:t>DC_41C_n77A</w:t>
            </w:r>
          </w:p>
          <w:p w14:paraId="75A865A9" w14:textId="77777777" w:rsidR="008D1E4A" w:rsidRPr="00EF5447" w:rsidRDefault="008D1E4A" w:rsidP="00C620E0">
            <w:pPr>
              <w:pStyle w:val="TAC"/>
              <w:rPr>
                <w:rFonts w:cs="Arial"/>
                <w:lang w:eastAsia="zh-CN"/>
              </w:rPr>
            </w:pPr>
            <w:r w:rsidRPr="00EF5447">
              <w:rPr>
                <w:rFonts w:cs="Arial"/>
                <w:lang w:eastAsia="zh-CN"/>
              </w:rPr>
              <w:t>DC_41C_n257A</w:t>
            </w:r>
          </w:p>
          <w:p w14:paraId="5850E93F"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311029C"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2E9DE3A7"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7A33545B" w14:textId="77777777" w:rsidR="008D1E4A" w:rsidRPr="00EF5447" w:rsidRDefault="008D1E4A" w:rsidP="00C620E0">
            <w:pPr>
              <w:pStyle w:val="TAC"/>
              <w:rPr>
                <w:rFonts w:cs="Arial"/>
                <w:lang w:eastAsia="zh-CN"/>
              </w:rPr>
            </w:pPr>
            <w:r w:rsidRPr="00EF5447">
              <w:rPr>
                <w:rFonts w:cs="Arial"/>
                <w:lang w:eastAsia="zh-CN"/>
              </w:rPr>
              <w:t>DC_42A_n257A</w:t>
            </w:r>
          </w:p>
          <w:p w14:paraId="1E382D55" w14:textId="77777777" w:rsidR="008D1E4A" w:rsidRPr="00EF5447" w:rsidRDefault="008D1E4A" w:rsidP="00C620E0">
            <w:pPr>
              <w:pStyle w:val="TAC"/>
              <w:rPr>
                <w:rFonts w:cs="Arial"/>
                <w:lang w:eastAsia="zh-CN"/>
              </w:rPr>
            </w:pPr>
            <w:r w:rsidRPr="00EF5447">
              <w:rPr>
                <w:rFonts w:cs="Arial"/>
                <w:lang w:eastAsia="zh-CN"/>
              </w:rPr>
              <w:t>DC_42A_n257G</w:t>
            </w:r>
          </w:p>
          <w:p w14:paraId="6C2FDC89" w14:textId="77777777" w:rsidR="008D1E4A" w:rsidRPr="00EF5447" w:rsidRDefault="008D1E4A" w:rsidP="00C620E0">
            <w:pPr>
              <w:pStyle w:val="TAC"/>
              <w:rPr>
                <w:rFonts w:cs="Arial"/>
                <w:lang w:eastAsia="zh-CN"/>
              </w:rPr>
            </w:pPr>
            <w:r w:rsidRPr="00EF5447">
              <w:rPr>
                <w:rFonts w:cs="Arial"/>
                <w:lang w:eastAsia="zh-CN"/>
              </w:rPr>
              <w:t>DC_42A_n257H</w:t>
            </w:r>
          </w:p>
          <w:p w14:paraId="032C58A1" w14:textId="77777777" w:rsidR="008D1E4A" w:rsidRPr="00EF5447" w:rsidRDefault="008D1E4A" w:rsidP="00C620E0">
            <w:pPr>
              <w:pStyle w:val="TAC"/>
              <w:rPr>
                <w:rFonts w:cs="Arial"/>
                <w:lang w:eastAsia="zh-CN"/>
              </w:rPr>
            </w:pPr>
            <w:r w:rsidRPr="00EF5447">
              <w:rPr>
                <w:rFonts w:cs="Arial"/>
                <w:lang w:eastAsia="zh-CN"/>
              </w:rPr>
              <w:t>DC_42A_n257I</w:t>
            </w:r>
          </w:p>
          <w:p w14:paraId="5750B87B" w14:textId="77777777" w:rsidR="008D1E4A" w:rsidRPr="00EF5447" w:rsidRDefault="008D1E4A" w:rsidP="00C620E0">
            <w:pPr>
              <w:pStyle w:val="TAC"/>
              <w:rPr>
                <w:rFonts w:cs="Arial"/>
                <w:lang w:eastAsia="zh-CN"/>
              </w:rPr>
            </w:pPr>
            <w:r w:rsidRPr="00EF5447">
              <w:rPr>
                <w:rFonts w:cs="Arial"/>
                <w:lang w:eastAsia="zh-CN"/>
              </w:rPr>
              <w:t>DC_42C_n257A</w:t>
            </w:r>
          </w:p>
          <w:p w14:paraId="4EC23607" w14:textId="77777777" w:rsidR="008D1E4A" w:rsidRPr="00EF5447" w:rsidRDefault="008D1E4A" w:rsidP="00C620E0">
            <w:pPr>
              <w:pStyle w:val="TAC"/>
              <w:rPr>
                <w:rFonts w:cs="Arial"/>
                <w:lang w:eastAsia="zh-CN"/>
              </w:rPr>
            </w:pPr>
            <w:r w:rsidRPr="00EF5447">
              <w:rPr>
                <w:rFonts w:cs="Arial"/>
                <w:lang w:eastAsia="zh-CN"/>
              </w:rPr>
              <w:t>DC_42C_n257G</w:t>
            </w:r>
          </w:p>
          <w:p w14:paraId="0B9F983E"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04A03302"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3FCB7CA5" w14:textId="77777777" w:rsidTr="00C620E0">
        <w:trPr>
          <w:trHeight w:val="187"/>
          <w:jc w:val="center"/>
        </w:trPr>
        <w:tc>
          <w:tcPr>
            <w:tcW w:w="3969" w:type="dxa"/>
            <w:shd w:val="clear" w:color="auto" w:fill="auto"/>
            <w:noWrap/>
            <w:tcMar>
              <w:top w:w="28" w:type="dxa"/>
              <w:left w:w="28" w:type="dxa"/>
              <w:bottom w:w="28" w:type="dxa"/>
              <w:right w:w="28" w:type="dxa"/>
            </w:tcMar>
          </w:tcPr>
          <w:p w14:paraId="4E7C673F" w14:textId="77777777" w:rsidR="008D1E4A" w:rsidRPr="00EF5447" w:rsidRDefault="008D1E4A" w:rsidP="00C620E0">
            <w:pPr>
              <w:pStyle w:val="TAC"/>
              <w:rPr>
                <w:noProof/>
              </w:rPr>
            </w:pPr>
            <w:r w:rsidRPr="00EF5447">
              <w:rPr>
                <w:noProof/>
              </w:rPr>
              <w:t>DC_3A-28A-41A_n78A-n257A</w:t>
            </w:r>
          </w:p>
          <w:p w14:paraId="1591C17E" w14:textId="77777777" w:rsidR="008D1E4A" w:rsidRPr="00EF5447" w:rsidRDefault="008D1E4A" w:rsidP="00C620E0">
            <w:pPr>
              <w:pStyle w:val="TAC"/>
              <w:rPr>
                <w:noProof/>
                <w:lang w:eastAsia="ko-KR"/>
              </w:rPr>
            </w:pPr>
            <w:r w:rsidRPr="00EF5447">
              <w:rPr>
                <w:noProof/>
                <w:lang w:eastAsia="zh-CN"/>
              </w:rPr>
              <w:t>DC_3A-28A-41A_n78A-n257G</w:t>
            </w:r>
          </w:p>
          <w:p w14:paraId="13B8BDF1" w14:textId="77777777" w:rsidR="008D1E4A" w:rsidRPr="00EF5447" w:rsidRDefault="008D1E4A" w:rsidP="00C620E0">
            <w:pPr>
              <w:pStyle w:val="TAC"/>
              <w:rPr>
                <w:noProof/>
                <w:lang w:eastAsia="ko-KR"/>
              </w:rPr>
            </w:pPr>
            <w:r w:rsidRPr="00EF5447">
              <w:rPr>
                <w:noProof/>
                <w:lang w:eastAsia="zh-CN"/>
              </w:rPr>
              <w:t>DC_3A-28A-41A_n78A-n257H</w:t>
            </w:r>
          </w:p>
          <w:p w14:paraId="315B7EC0" w14:textId="77777777" w:rsidR="008D1E4A" w:rsidRPr="00EF5447" w:rsidRDefault="008D1E4A" w:rsidP="00C620E0">
            <w:pPr>
              <w:pStyle w:val="TAC"/>
              <w:rPr>
                <w:noProof/>
                <w:lang w:eastAsia="zh-CN"/>
              </w:rPr>
            </w:pPr>
            <w:r w:rsidRPr="00EF5447">
              <w:rPr>
                <w:noProof/>
                <w:lang w:eastAsia="zh-CN"/>
              </w:rPr>
              <w:t>DC_3A-28A-41A_n78A-n257I</w:t>
            </w:r>
          </w:p>
          <w:p w14:paraId="1E1A4812" w14:textId="77777777" w:rsidR="008D1E4A" w:rsidRPr="00EF5447" w:rsidRDefault="008D1E4A" w:rsidP="00C620E0">
            <w:pPr>
              <w:pStyle w:val="TAC"/>
              <w:rPr>
                <w:noProof/>
              </w:rPr>
            </w:pPr>
            <w:r w:rsidRPr="00EF5447">
              <w:rPr>
                <w:noProof/>
              </w:rPr>
              <w:t>DC_3A-28A-41C_n78A-n257A</w:t>
            </w:r>
          </w:p>
          <w:p w14:paraId="714B967B" w14:textId="77777777" w:rsidR="008D1E4A" w:rsidRPr="00EF5447" w:rsidRDefault="008D1E4A" w:rsidP="00C620E0">
            <w:pPr>
              <w:pStyle w:val="TAC"/>
              <w:rPr>
                <w:noProof/>
                <w:lang w:eastAsia="ko-KR"/>
              </w:rPr>
            </w:pPr>
            <w:r w:rsidRPr="00EF5447">
              <w:rPr>
                <w:noProof/>
                <w:lang w:eastAsia="zh-CN"/>
              </w:rPr>
              <w:t>DC_3A-28A-41C_n78A-n257G</w:t>
            </w:r>
          </w:p>
          <w:p w14:paraId="7BD8D282" w14:textId="77777777" w:rsidR="008D1E4A" w:rsidRPr="00EF5447" w:rsidRDefault="008D1E4A" w:rsidP="00C620E0">
            <w:pPr>
              <w:pStyle w:val="TAC"/>
              <w:rPr>
                <w:noProof/>
                <w:lang w:eastAsia="ko-KR"/>
              </w:rPr>
            </w:pPr>
            <w:r w:rsidRPr="00EF5447">
              <w:rPr>
                <w:noProof/>
                <w:lang w:eastAsia="zh-CN"/>
              </w:rPr>
              <w:t>DC_3A-28A-41C_n78A-n257H</w:t>
            </w:r>
          </w:p>
          <w:p w14:paraId="4810BFBC" w14:textId="77777777" w:rsidR="008D1E4A" w:rsidRPr="00EF5447" w:rsidRDefault="008D1E4A" w:rsidP="00C620E0">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5986889" w14:textId="77777777" w:rsidR="008D1E4A" w:rsidRPr="00EF5447" w:rsidRDefault="008D1E4A" w:rsidP="00C620E0">
            <w:pPr>
              <w:pStyle w:val="TAC"/>
              <w:rPr>
                <w:rFonts w:cs="Arial"/>
                <w:lang w:eastAsia="zh-CN"/>
              </w:rPr>
            </w:pPr>
            <w:r w:rsidRPr="00EF5447">
              <w:rPr>
                <w:rFonts w:cs="Arial"/>
                <w:lang w:eastAsia="zh-CN"/>
              </w:rPr>
              <w:t>DC_3A_n78A</w:t>
            </w:r>
          </w:p>
          <w:p w14:paraId="02EF366D" w14:textId="77777777" w:rsidR="008D1E4A" w:rsidRPr="00EF5447" w:rsidRDefault="008D1E4A" w:rsidP="00C620E0">
            <w:pPr>
              <w:pStyle w:val="TAC"/>
              <w:rPr>
                <w:rFonts w:cs="Arial"/>
                <w:lang w:eastAsia="zh-CN"/>
              </w:rPr>
            </w:pPr>
            <w:r w:rsidRPr="00EF5447">
              <w:rPr>
                <w:rFonts w:cs="Arial"/>
                <w:lang w:eastAsia="zh-CN"/>
              </w:rPr>
              <w:t>DC_3A_n257A</w:t>
            </w:r>
          </w:p>
          <w:p w14:paraId="2E07A13B" w14:textId="77777777" w:rsidR="008D1E4A" w:rsidRPr="00EF5447" w:rsidRDefault="008D1E4A" w:rsidP="00C620E0">
            <w:pPr>
              <w:pStyle w:val="TAC"/>
              <w:rPr>
                <w:rFonts w:cs="Arial"/>
                <w:lang w:eastAsia="zh-CN"/>
              </w:rPr>
            </w:pPr>
            <w:r w:rsidRPr="00EF5447">
              <w:rPr>
                <w:rFonts w:cs="Arial"/>
                <w:lang w:eastAsia="zh-CN"/>
              </w:rPr>
              <w:t>DC_3A_n257G</w:t>
            </w:r>
          </w:p>
          <w:p w14:paraId="75C11FA9" w14:textId="77777777" w:rsidR="008D1E4A" w:rsidRPr="00EF5447" w:rsidRDefault="008D1E4A" w:rsidP="00C620E0">
            <w:pPr>
              <w:pStyle w:val="TAC"/>
              <w:rPr>
                <w:rFonts w:cs="Arial"/>
                <w:lang w:eastAsia="zh-CN"/>
              </w:rPr>
            </w:pPr>
            <w:r w:rsidRPr="00EF5447">
              <w:rPr>
                <w:rFonts w:cs="Arial"/>
                <w:lang w:eastAsia="zh-CN"/>
              </w:rPr>
              <w:t>DC_3A_n257H</w:t>
            </w:r>
          </w:p>
          <w:p w14:paraId="0CE89554" w14:textId="77777777" w:rsidR="008D1E4A" w:rsidRPr="00EF5447" w:rsidRDefault="008D1E4A" w:rsidP="00C620E0">
            <w:pPr>
              <w:pStyle w:val="TAC"/>
              <w:rPr>
                <w:rFonts w:cs="Arial"/>
                <w:lang w:eastAsia="zh-CN"/>
              </w:rPr>
            </w:pPr>
            <w:r w:rsidRPr="00EF5447">
              <w:rPr>
                <w:rFonts w:cs="Arial"/>
                <w:lang w:eastAsia="zh-CN"/>
              </w:rPr>
              <w:t>DC_3A_n257I</w:t>
            </w:r>
          </w:p>
          <w:p w14:paraId="51B55F9A" w14:textId="77777777" w:rsidR="008D1E4A" w:rsidRPr="00EF5447" w:rsidRDefault="008D1E4A" w:rsidP="00C620E0">
            <w:pPr>
              <w:pStyle w:val="TAC"/>
              <w:rPr>
                <w:rFonts w:cs="Arial"/>
                <w:lang w:eastAsia="zh-CN"/>
              </w:rPr>
            </w:pPr>
            <w:r w:rsidRPr="00EF5447">
              <w:rPr>
                <w:rFonts w:cs="Arial"/>
                <w:lang w:eastAsia="zh-CN"/>
              </w:rPr>
              <w:t>DC_28A_n78A</w:t>
            </w:r>
          </w:p>
          <w:p w14:paraId="3621779B" w14:textId="77777777" w:rsidR="008D1E4A" w:rsidRPr="00EF5447" w:rsidRDefault="008D1E4A" w:rsidP="00C620E0">
            <w:pPr>
              <w:pStyle w:val="TAC"/>
              <w:rPr>
                <w:rFonts w:cs="Arial"/>
                <w:lang w:eastAsia="zh-CN"/>
              </w:rPr>
            </w:pPr>
            <w:r w:rsidRPr="00EF5447">
              <w:rPr>
                <w:rFonts w:cs="Arial"/>
                <w:lang w:eastAsia="zh-CN"/>
              </w:rPr>
              <w:t>DC_28A_n257A</w:t>
            </w:r>
          </w:p>
          <w:p w14:paraId="3CF634EC" w14:textId="77777777" w:rsidR="008D1E4A" w:rsidRPr="00EF5447" w:rsidRDefault="008D1E4A" w:rsidP="00C620E0">
            <w:pPr>
              <w:pStyle w:val="TAC"/>
              <w:rPr>
                <w:rFonts w:cs="Arial"/>
                <w:lang w:eastAsia="zh-CN"/>
              </w:rPr>
            </w:pPr>
            <w:r w:rsidRPr="00EF5447">
              <w:rPr>
                <w:rFonts w:cs="Arial"/>
                <w:lang w:eastAsia="zh-CN"/>
              </w:rPr>
              <w:t>DC_28A_n257G</w:t>
            </w:r>
          </w:p>
          <w:p w14:paraId="4C5923BD" w14:textId="77777777" w:rsidR="008D1E4A" w:rsidRPr="00EF5447" w:rsidRDefault="008D1E4A" w:rsidP="00C620E0">
            <w:pPr>
              <w:pStyle w:val="TAC"/>
              <w:rPr>
                <w:rFonts w:cs="Arial"/>
                <w:lang w:eastAsia="zh-CN"/>
              </w:rPr>
            </w:pPr>
            <w:r w:rsidRPr="00EF5447">
              <w:rPr>
                <w:rFonts w:cs="Arial"/>
                <w:lang w:eastAsia="zh-CN"/>
              </w:rPr>
              <w:t>DC_28A_n257H</w:t>
            </w:r>
          </w:p>
          <w:p w14:paraId="12BCF9FB" w14:textId="77777777" w:rsidR="008D1E4A" w:rsidRPr="00EF5447" w:rsidRDefault="008D1E4A" w:rsidP="00C620E0">
            <w:pPr>
              <w:pStyle w:val="TAC"/>
              <w:rPr>
                <w:rFonts w:cs="Arial"/>
                <w:lang w:eastAsia="zh-CN"/>
              </w:rPr>
            </w:pPr>
            <w:r w:rsidRPr="00EF5447">
              <w:rPr>
                <w:rFonts w:cs="Arial"/>
                <w:lang w:eastAsia="zh-CN"/>
              </w:rPr>
              <w:t>DC_28A_n257I</w:t>
            </w:r>
          </w:p>
          <w:p w14:paraId="76CED05F" w14:textId="77777777" w:rsidR="008D1E4A" w:rsidRPr="00EF5447" w:rsidRDefault="008D1E4A" w:rsidP="00C620E0">
            <w:pPr>
              <w:pStyle w:val="TAC"/>
              <w:rPr>
                <w:rFonts w:cs="Arial"/>
                <w:lang w:eastAsia="zh-CN"/>
              </w:rPr>
            </w:pPr>
            <w:r w:rsidRPr="00EF5447">
              <w:rPr>
                <w:rFonts w:cs="Arial"/>
                <w:lang w:eastAsia="zh-CN"/>
              </w:rPr>
              <w:t>DC_41A_n78A</w:t>
            </w:r>
          </w:p>
          <w:p w14:paraId="771CC392" w14:textId="77777777" w:rsidR="008D1E4A" w:rsidRPr="00EF5447" w:rsidRDefault="008D1E4A" w:rsidP="00C620E0">
            <w:pPr>
              <w:pStyle w:val="TAC"/>
              <w:rPr>
                <w:rFonts w:cs="Arial"/>
                <w:lang w:eastAsia="zh-CN"/>
              </w:rPr>
            </w:pPr>
            <w:r w:rsidRPr="00EF5447">
              <w:rPr>
                <w:rFonts w:cs="Arial"/>
                <w:lang w:eastAsia="zh-CN"/>
              </w:rPr>
              <w:t>DC_41A_n257A</w:t>
            </w:r>
          </w:p>
          <w:p w14:paraId="2587AA02" w14:textId="77777777" w:rsidR="008D1E4A" w:rsidRPr="00EF5447" w:rsidRDefault="008D1E4A" w:rsidP="00C620E0">
            <w:pPr>
              <w:pStyle w:val="TAC"/>
              <w:rPr>
                <w:rFonts w:cs="Arial"/>
                <w:lang w:eastAsia="zh-CN"/>
              </w:rPr>
            </w:pPr>
            <w:r w:rsidRPr="00EF5447">
              <w:rPr>
                <w:rFonts w:cs="Arial"/>
                <w:lang w:eastAsia="zh-CN"/>
              </w:rPr>
              <w:t>DC_41A_n257G</w:t>
            </w:r>
          </w:p>
          <w:p w14:paraId="6091CCD7" w14:textId="77777777" w:rsidR="008D1E4A" w:rsidRPr="00EF5447" w:rsidRDefault="008D1E4A" w:rsidP="00C620E0">
            <w:pPr>
              <w:pStyle w:val="TAC"/>
              <w:rPr>
                <w:rFonts w:cs="Arial"/>
                <w:lang w:eastAsia="zh-CN"/>
              </w:rPr>
            </w:pPr>
            <w:r w:rsidRPr="00EF5447">
              <w:rPr>
                <w:rFonts w:cs="Arial"/>
                <w:lang w:eastAsia="zh-CN"/>
              </w:rPr>
              <w:t>DC_41A_n257H</w:t>
            </w:r>
          </w:p>
          <w:p w14:paraId="546C4433" w14:textId="77777777" w:rsidR="008D1E4A" w:rsidRPr="00EF5447" w:rsidRDefault="008D1E4A" w:rsidP="00C620E0">
            <w:pPr>
              <w:pStyle w:val="TAC"/>
              <w:rPr>
                <w:rFonts w:cs="Arial"/>
                <w:lang w:eastAsia="zh-CN"/>
              </w:rPr>
            </w:pPr>
            <w:r w:rsidRPr="00EF5447">
              <w:rPr>
                <w:rFonts w:cs="Arial"/>
                <w:lang w:eastAsia="zh-CN"/>
              </w:rPr>
              <w:t>DC_41A_n257I</w:t>
            </w:r>
          </w:p>
          <w:p w14:paraId="5881282D" w14:textId="77777777" w:rsidR="008D1E4A" w:rsidRPr="00EF5447" w:rsidRDefault="008D1E4A" w:rsidP="00C620E0">
            <w:pPr>
              <w:pStyle w:val="TAC"/>
              <w:rPr>
                <w:rFonts w:cs="Arial"/>
                <w:lang w:eastAsia="zh-CN"/>
              </w:rPr>
            </w:pPr>
            <w:r w:rsidRPr="00EF5447">
              <w:rPr>
                <w:rFonts w:cs="Arial"/>
                <w:lang w:eastAsia="zh-CN"/>
              </w:rPr>
              <w:t>DC_41C_n78A</w:t>
            </w:r>
          </w:p>
          <w:p w14:paraId="6DEF2368" w14:textId="77777777" w:rsidR="008D1E4A" w:rsidRPr="00EF5447" w:rsidRDefault="008D1E4A" w:rsidP="00C620E0">
            <w:pPr>
              <w:pStyle w:val="TAC"/>
              <w:rPr>
                <w:rFonts w:cs="Arial"/>
                <w:lang w:eastAsia="zh-CN"/>
              </w:rPr>
            </w:pPr>
            <w:r w:rsidRPr="00EF5447">
              <w:rPr>
                <w:rFonts w:cs="Arial"/>
                <w:lang w:eastAsia="zh-CN"/>
              </w:rPr>
              <w:t>DC_41C_n257A</w:t>
            </w:r>
          </w:p>
          <w:p w14:paraId="0A2E3D8D" w14:textId="77777777" w:rsidR="008D1E4A" w:rsidRPr="00EF5447" w:rsidRDefault="008D1E4A" w:rsidP="00C620E0">
            <w:pPr>
              <w:pStyle w:val="TAC"/>
              <w:rPr>
                <w:rFonts w:cs="Arial"/>
                <w:lang w:eastAsia="zh-CN"/>
              </w:rPr>
            </w:pPr>
            <w:r w:rsidRPr="00EF5447">
              <w:rPr>
                <w:rFonts w:cs="Arial"/>
                <w:lang w:eastAsia="zh-CN"/>
              </w:rPr>
              <w:t>DC_41C_n257G</w:t>
            </w:r>
          </w:p>
          <w:p w14:paraId="2AFC0BF0"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2262B521"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F51302" w14:paraId="0FFF425C" w14:textId="77777777" w:rsidTr="00C620E0">
        <w:trPr>
          <w:trHeight w:val="187"/>
          <w:jc w:val="center"/>
        </w:trPr>
        <w:tc>
          <w:tcPr>
            <w:tcW w:w="3969" w:type="dxa"/>
            <w:shd w:val="clear" w:color="auto" w:fill="auto"/>
            <w:noWrap/>
            <w:tcMar>
              <w:top w:w="28" w:type="dxa"/>
              <w:left w:w="28" w:type="dxa"/>
              <w:bottom w:w="28" w:type="dxa"/>
              <w:right w:w="28" w:type="dxa"/>
            </w:tcMar>
          </w:tcPr>
          <w:p w14:paraId="7C798E9E" w14:textId="77777777" w:rsidR="008D1E4A" w:rsidRPr="00EF5447" w:rsidRDefault="008D1E4A" w:rsidP="00C620E0">
            <w:pPr>
              <w:pStyle w:val="TAC"/>
              <w:rPr>
                <w:noProof/>
              </w:rPr>
            </w:pPr>
            <w:r w:rsidRPr="00EF5447">
              <w:rPr>
                <w:noProof/>
              </w:rPr>
              <w:lastRenderedPageBreak/>
              <w:t>DC_3A-28A-42A_n78A-n257A</w:t>
            </w:r>
          </w:p>
          <w:p w14:paraId="5E614AF1" w14:textId="77777777" w:rsidR="008D1E4A" w:rsidRPr="00EF5447" w:rsidRDefault="008D1E4A" w:rsidP="00C620E0">
            <w:pPr>
              <w:pStyle w:val="TAC"/>
              <w:rPr>
                <w:noProof/>
                <w:lang w:eastAsia="ko-KR"/>
              </w:rPr>
            </w:pPr>
            <w:r w:rsidRPr="00EF5447">
              <w:rPr>
                <w:noProof/>
                <w:lang w:eastAsia="zh-CN"/>
              </w:rPr>
              <w:t>DC_3A-28A-42A_n78A-n257G</w:t>
            </w:r>
          </w:p>
          <w:p w14:paraId="5584F004" w14:textId="77777777" w:rsidR="008D1E4A" w:rsidRPr="00EF5447" w:rsidRDefault="008D1E4A" w:rsidP="00C620E0">
            <w:pPr>
              <w:pStyle w:val="TAC"/>
              <w:rPr>
                <w:noProof/>
                <w:lang w:eastAsia="ko-KR"/>
              </w:rPr>
            </w:pPr>
            <w:r w:rsidRPr="00EF5447">
              <w:rPr>
                <w:noProof/>
                <w:lang w:eastAsia="zh-CN"/>
              </w:rPr>
              <w:t>DC_3A-28A-42A_n78A-n257H</w:t>
            </w:r>
          </w:p>
          <w:p w14:paraId="67F8BBF1" w14:textId="77777777" w:rsidR="008D1E4A" w:rsidRPr="00EF5447" w:rsidRDefault="008D1E4A" w:rsidP="00C620E0">
            <w:pPr>
              <w:pStyle w:val="TAC"/>
              <w:rPr>
                <w:noProof/>
                <w:lang w:eastAsia="zh-CN"/>
              </w:rPr>
            </w:pPr>
            <w:r w:rsidRPr="00EF5447">
              <w:rPr>
                <w:noProof/>
                <w:lang w:eastAsia="zh-CN"/>
              </w:rPr>
              <w:t>DC_3A-28A-42A_n78A-n257I</w:t>
            </w:r>
          </w:p>
          <w:p w14:paraId="4C4EFB5F" w14:textId="77777777" w:rsidR="008D1E4A" w:rsidRPr="00EF5447" w:rsidRDefault="008D1E4A" w:rsidP="00C620E0">
            <w:pPr>
              <w:pStyle w:val="TAC"/>
              <w:rPr>
                <w:noProof/>
              </w:rPr>
            </w:pPr>
            <w:r w:rsidRPr="00EF5447">
              <w:rPr>
                <w:noProof/>
              </w:rPr>
              <w:t>DC_3A-28A-42C_n78A-n257A</w:t>
            </w:r>
          </w:p>
          <w:p w14:paraId="0D0E37CB" w14:textId="77777777" w:rsidR="008D1E4A" w:rsidRPr="00EF5447" w:rsidRDefault="008D1E4A" w:rsidP="00C620E0">
            <w:pPr>
              <w:pStyle w:val="TAC"/>
              <w:rPr>
                <w:noProof/>
                <w:lang w:eastAsia="ko-KR"/>
              </w:rPr>
            </w:pPr>
            <w:r w:rsidRPr="00EF5447">
              <w:rPr>
                <w:noProof/>
                <w:lang w:eastAsia="zh-CN"/>
              </w:rPr>
              <w:t>DC_3A-28A-42C_n78A-n257G</w:t>
            </w:r>
          </w:p>
          <w:p w14:paraId="757F16C6" w14:textId="77777777" w:rsidR="008D1E4A" w:rsidRPr="00EF5447" w:rsidRDefault="008D1E4A" w:rsidP="00C620E0">
            <w:pPr>
              <w:pStyle w:val="TAC"/>
              <w:rPr>
                <w:noProof/>
                <w:lang w:eastAsia="ko-KR"/>
              </w:rPr>
            </w:pPr>
            <w:r w:rsidRPr="00EF5447">
              <w:rPr>
                <w:noProof/>
                <w:lang w:eastAsia="zh-CN"/>
              </w:rPr>
              <w:t>DC_3A-28A-42C_n78A-n257H</w:t>
            </w:r>
          </w:p>
          <w:p w14:paraId="27999454" w14:textId="77777777" w:rsidR="008D1E4A" w:rsidRPr="00EF5447" w:rsidRDefault="008D1E4A" w:rsidP="00C620E0">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49DC31A8" w14:textId="77777777" w:rsidR="008D1E4A" w:rsidRPr="00EF5447" w:rsidRDefault="008D1E4A" w:rsidP="00C620E0">
            <w:pPr>
              <w:pStyle w:val="TAC"/>
              <w:rPr>
                <w:rFonts w:cs="Arial"/>
                <w:lang w:eastAsia="zh-CN"/>
              </w:rPr>
            </w:pPr>
            <w:r w:rsidRPr="00EF5447">
              <w:rPr>
                <w:rFonts w:cs="Arial"/>
                <w:lang w:eastAsia="zh-CN"/>
              </w:rPr>
              <w:t>DC_3A_n78A</w:t>
            </w:r>
          </w:p>
          <w:p w14:paraId="1F69DD63" w14:textId="77777777" w:rsidR="008D1E4A" w:rsidRPr="00EF5447" w:rsidRDefault="008D1E4A" w:rsidP="00C620E0">
            <w:pPr>
              <w:pStyle w:val="TAC"/>
              <w:rPr>
                <w:rFonts w:cs="Arial"/>
                <w:lang w:eastAsia="zh-CN"/>
              </w:rPr>
            </w:pPr>
            <w:r w:rsidRPr="00EF5447">
              <w:rPr>
                <w:rFonts w:cs="Arial"/>
                <w:lang w:eastAsia="zh-CN"/>
              </w:rPr>
              <w:t>DC_3A_n257A</w:t>
            </w:r>
          </w:p>
          <w:p w14:paraId="3B5EF343" w14:textId="77777777" w:rsidR="008D1E4A" w:rsidRPr="00EF5447" w:rsidRDefault="008D1E4A" w:rsidP="00C620E0">
            <w:pPr>
              <w:pStyle w:val="TAC"/>
              <w:rPr>
                <w:rFonts w:cs="Arial"/>
                <w:lang w:eastAsia="zh-CN"/>
              </w:rPr>
            </w:pPr>
            <w:r w:rsidRPr="00EF5447">
              <w:rPr>
                <w:rFonts w:cs="Arial"/>
                <w:lang w:eastAsia="zh-CN"/>
              </w:rPr>
              <w:t>DC_3A_n257G</w:t>
            </w:r>
          </w:p>
          <w:p w14:paraId="44A71214" w14:textId="77777777" w:rsidR="008D1E4A" w:rsidRPr="00EF5447" w:rsidRDefault="008D1E4A" w:rsidP="00C620E0">
            <w:pPr>
              <w:pStyle w:val="TAC"/>
              <w:rPr>
                <w:rFonts w:cs="Arial"/>
                <w:lang w:eastAsia="zh-CN"/>
              </w:rPr>
            </w:pPr>
            <w:r w:rsidRPr="00EF5447">
              <w:rPr>
                <w:rFonts w:cs="Arial"/>
                <w:lang w:eastAsia="zh-CN"/>
              </w:rPr>
              <w:t>DC_3A_n257H</w:t>
            </w:r>
          </w:p>
          <w:p w14:paraId="586D60B5" w14:textId="77777777" w:rsidR="008D1E4A" w:rsidRPr="00EF5447" w:rsidRDefault="008D1E4A" w:rsidP="00C620E0">
            <w:pPr>
              <w:pStyle w:val="TAC"/>
              <w:rPr>
                <w:rFonts w:cs="Arial"/>
                <w:lang w:eastAsia="zh-CN"/>
              </w:rPr>
            </w:pPr>
            <w:r w:rsidRPr="00EF5447">
              <w:rPr>
                <w:rFonts w:cs="Arial"/>
                <w:lang w:eastAsia="zh-CN"/>
              </w:rPr>
              <w:t>DC_3A_n257I</w:t>
            </w:r>
          </w:p>
          <w:p w14:paraId="7723D89E" w14:textId="77777777" w:rsidR="008D1E4A" w:rsidRPr="00EF5447" w:rsidRDefault="008D1E4A" w:rsidP="00C620E0">
            <w:pPr>
              <w:pStyle w:val="TAC"/>
              <w:rPr>
                <w:rFonts w:cs="Arial"/>
                <w:lang w:eastAsia="zh-CN"/>
              </w:rPr>
            </w:pPr>
            <w:r w:rsidRPr="00EF5447">
              <w:rPr>
                <w:rFonts w:cs="Arial"/>
                <w:lang w:eastAsia="zh-CN"/>
              </w:rPr>
              <w:t>DC_28A_n78A</w:t>
            </w:r>
          </w:p>
          <w:p w14:paraId="353A0F93" w14:textId="77777777" w:rsidR="008D1E4A" w:rsidRPr="00EF5447" w:rsidRDefault="008D1E4A" w:rsidP="00C620E0">
            <w:pPr>
              <w:pStyle w:val="TAC"/>
              <w:rPr>
                <w:rFonts w:cs="Arial"/>
                <w:lang w:eastAsia="zh-CN"/>
              </w:rPr>
            </w:pPr>
            <w:r w:rsidRPr="00EF5447">
              <w:rPr>
                <w:rFonts w:cs="Arial"/>
                <w:lang w:eastAsia="zh-CN"/>
              </w:rPr>
              <w:t>DC_28A_n257A</w:t>
            </w:r>
          </w:p>
          <w:p w14:paraId="0F743CB8" w14:textId="77777777" w:rsidR="008D1E4A" w:rsidRPr="00EF5447" w:rsidRDefault="008D1E4A" w:rsidP="00C620E0">
            <w:pPr>
              <w:pStyle w:val="TAC"/>
              <w:rPr>
                <w:rFonts w:cs="Arial"/>
                <w:lang w:eastAsia="zh-CN"/>
              </w:rPr>
            </w:pPr>
            <w:r w:rsidRPr="00EF5447">
              <w:rPr>
                <w:rFonts w:cs="Arial"/>
                <w:lang w:eastAsia="zh-CN"/>
              </w:rPr>
              <w:t>DC_28A_n257G</w:t>
            </w:r>
          </w:p>
          <w:p w14:paraId="794A08CD" w14:textId="77777777" w:rsidR="008D1E4A" w:rsidRPr="00EF5447" w:rsidRDefault="008D1E4A" w:rsidP="00C620E0">
            <w:pPr>
              <w:pStyle w:val="TAC"/>
              <w:rPr>
                <w:rFonts w:cs="Arial"/>
                <w:lang w:eastAsia="zh-CN"/>
              </w:rPr>
            </w:pPr>
            <w:r w:rsidRPr="00EF5447">
              <w:rPr>
                <w:rFonts w:cs="Arial"/>
                <w:lang w:eastAsia="zh-CN"/>
              </w:rPr>
              <w:t>DC_28A_n257H</w:t>
            </w:r>
          </w:p>
          <w:p w14:paraId="284095E3" w14:textId="77777777" w:rsidR="008D1E4A" w:rsidRPr="00EF5447" w:rsidRDefault="008D1E4A" w:rsidP="00C620E0">
            <w:pPr>
              <w:pStyle w:val="TAC"/>
              <w:rPr>
                <w:rFonts w:cs="Arial"/>
                <w:lang w:eastAsia="zh-CN"/>
              </w:rPr>
            </w:pPr>
            <w:r w:rsidRPr="00EF5447">
              <w:rPr>
                <w:rFonts w:cs="Arial"/>
                <w:lang w:eastAsia="zh-CN"/>
              </w:rPr>
              <w:t>DC_28A_n257I</w:t>
            </w:r>
          </w:p>
          <w:p w14:paraId="50C2F137" w14:textId="77777777" w:rsidR="008D1E4A" w:rsidRPr="00EF5447" w:rsidRDefault="008D1E4A" w:rsidP="00C620E0">
            <w:pPr>
              <w:pStyle w:val="TAC"/>
              <w:rPr>
                <w:rFonts w:cs="Arial"/>
                <w:lang w:eastAsia="zh-CN"/>
              </w:rPr>
            </w:pPr>
            <w:r w:rsidRPr="00EF5447">
              <w:rPr>
                <w:rFonts w:cs="Arial"/>
                <w:lang w:eastAsia="zh-CN"/>
              </w:rPr>
              <w:t>DC_42A_n257A</w:t>
            </w:r>
          </w:p>
          <w:p w14:paraId="61ACBD52" w14:textId="77777777" w:rsidR="008D1E4A" w:rsidRPr="00EF5447" w:rsidRDefault="008D1E4A" w:rsidP="00C620E0">
            <w:pPr>
              <w:pStyle w:val="TAC"/>
              <w:rPr>
                <w:rFonts w:cs="Arial"/>
                <w:lang w:eastAsia="zh-CN"/>
              </w:rPr>
            </w:pPr>
            <w:r w:rsidRPr="00EF5447">
              <w:rPr>
                <w:rFonts w:cs="Arial"/>
                <w:lang w:eastAsia="zh-CN"/>
              </w:rPr>
              <w:t>DC_42A_n257G</w:t>
            </w:r>
          </w:p>
          <w:p w14:paraId="3AE7D3AC" w14:textId="77777777" w:rsidR="008D1E4A" w:rsidRPr="00EF5447" w:rsidRDefault="008D1E4A" w:rsidP="00C620E0">
            <w:pPr>
              <w:pStyle w:val="TAC"/>
              <w:rPr>
                <w:rFonts w:cs="Arial"/>
                <w:lang w:eastAsia="zh-CN"/>
              </w:rPr>
            </w:pPr>
            <w:r w:rsidRPr="00EF5447">
              <w:rPr>
                <w:rFonts w:cs="Arial"/>
                <w:lang w:eastAsia="zh-CN"/>
              </w:rPr>
              <w:t>DC_42A_n257H</w:t>
            </w:r>
          </w:p>
          <w:p w14:paraId="6AB04200" w14:textId="77777777" w:rsidR="008D1E4A" w:rsidRPr="00EF5447" w:rsidRDefault="008D1E4A" w:rsidP="00C620E0">
            <w:pPr>
              <w:pStyle w:val="TAC"/>
              <w:rPr>
                <w:rFonts w:cs="Arial"/>
                <w:lang w:eastAsia="zh-CN"/>
              </w:rPr>
            </w:pPr>
            <w:r w:rsidRPr="00EF5447">
              <w:rPr>
                <w:rFonts w:cs="Arial"/>
                <w:lang w:eastAsia="zh-CN"/>
              </w:rPr>
              <w:t>DC_42A_n257I</w:t>
            </w:r>
          </w:p>
          <w:p w14:paraId="06E0F603" w14:textId="77777777" w:rsidR="008D1E4A" w:rsidRPr="00EF5447" w:rsidRDefault="008D1E4A" w:rsidP="00C620E0">
            <w:pPr>
              <w:pStyle w:val="TAC"/>
              <w:rPr>
                <w:rFonts w:cs="Arial"/>
                <w:lang w:eastAsia="zh-CN"/>
              </w:rPr>
            </w:pPr>
            <w:r w:rsidRPr="00EF5447">
              <w:rPr>
                <w:rFonts w:cs="Arial"/>
                <w:lang w:eastAsia="zh-CN"/>
              </w:rPr>
              <w:t>DC_42C_n257A</w:t>
            </w:r>
          </w:p>
          <w:p w14:paraId="7F4A75CD"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669639D3"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C35335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527FDDE2" w14:textId="77777777" w:rsidTr="00C620E0">
        <w:trPr>
          <w:trHeight w:val="187"/>
          <w:jc w:val="center"/>
        </w:trPr>
        <w:tc>
          <w:tcPr>
            <w:tcW w:w="3969" w:type="dxa"/>
            <w:shd w:val="clear" w:color="auto" w:fill="auto"/>
            <w:noWrap/>
            <w:tcMar>
              <w:top w:w="28" w:type="dxa"/>
              <w:left w:w="28" w:type="dxa"/>
              <w:bottom w:w="28" w:type="dxa"/>
              <w:right w:w="28" w:type="dxa"/>
            </w:tcMar>
          </w:tcPr>
          <w:p w14:paraId="4EA18E46" w14:textId="77777777" w:rsidR="008D1E4A" w:rsidRPr="00EF5447" w:rsidRDefault="008D1E4A" w:rsidP="00C620E0">
            <w:pPr>
              <w:pStyle w:val="TAC"/>
              <w:rPr>
                <w:noProof/>
              </w:rPr>
            </w:pPr>
            <w:r w:rsidRPr="00EF5447">
              <w:rPr>
                <w:noProof/>
              </w:rPr>
              <w:t>DC_3A-41A-42A_n78A-n257A</w:t>
            </w:r>
          </w:p>
          <w:p w14:paraId="26DBFEE1" w14:textId="77777777" w:rsidR="008D1E4A" w:rsidRPr="00EF5447" w:rsidRDefault="008D1E4A" w:rsidP="00C620E0">
            <w:pPr>
              <w:pStyle w:val="TAC"/>
              <w:rPr>
                <w:noProof/>
                <w:lang w:eastAsia="ko-KR"/>
              </w:rPr>
            </w:pPr>
            <w:r w:rsidRPr="00EF5447">
              <w:rPr>
                <w:noProof/>
                <w:lang w:eastAsia="zh-CN"/>
              </w:rPr>
              <w:t>DC_3A-41A-42A_n78A-n257G</w:t>
            </w:r>
          </w:p>
          <w:p w14:paraId="60CDC358" w14:textId="77777777" w:rsidR="008D1E4A" w:rsidRPr="00EF5447" w:rsidRDefault="008D1E4A" w:rsidP="00C620E0">
            <w:pPr>
              <w:pStyle w:val="TAC"/>
              <w:rPr>
                <w:noProof/>
                <w:lang w:eastAsia="ko-KR"/>
              </w:rPr>
            </w:pPr>
            <w:r w:rsidRPr="00EF5447">
              <w:rPr>
                <w:noProof/>
                <w:lang w:eastAsia="zh-CN"/>
              </w:rPr>
              <w:t>DC_3A-41A-42A_n78A-n257H</w:t>
            </w:r>
          </w:p>
          <w:p w14:paraId="50CBFD5B" w14:textId="77777777" w:rsidR="008D1E4A" w:rsidRPr="00EF5447" w:rsidRDefault="008D1E4A" w:rsidP="00C620E0">
            <w:pPr>
              <w:pStyle w:val="TAC"/>
              <w:rPr>
                <w:noProof/>
                <w:lang w:eastAsia="zh-CN"/>
              </w:rPr>
            </w:pPr>
            <w:r w:rsidRPr="00EF5447">
              <w:rPr>
                <w:noProof/>
                <w:lang w:eastAsia="zh-CN"/>
              </w:rPr>
              <w:t>DC_3A-41A-42A_n78A-n257I</w:t>
            </w:r>
          </w:p>
          <w:p w14:paraId="3CC36599" w14:textId="77777777" w:rsidR="008D1E4A" w:rsidRPr="00EF5447" w:rsidRDefault="008D1E4A" w:rsidP="00C620E0">
            <w:pPr>
              <w:pStyle w:val="TAC"/>
              <w:rPr>
                <w:noProof/>
              </w:rPr>
            </w:pPr>
            <w:r w:rsidRPr="00EF5447">
              <w:rPr>
                <w:noProof/>
              </w:rPr>
              <w:t>DC_3A-41A-42C_n78A-n257A</w:t>
            </w:r>
          </w:p>
          <w:p w14:paraId="2F1D7ABF" w14:textId="77777777" w:rsidR="008D1E4A" w:rsidRPr="00EF5447" w:rsidRDefault="008D1E4A" w:rsidP="00C620E0">
            <w:pPr>
              <w:pStyle w:val="TAC"/>
              <w:rPr>
                <w:noProof/>
                <w:lang w:eastAsia="ko-KR"/>
              </w:rPr>
            </w:pPr>
            <w:r w:rsidRPr="00EF5447">
              <w:rPr>
                <w:noProof/>
                <w:lang w:eastAsia="zh-CN"/>
              </w:rPr>
              <w:t>DC_3A-41A-42C_n78A-n257G</w:t>
            </w:r>
          </w:p>
          <w:p w14:paraId="18FAB4E6" w14:textId="77777777" w:rsidR="008D1E4A" w:rsidRPr="00EF5447" w:rsidRDefault="008D1E4A" w:rsidP="00C620E0">
            <w:pPr>
              <w:pStyle w:val="TAC"/>
              <w:rPr>
                <w:noProof/>
                <w:lang w:eastAsia="ko-KR"/>
              </w:rPr>
            </w:pPr>
            <w:r w:rsidRPr="00EF5447">
              <w:rPr>
                <w:noProof/>
                <w:lang w:eastAsia="zh-CN"/>
              </w:rPr>
              <w:t>DC_3A-41A-42C_n78A-n257H</w:t>
            </w:r>
          </w:p>
          <w:p w14:paraId="64FAA848" w14:textId="77777777" w:rsidR="008D1E4A" w:rsidRPr="00EF5447" w:rsidRDefault="008D1E4A" w:rsidP="00C620E0">
            <w:pPr>
              <w:pStyle w:val="TAC"/>
              <w:rPr>
                <w:noProof/>
                <w:lang w:eastAsia="zh-CN"/>
              </w:rPr>
            </w:pPr>
            <w:r w:rsidRPr="00EF5447">
              <w:rPr>
                <w:noProof/>
                <w:lang w:eastAsia="zh-CN"/>
              </w:rPr>
              <w:t>DC_3A-41A-42C_n78A-n257I</w:t>
            </w:r>
          </w:p>
          <w:p w14:paraId="7F16ABFE" w14:textId="77777777" w:rsidR="008D1E4A" w:rsidRPr="00EF5447" w:rsidRDefault="008D1E4A" w:rsidP="00C620E0">
            <w:pPr>
              <w:pStyle w:val="TAC"/>
              <w:rPr>
                <w:noProof/>
              </w:rPr>
            </w:pPr>
            <w:r w:rsidRPr="00EF5447">
              <w:rPr>
                <w:noProof/>
              </w:rPr>
              <w:t>DC_3A-41C-42A_n78A-n257A</w:t>
            </w:r>
          </w:p>
          <w:p w14:paraId="23D12750" w14:textId="77777777" w:rsidR="008D1E4A" w:rsidRPr="00EF5447" w:rsidRDefault="008D1E4A" w:rsidP="00C620E0">
            <w:pPr>
              <w:pStyle w:val="TAC"/>
              <w:rPr>
                <w:noProof/>
                <w:lang w:eastAsia="ko-KR"/>
              </w:rPr>
            </w:pPr>
            <w:r w:rsidRPr="00EF5447">
              <w:rPr>
                <w:noProof/>
                <w:lang w:eastAsia="zh-CN"/>
              </w:rPr>
              <w:t>DC_3A-41C-42A_n78A-n257G</w:t>
            </w:r>
          </w:p>
          <w:p w14:paraId="29DDDB3D" w14:textId="77777777" w:rsidR="008D1E4A" w:rsidRPr="00EF5447" w:rsidRDefault="008D1E4A" w:rsidP="00C620E0">
            <w:pPr>
              <w:pStyle w:val="TAC"/>
              <w:rPr>
                <w:noProof/>
                <w:lang w:eastAsia="ko-KR"/>
              </w:rPr>
            </w:pPr>
            <w:r w:rsidRPr="00EF5447">
              <w:rPr>
                <w:noProof/>
                <w:lang w:eastAsia="zh-CN"/>
              </w:rPr>
              <w:t>DC_3A-41C-42A_n78A-n257H</w:t>
            </w:r>
          </w:p>
          <w:p w14:paraId="3F308F53" w14:textId="77777777" w:rsidR="008D1E4A" w:rsidRPr="00EF5447" w:rsidRDefault="008D1E4A" w:rsidP="00C620E0">
            <w:pPr>
              <w:pStyle w:val="TAC"/>
              <w:rPr>
                <w:noProof/>
                <w:lang w:eastAsia="zh-CN"/>
              </w:rPr>
            </w:pPr>
            <w:r w:rsidRPr="00EF5447">
              <w:rPr>
                <w:noProof/>
                <w:lang w:eastAsia="zh-CN"/>
              </w:rPr>
              <w:t>DC_3A-41C-42A_n78A-n257I</w:t>
            </w:r>
          </w:p>
          <w:p w14:paraId="44F726AA" w14:textId="77777777" w:rsidR="008D1E4A" w:rsidRPr="00EF5447" w:rsidRDefault="008D1E4A" w:rsidP="00C620E0">
            <w:pPr>
              <w:pStyle w:val="TAC"/>
              <w:rPr>
                <w:noProof/>
              </w:rPr>
            </w:pPr>
            <w:r w:rsidRPr="00EF5447">
              <w:rPr>
                <w:noProof/>
              </w:rPr>
              <w:t>DC_3A-41C-42C_n78A-n257A</w:t>
            </w:r>
          </w:p>
          <w:p w14:paraId="5893147C" w14:textId="77777777" w:rsidR="008D1E4A" w:rsidRPr="00EF5447" w:rsidRDefault="008D1E4A" w:rsidP="00C620E0">
            <w:pPr>
              <w:pStyle w:val="TAC"/>
              <w:rPr>
                <w:noProof/>
                <w:lang w:eastAsia="ko-KR"/>
              </w:rPr>
            </w:pPr>
            <w:r w:rsidRPr="00EF5447">
              <w:rPr>
                <w:noProof/>
                <w:lang w:eastAsia="zh-CN"/>
              </w:rPr>
              <w:t>DC_3A-41C-42C_n78A-n257G</w:t>
            </w:r>
          </w:p>
          <w:p w14:paraId="1D85B2E3" w14:textId="77777777" w:rsidR="008D1E4A" w:rsidRPr="00EF5447" w:rsidRDefault="008D1E4A" w:rsidP="00C620E0">
            <w:pPr>
              <w:pStyle w:val="TAC"/>
              <w:rPr>
                <w:noProof/>
                <w:lang w:eastAsia="ko-KR"/>
              </w:rPr>
            </w:pPr>
            <w:r w:rsidRPr="00EF5447">
              <w:rPr>
                <w:noProof/>
                <w:lang w:eastAsia="zh-CN"/>
              </w:rPr>
              <w:t>DC_3A-41C-42C_n78A-n257H</w:t>
            </w:r>
          </w:p>
          <w:p w14:paraId="2D2C8023" w14:textId="77777777" w:rsidR="008D1E4A" w:rsidRPr="00EF5447" w:rsidRDefault="008D1E4A" w:rsidP="00C620E0">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1F3C981B" w14:textId="77777777" w:rsidR="008D1E4A" w:rsidRPr="00EF5447" w:rsidRDefault="008D1E4A" w:rsidP="00C620E0">
            <w:pPr>
              <w:pStyle w:val="TAC"/>
              <w:rPr>
                <w:rFonts w:cs="Arial"/>
                <w:lang w:eastAsia="zh-CN"/>
              </w:rPr>
            </w:pPr>
            <w:r w:rsidRPr="00EF5447">
              <w:rPr>
                <w:rFonts w:cs="Arial"/>
                <w:lang w:eastAsia="zh-CN"/>
              </w:rPr>
              <w:t>DC_3A_n78A</w:t>
            </w:r>
          </w:p>
          <w:p w14:paraId="72A41208" w14:textId="77777777" w:rsidR="008D1E4A" w:rsidRPr="00EF5447" w:rsidRDefault="008D1E4A" w:rsidP="00C620E0">
            <w:pPr>
              <w:pStyle w:val="TAC"/>
              <w:rPr>
                <w:rFonts w:cs="Arial"/>
                <w:lang w:eastAsia="zh-CN"/>
              </w:rPr>
            </w:pPr>
            <w:r w:rsidRPr="00EF5447">
              <w:rPr>
                <w:rFonts w:cs="Arial"/>
                <w:lang w:eastAsia="zh-CN"/>
              </w:rPr>
              <w:t>DC_3A_n257A</w:t>
            </w:r>
          </w:p>
          <w:p w14:paraId="1B54AF06" w14:textId="77777777" w:rsidR="008D1E4A" w:rsidRPr="00EF5447" w:rsidRDefault="008D1E4A" w:rsidP="00C620E0">
            <w:pPr>
              <w:pStyle w:val="TAC"/>
              <w:rPr>
                <w:rFonts w:cs="Arial"/>
                <w:lang w:eastAsia="zh-CN"/>
              </w:rPr>
            </w:pPr>
            <w:r w:rsidRPr="00EF5447">
              <w:rPr>
                <w:rFonts w:cs="Arial"/>
                <w:lang w:eastAsia="zh-CN"/>
              </w:rPr>
              <w:t>DC_3A_n257G</w:t>
            </w:r>
          </w:p>
          <w:p w14:paraId="1ACB453C" w14:textId="77777777" w:rsidR="008D1E4A" w:rsidRPr="00EF5447" w:rsidRDefault="008D1E4A" w:rsidP="00C620E0">
            <w:pPr>
              <w:pStyle w:val="TAC"/>
              <w:rPr>
                <w:rFonts w:cs="Arial"/>
                <w:lang w:eastAsia="zh-CN"/>
              </w:rPr>
            </w:pPr>
            <w:r w:rsidRPr="00EF5447">
              <w:rPr>
                <w:rFonts w:cs="Arial"/>
                <w:lang w:eastAsia="zh-CN"/>
              </w:rPr>
              <w:t>DC_3A_n257H</w:t>
            </w:r>
          </w:p>
          <w:p w14:paraId="032BD04A" w14:textId="77777777" w:rsidR="008D1E4A" w:rsidRPr="00EF5447" w:rsidRDefault="008D1E4A" w:rsidP="00C620E0">
            <w:pPr>
              <w:pStyle w:val="TAC"/>
              <w:rPr>
                <w:rFonts w:cs="Arial"/>
                <w:lang w:eastAsia="zh-CN"/>
              </w:rPr>
            </w:pPr>
            <w:r w:rsidRPr="00EF5447">
              <w:rPr>
                <w:rFonts w:cs="Arial"/>
                <w:lang w:eastAsia="zh-CN"/>
              </w:rPr>
              <w:t>DC_3A_n257I</w:t>
            </w:r>
          </w:p>
          <w:p w14:paraId="42E250EB" w14:textId="77777777" w:rsidR="008D1E4A" w:rsidRPr="00EF5447" w:rsidRDefault="008D1E4A" w:rsidP="00C620E0">
            <w:pPr>
              <w:pStyle w:val="TAC"/>
              <w:rPr>
                <w:rFonts w:cs="Arial"/>
                <w:lang w:eastAsia="zh-CN"/>
              </w:rPr>
            </w:pPr>
            <w:r w:rsidRPr="00EF5447">
              <w:rPr>
                <w:rFonts w:cs="Arial"/>
                <w:lang w:eastAsia="zh-CN"/>
              </w:rPr>
              <w:t>DC_41A_n78A</w:t>
            </w:r>
          </w:p>
          <w:p w14:paraId="7F471D63" w14:textId="77777777" w:rsidR="008D1E4A" w:rsidRPr="00EF5447" w:rsidRDefault="008D1E4A" w:rsidP="00C620E0">
            <w:pPr>
              <w:pStyle w:val="TAC"/>
              <w:rPr>
                <w:rFonts w:cs="Arial"/>
                <w:lang w:eastAsia="zh-CN"/>
              </w:rPr>
            </w:pPr>
            <w:r w:rsidRPr="00EF5447">
              <w:rPr>
                <w:rFonts w:cs="Arial"/>
                <w:lang w:eastAsia="zh-CN"/>
              </w:rPr>
              <w:t>DC_41A_n257A</w:t>
            </w:r>
          </w:p>
          <w:p w14:paraId="663F63E3" w14:textId="77777777" w:rsidR="008D1E4A" w:rsidRPr="00EF5447" w:rsidRDefault="008D1E4A" w:rsidP="00C620E0">
            <w:pPr>
              <w:pStyle w:val="TAC"/>
              <w:rPr>
                <w:rFonts w:cs="Arial"/>
                <w:lang w:eastAsia="zh-CN"/>
              </w:rPr>
            </w:pPr>
            <w:r w:rsidRPr="00EF5447">
              <w:rPr>
                <w:rFonts w:cs="Arial"/>
                <w:lang w:eastAsia="zh-CN"/>
              </w:rPr>
              <w:t>DC_41A_n257G</w:t>
            </w:r>
          </w:p>
          <w:p w14:paraId="28E7DE4C" w14:textId="77777777" w:rsidR="008D1E4A" w:rsidRPr="00EF5447" w:rsidRDefault="008D1E4A" w:rsidP="00C620E0">
            <w:pPr>
              <w:pStyle w:val="TAC"/>
              <w:rPr>
                <w:rFonts w:cs="Arial"/>
                <w:lang w:eastAsia="zh-CN"/>
              </w:rPr>
            </w:pPr>
            <w:r w:rsidRPr="00EF5447">
              <w:rPr>
                <w:rFonts w:cs="Arial"/>
                <w:lang w:eastAsia="zh-CN"/>
              </w:rPr>
              <w:t>DC_41A_n257H</w:t>
            </w:r>
          </w:p>
          <w:p w14:paraId="6247D37D" w14:textId="77777777" w:rsidR="008D1E4A" w:rsidRPr="00EF5447" w:rsidRDefault="008D1E4A" w:rsidP="00C620E0">
            <w:pPr>
              <w:pStyle w:val="TAC"/>
              <w:rPr>
                <w:rFonts w:cs="Arial"/>
                <w:lang w:eastAsia="zh-CN"/>
              </w:rPr>
            </w:pPr>
            <w:r w:rsidRPr="00EF5447">
              <w:rPr>
                <w:rFonts w:cs="Arial"/>
                <w:lang w:eastAsia="zh-CN"/>
              </w:rPr>
              <w:t>DC_41A_n257I</w:t>
            </w:r>
          </w:p>
          <w:p w14:paraId="78893FFE" w14:textId="77777777" w:rsidR="008D1E4A" w:rsidRPr="00EF5447" w:rsidRDefault="008D1E4A" w:rsidP="00C620E0">
            <w:pPr>
              <w:pStyle w:val="TAC"/>
              <w:rPr>
                <w:rFonts w:cs="Arial"/>
                <w:lang w:eastAsia="zh-CN"/>
              </w:rPr>
            </w:pPr>
            <w:r w:rsidRPr="00EF5447">
              <w:rPr>
                <w:rFonts w:cs="Arial"/>
                <w:lang w:eastAsia="zh-CN"/>
              </w:rPr>
              <w:t>DC_41C_n78A</w:t>
            </w:r>
          </w:p>
          <w:p w14:paraId="4468EE75" w14:textId="77777777" w:rsidR="008D1E4A" w:rsidRPr="00EF5447" w:rsidRDefault="008D1E4A" w:rsidP="00C620E0">
            <w:pPr>
              <w:pStyle w:val="TAC"/>
              <w:rPr>
                <w:rFonts w:cs="Arial"/>
                <w:lang w:eastAsia="zh-CN"/>
              </w:rPr>
            </w:pPr>
            <w:r w:rsidRPr="00EF5447">
              <w:rPr>
                <w:rFonts w:cs="Arial"/>
                <w:lang w:eastAsia="zh-CN"/>
              </w:rPr>
              <w:t>DC_41C_n257A</w:t>
            </w:r>
          </w:p>
          <w:p w14:paraId="0890C9A9"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59512FD"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33064F66"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1420CD94" w14:textId="77777777" w:rsidR="008D1E4A" w:rsidRPr="00EF5447" w:rsidRDefault="008D1E4A" w:rsidP="00C620E0">
            <w:pPr>
              <w:pStyle w:val="TAC"/>
              <w:rPr>
                <w:rFonts w:cs="Arial"/>
                <w:lang w:eastAsia="zh-CN"/>
              </w:rPr>
            </w:pPr>
            <w:r w:rsidRPr="00EF5447">
              <w:rPr>
                <w:rFonts w:cs="Arial"/>
                <w:lang w:eastAsia="zh-CN"/>
              </w:rPr>
              <w:t>DC_42A_n257A</w:t>
            </w:r>
          </w:p>
          <w:p w14:paraId="497B7238" w14:textId="77777777" w:rsidR="008D1E4A" w:rsidRPr="00EF5447" w:rsidRDefault="008D1E4A" w:rsidP="00C620E0">
            <w:pPr>
              <w:pStyle w:val="TAC"/>
              <w:rPr>
                <w:rFonts w:cs="Arial"/>
                <w:lang w:eastAsia="zh-CN"/>
              </w:rPr>
            </w:pPr>
            <w:r w:rsidRPr="00EF5447">
              <w:rPr>
                <w:rFonts w:cs="Arial"/>
                <w:lang w:eastAsia="zh-CN"/>
              </w:rPr>
              <w:t>DC_42A_n257G</w:t>
            </w:r>
          </w:p>
          <w:p w14:paraId="1FD9A4D0" w14:textId="77777777" w:rsidR="008D1E4A" w:rsidRPr="00EF5447" w:rsidRDefault="008D1E4A" w:rsidP="00C620E0">
            <w:pPr>
              <w:pStyle w:val="TAC"/>
              <w:rPr>
                <w:rFonts w:cs="Arial"/>
                <w:lang w:eastAsia="zh-CN"/>
              </w:rPr>
            </w:pPr>
            <w:r w:rsidRPr="00EF5447">
              <w:rPr>
                <w:rFonts w:cs="Arial"/>
                <w:lang w:eastAsia="zh-CN"/>
              </w:rPr>
              <w:t>DC_42A_n257H</w:t>
            </w:r>
          </w:p>
          <w:p w14:paraId="7B948A90" w14:textId="77777777" w:rsidR="008D1E4A" w:rsidRPr="00EF5447" w:rsidRDefault="008D1E4A" w:rsidP="00C620E0">
            <w:pPr>
              <w:pStyle w:val="TAC"/>
              <w:rPr>
                <w:rFonts w:cs="Arial"/>
                <w:lang w:eastAsia="zh-CN"/>
              </w:rPr>
            </w:pPr>
            <w:r w:rsidRPr="00EF5447">
              <w:rPr>
                <w:rFonts w:cs="Arial"/>
                <w:lang w:eastAsia="zh-CN"/>
              </w:rPr>
              <w:t>DC_42A_n257I</w:t>
            </w:r>
          </w:p>
          <w:p w14:paraId="0C94AFB3" w14:textId="77777777" w:rsidR="008D1E4A" w:rsidRPr="00EF5447" w:rsidRDefault="008D1E4A" w:rsidP="00C620E0">
            <w:pPr>
              <w:pStyle w:val="TAC"/>
              <w:rPr>
                <w:rFonts w:cs="Arial"/>
                <w:lang w:eastAsia="zh-CN"/>
              </w:rPr>
            </w:pPr>
            <w:r w:rsidRPr="00EF5447">
              <w:rPr>
                <w:rFonts w:cs="Arial"/>
                <w:lang w:eastAsia="zh-CN"/>
              </w:rPr>
              <w:t>DC_42C_n257A</w:t>
            </w:r>
          </w:p>
          <w:p w14:paraId="3F252365" w14:textId="77777777" w:rsidR="008D1E4A" w:rsidRPr="00EF5447" w:rsidRDefault="008D1E4A" w:rsidP="00C620E0">
            <w:pPr>
              <w:pStyle w:val="TAC"/>
              <w:rPr>
                <w:rFonts w:cs="Arial"/>
                <w:lang w:eastAsia="zh-CN"/>
              </w:rPr>
            </w:pPr>
            <w:r w:rsidRPr="00EF5447">
              <w:rPr>
                <w:rFonts w:cs="Arial"/>
                <w:lang w:eastAsia="zh-CN"/>
              </w:rPr>
              <w:t>DC_42C_n257G</w:t>
            </w:r>
          </w:p>
          <w:p w14:paraId="0ECBAA78"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65769BA"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00E73F95" w14:textId="77777777" w:rsidTr="00C620E0">
        <w:trPr>
          <w:trHeight w:val="187"/>
          <w:jc w:val="center"/>
        </w:trPr>
        <w:tc>
          <w:tcPr>
            <w:tcW w:w="3969" w:type="dxa"/>
            <w:shd w:val="clear" w:color="auto" w:fill="auto"/>
            <w:noWrap/>
            <w:tcMar>
              <w:top w:w="28" w:type="dxa"/>
              <w:left w:w="28" w:type="dxa"/>
              <w:bottom w:w="28" w:type="dxa"/>
              <w:right w:w="28" w:type="dxa"/>
            </w:tcMar>
          </w:tcPr>
          <w:p w14:paraId="0E7014BA" w14:textId="77777777" w:rsidR="008D1E4A" w:rsidRPr="00EF5447" w:rsidRDefault="008D1E4A" w:rsidP="00C620E0">
            <w:pPr>
              <w:pStyle w:val="TAC"/>
              <w:rPr>
                <w:noProof/>
              </w:rPr>
            </w:pPr>
            <w:r w:rsidRPr="00EF5447">
              <w:rPr>
                <w:noProof/>
              </w:rPr>
              <w:lastRenderedPageBreak/>
              <w:t>DC_19A-21A-42A_n77A-n257A</w:t>
            </w:r>
          </w:p>
          <w:p w14:paraId="7CD7CD14" w14:textId="77777777" w:rsidR="008D1E4A" w:rsidRPr="00EF5447" w:rsidRDefault="008D1E4A" w:rsidP="00C620E0">
            <w:pPr>
              <w:pStyle w:val="TAC"/>
              <w:rPr>
                <w:noProof/>
                <w:lang w:eastAsia="ko-KR"/>
              </w:rPr>
            </w:pPr>
            <w:r w:rsidRPr="00EF5447">
              <w:rPr>
                <w:noProof/>
                <w:lang w:eastAsia="zh-CN"/>
              </w:rPr>
              <w:t>DC_19A-21A-42A_n77A-n257G</w:t>
            </w:r>
          </w:p>
          <w:p w14:paraId="7DE36A3A" w14:textId="77777777" w:rsidR="008D1E4A" w:rsidRPr="00EF5447" w:rsidRDefault="008D1E4A" w:rsidP="00C620E0">
            <w:pPr>
              <w:pStyle w:val="TAC"/>
              <w:rPr>
                <w:noProof/>
                <w:lang w:eastAsia="ko-KR"/>
              </w:rPr>
            </w:pPr>
            <w:r w:rsidRPr="00EF5447">
              <w:rPr>
                <w:noProof/>
                <w:lang w:eastAsia="zh-CN"/>
              </w:rPr>
              <w:t>DC_19A-21A-42A_n77A-n257H</w:t>
            </w:r>
          </w:p>
          <w:p w14:paraId="186F3DEA" w14:textId="77777777" w:rsidR="008D1E4A" w:rsidRPr="00EF5447" w:rsidRDefault="008D1E4A" w:rsidP="00C620E0">
            <w:pPr>
              <w:pStyle w:val="TAC"/>
              <w:rPr>
                <w:noProof/>
                <w:lang w:eastAsia="zh-CN"/>
              </w:rPr>
            </w:pPr>
            <w:r w:rsidRPr="00EF5447">
              <w:rPr>
                <w:noProof/>
                <w:lang w:eastAsia="zh-CN"/>
              </w:rPr>
              <w:t>DC_19A-21A-42A_n77A-n257I</w:t>
            </w:r>
          </w:p>
          <w:p w14:paraId="7EA703CF" w14:textId="77777777" w:rsidR="008D1E4A" w:rsidRPr="00EF5447" w:rsidRDefault="008D1E4A" w:rsidP="00C620E0">
            <w:pPr>
              <w:pStyle w:val="TAC"/>
              <w:rPr>
                <w:noProof/>
              </w:rPr>
            </w:pPr>
            <w:r w:rsidRPr="00EF5447">
              <w:rPr>
                <w:noProof/>
              </w:rPr>
              <w:t>DC_19A-21A-42C_n77A-n257A</w:t>
            </w:r>
          </w:p>
          <w:p w14:paraId="684A192D" w14:textId="77777777" w:rsidR="008D1E4A" w:rsidRPr="00EF5447" w:rsidRDefault="008D1E4A" w:rsidP="00C620E0">
            <w:pPr>
              <w:pStyle w:val="TAC"/>
              <w:rPr>
                <w:noProof/>
                <w:lang w:eastAsia="ko-KR"/>
              </w:rPr>
            </w:pPr>
            <w:r w:rsidRPr="00EF5447">
              <w:rPr>
                <w:noProof/>
                <w:lang w:eastAsia="zh-CN"/>
              </w:rPr>
              <w:t>DC_19A-21A-42C_n77A-n257G</w:t>
            </w:r>
          </w:p>
          <w:p w14:paraId="7DB4D2A6" w14:textId="77777777" w:rsidR="008D1E4A" w:rsidRPr="00EF5447" w:rsidRDefault="008D1E4A" w:rsidP="00C620E0">
            <w:pPr>
              <w:pStyle w:val="TAC"/>
              <w:rPr>
                <w:noProof/>
                <w:lang w:eastAsia="ko-KR"/>
              </w:rPr>
            </w:pPr>
            <w:r w:rsidRPr="00EF5447">
              <w:rPr>
                <w:noProof/>
                <w:lang w:eastAsia="zh-CN"/>
              </w:rPr>
              <w:t>DC_19A-21A-42C_n77A-n257H</w:t>
            </w:r>
          </w:p>
          <w:p w14:paraId="1D021B73" w14:textId="77777777" w:rsidR="008D1E4A" w:rsidRPr="00EF5447" w:rsidRDefault="008D1E4A" w:rsidP="00C620E0">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74E3C90A" w14:textId="77777777" w:rsidR="008D1E4A" w:rsidRPr="00EF5447" w:rsidRDefault="008D1E4A" w:rsidP="00C620E0">
            <w:pPr>
              <w:pStyle w:val="TAC"/>
              <w:rPr>
                <w:rFonts w:cs="Arial"/>
                <w:lang w:eastAsia="zh-CN"/>
              </w:rPr>
            </w:pPr>
            <w:r w:rsidRPr="00EF5447">
              <w:rPr>
                <w:rFonts w:cs="Arial"/>
                <w:lang w:eastAsia="zh-CN"/>
              </w:rPr>
              <w:t>DC_19A_n77A</w:t>
            </w:r>
          </w:p>
          <w:p w14:paraId="61A482A9" w14:textId="77777777" w:rsidR="008D1E4A" w:rsidRPr="00EF5447" w:rsidRDefault="008D1E4A" w:rsidP="00C620E0">
            <w:pPr>
              <w:pStyle w:val="TAC"/>
              <w:rPr>
                <w:rFonts w:cs="Arial"/>
                <w:lang w:eastAsia="zh-CN"/>
              </w:rPr>
            </w:pPr>
            <w:r w:rsidRPr="00EF5447">
              <w:rPr>
                <w:rFonts w:cs="Arial"/>
                <w:lang w:eastAsia="zh-CN"/>
              </w:rPr>
              <w:t>DC_19A_n257A</w:t>
            </w:r>
          </w:p>
          <w:p w14:paraId="7F357B50" w14:textId="77777777" w:rsidR="008D1E4A" w:rsidRPr="00EF5447" w:rsidRDefault="008D1E4A" w:rsidP="00C620E0">
            <w:pPr>
              <w:pStyle w:val="TAC"/>
              <w:rPr>
                <w:rFonts w:cs="Arial"/>
                <w:lang w:eastAsia="zh-CN"/>
              </w:rPr>
            </w:pPr>
            <w:r w:rsidRPr="00EF5447">
              <w:rPr>
                <w:rFonts w:cs="Arial"/>
                <w:lang w:eastAsia="zh-CN"/>
              </w:rPr>
              <w:t>DC_19A_n257G</w:t>
            </w:r>
          </w:p>
          <w:p w14:paraId="41C897CF" w14:textId="77777777" w:rsidR="008D1E4A" w:rsidRPr="00EF5447" w:rsidRDefault="008D1E4A" w:rsidP="00C620E0">
            <w:pPr>
              <w:pStyle w:val="TAC"/>
              <w:rPr>
                <w:rFonts w:cs="Arial"/>
                <w:lang w:eastAsia="zh-CN"/>
              </w:rPr>
            </w:pPr>
            <w:r w:rsidRPr="00EF5447">
              <w:rPr>
                <w:rFonts w:cs="Arial"/>
                <w:lang w:eastAsia="zh-CN"/>
              </w:rPr>
              <w:t>DC_19A_n257H</w:t>
            </w:r>
          </w:p>
          <w:p w14:paraId="4774C1D5" w14:textId="77777777" w:rsidR="008D1E4A" w:rsidRPr="00EF5447" w:rsidRDefault="008D1E4A" w:rsidP="00C620E0">
            <w:pPr>
              <w:pStyle w:val="TAC"/>
              <w:rPr>
                <w:rFonts w:cs="Arial"/>
                <w:lang w:eastAsia="zh-CN"/>
              </w:rPr>
            </w:pPr>
            <w:r w:rsidRPr="00EF5447">
              <w:rPr>
                <w:rFonts w:cs="Arial"/>
                <w:lang w:eastAsia="zh-CN"/>
              </w:rPr>
              <w:t>DC_19A_n257I</w:t>
            </w:r>
          </w:p>
          <w:p w14:paraId="653CD5DA" w14:textId="77777777" w:rsidR="008D1E4A" w:rsidRPr="00EF5447" w:rsidRDefault="008D1E4A" w:rsidP="00C620E0">
            <w:pPr>
              <w:pStyle w:val="TAC"/>
              <w:rPr>
                <w:rFonts w:cs="Arial"/>
                <w:lang w:eastAsia="zh-CN"/>
              </w:rPr>
            </w:pPr>
            <w:r w:rsidRPr="00EF5447">
              <w:rPr>
                <w:rFonts w:cs="Arial"/>
                <w:lang w:eastAsia="zh-CN"/>
              </w:rPr>
              <w:t>DC_21A_n77A</w:t>
            </w:r>
          </w:p>
          <w:p w14:paraId="69E5055A" w14:textId="77777777" w:rsidR="008D1E4A" w:rsidRPr="00EF5447" w:rsidRDefault="008D1E4A" w:rsidP="00C620E0">
            <w:pPr>
              <w:pStyle w:val="TAC"/>
              <w:rPr>
                <w:rFonts w:cs="Arial"/>
                <w:lang w:eastAsia="zh-CN"/>
              </w:rPr>
            </w:pPr>
            <w:r w:rsidRPr="00EF5447">
              <w:rPr>
                <w:rFonts w:cs="Arial"/>
                <w:lang w:eastAsia="zh-CN"/>
              </w:rPr>
              <w:t>DC_21A_n257A</w:t>
            </w:r>
          </w:p>
          <w:p w14:paraId="120B42E3" w14:textId="77777777" w:rsidR="008D1E4A" w:rsidRPr="00EF5447" w:rsidRDefault="008D1E4A" w:rsidP="00C620E0">
            <w:pPr>
              <w:pStyle w:val="TAC"/>
              <w:rPr>
                <w:rFonts w:cs="Arial"/>
                <w:lang w:eastAsia="zh-CN"/>
              </w:rPr>
            </w:pPr>
            <w:r w:rsidRPr="00EF5447">
              <w:rPr>
                <w:rFonts w:cs="Arial"/>
                <w:lang w:eastAsia="zh-CN"/>
              </w:rPr>
              <w:t>DC_21A_n257G</w:t>
            </w:r>
          </w:p>
          <w:p w14:paraId="5511B53D" w14:textId="77777777" w:rsidR="008D1E4A" w:rsidRPr="00EF5447" w:rsidRDefault="008D1E4A" w:rsidP="00C620E0">
            <w:pPr>
              <w:pStyle w:val="TAC"/>
              <w:rPr>
                <w:rFonts w:cs="Arial"/>
                <w:lang w:eastAsia="zh-CN"/>
              </w:rPr>
            </w:pPr>
            <w:r w:rsidRPr="00EF5447">
              <w:rPr>
                <w:rFonts w:cs="Arial"/>
                <w:lang w:eastAsia="zh-CN"/>
              </w:rPr>
              <w:t>DC_21A_n257H</w:t>
            </w:r>
          </w:p>
          <w:p w14:paraId="2362B689" w14:textId="77777777" w:rsidR="008D1E4A" w:rsidRPr="00EF5447" w:rsidRDefault="008D1E4A" w:rsidP="00C620E0">
            <w:pPr>
              <w:pStyle w:val="TAC"/>
              <w:rPr>
                <w:rFonts w:cs="Arial"/>
                <w:lang w:eastAsia="zh-CN"/>
              </w:rPr>
            </w:pPr>
            <w:r w:rsidRPr="00EF5447">
              <w:rPr>
                <w:rFonts w:cs="Arial"/>
                <w:lang w:eastAsia="zh-CN"/>
              </w:rPr>
              <w:t>DC_21A_n257I</w:t>
            </w:r>
          </w:p>
          <w:p w14:paraId="1D01634A" w14:textId="77777777" w:rsidR="008D1E4A" w:rsidRPr="00EF5447" w:rsidRDefault="008D1E4A" w:rsidP="00C620E0">
            <w:pPr>
              <w:pStyle w:val="TAC"/>
              <w:rPr>
                <w:rFonts w:cs="Arial"/>
                <w:lang w:eastAsia="zh-CN"/>
              </w:rPr>
            </w:pPr>
            <w:r w:rsidRPr="00EF5447">
              <w:rPr>
                <w:rFonts w:cs="Arial"/>
                <w:lang w:eastAsia="zh-CN"/>
              </w:rPr>
              <w:t>DC_42A_n257A</w:t>
            </w:r>
          </w:p>
          <w:p w14:paraId="594AC63A" w14:textId="77777777" w:rsidR="008D1E4A" w:rsidRPr="00EF5447" w:rsidRDefault="008D1E4A" w:rsidP="00C620E0">
            <w:pPr>
              <w:pStyle w:val="TAC"/>
              <w:rPr>
                <w:rFonts w:cs="Arial"/>
                <w:lang w:eastAsia="zh-CN"/>
              </w:rPr>
            </w:pPr>
            <w:r w:rsidRPr="00EF5447">
              <w:rPr>
                <w:rFonts w:cs="Arial"/>
                <w:lang w:eastAsia="zh-CN"/>
              </w:rPr>
              <w:t>DC_42A_n257G</w:t>
            </w:r>
          </w:p>
          <w:p w14:paraId="24A38FB1" w14:textId="77777777" w:rsidR="008D1E4A" w:rsidRPr="00EF5447" w:rsidRDefault="008D1E4A" w:rsidP="00C620E0">
            <w:pPr>
              <w:pStyle w:val="TAC"/>
              <w:rPr>
                <w:rFonts w:cs="Arial"/>
                <w:lang w:eastAsia="zh-CN"/>
              </w:rPr>
            </w:pPr>
            <w:r w:rsidRPr="00EF5447">
              <w:rPr>
                <w:rFonts w:cs="Arial"/>
                <w:lang w:eastAsia="zh-CN"/>
              </w:rPr>
              <w:t>DC_42A_n257H</w:t>
            </w:r>
          </w:p>
          <w:p w14:paraId="31CC2D0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2E713F1E" w14:textId="77777777" w:rsidTr="00C620E0">
        <w:trPr>
          <w:trHeight w:val="187"/>
          <w:jc w:val="center"/>
        </w:trPr>
        <w:tc>
          <w:tcPr>
            <w:tcW w:w="3969" w:type="dxa"/>
            <w:shd w:val="clear" w:color="auto" w:fill="auto"/>
            <w:noWrap/>
            <w:tcMar>
              <w:top w:w="28" w:type="dxa"/>
              <w:left w:w="28" w:type="dxa"/>
              <w:bottom w:w="28" w:type="dxa"/>
              <w:right w:w="28" w:type="dxa"/>
            </w:tcMar>
          </w:tcPr>
          <w:p w14:paraId="427EDDCB" w14:textId="77777777" w:rsidR="008D1E4A" w:rsidRPr="00EF5447" w:rsidRDefault="008D1E4A" w:rsidP="00C620E0">
            <w:pPr>
              <w:pStyle w:val="TAC"/>
              <w:rPr>
                <w:noProof/>
              </w:rPr>
            </w:pPr>
            <w:r w:rsidRPr="00EF5447">
              <w:rPr>
                <w:noProof/>
              </w:rPr>
              <w:t>DC_19A-21A-42A_n78A-n257A</w:t>
            </w:r>
          </w:p>
          <w:p w14:paraId="180F8419" w14:textId="77777777" w:rsidR="008D1E4A" w:rsidRPr="00EF5447" w:rsidRDefault="008D1E4A" w:rsidP="00C620E0">
            <w:pPr>
              <w:pStyle w:val="TAC"/>
              <w:rPr>
                <w:noProof/>
                <w:lang w:eastAsia="ko-KR"/>
              </w:rPr>
            </w:pPr>
            <w:r w:rsidRPr="00EF5447">
              <w:rPr>
                <w:noProof/>
                <w:lang w:eastAsia="zh-CN"/>
              </w:rPr>
              <w:t>DC_19A-21A-42A_n78A-n257G</w:t>
            </w:r>
          </w:p>
          <w:p w14:paraId="264B7FBC" w14:textId="77777777" w:rsidR="008D1E4A" w:rsidRPr="00EF5447" w:rsidRDefault="008D1E4A" w:rsidP="00C620E0">
            <w:pPr>
              <w:pStyle w:val="TAC"/>
              <w:rPr>
                <w:noProof/>
                <w:lang w:eastAsia="ko-KR"/>
              </w:rPr>
            </w:pPr>
            <w:r w:rsidRPr="00EF5447">
              <w:rPr>
                <w:noProof/>
                <w:lang w:eastAsia="zh-CN"/>
              </w:rPr>
              <w:t>DC_19A-21A-42A_n78A-n257H</w:t>
            </w:r>
          </w:p>
          <w:p w14:paraId="3970222B" w14:textId="77777777" w:rsidR="008D1E4A" w:rsidRPr="00EF5447" w:rsidRDefault="008D1E4A" w:rsidP="00C620E0">
            <w:pPr>
              <w:pStyle w:val="TAC"/>
              <w:rPr>
                <w:noProof/>
                <w:lang w:eastAsia="zh-CN"/>
              </w:rPr>
            </w:pPr>
            <w:r w:rsidRPr="00EF5447">
              <w:rPr>
                <w:noProof/>
                <w:lang w:eastAsia="zh-CN"/>
              </w:rPr>
              <w:t>DC_19A-21A-42A_n78A-n257I</w:t>
            </w:r>
          </w:p>
          <w:p w14:paraId="1DDBA16B" w14:textId="77777777" w:rsidR="008D1E4A" w:rsidRPr="00EF5447" w:rsidRDefault="008D1E4A" w:rsidP="00C620E0">
            <w:pPr>
              <w:pStyle w:val="TAC"/>
              <w:rPr>
                <w:noProof/>
              </w:rPr>
            </w:pPr>
            <w:r w:rsidRPr="00EF5447">
              <w:rPr>
                <w:noProof/>
              </w:rPr>
              <w:t>DC_19A-21A-42C_n78A-n257A</w:t>
            </w:r>
          </w:p>
          <w:p w14:paraId="0DCC3887" w14:textId="77777777" w:rsidR="008D1E4A" w:rsidRPr="00EF5447" w:rsidRDefault="008D1E4A" w:rsidP="00C620E0">
            <w:pPr>
              <w:pStyle w:val="TAC"/>
              <w:rPr>
                <w:noProof/>
                <w:lang w:eastAsia="ko-KR"/>
              </w:rPr>
            </w:pPr>
            <w:r w:rsidRPr="00EF5447">
              <w:rPr>
                <w:noProof/>
                <w:lang w:eastAsia="zh-CN"/>
              </w:rPr>
              <w:t>DC_19A-21A-42C_n78A-n257G</w:t>
            </w:r>
          </w:p>
          <w:p w14:paraId="6EA13E6D" w14:textId="77777777" w:rsidR="008D1E4A" w:rsidRPr="00EF5447" w:rsidRDefault="008D1E4A" w:rsidP="00C620E0">
            <w:pPr>
              <w:pStyle w:val="TAC"/>
              <w:rPr>
                <w:noProof/>
                <w:lang w:eastAsia="ko-KR"/>
              </w:rPr>
            </w:pPr>
            <w:r w:rsidRPr="00EF5447">
              <w:rPr>
                <w:noProof/>
                <w:lang w:eastAsia="zh-CN"/>
              </w:rPr>
              <w:t>DC_19A-21A-42C_n78A-n257H</w:t>
            </w:r>
          </w:p>
          <w:p w14:paraId="3AE4BBF5" w14:textId="77777777" w:rsidR="008D1E4A" w:rsidRPr="00EF5447" w:rsidRDefault="008D1E4A" w:rsidP="00C620E0">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740B7041" w14:textId="77777777" w:rsidR="008D1E4A" w:rsidRPr="00EF5447" w:rsidRDefault="008D1E4A" w:rsidP="00C620E0">
            <w:pPr>
              <w:pStyle w:val="TAC"/>
              <w:rPr>
                <w:rFonts w:cs="Arial"/>
                <w:lang w:eastAsia="zh-CN"/>
              </w:rPr>
            </w:pPr>
            <w:r w:rsidRPr="00EF5447">
              <w:rPr>
                <w:rFonts w:cs="Arial"/>
                <w:lang w:eastAsia="zh-CN"/>
              </w:rPr>
              <w:t>DC_19A_n78A</w:t>
            </w:r>
          </w:p>
          <w:p w14:paraId="75DE6E0A" w14:textId="77777777" w:rsidR="008D1E4A" w:rsidRPr="00EF5447" w:rsidRDefault="008D1E4A" w:rsidP="00C620E0">
            <w:pPr>
              <w:pStyle w:val="TAC"/>
              <w:rPr>
                <w:rFonts w:cs="Arial"/>
                <w:lang w:eastAsia="zh-CN"/>
              </w:rPr>
            </w:pPr>
            <w:r w:rsidRPr="00EF5447">
              <w:rPr>
                <w:rFonts w:cs="Arial"/>
                <w:lang w:eastAsia="zh-CN"/>
              </w:rPr>
              <w:t>DC_19A_n257A</w:t>
            </w:r>
          </w:p>
          <w:p w14:paraId="71305C5B" w14:textId="77777777" w:rsidR="008D1E4A" w:rsidRPr="00EF5447" w:rsidRDefault="008D1E4A" w:rsidP="00C620E0">
            <w:pPr>
              <w:pStyle w:val="TAC"/>
              <w:rPr>
                <w:rFonts w:cs="Arial"/>
                <w:lang w:eastAsia="zh-CN"/>
              </w:rPr>
            </w:pPr>
            <w:r w:rsidRPr="00EF5447">
              <w:rPr>
                <w:rFonts w:cs="Arial"/>
                <w:lang w:eastAsia="zh-CN"/>
              </w:rPr>
              <w:t>DC_19A_n257G</w:t>
            </w:r>
          </w:p>
          <w:p w14:paraId="67541075" w14:textId="77777777" w:rsidR="008D1E4A" w:rsidRPr="00EF5447" w:rsidRDefault="008D1E4A" w:rsidP="00C620E0">
            <w:pPr>
              <w:pStyle w:val="TAC"/>
              <w:rPr>
                <w:rFonts w:cs="Arial"/>
                <w:lang w:eastAsia="zh-CN"/>
              </w:rPr>
            </w:pPr>
            <w:r w:rsidRPr="00EF5447">
              <w:rPr>
                <w:rFonts w:cs="Arial"/>
                <w:lang w:eastAsia="zh-CN"/>
              </w:rPr>
              <w:t>DC_19A_n257H</w:t>
            </w:r>
          </w:p>
          <w:p w14:paraId="1F084D05" w14:textId="77777777" w:rsidR="008D1E4A" w:rsidRPr="00EF5447" w:rsidRDefault="008D1E4A" w:rsidP="00C620E0">
            <w:pPr>
              <w:pStyle w:val="TAC"/>
              <w:rPr>
                <w:rFonts w:cs="Arial"/>
                <w:lang w:eastAsia="zh-CN"/>
              </w:rPr>
            </w:pPr>
            <w:r w:rsidRPr="00EF5447">
              <w:rPr>
                <w:rFonts w:cs="Arial"/>
                <w:lang w:eastAsia="zh-CN"/>
              </w:rPr>
              <w:t>DC_19A_n257I</w:t>
            </w:r>
          </w:p>
          <w:p w14:paraId="1C7F7D9A" w14:textId="77777777" w:rsidR="008D1E4A" w:rsidRPr="00EF5447" w:rsidRDefault="008D1E4A" w:rsidP="00C620E0">
            <w:pPr>
              <w:pStyle w:val="TAC"/>
              <w:rPr>
                <w:rFonts w:cs="Arial"/>
                <w:lang w:eastAsia="zh-CN"/>
              </w:rPr>
            </w:pPr>
            <w:r w:rsidRPr="00EF5447">
              <w:rPr>
                <w:rFonts w:cs="Arial"/>
                <w:lang w:eastAsia="zh-CN"/>
              </w:rPr>
              <w:t>DC_21A_n78A</w:t>
            </w:r>
          </w:p>
          <w:p w14:paraId="62024D0B" w14:textId="77777777" w:rsidR="008D1E4A" w:rsidRPr="00EF5447" w:rsidRDefault="008D1E4A" w:rsidP="00C620E0">
            <w:pPr>
              <w:pStyle w:val="TAC"/>
              <w:rPr>
                <w:rFonts w:cs="Arial"/>
                <w:lang w:eastAsia="zh-CN"/>
              </w:rPr>
            </w:pPr>
            <w:r w:rsidRPr="00EF5447">
              <w:rPr>
                <w:rFonts w:cs="Arial"/>
                <w:lang w:eastAsia="zh-CN"/>
              </w:rPr>
              <w:t>DC_21A_n257A</w:t>
            </w:r>
          </w:p>
          <w:p w14:paraId="0D527F82" w14:textId="77777777" w:rsidR="008D1E4A" w:rsidRPr="00EF5447" w:rsidRDefault="008D1E4A" w:rsidP="00C620E0">
            <w:pPr>
              <w:pStyle w:val="TAC"/>
              <w:rPr>
                <w:rFonts w:cs="Arial"/>
                <w:lang w:eastAsia="zh-CN"/>
              </w:rPr>
            </w:pPr>
            <w:r w:rsidRPr="00EF5447">
              <w:rPr>
                <w:rFonts w:cs="Arial"/>
                <w:lang w:eastAsia="zh-CN"/>
              </w:rPr>
              <w:t>DC_21A_n257G</w:t>
            </w:r>
          </w:p>
          <w:p w14:paraId="30F24FE8" w14:textId="77777777" w:rsidR="008D1E4A" w:rsidRPr="00EF5447" w:rsidRDefault="008D1E4A" w:rsidP="00C620E0">
            <w:pPr>
              <w:pStyle w:val="TAC"/>
              <w:rPr>
                <w:rFonts w:cs="Arial"/>
                <w:lang w:eastAsia="zh-CN"/>
              </w:rPr>
            </w:pPr>
            <w:r w:rsidRPr="00EF5447">
              <w:rPr>
                <w:rFonts w:cs="Arial"/>
                <w:lang w:eastAsia="zh-CN"/>
              </w:rPr>
              <w:t>DC_21A_n257H</w:t>
            </w:r>
          </w:p>
          <w:p w14:paraId="5AF03B2A" w14:textId="77777777" w:rsidR="008D1E4A" w:rsidRPr="00EF5447" w:rsidRDefault="008D1E4A" w:rsidP="00C620E0">
            <w:pPr>
              <w:pStyle w:val="TAC"/>
              <w:rPr>
                <w:rFonts w:cs="Arial"/>
                <w:lang w:eastAsia="zh-CN"/>
              </w:rPr>
            </w:pPr>
            <w:r w:rsidRPr="00EF5447">
              <w:rPr>
                <w:rFonts w:cs="Arial"/>
                <w:lang w:eastAsia="zh-CN"/>
              </w:rPr>
              <w:t>DC_21A_n257I</w:t>
            </w:r>
          </w:p>
          <w:p w14:paraId="4D1AA9D3" w14:textId="77777777" w:rsidR="008D1E4A" w:rsidRPr="00EF5447" w:rsidRDefault="008D1E4A" w:rsidP="00C620E0">
            <w:pPr>
              <w:pStyle w:val="TAC"/>
              <w:rPr>
                <w:rFonts w:cs="Arial"/>
                <w:lang w:eastAsia="zh-CN"/>
              </w:rPr>
            </w:pPr>
            <w:r w:rsidRPr="00EF5447">
              <w:rPr>
                <w:rFonts w:cs="Arial"/>
                <w:lang w:eastAsia="zh-CN"/>
              </w:rPr>
              <w:t>DC_42A_n257A</w:t>
            </w:r>
          </w:p>
          <w:p w14:paraId="12F1EF41" w14:textId="77777777" w:rsidR="008D1E4A" w:rsidRPr="00EF5447" w:rsidRDefault="008D1E4A" w:rsidP="00C620E0">
            <w:pPr>
              <w:pStyle w:val="TAC"/>
              <w:rPr>
                <w:rFonts w:cs="Arial"/>
                <w:lang w:eastAsia="zh-CN"/>
              </w:rPr>
            </w:pPr>
            <w:r w:rsidRPr="00EF5447">
              <w:rPr>
                <w:rFonts w:cs="Arial"/>
                <w:lang w:eastAsia="zh-CN"/>
              </w:rPr>
              <w:t>DC_42A_n257G</w:t>
            </w:r>
          </w:p>
          <w:p w14:paraId="66743DCB" w14:textId="77777777" w:rsidR="008D1E4A" w:rsidRPr="00EF5447" w:rsidRDefault="008D1E4A" w:rsidP="00C620E0">
            <w:pPr>
              <w:pStyle w:val="TAC"/>
              <w:rPr>
                <w:rFonts w:cs="Arial"/>
                <w:lang w:eastAsia="zh-CN"/>
              </w:rPr>
            </w:pPr>
            <w:r w:rsidRPr="00EF5447">
              <w:rPr>
                <w:rFonts w:cs="Arial"/>
                <w:lang w:eastAsia="zh-CN"/>
              </w:rPr>
              <w:t>DC_42A_n257H</w:t>
            </w:r>
          </w:p>
          <w:p w14:paraId="147382E5"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0AB18346" w14:textId="77777777" w:rsidTr="00C620E0">
        <w:trPr>
          <w:trHeight w:val="187"/>
          <w:jc w:val="center"/>
        </w:trPr>
        <w:tc>
          <w:tcPr>
            <w:tcW w:w="3969" w:type="dxa"/>
            <w:shd w:val="clear" w:color="auto" w:fill="auto"/>
            <w:noWrap/>
            <w:tcMar>
              <w:top w:w="28" w:type="dxa"/>
              <w:left w:w="28" w:type="dxa"/>
              <w:bottom w:w="28" w:type="dxa"/>
              <w:right w:w="28" w:type="dxa"/>
            </w:tcMar>
          </w:tcPr>
          <w:p w14:paraId="498F3704" w14:textId="77777777" w:rsidR="008D1E4A" w:rsidRPr="00EF5447" w:rsidRDefault="008D1E4A" w:rsidP="00C620E0">
            <w:pPr>
              <w:pStyle w:val="TAC"/>
              <w:rPr>
                <w:noProof/>
              </w:rPr>
            </w:pPr>
            <w:r w:rsidRPr="00EF5447">
              <w:rPr>
                <w:noProof/>
              </w:rPr>
              <w:t>DC_19A-21A-42A_n79A-n257A</w:t>
            </w:r>
          </w:p>
          <w:p w14:paraId="163E7B7B" w14:textId="77777777" w:rsidR="008D1E4A" w:rsidRPr="00EF5447" w:rsidRDefault="008D1E4A" w:rsidP="00C620E0">
            <w:pPr>
              <w:pStyle w:val="TAC"/>
              <w:rPr>
                <w:noProof/>
                <w:lang w:eastAsia="ko-KR"/>
              </w:rPr>
            </w:pPr>
            <w:r w:rsidRPr="00EF5447">
              <w:rPr>
                <w:noProof/>
                <w:lang w:eastAsia="zh-CN"/>
              </w:rPr>
              <w:t>DC_19A-21A-42A_n79A-n257G</w:t>
            </w:r>
          </w:p>
          <w:p w14:paraId="7613EE27" w14:textId="77777777" w:rsidR="008D1E4A" w:rsidRPr="00EF5447" w:rsidRDefault="008D1E4A" w:rsidP="00C620E0">
            <w:pPr>
              <w:pStyle w:val="TAC"/>
              <w:rPr>
                <w:noProof/>
                <w:lang w:eastAsia="ko-KR"/>
              </w:rPr>
            </w:pPr>
            <w:r w:rsidRPr="00EF5447">
              <w:rPr>
                <w:noProof/>
                <w:lang w:eastAsia="zh-CN"/>
              </w:rPr>
              <w:t>DC_19A-21A-42A_n79A-n257H</w:t>
            </w:r>
          </w:p>
          <w:p w14:paraId="75A45184" w14:textId="77777777" w:rsidR="008D1E4A" w:rsidRPr="00EF5447" w:rsidRDefault="008D1E4A" w:rsidP="00C620E0">
            <w:pPr>
              <w:pStyle w:val="TAC"/>
              <w:rPr>
                <w:noProof/>
                <w:lang w:eastAsia="zh-CN"/>
              </w:rPr>
            </w:pPr>
            <w:r w:rsidRPr="00EF5447">
              <w:rPr>
                <w:noProof/>
                <w:lang w:eastAsia="zh-CN"/>
              </w:rPr>
              <w:t>DC_19A-21A-42A_n79A-n257I</w:t>
            </w:r>
          </w:p>
          <w:p w14:paraId="3BD81ED4" w14:textId="77777777" w:rsidR="008D1E4A" w:rsidRPr="00EF5447" w:rsidRDefault="008D1E4A" w:rsidP="00C620E0">
            <w:pPr>
              <w:pStyle w:val="TAC"/>
              <w:rPr>
                <w:noProof/>
              </w:rPr>
            </w:pPr>
            <w:r w:rsidRPr="00EF5447">
              <w:rPr>
                <w:noProof/>
              </w:rPr>
              <w:t>DC_19A-21A-42C_n79A-n257A</w:t>
            </w:r>
          </w:p>
          <w:p w14:paraId="6D2377D1" w14:textId="77777777" w:rsidR="008D1E4A" w:rsidRPr="00EF5447" w:rsidRDefault="008D1E4A" w:rsidP="00C620E0">
            <w:pPr>
              <w:pStyle w:val="TAC"/>
              <w:rPr>
                <w:noProof/>
                <w:lang w:eastAsia="ko-KR"/>
              </w:rPr>
            </w:pPr>
            <w:r w:rsidRPr="00EF5447">
              <w:rPr>
                <w:noProof/>
                <w:lang w:eastAsia="zh-CN"/>
              </w:rPr>
              <w:t>DC_19A-21A-42C_n79A-n257G</w:t>
            </w:r>
          </w:p>
          <w:p w14:paraId="04B86DBD" w14:textId="77777777" w:rsidR="008D1E4A" w:rsidRPr="00EF5447" w:rsidRDefault="008D1E4A" w:rsidP="00C620E0">
            <w:pPr>
              <w:pStyle w:val="TAC"/>
              <w:rPr>
                <w:noProof/>
                <w:lang w:eastAsia="ko-KR"/>
              </w:rPr>
            </w:pPr>
            <w:r w:rsidRPr="00EF5447">
              <w:rPr>
                <w:noProof/>
                <w:lang w:eastAsia="zh-CN"/>
              </w:rPr>
              <w:t>DC_19A-21A-42C_n79A-n257H</w:t>
            </w:r>
          </w:p>
          <w:p w14:paraId="325692D9" w14:textId="77777777" w:rsidR="008D1E4A" w:rsidRPr="00EF5447" w:rsidRDefault="008D1E4A" w:rsidP="00C620E0">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3E4C6899" w14:textId="77777777" w:rsidR="008D1E4A" w:rsidRPr="00EF5447" w:rsidRDefault="008D1E4A" w:rsidP="00C620E0">
            <w:pPr>
              <w:pStyle w:val="TAC"/>
              <w:rPr>
                <w:rFonts w:cs="Arial"/>
                <w:lang w:eastAsia="zh-CN"/>
              </w:rPr>
            </w:pPr>
            <w:r w:rsidRPr="00EF5447">
              <w:rPr>
                <w:rFonts w:cs="Arial"/>
                <w:lang w:eastAsia="zh-CN"/>
              </w:rPr>
              <w:t>DC_19A_n79A</w:t>
            </w:r>
          </w:p>
          <w:p w14:paraId="1455804A" w14:textId="77777777" w:rsidR="008D1E4A" w:rsidRPr="00EF5447" w:rsidRDefault="008D1E4A" w:rsidP="00C620E0">
            <w:pPr>
              <w:pStyle w:val="TAC"/>
              <w:rPr>
                <w:rFonts w:cs="Arial"/>
                <w:lang w:eastAsia="zh-CN"/>
              </w:rPr>
            </w:pPr>
            <w:r w:rsidRPr="00EF5447">
              <w:rPr>
                <w:rFonts w:cs="Arial"/>
                <w:lang w:eastAsia="zh-CN"/>
              </w:rPr>
              <w:t>DC_19A_n257A</w:t>
            </w:r>
          </w:p>
          <w:p w14:paraId="2F274E08" w14:textId="77777777" w:rsidR="008D1E4A" w:rsidRPr="00EF5447" w:rsidRDefault="008D1E4A" w:rsidP="00C620E0">
            <w:pPr>
              <w:pStyle w:val="TAC"/>
              <w:rPr>
                <w:rFonts w:cs="Arial"/>
                <w:lang w:eastAsia="zh-CN"/>
              </w:rPr>
            </w:pPr>
            <w:r w:rsidRPr="00EF5447">
              <w:rPr>
                <w:rFonts w:cs="Arial"/>
                <w:lang w:eastAsia="zh-CN"/>
              </w:rPr>
              <w:t>DC_19A_n257G</w:t>
            </w:r>
          </w:p>
          <w:p w14:paraId="11E956C3" w14:textId="77777777" w:rsidR="008D1E4A" w:rsidRPr="00EF5447" w:rsidRDefault="008D1E4A" w:rsidP="00C620E0">
            <w:pPr>
              <w:pStyle w:val="TAC"/>
              <w:rPr>
                <w:rFonts w:cs="Arial"/>
                <w:lang w:eastAsia="zh-CN"/>
              </w:rPr>
            </w:pPr>
            <w:r w:rsidRPr="00EF5447">
              <w:rPr>
                <w:rFonts w:cs="Arial"/>
                <w:lang w:eastAsia="zh-CN"/>
              </w:rPr>
              <w:t>DC_19A_n257H</w:t>
            </w:r>
          </w:p>
          <w:p w14:paraId="3FB21FC0" w14:textId="77777777" w:rsidR="008D1E4A" w:rsidRPr="00EF5447" w:rsidRDefault="008D1E4A" w:rsidP="00C620E0">
            <w:pPr>
              <w:pStyle w:val="TAC"/>
              <w:rPr>
                <w:rFonts w:cs="Arial"/>
                <w:lang w:eastAsia="zh-CN"/>
              </w:rPr>
            </w:pPr>
            <w:r w:rsidRPr="00EF5447">
              <w:rPr>
                <w:rFonts w:cs="Arial"/>
                <w:lang w:eastAsia="zh-CN"/>
              </w:rPr>
              <w:t>DC_19A_n257I</w:t>
            </w:r>
          </w:p>
          <w:p w14:paraId="2F78E955" w14:textId="77777777" w:rsidR="008D1E4A" w:rsidRPr="00EF5447" w:rsidRDefault="008D1E4A" w:rsidP="00C620E0">
            <w:pPr>
              <w:pStyle w:val="TAC"/>
              <w:rPr>
                <w:rFonts w:cs="Arial"/>
                <w:lang w:eastAsia="zh-CN"/>
              </w:rPr>
            </w:pPr>
            <w:r w:rsidRPr="00EF5447">
              <w:rPr>
                <w:rFonts w:cs="Arial"/>
                <w:lang w:eastAsia="zh-CN"/>
              </w:rPr>
              <w:t>DC_21A_n79A</w:t>
            </w:r>
          </w:p>
          <w:p w14:paraId="4C9C40E3" w14:textId="77777777" w:rsidR="008D1E4A" w:rsidRPr="00EF5447" w:rsidRDefault="008D1E4A" w:rsidP="00C620E0">
            <w:pPr>
              <w:pStyle w:val="TAC"/>
              <w:rPr>
                <w:rFonts w:cs="Arial"/>
                <w:lang w:eastAsia="zh-CN"/>
              </w:rPr>
            </w:pPr>
            <w:r w:rsidRPr="00EF5447">
              <w:rPr>
                <w:rFonts w:cs="Arial"/>
                <w:lang w:eastAsia="zh-CN"/>
              </w:rPr>
              <w:t>DC_21A_n257A</w:t>
            </w:r>
          </w:p>
          <w:p w14:paraId="21722A98" w14:textId="77777777" w:rsidR="008D1E4A" w:rsidRPr="00EF5447" w:rsidRDefault="008D1E4A" w:rsidP="00C620E0">
            <w:pPr>
              <w:pStyle w:val="TAC"/>
              <w:rPr>
                <w:rFonts w:cs="Arial"/>
                <w:lang w:eastAsia="zh-CN"/>
              </w:rPr>
            </w:pPr>
            <w:r w:rsidRPr="00EF5447">
              <w:rPr>
                <w:rFonts w:cs="Arial"/>
                <w:lang w:eastAsia="zh-CN"/>
              </w:rPr>
              <w:t>DC_21A_n257G</w:t>
            </w:r>
          </w:p>
          <w:p w14:paraId="33D8D2CD" w14:textId="77777777" w:rsidR="008D1E4A" w:rsidRPr="00EF5447" w:rsidRDefault="008D1E4A" w:rsidP="00C620E0">
            <w:pPr>
              <w:pStyle w:val="TAC"/>
              <w:rPr>
                <w:rFonts w:cs="Arial"/>
                <w:lang w:eastAsia="zh-CN"/>
              </w:rPr>
            </w:pPr>
            <w:r w:rsidRPr="00EF5447">
              <w:rPr>
                <w:rFonts w:cs="Arial"/>
                <w:lang w:eastAsia="zh-CN"/>
              </w:rPr>
              <w:t>DC_21A_n257H</w:t>
            </w:r>
          </w:p>
          <w:p w14:paraId="201BC430" w14:textId="77777777" w:rsidR="008D1E4A" w:rsidRPr="00EF5447" w:rsidRDefault="008D1E4A" w:rsidP="00C620E0">
            <w:pPr>
              <w:pStyle w:val="TAC"/>
              <w:rPr>
                <w:rFonts w:cs="Arial"/>
                <w:lang w:eastAsia="zh-CN"/>
              </w:rPr>
            </w:pPr>
            <w:r w:rsidRPr="00EF5447">
              <w:rPr>
                <w:rFonts w:cs="Arial"/>
                <w:lang w:eastAsia="zh-CN"/>
              </w:rPr>
              <w:t>DC_21A_n257I</w:t>
            </w:r>
          </w:p>
          <w:p w14:paraId="64422460" w14:textId="77777777" w:rsidR="008D1E4A" w:rsidRPr="00EF5447" w:rsidRDefault="008D1E4A" w:rsidP="00C620E0">
            <w:pPr>
              <w:pStyle w:val="TAC"/>
              <w:rPr>
                <w:rFonts w:cs="Arial"/>
                <w:lang w:eastAsia="zh-CN"/>
              </w:rPr>
            </w:pPr>
            <w:r w:rsidRPr="00EF5447">
              <w:rPr>
                <w:rFonts w:cs="Arial"/>
                <w:lang w:eastAsia="zh-CN"/>
              </w:rPr>
              <w:t>DC_42A_n257A</w:t>
            </w:r>
          </w:p>
          <w:p w14:paraId="587A66E4" w14:textId="77777777" w:rsidR="008D1E4A" w:rsidRPr="00EF5447" w:rsidRDefault="008D1E4A" w:rsidP="00C620E0">
            <w:pPr>
              <w:pStyle w:val="TAC"/>
              <w:rPr>
                <w:rFonts w:cs="Arial"/>
                <w:lang w:eastAsia="zh-CN"/>
              </w:rPr>
            </w:pPr>
            <w:r w:rsidRPr="00EF5447">
              <w:rPr>
                <w:rFonts w:cs="Arial"/>
                <w:lang w:eastAsia="zh-CN"/>
              </w:rPr>
              <w:t>DC_42A_n257G</w:t>
            </w:r>
          </w:p>
          <w:p w14:paraId="6ACA27DF" w14:textId="77777777" w:rsidR="008D1E4A" w:rsidRPr="00EF5447" w:rsidRDefault="008D1E4A" w:rsidP="00C620E0">
            <w:pPr>
              <w:pStyle w:val="TAC"/>
              <w:rPr>
                <w:rFonts w:cs="Arial"/>
                <w:lang w:eastAsia="zh-CN"/>
              </w:rPr>
            </w:pPr>
            <w:r w:rsidRPr="00EF5447">
              <w:rPr>
                <w:rFonts w:cs="Arial"/>
                <w:lang w:eastAsia="zh-CN"/>
              </w:rPr>
              <w:t>DC_42A_n257H</w:t>
            </w:r>
          </w:p>
          <w:p w14:paraId="6868773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5307D8B" w14:textId="77777777" w:rsidTr="00C620E0">
        <w:trPr>
          <w:trHeight w:val="187"/>
          <w:jc w:val="center"/>
        </w:trPr>
        <w:tc>
          <w:tcPr>
            <w:tcW w:w="3969" w:type="dxa"/>
            <w:shd w:val="clear" w:color="auto" w:fill="auto"/>
            <w:noWrap/>
            <w:tcMar>
              <w:top w:w="28" w:type="dxa"/>
              <w:left w:w="28" w:type="dxa"/>
              <w:bottom w:w="28" w:type="dxa"/>
              <w:right w:w="28" w:type="dxa"/>
            </w:tcMar>
          </w:tcPr>
          <w:p w14:paraId="5705BA31" w14:textId="77777777" w:rsidR="008D1E4A" w:rsidRPr="00EF5447" w:rsidRDefault="008D1E4A" w:rsidP="00C620E0">
            <w:pPr>
              <w:pStyle w:val="TAC"/>
              <w:rPr>
                <w:b/>
                <w:noProof/>
              </w:rPr>
            </w:pPr>
            <w:r w:rsidRPr="00EF5447">
              <w:rPr>
                <w:noProof/>
              </w:rPr>
              <w:lastRenderedPageBreak/>
              <w:t>DC_19A-21A-42A_n77A-n257A</w:t>
            </w:r>
          </w:p>
          <w:p w14:paraId="11C4D89F" w14:textId="77777777" w:rsidR="008D1E4A" w:rsidRPr="00EF5447" w:rsidRDefault="008D1E4A" w:rsidP="00C620E0">
            <w:pPr>
              <w:pStyle w:val="TAC"/>
              <w:rPr>
                <w:b/>
                <w:noProof/>
              </w:rPr>
            </w:pPr>
            <w:r w:rsidRPr="00EF5447">
              <w:rPr>
                <w:noProof/>
              </w:rPr>
              <w:t>DC_19A-21A-42A_n77A-n257G</w:t>
            </w:r>
          </w:p>
          <w:p w14:paraId="47B7180A" w14:textId="77777777" w:rsidR="008D1E4A" w:rsidRPr="00EF5447" w:rsidRDefault="008D1E4A" w:rsidP="00C620E0">
            <w:pPr>
              <w:pStyle w:val="TAC"/>
              <w:rPr>
                <w:b/>
                <w:noProof/>
              </w:rPr>
            </w:pPr>
            <w:r w:rsidRPr="00EF5447">
              <w:rPr>
                <w:noProof/>
              </w:rPr>
              <w:t>DC_19A-21A-42A_n77A-n257H</w:t>
            </w:r>
          </w:p>
          <w:p w14:paraId="56220E06" w14:textId="77777777" w:rsidR="008D1E4A" w:rsidRPr="00EF5447" w:rsidRDefault="008D1E4A" w:rsidP="00C620E0">
            <w:pPr>
              <w:pStyle w:val="TAC"/>
              <w:rPr>
                <w:b/>
                <w:noProof/>
              </w:rPr>
            </w:pPr>
            <w:r w:rsidRPr="00EF5447">
              <w:rPr>
                <w:noProof/>
              </w:rPr>
              <w:t>DC_19A-21A-42A_n77A-n257I</w:t>
            </w:r>
          </w:p>
          <w:p w14:paraId="7380E693" w14:textId="77777777" w:rsidR="008D1E4A" w:rsidRPr="00EF5447" w:rsidRDefault="008D1E4A" w:rsidP="00C620E0">
            <w:pPr>
              <w:pStyle w:val="TAC"/>
              <w:rPr>
                <w:b/>
                <w:noProof/>
              </w:rPr>
            </w:pPr>
            <w:r w:rsidRPr="00EF5447">
              <w:rPr>
                <w:noProof/>
              </w:rPr>
              <w:t>DC_19A-21A-42C_n77A-n257A</w:t>
            </w:r>
          </w:p>
          <w:p w14:paraId="331A92E9" w14:textId="77777777" w:rsidR="008D1E4A" w:rsidRPr="00EF5447" w:rsidRDefault="008D1E4A" w:rsidP="00C620E0">
            <w:pPr>
              <w:pStyle w:val="TAC"/>
              <w:rPr>
                <w:b/>
                <w:noProof/>
              </w:rPr>
            </w:pPr>
            <w:r w:rsidRPr="00EF5447">
              <w:rPr>
                <w:noProof/>
              </w:rPr>
              <w:t>DC_19A-21A-42C_n77A-n257G</w:t>
            </w:r>
          </w:p>
          <w:p w14:paraId="1D82B1B7" w14:textId="77777777" w:rsidR="008D1E4A" w:rsidRPr="00EF5447" w:rsidRDefault="008D1E4A" w:rsidP="00C620E0">
            <w:pPr>
              <w:pStyle w:val="TAC"/>
              <w:rPr>
                <w:b/>
                <w:noProof/>
              </w:rPr>
            </w:pPr>
            <w:r w:rsidRPr="00EF5447">
              <w:rPr>
                <w:noProof/>
              </w:rPr>
              <w:t>DC_19A-21A-42C_n77A-n257H</w:t>
            </w:r>
          </w:p>
          <w:p w14:paraId="39E86E61" w14:textId="77777777" w:rsidR="008D1E4A" w:rsidRPr="00EF5447" w:rsidRDefault="008D1E4A" w:rsidP="00C620E0">
            <w:pPr>
              <w:pStyle w:val="TAC"/>
              <w:rPr>
                <w:noProof/>
              </w:rPr>
            </w:pPr>
            <w:r w:rsidRPr="00EF5447">
              <w:rPr>
                <w:noProof/>
              </w:rPr>
              <w:t>DC_19A-21A-42C_n77A-n257I</w:t>
            </w:r>
          </w:p>
        </w:tc>
        <w:tc>
          <w:tcPr>
            <w:tcW w:w="3969" w:type="dxa"/>
            <w:tcMar>
              <w:top w:w="28" w:type="dxa"/>
              <w:left w:w="28" w:type="dxa"/>
              <w:bottom w:w="28" w:type="dxa"/>
              <w:right w:w="28" w:type="dxa"/>
            </w:tcMar>
          </w:tcPr>
          <w:p w14:paraId="24DF6238" w14:textId="77777777" w:rsidR="008D1E4A" w:rsidRPr="00EF5447" w:rsidRDefault="008D1E4A" w:rsidP="00C620E0">
            <w:pPr>
              <w:pStyle w:val="TAC"/>
              <w:rPr>
                <w:noProof/>
              </w:rPr>
            </w:pPr>
            <w:r w:rsidRPr="00EF5447">
              <w:rPr>
                <w:noProof/>
              </w:rPr>
              <w:t>DC_19A_n77A-n257A</w:t>
            </w:r>
          </w:p>
          <w:p w14:paraId="28C7D629" w14:textId="77777777" w:rsidR="008D1E4A" w:rsidRPr="00EF5447" w:rsidRDefault="008D1E4A" w:rsidP="00C620E0">
            <w:pPr>
              <w:pStyle w:val="TAC"/>
              <w:rPr>
                <w:noProof/>
              </w:rPr>
            </w:pPr>
            <w:r w:rsidRPr="00EF5447">
              <w:rPr>
                <w:noProof/>
              </w:rPr>
              <w:t>DC_19A_n77A-n257G</w:t>
            </w:r>
          </w:p>
          <w:p w14:paraId="156FB83E" w14:textId="77777777" w:rsidR="008D1E4A" w:rsidRPr="00EF5447" w:rsidRDefault="008D1E4A" w:rsidP="00C620E0">
            <w:pPr>
              <w:pStyle w:val="TAC"/>
              <w:rPr>
                <w:noProof/>
              </w:rPr>
            </w:pPr>
            <w:r w:rsidRPr="00EF5447">
              <w:rPr>
                <w:noProof/>
              </w:rPr>
              <w:t>DC_19A_n77A-n257H</w:t>
            </w:r>
          </w:p>
          <w:p w14:paraId="79FBD1BA" w14:textId="77777777" w:rsidR="008D1E4A" w:rsidRPr="00EF5447" w:rsidRDefault="008D1E4A" w:rsidP="00C620E0">
            <w:pPr>
              <w:pStyle w:val="TAC"/>
              <w:rPr>
                <w:noProof/>
              </w:rPr>
            </w:pPr>
            <w:r w:rsidRPr="00EF5447">
              <w:rPr>
                <w:noProof/>
              </w:rPr>
              <w:t>DC_19A_n77A-n257I</w:t>
            </w:r>
          </w:p>
          <w:p w14:paraId="4CA9B70B" w14:textId="77777777" w:rsidR="008D1E4A" w:rsidRPr="00EF5447" w:rsidRDefault="008D1E4A" w:rsidP="00C620E0">
            <w:pPr>
              <w:pStyle w:val="TAC"/>
              <w:rPr>
                <w:noProof/>
              </w:rPr>
            </w:pPr>
            <w:r w:rsidRPr="00EF5447">
              <w:rPr>
                <w:noProof/>
              </w:rPr>
              <w:t>DC_21A_n77A-n257A</w:t>
            </w:r>
          </w:p>
          <w:p w14:paraId="25DFFF2F" w14:textId="77777777" w:rsidR="008D1E4A" w:rsidRPr="00EF5447" w:rsidRDefault="008D1E4A" w:rsidP="00C620E0">
            <w:pPr>
              <w:pStyle w:val="TAC"/>
              <w:rPr>
                <w:noProof/>
              </w:rPr>
            </w:pPr>
            <w:r w:rsidRPr="00EF5447">
              <w:rPr>
                <w:noProof/>
              </w:rPr>
              <w:t>DC_21A_n77A-n257G</w:t>
            </w:r>
          </w:p>
          <w:p w14:paraId="1D4D6DEA" w14:textId="77777777" w:rsidR="008D1E4A" w:rsidRPr="00EF5447" w:rsidRDefault="008D1E4A" w:rsidP="00C620E0">
            <w:pPr>
              <w:pStyle w:val="TAC"/>
              <w:rPr>
                <w:noProof/>
              </w:rPr>
            </w:pPr>
            <w:r w:rsidRPr="00EF5447">
              <w:rPr>
                <w:noProof/>
              </w:rPr>
              <w:t>DC_21A_n77A-n257H</w:t>
            </w:r>
          </w:p>
          <w:p w14:paraId="3E7E7A8E"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4081B3F7" w14:textId="77777777" w:rsidTr="00C620E0">
        <w:trPr>
          <w:trHeight w:val="187"/>
          <w:jc w:val="center"/>
        </w:trPr>
        <w:tc>
          <w:tcPr>
            <w:tcW w:w="3969" w:type="dxa"/>
            <w:shd w:val="clear" w:color="auto" w:fill="auto"/>
            <w:noWrap/>
            <w:tcMar>
              <w:top w:w="28" w:type="dxa"/>
              <w:left w:w="28" w:type="dxa"/>
              <w:bottom w:w="28" w:type="dxa"/>
              <w:right w:w="28" w:type="dxa"/>
            </w:tcMar>
          </w:tcPr>
          <w:p w14:paraId="004CFCD1" w14:textId="77777777" w:rsidR="008D1E4A" w:rsidRPr="00EF5447" w:rsidRDefault="008D1E4A" w:rsidP="00C620E0">
            <w:pPr>
              <w:pStyle w:val="TAC"/>
              <w:rPr>
                <w:noProof/>
              </w:rPr>
            </w:pPr>
            <w:r w:rsidRPr="00EF5447">
              <w:rPr>
                <w:noProof/>
              </w:rPr>
              <w:t>DC_19A-21A-42A_n78A-n257A</w:t>
            </w:r>
          </w:p>
          <w:p w14:paraId="248B7DB3" w14:textId="77777777" w:rsidR="008D1E4A" w:rsidRPr="00EF5447" w:rsidRDefault="008D1E4A" w:rsidP="00C620E0">
            <w:pPr>
              <w:pStyle w:val="TAC"/>
              <w:rPr>
                <w:noProof/>
              </w:rPr>
            </w:pPr>
            <w:r w:rsidRPr="00EF5447">
              <w:rPr>
                <w:noProof/>
              </w:rPr>
              <w:t>DC_19A-21A-42A_n78A-n257G</w:t>
            </w:r>
          </w:p>
          <w:p w14:paraId="1661F01B" w14:textId="77777777" w:rsidR="008D1E4A" w:rsidRPr="00EF5447" w:rsidRDefault="008D1E4A" w:rsidP="00C620E0">
            <w:pPr>
              <w:pStyle w:val="TAC"/>
              <w:rPr>
                <w:noProof/>
              </w:rPr>
            </w:pPr>
            <w:r w:rsidRPr="00EF5447">
              <w:rPr>
                <w:noProof/>
              </w:rPr>
              <w:t>DC_19A-21A-42A_n78A-n257H</w:t>
            </w:r>
          </w:p>
          <w:p w14:paraId="464506E3" w14:textId="77777777" w:rsidR="008D1E4A" w:rsidRPr="00EF5447" w:rsidRDefault="008D1E4A" w:rsidP="00C620E0">
            <w:pPr>
              <w:pStyle w:val="TAC"/>
              <w:rPr>
                <w:noProof/>
              </w:rPr>
            </w:pPr>
            <w:r w:rsidRPr="00EF5447">
              <w:rPr>
                <w:noProof/>
              </w:rPr>
              <w:t>DC_19A-21A-42A_n78A-n257I</w:t>
            </w:r>
          </w:p>
          <w:p w14:paraId="61260C74" w14:textId="77777777" w:rsidR="008D1E4A" w:rsidRPr="00EF5447" w:rsidRDefault="008D1E4A" w:rsidP="00C620E0">
            <w:pPr>
              <w:pStyle w:val="TAC"/>
              <w:rPr>
                <w:noProof/>
              </w:rPr>
            </w:pPr>
            <w:r w:rsidRPr="00EF5447">
              <w:rPr>
                <w:noProof/>
              </w:rPr>
              <w:t>DC_19A-21A-42C_n78A-n257A</w:t>
            </w:r>
          </w:p>
          <w:p w14:paraId="0BB89DC1" w14:textId="77777777" w:rsidR="008D1E4A" w:rsidRPr="00EF5447" w:rsidRDefault="008D1E4A" w:rsidP="00C620E0">
            <w:pPr>
              <w:pStyle w:val="TAC"/>
              <w:rPr>
                <w:noProof/>
              </w:rPr>
            </w:pPr>
            <w:r w:rsidRPr="00EF5447">
              <w:rPr>
                <w:noProof/>
              </w:rPr>
              <w:t>DC_19A-21A-42C_n78A-n257G</w:t>
            </w:r>
          </w:p>
          <w:p w14:paraId="44889FE6" w14:textId="77777777" w:rsidR="008D1E4A" w:rsidRPr="00EF5447" w:rsidRDefault="008D1E4A" w:rsidP="00C620E0">
            <w:pPr>
              <w:pStyle w:val="TAC"/>
              <w:rPr>
                <w:noProof/>
              </w:rPr>
            </w:pPr>
            <w:r w:rsidRPr="00EF5447">
              <w:rPr>
                <w:noProof/>
              </w:rPr>
              <w:t>DC_19A-21A-42C_n78A-n257H</w:t>
            </w:r>
          </w:p>
          <w:p w14:paraId="486B0987" w14:textId="77777777" w:rsidR="008D1E4A" w:rsidRPr="00EF5447" w:rsidRDefault="008D1E4A" w:rsidP="00C620E0">
            <w:pPr>
              <w:pStyle w:val="TAC"/>
              <w:rPr>
                <w:noProof/>
              </w:rPr>
            </w:pPr>
            <w:r w:rsidRPr="00EF5447">
              <w:rPr>
                <w:noProof/>
              </w:rPr>
              <w:t>DC_19A-21A-42C_n78A-n257I</w:t>
            </w:r>
          </w:p>
        </w:tc>
        <w:tc>
          <w:tcPr>
            <w:tcW w:w="3969" w:type="dxa"/>
            <w:tcMar>
              <w:top w:w="28" w:type="dxa"/>
              <w:left w:w="28" w:type="dxa"/>
              <w:bottom w:w="28" w:type="dxa"/>
              <w:right w:w="28" w:type="dxa"/>
            </w:tcMar>
          </w:tcPr>
          <w:p w14:paraId="4D596B1D" w14:textId="77777777" w:rsidR="008D1E4A" w:rsidRPr="00EF5447" w:rsidRDefault="008D1E4A" w:rsidP="00C620E0">
            <w:pPr>
              <w:pStyle w:val="TAC"/>
              <w:rPr>
                <w:noProof/>
              </w:rPr>
            </w:pPr>
            <w:r w:rsidRPr="00EF5447">
              <w:rPr>
                <w:noProof/>
              </w:rPr>
              <w:t>DC_19A_n78A-n257A</w:t>
            </w:r>
          </w:p>
          <w:p w14:paraId="7A6F2706" w14:textId="77777777" w:rsidR="008D1E4A" w:rsidRPr="00EF5447" w:rsidRDefault="008D1E4A" w:rsidP="00C620E0">
            <w:pPr>
              <w:pStyle w:val="TAC"/>
              <w:rPr>
                <w:noProof/>
              </w:rPr>
            </w:pPr>
            <w:r w:rsidRPr="00EF5447">
              <w:rPr>
                <w:noProof/>
              </w:rPr>
              <w:t>DC_19A_n78A-n257G</w:t>
            </w:r>
          </w:p>
          <w:p w14:paraId="15391C2D" w14:textId="77777777" w:rsidR="008D1E4A" w:rsidRPr="00EF5447" w:rsidRDefault="008D1E4A" w:rsidP="00C620E0">
            <w:pPr>
              <w:pStyle w:val="TAC"/>
              <w:rPr>
                <w:noProof/>
              </w:rPr>
            </w:pPr>
            <w:r w:rsidRPr="00EF5447">
              <w:rPr>
                <w:noProof/>
              </w:rPr>
              <w:t>DC_19A_n78A-n257H</w:t>
            </w:r>
          </w:p>
          <w:p w14:paraId="4AFA9BBA" w14:textId="77777777" w:rsidR="008D1E4A" w:rsidRPr="00EF5447" w:rsidRDefault="008D1E4A" w:rsidP="00C620E0">
            <w:pPr>
              <w:pStyle w:val="TAC"/>
              <w:rPr>
                <w:noProof/>
              </w:rPr>
            </w:pPr>
            <w:r w:rsidRPr="00EF5447">
              <w:rPr>
                <w:noProof/>
              </w:rPr>
              <w:t>DC_19A_n78A-n257I</w:t>
            </w:r>
          </w:p>
          <w:p w14:paraId="0B34FCF3" w14:textId="77777777" w:rsidR="008D1E4A" w:rsidRPr="00EF5447" w:rsidRDefault="008D1E4A" w:rsidP="00C620E0">
            <w:pPr>
              <w:pStyle w:val="TAC"/>
              <w:rPr>
                <w:noProof/>
              </w:rPr>
            </w:pPr>
            <w:r w:rsidRPr="00EF5447">
              <w:rPr>
                <w:noProof/>
              </w:rPr>
              <w:t>DC_21A_n78A-n257A</w:t>
            </w:r>
          </w:p>
          <w:p w14:paraId="0AD8A99B" w14:textId="77777777" w:rsidR="008D1E4A" w:rsidRPr="00EF5447" w:rsidRDefault="008D1E4A" w:rsidP="00C620E0">
            <w:pPr>
              <w:pStyle w:val="TAC"/>
              <w:rPr>
                <w:noProof/>
              </w:rPr>
            </w:pPr>
            <w:r w:rsidRPr="00EF5447">
              <w:rPr>
                <w:noProof/>
              </w:rPr>
              <w:t>DC_21A_n78A-n257G</w:t>
            </w:r>
          </w:p>
          <w:p w14:paraId="34EF630B" w14:textId="77777777" w:rsidR="008D1E4A" w:rsidRPr="00EF5447" w:rsidRDefault="008D1E4A" w:rsidP="00C620E0">
            <w:pPr>
              <w:pStyle w:val="TAC"/>
              <w:rPr>
                <w:noProof/>
              </w:rPr>
            </w:pPr>
            <w:r w:rsidRPr="00EF5447">
              <w:rPr>
                <w:noProof/>
              </w:rPr>
              <w:t>DC_21A_n78A-n257H</w:t>
            </w:r>
          </w:p>
          <w:p w14:paraId="5EB77EA0"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25B6ED27" w14:textId="77777777" w:rsidTr="00C620E0">
        <w:trPr>
          <w:trHeight w:val="187"/>
          <w:jc w:val="center"/>
        </w:trPr>
        <w:tc>
          <w:tcPr>
            <w:tcW w:w="3969" w:type="dxa"/>
            <w:shd w:val="clear" w:color="auto" w:fill="auto"/>
            <w:noWrap/>
            <w:tcMar>
              <w:top w:w="28" w:type="dxa"/>
              <w:left w:w="28" w:type="dxa"/>
              <w:bottom w:w="28" w:type="dxa"/>
              <w:right w:w="28" w:type="dxa"/>
            </w:tcMar>
          </w:tcPr>
          <w:p w14:paraId="4AE1DD87" w14:textId="77777777" w:rsidR="008D1E4A" w:rsidRPr="00EF5447" w:rsidRDefault="008D1E4A" w:rsidP="00C620E0">
            <w:pPr>
              <w:pStyle w:val="TAC"/>
              <w:rPr>
                <w:noProof/>
              </w:rPr>
            </w:pPr>
            <w:r w:rsidRPr="00EF5447">
              <w:rPr>
                <w:noProof/>
              </w:rPr>
              <w:t>DC_19A-21A-42A_n79A-n257A</w:t>
            </w:r>
          </w:p>
          <w:p w14:paraId="55FC52DE" w14:textId="77777777" w:rsidR="008D1E4A" w:rsidRPr="00EF5447" w:rsidRDefault="008D1E4A" w:rsidP="00C620E0">
            <w:pPr>
              <w:pStyle w:val="TAC"/>
              <w:rPr>
                <w:noProof/>
              </w:rPr>
            </w:pPr>
            <w:r w:rsidRPr="00EF5447">
              <w:rPr>
                <w:noProof/>
              </w:rPr>
              <w:t>DC_19A-21A-42A_n79A-n257G</w:t>
            </w:r>
          </w:p>
          <w:p w14:paraId="4C03EBC9" w14:textId="77777777" w:rsidR="008D1E4A" w:rsidRPr="00EF5447" w:rsidRDefault="008D1E4A" w:rsidP="00C620E0">
            <w:pPr>
              <w:pStyle w:val="TAC"/>
              <w:rPr>
                <w:noProof/>
              </w:rPr>
            </w:pPr>
            <w:r w:rsidRPr="00EF5447">
              <w:rPr>
                <w:noProof/>
              </w:rPr>
              <w:t>DC_19A-21A-42A_n79A-n257H</w:t>
            </w:r>
          </w:p>
          <w:p w14:paraId="4D794F64" w14:textId="77777777" w:rsidR="008D1E4A" w:rsidRPr="00EF5447" w:rsidRDefault="008D1E4A" w:rsidP="00C620E0">
            <w:pPr>
              <w:pStyle w:val="TAC"/>
              <w:rPr>
                <w:noProof/>
              </w:rPr>
            </w:pPr>
            <w:r w:rsidRPr="00EF5447">
              <w:rPr>
                <w:noProof/>
              </w:rPr>
              <w:t>DC_19A-21A-42A_n79A-n257I</w:t>
            </w:r>
          </w:p>
          <w:p w14:paraId="41E79335" w14:textId="77777777" w:rsidR="008D1E4A" w:rsidRPr="00EF5447" w:rsidRDefault="008D1E4A" w:rsidP="00C620E0">
            <w:pPr>
              <w:pStyle w:val="TAC"/>
              <w:rPr>
                <w:noProof/>
              </w:rPr>
            </w:pPr>
            <w:r w:rsidRPr="00EF5447">
              <w:rPr>
                <w:noProof/>
              </w:rPr>
              <w:t>DC_19A-21A-42C_n79A-n257A</w:t>
            </w:r>
          </w:p>
          <w:p w14:paraId="6C0736F6" w14:textId="77777777" w:rsidR="008D1E4A" w:rsidRPr="00EF5447" w:rsidRDefault="008D1E4A" w:rsidP="00C620E0">
            <w:pPr>
              <w:pStyle w:val="TAC"/>
              <w:rPr>
                <w:noProof/>
              </w:rPr>
            </w:pPr>
            <w:r w:rsidRPr="00EF5447">
              <w:rPr>
                <w:noProof/>
              </w:rPr>
              <w:t>DC_19A-21A-42C_n79A-n257G</w:t>
            </w:r>
          </w:p>
          <w:p w14:paraId="6BD46BFB" w14:textId="77777777" w:rsidR="008D1E4A" w:rsidRPr="00EF5447" w:rsidRDefault="008D1E4A" w:rsidP="00C620E0">
            <w:pPr>
              <w:pStyle w:val="TAC"/>
              <w:rPr>
                <w:noProof/>
              </w:rPr>
            </w:pPr>
            <w:r w:rsidRPr="00EF5447">
              <w:rPr>
                <w:noProof/>
              </w:rPr>
              <w:t>DC_19A-21A-42C_n79A-n257H</w:t>
            </w:r>
          </w:p>
          <w:p w14:paraId="4F3F7CAF" w14:textId="77777777" w:rsidR="008D1E4A" w:rsidRPr="00EF5447" w:rsidRDefault="008D1E4A" w:rsidP="00C620E0">
            <w:pPr>
              <w:pStyle w:val="TAC"/>
              <w:rPr>
                <w:noProof/>
              </w:rPr>
            </w:pPr>
            <w:r w:rsidRPr="00EF5447">
              <w:rPr>
                <w:noProof/>
              </w:rPr>
              <w:t>DC_19A-21A-42C_n79A-n257I</w:t>
            </w:r>
          </w:p>
        </w:tc>
        <w:tc>
          <w:tcPr>
            <w:tcW w:w="3969" w:type="dxa"/>
            <w:tcMar>
              <w:top w:w="28" w:type="dxa"/>
              <w:left w:w="28" w:type="dxa"/>
              <w:bottom w:w="28" w:type="dxa"/>
              <w:right w:w="28" w:type="dxa"/>
            </w:tcMar>
          </w:tcPr>
          <w:p w14:paraId="519F3332" w14:textId="77777777" w:rsidR="008D1E4A" w:rsidRPr="00EF5447" w:rsidRDefault="008D1E4A" w:rsidP="00C620E0">
            <w:pPr>
              <w:pStyle w:val="TAC"/>
              <w:rPr>
                <w:noProof/>
              </w:rPr>
            </w:pPr>
            <w:r w:rsidRPr="00EF5447">
              <w:rPr>
                <w:noProof/>
              </w:rPr>
              <w:t>DC_19A_n79A-n257A</w:t>
            </w:r>
          </w:p>
          <w:p w14:paraId="637BD509" w14:textId="77777777" w:rsidR="008D1E4A" w:rsidRPr="00EF5447" w:rsidRDefault="008D1E4A" w:rsidP="00C620E0">
            <w:pPr>
              <w:pStyle w:val="TAC"/>
              <w:rPr>
                <w:noProof/>
              </w:rPr>
            </w:pPr>
            <w:r w:rsidRPr="00EF5447">
              <w:rPr>
                <w:noProof/>
              </w:rPr>
              <w:t>DC_19A_n79A-n257G</w:t>
            </w:r>
          </w:p>
          <w:p w14:paraId="20A8AC3D" w14:textId="77777777" w:rsidR="008D1E4A" w:rsidRPr="00EF5447" w:rsidRDefault="008D1E4A" w:rsidP="00C620E0">
            <w:pPr>
              <w:pStyle w:val="TAC"/>
              <w:rPr>
                <w:noProof/>
              </w:rPr>
            </w:pPr>
            <w:r w:rsidRPr="00EF5447">
              <w:rPr>
                <w:noProof/>
              </w:rPr>
              <w:t>DC_19A_n79A-n257H</w:t>
            </w:r>
          </w:p>
          <w:p w14:paraId="01E45E34" w14:textId="77777777" w:rsidR="008D1E4A" w:rsidRPr="00EF5447" w:rsidRDefault="008D1E4A" w:rsidP="00C620E0">
            <w:pPr>
              <w:pStyle w:val="TAC"/>
              <w:rPr>
                <w:noProof/>
              </w:rPr>
            </w:pPr>
            <w:r w:rsidRPr="00EF5447">
              <w:rPr>
                <w:noProof/>
              </w:rPr>
              <w:t>DC_19A_n79A-n257I</w:t>
            </w:r>
          </w:p>
          <w:p w14:paraId="30FEB3A7" w14:textId="77777777" w:rsidR="008D1E4A" w:rsidRPr="00EF5447" w:rsidRDefault="008D1E4A" w:rsidP="00C620E0">
            <w:pPr>
              <w:pStyle w:val="TAC"/>
              <w:rPr>
                <w:noProof/>
              </w:rPr>
            </w:pPr>
            <w:r w:rsidRPr="00EF5447">
              <w:rPr>
                <w:noProof/>
              </w:rPr>
              <w:t>DC_21A_n79A-n257A</w:t>
            </w:r>
          </w:p>
          <w:p w14:paraId="363EE171" w14:textId="77777777" w:rsidR="008D1E4A" w:rsidRPr="00EF5447" w:rsidRDefault="008D1E4A" w:rsidP="00C620E0">
            <w:pPr>
              <w:pStyle w:val="TAC"/>
              <w:rPr>
                <w:noProof/>
              </w:rPr>
            </w:pPr>
            <w:r w:rsidRPr="00EF5447">
              <w:rPr>
                <w:noProof/>
              </w:rPr>
              <w:t>DC_21A_n79A-n257G</w:t>
            </w:r>
          </w:p>
          <w:p w14:paraId="255B7961" w14:textId="77777777" w:rsidR="008D1E4A" w:rsidRPr="00EF5447" w:rsidRDefault="008D1E4A" w:rsidP="00C620E0">
            <w:pPr>
              <w:pStyle w:val="TAC"/>
              <w:rPr>
                <w:noProof/>
              </w:rPr>
            </w:pPr>
            <w:r w:rsidRPr="00EF5447">
              <w:rPr>
                <w:noProof/>
              </w:rPr>
              <w:t>DC_21A_n79A-n257H</w:t>
            </w:r>
          </w:p>
          <w:p w14:paraId="414C4319" w14:textId="77777777" w:rsidR="008D1E4A" w:rsidRPr="00EF5447" w:rsidRDefault="008D1E4A" w:rsidP="00C620E0">
            <w:pPr>
              <w:pStyle w:val="TAC"/>
              <w:rPr>
                <w:rFonts w:cs="Arial"/>
                <w:lang w:eastAsia="zh-CN"/>
              </w:rPr>
            </w:pPr>
            <w:r w:rsidRPr="00EF5447">
              <w:rPr>
                <w:noProof/>
              </w:rPr>
              <w:t>DC_21A_n79A-n257I</w:t>
            </w:r>
          </w:p>
        </w:tc>
      </w:tr>
      <w:tr w:rsidR="008D1E4A" w:rsidRPr="00F51302" w14:paraId="066443D4" w14:textId="77777777" w:rsidTr="00C620E0">
        <w:trPr>
          <w:trHeight w:val="187"/>
          <w:jc w:val="center"/>
        </w:trPr>
        <w:tc>
          <w:tcPr>
            <w:tcW w:w="3969" w:type="dxa"/>
            <w:shd w:val="clear" w:color="auto" w:fill="auto"/>
            <w:noWrap/>
            <w:tcMar>
              <w:top w:w="28" w:type="dxa"/>
              <w:left w:w="28" w:type="dxa"/>
              <w:bottom w:w="28" w:type="dxa"/>
              <w:right w:w="28" w:type="dxa"/>
            </w:tcMar>
          </w:tcPr>
          <w:p w14:paraId="75B4A730" w14:textId="77777777" w:rsidR="008D1E4A" w:rsidRPr="00EF5447" w:rsidRDefault="008D1E4A" w:rsidP="00C620E0">
            <w:pPr>
              <w:pStyle w:val="TAC"/>
              <w:rPr>
                <w:noProof/>
              </w:rPr>
            </w:pPr>
            <w:r w:rsidRPr="00EF5447">
              <w:rPr>
                <w:noProof/>
              </w:rPr>
              <w:lastRenderedPageBreak/>
              <w:t>DC_28A-41A-42A_n78A-n257A</w:t>
            </w:r>
          </w:p>
          <w:p w14:paraId="2E7EDB38" w14:textId="77777777" w:rsidR="008D1E4A" w:rsidRPr="00EF5447" w:rsidRDefault="008D1E4A" w:rsidP="00C620E0">
            <w:pPr>
              <w:pStyle w:val="TAC"/>
              <w:rPr>
                <w:noProof/>
                <w:lang w:eastAsia="ko-KR"/>
              </w:rPr>
            </w:pPr>
            <w:r w:rsidRPr="00EF5447">
              <w:rPr>
                <w:noProof/>
                <w:lang w:eastAsia="zh-CN"/>
              </w:rPr>
              <w:t>DC_28A-41A-42A_n78A-n257G</w:t>
            </w:r>
          </w:p>
          <w:p w14:paraId="53ACB3B5" w14:textId="77777777" w:rsidR="008D1E4A" w:rsidRPr="00EF5447" w:rsidRDefault="008D1E4A" w:rsidP="00C620E0">
            <w:pPr>
              <w:pStyle w:val="TAC"/>
              <w:rPr>
                <w:noProof/>
                <w:lang w:eastAsia="ko-KR"/>
              </w:rPr>
            </w:pPr>
            <w:r w:rsidRPr="00EF5447">
              <w:rPr>
                <w:noProof/>
                <w:lang w:eastAsia="zh-CN"/>
              </w:rPr>
              <w:t>DC_28A-41A-42A_n78A-n257H</w:t>
            </w:r>
          </w:p>
          <w:p w14:paraId="237701B8" w14:textId="77777777" w:rsidR="008D1E4A" w:rsidRPr="00EF5447" w:rsidRDefault="008D1E4A" w:rsidP="00C620E0">
            <w:pPr>
              <w:pStyle w:val="TAC"/>
              <w:rPr>
                <w:noProof/>
                <w:lang w:eastAsia="zh-CN"/>
              </w:rPr>
            </w:pPr>
            <w:r w:rsidRPr="00EF5447">
              <w:rPr>
                <w:noProof/>
                <w:lang w:eastAsia="zh-CN"/>
              </w:rPr>
              <w:t>DC_28A-41A-42A_n78A-n257I</w:t>
            </w:r>
          </w:p>
          <w:p w14:paraId="2789B6F4" w14:textId="77777777" w:rsidR="008D1E4A" w:rsidRPr="00EF5447" w:rsidRDefault="008D1E4A" w:rsidP="00C620E0">
            <w:pPr>
              <w:pStyle w:val="TAC"/>
              <w:rPr>
                <w:noProof/>
              </w:rPr>
            </w:pPr>
            <w:r w:rsidRPr="00EF5447">
              <w:rPr>
                <w:noProof/>
              </w:rPr>
              <w:t>DC_28A-41A-42C_n78A-n257A</w:t>
            </w:r>
          </w:p>
          <w:p w14:paraId="693C7093" w14:textId="77777777" w:rsidR="008D1E4A" w:rsidRPr="00EF5447" w:rsidRDefault="008D1E4A" w:rsidP="00C620E0">
            <w:pPr>
              <w:pStyle w:val="TAC"/>
              <w:rPr>
                <w:noProof/>
                <w:lang w:eastAsia="ko-KR"/>
              </w:rPr>
            </w:pPr>
            <w:r w:rsidRPr="00EF5447">
              <w:rPr>
                <w:noProof/>
                <w:lang w:eastAsia="zh-CN"/>
              </w:rPr>
              <w:t>DC_28A-41A-42C_n78A-n257G</w:t>
            </w:r>
          </w:p>
          <w:p w14:paraId="4EB7B19C" w14:textId="77777777" w:rsidR="008D1E4A" w:rsidRPr="00EF5447" w:rsidRDefault="008D1E4A" w:rsidP="00C620E0">
            <w:pPr>
              <w:pStyle w:val="TAC"/>
              <w:rPr>
                <w:noProof/>
                <w:lang w:eastAsia="ko-KR"/>
              </w:rPr>
            </w:pPr>
            <w:r w:rsidRPr="00EF5447">
              <w:rPr>
                <w:noProof/>
                <w:lang w:eastAsia="zh-CN"/>
              </w:rPr>
              <w:t>DC_28A-41A-42C_n78A-n257H</w:t>
            </w:r>
          </w:p>
          <w:p w14:paraId="78259153" w14:textId="77777777" w:rsidR="008D1E4A" w:rsidRPr="00EF5447" w:rsidRDefault="008D1E4A" w:rsidP="00C620E0">
            <w:pPr>
              <w:pStyle w:val="TAC"/>
              <w:rPr>
                <w:noProof/>
                <w:lang w:eastAsia="zh-CN"/>
              </w:rPr>
            </w:pPr>
            <w:r w:rsidRPr="00EF5447">
              <w:rPr>
                <w:noProof/>
                <w:lang w:eastAsia="zh-CN"/>
              </w:rPr>
              <w:t>DC_28A-41A-42C_n78A-n257I</w:t>
            </w:r>
          </w:p>
          <w:p w14:paraId="54450D52" w14:textId="77777777" w:rsidR="008D1E4A" w:rsidRPr="00EF5447" w:rsidRDefault="008D1E4A" w:rsidP="00C620E0">
            <w:pPr>
              <w:pStyle w:val="TAC"/>
              <w:rPr>
                <w:noProof/>
              </w:rPr>
            </w:pPr>
            <w:r w:rsidRPr="00EF5447">
              <w:rPr>
                <w:noProof/>
              </w:rPr>
              <w:t>DC_28A-41C-42A_n78A-n257A</w:t>
            </w:r>
          </w:p>
          <w:p w14:paraId="781CD97A" w14:textId="77777777" w:rsidR="008D1E4A" w:rsidRPr="00EF5447" w:rsidRDefault="008D1E4A" w:rsidP="00C620E0">
            <w:pPr>
              <w:pStyle w:val="TAC"/>
              <w:rPr>
                <w:noProof/>
                <w:lang w:eastAsia="ko-KR"/>
              </w:rPr>
            </w:pPr>
            <w:r w:rsidRPr="00EF5447">
              <w:rPr>
                <w:noProof/>
                <w:lang w:eastAsia="zh-CN"/>
              </w:rPr>
              <w:t>DC_28A-41C-42A_n78A-n257G</w:t>
            </w:r>
          </w:p>
          <w:p w14:paraId="05D02398" w14:textId="77777777" w:rsidR="008D1E4A" w:rsidRPr="00EF5447" w:rsidRDefault="008D1E4A" w:rsidP="00C620E0">
            <w:pPr>
              <w:pStyle w:val="TAC"/>
              <w:rPr>
                <w:noProof/>
                <w:lang w:eastAsia="ko-KR"/>
              </w:rPr>
            </w:pPr>
            <w:r w:rsidRPr="00EF5447">
              <w:rPr>
                <w:noProof/>
                <w:lang w:eastAsia="zh-CN"/>
              </w:rPr>
              <w:t>DC_28A-41C-42A_n78A-n257H</w:t>
            </w:r>
          </w:p>
          <w:p w14:paraId="1CF244E1" w14:textId="77777777" w:rsidR="008D1E4A" w:rsidRPr="00EF5447" w:rsidRDefault="008D1E4A" w:rsidP="00C620E0">
            <w:pPr>
              <w:pStyle w:val="TAC"/>
              <w:rPr>
                <w:noProof/>
                <w:lang w:eastAsia="zh-CN"/>
              </w:rPr>
            </w:pPr>
            <w:r w:rsidRPr="00EF5447">
              <w:rPr>
                <w:noProof/>
                <w:lang w:eastAsia="zh-CN"/>
              </w:rPr>
              <w:t>DC_28A-41C-42A_n78A-n257I</w:t>
            </w:r>
          </w:p>
          <w:p w14:paraId="15492A3B" w14:textId="77777777" w:rsidR="008D1E4A" w:rsidRPr="00EF5447" w:rsidRDefault="008D1E4A" w:rsidP="00C620E0">
            <w:pPr>
              <w:pStyle w:val="TAC"/>
              <w:rPr>
                <w:noProof/>
              </w:rPr>
            </w:pPr>
            <w:r w:rsidRPr="00EF5447">
              <w:rPr>
                <w:noProof/>
              </w:rPr>
              <w:t>DC_28A-41C-42C_n78A-n257A</w:t>
            </w:r>
          </w:p>
          <w:p w14:paraId="32E5DFA4" w14:textId="77777777" w:rsidR="008D1E4A" w:rsidRPr="00EF5447" w:rsidRDefault="008D1E4A" w:rsidP="00C620E0">
            <w:pPr>
              <w:pStyle w:val="TAC"/>
              <w:rPr>
                <w:noProof/>
                <w:lang w:eastAsia="ko-KR"/>
              </w:rPr>
            </w:pPr>
            <w:r w:rsidRPr="00EF5447">
              <w:rPr>
                <w:noProof/>
                <w:lang w:eastAsia="zh-CN"/>
              </w:rPr>
              <w:t>DC_28A-41C-42C_n78A-n257G</w:t>
            </w:r>
          </w:p>
          <w:p w14:paraId="37C177FC" w14:textId="77777777" w:rsidR="008D1E4A" w:rsidRPr="00EF5447" w:rsidRDefault="008D1E4A" w:rsidP="00C620E0">
            <w:pPr>
              <w:pStyle w:val="TAC"/>
              <w:rPr>
                <w:noProof/>
                <w:lang w:eastAsia="ko-KR"/>
              </w:rPr>
            </w:pPr>
            <w:r w:rsidRPr="00EF5447">
              <w:rPr>
                <w:noProof/>
                <w:lang w:eastAsia="zh-CN"/>
              </w:rPr>
              <w:t>DC_28A-41C-42C_n78A-n257H</w:t>
            </w:r>
          </w:p>
          <w:p w14:paraId="1424DD7C" w14:textId="77777777" w:rsidR="008D1E4A" w:rsidRPr="00EF5447" w:rsidRDefault="008D1E4A" w:rsidP="00C620E0">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655196D7" w14:textId="77777777" w:rsidR="008D1E4A" w:rsidRPr="00EF5447" w:rsidRDefault="008D1E4A" w:rsidP="00C620E0">
            <w:pPr>
              <w:pStyle w:val="TAC"/>
              <w:rPr>
                <w:rFonts w:cs="Arial"/>
                <w:lang w:eastAsia="zh-CN"/>
              </w:rPr>
            </w:pPr>
            <w:r w:rsidRPr="00EF5447">
              <w:rPr>
                <w:rFonts w:cs="Arial"/>
                <w:lang w:eastAsia="zh-CN"/>
              </w:rPr>
              <w:t>DC_28A_n78A</w:t>
            </w:r>
          </w:p>
          <w:p w14:paraId="0614AA2C" w14:textId="77777777" w:rsidR="008D1E4A" w:rsidRPr="00EF5447" w:rsidRDefault="008D1E4A" w:rsidP="00C620E0">
            <w:pPr>
              <w:pStyle w:val="TAC"/>
              <w:rPr>
                <w:rFonts w:cs="Arial"/>
                <w:lang w:eastAsia="zh-CN"/>
              </w:rPr>
            </w:pPr>
            <w:r w:rsidRPr="00EF5447">
              <w:rPr>
                <w:rFonts w:cs="Arial"/>
                <w:lang w:eastAsia="zh-CN"/>
              </w:rPr>
              <w:t>DC_28A_n257A</w:t>
            </w:r>
          </w:p>
          <w:p w14:paraId="61D11B52" w14:textId="77777777" w:rsidR="008D1E4A" w:rsidRPr="00EF5447" w:rsidRDefault="008D1E4A" w:rsidP="00C620E0">
            <w:pPr>
              <w:pStyle w:val="TAC"/>
              <w:rPr>
                <w:rFonts w:cs="Arial"/>
                <w:lang w:eastAsia="zh-CN"/>
              </w:rPr>
            </w:pPr>
            <w:r w:rsidRPr="00EF5447">
              <w:rPr>
                <w:rFonts w:cs="Arial"/>
                <w:lang w:eastAsia="zh-CN"/>
              </w:rPr>
              <w:t>DC_28A_n257G</w:t>
            </w:r>
          </w:p>
          <w:p w14:paraId="2E12019D" w14:textId="77777777" w:rsidR="008D1E4A" w:rsidRPr="00EF5447" w:rsidRDefault="008D1E4A" w:rsidP="00C620E0">
            <w:pPr>
              <w:pStyle w:val="TAC"/>
              <w:rPr>
                <w:rFonts w:cs="Arial"/>
                <w:lang w:eastAsia="zh-CN"/>
              </w:rPr>
            </w:pPr>
            <w:r w:rsidRPr="00EF5447">
              <w:rPr>
                <w:rFonts w:cs="Arial"/>
                <w:lang w:eastAsia="zh-CN"/>
              </w:rPr>
              <w:t>DC_28A_n257H</w:t>
            </w:r>
          </w:p>
          <w:p w14:paraId="03D4C24D" w14:textId="77777777" w:rsidR="008D1E4A" w:rsidRPr="00EF5447" w:rsidRDefault="008D1E4A" w:rsidP="00C620E0">
            <w:pPr>
              <w:pStyle w:val="TAC"/>
              <w:rPr>
                <w:rFonts w:cs="Arial"/>
                <w:lang w:eastAsia="zh-CN"/>
              </w:rPr>
            </w:pPr>
            <w:r w:rsidRPr="00EF5447">
              <w:rPr>
                <w:rFonts w:cs="Arial"/>
                <w:lang w:eastAsia="zh-CN"/>
              </w:rPr>
              <w:t>DC_28A_n257I</w:t>
            </w:r>
          </w:p>
          <w:p w14:paraId="142EA46B" w14:textId="77777777" w:rsidR="008D1E4A" w:rsidRPr="00EF5447" w:rsidRDefault="008D1E4A" w:rsidP="00C620E0">
            <w:pPr>
              <w:pStyle w:val="TAC"/>
              <w:rPr>
                <w:rFonts w:cs="Arial"/>
                <w:lang w:eastAsia="zh-CN"/>
              </w:rPr>
            </w:pPr>
            <w:r w:rsidRPr="00EF5447">
              <w:rPr>
                <w:rFonts w:cs="Arial"/>
                <w:lang w:eastAsia="zh-CN"/>
              </w:rPr>
              <w:t>DC_41A_n78A</w:t>
            </w:r>
          </w:p>
          <w:p w14:paraId="5C66694C" w14:textId="77777777" w:rsidR="008D1E4A" w:rsidRPr="00EF5447" w:rsidRDefault="008D1E4A" w:rsidP="00C620E0">
            <w:pPr>
              <w:pStyle w:val="TAC"/>
              <w:rPr>
                <w:rFonts w:cs="Arial"/>
                <w:lang w:eastAsia="zh-CN"/>
              </w:rPr>
            </w:pPr>
            <w:r w:rsidRPr="00EF5447">
              <w:rPr>
                <w:rFonts w:cs="Arial"/>
                <w:lang w:eastAsia="zh-CN"/>
              </w:rPr>
              <w:t>DC_41A_n257A</w:t>
            </w:r>
          </w:p>
          <w:p w14:paraId="5FE26CF0" w14:textId="77777777" w:rsidR="008D1E4A" w:rsidRPr="00EF5447" w:rsidRDefault="008D1E4A" w:rsidP="00C620E0">
            <w:pPr>
              <w:pStyle w:val="TAC"/>
              <w:rPr>
                <w:rFonts w:cs="Arial"/>
                <w:lang w:eastAsia="zh-CN"/>
              </w:rPr>
            </w:pPr>
            <w:r w:rsidRPr="00EF5447">
              <w:rPr>
                <w:rFonts w:cs="Arial"/>
                <w:lang w:eastAsia="zh-CN"/>
              </w:rPr>
              <w:t>DC_41A_n257G</w:t>
            </w:r>
          </w:p>
          <w:p w14:paraId="0C7A1559" w14:textId="77777777" w:rsidR="008D1E4A" w:rsidRPr="00EF5447" w:rsidRDefault="008D1E4A" w:rsidP="00C620E0">
            <w:pPr>
              <w:pStyle w:val="TAC"/>
              <w:rPr>
                <w:rFonts w:cs="Arial"/>
                <w:lang w:eastAsia="zh-CN"/>
              </w:rPr>
            </w:pPr>
            <w:r w:rsidRPr="00EF5447">
              <w:rPr>
                <w:rFonts w:cs="Arial"/>
                <w:lang w:eastAsia="zh-CN"/>
              </w:rPr>
              <w:t>DC_41A_n257H</w:t>
            </w:r>
          </w:p>
          <w:p w14:paraId="4291A8DC" w14:textId="77777777" w:rsidR="008D1E4A" w:rsidRPr="00EF5447" w:rsidRDefault="008D1E4A" w:rsidP="00C620E0">
            <w:pPr>
              <w:pStyle w:val="TAC"/>
              <w:rPr>
                <w:rFonts w:cs="Arial"/>
                <w:lang w:eastAsia="zh-CN"/>
              </w:rPr>
            </w:pPr>
            <w:r w:rsidRPr="00EF5447">
              <w:rPr>
                <w:rFonts w:cs="Arial"/>
                <w:lang w:eastAsia="zh-CN"/>
              </w:rPr>
              <w:t>DC_41A_n257I</w:t>
            </w:r>
          </w:p>
          <w:p w14:paraId="6907DC3B" w14:textId="77777777" w:rsidR="008D1E4A" w:rsidRPr="00EF5447" w:rsidRDefault="008D1E4A" w:rsidP="00C620E0">
            <w:pPr>
              <w:pStyle w:val="TAC"/>
              <w:rPr>
                <w:rFonts w:cs="Arial"/>
                <w:lang w:eastAsia="zh-CN"/>
              </w:rPr>
            </w:pPr>
            <w:r w:rsidRPr="00EF5447">
              <w:rPr>
                <w:rFonts w:cs="Arial"/>
                <w:lang w:eastAsia="zh-CN"/>
              </w:rPr>
              <w:t>DC_41C_n78A</w:t>
            </w:r>
          </w:p>
          <w:p w14:paraId="6D98BB3E" w14:textId="77777777" w:rsidR="008D1E4A" w:rsidRPr="00EF5447" w:rsidRDefault="008D1E4A" w:rsidP="00C620E0">
            <w:pPr>
              <w:pStyle w:val="TAC"/>
              <w:rPr>
                <w:rFonts w:cs="Arial"/>
                <w:lang w:eastAsia="zh-CN"/>
              </w:rPr>
            </w:pPr>
            <w:r w:rsidRPr="00EF5447">
              <w:rPr>
                <w:rFonts w:cs="Arial"/>
                <w:lang w:eastAsia="zh-CN"/>
              </w:rPr>
              <w:t>DC_41C_n257A</w:t>
            </w:r>
          </w:p>
          <w:p w14:paraId="17542460"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12042B41"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4FC0ED1"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14D1363B" w14:textId="77777777" w:rsidR="008D1E4A" w:rsidRPr="00EF5447" w:rsidRDefault="008D1E4A" w:rsidP="00C620E0">
            <w:pPr>
              <w:pStyle w:val="TAC"/>
              <w:rPr>
                <w:rFonts w:cs="Arial"/>
                <w:lang w:eastAsia="zh-CN"/>
              </w:rPr>
            </w:pPr>
            <w:r w:rsidRPr="00EF5447">
              <w:rPr>
                <w:rFonts w:cs="Arial"/>
                <w:lang w:eastAsia="zh-CN"/>
              </w:rPr>
              <w:t>DC_42A_n257A</w:t>
            </w:r>
          </w:p>
          <w:p w14:paraId="391A21CB" w14:textId="77777777" w:rsidR="008D1E4A" w:rsidRPr="00EF5447" w:rsidRDefault="008D1E4A" w:rsidP="00C620E0">
            <w:pPr>
              <w:pStyle w:val="TAC"/>
              <w:rPr>
                <w:rFonts w:cs="Arial"/>
                <w:lang w:eastAsia="zh-CN"/>
              </w:rPr>
            </w:pPr>
            <w:r w:rsidRPr="00EF5447">
              <w:rPr>
                <w:rFonts w:cs="Arial"/>
                <w:lang w:eastAsia="zh-CN"/>
              </w:rPr>
              <w:t>DC_42A_n257G</w:t>
            </w:r>
          </w:p>
          <w:p w14:paraId="3A8F309A" w14:textId="77777777" w:rsidR="008D1E4A" w:rsidRPr="00EF5447" w:rsidRDefault="008D1E4A" w:rsidP="00C620E0">
            <w:pPr>
              <w:pStyle w:val="TAC"/>
              <w:rPr>
                <w:rFonts w:cs="Arial"/>
                <w:lang w:eastAsia="zh-CN"/>
              </w:rPr>
            </w:pPr>
            <w:r w:rsidRPr="00EF5447">
              <w:rPr>
                <w:rFonts w:cs="Arial"/>
                <w:lang w:eastAsia="zh-CN"/>
              </w:rPr>
              <w:t>DC_42A_n257H</w:t>
            </w:r>
          </w:p>
          <w:p w14:paraId="22486534" w14:textId="77777777" w:rsidR="008D1E4A" w:rsidRPr="00EF5447" w:rsidRDefault="008D1E4A" w:rsidP="00C620E0">
            <w:pPr>
              <w:pStyle w:val="TAC"/>
              <w:rPr>
                <w:rFonts w:cs="Arial"/>
                <w:lang w:eastAsia="zh-CN"/>
              </w:rPr>
            </w:pPr>
            <w:r w:rsidRPr="00EF5447">
              <w:rPr>
                <w:rFonts w:cs="Arial"/>
                <w:lang w:eastAsia="zh-CN"/>
              </w:rPr>
              <w:t>DC_42A_n257I</w:t>
            </w:r>
          </w:p>
          <w:p w14:paraId="4E5F4CE3" w14:textId="77777777" w:rsidR="008D1E4A" w:rsidRPr="00EF5447" w:rsidRDefault="008D1E4A" w:rsidP="00C620E0">
            <w:pPr>
              <w:pStyle w:val="TAC"/>
              <w:rPr>
                <w:rFonts w:cs="Arial"/>
                <w:lang w:eastAsia="zh-CN"/>
              </w:rPr>
            </w:pPr>
            <w:r w:rsidRPr="00EF5447">
              <w:rPr>
                <w:rFonts w:cs="Arial"/>
                <w:lang w:eastAsia="zh-CN"/>
              </w:rPr>
              <w:t>DC_42C_n257A</w:t>
            </w:r>
          </w:p>
          <w:p w14:paraId="391587DE" w14:textId="77777777" w:rsidR="008D1E4A" w:rsidRPr="00EF5447" w:rsidRDefault="008D1E4A" w:rsidP="00C620E0">
            <w:pPr>
              <w:pStyle w:val="TAC"/>
              <w:rPr>
                <w:rFonts w:cs="Arial"/>
                <w:lang w:eastAsia="zh-CN"/>
              </w:rPr>
            </w:pPr>
            <w:r w:rsidRPr="00EF5447">
              <w:rPr>
                <w:rFonts w:cs="Arial"/>
                <w:lang w:eastAsia="zh-CN"/>
              </w:rPr>
              <w:t>DC_42C_n257G</w:t>
            </w:r>
          </w:p>
          <w:p w14:paraId="0A0A1C9A"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40F80854"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1B60C549"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4F8AD02A"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tc>
      </w:tr>
    </w:tbl>
    <w:p w14:paraId="6A7D35D1" w14:textId="77777777" w:rsidR="008D1E4A" w:rsidRPr="00EF5447" w:rsidRDefault="008D1E4A" w:rsidP="008D1E4A"/>
    <w:p w14:paraId="60868AE2" w14:textId="77777777" w:rsidR="008D1E4A" w:rsidRPr="00EF5447" w:rsidRDefault="008D1E4A" w:rsidP="008D1E4A">
      <w:pPr>
        <w:pStyle w:val="Heading4"/>
      </w:pPr>
      <w:bookmarkStart w:id="2796" w:name="_Toc21351540"/>
      <w:bookmarkStart w:id="2797" w:name="_Toc29807122"/>
      <w:bookmarkStart w:id="2798" w:name="_Toc36648836"/>
      <w:bookmarkStart w:id="2799" w:name="_Toc36651561"/>
      <w:bookmarkStart w:id="2800" w:name="_Toc37256495"/>
      <w:bookmarkStart w:id="2801" w:name="_Toc37256836"/>
      <w:bookmarkStart w:id="2802" w:name="_Toc45890533"/>
      <w:bookmarkStart w:id="2803" w:name="_Toc45891757"/>
      <w:bookmarkStart w:id="2804" w:name="_Toc45892167"/>
      <w:bookmarkStart w:id="2805" w:name="_Toc45892577"/>
      <w:bookmarkStart w:id="2806" w:name="_Toc52352990"/>
      <w:bookmarkStart w:id="2807" w:name="_Toc53174813"/>
      <w:bookmarkStart w:id="2808" w:name="_Toc61378126"/>
      <w:bookmarkStart w:id="2809" w:name="_Toc61378601"/>
      <w:r w:rsidRPr="00EF5447">
        <w:lastRenderedPageBreak/>
        <w:t>5.5B.6.5</w:t>
      </w:r>
      <w:r w:rsidRPr="00EF5447">
        <w:tab/>
        <w:t>Inter-band EN-DC configurations including FR1 and FR2 (six bands)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248AF8E3" w14:textId="77777777" w:rsidR="008D1E4A" w:rsidRPr="00EF5447" w:rsidRDefault="008D1E4A" w:rsidP="008D1E4A">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rsidDel="00C35823" w14:paraId="23961D02"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027AEED1" w14:textId="77777777" w:rsidR="008D1E4A" w:rsidRPr="00EF5447" w:rsidRDefault="008D1E4A" w:rsidP="00C620E0">
            <w:pPr>
              <w:pStyle w:val="TAH"/>
              <w:rPr>
                <w:lang w:eastAsia="fi-FI"/>
              </w:rPr>
            </w:pPr>
            <w:r w:rsidRPr="00EF5447">
              <w:rPr>
                <w:lang w:eastAsia="fi-FI"/>
              </w:rPr>
              <w:lastRenderedPageBreak/>
              <w:t>EN-DC</w:t>
            </w:r>
          </w:p>
          <w:p w14:paraId="41286CF1" w14:textId="77777777" w:rsidR="008D1E4A" w:rsidRPr="00EF5447" w:rsidRDefault="008D1E4A" w:rsidP="00C620E0">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46E8290D" w14:textId="77777777" w:rsidR="008D1E4A" w:rsidRPr="00EF5447" w:rsidRDefault="008D1E4A" w:rsidP="00C620E0">
            <w:pPr>
              <w:pStyle w:val="TAH"/>
              <w:rPr>
                <w:lang w:eastAsia="fi-FI"/>
              </w:rPr>
            </w:pPr>
            <w:r w:rsidRPr="00EF5447">
              <w:rPr>
                <w:lang w:eastAsia="fi-FI"/>
              </w:rPr>
              <w:t>Uplink EN-DC</w:t>
            </w:r>
          </w:p>
          <w:p w14:paraId="537BBDD9" w14:textId="77777777" w:rsidR="008D1E4A" w:rsidRPr="00EF5447" w:rsidRDefault="008D1E4A" w:rsidP="00C620E0">
            <w:pPr>
              <w:pStyle w:val="TAH"/>
              <w:rPr>
                <w:lang w:eastAsia="fi-FI"/>
              </w:rPr>
            </w:pPr>
            <w:r w:rsidRPr="00EF5447">
              <w:rPr>
                <w:lang w:eastAsia="fi-FI"/>
              </w:rPr>
              <w:t>configuration</w:t>
            </w:r>
          </w:p>
          <w:p w14:paraId="4D2F1DC6" w14:textId="77777777" w:rsidR="008D1E4A" w:rsidRPr="00EF5447" w:rsidDel="00C35823" w:rsidRDefault="008D1E4A" w:rsidP="00C620E0">
            <w:pPr>
              <w:pStyle w:val="TAH"/>
              <w:rPr>
                <w:lang w:eastAsia="fi-FI"/>
              </w:rPr>
            </w:pPr>
            <w:r w:rsidRPr="00EF5447">
              <w:rPr>
                <w:lang w:eastAsia="fi-FI"/>
              </w:rPr>
              <w:t>(NOTE 1)</w:t>
            </w:r>
          </w:p>
        </w:tc>
      </w:tr>
      <w:tr w:rsidR="008D1E4A" w:rsidRPr="00EF5447" w:rsidDel="00C35823" w14:paraId="3BB18A72" w14:textId="77777777" w:rsidTr="00C620E0">
        <w:trPr>
          <w:trHeight w:val="187"/>
          <w:tblHeader/>
          <w:jc w:val="center"/>
        </w:trPr>
        <w:tc>
          <w:tcPr>
            <w:tcW w:w="3969" w:type="dxa"/>
            <w:shd w:val="clear" w:color="auto" w:fill="auto"/>
            <w:tcMar>
              <w:top w:w="28" w:type="dxa"/>
              <w:left w:w="28" w:type="dxa"/>
              <w:bottom w:w="28" w:type="dxa"/>
              <w:right w:w="28" w:type="dxa"/>
            </w:tcMar>
          </w:tcPr>
          <w:p w14:paraId="50E394AA" w14:textId="77777777" w:rsidR="008D1E4A" w:rsidRPr="00EF5447" w:rsidRDefault="008D1E4A" w:rsidP="00C620E0">
            <w:pPr>
              <w:pStyle w:val="TAC"/>
            </w:pPr>
            <w:r w:rsidRPr="00EF5447">
              <w:rPr>
                <w:noProof/>
                <w:lang w:eastAsia="zh-CN"/>
              </w:rPr>
              <w:t>DC_1A-3A-5A-7A-7A_n78A-n257A</w:t>
            </w:r>
          </w:p>
          <w:p w14:paraId="45CB2DC7" w14:textId="77777777" w:rsidR="008D1E4A" w:rsidRPr="00EF5447" w:rsidRDefault="008D1E4A" w:rsidP="00C620E0">
            <w:pPr>
              <w:pStyle w:val="TAC"/>
            </w:pPr>
            <w:r w:rsidRPr="00EF5447">
              <w:rPr>
                <w:noProof/>
                <w:lang w:eastAsia="zh-CN"/>
              </w:rPr>
              <w:t>DC_1A-3A-5A-7A-7A_n78A-n257D</w:t>
            </w:r>
          </w:p>
          <w:p w14:paraId="1EA7F3FA" w14:textId="77777777" w:rsidR="008D1E4A" w:rsidRPr="00EF5447" w:rsidRDefault="008D1E4A" w:rsidP="00C620E0">
            <w:pPr>
              <w:pStyle w:val="TAC"/>
            </w:pPr>
            <w:r w:rsidRPr="00EF5447">
              <w:rPr>
                <w:noProof/>
                <w:lang w:eastAsia="zh-CN"/>
              </w:rPr>
              <w:t>DC_1A-3A-5A-7A-7A_n78A-n257E</w:t>
            </w:r>
          </w:p>
          <w:p w14:paraId="2C4778A4" w14:textId="77777777" w:rsidR="008D1E4A" w:rsidRPr="00EF5447" w:rsidRDefault="008D1E4A" w:rsidP="00C620E0">
            <w:pPr>
              <w:pStyle w:val="TAC"/>
            </w:pPr>
            <w:r w:rsidRPr="00EF5447">
              <w:rPr>
                <w:noProof/>
                <w:lang w:eastAsia="zh-CN"/>
              </w:rPr>
              <w:t>DC_1A-3A-5A-7A-7A_n78A-n257F</w:t>
            </w:r>
          </w:p>
          <w:p w14:paraId="4CEBF59B" w14:textId="77777777" w:rsidR="008D1E4A" w:rsidRPr="00EF5447" w:rsidRDefault="008D1E4A" w:rsidP="00C620E0">
            <w:pPr>
              <w:pStyle w:val="TAC"/>
            </w:pPr>
            <w:r w:rsidRPr="00EF5447">
              <w:rPr>
                <w:noProof/>
                <w:lang w:eastAsia="zh-CN"/>
              </w:rPr>
              <w:t>DC_1A-3A-5A-7A-7A_n78A-n257G</w:t>
            </w:r>
          </w:p>
          <w:p w14:paraId="133A26D5" w14:textId="77777777" w:rsidR="008D1E4A" w:rsidRPr="00EF5447" w:rsidRDefault="008D1E4A" w:rsidP="00C620E0">
            <w:pPr>
              <w:pStyle w:val="TAC"/>
            </w:pPr>
            <w:r w:rsidRPr="00EF5447">
              <w:rPr>
                <w:noProof/>
                <w:lang w:eastAsia="zh-CN"/>
              </w:rPr>
              <w:t>DC_1A-3A-5A-7A-7A_n78A-n257H</w:t>
            </w:r>
          </w:p>
          <w:p w14:paraId="38F085F5" w14:textId="77777777" w:rsidR="008D1E4A" w:rsidRPr="00EF5447" w:rsidRDefault="008D1E4A" w:rsidP="00C620E0">
            <w:pPr>
              <w:pStyle w:val="TAC"/>
            </w:pPr>
            <w:r w:rsidRPr="00EF5447">
              <w:rPr>
                <w:noProof/>
                <w:lang w:eastAsia="zh-CN"/>
              </w:rPr>
              <w:t>DC_1A-3A-5A-7A-7A_n78A-n257I</w:t>
            </w:r>
          </w:p>
          <w:p w14:paraId="7E4FD3E7" w14:textId="77777777" w:rsidR="008D1E4A" w:rsidRPr="00EF5447" w:rsidRDefault="008D1E4A" w:rsidP="00C620E0">
            <w:pPr>
              <w:pStyle w:val="TAC"/>
            </w:pPr>
            <w:r w:rsidRPr="00EF5447">
              <w:rPr>
                <w:noProof/>
                <w:lang w:eastAsia="zh-CN"/>
              </w:rPr>
              <w:t>DC_1A-3A-5A-7A-7A_n78A-n257J</w:t>
            </w:r>
          </w:p>
          <w:p w14:paraId="57814532" w14:textId="77777777" w:rsidR="008D1E4A" w:rsidRPr="00EF5447" w:rsidRDefault="008D1E4A" w:rsidP="00C620E0">
            <w:pPr>
              <w:pStyle w:val="TAC"/>
            </w:pPr>
            <w:r w:rsidRPr="00EF5447">
              <w:rPr>
                <w:noProof/>
                <w:lang w:eastAsia="zh-CN"/>
              </w:rPr>
              <w:t>DC_1A-3A-5A-7A-7A_n78A-n257K</w:t>
            </w:r>
          </w:p>
          <w:p w14:paraId="154867CF" w14:textId="77777777" w:rsidR="008D1E4A" w:rsidRPr="00EF5447" w:rsidRDefault="008D1E4A" w:rsidP="00C620E0">
            <w:pPr>
              <w:pStyle w:val="TAC"/>
            </w:pPr>
            <w:r w:rsidRPr="00EF5447">
              <w:rPr>
                <w:noProof/>
                <w:lang w:eastAsia="zh-CN"/>
              </w:rPr>
              <w:t>DC_1A-3A-5A-7A-7A_n78A-n257L</w:t>
            </w:r>
          </w:p>
          <w:p w14:paraId="15C31F1B" w14:textId="77777777" w:rsidR="008D1E4A" w:rsidRPr="00EF5447" w:rsidRDefault="008D1E4A" w:rsidP="00C620E0">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798D1D68" w14:textId="77777777" w:rsidR="008D1E4A" w:rsidRPr="00EF5447" w:rsidRDefault="008D1E4A" w:rsidP="00C620E0">
            <w:pPr>
              <w:pStyle w:val="TAC"/>
              <w:rPr>
                <w:noProof/>
                <w:lang w:eastAsia="zh-CN"/>
              </w:rPr>
            </w:pPr>
            <w:r w:rsidRPr="00EF5447">
              <w:rPr>
                <w:noProof/>
                <w:lang w:eastAsia="zh-CN"/>
              </w:rPr>
              <w:t>DC_1A_n78A</w:t>
            </w:r>
          </w:p>
          <w:p w14:paraId="35AE0D60" w14:textId="77777777" w:rsidR="008D1E4A" w:rsidRPr="00EF5447" w:rsidRDefault="008D1E4A" w:rsidP="00C620E0">
            <w:pPr>
              <w:pStyle w:val="TAC"/>
              <w:rPr>
                <w:noProof/>
                <w:lang w:eastAsia="zh-CN"/>
              </w:rPr>
            </w:pPr>
            <w:r w:rsidRPr="00EF5447">
              <w:rPr>
                <w:noProof/>
                <w:lang w:eastAsia="zh-CN"/>
              </w:rPr>
              <w:t>DC_3A_n78A</w:t>
            </w:r>
          </w:p>
          <w:p w14:paraId="7143F99C" w14:textId="77777777" w:rsidR="008D1E4A" w:rsidRPr="00EF5447" w:rsidRDefault="008D1E4A" w:rsidP="00C620E0">
            <w:pPr>
              <w:pStyle w:val="TAC"/>
              <w:rPr>
                <w:noProof/>
                <w:lang w:eastAsia="zh-CN"/>
              </w:rPr>
            </w:pPr>
            <w:r w:rsidRPr="00EF5447">
              <w:rPr>
                <w:noProof/>
                <w:lang w:eastAsia="zh-CN"/>
              </w:rPr>
              <w:t>DC_5A_n78A</w:t>
            </w:r>
          </w:p>
          <w:p w14:paraId="57CBB86D" w14:textId="77777777" w:rsidR="008D1E4A" w:rsidRPr="00EF5447" w:rsidRDefault="008D1E4A" w:rsidP="00C620E0">
            <w:pPr>
              <w:pStyle w:val="TAC"/>
              <w:rPr>
                <w:noProof/>
                <w:lang w:eastAsia="zh-CN"/>
              </w:rPr>
            </w:pPr>
            <w:r w:rsidRPr="00EF5447">
              <w:rPr>
                <w:noProof/>
                <w:lang w:eastAsia="zh-CN"/>
              </w:rPr>
              <w:t>DC_7A_n78A</w:t>
            </w:r>
          </w:p>
          <w:p w14:paraId="3D6F1706" w14:textId="77777777" w:rsidR="008D1E4A" w:rsidRPr="00EF5447" w:rsidRDefault="008D1E4A" w:rsidP="00C620E0">
            <w:pPr>
              <w:pStyle w:val="TAC"/>
              <w:rPr>
                <w:noProof/>
                <w:lang w:eastAsia="zh-CN"/>
              </w:rPr>
            </w:pPr>
            <w:r w:rsidRPr="00EF5447">
              <w:rPr>
                <w:noProof/>
                <w:lang w:eastAsia="zh-CN"/>
              </w:rPr>
              <w:t>DC_1A_n257A</w:t>
            </w:r>
          </w:p>
          <w:p w14:paraId="69D30A75" w14:textId="77777777" w:rsidR="008D1E4A" w:rsidRPr="00EF5447" w:rsidRDefault="008D1E4A" w:rsidP="00C620E0">
            <w:pPr>
              <w:pStyle w:val="TAC"/>
              <w:rPr>
                <w:noProof/>
                <w:lang w:eastAsia="zh-CN"/>
              </w:rPr>
            </w:pPr>
            <w:r w:rsidRPr="00EF5447">
              <w:rPr>
                <w:noProof/>
                <w:lang w:eastAsia="zh-CN"/>
              </w:rPr>
              <w:t>DC_3A_n257A</w:t>
            </w:r>
          </w:p>
          <w:p w14:paraId="60451D11" w14:textId="77777777" w:rsidR="008D1E4A" w:rsidRPr="00EF5447" w:rsidRDefault="008D1E4A" w:rsidP="00C620E0">
            <w:pPr>
              <w:pStyle w:val="TAC"/>
              <w:rPr>
                <w:noProof/>
                <w:lang w:eastAsia="zh-CN"/>
              </w:rPr>
            </w:pPr>
            <w:r w:rsidRPr="00EF5447">
              <w:rPr>
                <w:noProof/>
                <w:lang w:eastAsia="zh-CN"/>
              </w:rPr>
              <w:t>DC_5A_n257A</w:t>
            </w:r>
          </w:p>
          <w:p w14:paraId="56790AF6" w14:textId="77777777" w:rsidR="008D1E4A" w:rsidRPr="00EF5447" w:rsidRDefault="008D1E4A" w:rsidP="00C620E0">
            <w:pPr>
              <w:pStyle w:val="TAC"/>
              <w:rPr>
                <w:noProof/>
                <w:lang w:eastAsia="zh-CN"/>
              </w:rPr>
            </w:pPr>
            <w:r w:rsidRPr="00EF5447">
              <w:rPr>
                <w:noProof/>
                <w:lang w:eastAsia="zh-CN"/>
              </w:rPr>
              <w:t>DC_7A_n257A</w:t>
            </w:r>
          </w:p>
          <w:p w14:paraId="7CA66DE2" w14:textId="77777777" w:rsidR="008D1E4A" w:rsidRPr="00EF5447" w:rsidRDefault="008D1E4A" w:rsidP="00C620E0">
            <w:pPr>
              <w:pStyle w:val="TAC"/>
            </w:pPr>
            <w:r w:rsidRPr="00EF5447">
              <w:t>DC_1A_n78A-n257A</w:t>
            </w:r>
          </w:p>
          <w:p w14:paraId="17D2743C" w14:textId="77777777" w:rsidR="008D1E4A" w:rsidRPr="00EF5447" w:rsidRDefault="008D1E4A" w:rsidP="00C620E0">
            <w:pPr>
              <w:pStyle w:val="TAC"/>
            </w:pPr>
            <w:r w:rsidRPr="00EF5447">
              <w:t>DC_1A_n78A-n257G</w:t>
            </w:r>
          </w:p>
          <w:p w14:paraId="7FC1E275" w14:textId="77777777" w:rsidR="008D1E4A" w:rsidRPr="00EF5447" w:rsidRDefault="008D1E4A" w:rsidP="00C620E0">
            <w:pPr>
              <w:pStyle w:val="TAC"/>
            </w:pPr>
            <w:r w:rsidRPr="00EF5447">
              <w:t>DC_1A_n78A-n257H</w:t>
            </w:r>
          </w:p>
          <w:p w14:paraId="4C199957" w14:textId="77777777" w:rsidR="008D1E4A" w:rsidRPr="00EF5447" w:rsidRDefault="008D1E4A" w:rsidP="00C620E0">
            <w:pPr>
              <w:pStyle w:val="TAC"/>
            </w:pPr>
            <w:r w:rsidRPr="00EF5447">
              <w:t>DC_1A_n78A-n257I</w:t>
            </w:r>
          </w:p>
          <w:p w14:paraId="0D1C7BBF" w14:textId="77777777" w:rsidR="008D1E4A" w:rsidRPr="00EF5447" w:rsidRDefault="008D1E4A" w:rsidP="00C620E0">
            <w:pPr>
              <w:pStyle w:val="TAC"/>
            </w:pPr>
            <w:r w:rsidRPr="00EF5447">
              <w:t>DC_3A_n78A-n257A</w:t>
            </w:r>
          </w:p>
          <w:p w14:paraId="18C3F966" w14:textId="77777777" w:rsidR="008D1E4A" w:rsidRPr="00EF5447" w:rsidRDefault="008D1E4A" w:rsidP="00C620E0">
            <w:pPr>
              <w:pStyle w:val="TAC"/>
            </w:pPr>
            <w:r w:rsidRPr="00EF5447">
              <w:t>DC_3A_n78A-n257G</w:t>
            </w:r>
          </w:p>
          <w:p w14:paraId="31437B92" w14:textId="77777777" w:rsidR="008D1E4A" w:rsidRPr="00EF5447" w:rsidRDefault="008D1E4A" w:rsidP="00C620E0">
            <w:pPr>
              <w:pStyle w:val="TAC"/>
            </w:pPr>
            <w:r w:rsidRPr="00EF5447">
              <w:t>DC_3A_n78A-n257H</w:t>
            </w:r>
          </w:p>
          <w:p w14:paraId="04E86EC1" w14:textId="77777777" w:rsidR="008D1E4A" w:rsidRPr="00EF5447" w:rsidRDefault="008D1E4A" w:rsidP="00C620E0">
            <w:pPr>
              <w:pStyle w:val="TAC"/>
            </w:pPr>
            <w:r w:rsidRPr="00EF5447">
              <w:t>DC_3A_n78A-n257I</w:t>
            </w:r>
          </w:p>
          <w:p w14:paraId="63ED8601" w14:textId="77777777" w:rsidR="008D1E4A" w:rsidRPr="00EF5447" w:rsidRDefault="008D1E4A" w:rsidP="00C620E0">
            <w:pPr>
              <w:pStyle w:val="TAC"/>
            </w:pPr>
            <w:r w:rsidRPr="00EF5447">
              <w:t>DC_5A_n78A-n257A</w:t>
            </w:r>
          </w:p>
          <w:p w14:paraId="2A3AAE6E" w14:textId="77777777" w:rsidR="008D1E4A" w:rsidRPr="00EF5447" w:rsidRDefault="008D1E4A" w:rsidP="00C620E0">
            <w:pPr>
              <w:pStyle w:val="TAC"/>
            </w:pPr>
            <w:r w:rsidRPr="00EF5447">
              <w:t>DC_5A_n78A-n257G</w:t>
            </w:r>
          </w:p>
          <w:p w14:paraId="2842722D" w14:textId="77777777" w:rsidR="008D1E4A" w:rsidRPr="00EF5447" w:rsidRDefault="008D1E4A" w:rsidP="00C620E0">
            <w:pPr>
              <w:pStyle w:val="TAC"/>
            </w:pPr>
            <w:r w:rsidRPr="00EF5447">
              <w:t>DC_5A_n78A-n257H</w:t>
            </w:r>
          </w:p>
          <w:p w14:paraId="1822F560" w14:textId="77777777" w:rsidR="008D1E4A" w:rsidRPr="00EF5447" w:rsidRDefault="008D1E4A" w:rsidP="00C620E0">
            <w:pPr>
              <w:pStyle w:val="TAC"/>
            </w:pPr>
            <w:r w:rsidRPr="00EF5447">
              <w:t>DC_5A_n78A-n257I</w:t>
            </w:r>
          </w:p>
          <w:p w14:paraId="102C333A" w14:textId="77777777" w:rsidR="008D1E4A" w:rsidRPr="00EF5447" w:rsidRDefault="008D1E4A" w:rsidP="00C620E0">
            <w:pPr>
              <w:pStyle w:val="TAC"/>
            </w:pPr>
            <w:r w:rsidRPr="00EF5447">
              <w:t>DC_7A_n78A-n257A</w:t>
            </w:r>
          </w:p>
          <w:p w14:paraId="0AB5F943" w14:textId="77777777" w:rsidR="008D1E4A" w:rsidRPr="00EF5447" w:rsidRDefault="008D1E4A" w:rsidP="00C620E0">
            <w:pPr>
              <w:pStyle w:val="TAC"/>
            </w:pPr>
            <w:r w:rsidRPr="00EF5447">
              <w:t>DC_7A_n78A-n257G</w:t>
            </w:r>
          </w:p>
          <w:p w14:paraId="022833DE" w14:textId="77777777" w:rsidR="008D1E4A" w:rsidRPr="00EF5447" w:rsidRDefault="008D1E4A" w:rsidP="00C620E0">
            <w:pPr>
              <w:pStyle w:val="TAC"/>
            </w:pPr>
            <w:r w:rsidRPr="00EF5447">
              <w:t>DC_7A_n78A-n257H</w:t>
            </w:r>
          </w:p>
          <w:p w14:paraId="5B5A8BC9" w14:textId="77777777" w:rsidR="008D1E4A" w:rsidRPr="00EF5447" w:rsidRDefault="008D1E4A" w:rsidP="00C620E0">
            <w:pPr>
              <w:pStyle w:val="TAC"/>
              <w:rPr>
                <w:b/>
                <w:lang w:eastAsia="fi-FI"/>
              </w:rPr>
            </w:pPr>
            <w:r w:rsidRPr="00EF5447">
              <w:t>DC_7A_n78A-n257I</w:t>
            </w:r>
          </w:p>
        </w:tc>
      </w:tr>
      <w:tr w:rsidR="008D1E4A" w:rsidRPr="00EF5447" w:rsidDel="00C35823" w14:paraId="032E8AD1" w14:textId="77777777" w:rsidTr="00C620E0">
        <w:trPr>
          <w:trHeight w:val="187"/>
          <w:tblHeader/>
          <w:jc w:val="center"/>
        </w:trPr>
        <w:tc>
          <w:tcPr>
            <w:tcW w:w="3969" w:type="dxa"/>
            <w:shd w:val="clear" w:color="auto" w:fill="auto"/>
            <w:tcMar>
              <w:top w:w="28" w:type="dxa"/>
              <w:left w:w="28" w:type="dxa"/>
              <w:bottom w:w="28" w:type="dxa"/>
              <w:right w:w="28" w:type="dxa"/>
            </w:tcMar>
          </w:tcPr>
          <w:p w14:paraId="2518FB87" w14:textId="77777777" w:rsidR="008D1E4A" w:rsidRPr="00EF5447" w:rsidRDefault="008D1E4A" w:rsidP="00C620E0">
            <w:pPr>
              <w:pStyle w:val="TAC"/>
            </w:pPr>
            <w:r w:rsidRPr="00EF5447">
              <w:t>DC_1A-3A-5A-7A-7A_n78C-n257A</w:t>
            </w:r>
          </w:p>
          <w:p w14:paraId="4A7621CA" w14:textId="77777777" w:rsidR="008D1E4A" w:rsidRPr="00EF5447" w:rsidRDefault="008D1E4A" w:rsidP="00C620E0">
            <w:pPr>
              <w:pStyle w:val="TAC"/>
            </w:pPr>
            <w:r w:rsidRPr="00EF5447">
              <w:t>DC_1A-3A-5A-7A-7A_n78C-n257D</w:t>
            </w:r>
          </w:p>
          <w:p w14:paraId="30FB219E" w14:textId="77777777" w:rsidR="008D1E4A" w:rsidRPr="00EF5447" w:rsidRDefault="008D1E4A" w:rsidP="00C620E0">
            <w:pPr>
              <w:pStyle w:val="TAC"/>
            </w:pPr>
            <w:r w:rsidRPr="00EF5447">
              <w:t>DC_1A-3A-5A-7A-7A_n78C-n257E</w:t>
            </w:r>
          </w:p>
          <w:p w14:paraId="2D457F12" w14:textId="77777777" w:rsidR="008D1E4A" w:rsidRPr="00EF5447" w:rsidRDefault="008D1E4A" w:rsidP="00C620E0">
            <w:pPr>
              <w:pStyle w:val="TAC"/>
            </w:pPr>
            <w:r w:rsidRPr="00EF5447">
              <w:t>DC_1A-3A-5A-7A-7A_n78C-n257F</w:t>
            </w:r>
          </w:p>
          <w:p w14:paraId="5E2892C1" w14:textId="77777777" w:rsidR="008D1E4A" w:rsidRPr="00EF5447" w:rsidRDefault="008D1E4A" w:rsidP="00C620E0">
            <w:pPr>
              <w:pStyle w:val="TAC"/>
            </w:pPr>
            <w:r w:rsidRPr="00EF5447">
              <w:t>DC_1A-3A-5A-7A-7A_n78C-n257G</w:t>
            </w:r>
          </w:p>
          <w:p w14:paraId="5592DF50" w14:textId="77777777" w:rsidR="008D1E4A" w:rsidRPr="00EF5447" w:rsidRDefault="008D1E4A" w:rsidP="00C620E0">
            <w:pPr>
              <w:pStyle w:val="TAC"/>
            </w:pPr>
            <w:r w:rsidRPr="00EF5447">
              <w:t>DC_1A-3A-5A-7A-7A_n78C-n257H</w:t>
            </w:r>
          </w:p>
          <w:p w14:paraId="7E8DDACC" w14:textId="77777777" w:rsidR="008D1E4A" w:rsidRPr="00EF5447" w:rsidRDefault="008D1E4A" w:rsidP="00C620E0">
            <w:pPr>
              <w:pStyle w:val="TAC"/>
            </w:pPr>
            <w:r w:rsidRPr="00EF5447">
              <w:t>DC_1A-3A-5A-7A-7A_n78C-n257I</w:t>
            </w:r>
          </w:p>
          <w:p w14:paraId="230FC30A" w14:textId="77777777" w:rsidR="008D1E4A" w:rsidRPr="00EF5447" w:rsidRDefault="008D1E4A" w:rsidP="00C620E0">
            <w:pPr>
              <w:pStyle w:val="TAC"/>
            </w:pPr>
            <w:r w:rsidRPr="00EF5447">
              <w:t>DC_1A-3A-5A-7A-7A_n78C-n257J</w:t>
            </w:r>
          </w:p>
          <w:p w14:paraId="2EBA2516" w14:textId="77777777" w:rsidR="008D1E4A" w:rsidRPr="00EF5447" w:rsidRDefault="008D1E4A" w:rsidP="00C620E0">
            <w:pPr>
              <w:pStyle w:val="TAC"/>
            </w:pPr>
            <w:r w:rsidRPr="00EF5447">
              <w:t>DC_1A-3A-5A-7A-7A_n78C-n257K</w:t>
            </w:r>
          </w:p>
          <w:p w14:paraId="362D774A" w14:textId="77777777" w:rsidR="008D1E4A" w:rsidRPr="00EF5447" w:rsidRDefault="008D1E4A" w:rsidP="00C620E0">
            <w:pPr>
              <w:pStyle w:val="TAC"/>
            </w:pPr>
            <w:r w:rsidRPr="00EF5447">
              <w:t>DC_1A-3A-5A-7A-7A_n78C-n257L</w:t>
            </w:r>
          </w:p>
          <w:p w14:paraId="09461180" w14:textId="77777777" w:rsidR="008D1E4A" w:rsidRPr="00EF5447" w:rsidRDefault="008D1E4A" w:rsidP="00C620E0">
            <w:pPr>
              <w:pStyle w:val="TAC"/>
              <w:rPr>
                <w:noProof/>
                <w:lang w:eastAsia="zh-CN"/>
              </w:rPr>
            </w:pPr>
            <w:r w:rsidRPr="00EF5447">
              <w:t>DC_1A-3A-5A-7A-7A_n78C-n257M</w:t>
            </w:r>
          </w:p>
        </w:tc>
        <w:tc>
          <w:tcPr>
            <w:tcW w:w="3969" w:type="dxa"/>
            <w:tcMar>
              <w:top w:w="28" w:type="dxa"/>
              <w:left w:w="28" w:type="dxa"/>
              <w:bottom w:w="28" w:type="dxa"/>
              <w:right w:w="28" w:type="dxa"/>
            </w:tcMar>
          </w:tcPr>
          <w:p w14:paraId="601A1724" w14:textId="77777777" w:rsidR="008D1E4A" w:rsidRPr="00EF5447" w:rsidRDefault="008D1E4A" w:rsidP="00C620E0">
            <w:pPr>
              <w:pStyle w:val="TAC"/>
            </w:pPr>
            <w:r w:rsidRPr="00EF5447">
              <w:t>DC_1A_n78A-n257A</w:t>
            </w:r>
          </w:p>
          <w:p w14:paraId="63F6B065" w14:textId="77777777" w:rsidR="008D1E4A" w:rsidRPr="00EF5447" w:rsidRDefault="008D1E4A" w:rsidP="00C620E0">
            <w:pPr>
              <w:pStyle w:val="TAC"/>
            </w:pPr>
            <w:r w:rsidRPr="00EF5447">
              <w:t>DC_1A_n78A-n257G</w:t>
            </w:r>
          </w:p>
          <w:p w14:paraId="09D9F740" w14:textId="77777777" w:rsidR="008D1E4A" w:rsidRPr="00EF5447" w:rsidRDefault="008D1E4A" w:rsidP="00C620E0">
            <w:pPr>
              <w:pStyle w:val="TAC"/>
            </w:pPr>
            <w:r w:rsidRPr="00EF5447">
              <w:t>DC_1A_n78A-n257H</w:t>
            </w:r>
          </w:p>
          <w:p w14:paraId="09EEFC97" w14:textId="77777777" w:rsidR="008D1E4A" w:rsidRPr="00EF5447" w:rsidRDefault="008D1E4A" w:rsidP="00C620E0">
            <w:pPr>
              <w:pStyle w:val="TAC"/>
            </w:pPr>
            <w:r w:rsidRPr="00EF5447">
              <w:t>DC_1A_n78A-n257I</w:t>
            </w:r>
          </w:p>
          <w:p w14:paraId="305CD205" w14:textId="77777777" w:rsidR="008D1E4A" w:rsidRPr="00EF5447" w:rsidRDefault="008D1E4A" w:rsidP="00C620E0">
            <w:pPr>
              <w:pStyle w:val="TAC"/>
            </w:pPr>
            <w:r w:rsidRPr="00EF5447">
              <w:t>DC_3A_n78A-n257A</w:t>
            </w:r>
          </w:p>
          <w:p w14:paraId="73F1E740" w14:textId="77777777" w:rsidR="008D1E4A" w:rsidRPr="00EF5447" w:rsidRDefault="008D1E4A" w:rsidP="00C620E0">
            <w:pPr>
              <w:pStyle w:val="TAC"/>
            </w:pPr>
            <w:r w:rsidRPr="00EF5447">
              <w:t>DC_3A_n78A-n257G</w:t>
            </w:r>
          </w:p>
          <w:p w14:paraId="22416F7F" w14:textId="77777777" w:rsidR="008D1E4A" w:rsidRPr="00EF5447" w:rsidRDefault="008D1E4A" w:rsidP="00C620E0">
            <w:pPr>
              <w:pStyle w:val="TAC"/>
            </w:pPr>
            <w:r w:rsidRPr="00EF5447">
              <w:t>DC_3A_n78A-n257H</w:t>
            </w:r>
          </w:p>
          <w:p w14:paraId="435F2EAF" w14:textId="77777777" w:rsidR="008D1E4A" w:rsidRPr="00EF5447" w:rsidRDefault="008D1E4A" w:rsidP="00C620E0">
            <w:pPr>
              <w:pStyle w:val="TAC"/>
            </w:pPr>
            <w:r w:rsidRPr="00EF5447">
              <w:t>DC_3A_n78A-n257I</w:t>
            </w:r>
          </w:p>
          <w:p w14:paraId="358EB75B" w14:textId="77777777" w:rsidR="008D1E4A" w:rsidRPr="00EF5447" w:rsidRDefault="008D1E4A" w:rsidP="00C620E0">
            <w:pPr>
              <w:pStyle w:val="TAC"/>
            </w:pPr>
            <w:r w:rsidRPr="00EF5447">
              <w:t>DC_5A_n78A-n257A</w:t>
            </w:r>
          </w:p>
          <w:p w14:paraId="3F1CF859" w14:textId="77777777" w:rsidR="008D1E4A" w:rsidRPr="00EF5447" w:rsidRDefault="008D1E4A" w:rsidP="00C620E0">
            <w:pPr>
              <w:pStyle w:val="TAC"/>
            </w:pPr>
            <w:r w:rsidRPr="00EF5447">
              <w:t>DC_5A_n78A-n257G</w:t>
            </w:r>
          </w:p>
          <w:p w14:paraId="55704373" w14:textId="77777777" w:rsidR="008D1E4A" w:rsidRPr="00EF5447" w:rsidRDefault="008D1E4A" w:rsidP="00C620E0">
            <w:pPr>
              <w:pStyle w:val="TAC"/>
            </w:pPr>
            <w:r w:rsidRPr="00EF5447">
              <w:t>DC_5A_n78A-n257H</w:t>
            </w:r>
          </w:p>
          <w:p w14:paraId="4ED879CE" w14:textId="77777777" w:rsidR="008D1E4A" w:rsidRPr="00EF5447" w:rsidRDefault="008D1E4A" w:rsidP="00C620E0">
            <w:pPr>
              <w:pStyle w:val="TAC"/>
            </w:pPr>
            <w:r w:rsidRPr="00EF5447">
              <w:t>DC_5A_n78A-n257I</w:t>
            </w:r>
          </w:p>
          <w:p w14:paraId="61C5A44F" w14:textId="77777777" w:rsidR="008D1E4A" w:rsidRPr="00EF5447" w:rsidRDefault="008D1E4A" w:rsidP="00C620E0">
            <w:pPr>
              <w:pStyle w:val="TAC"/>
            </w:pPr>
            <w:r w:rsidRPr="00EF5447">
              <w:t>DC_7A_n78A-n257A</w:t>
            </w:r>
          </w:p>
          <w:p w14:paraId="763D47AF" w14:textId="77777777" w:rsidR="008D1E4A" w:rsidRPr="00EF5447" w:rsidRDefault="008D1E4A" w:rsidP="00C620E0">
            <w:pPr>
              <w:pStyle w:val="TAC"/>
            </w:pPr>
            <w:r w:rsidRPr="00EF5447">
              <w:t>DC_7A_n78A-n257G</w:t>
            </w:r>
          </w:p>
          <w:p w14:paraId="27F3EE60" w14:textId="77777777" w:rsidR="008D1E4A" w:rsidRPr="00EF5447" w:rsidRDefault="008D1E4A" w:rsidP="00C620E0">
            <w:pPr>
              <w:pStyle w:val="TAC"/>
            </w:pPr>
            <w:r w:rsidRPr="00EF5447">
              <w:t>DC_7A_n78A-n257H</w:t>
            </w:r>
          </w:p>
          <w:p w14:paraId="540C9EA2" w14:textId="77777777" w:rsidR="008D1E4A" w:rsidRPr="00EF5447" w:rsidRDefault="008D1E4A" w:rsidP="00C620E0">
            <w:pPr>
              <w:pStyle w:val="TAC"/>
              <w:rPr>
                <w:noProof/>
                <w:lang w:eastAsia="zh-CN"/>
              </w:rPr>
            </w:pPr>
            <w:r w:rsidRPr="00EF5447">
              <w:t>DC_7A_n78A-n257I</w:t>
            </w:r>
          </w:p>
        </w:tc>
      </w:tr>
      <w:tr w:rsidR="008D1E4A" w:rsidRPr="00EF5447" w:rsidDel="00C35823" w14:paraId="1EEDF6A7" w14:textId="77777777" w:rsidTr="00C620E0">
        <w:trPr>
          <w:trHeight w:val="187"/>
          <w:tblHeader/>
          <w:jc w:val="center"/>
        </w:trPr>
        <w:tc>
          <w:tcPr>
            <w:tcW w:w="3969" w:type="dxa"/>
            <w:shd w:val="clear" w:color="auto" w:fill="auto"/>
            <w:tcMar>
              <w:top w:w="28" w:type="dxa"/>
              <w:left w:w="28" w:type="dxa"/>
              <w:bottom w:w="28" w:type="dxa"/>
              <w:right w:w="28" w:type="dxa"/>
            </w:tcMar>
          </w:tcPr>
          <w:p w14:paraId="2B901EDC" w14:textId="77777777" w:rsidR="008D1E4A" w:rsidRPr="00EF5447" w:rsidRDefault="008D1E4A" w:rsidP="00C620E0">
            <w:pPr>
              <w:pStyle w:val="TAC"/>
            </w:pPr>
            <w:r w:rsidRPr="00EF5447">
              <w:lastRenderedPageBreak/>
              <w:t>DC_1A-3A-5A-7A_n78A-n257A</w:t>
            </w:r>
          </w:p>
          <w:p w14:paraId="52FCBAD6" w14:textId="77777777" w:rsidR="008D1E4A" w:rsidRPr="00EF5447" w:rsidRDefault="008D1E4A" w:rsidP="00C620E0">
            <w:pPr>
              <w:pStyle w:val="TAC"/>
            </w:pPr>
            <w:r w:rsidRPr="00EF5447">
              <w:rPr>
                <w:noProof/>
                <w:lang w:eastAsia="zh-CN"/>
              </w:rPr>
              <w:t>DC_1A-3A-5A-7A_n78A-n257D</w:t>
            </w:r>
          </w:p>
          <w:p w14:paraId="44987736" w14:textId="77777777" w:rsidR="008D1E4A" w:rsidRPr="00EF5447" w:rsidRDefault="008D1E4A" w:rsidP="00C620E0">
            <w:pPr>
              <w:pStyle w:val="TAC"/>
            </w:pPr>
            <w:r w:rsidRPr="00EF5447">
              <w:rPr>
                <w:noProof/>
                <w:lang w:eastAsia="zh-CN"/>
              </w:rPr>
              <w:t>DC_1A-3A-5A-7A_n78A-n257E</w:t>
            </w:r>
          </w:p>
          <w:p w14:paraId="282239CC" w14:textId="77777777" w:rsidR="008D1E4A" w:rsidRPr="00EF5447" w:rsidRDefault="008D1E4A" w:rsidP="00C620E0">
            <w:pPr>
              <w:pStyle w:val="TAC"/>
            </w:pPr>
            <w:r w:rsidRPr="00EF5447">
              <w:rPr>
                <w:noProof/>
                <w:lang w:eastAsia="zh-CN"/>
              </w:rPr>
              <w:t>DC_1A-3A-5A-7A_n78A-n257F</w:t>
            </w:r>
          </w:p>
          <w:p w14:paraId="440FFF28" w14:textId="77777777" w:rsidR="008D1E4A" w:rsidRPr="00EF5447" w:rsidRDefault="008D1E4A" w:rsidP="00C620E0">
            <w:pPr>
              <w:pStyle w:val="TAC"/>
            </w:pPr>
            <w:r w:rsidRPr="00EF5447">
              <w:rPr>
                <w:noProof/>
                <w:lang w:eastAsia="zh-CN"/>
              </w:rPr>
              <w:t>DC_1A-3A-5A-7A_n78A-n257G</w:t>
            </w:r>
          </w:p>
          <w:p w14:paraId="34BC7647" w14:textId="77777777" w:rsidR="008D1E4A" w:rsidRPr="00EF5447" w:rsidRDefault="008D1E4A" w:rsidP="00C620E0">
            <w:pPr>
              <w:pStyle w:val="TAC"/>
            </w:pPr>
            <w:r w:rsidRPr="00EF5447">
              <w:rPr>
                <w:noProof/>
                <w:lang w:eastAsia="zh-CN"/>
              </w:rPr>
              <w:t>DC_1A-3A-5A-7A_n78A-n257H</w:t>
            </w:r>
          </w:p>
          <w:p w14:paraId="3D1245FA" w14:textId="77777777" w:rsidR="008D1E4A" w:rsidRPr="00EF5447" w:rsidRDefault="008D1E4A" w:rsidP="00C620E0">
            <w:pPr>
              <w:pStyle w:val="TAC"/>
            </w:pPr>
            <w:r w:rsidRPr="00EF5447">
              <w:rPr>
                <w:noProof/>
                <w:lang w:eastAsia="zh-CN"/>
              </w:rPr>
              <w:t>DC_1A-3A-5A-7A_n78A-n257I</w:t>
            </w:r>
          </w:p>
          <w:p w14:paraId="01136CE7" w14:textId="77777777" w:rsidR="008D1E4A" w:rsidRPr="00EF5447" w:rsidRDefault="008D1E4A" w:rsidP="00C620E0">
            <w:pPr>
              <w:pStyle w:val="TAC"/>
            </w:pPr>
            <w:r w:rsidRPr="00EF5447">
              <w:rPr>
                <w:noProof/>
                <w:lang w:eastAsia="zh-CN"/>
              </w:rPr>
              <w:t>DC_1A-3A-5A-7A_n78A-n257J</w:t>
            </w:r>
          </w:p>
          <w:p w14:paraId="61458EAA" w14:textId="77777777" w:rsidR="008D1E4A" w:rsidRPr="00EF5447" w:rsidRDefault="008D1E4A" w:rsidP="00C620E0">
            <w:pPr>
              <w:pStyle w:val="TAC"/>
            </w:pPr>
            <w:r w:rsidRPr="00EF5447">
              <w:rPr>
                <w:noProof/>
                <w:lang w:eastAsia="zh-CN"/>
              </w:rPr>
              <w:t>DC_1A-3A-5A-7A_n78A-n257K</w:t>
            </w:r>
          </w:p>
          <w:p w14:paraId="447F0B2A" w14:textId="77777777" w:rsidR="008D1E4A" w:rsidRPr="00EF5447" w:rsidRDefault="008D1E4A" w:rsidP="00C620E0">
            <w:pPr>
              <w:pStyle w:val="TAC"/>
            </w:pPr>
            <w:r w:rsidRPr="00EF5447">
              <w:rPr>
                <w:noProof/>
                <w:lang w:eastAsia="zh-CN"/>
              </w:rPr>
              <w:t>DC_1A-3A-5A-7A_n78A-n257L</w:t>
            </w:r>
          </w:p>
          <w:p w14:paraId="58DC35C7" w14:textId="77777777" w:rsidR="008D1E4A" w:rsidRPr="00EF5447" w:rsidRDefault="008D1E4A" w:rsidP="00C620E0">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1308063C" w14:textId="77777777" w:rsidR="008D1E4A" w:rsidRPr="00EF5447" w:rsidRDefault="008D1E4A" w:rsidP="00C620E0">
            <w:pPr>
              <w:pStyle w:val="TAC"/>
            </w:pPr>
            <w:r w:rsidRPr="00EF5447">
              <w:t>DC_1A_n78A</w:t>
            </w:r>
          </w:p>
          <w:p w14:paraId="35E3F7B3" w14:textId="77777777" w:rsidR="008D1E4A" w:rsidRPr="00EF5447" w:rsidRDefault="008D1E4A" w:rsidP="00C620E0">
            <w:pPr>
              <w:pStyle w:val="TAC"/>
            </w:pPr>
            <w:r w:rsidRPr="00EF5447">
              <w:t>DC_1A_n257A</w:t>
            </w:r>
          </w:p>
          <w:p w14:paraId="05A267F2" w14:textId="77777777" w:rsidR="008D1E4A" w:rsidRPr="00EF5447" w:rsidRDefault="008D1E4A" w:rsidP="00C620E0">
            <w:pPr>
              <w:pStyle w:val="TAC"/>
            </w:pPr>
            <w:r w:rsidRPr="00EF5447">
              <w:t>DC_3A_n78A</w:t>
            </w:r>
          </w:p>
          <w:p w14:paraId="427A6131" w14:textId="77777777" w:rsidR="008D1E4A" w:rsidRPr="00EF5447" w:rsidRDefault="008D1E4A" w:rsidP="00C620E0">
            <w:pPr>
              <w:pStyle w:val="TAC"/>
            </w:pPr>
            <w:r w:rsidRPr="00EF5447">
              <w:t>DC_3A_n257A</w:t>
            </w:r>
          </w:p>
          <w:p w14:paraId="6BEF6A11" w14:textId="77777777" w:rsidR="008D1E4A" w:rsidRPr="00EF5447" w:rsidRDefault="008D1E4A" w:rsidP="00C620E0">
            <w:pPr>
              <w:pStyle w:val="TAC"/>
            </w:pPr>
            <w:r w:rsidRPr="00EF5447">
              <w:t>DC_5A_n78A</w:t>
            </w:r>
          </w:p>
          <w:p w14:paraId="5AC50323" w14:textId="77777777" w:rsidR="008D1E4A" w:rsidRPr="00EF5447" w:rsidRDefault="008D1E4A" w:rsidP="00C620E0">
            <w:pPr>
              <w:pStyle w:val="TAC"/>
            </w:pPr>
            <w:r w:rsidRPr="00EF5447">
              <w:t>DC_5A_n257A</w:t>
            </w:r>
          </w:p>
          <w:p w14:paraId="53164462" w14:textId="77777777" w:rsidR="008D1E4A" w:rsidRPr="00EF5447" w:rsidRDefault="008D1E4A" w:rsidP="00C620E0">
            <w:pPr>
              <w:pStyle w:val="TAC"/>
            </w:pPr>
            <w:r w:rsidRPr="00EF5447">
              <w:t>DC_7A_n78A</w:t>
            </w:r>
          </w:p>
          <w:p w14:paraId="184A484F" w14:textId="77777777" w:rsidR="008D1E4A" w:rsidRPr="00EF5447" w:rsidRDefault="008D1E4A" w:rsidP="00C620E0">
            <w:pPr>
              <w:pStyle w:val="TAC"/>
              <w:rPr>
                <w:lang w:eastAsia="zh-CN"/>
              </w:rPr>
            </w:pPr>
            <w:r w:rsidRPr="00EF5447">
              <w:t>DC_7A_n257A</w:t>
            </w:r>
          </w:p>
          <w:p w14:paraId="74C4B6F8" w14:textId="77777777" w:rsidR="008D1E4A" w:rsidRPr="00EF5447" w:rsidRDefault="008D1E4A" w:rsidP="00C620E0">
            <w:pPr>
              <w:pStyle w:val="TAC"/>
            </w:pPr>
            <w:r w:rsidRPr="00EF5447">
              <w:t>DC_1A_n78A-n257A</w:t>
            </w:r>
          </w:p>
          <w:p w14:paraId="39AC31BE" w14:textId="77777777" w:rsidR="008D1E4A" w:rsidRPr="00EF5447" w:rsidRDefault="008D1E4A" w:rsidP="00C620E0">
            <w:pPr>
              <w:pStyle w:val="TAC"/>
            </w:pPr>
            <w:r w:rsidRPr="00EF5447">
              <w:t>DC_1A_n78A-n257G</w:t>
            </w:r>
          </w:p>
          <w:p w14:paraId="1DFD245C" w14:textId="77777777" w:rsidR="008D1E4A" w:rsidRPr="00EF5447" w:rsidRDefault="008D1E4A" w:rsidP="00C620E0">
            <w:pPr>
              <w:pStyle w:val="TAC"/>
            </w:pPr>
            <w:r w:rsidRPr="00EF5447">
              <w:t>DC_1A_n78A-n257H</w:t>
            </w:r>
          </w:p>
          <w:p w14:paraId="1368AB33" w14:textId="77777777" w:rsidR="008D1E4A" w:rsidRPr="00EF5447" w:rsidRDefault="008D1E4A" w:rsidP="00C620E0">
            <w:pPr>
              <w:pStyle w:val="TAC"/>
            </w:pPr>
            <w:r w:rsidRPr="00EF5447">
              <w:t>DC_1A_n78A-n257I</w:t>
            </w:r>
          </w:p>
          <w:p w14:paraId="317C8BD6" w14:textId="77777777" w:rsidR="008D1E4A" w:rsidRPr="00EF5447" w:rsidRDefault="008D1E4A" w:rsidP="00C620E0">
            <w:pPr>
              <w:pStyle w:val="TAC"/>
            </w:pPr>
            <w:r w:rsidRPr="00EF5447">
              <w:t>DC_3A_n78A-n257A</w:t>
            </w:r>
          </w:p>
          <w:p w14:paraId="120D4F16" w14:textId="77777777" w:rsidR="008D1E4A" w:rsidRPr="00EF5447" w:rsidRDefault="008D1E4A" w:rsidP="00C620E0">
            <w:pPr>
              <w:pStyle w:val="TAC"/>
            </w:pPr>
            <w:r w:rsidRPr="00EF5447">
              <w:t>DC_3A_n78A-n257G</w:t>
            </w:r>
          </w:p>
          <w:p w14:paraId="239FB744" w14:textId="77777777" w:rsidR="008D1E4A" w:rsidRPr="00EF5447" w:rsidRDefault="008D1E4A" w:rsidP="00C620E0">
            <w:pPr>
              <w:pStyle w:val="TAC"/>
            </w:pPr>
            <w:r w:rsidRPr="00EF5447">
              <w:t>DC_3A_n78A-n257H</w:t>
            </w:r>
          </w:p>
          <w:p w14:paraId="41466EFD" w14:textId="77777777" w:rsidR="008D1E4A" w:rsidRPr="00EF5447" w:rsidRDefault="008D1E4A" w:rsidP="00C620E0">
            <w:pPr>
              <w:pStyle w:val="TAC"/>
            </w:pPr>
            <w:r w:rsidRPr="00EF5447">
              <w:t>DC_3A_n78A-n257I</w:t>
            </w:r>
          </w:p>
          <w:p w14:paraId="461CBE18" w14:textId="77777777" w:rsidR="008D1E4A" w:rsidRPr="00EF5447" w:rsidRDefault="008D1E4A" w:rsidP="00C620E0">
            <w:pPr>
              <w:pStyle w:val="TAC"/>
            </w:pPr>
            <w:r w:rsidRPr="00EF5447">
              <w:t>DC_5A_n78A-n257A</w:t>
            </w:r>
          </w:p>
          <w:p w14:paraId="57B584EB" w14:textId="77777777" w:rsidR="008D1E4A" w:rsidRPr="00EF5447" w:rsidRDefault="008D1E4A" w:rsidP="00C620E0">
            <w:pPr>
              <w:pStyle w:val="TAC"/>
            </w:pPr>
            <w:r w:rsidRPr="00EF5447">
              <w:t>DC_5A_n78A-n257G</w:t>
            </w:r>
          </w:p>
          <w:p w14:paraId="69B92248" w14:textId="77777777" w:rsidR="008D1E4A" w:rsidRPr="00EF5447" w:rsidRDefault="008D1E4A" w:rsidP="00C620E0">
            <w:pPr>
              <w:pStyle w:val="TAC"/>
            </w:pPr>
            <w:r w:rsidRPr="00EF5447">
              <w:t>DC_5A_n78A-n257H</w:t>
            </w:r>
          </w:p>
          <w:p w14:paraId="7E65081B" w14:textId="77777777" w:rsidR="008D1E4A" w:rsidRPr="00EF5447" w:rsidRDefault="008D1E4A" w:rsidP="00C620E0">
            <w:pPr>
              <w:pStyle w:val="TAC"/>
            </w:pPr>
            <w:r w:rsidRPr="00EF5447">
              <w:t>DC_5A_n78A-n257I</w:t>
            </w:r>
          </w:p>
          <w:p w14:paraId="04F4FFDA" w14:textId="77777777" w:rsidR="008D1E4A" w:rsidRPr="00EF5447" w:rsidRDefault="008D1E4A" w:rsidP="00C620E0">
            <w:pPr>
              <w:pStyle w:val="TAC"/>
            </w:pPr>
            <w:r w:rsidRPr="00EF5447">
              <w:t>DC_7A_n78A-n257A</w:t>
            </w:r>
          </w:p>
          <w:p w14:paraId="46081467" w14:textId="77777777" w:rsidR="008D1E4A" w:rsidRPr="00EF5447" w:rsidRDefault="008D1E4A" w:rsidP="00C620E0">
            <w:pPr>
              <w:pStyle w:val="TAC"/>
            </w:pPr>
            <w:r w:rsidRPr="00EF5447">
              <w:t>DC_7A_n78A-n257G</w:t>
            </w:r>
          </w:p>
          <w:p w14:paraId="3F0394D3" w14:textId="77777777" w:rsidR="008D1E4A" w:rsidRPr="00EF5447" w:rsidRDefault="008D1E4A" w:rsidP="00C620E0">
            <w:pPr>
              <w:pStyle w:val="TAC"/>
            </w:pPr>
            <w:r w:rsidRPr="00EF5447">
              <w:t>DC_7A_n78A-n257H</w:t>
            </w:r>
          </w:p>
          <w:p w14:paraId="07714197" w14:textId="77777777" w:rsidR="008D1E4A" w:rsidRPr="00EF5447" w:rsidRDefault="008D1E4A" w:rsidP="00C620E0">
            <w:pPr>
              <w:pStyle w:val="TAC"/>
              <w:rPr>
                <w:b/>
                <w:lang w:eastAsia="fi-FI"/>
              </w:rPr>
            </w:pPr>
            <w:r w:rsidRPr="00EF5447">
              <w:t>DC_7A_n78A-n257I</w:t>
            </w:r>
          </w:p>
        </w:tc>
      </w:tr>
      <w:tr w:rsidR="008D1E4A" w:rsidRPr="00EF5447" w:rsidDel="00C35823" w14:paraId="57D2AE23" w14:textId="77777777" w:rsidTr="00C620E0">
        <w:trPr>
          <w:trHeight w:val="187"/>
          <w:tblHeader/>
          <w:jc w:val="center"/>
        </w:trPr>
        <w:tc>
          <w:tcPr>
            <w:tcW w:w="3969" w:type="dxa"/>
            <w:shd w:val="clear" w:color="auto" w:fill="auto"/>
            <w:tcMar>
              <w:top w:w="28" w:type="dxa"/>
              <w:left w:w="28" w:type="dxa"/>
              <w:bottom w:w="28" w:type="dxa"/>
              <w:right w:w="28" w:type="dxa"/>
            </w:tcMar>
          </w:tcPr>
          <w:p w14:paraId="2A1C325F" w14:textId="77777777" w:rsidR="008D1E4A" w:rsidRPr="00EF5447" w:rsidRDefault="008D1E4A" w:rsidP="00C620E0">
            <w:pPr>
              <w:pStyle w:val="TAC"/>
            </w:pPr>
            <w:r w:rsidRPr="00EF5447">
              <w:t>DC_1A-3A-5A-7A_n78C-n257A</w:t>
            </w:r>
          </w:p>
          <w:p w14:paraId="16C527DA" w14:textId="77777777" w:rsidR="008D1E4A" w:rsidRPr="00EF5447" w:rsidRDefault="008D1E4A" w:rsidP="00C620E0">
            <w:pPr>
              <w:pStyle w:val="TAC"/>
            </w:pPr>
            <w:r w:rsidRPr="00EF5447">
              <w:t>DC_1A-3A-5A-7A_n78C-n257D</w:t>
            </w:r>
          </w:p>
          <w:p w14:paraId="249698A9" w14:textId="77777777" w:rsidR="008D1E4A" w:rsidRPr="00EF5447" w:rsidRDefault="008D1E4A" w:rsidP="00C620E0">
            <w:pPr>
              <w:pStyle w:val="TAC"/>
            </w:pPr>
            <w:r w:rsidRPr="00EF5447">
              <w:t>DC_1A-3A-5A-7A_n78C-n257E</w:t>
            </w:r>
          </w:p>
          <w:p w14:paraId="406B434B" w14:textId="77777777" w:rsidR="008D1E4A" w:rsidRPr="00EF5447" w:rsidRDefault="008D1E4A" w:rsidP="00C620E0">
            <w:pPr>
              <w:pStyle w:val="TAC"/>
            </w:pPr>
            <w:r w:rsidRPr="00EF5447">
              <w:t>DC_1A-3A-5A-7A_n78C-n257F</w:t>
            </w:r>
          </w:p>
          <w:p w14:paraId="6E015B0D" w14:textId="77777777" w:rsidR="008D1E4A" w:rsidRPr="00EF5447" w:rsidRDefault="008D1E4A" w:rsidP="00C620E0">
            <w:pPr>
              <w:pStyle w:val="TAC"/>
            </w:pPr>
            <w:r w:rsidRPr="00EF5447">
              <w:t>DC_1A-3A-5A-7A_n78C-n257G</w:t>
            </w:r>
          </w:p>
          <w:p w14:paraId="450EF483" w14:textId="77777777" w:rsidR="008D1E4A" w:rsidRPr="00EF5447" w:rsidRDefault="008D1E4A" w:rsidP="00C620E0">
            <w:pPr>
              <w:pStyle w:val="TAC"/>
            </w:pPr>
            <w:r w:rsidRPr="00EF5447">
              <w:t>DC_1A-3A-5A-7A_n78C-n257H</w:t>
            </w:r>
          </w:p>
          <w:p w14:paraId="69C729EB" w14:textId="77777777" w:rsidR="008D1E4A" w:rsidRPr="00EF5447" w:rsidRDefault="008D1E4A" w:rsidP="00C620E0">
            <w:pPr>
              <w:pStyle w:val="TAC"/>
            </w:pPr>
            <w:r w:rsidRPr="00EF5447">
              <w:t>DC_1A-3A-5A-7A_n78C-n257I</w:t>
            </w:r>
          </w:p>
          <w:p w14:paraId="189FFE88" w14:textId="77777777" w:rsidR="008D1E4A" w:rsidRPr="00EF5447" w:rsidRDefault="008D1E4A" w:rsidP="00C620E0">
            <w:pPr>
              <w:pStyle w:val="TAC"/>
            </w:pPr>
            <w:r w:rsidRPr="00EF5447">
              <w:t>DC_1A-3A-5A-7A_n78C-n257J</w:t>
            </w:r>
          </w:p>
          <w:p w14:paraId="4CF458EF" w14:textId="77777777" w:rsidR="008D1E4A" w:rsidRPr="00EF5447" w:rsidRDefault="008D1E4A" w:rsidP="00C620E0">
            <w:pPr>
              <w:pStyle w:val="TAC"/>
            </w:pPr>
            <w:r w:rsidRPr="00EF5447">
              <w:t>DC_1A-3A-5A-7A_n78C-n257K</w:t>
            </w:r>
          </w:p>
          <w:p w14:paraId="5504A523" w14:textId="77777777" w:rsidR="008D1E4A" w:rsidRPr="00EF5447" w:rsidRDefault="008D1E4A" w:rsidP="00C620E0">
            <w:pPr>
              <w:pStyle w:val="TAC"/>
            </w:pPr>
            <w:r w:rsidRPr="00EF5447">
              <w:t>DC_1A-3A-5A-7A_n78C-n257L</w:t>
            </w:r>
          </w:p>
          <w:p w14:paraId="2E40012A" w14:textId="77777777" w:rsidR="008D1E4A" w:rsidRPr="00EF5447" w:rsidRDefault="008D1E4A" w:rsidP="00C620E0">
            <w:pPr>
              <w:pStyle w:val="TAC"/>
            </w:pPr>
            <w:r w:rsidRPr="00EF5447">
              <w:t>DC_1A-3A-5A-7A_n78C-n257M</w:t>
            </w:r>
          </w:p>
        </w:tc>
        <w:tc>
          <w:tcPr>
            <w:tcW w:w="3969" w:type="dxa"/>
            <w:tcMar>
              <w:top w:w="28" w:type="dxa"/>
              <w:left w:w="28" w:type="dxa"/>
              <w:bottom w:w="28" w:type="dxa"/>
              <w:right w:w="28" w:type="dxa"/>
            </w:tcMar>
          </w:tcPr>
          <w:p w14:paraId="68796CBD" w14:textId="77777777" w:rsidR="008D1E4A" w:rsidRPr="00EF5447" w:rsidRDefault="008D1E4A" w:rsidP="00C620E0">
            <w:pPr>
              <w:pStyle w:val="TAC"/>
            </w:pPr>
            <w:r w:rsidRPr="00EF5447">
              <w:t>DC_1A_n78A-n257A</w:t>
            </w:r>
          </w:p>
          <w:p w14:paraId="154D8F9D" w14:textId="77777777" w:rsidR="008D1E4A" w:rsidRPr="00EF5447" w:rsidRDefault="008D1E4A" w:rsidP="00C620E0">
            <w:pPr>
              <w:pStyle w:val="TAC"/>
            </w:pPr>
            <w:r w:rsidRPr="00EF5447">
              <w:t>DC_1A_n78A-n257G</w:t>
            </w:r>
          </w:p>
          <w:p w14:paraId="5B8B44AA" w14:textId="77777777" w:rsidR="008D1E4A" w:rsidRPr="00EF5447" w:rsidRDefault="008D1E4A" w:rsidP="00C620E0">
            <w:pPr>
              <w:pStyle w:val="TAC"/>
            </w:pPr>
            <w:r w:rsidRPr="00EF5447">
              <w:t>DC_1A_n78A-n257H</w:t>
            </w:r>
          </w:p>
          <w:p w14:paraId="08D6044E" w14:textId="77777777" w:rsidR="008D1E4A" w:rsidRPr="00EF5447" w:rsidRDefault="008D1E4A" w:rsidP="00C620E0">
            <w:pPr>
              <w:pStyle w:val="TAC"/>
            </w:pPr>
            <w:r w:rsidRPr="00EF5447">
              <w:t>DC_1A_n78A-n257I</w:t>
            </w:r>
          </w:p>
          <w:p w14:paraId="156FCFF2" w14:textId="77777777" w:rsidR="008D1E4A" w:rsidRPr="00EF5447" w:rsidRDefault="008D1E4A" w:rsidP="00C620E0">
            <w:pPr>
              <w:pStyle w:val="TAC"/>
            </w:pPr>
            <w:r w:rsidRPr="00EF5447">
              <w:t>DC_3A_n78A-n257A</w:t>
            </w:r>
          </w:p>
          <w:p w14:paraId="7D8945CF" w14:textId="77777777" w:rsidR="008D1E4A" w:rsidRPr="00EF5447" w:rsidRDefault="008D1E4A" w:rsidP="00C620E0">
            <w:pPr>
              <w:pStyle w:val="TAC"/>
            </w:pPr>
            <w:r w:rsidRPr="00EF5447">
              <w:t>DC_3A_n78A-n257G</w:t>
            </w:r>
          </w:p>
          <w:p w14:paraId="164820AB" w14:textId="77777777" w:rsidR="008D1E4A" w:rsidRPr="00EF5447" w:rsidRDefault="008D1E4A" w:rsidP="00C620E0">
            <w:pPr>
              <w:pStyle w:val="TAC"/>
            </w:pPr>
            <w:r w:rsidRPr="00EF5447">
              <w:t>DC_3A_n78A-n257H</w:t>
            </w:r>
          </w:p>
          <w:p w14:paraId="681A0D5F" w14:textId="77777777" w:rsidR="008D1E4A" w:rsidRPr="00EF5447" w:rsidRDefault="008D1E4A" w:rsidP="00C620E0">
            <w:pPr>
              <w:pStyle w:val="TAC"/>
            </w:pPr>
            <w:r w:rsidRPr="00EF5447">
              <w:t>DC_3A_n78A-n257I</w:t>
            </w:r>
          </w:p>
          <w:p w14:paraId="4A7FD9C4" w14:textId="77777777" w:rsidR="008D1E4A" w:rsidRPr="00EF5447" w:rsidRDefault="008D1E4A" w:rsidP="00C620E0">
            <w:pPr>
              <w:pStyle w:val="TAC"/>
            </w:pPr>
            <w:r w:rsidRPr="00EF5447">
              <w:t>DC_5A_n78A-n257A</w:t>
            </w:r>
          </w:p>
          <w:p w14:paraId="25D20F65" w14:textId="77777777" w:rsidR="008D1E4A" w:rsidRPr="00EF5447" w:rsidRDefault="008D1E4A" w:rsidP="00C620E0">
            <w:pPr>
              <w:pStyle w:val="TAC"/>
            </w:pPr>
            <w:r w:rsidRPr="00EF5447">
              <w:t>DC_5A_n78A-n257G</w:t>
            </w:r>
          </w:p>
          <w:p w14:paraId="06A54B58" w14:textId="77777777" w:rsidR="008D1E4A" w:rsidRPr="00EF5447" w:rsidRDefault="008D1E4A" w:rsidP="00C620E0">
            <w:pPr>
              <w:pStyle w:val="TAC"/>
            </w:pPr>
            <w:r w:rsidRPr="00EF5447">
              <w:t>DC_5A_n78A-n257H</w:t>
            </w:r>
          </w:p>
          <w:p w14:paraId="0E48248C" w14:textId="77777777" w:rsidR="008D1E4A" w:rsidRPr="00EF5447" w:rsidRDefault="008D1E4A" w:rsidP="00C620E0">
            <w:pPr>
              <w:pStyle w:val="TAC"/>
            </w:pPr>
            <w:r w:rsidRPr="00EF5447">
              <w:t>DC_5A_n78A-n257I</w:t>
            </w:r>
          </w:p>
          <w:p w14:paraId="00AEBD78" w14:textId="77777777" w:rsidR="008D1E4A" w:rsidRPr="00EF5447" w:rsidRDefault="008D1E4A" w:rsidP="00C620E0">
            <w:pPr>
              <w:pStyle w:val="TAC"/>
            </w:pPr>
            <w:r w:rsidRPr="00EF5447">
              <w:t>DC_7A_n78A-n257A</w:t>
            </w:r>
          </w:p>
          <w:p w14:paraId="4AA75752" w14:textId="77777777" w:rsidR="008D1E4A" w:rsidRPr="00EF5447" w:rsidRDefault="008D1E4A" w:rsidP="00C620E0">
            <w:pPr>
              <w:pStyle w:val="TAC"/>
            </w:pPr>
            <w:r w:rsidRPr="00EF5447">
              <w:t>DC_7A_n78A-n257G</w:t>
            </w:r>
          </w:p>
          <w:p w14:paraId="10CDBD82" w14:textId="77777777" w:rsidR="008D1E4A" w:rsidRPr="00EF5447" w:rsidRDefault="008D1E4A" w:rsidP="00C620E0">
            <w:pPr>
              <w:pStyle w:val="TAC"/>
            </w:pPr>
            <w:r w:rsidRPr="00EF5447">
              <w:t>DC_7A_n78A-n257H</w:t>
            </w:r>
          </w:p>
          <w:p w14:paraId="3FEBE590" w14:textId="77777777" w:rsidR="008D1E4A" w:rsidRPr="00EF5447" w:rsidRDefault="008D1E4A" w:rsidP="00C620E0">
            <w:pPr>
              <w:pStyle w:val="TAC"/>
            </w:pPr>
            <w:r w:rsidRPr="00EF5447">
              <w:t>DC_7A_n78A-n257I</w:t>
            </w:r>
          </w:p>
        </w:tc>
      </w:tr>
      <w:tr w:rsidR="008D1E4A" w:rsidRPr="00F51302" w:rsidDel="00C35823" w14:paraId="6C867EB3" w14:textId="77777777" w:rsidTr="00C620E0">
        <w:trPr>
          <w:trHeight w:val="187"/>
          <w:tblHeader/>
          <w:jc w:val="center"/>
        </w:trPr>
        <w:tc>
          <w:tcPr>
            <w:tcW w:w="3969" w:type="dxa"/>
            <w:shd w:val="clear" w:color="auto" w:fill="auto"/>
            <w:tcMar>
              <w:top w:w="28" w:type="dxa"/>
              <w:left w:w="28" w:type="dxa"/>
              <w:bottom w:w="28" w:type="dxa"/>
              <w:right w:w="28" w:type="dxa"/>
            </w:tcMar>
          </w:tcPr>
          <w:p w14:paraId="486F52F9" w14:textId="77777777" w:rsidR="008D1E4A" w:rsidRPr="00EF5447" w:rsidRDefault="008D1E4A" w:rsidP="00C620E0">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71CF07A0"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2E6477EB"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5F593056"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7BA03565"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4C2D61F2"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4135D4E"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75EF2B63" w14:textId="77777777" w:rsidR="008D1E4A" w:rsidRPr="00EF5447" w:rsidRDefault="008D1E4A" w:rsidP="00C620E0">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3605BB0" w14:textId="77777777" w:rsidR="008D1E4A" w:rsidRPr="00EF5447" w:rsidRDefault="008D1E4A" w:rsidP="00C620E0">
            <w:pPr>
              <w:pStyle w:val="TAC"/>
              <w:rPr>
                <w:lang w:eastAsia="zh-CN"/>
              </w:rPr>
            </w:pPr>
            <w:r w:rsidRPr="00EF5447">
              <w:rPr>
                <w:lang w:eastAsia="zh-CN"/>
              </w:rPr>
              <w:t>DC_1A_n78A</w:t>
            </w:r>
          </w:p>
          <w:p w14:paraId="52AA7056" w14:textId="77777777" w:rsidR="008D1E4A" w:rsidRPr="00EF5447" w:rsidRDefault="008D1E4A" w:rsidP="00C620E0">
            <w:pPr>
              <w:pStyle w:val="TAC"/>
              <w:rPr>
                <w:lang w:eastAsia="zh-CN"/>
              </w:rPr>
            </w:pPr>
            <w:r w:rsidRPr="00EF5447">
              <w:rPr>
                <w:lang w:eastAsia="zh-CN"/>
              </w:rPr>
              <w:t>DC_1A_n257A</w:t>
            </w:r>
          </w:p>
          <w:p w14:paraId="6FA487C1" w14:textId="77777777" w:rsidR="008D1E4A" w:rsidRPr="00EF5447" w:rsidRDefault="008D1E4A" w:rsidP="00C620E0">
            <w:pPr>
              <w:pStyle w:val="TAC"/>
              <w:rPr>
                <w:lang w:eastAsia="zh-CN"/>
              </w:rPr>
            </w:pPr>
            <w:r w:rsidRPr="00EF5447">
              <w:rPr>
                <w:lang w:eastAsia="zh-CN"/>
              </w:rPr>
              <w:t>DC_1A_n257G</w:t>
            </w:r>
          </w:p>
          <w:p w14:paraId="15F8E243" w14:textId="77777777" w:rsidR="008D1E4A" w:rsidRPr="00EF5447" w:rsidRDefault="008D1E4A" w:rsidP="00C620E0">
            <w:pPr>
              <w:pStyle w:val="TAC"/>
              <w:rPr>
                <w:lang w:eastAsia="zh-CN"/>
              </w:rPr>
            </w:pPr>
            <w:r w:rsidRPr="00EF5447">
              <w:rPr>
                <w:lang w:eastAsia="zh-CN"/>
              </w:rPr>
              <w:t>DC_1A_n257H</w:t>
            </w:r>
          </w:p>
          <w:p w14:paraId="080CF497" w14:textId="77777777" w:rsidR="008D1E4A" w:rsidRPr="00EF5447" w:rsidRDefault="008D1E4A" w:rsidP="00C620E0">
            <w:pPr>
              <w:pStyle w:val="TAC"/>
              <w:rPr>
                <w:lang w:eastAsia="zh-CN"/>
              </w:rPr>
            </w:pPr>
            <w:r w:rsidRPr="00EF5447">
              <w:rPr>
                <w:lang w:eastAsia="zh-CN"/>
              </w:rPr>
              <w:t>DC_1A_n257I</w:t>
            </w:r>
          </w:p>
          <w:p w14:paraId="74100CEF" w14:textId="77777777" w:rsidR="008D1E4A" w:rsidRPr="00EF5447" w:rsidRDefault="008D1E4A" w:rsidP="00C620E0">
            <w:pPr>
              <w:pStyle w:val="TAC"/>
              <w:rPr>
                <w:lang w:eastAsia="zh-CN"/>
              </w:rPr>
            </w:pPr>
            <w:r w:rsidRPr="00EF5447">
              <w:rPr>
                <w:lang w:eastAsia="zh-CN"/>
              </w:rPr>
              <w:t>DC_3A_n78A</w:t>
            </w:r>
          </w:p>
          <w:p w14:paraId="26CD22FD" w14:textId="77777777" w:rsidR="008D1E4A" w:rsidRPr="00EF5447" w:rsidRDefault="008D1E4A" w:rsidP="00C620E0">
            <w:pPr>
              <w:pStyle w:val="TAC"/>
              <w:rPr>
                <w:lang w:eastAsia="zh-CN"/>
              </w:rPr>
            </w:pPr>
            <w:r w:rsidRPr="00EF5447">
              <w:rPr>
                <w:lang w:eastAsia="zh-CN"/>
              </w:rPr>
              <w:t>DC_3A_n257A</w:t>
            </w:r>
          </w:p>
          <w:p w14:paraId="26C4089F" w14:textId="77777777" w:rsidR="008D1E4A" w:rsidRPr="00EF5447" w:rsidRDefault="008D1E4A" w:rsidP="00C620E0">
            <w:pPr>
              <w:pStyle w:val="TAC"/>
              <w:rPr>
                <w:lang w:eastAsia="zh-CN"/>
              </w:rPr>
            </w:pPr>
            <w:r w:rsidRPr="00EF5447">
              <w:rPr>
                <w:lang w:eastAsia="zh-CN"/>
              </w:rPr>
              <w:t>DC_3A_n257G</w:t>
            </w:r>
          </w:p>
          <w:p w14:paraId="498B84E4" w14:textId="77777777" w:rsidR="008D1E4A" w:rsidRPr="00EF5447" w:rsidRDefault="008D1E4A" w:rsidP="00C620E0">
            <w:pPr>
              <w:pStyle w:val="TAC"/>
              <w:rPr>
                <w:lang w:eastAsia="zh-CN"/>
              </w:rPr>
            </w:pPr>
            <w:r w:rsidRPr="00EF5447">
              <w:rPr>
                <w:lang w:eastAsia="zh-CN"/>
              </w:rPr>
              <w:t>DC_3A_n257H</w:t>
            </w:r>
          </w:p>
          <w:p w14:paraId="08760376" w14:textId="77777777" w:rsidR="008D1E4A" w:rsidRPr="00EF5447" w:rsidRDefault="008D1E4A" w:rsidP="00C620E0">
            <w:pPr>
              <w:pStyle w:val="TAC"/>
              <w:rPr>
                <w:lang w:eastAsia="zh-CN"/>
              </w:rPr>
            </w:pPr>
            <w:r w:rsidRPr="00EF5447">
              <w:rPr>
                <w:lang w:eastAsia="zh-CN"/>
              </w:rPr>
              <w:t>DC_3A_n257I</w:t>
            </w:r>
          </w:p>
          <w:p w14:paraId="326F772C" w14:textId="77777777" w:rsidR="008D1E4A" w:rsidRPr="00EF5447" w:rsidRDefault="008D1E4A" w:rsidP="00C620E0">
            <w:pPr>
              <w:pStyle w:val="TAC"/>
              <w:rPr>
                <w:lang w:eastAsia="zh-CN"/>
              </w:rPr>
            </w:pPr>
            <w:r w:rsidRPr="00EF5447">
              <w:rPr>
                <w:lang w:eastAsia="zh-CN"/>
              </w:rPr>
              <w:t>DC_18A_n78A</w:t>
            </w:r>
          </w:p>
          <w:p w14:paraId="793B9A63" w14:textId="77777777" w:rsidR="008D1E4A" w:rsidRPr="00EF5447" w:rsidRDefault="008D1E4A" w:rsidP="00C620E0">
            <w:pPr>
              <w:pStyle w:val="TAC"/>
              <w:rPr>
                <w:lang w:eastAsia="zh-CN"/>
              </w:rPr>
            </w:pPr>
            <w:r w:rsidRPr="00EF5447">
              <w:rPr>
                <w:lang w:eastAsia="zh-CN"/>
              </w:rPr>
              <w:t>DC_18A_n257A</w:t>
            </w:r>
          </w:p>
          <w:p w14:paraId="7E9ECC23" w14:textId="77777777" w:rsidR="008D1E4A" w:rsidRPr="00EF5447" w:rsidRDefault="008D1E4A" w:rsidP="00C620E0">
            <w:pPr>
              <w:pStyle w:val="TAC"/>
              <w:rPr>
                <w:lang w:eastAsia="zh-CN"/>
              </w:rPr>
            </w:pPr>
            <w:r w:rsidRPr="00EF5447">
              <w:rPr>
                <w:lang w:eastAsia="zh-CN"/>
              </w:rPr>
              <w:t>DC_18A_n257G</w:t>
            </w:r>
          </w:p>
          <w:p w14:paraId="2D0A4471" w14:textId="77777777" w:rsidR="008D1E4A" w:rsidRPr="00EF5447" w:rsidRDefault="008D1E4A" w:rsidP="00C620E0">
            <w:pPr>
              <w:pStyle w:val="TAC"/>
              <w:rPr>
                <w:lang w:eastAsia="zh-CN"/>
              </w:rPr>
            </w:pPr>
            <w:r w:rsidRPr="00EF5447">
              <w:rPr>
                <w:lang w:eastAsia="zh-CN"/>
              </w:rPr>
              <w:t>DC_18A_n257H</w:t>
            </w:r>
          </w:p>
          <w:p w14:paraId="7DF061EA" w14:textId="77777777" w:rsidR="008D1E4A" w:rsidRPr="00EF5447" w:rsidRDefault="008D1E4A" w:rsidP="00C620E0">
            <w:pPr>
              <w:pStyle w:val="TAC"/>
              <w:rPr>
                <w:lang w:eastAsia="zh-CN"/>
              </w:rPr>
            </w:pPr>
            <w:r w:rsidRPr="00EF5447">
              <w:rPr>
                <w:lang w:eastAsia="zh-CN"/>
              </w:rPr>
              <w:t>DC_18A_n257I</w:t>
            </w:r>
          </w:p>
          <w:p w14:paraId="09E93710" w14:textId="77777777" w:rsidR="008D1E4A" w:rsidRPr="00EF5447" w:rsidRDefault="008D1E4A" w:rsidP="00C620E0">
            <w:pPr>
              <w:pStyle w:val="TAC"/>
              <w:rPr>
                <w:lang w:eastAsia="zh-CN"/>
              </w:rPr>
            </w:pPr>
            <w:r w:rsidRPr="00EF5447">
              <w:rPr>
                <w:lang w:eastAsia="zh-CN"/>
              </w:rPr>
              <w:t>DC_42A_n257A</w:t>
            </w:r>
          </w:p>
          <w:p w14:paraId="52F20766" w14:textId="77777777" w:rsidR="008D1E4A" w:rsidRPr="00EF5447" w:rsidRDefault="008D1E4A" w:rsidP="00C620E0">
            <w:pPr>
              <w:pStyle w:val="TAC"/>
              <w:rPr>
                <w:lang w:eastAsia="zh-CN"/>
              </w:rPr>
            </w:pPr>
            <w:r w:rsidRPr="00EF5447">
              <w:rPr>
                <w:lang w:eastAsia="zh-CN"/>
              </w:rPr>
              <w:t>DC_42A_n257G</w:t>
            </w:r>
          </w:p>
          <w:p w14:paraId="2A12C2CD" w14:textId="77777777" w:rsidR="008D1E4A" w:rsidRPr="00EF5447" w:rsidRDefault="008D1E4A" w:rsidP="00C620E0">
            <w:pPr>
              <w:pStyle w:val="TAC"/>
              <w:rPr>
                <w:lang w:eastAsia="zh-CN"/>
              </w:rPr>
            </w:pPr>
            <w:r w:rsidRPr="00EF5447">
              <w:rPr>
                <w:lang w:eastAsia="zh-CN"/>
              </w:rPr>
              <w:t>DC_42A_n257H</w:t>
            </w:r>
          </w:p>
          <w:p w14:paraId="2CC7F7C8" w14:textId="77777777" w:rsidR="008D1E4A" w:rsidRPr="00EF5447" w:rsidRDefault="008D1E4A" w:rsidP="00C620E0">
            <w:pPr>
              <w:pStyle w:val="TAC"/>
              <w:rPr>
                <w:lang w:eastAsia="zh-CN"/>
              </w:rPr>
            </w:pPr>
            <w:r w:rsidRPr="00EF5447">
              <w:rPr>
                <w:lang w:eastAsia="zh-CN"/>
              </w:rPr>
              <w:t>DC_42A_n257I</w:t>
            </w:r>
          </w:p>
          <w:p w14:paraId="0E798E2C" w14:textId="77777777" w:rsidR="008D1E4A" w:rsidRPr="00EF5447" w:rsidRDefault="008D1E4A" w:rsidP="00C620E0">
            <w:pPr>
              <w:pStyle w:val="TAC"/>
              <w:rPr>
                <w:lang w:eastAsia="zh-CN"/>
              </w:rPr>
            </w:pPr>
            <w:r w:rsidRPr="00EF5447">
              <w:rPr>
                <w:lang w:eastAsia="zh-CN"/>
              </w:rPr>
              <w:t>DC_42C_n257A</w:t>
            </w:r>
          </w:p>
          <w:p w14:paraId="684FF1A4" w14:textId="77777777" w:rsidR="008D1E4A" w:rsidRPr="00EF5447" w:rsidRDefault="008D1E4A" w:rsidP="00C620E0">
            <w:pPr>
              <w:pStyle w:val="TAC"/>
              <w:rPr>
                <w:lang w:eastAsia="zh-CN"/>
              </w:rPr>
            </w:pPr>
            <w:r w:rsidRPr="00EF5447">
              <w:rPr>
                <w:lang w:eastAsia="zh-CN"/>
              </w:rPr>
              <w:t>DC_42C_n257G</w:t>
            </w:r>
          </w:p>
          <w:p w14:paraId="5DF6219A" w14:textId="77777777" w:rsidR="008D1E4A" w:rsidRPr="00B677E8" w:rsidRDefault="008D1E4A" w:rsidP="00C620E0">
            <w:pPr>
              <w:pStyle w:val="TAC"/>
              <w:rPr>
                <w:lang w:val="sv-FI" w:eastAsia="zh-CN"/>
              </w:rPr>
            </w:pPr>
            <w:r w:rsidRPr="00B677E8">
              <w:rPr>
                <w:lang w:val="sv-FI" w:eastAsia="zh-CN"/>
              </w:rPr>
              <w:t>DC_42C_n257H</w:t>
            </w:r>
          </w:p>
          <w:p w14:paraId="467408E8" w14:textId="77777777" w:rsidR="008D1E4A" w:rsidRPr="00B677E8" w:rsidRDefault="008D1E4A" w:rsidP="00C620E0">
            <w:pPr>
              <w:pStyle w:val="TAC"/>
              <w:rPr>
                <w:lang w:val="sv-FI"/>
              </w:rPr>
            </w:pPr>
            <w:r w:rsidRPr="00B677E8">
              <w:rPr>
                <w:lang w:val="sv-FI" w:eastAsia="zh-CN"/>
              </w:rPr>
              <w:t>DC_42C_n257I</w:t>
            </w:r>
          </w:p>
        </w:tc>
      </w:tr>
      <w:tr w:rsidR="008D1E4A" w:rsidRPr="00F51302" w:rsidDel="00C35823" w14:paraId="261C4AD6" w14:textId="77777777" w:rsidTr="00C620E0">
        <w:trPr>
          <w:trHeight w:val="187"/>
          <w:tblHeader/>
          <w:jc w:val="center"/>
        </w:trPr>
        <w:tc>
          <w:tcPr>
            <w:tcW w:w="3969" w:type="dxa"/>
            <w:shd w:val="clear" w:color="auto" w:fill="auto"/>
            <w:tcMar>
              <w:top w:w="28" w:type="dxa"/>
              <w:left w:w="28" w:type="dxa"/>
              <w:bottom w:w="28" w:type="dxa"/>
              <w:right w:w="28" w:type="dxa"/>
            </w:tcMar>
          </w:tcPr>
          <w:p w14:paraId="7EB791BC" w14:textId="77777777" w:rsidR="008D1E4A" w:rsidRPr="00EF5447" w:rsidRDefault="008D1E4A" w:rsidP="00C620E0">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635ECB1C"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46A2EE14"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7394473C"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1A7DBE10"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64F129A0"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12D6D9B6"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576AD4E3" w14:textId="77777777" w:rsidR="008D1E4A" w:rsidRPr="00EF5447" w:rsidRDefault="008D1E4A" w:rsidP="00C620E0">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3875E407" w14:textId="77777777" w:rsidR="008D1E4A" w:rsidRPr="00EF5447" w:rsidRDefault="008D1E4A" w:rsidP="00C620E0">
            <w:pPr>
              <w:pStyle w:val="TAC"/>
              <w:rPr>
                <w:lang w:eastAsia="zh-CN"/>
              </w:rPr>
            </w:pPr>
            <w:r w:rsidRPr="00EF5447">
              <w:rPr>
                <w:lang w:eastAsia="zh-CN"/>
              </w:rPr>
              <w:t>DC_1A_n78A</w:t>
            </w:r>
          </w:p>
          <w:p w14:paraId="1DB9B909" w14:textId="77777777" w:rsidR="008D1E4A" w:rsidRPr="00EF5447" w:rsidRDefault="008D1E4A" w:rsidP="00C620E0">
            <w:pPr>
              <w:pStyle w:val="TAC"/>
              <w:rPr>
                <w:lang w:eastAsia="zh-CN"/>
              </w:rPr>
            </w:pPr>
            <w:r w:rsidRPr="00EF5447">
              <w:rPr>
                <w:lang w:eastAsia="zh-CN"/>
              </w:rPr>
              <w:t>DC_1A_n257A</w:t>
            </w:r>
          </w:p>
          <w:p w14:paraId="78FC5599" w14:textId="77777777" w:rsidR="008D1E4A" w:rsidRPr="00EF5447" w:rsidRDefault="008D1E4A" w:rsidP="00C620E0">
            <w:pPr>
              <w:pStyle w:val="TAC"/>
              <w:rPr>
                <w:lang w:eastAsia="zh-CN"/>
              </w:rPr>
            </w:pPr>
            <w:r w:rsidRPr="00EF5447">
              <w:rPr>
                <w:lang w:eastAsia="zh-CN"/>
              </w:rPr>
              <w:t>DC_1A_n257G</w:t>
            </w:r>
          </w:p>
          <w:p w14:paraId="036CCBCB" w14:textId="77777777" w:rsidR="008D1E4A" w:rsidRPr="00EF5447" w:rsidRDefault="008D1E4A" w:rsidP="00C620E0">
            <w:pPr>
              <w:pStyle w:val="TAC"/>
              <w:rPr>
                <w:lang w:eastAsia="zh-CN"/>
              </w:rPr>
            </w:pPr>
            <w:r w:rsidRPr="00EF5447">
              <w:rPr>
                <w:lang w:eastAsia="zh-CN"/>
              </w:rPr>
              <w:t>DC_1A_n257H</w:t>
            </w:r>
          </w:p>
          <w:p w14:paraId="7FD2CBF0" w14:textId="77777777" w:rsidR="008D1E4A" w:rsidRPr="00EF5447" w:rsidRDefault="008D1E4A" w:rsidP="00C620E0">
            <w:pPr>
              <w:pStyle w:val="TAC"/>
              <w:rPr>
                <w:lang w:eastAsia="zh-CN"/>
              </w:rPr>
            </w:pPr>
            <w:r w:rsidRPr="00EF5447">
              <w:rPr>
                <w:lang w:eastAsia="zh-CN"/>
              </w:rPr>
              <w:t>DC_1A_n257I</w:t>
            </w:r>
          </w:p>
          <w:p w14:paraId="54E6A1EF" w14:textId="77777777" w:rsidR="008D1E4A" w:rsidRPr="00EF5447" w:rsidRDefault="008D1E4A" w:rsidP="00C620E0">
            <w:pPr>
              <w:pStyle w:val="TAC"/>
              <w:rPr>
                <w:lang w:eastAsia="zh-CN"/>
              </w:rPr>
            </w:pPr>
            <w:r w:rsidRPr="00EF5447">
              <w:rPr>
                <w:lang w:eastAsia="zh-CN"/>
              </w:rPr>
              <w:t>DC_3A_n78A</w:t>
            </w:r>
          </w:p>
          <w:p w14:paraId="2EDF2F75" w14:textId="77777777" w:rsidR="008D1E4A" w:rsidRPr="00EF5447" w:rsidRDefault="008D1E4A" w:rsidP="00C620E0">
            <w:pPr>
              <w:pStyle w:val="TAC"/>
              <w:rPr>
                <w:lang w:eastAsia="zh-CN"/>
              </w:rPr>
            </w:pPr>
            <w:r w:rsidRPr="00EF5447">
              <w:rPr>
                <w:lang w:eastAsia="zh-CN"/>
              </w:rPr>
              <w:t>DC_3A_n257A</w:t>
            </w:r>
          </w:p>
          <w:p w14:paraId="432C68FB" w14:textId="77777777" w:rsidR="008D1E4A" w:rsidRPr="00EF5447" w:rsidRDefault="008D1E4A" w:rsidP="00C620E0">
            <w:pPr>
              <w:pStyle w:val="TAC"/>
              <w:rPr>
                <w:lang w:eastAsia="zh-CN"/>
              </w:rPr>
            </w:pPr>
            <w:r w:rsidRPr="00EF5447">
              <w:rPr>
                <w:lang w:eastAsia="zh-CN"/>
              </w:rPr>
              <w:t>DC_3A_n257G</w:t>
            </w:r>
          </w:p>
          <w:p w14:paraId="19C437FB" w14:textId="77777777" w:rsidR="008D1E4A" w:rsidRPr="00EF5447" w:rsidRDefault="008D1E4A" w:rsidP="00C620E0">
            <w:pPr>
              <w:pStyle w:val="TAC"/>
              <w:rPr>
                <w:lang w:eastAsia="zh-CN"/>
              </w:rPr>
            </w:pPr>
            <w:r w:rsidRPr="00EF5447">
              <w:rPr>
                <w:lang w:eastAsia="zh-CN"/>
              </w:rPr>
              <w:t>DC_3A_n257H</w:t>
            </w:r>
          </w:p>
          <w:p w14:paraId="17A46703" w14:textId="77777777" w:rsidR="008D1E4A" w:rsidRPr="00EF5447" w:rsidRDefault="008D1E4A" w:rsidP="00C620E0">
            <w:pPr>
              <w:pStyle w:val="TAC"/>
              <w:rPr>
                <w:lang w:eastAsia="zh-CN"/>
              </w:rPr>
            </w:pPr>
            <w:r w:rsidRPr="00EF5447">
              <w:rPr>
                <w:lang w:eastAsia="zh-CN"/>
              </w:rPr>
              <w:t>DC_3A_n257I</w:t>
            </w:r>
          </w:p>
          <w:p w14:paraId="191094DD" w14:textId="77777777" w:rsidR="008D1E4A" w:rsidRPr="00EF5447" w:rsidRDefault="008D1E4A" w:rsidP="00C620E0">
            <w:pPr>
              <w:pStyle w:val="TAC"/>
              <w:rPr>
                <w:lang w:eastAsia="zh-CN"/>
              </w:rPr>
            </w:pPr>
            <w:r w:rsidRPr="00EF5447">
              <w:rPr>
                <w:lang w:eastAsia="zh-CN"/>
              </w:rPr>
              <w:t>DC_28A_n78A</w:t>
            </w:r>
          </w:p>
          <w:p w14:paraId="2C2BB3A9" w14:textId="77777777" w:rsidR="008D1E4A" w:rsidRPr="00EF5447" w:rsidRDefault="008D1E4A" w:rsidP="00C620E0">
            <w:pPr>
              <w:pStyle w:val="TAC"/>
              <w:rPr>
                <w:lang w:eastAsia="zh-CN"/>
              </w:rPr>
            </w:pPr>
            <w:r w:rsidRPr="00EF5447">
              <w:rPr>
                <w:lang w:eastAsia="zh-CN"/>
              </w:rPr>
              <w:t>DC_28A_n257A</w:t>
            </w:r>
          </w:p>
          <w:p w14:paraId="239817EA" w14:textId="77777777" w:rsidR="008D1E4A" w:rsidRPr="00EF5447" w:rsidRDefault="008D1E4A" w:rsidP="00C620E0">
            <w:pPr>
              <w:pStyle w:val="TAC"/>
              <w:rPr>
                <w:lang w:eastAsia="zh-CN"/>
              </w:rPr>
            </w:pPr>
            <w:r w:rsidRPr="00EF5447">
              <w:rPr>
                <w:lang w:eastAsia="zh-CN"/>
              </w:rPr>
              <w:t>DC_28A_n257G</w:t>
            </w:r>
          </w:p>
          <w:p w14:paraId="1CDA245B" w14:textId="77777777" w:rsidR="008D1E4A" w:rsidRPr="00EF5447" w:rsidRDefault="008D1E4A" w:rsidP="00C620E0">
            <w:pPr>
              <w:pStyle w:val="TAC"/>
              <w:rPr>
                <w:lang w:eastAsia="zh-CN"/>
              </w:rPr>
            </w:pPr>
            <w:r w:rsidRPr="00EF5447">
              <w:rPr>
                <w:lang w:eastAsia="zh-CN"/>
              </w:rPr>
              <w:t>DC_28A_n257H</w:t>
            </w:r>
          </w:p>
          <w:p w14:paraId="77B1814F" w14:textId="77777777" w:rsidR="008D1E4A" w:rsidRPr="00EF5447" w:rsidRDefault="008D1E4A" w:rsidP="00C620E0">
            <w:pPr>
              <w:pStyle w:val="TAC"/>
              <w:rPr>
                <w:lang w:eastAsia="zh-CN"/>
              </w:rPr>
            </w:pPr>
            <w:r w:rsidRPr="00EF5447">
              <w:rPr>
                <w:lang w:eastAsia="zh-CN"/>
              </w:rPr>
              <w:t>DC_28A_n257I</w:t>
            </w:r>
          </w:p>
          <w:p w14:paraId="6FBAB420" w14:textId="77777777" w:rsidR="008D1E4A" w:rsidRPr="00EF5447" w:rsidRDefault="008D1E4A" w:rsidP="00C620E0">
            <w:pPr>
              <w:pStyle w:val="TAC"/>
              <w:rPr>
                <w:lang w:eastAsia="zh-CN"/>
              </w:rPr>
            </w:pPr>
            <w:r w:rsidRPr="00EF5447">
              <w:rPr>
                <w:lang w:eastAsia="zh-CN"/>
              </w:rPr>
              <w:t>DC_42A_n257A</w:t>
            </w:r>
          </w:p>
          <w:p w14:paraId="689D1659" w14:textId="77777777" w:rsidR="008D1E4A" w:rsidRPr="00EF5447" w:rsidRDefault="008D1E4A" w:rsidP="00C620E0">
            <w:pPr>
              <w:pStyle w:val="TAC"/>
              <w:rPr>
                <w:lang w:eastAsia="zh-CN"/>
              </w:rPr>
            </w:pPr>
            <w:r w:rsidRPr="00EF5447">
              <w:rPr>
                <w:lang w:eastAsia="zh-CN"/>
              </w:rPr>
              <w:t>DC_42A_n257G</w:t>
            </w:r>
          </w:p>
          <w:p w14:paraId="6D6F55BB" w14:textId="77777777" w:rsidR="008D1E4A" w:rsidRPr="00EF5447" w:rsidRDefault="008D1E4A" w:rsidP="00C620E0">
            <w:pPr>
              <w:pStyle w:val="TAC"/>
              <w:rPr>
                <w:lang w:eastAsia="zh-CN"/>
              </w:rPr>
            </w:pPr>
            <w:r w:rsidRPr="00EF5447">
              <w:rPr>
                <w:lang w:eastAsia="zh-CN"/>
              </w:rPr>
              <w:t>DC_42A_n257H</w:t>
            </w:r>
          </w:p>
          <w:p w14:paraId="6338DB5F" w14:textId="77777777" w:rsidR="008D1E4A" w:rsidRPr="00EF5447" w:rsidRDefault="008D1E4A" w:rsidP="00C620E0">
            <w:pPr>
              <w:pStyle w:val="TAC"/>
              <w:rPr>
                <w:lang w:eastAsia="zh-CN"/>
              </w:rPr>
            </w:pPr>
            <w:r w:rsidRPr="00EF5447">
              <w:rPr>
                <w:lang w:eastAsia="zh-CN"/>
              </w:rPr>
              <w:t>DC_42A_n257I</w:t>
            </w:r>
          </w:p>
          <w:p w14:paraId="1744AFD8" w14:textId="77777777" w:rsidR="008D1E4A" w:rsidRPr="00EF5447" w:rsidRDefault="008D1E4A" w:rsidP="00C620E0">
            <w:pPr>
              <w:pStyle w:val="TAC"/>
              <w:rPr>
                <w:lang w:eastAsia="zh-CN"/>
              </w:rPr>
            </w:pPr>
            <w:r w:rsidRPr="00EF5447">
              <w:rPr>
                <w:lang w:eastAsia="zh-CN"/>
              </w:rPr>
              <w:t>DC_42C_n257A</w:t>
            </w:r>
          </w:p>
          <w:p w14:paraId="411AAD43" w14:textId="77777777" w:rsidR="008D1E4A" w:rsidRPr="00EF5447" w:rsidRDefault="008D1E4A" w:rsidP="00C620E0">
            <w:pPr>
              <w:pStyle w:val="TAC"/>
              <w:rPr>
                <w:lang w:eastAsia="zh-CN"/>
              </w:rPr>
            </w:pPr>
            <w:r w:rsidRPr="00EF5447">
              <w:rPr>
                <w:lang w:eastAsia="zh-CN"/>
              </w:rPr>
              <w:t>DC_42C_n257G</w:t>
            </w:r>
          </w:p>
          <w:p w14:paraId="3775BB3B" w14:textId="77777777" w:rsidR="008D1E4A" w:rsidRPr="00B677E8" w:rsidRDefault="008D1E4A" w:rsidP="00C620E0">
            <w:pPr>
              <w:pStyle w:val="TAC"/>
              <w:rPr>
                <w:lang w:val="sv-FI" w:eastAsia="zh-CN"/>
              </w:rPr>
            </w:pPr>
            <w:r w:rsidRPr="00B677E8">
              <w:rPr>
                <w:lang w:val="sv-FI" w:eastAsia="zh-CN"/>
              </w:rPr>
              <w:t>DC_42C_n257H</w:t>
            </w:r>
          </w:p>
          <w:p w14:paraId="3A9CA2BF" w14:textId="77777777" w:rsidR="008D1E4A" w:rsidRPr="00B677E8" w:rsidRDefault="008D1E4A" w:rsidP="00C620E0">
            <w:pPr>
              <w:pStyle w:val="TAC"/>
              <w:rPr>
                <w:lang w:val="sv-FI"/>
              </w:rPr>
            </w:pPr>
            <w:r w:rsidRPr="00B677E8">
              <w:rPr>
                <w:lang w:val="sv-FI" w:eastAsia="zh-CN"/>
              </w:rPr>
              <w:t>DC_42C_n257I</w:t>
            </w:r>
          </w:p>
        </w:tc>
      </w:tr>
      <w:tr w:rsidR="008D1E4A" w:rsidRPr="00EF5447" w:rsidDel="00C35823" w14:paraId="55C3D14C" w14:textId="77777777" w:rsidTr="00C620E0">
        <w:trPr>
          <w:trHeight w:val="187"/>
          <w:tblHeader/>
          <w:jc w:val="center"/>
        </w:trPr>
        <w:tc>
          <w:tcPr>
            <w:tcW w:w="3969" w:type="dxa"/>
            <w:shd w:val="clear" w:color="auto" w:fill="auto"/>
            <w:tcMar>
              <w:top w:w="28" w:type="dxa"/>
              <w:left w:w="28" w:type="dxa"/>
              <w:bottom w:w="28" w:type="dxa"/>
              <w:right w:w="28" w:type="dxa"/>
            </w:tcMar>
          </w:tcPr>
          <w:p w14:paraId="266FB83B" w14:textId="77777777" w:rsidR="008D1E4A" w:rsidRPr="00EF5447" w:rsidRDefault="008D1E4A" w:rsidP="00C620E0">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26FB63A9"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152B150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30D25DB9"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162542F"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0444379D"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48163FC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1899828C"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5431F2C0"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1B3A8AF1"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2FF0F533"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9FB817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50A28733"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0629889F"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026AEE1E"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5B3DAAC5" w14:textId="77777777" w:rsidR="008D1E4A" w:rsidRPr="00EF5447" w:rsidRDefault="008D1E4A" w:rsidP="00C620E0">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67CD3869" w14:textId="77777777" w:rsidR="008D1E4A" w:rsidRPr="00EF5447" w:rsidRDefault="008D1E4A" w:rsidP="00C620E0">
            <w:pPr>
              <w:pStyle w:val="TAC"/>
              <w:rPr>
                <w:rFonts w:cs="Arial"/>
                <w:lang w:eastAsia="zh-CN"/>
              </w:rPr>
            </w:pPr>
            <w:r w:rsidRPr="00EF5447">
              <w:rPr>
                <w:rFonts w:cs="Arial"/>
                <w:lang w:eastAsia="zh-CN"/>
              </w:rPr>
              <w:t>DC_1A_n77A</w:t>
            </w:r>
          </w:p>
          <w:p w14:paraId="46F9F3C1" w14:textId="77777777" w:rsidR="008D1E4A" w:rsidRPr="00EF5447" w:rsidRDefault="008D1E4A" w:rsidP="00C620E0">
            <w:pPr>
              <w:pStyle w:val="TAC"/>
              <w:rPr>
                <w:rFonts w:cs="Arial"/>
                <w:lang w:eastAsia="zh-CN"/>
              </w:rPr>
            </w:pPr>
            <w:r w:rsidRPr="00EF5447">
              <w:rPr>
                <w:rFonts w:cs="Arial"/>
                <w:lang w:eastAsia="zh-CN"/>
              </w:rPr>
              <w:t>DC_1A_n257A</w:t>
            </w:r>
          </w:p>
          <w:p w14:paraId="7E090442" w14:textId="77777777" w:rsidR="008D1E4A" w:rsidRPr="00EF5447" w:rsidRDefault="008D1E4A" w:rsidP="00C620E0">
            <w:pPr>
              <w:pStyle w:val="TAC"/>
              <w:rPr>
                <w:rFonts w:cs="Arial"/>
                <w:lang w:eastAsia="zh-CN"/>
              </w:rPr>
            </w:pPr>
            <w:r w:rsidRPr="00EF5447">
              <w:rPr>
                <w:rFonts w:cs="Arial"/>
                <w:lang w:eastAsia="zh-CN"/>
              </w:rPr>
              <w:t>DC_1A_n257G</w:t>
            </w:r>
          </w:p>
          <w:p w14:paraId="3AF54D51" w14:textId="77777777" w:rsidR="008D1E4A" w:rsidRPr="00EF5447" w:rsidRDefault="008D1E4A" w:rsidP="00C620E0">
            <w:pPr>
              <w:pStyle w:val="TAC"/>
              <w:rPr>
                <w:rFonts w:cs="Arial"/>
                <w:lang w:eastAsia="zh-CN"/>
              </w:rPr>
            </w:pPr>
            <w:r w:rsidRPr="00EF5447">
              <w:rPr>
                <w:rFonts w:cs="Arial"/>
                <w:lang w:eastAsia="zh-CN"/>
              </w:rPr>
              <w:t>DC_1A_n257H</w:t>
            </w:r>
          </w:p>
          <w:p w14:paraId="6FA3E148" w14:textId="77777777" w:rsidR="008D1E4A" w:rsidRPr="00EF5447" w:rsidRDefault="008D1E4A" w:rsidP="00C620E0">
            <w:pPr>
              <w:pStyle w:val="TAC"/>
              <w:rPr>
                <w:rFonts w:cs="Arial"/>
                <w:lang w:eastAsia="zh-CN"/>
              </w:rPr>
            </w:pPr>
            <w:r w:rsidRPr="00EF5447">
              <w:rPr>
                <w:rFonts w:cs="Arial"/>
                <w:lang w:eastAsia="zh-CN"/>
              </w:rPr>
              <w:t>DC_1A_n257I</w:t>
            </w:r>
          </w:p>
          <w:p w14:paraId="7D068495" w14:textId="77777777" w:rsidR="008D1E4A" w:rsidRPr="00EF5447" w:rsidRDefault="008D1E4A" w:rsidP="00C620E0">
            <w:pPr>
              <w:pStyle w:val="TAC"/>
              <w:rPr>
                <w:rFonts w:cs="Arial"/>
                <w:lang w:eastAsia="zh-CN"/>
              </w:rPr>
            </w:pPr>
            <w:r w:rsidRPr="00EF5447">
              <w:rPr>
                <w:rFonts w:cs="Arial"/>
                <w:lang w:eastAsia="zh-CN"/>
              </w:rPr>
              <w:t>DC_3A_n77A</w:t>
            </w:r>
          </w:p>
          <w:p w14:paraId="7E194B06" w14:textId="77777777" w:rsidR="008D1E4A" w:rsidRPr="00EF5447" w:rsidRDefault="008D1E4A" w:rsidP="00C620E0">
            <w:pPr>
              <w:pStyle w:val="TAC"/>
              <w:rPr>
                <w:rFonts w:cs="Arial"/>
                <w:lang w:eastAsia="zh-CN"/>
              </w:rPr>
            </w:pPr>
            <w:r w:rsidRPr="00EF5447">
              <w:rPr>
                <w:rFonts w:cs="Arial"/>
                <w:lang w:eastAsia="zh-CN"/>
              </w:rPr>
              <w:t>DC_3A_n257A</w:t>
            </w:r>
          </w:p>
          <w:p w14:paraId="2B6031F9" w14:textId="77777777" w:rsidR="008D1E4A" w:rsidRPr="00EF5447" w:rsidRDefault="008D1E4A" w:rsidP="00C620E0">
            <w:pPr>
              <w:pStyle w:val="TAC"/>
              <w:rPr>
                <w:rFonts w:cs="Arial"/>
                <w:lang w:eastAsia="zh-CN"/>
              </w:rPr>
            </w:pPr>
            <w:r w:rsidRPr="00EF5447">
              <w:rPr>
                <w:rFonts w:cs="Arial"/>
                <w:lang w:eastAsia="zh-CN"/>
              </w:rPr>
              <w:t>DC_3A_n257G</w:t>
            </w:r>
          </w:p>
          <w:p w14:paraId="2469DCA0" w14:textId="77777777" w:rsidR="008D1E4A" w:rsidRPr="00EF5447" w:rsidRDefault="008D1E4A" w:rsidP="00C620E0">
            <w:pPr>
              <w:pStyle w:val="TAC"/>
              <w:rPr>
                <w:rFonts w:cs="Arial"/>
                <w:lang w:eastAsia="zh-CN"/>
              </w:rPr>
            </w:pPr>
            <w:r w:rsidRPr="00EF5447">
              <w:rPr>
                <w:rFonts w:cs="Arial"/>
                <w:lang w:eastAsia="zh-CN"/>
              </w:rPr>
              <w:t>DC_3A_n257H</w:t>
            </w:r>
          </w:p>
          <w:p w14:paraId="0C419E53" w14:textId="77777777" w:rsidR="008D1E4A" w:rsidRPr="00EF5447" w:rsidRDefault="008D1E4A" w:rsidP="00C620E0">
            <w:pPr>
              <w:pStyle w:val="TAC"/>
              <w:rPr>
                <w:rFonts w:cs="Arial"/>
                <w:lang w:eastAsia="zh-CN"/>
              </w:rPr>
            </w:pPr>
            <w:r w:rsidRPr="00EF5447">
              <w:rPr>
                <w:rFonts w:cs="Arial"/>
                <w:lang w:eastAsia="zh-CN"/>
              </w:rPr>
              <w:t>DC_3A_n257I</w:t>
            </w:r>
          </w:p>
          <w:p w14:paraId="4C639278" w14:textId="77777777" w:rsidR="008D1E4A" w:rsidRPr="00EF5447" w:rsidRDefault="008D1E4A" w:rsidP="00C620E0">
            <w:pPr>
              <w:pStyle w:val="TAC"/>
              <w:rPr>
                <w:rFonts w:cs="Arial"/>
                <w:lang w:eastAsia="zh-CN"/>
              </w:rPr>
            </w:pPr>
            <w:r w:rsidRPr="00EF5447">
              <w:rPr>
                <w:rFonts w:cs="Arial"/>
                <w:lang w:eastAsia="zh-CN"/>
              </w:rPr>
              <w:t>DC_41A_n77A</w:t>
            </w:r>
          </w:p>
          <w:p w14:paraId="22F6E7E7" w14:textId="77777777" w:rsidR="008D1E4A" w:rsidRPr="00EF5447" w:rsidRDefault="008D1E4A" w:rsidP="00C620E0">
            <w:pPr>
              <w:pStyle w:val="TAC"/>
              <w:rPr>
                <w:rFonts w:cs="Arial"/>
                <w:lang w:eastAsia="zh-CN"/>
              </w:rPr>
            </w:pPr>
            <w:r w:rsidRPr="00EF5447">
              <w:rPr>
                <w:rFonts w:cs="Arial"/>
                <w:lang w:eastAsia="zh-CN"/>
              </w:rPr>
              <w:t>DC_41A_n257A</w:t>
            </w:r>
          </w:p>
          <w:p w14:paraId="752B4861" w14:textId="77777777" w:rsidR="008D1E4A" w:rsidRPr="00EF5447" w:rsidRDefault="008D1E4A" w:rsidP="00C620E0">
            <w:pPr>
              <w:pStyle w:val="TAC"/>
              <w:rPr>
                <w:rFonts w:cs="Arial"/>
                <w:lang w:eastAsia="zh-CN"/>
              </w:rPr>
            </w:pPr>
            <w:r w:rsidRPr="00EF5447">
              <w:rPr>
                <w:rFonts w:cs="Arial"/>
                <w:lang w:eastAsia="zh-CN"/>
              </w:rPr>
              <w:t>DC_41A_n257G</w:t>
            </w:r>
          </w:p>
          <w:p w14:paraId="1884ABAD" w14:textId="77777777" w:rsidR="008D1E4A" w:rsidRPr="00EF5447" w:rsidRDefault="008D1E4A" w:rsidP="00C620E0">
            <w:pPr>
              <w:pStyle w:val="TAC"/>
              <w:rPr>
                <w:rFonts w:cs="Arial"/>
                <w:lang w:eastAsia="zh-CN"/>
              </w:rPr>
            </w:pPr>
            <w:r w:rsidRPr="00EF5447">
              <w:rPr>
                <w:rFonts w:cs="Arial"/>
                <w:lang w:eastAsia="zh-CN"/>
              </w:rPr>
              <w:t>DC_41A_n257H</w:t>
            </w:r>
          </w:p>
          <w:p w14:paraId="34BAB7D5" w14:textId="77777777" w:rsidR="008D1E4A" w:rsidRPr="00EF5447" w:rsidRDefault="008D1E4A" w:rsidP="00C620E0">
            <w:pPr>
              <w:pStyle w:val="TAC"/>
              <w:rPr>
                <w:rFonts w:cs="Arial"/>
                <w:lang w:eastAsia="zh-CN"/>
              </w:rPr>
            </w:pPr>
            <w:r w:rsidRPr="00EF5447">
              <w:rPr>
                <w:rFonts w:cs="Arial"/>
                <w:lang w:eastAsia="zh-CN"/>
              </w:rPr>
              <w:t>DC_41A_n257I</w:t>
            </w:r>
          </w:p>
          <w:p w14:paraId="7A2B31C1" w14:textId="77777777" w:rsidR="008D1E4A" w:rsidRPr="00EF5447" w:rsidRDefault="008D1E4A" w:rsidP="00C620E0">
            <w:pPr>
              <w:pStyle w:val="TAC"/>
              <w:rPr>
                <w:rFonts w:cs="Arial"/>
                <w:lang w:eastAsia="zh-CN"/>
              </w:rPr>
            </w:pPr>
            <w:r w:rsidRPr="00EF5447">
              <w:rPr>
                <w:rFonts w:cs="Arial"/>
                <w:lang w:eastAsia="zh-CN"/>
              </w:rPr>
              <w:t>DC_41C_n77A</w:t>
            </w:r>
          </w:p>
          <w:p w14:paraId="6620AEF9" w14:textId="77777777" w:rsidR="008D1E4A" w:rsidRPr="00EF5447" w:rsidRDefault="008D1E4A" w:rsidP="00C620E0">
            <w:pPr>
              <w:pStyle w:val="TAC"/>
              <w:rPr>
                <w:rFonts w:cs="Arial"/>
                <w:lang w:eastAsia="zh-CN"/>
              </w:rPr>
            </w:pPr>
            <w:r w:rsidRPr="00EF5447">
              <w:rPr>
                <w:rFonts w:cs="Arial"/>
                <w:lang w:eastAsia="zh-CN"/>
              </w:rPr>
              <w:t>DC_41C_n257A</w:t>
            </w:r>
          </w:p>
          <w:p w14:paraId="0EE57C06" w14:textId="77777777" w:rsidR="008D1E4A" w:rsidRPr="00EF5447" w:rsidRDefault="008D1E4A" w:rsidP="00C620E0">
            <w:pPr>
              <w:pStyle w:val="TAC"/>
              <w:rPr>
                <w:rFonts w:cs="Arial"/>
                <w:lang w:eastAsia="zh-CN"/>
              </w:rPr>
            </w:pPr>
            <w:r w:rsidRPr="00EF5447">
              <w:rPr>
                <w:rFonts w:cs="Arial"/>
                <w:lang w:eastAsia="zh-CN"/>
              </w:rPr>
              <w:t>DC_41C_n257G</w:t>
            </w:r>
          </w:p>
          <w:p w14:paraId="14D3A56F" w14:textId="77777777" w:rsidR="008D1E4A" w:rsidRPr="00EF5447" w:rsidRDefault="008D1E4A" w:rsidP="00C620E0">
            <w:pPr>
              <w:pStyle w:val="TAC"/>
              <w:rPr>
                <w:rFonts w:cs="Arial"/>
                <w:lang w:eastAsia="zh-CN"/>
              </w:rPr>
            </w:pPr>
            <w:r w:rsidRPr="00EF5447">
              <w:rPr>
                <w:rFonts w:cs="Arial"/>
                <w:lang w:eastAsia="zh-CN"/>
              </w:rPr>
              <w:t>DC_41C_n257H</w:t>
            </w:r>
          </w:p>
          <w:p w14:paraId="167E5018" w14:textId="77777777" w:rsidR="008D1E4A" w:rsidRPr="00EF5447" w:rsidRDefault="008D1E4A" w:rsidP="00C620E0">
            <w:pPr>
              <w:pStyle w:val="TAC"/>
              <w:rPr>
                <w:rFonts w:cs="Arial"/>
                <w:lang w:eastAsia="zh-CN"/>
              </w:rPr>
            </w:pPr>
            <w:r w:rsidRPr="00EF5447">
              <w:rPr>
                <w:rFonts w:cs="Arial"/>
                <w:lang w:eastAsia="zh-CN"/>
              </w:rPr>
              <w:t>DC_41C_n257I</w:t>
            </w:r>
          </w:p>
          <w:p w14:paraId="06D3681D" w14:textId="77777777" w:rsidR="008D1E4A" w:rsidRPr="00EF5447" w:rsidRDefault="008D1E4A" w:rsidP="00C620E0">
            <w:pPr>
              <w:pStyle w:val="TAC"/>
              <w:rPr>
                <w:rFonts w:cs="Arial"/>
                <w:lang w:eastAsia="zh-CN"/>
              </w:rPr>
            </w:pPr>
            <w:r w:rsidRPr="00EF5447">
              <w:rPr>
                <w:rFonts w:cs="Arial"/>
                <w:lang w:eastAsia="zh-CN"/>
              </w:rPr>
              <w:t>DC_42A_n257A</w:t>
            </w:r>
          </w:p>
          <w:p w14:paraId="774DC745" w14:textId="77777777" w:rsidR="008D1E4A" w:rsidRPr="00EF5447" w:rsidRDefault="008D1E4A" w:rsidP="00C620E0">
            <w:pPr>
              <w:pStyle w:val="TAC"/>
              <w:rPr>
                <w:rFonts w:cs="Arial"/>
                <w:lang w:eastAsia="zh-CN"/>
              </w:rPr>
            </w:pPr>
            <w:r w:rsidRPr="00EF5447">
              <w:rPr>
                <w:rFonts w:cs="Arial"/>
                <w:lang w:eastAsia="zh-CN"/>
              </w:rPr>
              <w:t>DC_42A_n257G</w:t>
            </w:r>
          </w:p>
          <w:p w14:paraId="7DE29EBE" w14:textId="77777777" w:rsidR="008D1E4A" w:rsidRPr="00EF5447" w:rsidRDefault="008D1E4A" w:rsidP="00C620E0">
            <w:pPr>
              <w:pStyle w:val="TAC"/>
              <w:rPr>
                <w:rFonts w:cs="Arial"/>
                <w:lang w:eastAsia="zh-CN"/>
              </w:rPr>
            </w:pPr>
            <w:r w:rsidRPr="00EF5447">
              <w:rPr>
                <w:rFonts w:cs="Arial"/>
                <w:lang w:eastAsia="zh-CN"/>
              </w:rPr>
              <w:t>DC_42A_n257H</w:t>
            </w:r>
          </w:p>
          <w:p w14:paraId="79F0E8D0" w14:textId="77777777" w:rsidR="008D1E4A" w:rsidRPr="00EF5447" w:rsidRDefault="008D1E4A" w:rsidP="00C620E0">
            <w:pPr>
              <w:pStyle w:val="TAC"/>
              <w:rPr>
                <w:rFonts w:cs="Arial"/>
                <w:lang w:eastAsia="zh-CN"/>
              </w:rPr>
            </w:pPr>
            <w:r w:rsidRPr="00EF5447">
              <w:rPr>
                <w:rFonts w:cs="Arial"/>
                <w:lang w:eastAsia="zh-CN"/>
              </w:rPr>
              <w:t>DC_42A_n257I</w:t>
            </w:r>
          </w:p>
          <w:p w14:paraId="2A207544" w14:textId="77777777" w:rsidR="008D1E4A" w:rsidRPr="00EF5447" w:rsidRDefault="008D1E4A" w:rsidP="00C620E0">
            <w:pPr>
              <w:pStyle w:val="TAC"/>
              <w:rPr>
                <w:rFonts w:cs="Arial"/>
                <w:lang w:eastAsia="zh-CN"/>
              </w:rPr>
            </w:pPr>
            <w:r w:rsidRPr="00EF5447">
              <w:rPr>
                <w:rFonts w:cs="Arial"/>
                <w:lang w:eastAsia="zh-CN"/>
              </w:rPr>
              <w:t>DC_42C_n257A</w:t>
            </w:r>
          </w:p>
          <w:p w14:paraId="3A3F755D" w14:textId="77777777" w:rsidR="008D1E4A" w:rsidRPr="00EF5447" w:rsidRDefault="008D1E4A" w:rsidP="00C620E0">
            <w:pPr>
              <w:pStyle w:val="TAC"/>
              <w:rPr>
                <w:rFonts w:cs="Arial"/>
                <w:lang w:eastAsia="zh-CN"/>
              </w:rPr>
            </w:pPr>
            <w:r w:rsidRPr="00EF5447">
              <w:rPr>
                <w:rFonts w:cs="Arial"/>
                <w:lang w:eastAsia="zh-CN"/>
              </w:rPr>
              <w:t>DC_42C_n257G</w:t>
            </w:r>
          </w:p>
          <w:p w14:paraId="2F864B73" w14:textId="77777777" w:rsidR="008D1E4A" w:rsidRPr="00EF5447" w:rsidRDefault="008D1E4A" w:rsidP="00C620E0">
            <w:pPr>
              <w:pStyle w:val="TAC"/>
              <w:rPr>
                <w:rFonts w:cs="Arial"/>
                <w:lang w:eastAsia="zh-CN"/>
              </w:rPr>
            </w:pPr>
            <w:r w:rsidRPr="00EF5447">
              <w:rPr>
                <w:rFonts w:cs="Arial"/>
                <w:lang w:eastAsia="zh-CN"/>
              </w:rPr>
              <w:t>DC_42C_n257H</w:t>
            </w:r>
          </w:p>
          <w:p w14:paraId="4E094C60" w14:textId="77777777" w:rsidR="008D1E4A" w:rsidRPr="00EF5447" w:rsidRDefault="008D1E4A" w:rsidP="00C620E0">
            <w:pPr>
              <w:pStyle w:val="TAC"/>
              <w:rPr>
                <w:lang w:eastAsia="zh-CN"/>
              </w:rPr>
            </w:pPr>
            <w:r w:rsidRPr="00EF5447">
              <w:rPr>
                <w:rFonts w:cs="Arial"/>
                <w:lang w:eastAsia="zh-CN"/>
              </w:rPr>
              <w:t>DC_42C_n257I</w:t>
            </w:r>
          </w:p>
        </w:tc>
      </w:tr>
      <w:tr w:rsidR="008D1E4A" w:rsidRPr="00EF5447" w:rsidDel="00C35823" w14:paraId="46307422" w14:textId="77777777" w:rsidTr="00C620E0">
        <w:trPr>
          <w:trHeight w:val="187"/>
          <w:tblHeader/>
          <w:jc w:val="center"/>
        </w:trPr>
        <w:tc>
          <w:tcPr>
            <w:tcW w:w="3969" w:type="dxa"/>
            <w:shd w:val="clear" w:color="auto" w:fill="auto"/>
            <w:tcMar>
              <w:top w:w="28" w:type="dxa"/>
              <w:left w:w="28" w:type="dxa"/>
              <w:bottom w:w="28" w:type="dxa"/>
              <w:right w:w="28" w:type="dxa"/>
            </w:tcMar>
          </w:tcPr>
          <w:p w14:paraId="544122F4" w14:textId="77777777" w:rsidR="008D1E4A" w:rsidRPr="00EF5447" w:rsidRDefault="008D1E4A" w:rsidP="00C620E0">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61E6DC61"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70A16B19"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7B969391"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AA81AAF"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7E1492E6"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76546DE6"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0090392"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14DACAFD"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28AA024F"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1D276598"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0B714A58"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143DC872"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213F72EA"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1A284903"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1685AEF1" w14:textId="77777777" w:rsidR="008D1E4A" w:rsidRPr="00EF5447" w:rsidRDefault="008D1E4A" w:rsidP="00C620E0">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1950588" w14:textId="77777777" w:rsidR="008D1E4A" w:rsidRPr="00EF5447" w:rsidRDefault="008D1E4A" w:rsidP="00C620E0">
            <w:pPr>
              <w:pStyle w:val="TAC"/>
              <w:rPr>
                <w:lang w:eastAsia="zh-CN"/>
              </w:rPr>
            </w:pPr>
            <w:r w:rsidRPr="00EF5447">
              <w:rPr>
                <w:lang w:eastAsia="zh-CN"/>
              </w:rPr>
              <w:t>DC_1A_n78A</w:t>
            </w:r>
          </w:p>
          <w:p w14:paraId="6D01EBCD" w14:textId="77777777" w:rsidR="008D1E4A" w:rsidRPr="00EF5447" w:rsidRDefault="008D1E4A" w:rsidP="00C620E0">
            <w:pPr>
              <w:pStyle w:val="TAC"/>
              <w:rPr>
                <w:lang w:eastAsia="zh-CN"/>
              </w:rPr>
            </w:pPr>
            <w:r w:rsidRPr="00EF5447">
              <w:rPr>
                <w:lang w:eastAsia="zh-CN"/>
              </w:rPr>
              <w:t>DC_1A_n257A</w:t>
            </w:r>
          </w:p>
          <w:p w14:paraId="7DBFF68E" w14:textId="77777777" w:rsidR="008D1E4A" w:rsidRPr="00EF5447" w:rsidRDefault="008D1E4A" w:rsidP="00C620E0">
            <w:pPr>
              <w:pStyle w:val="TAC"/>
              <w:rPr>
                <w:lang w:eastAsia="zh-CN"/>
              </w:rPr>
            </w:pPr>
            <w:r w:rsidRPr="00EF5447">
              <w:rPr>
                <w:lang w:eastAsia="zh-CN"/>
              </w:rPr>
              <w:t>DC_1A_n257G</w:t>
            </w:r>
          </w:p>
          <w:p w14:paraId="486292C2" w14:textId="77777777" w:rsidR="008D1E4A" w:rsidRPr="00EF5447" w:rsidRDefault="008D1E4A" w:rsidP="00C620E0">
            <w:pPr>
              <w:pStyle w:val="TAC"/>
              <w:rPr>
                <w:lang w:eastAsia="zh-CN"/>
              </w:rPr>
            </w:pPr>
            <w:r w:rsidRPr="00EF5447">
              <w:rPr>
                <w:lang w:eastAsia="zh-CN"/>
              </w:rPr>
              <w:t>DC_1A_n257H</w:t>
            </w:r>
          </w:p>
          <w:p w14:paraId="08A4E8FB" w14:textId="77777777" w:rsidR="008D1E4A" w:rsidRPr="00EF5447" w:rsidRDefault="008D1E4A" w:rsidP="00C620E0">
            <w:pPr>
              <w:pStyle w:val="TAC"/>
              <w:rPr>
                <w:lang w:eastAsia="zh-CN"/>
              </w:rPr>
            </w:pPr>
            <w:r w:rsidRPr="00EF5447">
              <w:rPr>
                <w:lang w:eastAsia="zh-CN"/>
              </w:rPr>
              <w:t>DC_1A_n257I</w:t>
            </w:r>
          </w:p>
          <w:p w14:paraId="398AAA1E" w14:textId="77777777" w:rsidR="008D1E4A" w:rsidRPr="00EF5447" w:rsidRDefault="008D1E4A" w:rsidP="00C620E0">
            <w:pPr>
              <w:pStyle w:val="TAC"/>
              <w:rPr>
                <w:lang w:eastAsia="zh-CN"/>
              </w:rPr>
            </w:pPr>
            <w:r w:rsidRPr="00EF5447">
              <w:rPr>
                <w:lang w:eastAsia="zh-CN"/>
              </w:rPr>
              <w:t>DC_3A_n78A</w:t>
            </w:r>
          </w:p>
          <w:p w14:paraId="17AD1EF0" w14:textId="77777777" w:rsidR="008D1E4A" w:rsidRPr="00EF5447" w:rsidRDefault="008D1E4A" w:rsidP="00C620E0">
            <w:pPr>
              <w:pStyle w:val="TAC"/>
              <w:rPr>
                <w:lang w:eastAsia="zh-CN"/>
              </w:rPr>
            </w:pPr>
            <w:r w:rsidRPr="00EF5447">
              <w:rPr>
                <w:lang w:eastAsia="zh-CN"/>
              </w:rPr>
              <w:t>DC_3A_n257A</w:t>
            </w:r>
          </w:p>
          <w:p w14:paraId="67888F16" w14:textId="77777777" w:rsidR="008D1E4A" w:rsidRPr="00EF5447" w:rsidRDefault="008D1E4A" w:rsidP="00C620E0">
            <w:pPr>
              <w:pStyle w:val="TAC"/>
              <w:rPr>
                <w:lang w:eastAsia="zh-CN"/>
              </w:rPr>
            </w:pPr>
            <w:r w:rsidRPr="00EF5447">
              <w:rPr>
                <w:lang w:eastAsia="zh-CN"/>
              </w:rPr>
              <w:t>DC_3A_n257G</w:t>
            </w:r>
          </w:p>
          <w:p w14:paraId="7CE63E24" w14:textId="77777777" w:rsidR="008D1E4A" w:rsidRPr="00EF5447" w:rsidRDefault="008D1E4A" w:rsidP="00C620E0">
            <w:pPr>
              <w:pStyle w:val="TAC"/>
              <w:rPr>
                <w:lang w:eastAsia="zh-CN"/>
              </w:rPr>
            </w:pPr>
            <w:r w:rsidRPr="00EF5447">
              <w:rPr>
                <w:lang w:eastAsia="zh-CN"/>
              </w:rPr>
              <w:t>DC_3A_n257H</w:t>
            </w:r>
          </w:p>
          <w:p w14:paraId="27EAF4A6" w14:textId="77777777" w:rsidR="008D1E4A" w:rsidRPr="00EF5447" w:rsidRDefault="008D1E4A" w:rsidP="00C620E0">
            <w:pPr>
              <w:pStyle w:val="TAC"/>
              <w:rPr>
                <w:lang w:eastAsia="zh-CN"/>
              </w:rPr>
            </w:pPr>
            <w:r w:rsidRPr="00EF5447">
              <w:rPr>
                <w:lang w:eastAsia="zh-CN"/>
              </w:rPr>
              <w:t>DC_3A_n257I</w:t>
            </w:r>
          </w:p>
          <w:p w14:paraId="7BB84AA9" w14:textId="77777777" w:rsidR="008D1E4A" w:rsidRPr="00EF5447" w:rsidRDefault="008D1E4A" w:rsidP="00C620E0">
            <w:pPr>
              <w:pStyle w:val="TAC"/>
              <w:rPr>
                <w:lang w:eastAsia="zh-CN"/>
              </w:rPr>
            </w:pPr>
            <w:r w:rsidRPr="00EF5447">
              <w:rPr>
                <w:lang w:eastAsia="zh-CN"/>
              </w:rPr>
              <w:t>DC_41A_n78A</w:t>
            </w:r>
          </w:p>
          <w:p w14:paraId="681524BC" w14:textId="77777777" w:rsidR="008D1E4A" w:rsidRPr="00EF5447" w:rsidRDefault="008D1E4A" w:rsidP="00C620E0">
            <w:pPr>
              <w:pStyle w:val="TAC"/>
              <w:rPr>
                <w:lang w:eastAsia="zh-CN"/>
              </w:rPr>
            </w:pPr>
            <w:r w:rsidRPr="00EF5447">
              <w:rPr>
                <w:lang w:eastAsia="zh-CN"/>
              </w:rPr>
              <w:t>DC_41A_n257A</w:t>
            </w:r>
          </w:p>
          <w:p w14:paraId="0E2F3D81" w14:textId="77777777" w:rsidR="008D1E4A" w:rsidRPr="00EF5447" w:rsidRDefault="008D1E4A" w:rsidP="00C620E0">
            <w:pPr>
              <w:pStyle w:val="TAC"/>
              <w:rPr>
                <w:lang w:eastAsia="zh-CN"/>
              </w:rPr>
            </w:pPr>
            <w:r w:rsidRPr="00EF5447">
              <w:rPr>
                <w:lang w:eastAsia="zh-CN"/>
              </w:rPr>
              <w:t>DC_41A_n257G</w:t>
            </w:r>
          </w:p>
          <w:p w14:paraId="45574558" w14:textId="77777777" w:rsidR="008D1E4A" w:rsidRPr="00EF5447" w:rsidRDefault="008D1E4A" w:rsidP="00C620E0">
            <w:pPr>
              <w:pStyle w:val="TAC"/>
              <w:rPr>
                <w:lang w:eastAsia="zh-CN"/>
              </w:rPr>
            </w:pPr>
            <w:r w:rsidRPr="00EF5447">
              <w:rPr>
                <w:lang w:eastAsia="zh-CN"/>
              </w:rPr>
              <w:t>DC_41A_n257H</w:t>
            </w:r>
          </w:p>
          <w:p w14:paraId="400C25BF" w14:textId="77777777" w:rsidR="008D1E4A" w:rsidRPr="00EF5447" w:rsidRDefault="008D1E4A" w:rsidP="00C620E0">
            <w:pPr>
              <w:pStyle w:val="TAC"/>
              <w:rPr>
                <w:lang w:eastAsia="zh-CN"/>
              </w:rPr>
            </w:pPr>
            <w:r w:rsidRPr="00EF5447">
              <w:rPr>
                <w:lang w:eastAsia="zh-CN"/>
              </w:rPr>
              <w:t>DC_41A_n257I</w:t>
            </w:r>
          </w:p>
          <w:p w14:paraId="2D10F5FE" w14:textId="77777777" w:rsidR="008D1E4A" w:rsidRPr="00EF5447" w:rsidRDefault="008D1E4A" w:rsidP="00C620E0">
            <w:pPr>
              <w:pStyle w:val="TAC"/>
              <w:rPr>
                <w:lang w:eastAsia="zh-CN"/>
              </w:rPr>
            </w:pPr>
            <w:r w:rsidRPr="00EF5447">
              <w:rPr>
                <w:lang w:eastAsia="zh-CN"/>
              </w:rPr>
              <w:t>DC_41C_n78A</w:t>
            </w:r>
          </w:p>
          <w:p w14:paraId="7EB9D06F" w14:textId="77777777" w:rsidR="008D1E4A" w:rsidRPr="00EF5447" w:rsidRDefault="008D1E4A" w:rsidP="00C620E0">
            <w:pPr>
              <w:pStyle w:val="TAC"/>
              <w:rPr>
                <w:lang w:eastAsia="zh-CN"/>
              </w:rPr>
            </w:pPr>
            <w:r w:rsidRPr="00EF5447">
              <w:rPr>
                <w:lang w:eastAsia="zh-CN"/>
              </w:rPr>
              <w:t>DC_41C_n257A</w:t>
            </w:r>
          </w:p>
          <w:p w14:paraId="397E373F" w14:textId="77777777" w:rsidR="008D1E4A" w:rsidRPr="00EF5447" w:rsidRDefault="008D1E4A" w:rsidP="00C620E0">
            <w:pPr>
              <w:pStyle w:val="TAC"/>
              <w:rPr>
                <w:lang w:eastAsia="zh-CN"/>
              </w:rPr>
            </w:pPr>
            <w:r w:rsidRPr="00EF5447">
              <w:rPr>
                <w:lang w:eastAsia="zh-CN"/>
              </w:rPr>
              <w:t>DC_41C_n257G</w:t>
            </w:r>
          </w:p>
          <w:p w14:paraId="3A1A4EB8" w14:textId="77777777" w:rsidR="008D1E4A" w:rsidRPr="00EF5447" w:rsidRDefault="008D1E4A" w:rsidP="00C620E0">
            <w:pPr>
              <w:pStyle w:val="TAC"/>
              <w:rPr>
                <w:lang w:eastAsia="zh-CN"/>
              </w:rPr>
            </w:pPr>
            <w:r w:rsidRPr="00EF5447">
              <w:rPr>
                <w:lang w:eastAsia="zh-CN"/>
              </w:rPr>
              <w:t>DC_41C_n257H</w:t>
            </w:r>
          </w:p>
          <w:p w14:paraId="1E4AB2BA" w14:textId="77777777" w:rsidR="008D1E4A" w:rsidRPr="00EF5447" w:rsidRDefault="008D1E4A" w:rsidP="00C620E0">
            <w:pPr>
              <w:pStyle w:val="TAC"/>
              <w:rPr>
                <w:lang w:eastAsia="zh-CN"/>
              </w:rPr>
            </w:pPr>
            <w:r w:rsidRPr="00EF5447">
              <w:rPr>
                <w:lang w:eastAsia="zh-CN"/>
              </w:rPr>
              <w:t>DC_41C_n257I</w:t>
            </w:r>
          </w:p>
          <w:p w14:paraId="32B740CB" w14:textId="77777777" w:rsidR="008D1E4A" w:rsidRPr="00EF5447" w:rsidRDefault="008D1E4A" w:rsidP="00C620E0">
            <w:pPr>
              <w:pStyle w:val="TAC"/>
              <w:rPr>
                <w:lang w:eastAsia="zh-CN"/>
              </w:rPr>
            </w:pPr>
            <w:r w:rsidRPr="00EF5447">
              <w:rPr>
                <w:lang w:eastAsia="zh-CN"/>
              </w:rPr>
              <w:t>DC_42A_n257A</w:t>
            </w:r>
          </w:p>
          <w:p w14:paraId="3B3D8091" w14:textId="77777777" w:rsidR="008D1E4A" w:rsidRPr="00EF5447" w:rsidRDefault="008D1E4A" w:rsidP="00C620E0">
            <w:pPr>
              <w:pStyle w:val="TAC"/>
              <w:rPr>
                <w:lang w:eastAsia="zh-CN"/>
              </w:rPr>
            </w:pPr>
            <w:r w:rsidRPr="00EF5447">
              <w:rPr>
                <w:lang w:eastAsia="zh-CN"/>
              </w:rPr>
              <w:t>DC_42A_n257G</w:t>
            </w:r>
          </w:p>
          <w:p w14:paraId="417A05D4" w14:textId="77777777" w:rsidR="008D1E4A" w:rsidRPr="00EF5447" w:rsidRDefault="008D1E4A" w:rsidP="00C620E0">
            <w:pPr>
              <w:pStyle w:val="TAC"/>
              <w:rPr>
                <w:lang w:eastAsia="zh-CN"/>
              </w:rPr>
            </w:pPr>
            <w:r w:rsidRPr="00EF5447">
              <w:rPr>
                <w:lang w:eastAsia="zh-CN"/>
              </w:rPr>
              <w:t>DC_42A_n257H</w:t>
            </w:r>
          </w:p>
          <w:p w14:paraId="013E76FA" w14:textId="77777777" w:rsidR="008D1E4A" w:rsidRPr="00EF5447" w:rsidRDefault="008D1E4A" w:rsidP="00C620E0">
            <w:pPr>
              <w:pStyle w:val="TAC"/>
              <w:rPr>
                <w:lang w:eastAsia="zh-CN"/>
              </w:rPr>
            </w:pPr>
            <w:r w:rsidRPr="00EF5447">
              <w:rPr>
                <w:lang w:eastAsia="zh-CN"/>
              </w:rPr>
              <w:t>DC_42A_n257I</w:t>
            </w:r>
          </w:p>
          <w:p w14:paraId="546709F2" w14:textId="77777777" w:rsidR="008D1E4A" w:rsidRPr="00EF5447" w:rsidRDefault="008D1E4A" w:rsidP="00C620E0">
            <w:pPr>
              <w:pStyle w:val="TAC"/>
              <w:rPr>
                <w:lang w:eastAsia="zh-CN"/>
              </w:rPr>
            </w:pPr>
            <w:r w:rsidRPr="00EF5447">
              <w:rPr>
                <w:lang w:eastAsia="zh-CN"/>
              </w:rPr>
              <w:t>DC_42C_n257A</w:t>
            </w:r>
          </w:p>
          <w:p w14:paraId="0FF55A71" w14:textId="77777777" w:rsidR="008D1E4A" w:rsidRPr="00EF5447" w:rsidRDefault="008D1E4A" w:rsidP="00C620E0">
            <w:pPr>
              <w:pStyle w:val="TAC"/>
              <w:rPr>
                <w:lang w:eastAsia="zh-CN"/>
              </w:rPr>
            </w:pPr>
            <w:r w:rsidRPr="00EF5447">
              <w:rPr>
                <w:lang w:eastAsia="zh-CN"/>
              </w:rPr>
              <w:t>DC_42C_n257G</w:t>
            </w:r>
          </w:p>
          <w:p w14:paraId="529B519A" w14:textId="77777777" w:rsidR="008D1E4A" w:rsidRPr="00EF5447" w:rsidRDefault="008D1E4A" w:rsidP="00C620E0">
            <w:pPr>
              <w:pStyle w:val="TAC"/>
              <w:rPr>
                <w:lang w:eastAsia="zh-CN"/>
              </w:rPr>
            </w:pPr>
            <w:r w:rsidRPr="00EF5447">
              <w:rPr>
                <w:lang w:eastAsia="zh-CN"/>
              </w:rPr>
              <w:t>DC_42C_n257H</w:t>
            </w:r>
          </w:p>
          <w:p w14:paraId="2B9675C3" w14:textId="77777777" w:rsidR="008D1E4A" w:rsidRPr="00EF5447" w:rsidRDefault="008D1E4A" w:rsidP="00C620E0">
            <w:pPr>
              <w:pStyle w:val="TAC"/>
            </w:pPr>
            <w:r w:rsidRPr="00EF5447">
              <w:rPr>
                <w:lang w:eastAsia="zh-CN"/>
              </w:rPr>
              <w:t>DC_42C_n257I</w:t>
            </w:r>
          </w:p>
        </w:tc>
      </w:tr>
      <w:tr w:rsidR="008D1E4A" w:rsidRPr="00EF5447" w:rsidDel="00C35823" w14:paraId="6991A1DF" w14:textId="77777777" w:rsidTr="00C620E0">
        <w:trPr>
          <w:trHeight w:val="187"/>
          <w:tblHeader/>
          <w:jc w:val="center"/>
        </w:trPr>
        <w:tc>
          <w:tcPr>
            <w:tcW w:w="3969" w:type="dxa"/>
            <w:shd w:val="clear" w:color="auto" w:fill="auto"/>
            <w:tcMar>
              <w:top w:w="28" w:type="dxa"/>
              <w:left w:w="28" w:type="dxa"/>
              <w:bottom w:w="28" w:type="dxa"/>
              <w:right w:w="28" w:type="dxa"/>
            </w:tcMar>
          </w:tcPr>
          <w:p w14:paraId="4BE42254" w14:textId="77777777" w:rsidR="008D1E4A" w:rsidRPr="00EF5447" w:rsidRDefault="008D1E4A" w:rsidP="00C620E0">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0A05D287"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1C6A28A3"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2FA5B368"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02E06D7C"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76D4D335"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DB79C0E"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67EAA2F8"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2F7AF4CA"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1B0DA40E"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55B692D"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4EDED71C"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5EF3F70"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5661859A"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764F3D95"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58FA78C2" w14:textId="77777777" w:rsidR="008D1E4A" w:rsidRPr="00EF5447" w:rsidRDefault="008D1E4A" w:rsidP="00C620E0">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BF79F98" w14:textId="77777777" w:rsidR="008D1E4A" w:rsidRPr="00EF5447" w:rsidRDefault="008D1E4A" w:rsidP="00C620E0">
            <w:pPr>
              <w:pStyle w:val="TAC"/>
              <w:rPr>
                <w:lang w:eastAsia="zh-CN"/>
              </w:rPr>
            </w:pPr>
            <w:r w:rsidRPr="00EF5447">
              <w:rPr>
                <w:lang w:eastAsia="zh-CN"/>
              </w:rPr>
              <w:t>DC_3A_n78A</w:t>
            </w:r>
          </w:p>
          <w:p w14:paraId="05B23A07" w14:textId="77777777" w:rsidR="008D1E4A" w:rsidRPr="00EF5447" w:rsidRDefault="008D1E4A" w:rsidP="00C620E0">
            <w:pPr>
              <w:pStyle w:val="TAC"/>
              <w:rPr>
                <w:lang w:eastAsia="zh-CN"/>
              </w:rPr>
            </w:pPr>
            <w:r w:rsidRPr="00EF5447">
              <w:rPr>
                <w:lang w:eastAsia="zh-CN"/>
              </w:rPr>
              <w:t>DC_3A_n257A</w:t>
            </w:r>
          </w:p>
          <w:p w14:paraId="2168CDAD" w14:textId="77777777" w:rsidR="008D1E4A" w:rsidRPr="00EF5447" w:rsidRDefault="008D1E4A" w:rsidP="00C620E0">
            <w:pPr>
              <w:pStyle w:val="TAC"/>
              <w:rPr>
                <w:lang w:eastAsia="zh-CN"/>
              </w:rPr>
            </w:pPr>
            <w:r w:rsidRPr="00EF5447">
              <w:rPr>
                <w:lang w:eastAsia="zh-CN"/>
              </w:rPr>
              <w:t>DC_3A_n257G</w:t>
            </w:r>
          </w:p>
          <w:p w14:paraId="4CA722FD" w14:textId="77777777" w:rsidR="008D1E4A" w:rsidRPr="00EF5447" w:rsidRDefault="008D1E4A" w:rsidP="00C620E0">
            <w:pPr>
              <w:pStyle w:val="TAC"/>
              <w:rPr>
                <w:lang w:eastAsia="zh-CN"/>
              </w:rPr>
            </w:pPr>
            <w:r w:rsidRPr="00EF5447">
              <w:rPr>
                <w:lang w:eastAsia="zh-CN"/>
              </w:rPr>
              <w:t>DC_3A_n257H</w:t>
            </w:r>
          </w:p>
          <w:p w14:paraId="42F62624" w14:textId="77777777" w:rsidR="008D1E4A" w:rsidRPr="00EF5447" w:rsidRDefault="008D1E4A" w:rsidP="00C620E0">
            <w:pPr>
              <w:pStyle w:val="TAC"/>
              <w:rPr>
                <w:lang w:eastAsia="zh-CN"/>
              </w:rPr>
            </w:pPr>
            <w:r w:rsidRPr="00EF5447">
              <w:rPr>
                <w:lang w:eastAsia="zh-CN"/>
              </w:rPr>
              <w:t>DC_3A_n257I</w:t>
            </w:r>
          </w:p>
          <w:p w14:paraId="782211EF" w14:textId="77777777" w:rsidR="008D1E4A" w:rsidRPr="00EF5447" w:rsidRDefault="008D1E4A" w:rsidP="00C620E0">
            <w:pPr>
              <w:pStyle w:val="TAC"/>
              <w:rPr>
                <w:lang w:eastAsia="zh-CN"/>
              </w:rPr>
            </w:pPr>
            <w:r w:rsidRPr="00EF5447">
              <w:rPr>
                <w:lang w:eastAsia="zh-CN"/>
              </w:rPr>
              <w:t>DC_28A_n78A</w:t>
            </w:r>
          </w:p>
          <w:p w14:paraId="4E16FC61" w14:textId="77777777" w:rsidR="008D1E4A" w:rsidRPr="00EF5447" w:rsidRDefault="008D1E4A" w:rsidP="00C620E0">
            <w:pPr>
              <w:pStyle w:val="TAC"/>
              <w:rPr>
                <w:lang w:eastAsia="zh-CN"/>
              </w:rPr>
            </w:pPr>
            <w:r w:rsidRPr="00EF5447">
              <w:rPr>
                <w:lang w:eastAsia="zh-CN"/>
              </w:rPr>
              <w:t>DC_28A_n257A</w:t>
            </w:r>
          </w:p>
          <w:p w14:paraId="62DCE722" w14:textId="77777777" w:rsidR="008D1E4A" w:rsidRPr="00EF5447" w:rsidRDefault="008D1E4A" w:rsidP="00C620E0">
            <w:pPr>
              <w:pStyle w:val="TAC"/>
              <w:rPr>
                <w:lang w:eastAsia="zh-CN"/>
              </w:rPr>
            </w:pPr>
            <w:r w:rsidRPr="00EF5447">
              <w:rPr>
                <w:lang w:eastAsia="zh-CN"/>
              </w:rPr>
              <w:t>DC_28A_n257G</w:t>
            </w:r>
          </w:p>
          <w:p w14:paraId="4F9BF1A5" w14:textId="77777777" w:rsidR="008D1E4A" w:rsidRPr="00EF5447" w:rsidRDefault="008D1E4A" w:rsidP="00C620E0">
            <w:pPr>
              <w:pStyle w:val="TAC"/>
              <w:rPr>
                <w:lang w:eastAsia="zh-CN"/>
              </w:rPr>
            </w:pPr>
            <w:r w:rsidRPr="00EF5447">
              <w:rPr>
                <w:lang w:eastAsia="zh-CN"/>
              </w:rPr>
              <w:t>DC_28A_n257H</w:t>
            </w:r>
          </w:p>
          <w:p w14:paraId="2C922F2B" w14:textId="77777777" w:rsidR="008D1E4A" w:rsidRPr="00EF5447" w:rsidRDefault="008D1E4A" w:rsidP="00C620E0">
            <w:pPr>
              <w:pStyle w:val="TAC"/>
              <w:rPr>
                <w:lang w:eastAsia="zh-CN"/>
              </w:rPr>
            </w:pPr>
            <w:r w:rsidRPr="00EF5447">
              <w:rPr>
                <w:lang w:eastAsia="zh-CN"/>
              </w:rPr>
              <w:t>DC_28A_n257I</w:t>
            </w:r>
          </w:p>
          <w:p w14:paraId="7F28517E" w14:textId="77777777" w:rsidR="008D1E4A" w:rsidRPr="00EF5447" w:rsidRDefault="008D1E4A" w:rsidP="00C620E0">
            <w:pPr>
              <w:pStyle w:val="TAC"/>
              <w:rPr>
                <w:lang w:eastAsia="zh-CN"/>
              </w:rPr>
            </w:pPr>
            <w:r w:rsidRPr="00EF5447">
              <w:rPr>
                <w:lang w:eastAsia="zh-CN"/>
              </w:rPr>
              <w:t>DC_41A_n78A</w:t>
            </w:r>
          </w:p>
          <w:p w14:paraId="48CB5CEA" w14:textId="77777777" w:rsidR="008D1E4A" w:rsidRPr="00EF5447" w:rsidRDefault="008D1E4A" w:rsidP="00C620E0">
            <w:pPr>
              <w:pStyle w:val="TAC"/>
              <w:rPr>
                <w:lang w:eastAsia="zh-CN"/>
              </w:rPr>
            </w:pPr>
            <w:r w:rsidRPr="00EF5447">
              <w:rPr>
                <w:lang w:eastAsia="zh-CN"/>
              </w:rPr>
              <w:t>DC_41A_n257A</w:t>
            </w:r>
          </w:p>
          <w:p w14:paraId="3CB84683" w14:textId="77777777" w:rsidR="008D1E4A" w:rsidRPr="00EF5447" w:rsidRDefault="008D1E4A" w:rsidP="00C620E0">
            <w:pPr>
              <w:pStyle w:val="TAC"/>
              <w:rPr>
                <w:lang w:eastAsia="zh-CN"/>
              </w:rPr>
            </w:pPr>
            <w:r w:rsidRPr="00EF5447">
              <w:rPr>
                <w:lang w:eastAsia="zh-CN"/>
              </w:rPr>
              <w:t>DC_41A_n257G</w:t>
            </w:r>
          </w:p>
          <w:p w14:paraId="0475F0B3" w14:textId="77777777" w:rsidR="008D1E4A" w:rsidRPr="00EF5447" w:rsidRDefault="008D1E4A" w:rsidP="00C620E0">
            <w:pPr>
              <w:pStyle w:val="TAC"/>
              <w:rPr>
                <w:lang w:eastAsia="zh-CN"/>
              </w:rPr>
            </w:pPr>
            <w:r w:rsidRPr="00EF5447">
              <w:rPr>
                <w:lang w:eastAsia="zh-CN"/>
              </w:rPr>
              <w:t>DC_41A_n257H</w:t>
            </w:r>
          </w:p>
          <w:p w14:paraId="3B9FC617" w14:textId="77777777" w:rsidR="008D1E4A" w:rsidRPr="00EF5447" w:rsidRDefault="008D1E4A" w:rsidP="00C620E0">
            <w:pPr>
              <w:pStyle w:val="TAC"/>
              <w:rPr>
                <w:lang w:eastAsia="zh-CN"/>
              </w:rPr>
            </w:pPr>
            <w:r w:rsidRPr="00EF5447">
              <w:rPr>
                <w:lang w:eastAsia="zh-CN"/>
              </w:rPr>
              <w:t>DC_41A_n257I</w:t>
            </w:r>
          </w:p>
          <w:p w14:paraId="7B7F29A2" w14:textId="77777777" w:rsidR="008D1E4A" w:rsidRPr="00EF5447" w:rsidRDefault="008D1E4A" w:rsidP="00C620E0">
            <w:pPr>
              <w:pStyle w:val="TAC"/>
              <w:rPr>
                <w:lang w:eastAsia="zh-CN"/>
              </w:rPr>
            </w:pPr>
            <w:r w:rsidRPr="00EF5447">
              <w:rPr>
                <w:lang w:eastAsia="zh-CN"/>
              </w:rPr>
              <w:t>DC_41C_n78A</w:t>
            </w:r>
          </w:p>
          <w:p w14:paraId="586D1E6A" w14:textId="77777777" w:rsidR="008D1E4A" w:rsidRPr="00EF5447" w:rsidRDefault="008D1E4A" w:rsidP="00C620E0">
            <w:pPr>
              <w:pStyle w:val="TAC"/>
              <w:rPr>
                <w:lang w:eastAsia="zh-CN"/>
              </w:rPr>
            </w:pPr>
            <w:r w:rsidRPr="00EF5447">
              <w:rPr>
                <w:lang w:eastAsia="zh-CN"/>
              </w:rPr>
              <w:t>DC_41C_n257A</w:t>
            </w:r>
          </w:p>
          <w:p w14:paraId="6D34BE5E" w14:textId="77777777" w:rsidR="008D1E4A" w:rsidRPr="00EF5447" w:rsidRDefault="008D1E4A" w:rsidP="00C620E0">
            <w:pPr>
              <w:pStyle w:val="TAC"/>
              <w:rPr>
                <w:lang w:eastAsia="zh-CN"/>
              </w:rPr>
            </w:pPr>
            <w:r w:rsidRPr="00EF5447">
              <w:rPr>
                <w:lang w:eastAsia="zh-CN"/>
              </w:rPr>
              <w:t>DC_41C_n257G</w:t>
            </w:r>
          </w:p>
          <w:p w14:paraId="1B7811A3" w14:textId="77777777" w:rsidR="008D1E4A" w:rsidRPr="00EF5447" w:rsidRDefault="008D1E4A" w:rsidP="00C620E0">
            <w:pPr>
              <w:pStyle w:val="TAC"/>
              <w:rPr>
                <w:lang w:eastAsia="zh-CN"/>
              </w:rPr>
            </w:pPr>
            <w:r w:rsidRPr="00EF5447">
              <w:rPr>
                <w:lang w:eastAsia="zh-CN"/>
              </w:rPr>
              <w:t>DC_41C_n257H</w:t>
            </w:r>
          </w:p>
          <w:p w14:paraId="68496CDC" w14:textId="77777777" w:rsidR="008D1E4A" w:rsidRPr="00EF5447" w:rsidRDefault="008D1E4A" w:rsidP="00C620E0">
            <w:pPr>
              <w:pStyle w:val="TAC"/>
              <w:rPr>
                <w:lang w:eastAsia="zh-CN"/>
              </w:rPr>
            </w:pPr>
            <w:r w:rsidRPr="00EF5447">
              <w:rPr>
                <w:lang w:eastAsia="zh-CN"/>
              </w:rPr>
              <w:t>DC_41C_n257I</w:t>
            </w:r>
          </w:p>
          <w:p w14:paraId="63E21B2C" w14:textId="77777777" w:rsidR="008D1E4A" w:rsidRPr="00EF5447" w:rsidRDefault="008D1E4A" w:rsidP="00C620E0">
            <w:pPr>
              <w:pStyle w:val="TAC"/>
              <w:rPr>
                <w:lang w:eastAsia="zh-CN"/>
              </w:rPr>
            </w:pPr>
            <w:r w:rsidRPr="00EF5447">
              <w:rPr>
                <w:lang w:eastAsia="zh-CN"/>
              </w:rPr>
              <w:t>DC_42A_n257A</w:t>
            </w:r>
          </w:p>
          <w:p w14:paraId="74394C5C" w14:textId="77777777" w:rsidR="008D1E4A" w:rsidRPr="00EF5447" w:rsidRDefault="008D1E4A" w:rsidP="00C620E0">
            <w:pPr>
              <w:pStyle w:val="TAC"/>
              <w:rPr>
                <w:lang w:eastAsia="zh-CN"/>
              </w:rPr>
            </w:pPr>
            <w:r w:rsidRPr="00EF5447">
              <w:rPr>
                <w:lang w:eastAsia="zh-CN"/>
              </w:rPr>
              <w:t>DC_42A_n257G</w:t>
            </w:r>
          </w:p>
          <w:p w14:paraId="55335C68" w14:textId="77777777" w:rsidR="008D1E4A" w:rsidRPr="00EF5447" w:rsidRDefault="008D1E4A" w:rsidP="00C620E0">
            <w:pPr>
              <w:pStyle w:val="TAC"/>
              <w:rPr>
                <w:lang w:eastAsia="zh-CN"/>
              </w:rPr>
            </w:pPr>
            <w:r w:rsidRPr="00EF5447">
              <w:rPr>
                <w:lang w:eastAsia="zh-CN"/>
              </w:rPr>
              <w:t>DC_42A_n257H</w:t>
            </w:r>
          </w:p>
          <w:p w14:paraId="2E6CECB5" w14:textId="77777777" w:rsidR="008D1E4A" w:rsidRPr="00EF5447" w:rsidRDefault="008D1E4A" w:rsidP="00C620E0">
            <w:pPr>
              <w:pStyle w:val="TAC"/>
              <w:rPr>
                <w:lang w:eastAsia="zh-CN"/>
              </w:rPr>
            </w:pPr>
            <w:r w:rsidRPr="00EF5447">
              <w:rPr>
                <w:lang w:eastAsia="zh-CN"/>
              </w:rPr>
              <w:t>DC_42A_n257I</w:t>
            </w:r>
          </w:p>
          <w:p w14:paraId="23C196F3" w14:textId="77777777" w:rsidR="008D1E4A" w:rsidRPr="00EF5447" w:rsidRDefault="008D1E4A" w:rsidP="00C620E0">
            <w:pPr>
              <w:pStyle w:val="TAC"/>
              <w:rPr>
                <w:lang w:eastAsia="zh-CN"/>
              </w:rPr>
            </w:pPr>
            <w:r w:rsidRPr="00EF5447">
              <w:rPr>
                <w:lang w:eastAsia="zh-CN"/>
              </w:rPr>
              <w:t>DC_42C_n257A</w:t>
            </w:r>
          </w:p>
          <w:p w14:paraId="54C8AEC9" w14:textId="77777777" w:rsidR="008D1E4A" w:rsidRPr="00EF5447" w:rsidRDefault="008D1E4A" w:rsidP="00C620E0">
            <w:pPr>
              <w:pStyle w:val="TAC"/>
              <w:rPr>
                <w:lang w:eastAsia="zh-CN"/>
              </w:rPr>
            </w:pPr>
            <w:r w:rsidRPr="00EF5447">
              <w:rPr>
                <w:lang w:eastAsia="zh-CN"/>
              </w:rPr>
              <w:t>DC_42C_n257G</w:t>
            </w:r>
          </w:p>
          <w:p w14:paraId="31E62BF0" w14:textId="77777777" w:rsidR="008D1E4A" w:rsidRPr="00EF5447" w:rsidRDefault="008D1E4A" w:rsidP="00C620E0">
            <w:pPr>
              <w:pStyle w:val="TAC"/>
              <w:rPr>
                <w:lang w:eastAsia="zh-CN"/>
              </w:rPr>
            </w:pPr>
            <w:r w:rsidRPr="00EF5447">
              <w:rPr>
                <w:lang w:eastAsia="zh-CN"/>
              </w:rPr>
              <w:t>DC_42C_n257H</w:t>
            </w:r>
          </w:p>
          <w:p w14:paraId="663064A3" w14:textId="77777777" w:rsidR="008D1E4A" w:rsidRPr="00EF5447" w:rsidRDefault="008D1E4A" w:rsidP="00C620E0">
            <w:pPr>
              <w:pStyle w:val="TAC"/>
            </w:pPr>
            <w:r w:rsidRPr="00EF5447">
              <w:rPr>
                <w:lang w:eastAsia="zh-CN"/>
              </w:rPr>
              <w:t>DC_42C_n257I</w:t>
            </w:r>
          </w:p>
        </w:tc>
      </w:tr>
      <w:tr w:rsidR="008D1E4A" w:rsidRPr="00EF5447" w:rsidDel="00C35823" w14:paraId="611A44EA" w14:textId="77777777" w:rsidTr="00C620E0">
        <w:trPr>
          <w:trHeight w:val="187"/>
          <w:tblHeader/>
          <w:jc w:val="center"/>
        </w:trPr>
        <w:tc>
          <w:tcPr>
            <w:tcW w:w="7938" w:type="dxa"/>
            <w:gridSpan w:val="2"/>
            <w:shd w:val="clear" w:color="auto" w:fill="auto"/>
            <w:tcMar>
              <w:top w:w="28" w:type="dxa"/>
              <w:left w:w="28" w:type="dxa"/>
              <w:bottom w:w="28" w:type="dxa"/>
              <w:right w:w="28" w:type="dxa"/>
            </w:tcMar>
            <w:vAlign w:val="center"/>
          </w:tcPr>
          <w:p w14:paraId="12FBCDFE" w14:textId="77777777" w:rsidR="008D1E4A" w:rsidRPr="00EF5447" w:rsidRDefault="008D1E4A" w:rsidP="00C620E0">
            <w:pPr>
              <w:pStyle w:val="TAN"/>
              <w:rPr>
                <w:b/>
                <w:lang w:eastAsia="fi-FI"/>
              </w:rPr>
            </w:pPr>
            <w:r w:rsidRPr="00EF5447">
              <w:t>NOTE 1:</w:t>
            </w:r>
            <w:r w:rsidRPr="00EF5447">
              <w:tab/>
              <w:t>Uplink EN-DC configurations are the configurations supported by the present release of specifications</w:t>
            </w:r>
          </w:p>
        </w:tc>
      </w:tr>
    </w:tbl>
    <w:p w14:paraId="47D2B553" w14:textId="77777777" w:rsidR="008D1E4A" w:rsidRPr="00EF5447" w:rsidRDefault="008D1E4A" w:rsidP="008D1E4A"/>
    <w:p w14:paraId="798315B4" w14:textId="77777777" w:rsidR="008D1E4A" w:rsidRPr="00EF5447" w:rsidRDefault="008D1E4A" w:rsidP="008D1E4A">
      <w:pPr>
        <w:pStyle w:val="Heading3"/>
        <w:rPr>
          <w:lang w:eastAsia="zh-CN"/>
        </w:rPr>
      </w:pPr>
      <w:bookmarkStart w:id="2810" w:name="_Toc21351541"/>
      <w:bookmarkStart w:id="2811" w:name="_Toc29807123"/>
      <w:bookmarkStart w:id="2812" w:name="_Toc36648837"/>
      <w:bookmarkStart w:id="2813" w:name="_Toc36651562"/>
      <w:bookmarkStart w:id="2814" w:name="_Toc37256496"/>
      <w:bookmarkStart w:id="2815" w:name="_Toc37256837"/>
      <w:bookmarkStart w:id="2816" w:name="_Toc45890534"/>
      <w:bookmarkStart w:id="2817" w:name="_Toc45891758"/>
      <w:bookmarkStart w:id="2818" w:name="_Toc45892168"/>
      <w:bookmarkStart w:id="2819" w:name="_Toc45892578"/>
      <w:bookmarkStart w:id="2820" w:name="_Toc52352991"/>
      <w:bookmarkStart w:id="2821" w:name="_Toc53174814"/>
      <w:bookmarkStart w:id="2822" w:name="_Toc61378127"/>
      <w:bookmarkStart w:id="2823" w:name="_Toc61378602"/>
      <w:r w:rsidRPr="00EF5447">
        <w:lastRenderedPageBreak/>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34E49174" w14:textId="77777777" w:rsidR="008D1E4A" w:rsidRPr="00EF5447" w:rsidRDefault="008D1E4A" w:rsidP="008D1E4A">
      <w:pPr>
        <w:pStyle w:val="Heading4"/>
      </w:pPr>
      <w:bookmarkStart w:id="2824" w:name="_Toc21351542"/>
      <w:bookmarkStart w:id="2825" w:name="_Toc29807124"/>
      <w:bookmarkStart w:id="2826" w:name="_Toc36648838"/>
      <w:bookmarkStart w:id="2827" w:name="_Toc36651563"/>
      <w:bookmarkStart w:id="2828" w:name="_Toc37256497"/>
      <w:bookmarkStart w:id="2829" w:name="_Toc37256838"/>
      <w:bookmarkStart w:id="2830" w:name="_Toc45890535"/>
      <w:bookmarkStart w:id="2831" w:name="_Toc45891759"/>
      <w:bookmarkStart w:id="2832" w:name="_Toc45892169"/>
      <w:bookmarkStart w:id="2833" w:name="_Toc45892579"/>
      <w:bookmarkStart w:id="2834" w:name="_Toc52352992"/>
      <w:bookmarkStart w:id="2835" w:name="_Toc53174815"/>
      <w:bookmarkStart w:id="2836" w:name="_Toc61378128"/>
      <w:bookmarkStart w:id="2837" w:name="_Toc6137860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FACDABE" w14:textId="77777777" w:rsidR="008D1E4A" w:rsidRPr="00EF5447" w:rsidRDefault="008D1E4A" w:rsidP="008D1E4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D1E4A" w:rsidRPr="00EF5447" w14:paraId="253C5128" w14:textId="77777777" w:rsidTr="00C620E0">
        <w:trPr>
          <w:trHeight w:val="187"/>
          <w:tblHeader/>
          <w:jc w:val="center"/>
        </w:trPr>
        <w:tc>
          <w:tcPr>
            <w:tcW w:w="3823" w:type="dxa"/>
          </w:tcPr>
          <w:p w14:paraId="65508F6D" w14:textId="77777777" w:rsidR="008D1E4A" w:rsidRPr="00EF5447" w:rsidRDefault="008D1E4A" w:rsidP="00C620E0">
            <w:pPr>
              <w:pStyle w:val="TAH"/>
              <w:rPr>
                <w:lang w:eastAsia="fi-FI"/>
              </w:rPr>
            </w:pPr>
            <w:r w:rsidRPr="00EF5447">
              <w:rPr>
                <w:lang w:eastAsia="zh-CN"/>
              </w:rPr>
              <w:lastRenderedPageBreak/>
              <w:t>Downlink NR DC</w:t>
            </w:r>
          </w:p>
          <w:p w14:paraId="5E9B31B8" w14:textId="77777777" w:rsidR="008D1E4A" w:rsidRPr="00EF5447" w:rsidRDefault="008D1E4A" w:rsidP="00C620E0">
            <w:pPr>
              <w:pStyle w:val="TAH"/>
              <w:rPr>
                <w:lang w:eastAsia="fi-FI"/>
              </w:rPr>
            </w:pPr>
            <w:r w:rsidRPr="00EF5447">
              <w:rPr>
                <w:lang w:eastAsia="fi-FI"/>
              </w:rPr>
              <w:t>configuration</w:t>
            </w:r>
          </w:p>
        </w:tc>
        <w:tc>
          <w:tcPr>
            <w:tcW w:w="3969" w:type="dxa"/>
          </w:tcPr>
          <w:p w14:paraId="02CF59FB" w14:textId="77777777" w:rsidR="008D1E4A" w:rsidRPr="00EF5447" w:rsidRDefault="008D1E4A" w:rsidP="00C620E0">
            <w:pPr>
              <w:pStyle w:val="TAH"/>
              <w:rPr>
                <w:lang w:eastAsia="fi-FI"/>
              </w:rPr>
            </w:pPr>
            <w:r w:rsidRPr="00EF5447">
              <w:rPr>
                <w:lang w:eastAsia="fi-FI"/>
              </w:rPr>
              <w:t xml:space="preserve">Uplink </w:t>
            </w:r>
            <w:r w:rsidRPr="00EF5447">
              <w:rPr>
                <w:lang w:eastAsia="zh-CN"/>
              </w:rPr>
              <w:t>NR DC</w:t>
            </w:r>
          </w:p>
          <w:p w14:paraId="67BBA881" w14:textId="77777777" w:rsidR="008D1E4A" w:rsidRPr="00EF5447" w:rsidRDefault="008D1E4A" w:rsidP="00C620E0">
            <w:pPr>
              <w:pStyle w:val="TAH"/>
              <w:rPr>
                <w:lang w:eastAsia="fi-FI"/>
              </w:rPr>
            </w:pPr>
            <w:r w:rsidRPr="00EF5447">
              <w:rPr>
                <w:lang w:eastAsia="fi-FI"/>
              </w:rPr>
              <w:t>configuration</w:t>
            </w:r>
          </w:p>
        </w:tc>
      </w:tr>
      <w:tr w:rsidR="008D1E4A" w:rsidRPr="00EF5447" w14:paraId="41D949B0" w14:textId="77777777" w:rsidTr="00C620E0">
        <w:trPr>
          <w:trHeight w:val="187"/>
          <w:jc w:val="center"/>
        </w:trPr>
        <w:tc>
          <w:tcPr>
            <w:tcW w:w="3823" w:type="dxa"/>
          </w:tcPr>
          <w:p w14:paraId="1602326B" w14:textId="77777777" w:rsidR="008D1E4A" w:rsidRPr="0090054D" w:rsidRDefault="008D1E4A" w:rsidP="00C620E0">
            <w:pPr>
              <w:pStyle w:val="TAC"/>
              <w:rPr>
                <w:lang w:eastAsia="ja-JP"/>
              </w:rPr>
            </w:pPr>
            <w:r w:rsidRPr="0090054D">
              <w:rPr>
                <w:rFonts w:hint="eastAsia"/>
                <w:lang w:eastAsia="ja-JP"/>
              </w:rPr>
              <w:t>DC_n1A-n257A</w:t>
            </w:r>
          </w:p>
          <w:p w14:paraId="6D54DFE7" w14:textId="77777777" w:rsidR="008D1E4A" w:rsidRPr="0090054D" w:rsidRDefault="008D1E4A" w:rsidP="00C620E0">
            <w:pPr>
              <w:pStyle w:val="TAC"/>
              <w:rPr>
                <w:lang w:eastAsia="ja-JP"/>
              </w:rPr>
            </w:pPr>
            <w:r w:rsidRPr="0090054D">
              <w:rPr>
                <w:rFonts w:hint="eastAsia"/>
                <w:lang w:eastAsia="ja-JP"/>
              </w:rPr>
              <w:t>DC_n1A-n257G</w:t>
            </w:r>
          </w:p>
          <w:p w14:paraId="6C1E8120" w14:textId="77777777" w:rsidR="008D1E4A" w:rsidRPr="0090054D" w:rsidRDefault="008D1E4A" w:rsidP="00C620E0">
            <w:pPr>
              <w:pStyle w:val="TAC"/>
              <w:rPr>
                <w:lang w:eastAsia="ja-JP"/>
              </w:rPr>
            </w:pPr>
            <w:r w:rsidRPr="0090054D">
              <w:rPr>
                <w:rFonts w:hint="eastAsia"/>
                <w:lang w:eastAsia="ja-JP"/>
              </w:rPr>
              <w:t>DC_n1A-n257H</w:t>
            </w:r>
          </w:p>
          <w:p w14:paraId="694C8B27" w14:textId="77777777" w:rsidR="008D1E4A" w:rsidRPr="0090054D" w:rsidRDefault="008D1E4A" w:rsidP="00C620E0">
            <w:pPr>
              <w:pStyle w:val="TAC"/>
              <w:rPr>
                <w:lang w:eastAsia="ja-JP"/>
              </w:rPr>
            </w:pPr>
            <w:r w:rsidRPr="0090054D">
              <w:rPr>
                <w:rFonts w:hint="eastAsia"/>
                <w:lang w:eastAsia="ja-JP"/>
              </w:rPr>
              <w:t>DC_n1A-n257I</w:t>
            </w:r>
          </w:p>
        </w:tc>
        <w:tc>
          <w:tcPr>
            <w:tcW w:w="3969" w:type="dxa"/>
          </w:tcPr>
          <w:p w14:paraId="388351FA" w14:textId="77777777" w:rsidR="008D1E4A" w:rsidRDefault="008D1E4A" w:rsidP="00C620E0">
            <w:pPr>
              <w:pStyle w:val="TAC"/>
              <w:rPr>
                <w:lang w:eastAsia="ja-JP"/>
              </w:rPr>
            </w:pPr>
            <w:r>
              <w:rPr>
                <w:rFonts w:hint="eastAsia"/>
                <w:lang w:eastAsia="ja-JP"/>
              </w:rPr>
              <w:t>DC_n1A-n257A</w:t>
            </w:r>
          </w:p>
          <w:p w14:paraId="20ECB27F" w14:textId="77777777" w:rsidR="008D1E4A" w:rsidRDefault="008D1E4A" w:rsidP="00C620E0">
            <w:pPr>
              <w:pStyle w:val="TAC"/>
              <w:rPr>
                <w:lang w:eastAsia="ja-JP"/>
              </w:rPr>
            </w:pPr>
            <w:r>
              <w:rPr>
                <w:rFonts w:hint="eastAsia"/>
                <w:lang w:eastAsia="ja-JP"/>
              </w:rPr>
              <w:t>DC_n1A-n257G</w:t>
            </w:r>
          </w:p>
          <w:p w14:paraId="33888156" w14:textId="77777777" w:rsidR="008D1E4A" w:rsidRDefault="008D1E4A" w:rsidP="00C620E0">
            <w:pPr>
              <w:pStyle w:val="TAC"/>
              <w:rPr>
                <w:lang w:eastAsia="ja-JP"/>
              </w:rPr>
            </w:pPr>
            <w:r>
              <w:rPr>
                <w:rFonts w:hint="eastAsia"/>
                <w:lang w:eastAsia="ja-JP"/>
              </w:rPr>
              <w:t>DC_n1A-n257H</w:t>
            </w:r>
          </w:p>
          <w:p w14:paraId="16D699DC" w14:textId="77777777" w:rsidR="008D1E4A" w:rsidRPr="00EF5447" w:rsidRDefault="008D1E4A" w:rsidP="00C620E0">
            <w:pPr>
              <w:pStyle w:val="TAC"/>
              <w:rPr>
                <w:lang w:eastAsia="ja-JP"/>
              </w:rPr>
            </w:pPr>
            <w:r>
              <w:rPr>
                <w:rFonts w:hint="eastAsia"/>
                <w:lang w:eastAsia="ja-JP"/>
              </w:rPr>
              <w:t>DC_n1A-n257I</w:t>
            </w:r>
          </w:p>
        </w:tc>
      </w:tr>
      <w:tr w:rsidR="008D1E4A" w:rsidRPr="00EF5447" w14:paraId="3A4EA36F" w14:textId="77777777" w:rsidTr="00C620E0">
        <w:trPr>
          <w:trHeight w:val="187"/>
          <w:jc w:val="center"/>
        </w:trPr>
        <w:tc>
          <w:tcPr>
            <w:tcW w:w="3823" w:type="dxa"/>
          </w:tcPr>
          <w:p w14:paraId="47ECCAB1" w14:textId="77777777" w:rsidR="008D1E4A" w:rsidRPr="0090054D" w:rsidRDefault="008D1E4A" w:rsidP="00C620E0">
            <w:pPr>
              <w:pStyle w:val="TAC"/>
              <w:rPr>
                <w:lang w:eastAsia="ja-JP"/>
              </w:rPr>
            </w:pPr>
            <w:r w:rsidRPr="0090054D">
              <w:rPr>
                <w:rFonts w:hint="eastAsia"/>
                <w:lang w:eastAsia="ja-JP"/>
              </w:rPr>
              <w:t>DC_n1A-n258A</w:t>
            </w:r>
          </w:p>
          <w:p w14:paraId="6228B566" w14:textId="77777777" w:rsidR="008D1E4A" w:rsidRPr="0090054D" w:rsidRDefault="008D1E4A" w:rsidP="00C620E0">
            <w:pPr>
              <w:pStyle w:val="TAC"/>
              <w:rPr>
                <w:lang w:eastAsia="ja-JP"/>
              </w:rPr>
            </w:pPr>
            <w:r w:rsidRPr="0090054D">
              <w:rPr>
                <w:rFonts w:hint="eastAsia"/>
                <w:lang w:eastAsia="ja-JP"/>
              </w:rPr>
              <w:t>DC_n1A-n258G</w:t>
            </w:r>
          </w:p>
          <w:p w14:paraId="4EC406BC" w14:textId="77777777" w:rsidR="008D1E4A" w:rsidRPr="0090054D" w:rsidRDefault="008D1E4A" w:rsidP="00C620E0">
            <w:pPr>
              <w:pStyle w:val="TAC"/>
              <w:rPr>
                <w:lang w:eastAsia="ja-JP"/>
              </w:rPr>
            </w:pPr>
            <w:r w:rsidRPr="0090054D">
              <w:rPr>
                <w:rFonts w:hint="eastAsia"/>
                <w:lang w:eastAsia="ja-JP"/>
              </w:rPr>
              <w:t>DC_n1A-n258H</w:t>
            </w:r>
          </w:p>
          <w:p w14:paraId="51433DBA" w14:textId="77777777" w:rsidR="008D1E4A" w:rsidRPr="0090054D" w:rsidRDefault="008D1E4A" w:rsidP="00C620E0">
            <w:pPr>
              <w:pStyle w:val="TAC"/>
              <w:rPr>
                <w:lang w:eastAsia="ja-JP"/>
              </w:rPr>
            </w:pPr>
            <w:r w:rsidRPr="0090054D">
              <w:rPr>
                <w:rFonts w:hint="eastAsia"/>
                <w:lang w:eastAsia="ja-JP"/>
              </w:rPr>
              <w:t>DC_n1A-n258I</w:t>
            </w:r>
          </w:p>
          <w:p w14:paraId="1BA3E3D6" w14:textId="77777777" w:rsidR="008D1E4A" w:rsidRPr="0090054D" w:rsidRDefault="008D1E4A" w:rsidP="00C620E0">
            <w:pPr>
              <w:pStyle w:val="TAC"/>
              <w:rPr>
                <w:lang w:eastAsia="ja-JP"/>
              </w:rPr>
            </w:pPr>
            <w:r w:rsidRPr="0090054D">
              <w:rPr>
                <w:rFonts w:hint="eastAsia"/>
                <w:lang w:eastAsia="ja-JP"/>
              </w:rPr>
              <w:t>DC_n1A-n258J</w:t>
            </w:r>
          </w:p>
          <w:p w14:paraId="7968455B" w14:textId="77777777" w:rsidR="008D1E4A" w:rsidRPr="0090054D" w:rsidRDefault="008D1E4A" w:rsidP="00C620E0">
            <w:pPr>
              <w:pStyle w:val="TAC"/>
              <w:rPr>
                <w:lang w:eastAsia="ja-JP"/>
              </w:rPr>
            </w:pPr>
            <w:r w:rsidRPr="0090054D">
              <w:rPr>
                <w:rFonts w:hint="eastAsia"/>
                <w:lang w:eastAsia="ja-JP"/>
              </w:rPr>
              <w:t>DC_n1A-n258K</w:t>
            </w:r>
          </w:p>
          <w:p w14:paraId="3039B23D" w14:textId="77777777" w:rsidR="008D1E4A" w:rsidRPr="0090054D" w:rsidRDefault="008D1E4A" w:rsidP="00C620E0">
            <w:pPr>
              <w:pStyle w:val="TAC"/>
              <w:rPr>
                <w:lang w:eastAsia="ja-JP"/>
              </w:rPr>
            </w:pPr>
            <w:r w:rsidRPr="0090054D">
              <w:rPr>
                <w:rFonts w:hint="eastAsia"/>
                <w:lang w:eastAsia="ja-JP"/>
              </w:rPr>
              <w:t>DC_n1A-n258L</w:t>
            </w:r>
          </w:p>
          <w:p w14:paraId="3077A381" w14:textId="77777777" w:rsidR="008D1E4A" w:rsidRPr="0090054D" w:rsidRDefault="008D1E4A" w:rsidP="00C620E0">
            <w:pPr>
              <w:pStyle w:val="TAC"/>
              <w:rPr>
                <w:lang w:eastAsia="ja-JP"/>
              </w:rPr>
            </w:pPr>
            <w:r w:rsidRPr="0090054D">
              <w:rPr>
                <w:rFonts w:hint="eastAsia"/>
                <w:lang w:eastAsia="ja-JP"/>
              </w:rPr>
              <w:t>DC_n1A-n258M</w:t>
            </w:r>
          </w:p>
        </w:tc>
        <w:tc>
          <w:tcPr>
            <w:tcW w:w="3969" w:type="dxa"/>
          </w:tcPr>
          <w:p w14:paraId="78C8616E" w14:textId="77777777" w:rsidR="008D1E4A" w:rsidRPr="0090054D" w:rsidRDefault="008D1E4A" w:rsidP="00C620E0">
            <w:pPr>
              <w:pStyle w:val="TAC"/>
              <w:rPr>
                <w:szCs w:val="18"/>
              </w:rPr>
            </w:pPr>
            <w:r>
              <w:rPr>
                <w:szCs w:val="18"/>
              </w:rPr>
              <w:t>DC_n1A-n258A</w:t>
            </w:r>
          </w:p>
        </w:tc>
      </w:tr>
      <w:tr w:rsidR="008D1E4A" w:rsidRPr="00EF5447" w14:paraId="095A7BDD" w14:textId="77777777" w:rsidTr="00C620E0">
        <w:trPr>
          <w:trHeight w:val="187"/>
          <w:jc w:val="center"/>
        </w:trPr>
        <w:tc>
          <w:tcPr>
            <w:tcW w:w="3823" w:type="dxa"/>
          </w:tcPr>
          <w:p w14:paraId="75E0B782" w14:textId="77777777" w:rsidR="008D1E4A" w:rsidRPr="0090054D" w:rsidRDefault="008D1E4A" w:rsidP="00C620E0">
            <w:pPr>
              <w:pStyle w:val="TAC"/>
              <w:rPr>
                <w:rFonts w:cs="Arial"/>
                <w:szCs w:val="18"/>
                <w:lang w:eastAsia="ja-JP"/>
              </w:rPr>
            </w:pPr>
            <w:r w:rsidRPr="0090054D">
              <w:rPr>
                <w:rFonts w:cs="Arial"/>
                <w:szCs w:val="18"/>
                <w:lang w:eastAsia="ja-JP"/>
              </w:rPr>
              <w:t>DC_n2A-n260A</w:t>
            </w:r>
          </w:p>
          <w:p w14:paraId="48ECDC6E" w14:textId="77777777" w:rsidR="008D1E4A" w:rsidRPr="0090054D" w:rsidRDefault="008D1E4A" w:rsidP="00C620E0">
            <w:pPr>
              <w:pStyle w:val="TAC"/>
              <w:rPr>
                <w:rFonts w:cs="Arial"/>
                <w:szCs w:val="18"/>
                <w:lang w:eastAsia="ja-JP"/>
              </w:rPr>
            </w:pPr>
            <w:r w:rsidRPr="0090054D">
              <w:rPr>
                <w:rFonts w:cs="Arial"/>
                <w:szCs w:val="18"/>
                <w:lang w:eastAsia="ja-JP"/>
              </w:rPr>
              <w:t>DC_n2A-n260G</w:t>
            </w:r>
          </w:p>
          <w:p w14:paraId="41D13882" w14:textId="77777777" w:rsidR="008D1E4A" w:rsidRPr="0090054D" w:rsidRDefault="008D1E4A" w:rsidP="00C620E0">
            <w:pPr>
              <w:pStyle w:val="TAC"/>
              <w:rPr>
                <w:rFonts w:cs="Arial"/>
                <w:szCs w:val="18"/>
                <w:lang w:eastAsia="ja-JP"/>
              </w:rPr>
            </w:pPr>
            <w:r w:rsidRPr="0090054D">
              <w:rPr>
                <w:rFonts w:cs="Arial"/>
                <w:szCs w:val="18"/>
                <w:lang w:eastAsia="ja-JP"/>
              </w:rPr>
              <w:t>DC_n2A-n260H</w:t>
            </w:r>
          </w:p>
          <w:p w14:paraId="1271B72F" w14:textId="77777777" w:rsidR="008D1E4A" w:rsidRPr="0090054D" w:rsidRDefault="008D1E4A" w:rsidP="00C620E0">
            <w:pPr>
              <w:pStyle w:val="TAC"/>
              <w:rPr>
                <w:rFonts w:cs="Arial"/>
                <w:szCs w:val="18"/>
                <w:lang w:eastAsia="ja-JP"/>
              </w:rPr>
            </w:pPr>
            <w:r w:rsidRPr="0090054D">
              <w:rPr>
                <w:rFonts w:cs="Arial"/>
                <w:szCs w:val="18"/>
                <w:lang w:eastAsia="ja-JP"/>
              </w:rPr>
              <w:t>DC_n2A-n260I</w:t>
            </w:r>
          </w:p>
          <w:p w14:paraId="2F8D4564" w14:textId="77777777" w:rsidR="008D1E4A" w:rsidRPr="0090054D" w:rsidRDefault="008D1E4A" w:rsidP="00C620E0">
            <w:pPr>
              <w:pStyle w:val="TAC"/>
              <w:rPr>
                <w:rFonts w:cs="Arial"/>
                <w:szCs w:val="18"/>
                <w:lang w:eastAsia="ja-JP"/>
              </w:rPr>
            </w:pPr>
            <w:r w:rsidRPr="0090054D">
              <w:rPr>
                <w:rFonts w:cs="Arial"/>
                <w:szCs w:val="18"/>
                <w:lang w:eastAsia="ja-JP"/>
              </w:rPr>
              <w:t>DC_n2A-n260J</w:t>
            </w:r>
          </w:p>
          <w:p w14:paraId="59ABD376" w14:textId="77777777" w:rsidR="008D1E4A" w:rsidRPr="0090054D" w:rsidRDefault="008D1E4A" w:rsidP="00C620E0">
            <w:pPr>
              <w:pStyle w:val="TAC"/>
              <w:rPr>
                <w:rFonts w:cs="Arial"/>
                <w:szCs w:val="18"/>
                <w:lang w:eastAsia="ja-JP"/>
              </w:rPr>
            </w:pPr>
            <w:r w:rsidRPr="0090054D">
              <w:rPr>
                <w:rFonts w:cs="Arial"/>
                <w:szCs w:val="18"/>
                <w:lang w:eastAsia="ja-JP"/>
              </w:rPr>
              <w:t>DC_n2A-n260K</w:t>
            </w:r>
          </w:p>
          <w:p w14:paraId="2FDC304F" w14:textId="77777777" w:rsidR="008D1E4A" w:rsidRPr="0090054D" w:rsidRDefault="008D1E4A" w:rsidP="00C620E0">
            <w:pPr>
              <w:pStyle w:val="TAC"/>
              <w:rPr>
                <w:rFonts w:cs="Arial"/>
                <w:szCs w:val="18"/>
                <w:lang w:eastAsia="ja-JP"/>
              </w:rPr>
            </w:pPr>
            <w:r w:rsidRPr="0090054D">
              <w:rPr>
                <w:rFonts w:cs="Arial"/>
                <w:szCs w:val="18"/>
                <w:lang w:eastAsia="ja-JP"/>
              </w:rPr>
              <w:t>DC_n2A-n260L</w:t>
            </w:r>
          </w:p>
          <w:p w14:paraId="2D360365" w14:textId="77777777" w:rsidR="008D1E4A" w:rsidRPr="0090054D" w:rsidRDefault="008D1E4A" w:rsidP="00C620E0">
            <w:pPr>
              <w:pStyle w:val="TAC"/>
              <w:rPr>
                <w:lang w:eastAsia="ja-JP"/>
              </w:rPr>
            </w:pPr>
            <w:r w:rsidRPr="0090054D">
              <w:rPr>
                <w:rFonts w:cs="Arial"/>
                <w:szCs w:val="18"/>
                <w:lang w:eastAsia="ja-JP"/>
              </w:rPr>
              <w:t>DC_n2A-n260M</w:t>
            </w:r>
          </w:p>
        </w:tc>
        <w:tc>
          <w:tcPr>
            <w:tcW w:w="3969" w:type="dxa"/>
          </w:tcPr>
          <w:p w14:paraId="0C2CF21E" w14:textId="77777777" w:rsidR="008D1E4A" w:rsidRDefault="008D1E4A" w:rsidP="00C620E0">
            <w:pPr>
              <w:pStyle w:val="TAC"/>
              <w:rPr>
                <w:rFonts w:cs="Arial"/>
                <w:szCs w:val="18"/>
              </w:rPr>
            </w:pPr>
            <w:r>
              <w:rPr>
                <w:rFonts w:cs="Arial"/>
                <w:szCs w:val="18"/>
              </w:rPr>
              <w:t>DC_n2A-n260A</w:t>
            </w:r>
          </w:p>
          <w:p w14:paraId="335113C2" w14:textId="77777777" w:rsidR="008D1E4A" w:rsidRDefault="008D1E4A" w:rsidP="00C620E0">
            <w:pPr>
              <w:pStyle w:val="TAC"/>
              <w:rPr>
                <w:rFonts w:cs="Arial"/>
                <w:szCs w:val="18"/>
              </w:rPr>
            </w:pPr>
            <w:r>
              <w:rPr>
                <w:rFonts w:cs="Arial"/>
                <w:szCs w:val="18"/>
              </w:rPr>
              <w:t>DC_n2A-n260G</w:t>
            </w:r>
          </w:p>
          <w:p w14:paraId="486FCF6B" w14:textId="77777777" w:rsidR="008D1E4A" w:rsidRDefault="008D1E4A" w:rsidP="00C620E0">
            <w:pPr>
              <w:pStyle w:val="TAC"/>
              <w:rPr>
                <w:rFonts w:cs="Arial"/>
                <w:szCs w:val="18"/>
              </w:rPr>
            </w:pPr>
            <w:r>
              <w:rPr>
                <w:rFonts w:cs="Arial"/>
                <w:szCs w:val="18"/>
              </w:rPr>
              <w:t>DC_n2A-n260H</w:t>
            </w:r>
          </w:p>
          <w:p w14:paraId="047522D4" w14:textId="77777777" w:rsidR="008D1E4A" w:rsidRDefault="008D1E4A" w:rsidP="00C620E0">
            <w:pPr>
              <w:pStyle w:val="TAC"/>
              <w:rPr>
                <w:rFonts w:cs="Arial"/>
                <w:szCs w:val="18"/>
              </w:rPr>
            </w:pPr>
            <w:r>
              <w:rPr>
                <w:rFonts w:cs="Arial"/>
                <w:szCs w:val="18"/>
              </w:rPr>
              <w:t>DC_n2A-n260I</w:t>
            </w:r>
          </w:p>
          <w:p w14:paraId="1CC5C229" w14:textId="77777777" w:rsidR="008D1E4A" w:rsidRDefault="008D1E4A" w:rsidP="00C620E0">
            <w:pPr>
              <w:pStyle w:val="TAC"/>
              <w:rPr>
                <w:rFonts w:cs="Arial"/>
                <w:szCs w:val="18"/>
              </w:rPr>
            </w:pPr>
            <w:r>
              <w:rPr>
                <w:rFonts w:cs="Arial"/>
                <w:szCs w:val="18"/>
              </w:rPr>
              <w:t>DC_n2A-n260K</w:t>
            </w:r>
          </w:p>
          <w:p w14:paraId="69B659A3" w14:textId="77777777" w:rsidR="008D1E4A" w:rsidRDefault="008D1E4A" w:rsidP="00C620E0">
            <w:pPr>
              <w:pStyle w:val="TAC"/>
              <w:rPr>
                <w:rFonts w:cs="Arial"/>
                <w:szCs w:val="18"/>
              </w:rPr>
            </w:pPr>
            <w:r>
              <w:rPr>
                <w:rFonts w:cs="Arial"/>
                <w:szCs w:val="18"/>
              </w:rPr>
              <w:t>DC_n2A-n260L</w:t>
            </w:r>
          </w:p>
          <w:p w14:paraId="1399ABA4" w14:textId="77777777" w:rsidR="008D1E4A" w:rsidRPr="00EF5447" w:rsidRDefault="008D1E4A" w:rsidP="00C620E0">
            <w:pPr>
              <w:pStyle w:val="TAC"/>
              <w:rPr>
                <w:lang w:eastAsia="ja-JP"/>
              </w:rPr>
            </w:pPr>
            <w:r>
              <w:rPr>
                <w:rFonts w:cs="Arial"/>
                <w:szCs w:val="18"/>
              </w:rPr>
              <w:t>DC_n2A-n260M</w:t>
            </w:r>
          </w:p>
        </w:tc>
      </w:tr>
      <w:tr w:rsidR="008D1E4A" w:rsidRPr="00EF5447" w14:paraId="381B4EA8" w14:textId="77777777" w:rsidTr="00C620E0">
        <w:trPr>
          <w:trHeight w:val="187"/>
          <w:jc w:val="center"/>
        </w:trPr>
        <w:tc>
          <w:tcPr>
            <w:tcW w:w="3823" w:type="dxa"/>
          </w:tcPr>
          <w:p w14:paraId="6F4E731F" w14:textId="77777777" w:rsidR="008D1E4A" w:rsidRPr="0090054D" w:rsidRDefault="008D1E4A" w:rsidP="00C620E0">
            <w:pPr>
              <w:pStyle w:val="TAC"/>
              <w:rPr>
                <w:rFonts w:cs="Arial"/>
                <w:szCs w:val="18"/>
                <w:lang w:eastAsia="ja-JP"/>
              </w:rPr>
            </w:pPr>
            <w:r w:rsidRPr="0090054D">
              <w:rPr>
                <w:rFonts w:cs="Arial"/>
                <w:szCs w:val="18"/>
                <w:lang w:eastAsia="ja-JP"/>
              </w:rPr>
              <w:t>DC_n2A-n261A</w:t>
            </w:r>
          </w:p>
          <w:p w14:paraId="2FA3620D" w14:textId="77777777" w:rsidR="008D1E4A" w:rsidRPr="0090054D" w:rsidRDefault="008D1E4A" w:rsidP="00C620E0">
            <w:pPr>
              <w:pStyle w:val="TAC"/>
              <w:rPr>
                <w:rFonts w:cs="Arial"/>
                <w:szCs w:val="18"/>
                <w:lang w:eastAsia="ja-JP"/>
              </w:rPr>
            </w:pPr>
            <w:r w:rsidRPr="0090054D">
              <w:rPr>
                <w:rFonts w:cs="Arial"/>
                <w:szCs w:val="18"/>
                <w:lang w:eastAsia="ja-JP"/>
              </w:rPr>
              <w:t>DC_n2A-n261G</w:t>
            </w:r>
          </w:p>
          <w:p w14:paraId="29F554E1" w14:textId="77777777" w:rsidR="008D1E4A" w:rsidRPr="0090054D" w:rsidRDefault="008D1E4A" w:rsidP="00C620E0">
            <w:pPr>
              <w:pStyle w:val="TAC"/>
              <w:rPr>
                <w:rFonts w:cs="Arial"/>
                <w:szCs w:val="18"/>
                <w:lang w:eastAsia="ja-JP"/>
              </w:rPr>
            </w:pPr>
            <w:r w:rsidRPr="0090054D">
              <w:rPr>
                <w:rFonts w:cs="Arial"/>
                <w:szCs w:val="18"/>
                <w:lang w:eastAsia="ja-JP"/>
              </w:rPr>
              <w:t>DC_n2A-n261H</w:t>
            </w:r>
          </w:p>
          <w:p w14:paraId="43C61281" w14:textId="77777777" w:rsidR="008D1E4A" w:rsidRPr="0090054D" w:rsidRDefault="008D1E4A" w:rsidP="00C620E0">
            <w:pPr>
              <w:pStyle w:val="TAC"/>
              <w:rPr>
                <w:rFonts w:cs="Arial"/>
                <w:szCs w:val="18"/>
                <w:lang w:eastAsia="ja-JP"/>
              </w:rPr>
            </w:pPr>
            <w:r w:rsidRPr="0090054D">
              <w:rPr>
                <w:rFonts w:cs="Arial"/>
                <w:szCs w:val="18"/>
                <w:lang w:eastAsia="ja-JP"/>
              </w:rPr>
              <w:t>DC_n2A-n261I</w:t>
            </w:r>
          </w:p>
          <w:p w14:paraId="20C0C5BE" w14:textId="77777777" w:rsidR="008D1E4A" w:rsidRPr="0090054D" w:rsidRDefault="008D1E4A" w:rsidP="00C620E0">
            <w:pPr>
              <w:pStyle w:val="TAC"/>
              <w:rPr>
                <w:rFonts w:cs="Arial"/>
                <w:szCs w:val="18"/>
                <w:lang w:eastAsia="ja-JP"/>
              </w:rPr>
            </w:pPr>
            <w:r w:rsidRPr="0090054D">
              <w:rPr>
                <w:rFonts w:cs="Arial"/>
                <w:szCs w:val="18"/>
                <w:lang w:eastAsia="ja-JP"/>
              </w:rPr>
              <w:t>DC_n2A-n261J</w:t>
            </w:r>
          </w:p>
          <w:p w14:paraId="1E6ECC90" w14:textId="77777777" w:rsidR="008D1E4A" w:rsidRPr="0090054D" w:rsidRDefault="008D1E4A" w:rsidP="00C620E0">
            <w:pPr>
              <w:pStyle w:val="TAC"/>
              <w:rPr>
                <w:rFonts w:cs="Arial"/>
                <w:szCs w:val="18"/>
                <w:lang w:eastAsia="ja-JP"/>
              </w:rPr>
            </w:pPr>
            <w:r w:rsidRPr="0090054D">
              <w:rPr>
                <w:rFonts w:cs="Arial"/>
                <w:szCs w:val="18"/>
                <w:lang w:eastAsia="ja-JP"/>
              </w:rPr>
              <w:t>DC_n2A-n261K</w:t>
            </w:r>
          </w:p>
          <w:p w14:paraId="1BAA6F2E" w14:textId="77777777" w:rsidR="008D1E4A" w:rsidRPr="0090054D" w:rsidRDefault="008D1E4A" w:rsidP="00C620E0">
            <w:pPr>
              <w:pStyle w:val="TAC"/>
              <w:rPr>
                <w:rFonts w:cs="Arial"/>
                <w:szCs w:val="18"/>
                <w:lang w:eastAsia="ja-JP"/>
              </w:rPr>
            </w:pPr>
            <w:r w:rsidRPr="0090054D">
              <w:rPr>
                <w:rFonts w:cs="Arial"/>
                <w:szCs w:val="18"/>
                <w:lang w:eastAsia="ja-JP"/>
              </w:rPr>
              <w:t>DC_n2A-n261L</w:t>
            </w:r>
          </w:p>
          <w:p w14:paraId="7477FA65" w14:textId="77777777" w:rsidR="008D1E4A" w:rsidRPr="0090054D" w:rsidRDefault="008D1E4A" w:rsidP="00C620E0">
            <w:pPr>
              <w:pStyle w:val="TAC"/>
              <w:rPr>
                <w:lang w:eastAsia="ja-JP"/>
              </w:rPr>
            </w:pPr>
            <w:r w:rsidRPr="0090054D">
              <w:rPr>
                <w:rFonts w:cs="Arial"/>
                <w:szCs w:val="18"/>
                <w:lang w:eastAsia="ja-JP"/>
              </w:rPr>
              <w:t>DC_n2A-n261M</w:t>
            </w:r>
          </w:p>
        </w:tc>
        <w:tc>
          <w:tcPr>
            <w:tcW w:w="3969" w:type="dxa"/>
          </w:tcPr>
          <w:p w14:paraId="39CDE7DB" w14:textId="77777777" w:rsidR="008D1E4A" w:rsidRDefault="008D1E4A" w:rsidP="00C620E0">
            <w:pPr>
              <w:pStyle w:val="TAC"/>
              <w:rPr>
                <w:rFonts w:cs="Arial"/>
                <w:szCs w:val="18"/>
              </w:rPr>
            </w:pPr>
            <w:r>
              <w:rPr>
                <w:rFonts w:cs="Arial"/>
                <w:szCs w:val="18"/>
              </w:rPr>
              <w:t>DC_n2A-n261A</w:t>
            </w:r>
          </w:p>
          <w:p w14:paraId="2B449D71" w14:textId="77777777" w:rsidR="008D1E4A" w:rsidRDefault="008D1E4A" w:rsidP="00C620E0">
            <w:pPr>
              <w:pStyle w:val="TAC"/>
              <w:rPr>
                <w:rFonts w:cs="Arial"/>
                <w:szCs w:val="18"/>
              </w:rPr>
            </w:pPr>
            <w:r>
              <w:rPr>
                <w:rFonts w:cs="Arial"/>
                <w:szCs w:val="18"/>
              </w:rPr>
              <w:t>DC_n2A-n261G</w:t>
            </w:r>
          </w:p>
          <w:p w14:paraId="0258CC93" w14:textId="77777777" w:rsidR="008D1E4A" w:rsidRDefault="008D1E4A" w:rsidP="00C620E0">
            <w:pPr>
              <w:pStyle w:val="TAC"/>
              <w:rPr>
                <w:rFonts w:cs="Arial"/>
                <w:szCs w:val="18"/>
              </w:rPr>
            </w:pPr>
            <w:r>
              <w:rPr>
                <w:rFonts w:cs="Arial"/>
                <w:szCs w:val="18"/>
              </w:rPr>
              <w:t>DC_n2A-n261H</w:t>
            </w:r>
          </w:p>
          <w:p w14:paraId="23ACD2AF" w14:textId="77777777" w:rsidR="008D1E4A" w:rsidRPr="00EF5447" w:rsidRDefault="008D1E4A" w:rsidP="00C620E0">
            <w:pPr>
              <w:pStyle w:val="TAC"/>
              <w:rPr>
                <w:lang w:eastAsia="ja-JP"/>
              </w:rPr>
            </w:pPr>
            <w:r>
              <w:rPr>
                <w:rFonts w:cs="Arial"/>
                <w:szCs w:val="18"/>
              </w:rPr>
              <w:t>DC_n2A-n261I</w:t>
            </w:r>
          </w:p>
        </w:tc>
      </w:tr>
      <w:tr w:rsidR="008D1E4A" w:rsidRPr="00EF5447" w14:paraId="0B8828DB" w14:textId="77777777" w:rsidTr="00C620E0">
        <w:trPr>
          <w:trHeight w:val="187"/>
          <w:jc w:val="center"/>
        </w:trPr>
        <w:tc>
          <w:tcPr>
            <w:tcW w:w="3823" w:type="dxa"/>
          </w:tcPr>
          <w:p w14:paraId="0AA54DAA" w14:textId="77777777" w:rsidR="008D1E4A" w:rsidRPr="0090054D" w:rsidRDefault="008D1E4A" w:rsidP="00C620E0">
            <w:pPr>
              <w:pStyle w:val="TAC"/>
              <w:rPr>
                <w:rFonts w:cs="Arial"/>
                <w:szCs w:val="18"/>
                <w:lang w:eastAsia="ja-JP"/>
              </w:rPr>
            </w:pPr>
            <w:r w:rsidRPr="0090054D">
              <w:rPr>
                <w:rFonts w:cs="Arial"/>
                <w:szCs w:val="18"/>
                <w:lang w:eastAsia="ja-JP"/>
              </w:rPr>
              <w:t>DC_n2A-n261(2A)</w:t>
            </w:r>
          </w:p>
          <w:p w14:paraId="02A122F1" w14:textId="77777777" w:rsidR="008D1E4A" w:rsidRPr="0090054D" w:rsidRDefault="008D1E4A" w:rsidP="00C620E0">
            <w:pPr>
              <w:pStyle w:val="TAC"/>
              <w:rPr>
                <w:rFonts w:cs="Arial"/>
                <w:szCs w:val="18"/>
                <w:lang w:eastAsia="ja-JP"/>
              </w:rPr>
            </w:pPr>
            <w:r w:rsidRPr="0090054D">
              <w:rPr>
                <w:rFonts w:cs="Arial"/>
                <w:szCs w:val="18"/>
                <w:lang w:eastAsia="ja-JP"/>
              </w:rPr>
              <w:t>DC_n2A-n261(3A)</w:t>
            </w:r>
          </w:p>
          <w:p w14:paraId="7AC62328" w14:textId="77777777" w:rsidR="008D1E4A" w:rsidRPr="0090054D" w:rsidRDefault="008D1E4A" w:rsidP="00C620E0">
            <w:pPr>
              <w:pStyle w:val="TAC"/>
              <w:rPr>
                <w:lang w:eastAsia="ja-JP"/>
              </w:rPr>
            </w:pPr>
            <w:r w:rsidRPr="0090054D">
              <w:rPr>
                <w:rFonts w:cs="Arial"/>
                <w:szCs w:val="18"/>
                <w:lang w:eastAsia="ja-JP"/>
              </w:rPr>
              <w:t>DC_n2A-n261(4A)</w:t>
            </w:r>
          </w:p>
        </w:tc>
        <w:tc>
          <w:tcPr>
            <w:tcW w:w="3969" w:type="dxa"/>
          </w:tcPr>
          <w:p w14:paraId="1E3FAACC" w14:textId="77777777" w:rsidR="008D1E4A" w:rsidRPr="00EF5447" w:rsidRDefault="008D1E4A" w:rsidP="00C620E0">
            <w:pPr>
              <w:pStyle w:val="TAC"/>
              <w:rPr>
                <w:lang w:eastAsia="ja-JP"/>
              </w:rPr>
            </w:pPr>
            <w:r>
              <w:rPr>
                <w:rFonts w:cs="Arial"/>
                <w:szCs w:val="18"/>
              </w:rPr>
              <w:t>DC_n2A-n261A</w:t>
            </w:r>
          </w:p>
        </w:tc>
      </w:tr>
      <w:tr w:rsidR="008D1E4A" w:rsidRPr="00EF5447" w14:paraId="6ABBAE8D" w14:textId="77777777" w:rsidTr="00C620E0">
        <w:trPr>
          <w:trHeight w:val="187"/>
          <w:jc w:val="center"/>
        </w:trPr>
        <w:tc>
          <w:tcPr>
            <w:tcW w:w="3823" w:type="dxa"/>
          </w:tcPr>
          <w:p w14:paraId="01941DBF" w14:textId="77777777" w:rsidR="008D1E4A" w:rsidRPr="0090054D" w:rsidRDefault="008D1E4A" w:rsidP="00C620E0">
            <w:pPr>
              <w:pStyle w:val="TAC"/>
              <w:rPr>
                <w:rFonts w:cs="Arial"/>
                <w:szCs w:val="18"/>
                <w:lang w:eastAsia="ja-JP"/>
              </w:rPr>
            </w:pPr>
            <w:r w:rsidRPr="0090054D">
              <w:rPr>
                <w:rFonts w:cs="Arial"/>
                <w:szCs w:val="18"/>
                <w:lang w:eastAsia="ja-JP"/>
              </w:rPr>
              <w:lastRenderedPageBreak/>
              <w:t>DC_n2A-n261(2G)</w:t>
            </w:r>
          </w:p>
          <w:p w14:paraId="2A45E71A" w14:textId="77777777" w:rsidR="008D1E4A" w:rsidRPr="0090054D" w:rsidRDefault="008D1E4A" w:rsidP="00C620E0">
            <w:pPr>
              <w:pStyle w:val="TAC"/>
              <w:rPr>
                <w:rFonts w:cs="Arial"/>
                <w:szCs w:val="18"/>
                <w:lang w:eastAsia="ja-JP"/>
              </w:rPr>
            </w:pPr>
            <w:r w:rsidRPr="0090054D">
              <w:rPr>
                <w:rFonts w:cs="Arial"/>
                <w:szCs w:val="18"/>
                <w:lang w:eastAsia="ja-JP"/>
              </w:rPr>
              <w:t>DC_n2A-n261(2H)</w:t>
            </w:r>
          </w:p>
          <w:p w14:paraId="56BFAB8F" w14:textId="77777777" w:rsidR="008D1E4A" w:rsidRPr="0090054D" w:rsidRDefault="008D1E4A" w:rsidP="00C620E0">
            <w:pPr>
              <w:pStyle w:val="TAC"/>
              <w:rPr>
                <w:rFonts w:cs="Arial"/>
                <w:szCs w:val="18"/>
                <w:lang w:eastAsia="ja-JP"/>
              </w:rPr>
            </w:pPr>
            <w:r w:rsidRPr="0090054D">
              <w:rPr>
                <w:rFonts w:cs="Arial"/>
                <w:szCs w:val="18"/>
                <w:lang w:eastAsia="ja-JP"/>
              </w:rPr>
              <w:t>DC_n2A-n261(2I)</w:t>
            </w:r>
          </w:p>
          <w:p w14:paraId="12256D7F" w14:textId="77777777" w:rsidR="008D1E4A" w:rsidRPr="0090054D" w:rsidRDefault="008D1E4A" w:rsidP="00C620E0">
            <w:pPr>
              <w:pStyle w:val="TAC"/>
              <w:rPr>
                <w:rFonts w:cs="Arial"/>
                <w:szCs w:val="18"/>
                <w:lang w:eastAsia="ja-JP"/>
              </w:rPr>
            </w:pPr>
            <w:r w:rsidRPr="0090054D">
              <w:rPr>
                <w:rFonts w:cs="Arial"/>
                <w:szCs w:val="18"/>
                <w:lang w:eastAsia="ja-JP"/>
              </w:rPr>
              <w:t>DC_n2A-n261(A-G)</w:t>
            </w:r>
          </w:p>
          <w:p w14:paraId="40E66985" w14:textId="77777777" w:rsidR="008D1E4A" w:rsidRPr="0090054D" w:rsidRDefault="008D1E4A" w:rsidP="00C620E0">
            <w:pPr>
              <w:pStyle w:val="TAC"/>
              <w:rPr>
                <w:rFonts w:cs="Arial"/>
                <w:szCs w:val="18"/>
                <w:lang w:eastAsia="ja-JP"/>
              </w:rPr>
            </w:pPr>
            <w:r w:rsidRPr="0090054D">
              <w:rPr>
                <w:rFonts w:cs="Arial"/>
                <w:szCs w:val="18"/>
                <w:lang w:eastAsia="ja-JP"/>
              </w:rPr>
              <w:t>DC_n2A-n261(A-H)</w:t>
            </w:r>
          </w:p>
          <w:p w14:paraId="626AD8A0" w14:textId="77777777" w:rsidR="008D1E4A" w:rsidRPr="0090054D" w:rsidRDefault="008D1E4A" w:rsidP="00C620E0">
            <w:pPr>
              <w:pStyle w:val="TAC"/>
              <w:rPr>
                <w:rFonts w:cs="Arial"/>
                <w:szCs w:val="18"/>
                <w:lang w:eastAsia="ja-JP"/>
              </w:rPr>
            </w:pPr>
            <w:r w:rsidRPr="0090054D">
              <w:rPr>
                <w:rFonts w:cs="Arial"/>
                <w:szCs w:val="18"/>
                <w:lang w:eastAsia="ja-JP"/>
              </w:rPr>
              <w:t>DC_n2A-n261(A-I)</w:t>
            </w:r>
          </w:p>
          <w:p w14:paraId="38054CA4" w14:textId="77777777" w:rsidR="008D1E4A" w:rsidRPr="0090054D" w:rsidRDefault="008D1E4A" w:rsidP="00C620E0">
            <w:pPr>
              <w:pStyle w:val="TAC"/>
              <w:rPr>
                <w:rFonts w:cs="Arial"/>
                <w:szCs w:val="18"/>
                <w:lang w:eastAsia="ja-JP"/>
              </w:rPr>
            </w:pPr>
            <w:r w:rsidRPr="0090054D">
              <w:rPr>
                <w:rFonts w:cs="Arial"/>
                <w:szCs w:val="18"/>
                <w:lang w:eastAsia="ja-JP"/>
              </w:rPr>
              <w:t>DC_n2A-n261(A-J)</w:t>
            </w:r>
          </w:p>
          <w:p w14:paraId="3E59F33D" w14:textId="77777777" w:rsidR="008D1E4A" w:rsidRPr="0090054D" w:rsidRDefault="008D1E4A" w:rsidP="00C620E0">
            <w:pPr>
              <w:pStyle w:val="TAC"/>
              <w:rPr>
                <w:rFonts w:cs="Arial"/>
                <w:szCs w:val="18"/>
                <w:lang w:eastAsia="ja-JP"/>
              </w:rPr>
            </w:pPr>
            <w:r w:rsidRPr="0090054D">
              <w:rPr>
                <w:rFonts w:cs="Arial"/>
                <w:szCs w:val="18"/>
                <w:lang w:eastAsia="ja-JP"/>
              </w:rPr>
              <w:t>DC_n2A-n261(A-K)</w:t>
            </w:r>
          </w:p>
          <w:p w14:paraId="1BD545D3" w14:textId="77777777" w:rsidR="008D1E4A" w:rsidRPr="0090054D" w:rsidRDefault="008D1E4A" w:rsidP="00C620E0">
            <w:pPr>
              <w:pStyle w:val="TAC"/>
              <w:rPr>
                <w:rFonts w:cs="Arial"/>
                <w:szCs w:val="18"/>
                <w:lang w:eastAsia="ja-JP"/>
              </w:rPr>
            </w:pPr>
            <w:r w:rsidRPr="0090054D">
              <w:rPr>
                <w:rFonts w:cs="Arial"/>
                <w:szCs w:val="18"/>
                <w:lang w:eastAsia="ja-JP"/>
              </w:rPr>
              <w:t>DC_n2A-n261(A-L)</w:t>
            </w:r>
          </w:p>
          <w:p w14:paraId="5FE4813F" w14:textId="77777777" w:rsidR="008D1E4A" w:rsidRPr="0090054D" w:rsidRDefault="008D1E4A" w:rsidP="00C620E0">
            <w:pPr>
              <w:pStyle w:val="TAC"/>
              <w:rPr>
                <w:rFonts w:cs="Arial"/>
                <w:szCs w:val="18"/>
                <w:lang w:eastAsia="ja-JP"/>
              </w:rPr>
            </w:pPr>
            <w:r w:rsidRPr="0090054D">
              <w:rPr>
                <w:rFonts w:cs="Arial"/>
                <w:szCs w:val="18"/>
                <w:lang w:eastAsia="ja-JP"/>
              </w:rPr>
              <w:t>DC_n2A-n261(G-H)</w:t>
            </w:r>
          </w:p>
          <w:p w14:paraId="5C3F46AB" w14:textId="77777777" w:rsidR="008D1E4A" w:rsidRPr="0090054D" w:rsidRDefault="008D1E4A" w:rsidP="00C620E0">
            <w:pPr>
              <w:pStyle w:val="TAC"/>
              <w:rPr>
                <w:rFonts w:cs="Arial"/>
                <w:szCs w:val="18"/>
                <w:lang w:eastAsia="ja-JP"/>
              </w:rPr>
            </w:pPr>
            <w:r w:rsidRPr="0090054D">
              <w:rPr>
                <w:rFonts w:cs="Arial"/>
                <w:szCs w:val="18"/>
                <w:lang w:eastAsia="ja-JP"/>
              </w:rPr>
              <w:t>DC_n2A-n261(H-I)</w:t>
            </w:r>
          </w:p>
          <w:p w14:paraId="028706D6" w14:textId="77777777" w:rsidR="008D1E4A" w:rsidRPr="0090054D" w:rsidRDefault="008D1E4A" w:rsidP="00C620E0">
            <w:pPr>
              <w:pStyle w:val="TAC"/>
              <w:rPr>
                <w:rFonts w:cs="Arial"/>
                <w:szCs w:val="18"/>
                <w:lang w:eastAsia="ja-JP"/>
              </w:rPr>
            </w:pPr>
            <w:r w:rsidRPr="0090054D">
              <w:rPr>
                <w:rFonts w:cs="Arial"/>
                <w:szCs w:val="18"/>
                <w:lang w:eastAsia="ja-JP"/>
              </w:rPr>
              <w:t>DC_n2A-n261(G-I)</w:t>
            </w:r>
          </w:p>
          <w:p w14:paraId="111DE4C3" w14:textId="77777777" w:rsidR="008D1E4A" w:rsidRPr="0090054D" w:rsidRDefault="008D1E4A" w:rsidP="00C620E0">
            <w:pPr>
              <w:pStyle w:val="TAC"/>
              <w:rPr>
                <w:rFonts w:cs="Arial"/>
                <w:szCs w:val="18"/>
                <w:lang w:eastAsia="ja-JP"/>
              </w:rPr>
            </w:pPr>
            <w:r w:rsidRPr="0090054D">
              <w:rPr>
                <w:rFonts w:cs="Arial"/>
                <w:szCs w:val="18"/>
                <w:lang w:eastAsia="ja-JP"/>
              </w:rPr>
              <w:t>DC_n2A-n261(A-G-H)</w:t>
            </w:r>
          </w:p>
          <w:p w14:paraId="42DDB5FA" w14:textId="77777777" w:rsidR="008D1E4A" w:rsidRPr="0090054D" w:rsidRDefault="008D1E4A" w:rsidP="00C620E0">
            <w:pPr>
              <w:pStyle w:val="TAC"/>
              <w:rPr>
                <w:rFonts w:cs="Arial"/>
                <w:szCs w:val="18"/>
                <w:lang w:eastAsia="ja-JP"/>
              </w:rPr>
            </w:pPr>
            <w:r w:rsidRPr="0090054D">
              <w:rPr>
                <w:rFonts w:cs="Arial"/>
                <w:szCs w:val="18"/>
                <w:lang w:eastAsia="ja-JP"/>
              </w:rPr>
              <w:t>DC_n2A-n261(A-G-I)</w:t>
            </w:r>
          </w:p>
          <w:p w14:paraId="4E9B1DF2" w14:textId="77777777" w:rsidR="008D1E4A" w:rsidRPr="0090054D" w:rsidRDefault="008D1E4A" w:rsidP="00C620E0">
            <w:pPr>
              <w:pStyle w:val="TAC"/>
              <w:rPr>
                <w:rFonts w:cs="Arial"/>
                <w:szCs w:val="18"/>
                <w:lang w:eastAsia="ja-JP"/>
              </w:rPr>
            </w:pPr>
            <w:r w:rsidRPr="0090054D">
              <w:rPr>
                <w:rFonts w:cs="Arial"/>
                <w:szCs w:val="18"/>
                <w:lang w:eastAsia="ja-JP"/>
              </w:rPr>
              <w:t>DC_n2A-n261(2A-H)</w:t>
            </w:r>
          </w:p>
          <w:p w14:paraId="2FD8BCDC" w14:textId="77777777" w:rsidR="008D1E4A" w:rsidRPr="0090054D" w:rsidRDefault="008D1E4A" w:rsidP="00C620E0">
            <w:pPr>
              <w:pStyle w:val="TAC"/>
              <w:rPr>
                <w:rFonts w:cs="Arial"/>
                <w:szCs w:val="18"/>
                <w:lang w:eastAsia="ja-JP"/>
              </w:rPr>
            </w:pPr>
            <w:r w:rsidRPr="0090054D">
              <w:rPr>
                <w:rFonts w:cs="Arial"/>
                <w:szCs w:val="18"/>
                <w:lang w:eastAsia="ja-JP"/>
              </w:rPr>
              <w:t>DC_n2A-n261(2A-G)</w:t>
            </w:r>
          </w:p>
          <w:p w14:paraId="28D205A3" w14:textId="77777777" w:rsidR="008D1E4A" w:rsidRPr="0090054D" w:rsidRDefault="008D1E4A" w:rsidP="00C620E0">
            <w:pPr>
              <w:pStyle w:val="TAC"/>
              <w:rPr>
                <w:rFonts w:cs="Arial"/>
                <w:szCs w:val="18"/>
                <w:lang w:eastAsia="ja-JP"/>
              </w:rPr>
            </w:pPr>
            <w:r w:rsidRPr="0090054D">
              <w:rPr>
                <w:rFonts w:cs="Arial"/>
                <w:szCs w:val="18"/>
                <w:lang w:eastAsia="ja-JP"/>
              </w:rPr>
              <w:t>DC_n2A-n261(2A-I)</w:t>
            </w:r>
          </w:p>
          <w:p w14:paraId="1C2EFD28" w14:textId="77777777" w:rsidR="008D1E4A" w:rsidRPr="0090054D" w:rsidRDefault="008D1E4A" w:rsidP="00C620E0">
            <w:pPr>
              <w:pStyle w:val="TAC"/>
              <w:rPr>
                <w:rFonts w:cs="Arial"/>
                <w:szCs w:val="18"/>
                <w:lang w:eastAsia="ja-JP"/>
              </w:rPr>
            </w:pPr>
            <w:r w:rsidRPr="0090054D">
              <w:rPr>
                <w:rFonts w:cs="Arial"/>
                <w:szCs w:val="18"/>
                <w:lang w:eastAsia="ja-JP"/>
              </w:rPr>
              <w:t>DC_n2A-n261(A-2G)</w:t>
            </w:r>
          </w:p>
        </w:tc>
        <w:tc>
          <w:tcPr>
            <w:tcW w:w="3969" w:type="dxa"/>
          </w:tcPr>
          <w:p w14:paraId="51B2B12F" w14:textId="77777777" w:rsidR="008D1E4A" w:rsidRDefault="008D1E4A" w:rsidP="00C620E0">
            <w:pPr>
              <w:pStyle w:val="TAC"/>
              <w:rPr>
                <w:rFonts w:cs="Arial"/>
                <w:szCs w:val="18"/>
              </w:rPr>
            </w:pPr>
            <w:r>
              <w:rPr>
                <w:rFonts w:cs="Arial"/>
                <w:szCs w:val="18"/>
              </w:rPr>
              <w:t>DC_n2A-n261A</w:t>
            </w:r>
          </w:p>
          <w:p w14:paraId="4F44471E" w14:textId="77777777" w:rsidR="008D1E4A" w:rsidRDefault="008D1E4A" w:rsidP="00C620E0">
            <w:pPr>
              <w:pStyle w:val="TAC"/>
              <w:rPr>
                <w:rFonts w:cs="Arial"/>
                <w:szCs w:val="18"/>
              </w:rPr>
            </w:pPr>
            <w:r>
              <w:rPr>
                <w:rFonts w:cs="Arial"/>
                <w:szCs w:val="18"/>
              </w:rPr>
              <w:t>DC_n2A-n261G</w:t>
            </w:r>
          </w:p>
          <w:p w14:paraId="09692B16" w14:textId="77777777" w:rsidR="008D1E4A" w:rsidRDefault="008D1E4A" w:rsidP="00C620E0">
            <w:pPr>
              <w:pStyle w:val="TAC"/>
              <w:rPr>
                <w:rFonts w:cs="Arial"/>
                <w:szCs w:val="18"/>
              </w:rPr>
            </w:pPr>
            <w:r>
              <w:rPr>
                <w:rFonts w:cs="Arial"/>
                <w:szCs w:val="18"/>
              </w:rPr>
              <w:t>DC_n2A-n261H</w:t>
            </w:r>
          </w:p>
          <w:p w14:paraId="22A68EA9" w14:textId="77777777" w:rsidR="008D1E4A" w:rsidRPr="00EF5447" w:rsidRDefault="008D1E4A" w:rsidP="00C620E0">
            <w:pPr>
              <w:pStyle w:val="TAC"/>
              <w:rPr>
                <w:lang w:eastAsia="ja-JP"/>
              </w:rPr>
            </w:pPr>
            <w:r>
              <w:rPr>
                <w:rFonts w:cs="Arial"/>
                <w:szCs w:val="18"/>
              </w:rPr>
              <w:t>DC_n2A-n261I</w:t>
            </w:r>
          </w:p>
        </w:tc>
      </w:tr>
      <w:tr w:rsidR="008D1E4A" w:rsidRPr="00EF5447" w14:paraId="2F5FEAD4" w14:textId="77777777" w:rsidTr="00C620E0">
        <w:trPr>
          <w:trHeight w:val="187"/>
          <w:jc w:val="center"/>
        </w:trPr>
        <w:tc>
          <w:tcPr>
            <w:tcW w:w="3823" w:type="dxa"/>
          </w:tcPr>
          <w:p w14:paraId="3D244A2A" w14:textId="77777777" w:rsidR="008D1E4A" w:rsidRPr="00EF5447" w:rsidRDefault="008D1E4A" w:rsidP="00C620E0">
            <w:pPr>
              <w:pStyle w:val="TAC"/>
              <w:rPr>
                <w:lang w:eastAsia="ja-JP"/>
              </w:rPr>
            </w:pPr>
            <w:r w:rsidRPr="00EF5447">
              <w:rPr>
                <w:lang w:eastAsia="ja-JP"/>
              </w:rPr>
              <w:t>DC_n3A-n257A</w:t>
            </w:r>
          </w:p>
          <w:p w14:paraId="343DF929" w14:textId="77777777" w:rsidR="008D1E4A" w:rsidRPr="00EF5447" w:rsidRDefault="008D1E4A" w:rsidP="00C620E0">
            <w:pPr>
              <w:pStyle w:val="TAC"/>
              <w:rPr>
                <w:lang w:eastAsia="ja-JP"/>
              </w:rPr>
            </w:pPr>
            <w:r w:rsidRPr="00EF5447">
              <w:rPr>
                <w:lang w:eastAsia="ja-JP"/>
              </w:rPr>
              <w:t>DC_n3A-n257D</w:t>
            </w:r>
          </w:p>
          <w:p w14:paraId="488C73CF" w14:textId="77777777" w:rsidR="008D1E4A" w:rsidRPr="00EF5447" w:rsidRDefault="008D1E4A" w:rsidP="00C620E0">
            <w:pPr>
              <w:pStyle w:val="TAC"/>
              <w:rPr>
                <w:lang w:eastAsia="ja-JP"/>
              </w:rPr>
            </w:pPr>
            <w:r w:rsidRPr="00EF5447">
              <w:rPr>
                <w:lang w:eastAsia="ja-JP"/>
              </w:rPr>
              <w:t>DC_n3A-n257G</w:t>
            </w:r>
          </w:p>
          <w:p w14:paraId="4F43A4D7" w14:textId="77777777" w:rsidR="008D1E4A" w:rsidRPr="00EF5447" w:rsidRDefault="008D1E4A" w:rsidP="00C620E0">
            <w:pPr>
              <w:pStyle w:val="TAC"/>
              <w:rPr>
                <w:lang w:eastAsia="ja-JP"/>
              </w:rPr>
            </w:pPr>
            <w:r w:rsidRPr="00EF5447">
              <w:rPr>
                <w:lang w:eastAsia="ja-JP"/>
              </w:rPr>
              <w:t>DC_n3A-n257H</w:t>
            </w:r>
          </w:p>
          <w:p w14:paraId="7117A15F" w14:textId="77777777" w:rsidR="008D1E4A" w:rsidRPr="00EF5447" w:rsidRDefault="008D1E4A" w:rsidP="00C620E0">
            <w:pPr>
              <w:pStyle w:val="TAC"/>
              <w:rPr>
                <w:lang w:eastAsia="zh-CN"/>
              </w:rPr>
            </w:pPr>
            <w:r w:rsidRPr="00EF5447">
              <w:rPr>
                <w:lang w:eastAsia="ja-JP"/>
              </w:rPr>
              <w:t>DC_n3A-n257I</w:t>
            </w:r>
          </w:p>
        </w:tc>
        <w:tc>
          <w:tcPr>
            <w:tcW w:w="3969" w:type="dxa"/>
          </w:tcPr>
          <w:p w14:paraId="3296AE7A" w14:textId="77777777" w:rsidR="008D1E4A" w:rsidRPr="00EF5447" w:rsidRDefault="008D1E4A" w:rsidP="00C620E0">
            <w:pPr>
              <w:pStyle w:val="TAC"/>
              <w:rPr>
                <w:lang w:eastAsia="ja-JP"/>
              </w:rPr>
            </w:pPr>
            <w:r w:rsidRPr="00EF5447">
              <w:rPr>
                <w:lang w:eastAsia="ja-JP"/>
              </w:rPr>
              <w:t>DC_n3A-n257A</w:t>
            </w:r>
          </w:p>
          <w:p w14:paraId="59B046A0" w14:textId="77777777" w:rsidR="008D1E4A" w:rsidRPr="00EF5447" w:rsidRDefault="008D1E4A" w:rsidP="00C620E0">
            <w:pPr>
              <w:pStyle w:val="TAC"/>
              <w:rPr>
                <w:lang w:eastAsia="ja-JP"/>
              </w:rPr>
            </w:pPr>
            <w:r w:rsidRPr="00EF5447">
              <w:rPr>
                <w:lang w:eastAsia="ja-JP"/>
              </w:rPr>
              <w:t>DC_n3A-n257D</w:t>
            </w:r>
          </w:p>
          <w:p w14:paraId="5A924CD4" w14:textId="77777777" w:rsidR="008D1E4A" w:rsidRPr="00EF5447" w:rsidRDefault="008D1E4A" w:rsidP="00C620E0">
            <w:pPr>
              <w:pStyle w:val="TAC"/>
              <w:rPr>
                <w:lang w:eastAsia="ja-JP"/>
              </w:rPr>
            </w:pPr>
            <w:r w:rsidRPr="00EF5447">
              <w:rPr>
                <w:lang w:eastAsia="ja-JP"/>
              </w:rPr>
              <w:t>DC_n3A-n257G</w:t>
            </w:r>
          </w:p>
          <w:p w14:paraId="399A3FA7" w14:textId="77777777" w:rsidR="008D1E4A" w:rsidRPr="00EF5447" w:rsidRDefault="008D1E4A" w:rsidP="00C620E0">
            <w:pPr>
              <w:pStyle w:val="TAC"/>
              <w:rPr>
                <w:lang w:eastAsia="ja-JP"/>
              </w:rPr>
            </w:pPr>
            <w:r w:rsidRPr="00EF5447">
              <w:rPr>
                <w:lang w:eastAsia="ja-JP"/>
              </w:rPr>
              <w:t>DC_n3A-n257H</w:t>
            </w:r>
          </w:p>
          <w:p w14:paraId="6D88ACF3" w14:textId="77777777" w:rsidR="008D1E4A" w:rsidRPr="00EF5447" w:rsidRDefault="008D1E4A" w:rsidP="00C620E0">
            <w:pPr>
              <w:pStyle w:val="TAC"/>
              <w:rPr>
                <w:lang w:eastAsia="zh-CN"/>
              </w:rPr>
            </w:pPr>
            <w:r w:rsidRPr="00EF5447">
              <w:rPr>
                <w:lang w:eastAsia="ja-JP"/>
              </w:rPr>
              <w:t>DC_n3A-n257I</w:t>
            </w:r>
          </w:p>
        </w:tc>
      </w:tr>
      <w:tr w:rsidR="008D1E4A" w:rsidRPr="00EF5447" w14:paraId="386BE637" w14:textId="77777777" w:rsidTr="00C620E0">
        <w:trPr>
          <w:trHeight w:val="187"/>
          <w:jc w:val="center"/>
        </w:trPr>
        <w:tc>
          <w:tcPr>
            <w:tcW w:w="3823" w:type="dxa"/>
          </w:tcPr>
          <w:p w14:paraId="0DC086EF" w14:textId="77777777" w:rsidR="008D1E4A" w:rsidRDefault="008D1E4A" w:rsidP="00C620E0">
            <w:pPr>
              <w:pStyle w:val="TAC"/>
            </w:pPr>
            <w:r>
              <w:t>DC_n5A-n260A</w:t>
            </w:r>
          </w:p>
          <w:p w14:paraId="2E052FFB" w14:textId="77777777" w:rsidR="008D1E4A" w:rsidRDefault="008D1E4A" w:rsidP="00C620E0">
            <w:pPr>
              <w:pStyle w:val="TAC"/>
            </w:pPr>
            <w:r>
              <w:t>DC_n5A-n260G</w:t>
            </w:r>
          </w:p>
          <w:p w14:paraId="180E69A8" w14:textId="77777777" w:rsidR="008D1E4A" w:rsidRDefault="008D1E4A" w:rsidP="00C620E0">
            <w:pPr>
              <w:pStyle w:val="TAC"/>
            </w:pPr>
            <w:r>
              <w:t>DC_n5A-n260H</w:t>
            </w:r>
          </w:p>
          <w:p w14:paraId="7BF811B8" w14:textId="77777777" w:rsidR="008D1E4A" w:rsidRDefault="008D1E4A" w:rsidP="00C620E0">
            <w:pPr>
              <w:pStyle w:val="TAC"/>
            </w:pPr>
            <w:r>
              <w:t>DC_n5A-n260I</w:t>
            </w:r>
          </w:p>
          <w:p w14:paraId="76CCA8D1" w14:textId="77777777" w:rsidR="008D1E4A" w:rsidRDefault="008D1E4A" w:rsidP="00C620E0">
            <w:pPr>
              <w:pStyle w:val="TAC"/>
            </w:pPr>
            <w:r>
              <w:t>DC_n5A-n260J</w:t>
            </w:r>
          </w:p>
          <w:p w14:paraId="24754633" w14:textId="77777777" w:rsidR="008D1E4A" w:rsidRDefault="008D1E4A" w:rsidP="00C620E0">
            <w:pPr>
              <w:pStyle w:val="TAC"/>
            </w:pPr>
            <w:r>
              <w:t>DC_n5A-n260K</w:t>
            </w:r>
          </w:p>
          <w:p w14:paraId="4212D823" w14:textId="77777777" w:rsidR="008D1E4A" w:rsidRDefault="008D1E4A" w:rsidP="00C620E0">
            <w:pPr>
              <w:pStyle w:val="TAC"/>
            </w:pPr>
            <w:r>
              <w:t>DC_n5A-n260L</w:t>
            </w:r>
          </w:p>
          <w:p w14:paraId="67FA86BC" w14:textId="77777777" w:rsidR="008D1E4A" w:rsidRPr="00EF5447" w:rsidRDefault="008D1E4A" w:rsidP="00C620E0">
            <w:pPr>
              <w:pStyle w:val="TAC"/>
              <w:rPr>
                <w:lang w:eastAsia="ja-JP"/>
              </w:rPr>
            </w:pPr>
            <w:r>
              <w:t>DC_n5A-n260M</w:t>
            </w:r>
          </w:p>
        </w:tc>
        <w:tc>
          <w:tcPr>
            <w:tcW w:w="3969" w:type="dxa"/>
          </w:tcPr>
          <w:p w14:paraId="110FDA34" w14:textId="77777777" w:rsidR="008D1E4A" w:rsidRDefault="008D1E4A" w:rsidP="00C620E0">
            <w:pPr>
              <w:pStyle w:val="TAC"/>
            </w:pPr>
            <w:r>
              <w:t>DC_n5A-n260A</w:t>
            </w:r>
            <w:del w:id="2838" w:author="Apple" w:date="2021-01-14T18:24:00Z">
              <w:r w:rsidDel="006A192D">
                <w:delText>,</w:delText>
              </w:r>
            </w:del>
          </w:p>
          <w:p w14:paraId="2832B2B1" w14:textId="77777777" w:rsidR="008D1E4A" w:rsidRDefault="008D1E4A" w:rsidP="00C620E0">
            <w:pPr>
              <w:pStyle w:val="TAC"/>
            </w:pPr>
            <w:r>
              <w:t>DC_n5A-n260G</w:t>
            </w:r>
            <w:del w:id="2839" w:author="Apple" w:date="2021-01-14T18:23:00Z">
              <w:r w:rsidDel="006A192D">
                <w:delText>,</w:delText>
              </w:r>
            </w:del>
          </w:p>
          <w:p w14:paraId="3BFDF3D0" w14:textId="77777777" w:rsidR="008D1E4A" w:rsidRDefault="008D1E4A" w:rsidP="00C620E0">
            <w:pPr>
              <w:pStyle w:val="TAC"/>
            </w:pPr>
            <w:r>
              <w:t>DC_n5A-n260H</w:t>
            </w:r>
            <w:del w:id="2840" w:author="Apple" w:date="2021-01-14T18:23:00Z">
              <w:r w:rsidDel="006A192D">
                <w:delText>,</w:delText>
              </w:r>
            </w:del>
          </w:p>
          <w:p w14:paraId="187F3F4B" w14:textId="77777777" w:rsidR="008D1E4A" w:rsidRDefault="008D1E4A" w:rsidP="00C620E0">
            <w:pPr>
              <w:pStyle w:val="TAC"/>
            </w:pPr>
            <w:r>
              <w:t>DC_n5A-n260I</w:t>
            </w:r>
          </w:p>
          <w:p w14:paraId="64ABD3B8" w14:textId="77777777" w:rsidR="008D1E4A" w:rsidRDefault="008D1E4A" w:rsidP="00C620E0">
            <w:pPr>
              <w:pStyle w:val="TAC"/>
            </w:pPr>
            <w:r>
              <w:t>DC_n5A-n260K</w:t>
            </w:r>
            <w:del w:id="2841" w:author="Apple" w:date="2021-01-14T18:23:00Z">
              <w:r w:rsidDel="006A192D">
                <w:delText>,</w:delText>
              </w:r>
            </w:del>
          </w:p>
          <w:p w14:paraId="2EE631E1" w14:textId="77777777" w:rsidR="008D1E4A" w:rsidRDefault="008D1E4A" w:rsidP="00C620E0">
            <w:pPr>
              <w:pStyle w:val="TAC"/>
            </w:pPr>
            <w:r>
              <w:t>DC_n5A-n260L</w:t>
            </w:r>
            <w:del w:id="2842" w:author="Apple" w:date="2021-01-14T18:23:00Z">
              <w:r w:rsidDel="006A192D">
                <w:delText>,</w:delText>
              </w:r>
            </w:del>
          </w:p>
          <w:p w14:paraId="50145E21" w14:textId="77777777" w:rsidR="008D1E4A" w:rsidRPr="00EF5447" w:rsidRDefault="008D1E4A" w:rsidP="00C620E0">
            <w:pPr>
              <w:pStyle w:val="TAC"/>
              <w:rPr>
                <w:lang w:eastAsia="ja-JP"/>
              </w:rPr>
            </w:pPr>
            <w:r>
              <w:t>DC_n5A-n260M</w:t>
            </w:r>
          </w:p>
        </w:tc>
      </w:tr>
      <w:tr w:rsidR="008D1E4A" w:rsidRPr="00EF5447" w14:paraId="4B853CBA" w14:textId="77777777" w:rsidTr="00C620E0">
        <w:trPr>
          <w:trHeight w:val="187"/>
          <w:jc w:val="center"/>
        </w:trPr>
        <w:tc>
          <w:tcPr>
            <w:tcW w:w="3823" w:type="dxa"/>
          </w:tcPr>
          <w:p w14:paraId="1E6B97BC" w14:textId="77777777" w:rsidR="008D1E4A" w:rsidRDefault="008D1E4A" w:rsidP="00C620E0">
            <w:pPr>
              <w:pStyle w:val="TAC"/>
            </w:pPr>
            <w:r>
              <w:t>DC_n40A-n258A</w:t>
            </w:r>
          </w:p>
          <w:p w14:paraId="20A8D347" w14:textId="77777777" w:rsidR="008D1E4A" w:rsidRDefault="008D1E4A" w:rsidP="00C620E0">
            <w:pPr>
              <w:pStyle w:val="TAC"/>
            </w:pPr>
            <w:r>
              <w:t>DC_n40A-n258G</w:t>
            </w:r>
          </w:p>
          <w:p w14:paraId="07BE0551" w14:textId="77777777" w:rsidR="008D1E4A" w:rsidRDefault="008D1E4A" w:rsidP="00C620E0">
            <w:pPr>
              <w:pStyle w:val="TAC"/>
            </w:pPr>
            <w:r>
              <w:t>DC_n40A-n258H</w:t>
            </w:r>
          </w:p>
          <w:p w14:paraId="1FDEA295" w14:textId="77777777" w:rsidR="008D1E4A" w:rsidRDefault="008D1E4A" w:rsidP="00C620E0">
            <w:pPr>
              <w:pStyle w:val="TAC"/>
            </w:pPr>
            <w:r>
              <w:t>DC_n40A-n258I</w:t>
            </w:r>
          </w:p>
          <w:p w14:paraId="3B1003C6" w14:textId="77777777" w:rsidR="008D1E4A" w:rsidRDefault="008D1E4A" w:rsidP="00C620E0">
            <w:pPr>
              <w:pStyle w:val="TAC"/>
            </w:pPr>
            <w:r>
              <w:t>DC_n40A-n258J</w:t>
            </w:r>
          </w:p>
          <w:p w14:paraId="706D8E01" w14:textId="77777777" w:rsidR="008D1E4A" w:rsidRDefault="008D1E4A" w:rsidP="00C620E0">
            <w:pPr>
              <w:pStyle w:val="TAC"/>
            </w:pPr>
            <w:r>
              <w:t>DC_n40A-n258K</w:t>
            </w:r>
          </w:p>
          <w:p w14:paraId="35EDBCB7" w14:textId="77777777" w:rsidR="008D1E4A" w:rsidRDefault="008D1E4A" w:rsidP="00C620E0">
            <w:pPr>
              <w:pStyle w:val="TAC"/>
            </w:pPr>
            <w:r>
              <w:t>DC_n40A-n258L</w:t>
            </w:r>
          </w:p>
          <w:p w14:paraId="7C6D9829" w14:textId="77777777" w:rsidR="008D1E4A" w:rsidRPr="00EF5447" w:rsidRDefault="008D1E4A" w:rsidP="00C620E0">
            <w:pPr>
              <w:pStyle w:val="TAC"/>
              <w:rPr>
                <w:lang w:eastAsia="ja-JP"/>
              </w:rPr>
            </w:pPr>
            <w:r>
              <w:t>DC_n40A-n258M</w:t>
            </w:r>
          </w:p>
        </w:tc>
        <w:tc>
          <w:tcPr>
            <w:tcW w:w="3969" w:type="dxa"/>
          </w:tcPr>
          <w:p w14:paraId="13735B60" w14:textId="77777777" w:rsidR="008D1E4A" w:rsidRPr="00EF5447" w:rsidRDefault="008D1E4A" w:rsidP="00C620E0">
            <w:pPr>
              <w:pStyle w:val="TAC"/>
              <w:rPr>
                <w:lang w:eastAsia="ja-JP"/>
              </w:rPr>
            </w:pPr>
            <w:r>
              <w:t>DC_n40A-n258A</w:t>
            </w:r>
          </w:p>
        </w:tc>
      </w:tr>
      <w:tr w:rsidR="008D1E4A" w:rsidRPr="00EF5447" w14:paraId="05FDE4F1" w14:textId="77777777" w:rsidTr="00C620E0">
        <w:trPr>
          <w:trHeight w:val="187"/>
          <w:jc w:val="center"/>
        </w:trPr>
        <w:tc>
          <w:tcPr>
            <w:tcW w:w="3823" w:type="dxa"/>
          </w:tcPr>
          <w:p w14:paraId="51779704" w14:textId="77777777" w:rsidR="008D1E4A" w:rsidRDefault="008D1E4A" w:rsidP="00C620E0">
            <w:pPr>
              <w:pStyle w:val="TAC"/>
              <w:rPr>
                <w:rFonts w:cs="Arial"/>
                <w:szCs w:val="18"/>
              </w:rPr>
            </w:pPr>
            <w:r>
              <w:rPr>
                <w:rFonts w:cs="Arial"/>
                <w:szCs w:val="18"/>
              </w:rPr>
              <w:lastRenderedPageBreak/>
              <w:t>DC_n5A-n261A</w:t>
            </w:r>
          </w:p>
          <w:p w14:paraId="73E9606C" w14:textId="77777777" w:rsidR="008D1E4A" w:rsidRDefault="008D1E4A" w:rsidP="00C620E0">
            <w:pPr>
              <w:pStyle w:val="TAC"/>
              <w:rPr>
                <w:rFonts w:cs="Arial"/>
                <w:szCs w:val="18"/>
              </w:rPr>
            </w:pPr>
            <w:r>
              <w:rPr>
                <w:rFonts w:cs="Arial"/>
                <w:szCs w:val="18"/>
              </w:rPr>
              <w:t>DC_n5A-n261G</w:t>
            </w:r>
          </w:p>
          <w:p w14:paraId="5B25059F" w14:textId="77777777" w:rsidR="008D1E4A" w:rsidRDefault="008D1E4A" w:rsidP="00C620E0">
            <w:pPr>
              <w:pStyle w:val="TAC"/>
              <w:rPr>
                <w:rFonts w:cs="Arial"/>
                <w:szCs w:val="18"/>
              </w:rPr>
            </w:pPr>
            <w:r>
              <w:rPr>
                <w:rFonts w:cs="Arial"/>
                <w:szCs w:val="18"/>
              </w:rPr>
              <w:t>DC_n5A-n261H</w:t>
            </w:r>
          </w:p>
          <w:p w14:paraId="36557E4D" w14:textId="77777777" w:rsidR="008D1E4A" w:rsidRDefault="008D1E4A" w:rsidP="00C620E0">
            <w:pPr>
              <w:pStyle w:val="TAC"/>
              <w:rPr>
                <w:rFonts w:cs="Arial"/>
                <w:szCs w:val="18"/>
              </w:rPr>
            </w:pPr>
            <w:r>
              <w:rPr>
                <w:rFonts w:cs="Arial"/>
                <w:szCs w:val="18"/>
              </w:rPr>
              <w:t>DC_n5A-n261I</w:t>
            </w:r>
          </w:p>
          <w:p w14:paraId="08DB2C23" w14:textId="77777777" w:rsidR="008D1E4A" w:rsidRDefault="008D1E4A" w:rsidP="00C620E0">
            <w:pPr>
              <w:pStyle w:val="TAC"/>
              <w:rPr>
                <w:rFonts w:cs="Arial"/>
                <w:szCs w:val="18"/>
              </w:rPr>
            </w:pPr>
            <w:r>
              <w:rPr>
                <w:rFonts w:cs="Arial"/>
                <w:szCs w:val="18"/>
              </w:rPr>
              <w:t>DC_n5A-n261J</w:t>
            </w:r>
          </w:p>
          <w:p w14:paraId="5B38FE39" w14:textId="77777777" w:rsidR="008D1E4A" w:rsidRDefault="008D1E4A" w:rsidP="00C620E0">
            <w:pPr>
              <w:pStyle w:val="TAC"/>
              <w:rPr>
                <w:rFonts w:cs="Arial"/>
                <w:szCs w:val="18"/>
              </w:rPr>
            </w:pPr>
            <w:r>
              <w:rPr>
                <w:rFonts w:cs="Arial"/>
                <w:szCs w:val="18"/>
              </w:rPr>
              <w:t>DC_n5A-n261K</w:t>
            </w:r>
          </w:p>
          <w:p w14:paraId="347DC3CC" w14:textId="77777777" w:rsidR="008D1E4A" w:rsidRDefault="008D1E4A" w:rsidP="00C620E0">
            <w:pPr>
              <w:pStyle w:val="TAC"/>
              <w:rPr>
                <w:rFonts w:cs="Arial"/>
                <w:szCs w:val="18"/>
              </w:rPr>
            </w:pPr>
            <w:r>
              <w:rPr>
                <w:rFonts w:cs="Arial"/>
                <w:szCs w:val="18"/>
              </w:rPr>
              <w:t>DC_n5A-n261L</w:t>
            </w:r>
          </w:p>
          <w:p w14:paraId="57CD42F3" w14:textId="77777777" w:rsidR="008D1E4A" w:rsidRDefault="008D1E4A" w:rsidP="00C620E0">
            <w:pPr>
              <w:pStyle w:val="TAC"/>
            </w:pPr>
            <w:r>
              <w:rPr>
                <w:rFonts w:cs="Arial"/>
                <w:szCs w:val="18"/>
              </w:rPr>
              <w:t>DC_n5A-n261M</w:t>
            </w:r>
          </w:p>
        </w:tc>
        <w:tc>
          <w:tcPr>
            <w:tcW w:w="3969" w:type="dxa"/>
          </w:tcPr>
          <w:p w14:paraId="788E35F2" w14:textId="77777777" w:rsidR="008D1E4A" w:rsidRDefault="008D1E4A" w:rsidP="00C620E0">
            <w:pPr>
              <w:pStyle w:val="TAC"/>
              <w:rPr>
                <w:rFonts w:cs="Arial"/>
                <w:szCs w:val="18"/>
              </w:rPr>
            </w:pPr>
            <w:r>
              <w:rPr>
                <w:rFonts w:cs="Arial"/>
                <w:szCs w:val="18"/>
              </w:rPr>
              <w:t>DC_n5A-n261A</w:t>
            </w:r>
          </w:p>
          <w:p w14:paraId="02B884AC" w14:textId="77777777" w:rsidR="008D1E4A" w:rsidRDefault="008D1E4A" w:rsidP="00C620E0">
            <w:pPr>
              <w:pStyle w:val="TAC"/>
              <w:rPr>
                <w:rFonts w:cs="Arial"/>
                <w:szCs w:val="18"/>
              </w:rPr>
            </w:pPr>
            <w:r>
              <w:rPr>
                <w:rFonts w:cs="Arial"/>
                <w:szCs w:val="18"/>
              </w:rPr>
              <w:t>DC_n5A-n261G</w:t>
            </w:r>
          </w:p>
          <w:p w14:paraId="7BC6626B" w14:textId="77777777" w:rsidR="008D1E4A" w:rsidRDefault="008D1E4A" w:rsidP="00C620E0">
            <w:pPr>
              <w:pStyle w:val="TAC"/>
              <w:rPr>
                <w:rFonts w:cs="Arial"/>
                <w:szCs w:val="18"/>
              </w:rPr>
            </w:pPr>
            <w:r>
              <w:rPr>
                <w:rFonts w:cs="Arial"/>
                <w:szCs w:val="18"/>
              </w:rPr>
              <w:t>DC_n5A-n261H</w:t>
            </w:r>
          </w:p>
          <w:p w14:paraId="04BA9BF6" w14:textId="77777777" w:rsidR="008D1E4A" w:rsidRDefault="008D1E4A" w:rsidP="00C620E0">
            <w:pPr>
              <w:pStyle w:val="TAC"/>
            </w:pPr>
            <w:r>
              <w:rPr>
                <w:rFonts w:cs="Arial"/>
                <w:szCs w:val="18"/>
              </w:rPr>
              <w:t>DC_n5A-n261I</w:t>
            </w:r>
          </w:p>
        </w:tc>
      </w:tr>
      <w:tr w:rsidR="008D1E4A" w:rsidRPr="00EF5447" w14:paraId="0009DF60" w14:textId="77777777" w:rsidTr="00C620E0">
        <w:trPr>
          <w:trHeight w:val="187"/>
          <w:jc w:val="center"/>
        </w:trPr>
        <w:tc>
          <w:tcPr>
            <w:tcW w:w="3823" w:type="dxa"/>
          </w:tcPr>
          <w:p w14:paraId="7844AA58" w14:textId="77777777" w:rsidR="008D1E4A" w:rsidRDefault="008D1E4A" w:rsidP="00C620E0">
            <w:pPr>
              <w:pStyle w:val="TAC"/>
              <w:rPr>
                <w:rFonts w:cs="Arial"/>
                <w:szCs w:val="18"/>
              </w:rPr>
            </w:pPr>
            <w:r>
              <w:rPr>
                <w:rFonts w:cs="Arial"/>
                <w:szCs w:val="18"/>
              </w:rPr>
              <w:t>DC_n5A-n261(2A)</w:t>
            </w:r>
          </w:p>
          <w:p w14:paraId="7D47E607" w14:textId="77777777" w:rsidR="008D1E4A" w:rsidRDefault="008D1E4A" w:rsidP="00C620E0">
            <w:pPr>
              <w:pStyle w:val="TAC"/>
              <w:rPr>
                <w:rFonts w:cs="Arial"/>
                <w:szCs w:val="18"/>
              </w:rPr>
            </w:pPr>
            <w:r>
              <w:rPr>
                <w:rFonts w:cs="Arial"/>
                <w:szCs w:val="18"/>
              </w:rPr>
              <w:t>DC_n5A-n261(3A)</w:t>
            </w:r>
          </w:p>
          <w:p w14:paraId="4A50A8AE" w14:textId="77777777" w:rsidR="008D1E4A" w:rsidRDefault="008D1E4A" w:rsidP="00C620E0">
            <w:pPr>
              <w:pStyle w:val="TAC"/>
            </w:pPr>
            <w:r>
              <w:rPr>
                <w:rFonts w:cs="Arial"/>
                <w:szCs w:val="18"/>
              </w:rPr>
              <w:t>DC_n5A-n261(4A)</w:t>
            </w:r>
          </w:p>
        </w:tc>
        <w:tc>
          <w:tcPr>
            <w:tcW w:w="3969" w:type="dxa"/>
          </w:tcPr>
          <w:p w14:paraId="13640B15" w14:textId="77777777" w:rsidR="008D1E4A" w:rsidRDefault="008D1E4A" w:rsidP="00C620E0">
            <w:pPr>
              <w:pStyle w:val="TAC"/>
            </w:pPr>
            <w:r>
              <w:rPr>
                <w:rFonts w:cs="Arial"/>
                <w:szCs w:val="18"/>
              </w:rPr>
              <w:t>DC_n5A-n261A</w:t>
            </w:r>
          </w:p>
        </w:tc>
      </w:tr>
      <w:tr w:rsidR="008D1E4A" w:rsidRPr="00EF5447" w14:paraId="574017E9" w14:textId="77777777" w:rsidTr="00C620E0">
        <w:trPr>
          <w:trHeight w:val="187"/>
          <w:jc w:val="center"/>
        </w:trPr>
        <w:tc>
          <w:tcPr>
            <w:tcW w:w="3823" w:type="dxa"/>
          </w:tcPr>
          <w:p w14:paraId="15CB28F0" w14:textId="77777777" w:rsidR="008D1E4A" w:rsidRDefault="008D1E4A" w:rsidP="00C620E0">
            <w:pPr>
              <w:pStyle w:val="TAC"/>
              <w:rPr>
                <w:rFonts w:cs="Arial"/>
                <w:szCs w:val="18"/>
              </w:rPr>
            </w:pPr>
            <w:r>
              <w:rPr>
                <w:rFonts w:cs="Arial"/>
                <w:szCs w:val="18"/>
              </w:rPr>
              <w:t>DC_n5A-n261(2G)</w:t>
            </w:r>
          </w:p>
          <w:p w14:paraId="2DEE4878" w14:textId="77777777" w:rsidR="008D1E4A" w:rsidRDefault="008D1E4A" w:rsidP="00C620E0">
            <w:pPr>
              <w:pStyle w:val="TAC"/>
              <w:rPr>
                <w:rFonts w:cs="Arial"/>
                <w:szCs w:val="18"/>
              </w:rPr>
            </w:pPr>
            <w:r>
              <w:rPr>
                <w:rFonts w:cs="Arial"/>
                <w:szCs w:val="18"/>
              </w:rPr>
              <w:t>DC_n5A-n261(2H)</w:t>
            </w:r>
          </w:p>
          <w:p w14:paraId="295EFD74" w14:textId="77777777" w:rsidR="008D1E4A" w:rsidRDefault="008D1E4A" w:rsidP="00C620E0">
            <w:pPr>
              <w:pStyle w:val="TAC"/>
              <w:rPr>
                <w:rFonts w:cs="Arial"/>
                <w:szCs w:val="18"/>
              </w:rPr>
            </w:pPr>
            <w:r>
              <w:rPr>
                <w:rFonts w:cs="Arial"/>
                <w:szCs w:val="18"/>
              </w:rPr>
              <w:t>DC_n5A-n261(2I)</w:t>
            </w:r>
          </w:p>
          <w:p w14:paraId="3C2E14F2" w14:textId="77777777" w:rsidR="008D1E4A" w:rsidRDefault="008D1E4A" w:rsidP="00C620E0">
            <w:pPr>
              <w:pStyle w:val="TAC"/>
              <w:rPr>
                <w:rFonts w:cs="Arial"/>
                <w:szCs w:val="18"/>
              </w:rPr>
            </w:pPr>
            <w:r>
              <w:rPr>
                <w:rFonts w:cs="Arial"/>
                <w:szCs w:val="18"/>
              </w:rPr>
              <w:t>DC_n5A-n261(A-G)</w:t>
            </w:r>
          </w:p>
          <w:p w14:paraId="4EE65E88" w14:textId="77777777" w:rsidR="008D1E4A" w:rsidRDefault="008D1E4A" w:rsidP="00C620E0">
            <w:pPr>
              <w:pStyle w:val="TAC"/>
              <w:rPr>
                <w:rFonts w:cs="Arial"/>
                <w:szCs w:val="18"/>
              </w:rPr>
            </w:pPr>
            <w:r>
              <w:rPr>
                <w:rFonts w:cs="Arial"/>
                <w:szCs w:val="18"/>
              </w:rPr>
              <w:t>DC_n5A-n261(A-H)</w:t>
            </w:r>
          </w:p>
          <w:p w14:paraId="76C56058" w14:textId="77777777" w:rsidR="008D1E4A" w:rsidRDefault="008D1E4A" w:rsidP="00C620E0">
            <w:pPr>
              <w:pStyle w:val="TAC"/>
              <w:rPr>
                <w:rFonts w:cs="Arial"/>
                <w:szCs w:val="18"/>
              </w:rPr>
            </w:pPr>
            <w:r>
              <w:rPr>
                <w:rFonts w:cs="Arial"/>
                <w:szCs w:val="18"/>
              </w:rPr>
              <w:t>DC_n5A-n261(A-I)</w:t>
            </w:r>
          </w:p>
          <w:p w14:paraId="0D0E011D" w14:textId="77777777" w:rsidR="008D1E4A" w:rsidRDefault="008D1E4A" w:rsidP="00C620E0">
            <w:pPr>
              <w:pStyle w:val="TAC"/>
              <w:rPr>
                <w:rFonts w:cs="Arial"/>
                <w:szCs w:val="18"/>
              </w:rPr>
            </w:pPr>
            <w:r>
              <w:rPr>
                <w:rFonts w:cs="Arial"/>
                <w:szCs w:val="18"/>
              </w:rPr>
              <w:t>DC_n5A-n261(A-J)</w:t>
            </w:r>
          </w:p>
          <w:p w14:paraId="6D4D73CC" w14:textId="77777777" w:rsidR="008D1E4A" w:rsidRDefault="008D1E4A" w:rsidP="00C620E0">
            <w:pPr>
              <w:pStyle w:val="TAC"/>
              <w:rPr>
                <w:rFonts w:cs="Arial"/>
                <w:szCs w:val="18"/>
              </w:rPr>
            </w:pPr>
            <w:r>
              <w:rPr>
                <w:rFonts w:cs="Arial"/>
                <w:szCs w:val="18"/>
              </w:rPr>
              <w:t>DC_n5A-n261(A-K)</w:t>
            </w:r>
          </w:p>
          <w:p w14:paraId="4F605723" w14:textId="77777777" w:rsidR="008D1E4A" w:rsidRDefault="008D1E4A" w:rsidP="00C620E0">
            <w:pPr>
              <w:pStyle w:val="TAC"/>
              <w:rPr>
                <w:rFonts w:cs="Arial"/>
                <w:szCs w:val="18"/>
              </w:rPr>
            </w:pPr>
            <w:r>
              <w:rPr>
                <w:rFonts w:cs="Arial"/>
                <w:szCs w:val="18"/>
              </w:rPr>
              <w:t>DC_n5A-n261(A-L)</w:t>
            </w:r>
          </w:p>
          <w:p w14:paraId="3DFBC7A3" w14:textId="77777777" w:rsidR="008D1E4A" w:rsidRDefault="008D1E4A" w:rsidP="00C620E0">
            <w:pPr>
              <w:pStyle w:val="TAC"/>
              <w:rPr>
                <w:rFonts w:cs="Arial"/>
                <w:szCs w:val="18"/>
              </w:rPr>
            </w:pPr>
            <w:r>
              <w:rPr>
                <w:rFonts w:cs="Arial"/>
                <w:szCs w:val="18"/>
              </w:rPr>
              <w:t>DC_n5A-n261(G-H)</w:t>
            </w:r>
          </w:p>
          <w:p w14:paraId="7F267D98" w14:textId="77777777" w:rsidR="008D1E4A" w:rsidRDefault="008D1E4A" w:rsidP="00C620E0">
            <w:pPr>
              <w:pStyle w:val="TAC"/>
              <w:rPr>
                <w:rFonts w:cs="Arial"/>
                <w:szCs w:val="18"/>
              </w:rPr>
            </w:pPr>
            <w:r>
              <w:rPr>
                <w:rFonts w:cs="Arial"/>
                <w:szCs w:val="18"/>
              </w:rPr>
              <w:t>DC_n5A-n261(H-I)</w:t>
            </w:r>
          </w:p>
          <w:p w14:paraId="02AD3811" w14:textId="77777777" w:rsidR="008D1E4A" w:rsidRDefault="008D1E4A" w:rsidP="00C620E0">
            <w:pPr>
              <w:pStyle w:val="TAC"/>
              <w:rPr>
                <w:rFonts w:cs="Arial"/>
                <w:szCs w:val="18"/>
              </w:rPr>
            </w:pPr>
            <w:r>
              <w:rPr>
                <w:rFonts w:cs="Arial"/>
                <w:szCs w:val="18"/>
              </w:rPr>
              <w:t>DC_n5A-n261(G-I)</w:t>
            </w:r>
          </w:p>
          <w:p w14:paraId="4A4CA3CA" w14:textId="77777777" w:rsidR="008D1E4A" w:rsidRDefault="008D1E4A" w:rsidP="00C620E0">
            <w:pPr>
              <w:pStyle w:val="TAC"/>
              <w:rPr>
                <w:rFonts w:cs="Arial"/>
                <w:szCs w:val="18"/>
              </w:rPr>
            </w:pPr>
            <w:r>
              <w:rPr>
                <w:rFonts w:cs="Arial"/>
                <w:szCs w:val="18"/>
              </w:rPr>
              <w:t>DC_n5A-n261(A-G-H)</w:t>
            </w:r>
          </w:p>
          <w:p w14:paraId="79345E63" w14:textId="77777777" w:rsidR="008D1E4A" w:rsidRDefault="008D1E4A" w:rsidP="00C620E0">
            <w:pPr>
              <w:pStyle w:val="TAC"/>
              <w:rPr>
                <w:rFonts w:cs="Arial"/>
                <w:szCs w:val="18"/>
              </w:rPr>
            </w:pPr>
            <w:r>
              <w:rPr>
                <w:rFonts w:cs="Arial"/>
                <w:szCs w:val="18"/>
              </w:rPr>
              <w:t>DC_n5A-n261(A-G-I)</w:t>
            </w:r>
          </w:p>
          <w:p w14:paraId="69160348" w14:textId="77777777" w:rsidR="008D1E4A" w:rsidRDefault="008D1E4A" w:rsidP="00C620E0">
            <w:pPr>
              <w:pStyle w:val="TAC"/>
              <w:rPr>
                <w:rFonts w:cs="Arial"/>
                <w:szCs w:val="18"/>
              </w:rPr>
            </w:pPr>
            <w:r>
              <w:rPr>
                <w:rFonts w:cs="Arial"/>
                <w:szCs w:val="18"/>
              </w:rPr>
              <w:t>DC_n5A-n261(2A-H)</w:t>
            </w:r>
          </w:p>
          <w:p w14:paraId="0C88E329" w14:textId="77777777" w:rsidR="008D1E4A" w:rsidRDefault="008D1E4A" w:rsidP="00C620E0">
            <w:pPr>
              <w:pStyle w:val="TAC"/>
              <w:rPr>
                <w:rFonts w:cs="Arial"/>
                <w:szCs w:val="18"/>
              </w:rPr>
            </w:pPr>
            <w:r>
              <w:rPr>
                <w:rFonts w:cs="Arial"/>
                <w:szCs w:val="18"/>
              </w:rPr>
              <w:t>DC_n5A-n261(2A-G)</w:t>
            </w:r>
          </w:p>
          <w:p w14:paraId="7A7F54FD" w14:textId="77777777" w:rsidR="008D1E4A" w:rsidRDefault="008D1E4A" w:rsidP="00C620E0">
            <w:pPr>
              <w:pStyle w:val="TAC"/>
              <w:rPr>
                <w:rFonts w:cs="Arial"/>
                <w:szCs w:val="18"/>
              </w:rPr>
            </w:pPr>
            <w:r>
              <w:rPr>
                <w:rFonts w:cs="Arial"/>
                <w:szCs w:val="18"/>
              </w:rPr>
              <w:t>DC_n5A-n261(2A-I)</w:t>
            </w:r>
          </w:p>
          <w:p w14:paraId="01EC577D" w14:textId="77777777" w:rsidR="008D1E4A" w:rsidRDefault="008D1E4A" w:rsidP="00C620E0">
            <w:pPr>
              <w:pStyle w:val="TAC"/>
            </w:pPr>
            <w:r>
              <w:rPr>
                <w:rFonts w:cs="Arial"/>
                <w:szCs w:val="18"/>
              </w:rPr>
              <w:t>DC_n5A-n261(A-2G)</w:t>
            </w:r>
          </w:p>
        </w:tc>
        <w:tc>
          <w:tcPr>
            <w:tcW w:w="3969" w:type="dxa"/>
          </w:tcPr>
          <w:p w14:paraId="62E50756" w14:textId="77777777" w:rsidR="008D1E4A" w:rsidRDefault="008D1E4A" w:rsidP="00C620E0">
            <w:pPr>
              <w:pStyle w:val="TAC"/>
              <w:rPr>
                <w:rFonts w:cs="Arial"/>
                <w:szCs w:val="18"/>
              </w:rPr>
            </w:pPr>
            <w:r>
              <w:rPr>
                <w:rFonts w:cs="Arial"/>
                <w:szCs w:val="18"/>
              </w:rPr>
              <w:t>DC_n5A-n261A</w:t>
            </w:r>
          </w:p>
          <w:p w14:paraId="07575F8A" w14:textId="77777777" w:rsidR="008D1E4A" w:rsidRDefault="008D1E4A" w:rsidP="00C620E0">
            <w:pPr>
              <w:pStyle w:val="TAC"/>
              <w:rPr>
                <w:rFonts w:cs="Arial"/>
                <w:szCs w:val="18"/>
              </w:rPr>
            </w:pPr>
            <w:r>
              <w:rPr>
                <w:rFonts w:cs="Arial"/>
                <w:szCs w:val="18"/>
              </w:rPr>
              <w:t>DC_n5A-n261G</w:t>
            </w:r>
          </w:p>
          <w:p w14:paraId="3DF8EDD3" w14:textId="77777777" w:rsidR="008D1E4A" w:rsidRDefault="008D1E4A" w:rsidP="00C620E0">
            <w:pPr>
              <w:pStyle w:val="TAC"/>
              <w:rPr>
                <w:rFonts w:cs="Arial"/>
                <w:szCs w:val="18"/>
              </w:rPr>
            </w:pPr>
            <w:r>
              <w:rPr>
                <w:rFonts w:cs="Arial"/>
                <w:szCs w:val="18"/>
              </w:rPr>
              <w:t>DC_n5A-n261H</w:t>
            </w:r>
          </w:p>
          <w:p w14:paraId="11C89671" w14:textId="77777777" w:rsidR="008D1E4A" w:rsidRDefault="008D1E4A" w:rsidP="00C620E0">
            <w:pPr>
              <w:pStyle w:val="TAC"/>
            </w:pPr>
            <w:r>
              <w:rPr>
                <w:rFonts w:cs="Arial"/>
                <w:szCs w:val="18"/>
              </w:rPr>
              <w:t>DC_n5A-n261I</w:t>
            </w:r>
          </w:p>
        </w:tc>
      </w:tr>
      <w:tr w:rsidR="008D1E4A" w:rsidRPr="00EF5447" w14:paraId="4BD44EEB" w14:textId="77777777" w:rsidTr="00C620E0">
        <w:trPr>
          <w:trHeight w:val="187"/>
          <w:jc w:val="center"/>
        </w:trPr>
        <w:tc>
          <w:tcPr>
            <w:tcW w:w="3823" w:type="dxa"/>
          </w:tcPr>
          <w:p w14:paraId="493CD18E" w14:textId="77777777" w:rsidR="006A192D" w:rsidRDefault="008D1E4A" w:rsidP="00C620E0">
            <w:pPr>
              <w:pStyle w:val="TAC"/>
              <w:rPr>
                <w:ins w:id="2843" w:author="Apple" w:date="2021-01-14T18:18:00Z"/>
                <w:lang w:eastAsia="ja-JP"/>
              </w:rPr>
            </w:pPr>
            <w:r>
              <w:rPr>
                <w:lang w:eastAsia="ja-JP"/>
              </w:rPr>
              <w:t>DC_n25A-n258A</w:t>
            </w:r>
          </w:p>
          <w:p w14:paraId="5C59AA12" w14:textId="77777777" w:rsidR="006A192D" w:rsidRDefault="008D1E4A" w:rsidP="00C620E0">
            <w:pPr>
              <w:pStyle w:val="TAC"/>
              <w:rPr>
                <w:ins w:id="2844" w:author="Apple" w:date="2021-01-14T18:19:00Z"/>
                <w:lang w:eastAsia="ja-JP"/>
              </w:rPr>
            </w:pPr>
            <w:del w:id="2845" w:author="Apple" w:date="2021-01-14T18:18:00Z">
              <w:r w:rsidDel="006A192D">
                <w:rPr>
                  <w:lang w:eastAsia="ja-JP"/>
                </w:rPr>
                <w:br/>
              </w:r>
            </w:del>
            <w:r>
              <w:rPr>
                <w:lang w:eastAsia="ja-JP"/>
              </w:rPr>
              <w:t>DC_n25A-n258(2A)</w:t>
            </w:r>
          </w:p>
          <w:p w14:paraId="4D06A7A8" w14:textId="77777777" w:rsidR="006A192D" w:rsidRDefault="008D1E4A" w:rsidP="00C620E0">
            <w:pPr>
              <w:pStyle w:val="TAC"/>
              <w:rPr>
                <w:ins w:id="2846" w:author="Apple" w:date="2021-01-14T18:20:00Z"/>
                <w:lang w:eastAsia="ja-JP"/>
              </w:rPr>
            </w:pPr>
            <w:del w:id="2847" w:author="Apple" w:date="2021-01-14T18:19:00Z">
              <w:r w:rsidDel="006A192D">
                <w:rPr>
                  <w:lang w:eastAsia="ja-JP"/>
                </w:rPr>
                <w:delText xml:space="preserve"> </w:delText>
              </w:r>
              <w:r w:rsidDel="006A192D">
                <w:rPr>
                  <w:lang w:eastAsia="ja-JP"/>
                </w:rPr>
                <w:br/>
              </w:r>
            </w:del>
            <w:r>
              <w:rPr>
                <w:lang w:eastAsia="ja-JP"/>
              </w:rPr>
              <w:t>DC_n25A-n258(3A)</w:t>
            </w:r>
            <w:del w:id="2848" w:author="Apple" w:date="2021-01-14T18:20:00Z">
              <w:r w:rsidDel="006A192D">
                <w:rPr>
                  <w:lang w:eastAsia="ja-JP"/>
                </w:rPr>
                <w:delText xml:space="preserve"> </w:delText>
              </w:r>
            </w:del>
          </w:p>
          <w:p w14:paraId="17CE5C0D" w14:textId="77777777" w:rsidR="006A192D" w:rsidRDefault="008D1E4A" w:rsidP="00C620E0">
            <w:pPr>
              <w:pStyle w:val="TAC"/>
              <w:rPr>
                <w:ins w:id="2849" w:author="Apple" w:date="2021-01-14T18:20:00Z"/>
                <w:lang w:eastAsia="ja-JP"/>
              </w:rPr>
            </w:pPr>
            <w:del w:id="2850" w:author="Apple" w:date="2021-01-14T18:20:00Z">
              <w:r w:rsidDel="006A192D">
                <w:rPr>
                  <w:lang w:eastAsia="ja-JP"/>
                </w:rPr>
                <w:br/>
              </w:r>
            </w:del>
            <w:r>
              <w:rPr>
                <w:lang w:eastAsia="ja-JP"/>
              </w:rPr>
              <w:t>DC_n25A-n258(4A)</w:t>
            </w:r>
            <w:del w:id="2851" w:author="Apple" w:date="2021-01-14T18:20:00Z">
              <w:r w:rsidDel="006A192D">
                <w:rPr>
                  <w:lang w:eastAsia="ja-JP"/>
                </w:rPr>
                <w:delText xml:space="preserve"> </w:delText>
              </w:r>
            </w:del>
          </w:p>
          <w:p w14:paraId="50E21B96" w14:textId="135AA73C" w:rsidR="008D1E4A" w:rsidRPr="00EF5447" w:rsidRDefault="008D1E4A" w:rsidP="00C620E0">
            <w:pPr>
              <w:pStyle w:val="TAC"/>
              <w:rPr>
                <w:lang w:eastAsia="ja-JP"/>
              </w:rPr>
            </w:pPr>
            <w:del w:id="2852" w:author="Apple" w:date="2021-01-14T18:20:00Z">
              <w:r w:rsidDel="006A192D">
                <w:rPr>
                  <w:lang w:eastAsia="ja-JP"/>
                </w:rPr>
                <w:br/>
              </w:r>
            </w:del>
            <w:r>
              <w:rPr>
                <w:lang w:eastAsia="ja-JP"/>
              </w:rPr>
              <w:t>DC_n25A-n258(5A)</w:t>
            </w:r>
          </w:p>
        </w:tc>
        <w:tc>
          <w:tcPr>
            <w:tcW w:w="3969" w:type="dxa"/>
          </w:tcPr>
          <w:p w14:paraId="0D493072" w14:textId="77777777" w:rsidR="008D1E4A" w:rsidRPr="00EF5447" w:rsidRDefault="008D1E4A" w:rsidP="00C620E0">
            <w:pPr>
              <w:pStyle w:val="TAC"/>
              <w:rPr>
                <w:lang w:eastAsia="ja-JP"/>
              </w:rPr>
            </w:pPr>
            <w:r>
              <w:rPr>
                <w:lang w:eastAsia="ja-JP"/>
              </w:rPr>
              <w:t>DC_n25A-n258A</w:t>
            </w:r>
          </w:p>
        </w:tc>
      </w:tr>
      <w:tr w:rsidR="008D1E4A" w:rsidRPr="00EF5447" w14:paraId="000E5E96" w14:textId="77777777" w:rsidTr="00C620E0">
        <w:trPr>
          <w:trHeight w:val="187"/>
          <w:jc w:val="center"/>
        </w:trPr>
        <w:tc>
          <w:tcPr>
            <w:tcW w:w="3823" w:type="dxa"/>
          </w:tcPr>
          <w:p w14:paraId="2AE46E7B" w14:textId="77777777" w:rsidR="008D1E4A" w:rsidRDefault="008D1E4A" w:rsidP="00C620E0">
            <w:pPr>
              <w:pStyle w:val="TAC"/>
              <w:rPr>
                <w:lang w:eastAsia="ja-JP"/>
              </w:rPr>
            </w:pPr>
            <w:r>
              <w:rPr>
                <w:lang w:eastAsia="ja-JP"/>
              </w:rPr>
              <w:lastRenderedPageBreak/>
              <w:t>DC_n25A-n260A</w:t>
            </w:r>
          </w:p>
          <w:p w14:paraId="186F27BF" w14:textId="77777777" w:rsidR="008D1E4A" w:rsidRDefault="008D1E4A" w:rsidP="00C620E0">
            <w:pPr>
              <w:pStyle w:val="TAC"/>
              <w:rPr>
                <w:lang w:eastAsia="ja-JP"/>
              </w:rPr>
            </w:pPr>
            <w:r>
              <w:rPr>
                <w:lang w:eastAsia="ja-JP"/>
              </w:rPr>
              <w:t>DC_n25A-n260G</w:t>
            </w:r>
          </w:p>
          <w:p w14:paraId="7B5493AA" w14:textId="77777777" w:rsidR="008D1E4A" w:rsidRDefault="008D1E4A" w:rsidP="00C620E0">
            <w:pPr>
              <w:pStyle w:val="TAC"/>
              <w:rPr>
                <w:lang w:eastAsia="ja-JP"/>
              </w:rPr>
            </w:pPr>
            <w:r>
              <w:rPr>
                <w:lang w:eastAsia="ja-JP"/>
              </w:rPr>
              <w:t>DC_n25A-n260H</w:t>
            </w:r>
          </w:p>
          <w:p w14:paraId="76B1D352" w14:textId="77777777" w:rsidR="008D1E4A" w:rsidRDefault="008D1E4A" w:rsidP="00C620E0">
            <w:pPr>
              <w:pStyle w:val="TAC"/>
              <w:rPr>
                <w:lang w:eastAsia="ja-JP"/>
              </w:rPr>
            </w:pPr>
            <w:r>
              <w:rPr>
                <w:lang w:eastAsia="ja-JP"/>
              </w:rPr>
              <w:t>DC_n25A-n260I</w:t>
            </w:r>
          </w:p>
          <w:p w14:paraId="1F04E6A7" w14:textId="77777777" w:rsidR="008D1E4A" w:rsidRDefault="008D1E4A" w:rsidP="00C620E0">
            <w:pPr>
              <w:pStyle w:val="TAC"/>
              <w:rPr>
                <w:lang w:eastAsia="ja-JP"/>
              </w:rPr>
            </w:pPr>
            <w:r>
              <w:rPr>
                <w:lang w:eastAsia="ja-JP"/>
              </w:rPr>
              <w:t>DC_n25A-n260J</w:t>
            </w:r>
          </w:p>
          <w:p w14:paraId="1A1163DF" w14:textId="77777777" w:rsidR="008D1E4A" w:rsidRDefault="008D1E4A" w:rsidP="00C620E0">
            <w:pPr>
              <w:pStyle w:val="TAC"/>
              <w:rPr>
                <w:lang w:eastAsia="ja-JP"/>
              </w:rPr>
            </w:pPr>
            <w:r>
              <w:rPr>
                <w:lang w:eastAsia="ja-JP"/>
              </w:rPr>
              <w:t>DC_n25A-n260K</w:t>
            </w:r>
          </w:p>
          <w:p w14:paraId="28311544" w14:textId="77777777" w:rsidR="008D1E4A" w:rsidRDefault="008D1E4A" w:rsidP="00C620E0">
            <w:pPr>
              <w:pStyle w:val="TAC"/>
              <w:rPr>
                <w:lang w:eastAsia="ja-JP"/>
              </w:rPr>
            </w:pPr>
            <w:r>
              <w:rPr>
                <w:lang w:eastAsia="ja-JP"/>
              </w:rPr>
              <w:t>DC_n25A-n260L</w:t>
            </w:r>
          </w:p>
          <w:p w14:paraId="7E098E77" w14:textId="77777777" w:rsidR="008D1E4A" w:rsidRPr="00EF5447" w:rsidRDefault="008D1E4A" w:rsidP="00C620E0">
            <w:pPr>
              <w:pStyle w:val="TAC"/>
              <w:rPr>
                <w:lang w:eastAsia="ja-JP"/>
              </w:rPr>
            </w:pPr>
            <w:r>
              <w:rPr>
                <w:lang w:eastAsia="ja-JP"/>
              </w:rPr>
              <w:t>DC_n25A-n260M</w:t>
            </w:r>
          </w:p>
        </w:tc>
        <w:tc>
          <w:tcPr>
            <w:tcW w:w="3969" w:type="dxa"/>
          </w:tcPr>
          <w:p w14:paraId="4FAB7759" w14:textId="77777777" w:rsidR="008D1E4A" w:rsidRPr="00EF5447" w:rsidRDefault="008D1E4A" w:rsidP="00C620E0">
            <w:pPr>
              <w:pStyle w:val="TAC"/>
              <w:rPr>
                <w:lang w:eastAsia="ja-JP"/>
              </w:rPr>
            </w:pPr>
            <w:r>
              <w:rPr>
                <w:lang w:eastAsia="ja-JP"/>
              </w:rPr>
              <w:t>DC_n25A-n260A</w:t>
            </w:r>
          </w:p>
        </w:tc>
      </w:tr>
      <w:tr w:rsidR="008D1E4A" w:rsidRPr="00EF5447" w14:paraId="6AD9CE7F" w14:textId="77777777" w:rsidTr="00C620E0">
        <w:trPr>
          <w:trHeight w:val="187"/>
          <w:jc w:val="center"/>
        </w:trPr>
        <w:tc>
          <w:tcPr>
            <w:tcW w:w="3823" w:type="dxa"/>
          </w:tcPr>
          <w:p w14:paraId="424F5E62" w14:textId="77777777" w:rsidR="008D1E4A" w:rsidRDefault="008D1E4A" w:rsidP="00C620E0">
            <w:pPr>
              <w:pStyle w:val="TAC"/>
              <w:rPr>
                <w:lang w:eastAsia="ja-JP"/>
              </w:rPr>
            </w:pPr>
            <w:r>
              <w:rPr>
                <w:lang w:eastAsia="ja-JP"/>
              </w:rPr>
              <w:t>DC_n25A-n260(2A)</w:t>
            </w:r>
            <w:r>
              <w:rPr>
                <w:lang w:eastAsia="ja-JP"/>
              </w:rPr>
              <w:br/>
              <w:t>DC_n25A-n260(3A)</w:t>
            </w:r>
          </w:p>
          <w:p w14:paraId="79E4B0CA" w14:textId="77777777" w:rsidR="008D1E4A" w:rsidRDefault="008D1E4A" w:rsidP="00C620E0">
            <w:pPr>
              <w:pStyle w:val="TAC"/>
              <w:rPr>
                <w:lang w:eastAsia="ja-JP"/>
              </w:rPr>
            </w:pPr>
            <w:r>
              <w:rPr>
                <w:lang w:eastAsia="ja-JP"/>
              </w:rPr>
              <w:t>DC_n25A-n260(4A)</w:t>
            </w:r>
          </w:p>
          <w:p w14:paraId="555F1F08" w14:textId="77777777" w:rsidR="008D1E4A" w:rsidRDefault="008D1E4A" w:rsidP="00C620E0">
            <w:pPr>
              <w:pStyle w:val="TAC"/>
              <w:rPr>
                <w:lang w:eastAsia="ja-JP"/>
              </w:rPr>
            </w:pPr>
            <w:r>
              <w:rPr>
                <w:lang w:eastAsia="ja-JP"/>
              </w:rPr>
              <w:t>DC_n25A-n260(5A)</w:t>
            </w:r>
          </w:p>
          <w:p w14:paraId="3D36543E" w14:textId="77777777" w:rsidR="008D1E4A" w:rsidRDefault="008D1E4A" w:rsidP="00C620E0">
            <w:pPr>
              <w:pStyle w:val="TAC"/>
              <w:rPr>
                <w:lang w:eastAsia="ja-JP"/>
              </w:rPr>
            </w:pPr>
            <w:r>
              <w:rPr>
                <w:lang w:eastAsia="ja-JP"/>
              </w:rPr>
              <w:t>DC_n25A-n260(6A)</w:t>
            </w:r>
            <w:r>
              <w:rPr>
                <w:lang w:eastAsia="ja-JP"/>
              </w:rPr>
              <w:br/>
              <w:t>DC_n25A-n260(7A)</w:t>
            </w:r>
          </w:p>
          <w:p w14:paraId="684A9C4C" w14:textId="77777777" w:rsidR="008D1E4A" w:rsidRPr="00EF5447" w:rsidRDefault="008D1E4A" w:rsidP="00C620E0">
            <w:pPr>
              <w:pStyle w:val="TAC"/>
              <w:rPr>
                <w:lang w:eastAsia="ja-JP"/>
              </w:rPr>
            </w:pPr>
            <w:r>
              <w:rPr>
                <w:lang w:eastAsia="ja-JP"/>
              </w:rPr>
              <w:t>DC_n25A-n260(8A)</w:t>
            </w:r>
          </w:p>
        </w:tc>
        <w:tc>
          <w:tcPr>
            <w:tcW w:w="3969" w:type="dxa"/>
          </w:tcPr>
          <w:p w14:paraId="115AFE48" w14:textId="77777777" w:rsidR="008D1E4A" w:rsidRPr="00EF5447" w:rsidRDefault="008D1E4A" w:rsidP="00C620E0">
            <w:pPr>
              <w:pStyle w:val="TAC"/>
              <w:rPr>
                <w:lang w:eastAsia="ja-JP"/>
              </w:rPr>
            </w:pPr>
            <w:r>
              <w:rPr>
                <w:lang w:eastAsia="ja-JP"/>
              </w:rPr>
              <w:t>DC_n25A-n260A</w:t>
            </w:r>
          </w:p>
        </w:tc>
      </w:tr>
      <w:tr w:rsidR="008D1E4A" w:rsidRPr="00EF5447" w14:paraId="1E739A5A" w14:textId="77777777" w:rsidTr="00C620E0">
        <w:trPr>
          <w:trHeight w:val="187"/>
          <w:jc w:val="center"/>
        </w:trPr>
        <w:tc>
          <w:tcPr>
            <w:tcW w:w="3823" w:type="dxa"/>
          </w:tcPr>
          <w:p w14:paraId="40D3BCC5" w14:textId="77777777" w:rsidR="008D1E4A" w:rsidRDefault="008D1E4A" w:rsidP="00C620E0">
            <w:pPr>
              <w:pStyle w:val="TAC"/>
              <w:rPr>
                <w:rFonts w:cs="Arial"/>
                <w:szCs w:val="18"/>
                <w:lang w:eastAsia="zh-CN"/>
              </w:rPr>
            </w:pPr>
            <w:r>
              <w:rPr>
                <w:rFonts w:cs="Arial"/>
                <w:szCs w:val="18"/>
                <w:lang w:eastAsia="zh-CN"/>
              </w:rPr>
              <w:t>DC_n25A-n261A</w:t>
            </w:r>
          </w:p>
          <w:p w14:paraId="15FDBB4B" w14:textId="77777777" w:rsidR="008D1E4A" w:rsidRPr="00EF5447" w:rsidRDefault="008D1E4A" w:rsidP="00C620E0">
            <w:pPr>
              <w:pStyle w:val="TAC"/>
              <w:rPr>
                <w:lang w:eastAsia="ja-JP"/>
              </w:rPr>
            </w:pPr>
            <w:r>
              <w:rPr>
                <w:rFonts w:cs="Arial"/>
                <w:szCs w:val="18"/>
                <w:lang w:eastAsia="zh-CN"/>
              </w:rPr>
              <w:t>DC_n25A-n261(2A)</w:t>
            </w:r>
          </w:p>
        </w:tc>
        <w:tc>
          <w:tcPr>
            <w:tcW w:w="3969" w:type="dxa"/>
          </w:tcPr>
          <w:p w14:paraId="4206EB09" w14:textId="77777777" w:rsidR="008D1E4A" w:rsidRPr="00EF5447" w:rsidRDefault="008D1E4A" w:rsidP="00C620E0">
            <w:pPr>
              <w:pStyle w:val="TAC"/>
              <w:rPr>
                <w:lang w:eastAsia="ja-JP"/>
              </w:rPr>
            </w:pPr>
            <w:r>
              <w:rPr>
                <w:rFonts w:cs="Arial"/>
                <w:szCs w:val="18"/>
                <w:lang w:eastAsia="zh-CN"/>
              </w:rPr>
              <w:t>DC_n25A-n261A</w:t>
            </w:r>
          </w:p>
        </w:tc>
      </w:tr>
      <w:tr w:rsidR="008D1E4A" w:rsidRPr="00EF5447" w14:paraId="0EB5D475" w14:textId="77777777" w:rsidTr="00C620E0">
        <w:trPr>
          <w:trHeight w:val="187"/>
          <w:jc w:val="center"/>
        </w:trPr>
        <w:tc>
          <w:tcPr>
            <w:tcW w:w="3823" w:type="dxa"/>
          </w:tcPr>
          <w:p w14:paraId="53F53F9E" w14:textId="77777777" w:rsidR="008D1E4A" w:rsidRPr="00EF5447" w:rsidRDefault="008D1E4A" w:rsidP="00C620E0">
            <w:pPr>
              <w:pStyle w:val="TAC"/>
              <w:rPr>
                <w:lang w:eastAsia="ja-JP"/>
              </w:rPr>
            </w:pPr>
            <w:r w:rsidRPr="00EF5447">
              <w:rPr>
                <w:lang w:eastAsia="ja-JP"/>
              </w:rPr>
              <w:t>DC_n28A-n257A</w:t>
            </w:r>
          </w:p>
          <w:p w14:paraId="029670D6" w14:textId="77777777" w:rsidR="008D1E4A" w:rsidRPr="00EF5447" w:rsidRDefault="008D1E4A" w:rsidP="00C620E0">
            <w:pPr>
              <w:pStyle w:val="TAC"/>
              <w:rPr>
                <w:lang w:eastAsia="ja-JP"/>
              </w:rPr>
            </w:pPr>
            <w:r w:rsidRPr="00EF5447">
              <w:rPr>
                <w:lang w:eastAsia="ja-JP"/>
              </w:rPr>
              <w:t>DC_n28A-n257D</w:t>
            </w:r>
          </w:p>
          <w:p w14:paraId="60736C73" w14:textId="77777777" w:rsidR="008D1E4A" w:rsidRPr="00EF5447" w:rsidRDefault="008D1E4A" w:rsidP="00C620E0">
            <w:pPr>
              <w:pStyle w:val="TAC"/>
              <w:rPr>
                <w:lang w:eastAsia="ja-JP"/>
              </w:rPr>
            </w:pPr>
            <w:r w:rsidRPr="00EF5447">
              <w:rPr>
                <w:lang w:eastAsia="ja-JP"/>
              </w:rPr>
              <w:t>DC_n28A-n257G</w:t>
            </w:r>
          </w:p>
          <w:p w14:paraId="47146626" w14:textId="77777777" w:rsidR="008D1E4A" w:rsidRPr="00EF5447" w:rsidRDefault="008D1E4A" w:rsidP="00C620E0">
            <w:pPr>
              <w:pStyle w:val="TAC"/>
              <w:rPr>
                <w:lang w:eastAsia="ja-JP"/>
              </w:rPr>
            </w:pPr>
            <w:r w:rsidRPr="00EF5447">
              <w:rPr>
                <w:lang w:eastAsia="ja-JP"/>
              </w:rPr>
              <w:t>DC_n28A-n257H</w:t>
            </w:r>
          </w:p>
          <w:p w14:paraId="749F9FA3" w14:textId="77777777" w:rsidR="008D1E4A" w:rsidRDefault="008D1E4A" w:rsidP="00C620E0">
            <w:pPr>
              <w:pStyle w:val="TAC"/>
              <w:rPr>
                <w:lang w:eastAsia="ja-JP"/>
              </w:rPr>
            </w:pPr>
            <w:r w:rsidRPr="00EF5447">
              <w:rPr>
                <w:lang w:eastAsia="ja-JP"/>
              </w:rPr>
              <w:t>DC_n28A-n257I</w:t>
            </w:r>
          </w:p>
        </w:tc>
        <w:tc>
          <w:tcPr>
            <w:tcW w:w="3969" w:type="dxa"/>
          </w:tcPr>
          <w:p w14:paraId="2ABC1645" w14:textId="77777777" w:rsidR="008D1E4A" w:rsidRPr="00EF5447" w:rsidRDefault="008D1E4A" w:rsidP="00C620E0">
            <w:pPr>
              <w:pStyle w:val="TAC"/>
              <w:rPr>
                <w:lang w:eastAsia="ja-JP"/>
              </w:rPr>
            </w:pPr>
            <w:r w:rsidRPr="00EF5447">
              <w:rPr>
                <w:lang w:eastAsia="ja-JP"/>
              </w:rPr>
              <w:t>DC_n28A-n257A</w:t>
            </w:r>
          </w:p>
          <w:p w14:paraId="0CAF17D5" w14:textId="77777777" w:rsidR="008D1E4A" w:rsidRPr="00EF5447" w:rsidRDefault="008D1E4A" w:rsidP="00C620E0">
            <w:pPr>
              <w:pStyle w:val="TAC"/>
              <w:rPr>
                <w:lang w:eastAsia="ja-JP"/>
              </w:rPr>
            </w:pPr>
            <w:r w:rsidRPr="00EF5447">
              <w:rPr>
                <w:lang w:eastAsia="ja-JP"/>
              </w:rPr>
              <w:t>DC_n28A-n257D</w:t>
            </w:r>
          </w:p>
          <w:p w14:paraId="3431F3C9" w14:textId="77777777" w:rsidR="008D1E4A" w:rsidRPr="00EF5447" w:rsidRDefault="008D1E4A" w:rsidP="00C620E0">
            <w:pPr>
              <w:pStyle w:val="TAC"/>
              <w:rPr>
                <w:lang w:eastAsia="ja-JP"/>
              </w:rPr>
            </w:pPr>
            <w:r w:rsidRPr="00EF5447">
              <w:rPr>
                <w:lang w:eastAsia="ja-JP"/>
              </w:rPr>
              <w:t>DC_n28A-n257G</w:t>
            </w:r>
          </w:p>
          <w:p w14:paraId="7B6242B4" w14:textId="77777777" w:rsidR="008D1E4A" w:rsidRPr="00EF5447" w:rsidRDefault="008D1E4A" w:rsidP="00C620E0">
            <w:pPr>
              <w:pStyle w:val="TAC"/>
              <w:rPr>
                <w:lang w:eastAsia="ja-JP"/>
              </w:rPr>
            </w:pPr>
            <w:r w:rsidRPr="00EF5447">
              <w:rPr>
                <w:lang w:eastAsia="ja-JP"/>
              </w:rPr>
              <w:t>DC_n28A-n257H</w:t>
            </w:r>
          </w:p>
          <w:p w14:paraId="03A5E7AF" w14:textId="77777777" w:rsidR="008D1E4A" w:rsidRDefault="008D1E4A" w:rsidP="00C620E0">
            <w:pPr>
              <w:pStyle w:val="TAC"/>
              <w:rPr>
                <w:lang w:eastAsia="ja-JP"/>
              </w:rPr>
            </w:pPr>
            <w:r w:rsidRPr="00EF5447">
              <w:rPr>
                <w:lang w:eastAsia="ja-JP"/>
              </w:rPr>
              <w:t>DC_n28A-n257I</w:t>
            </w:r>
          </w:p>
        </w:tc>
      </w:tr>
      <w:tr w:rsidR="008D1E4A" w:rsidRPr="00EF5447" w14:paraId="05743BCE" w14:textId="77777777" w:rsidTr="00C620E0">
        <w:trPr>
          <w:trHeight w:val="187"/>
          <w:jc w:val="center"/>
        </w:trPr>
        <w:tc>
          <w:tcPr>
            <w:tcW w:w="3823" w:type="dxa"/>
          </w:tcPr>
          <w:p w14:paraId="70A44299" w14:textId="77777777" w:rsidR="008D1E4A" w:rsidRDefault="008D1E4A" w:rsidP="00C620E0">
            <w:pPr>
              <w:pStyle w:val="TAC"/>
              <w:rPr>
                <w:szCs w:val="18"/>
              </w:rPr>
            </w:pPr>
            <w:r>
              <w:rPr>
                <w:szCs w:val="18"/>
              </w:rPr>
              <w:t>DC_n40A-n258A</w:t>
            </w:r>
          </w:p>
          <w:p w14:paraId="689BED54" w14:textId="77777777" w:rsidR="008D1E4A" w:rsidRDefault="008D1E4A" w:rsidP="00C620E0">
            <w:pPr>
              <w:pStyle w:val="TAC"/>
              <w:rPr>
                <w:szCs w:val="18"/>
              </w:rPr>
            </w:pPr>
            <w:r>
              <w:rPr>
                <w:szCs w:val="18"/>
              </w:rPr>
              <w:t>DC_n40A-n258G</w:t>
            </w:r>
          </w:p>
          <w:p w14:paraId="40EC9232" w14:textId="77777777" w:rsidR="008D1E4A" w:rsidRDefault="008D1E4A" w:rsidP="00C620E0">
            <w:pPr>
              <w:pStyle w:val="TAC"/>
              <w:rPr>
                <w:szCs w:val="18"/>
              </w:rPr>
            </w:pPr>
            <w:r>
              <w:rPr>
                <w:szCs w:val="18"/>
              </w:rPr>
              <w:t>DC_n40A-n258H</w:t>
            </w:r>
          </w:p>
          <w:p w14:paraId="4EB16A78" w14:textId="77777777" w:rsidR="008D1E4A" w:rsidRDefault="008D1E4A" w:rsidP="00C620E0">
            <w:pPr>
              <w:pStyle w:val="TAC"/>
              <w:rPr>
                <w:szCs w:val="18"/>
              </w:rPr>
            </w:pPr>
            <w:r>
              <w:rPr>
                <w:szCs w:val="18"/>
              </w:rPr>
              <w:t>DC_n40A-n258I</w:t>
            </w:r>
          </w:p>
          <w:p w14:paraId="074E636D" w14:textId="77777777" w:rsidR="008D1E4A" w:rsidRDefault="008D1E4A" w:rsidP="00C620E0">
            <w:pPr>
              <w:pStyle w:val="TAC"/>
              <w:rPr>
                <w:szCs w:val="18"/>
              </w:rPr>
            </w:pPr>
            <w:r>
              <w:rPr>
                <w:szCs w:val="18"/>
              </w:rPr>
              <w:t>DC_n40A-n258J</w:t>
            </w:r>
          </w:p>
          <w:p w14:paraId="6548FA4D" w14:textId="77777777" w:rsidR="008D1E4A" w:rsidRDefault="008D1E4A" w:rsidP="00C620E0">
            <w:pPr>
              <w:pStyle w:val="TAC"/>
              <w:rPr>
                <w:szCs w:val="18"/>
              </w:rPr>
            </w:pPr>
            <w:r>
              <w:rPr>
                <w:szCs w:val="18"/>
              </w:rPr>
              <w:t>DC_n40A-n258K</w:t>
            </w:r>
          </w:p>
          <w:p w14:paraId="3BB75488" w14:textId="77777777" w:rsidR="008D1E4A" w:rsidRDefault="008D1E4A" w:rsidP="00C620E0">
            <w:pPr>
              <w:pStyle w:val="TAC"/>
              <w:rPr>
                <w:szCs w:val="18"/>
              </w:rPr>
            </w:pPr>
            <w:r>
              <w:rPr>
                <w:szCs w:val="18"/>
              </w:rPr>
              <w:t>DC_n40A-n258L</w:t>
            </w:r>
          </w:p>
          <w:p w14:paraId="0332C937" w14:textId="77777777" w:rsidR="008D1E4A" w:rsidRDefault="008D1E4A" w:rsidP="00C620E0">
            <w:pPr>
              <w:pStyle w:val="TAC"/>
              <w:rPr>
                <w:lang w:eastAsia="ja-JP"/>
              </w:rPr>
            </w:pPr>
            <w:r>
              <w:rPr>
                <w:szCs w:val="18"/>
              </w:rPr>
              <w:t>DC_n40A-n258M</w:t>
            </w:r>
          </w:p>
        </w:tc>
        <w:tc>
          <w:tcPr>
            <w:tcW w:w="3969" w:type="dxa"/>
          </w:tcPr>
          <w:p w14:paraId="4E5DF45C" w14:textId="77777777" w:rsidR="008D1E4A" w:rsidRDefault="008D1E4A" w:rsidP="00C620E0">
            <w:pPr>
              <w:pStyle w:val="TAC"/>
              <w:rPr>
                <w:lang w:eastAsia="ja-JP"/>
              </w:rPr>
            </w:pPr>
            <w:r>
              <w:rPr>
                <w:szCs w:val="18"/>
              </w:rPr>
              <w:t>DC_n40A-n258A</w:t>
            </w:r>
          </w:p>
        </w:tc>
      </w:tr>
      <w:tr w:rsidR="008D1E4A" w:rsidRPr="00EF5447" w14:paraId="2D31E831" w14:textId="77777777" w:rsidTr="00C620E0">
        <w:trPr>
          <w:trHeight w:val="187"/>
          <w:jc w:val="center"/>
        </w:trPr>
        <w:tc>
          <w:tcPr>
            <w:tcW w:w="3823" w:type="dxa"/>
          </w:tcPr>
          <w:p w14:paraId="5726F1CD" w14:textId="77777777" w:rsidR="008D1E4A" w:rsidRDefault="008D1E4A" w:rsidP="00C620E0">
            <w:pPr>
              <w:pStyle w:val="TAC"/>
              <w:rPr>
                <w:lang w:eastAsia="ja-JP"/>
              </w:rPr>
            </w:pPr>
            <w:r>
              <w:rPr>
                <w:lang w:eastAsia="ja-JP"/>
              </w:rPr>
              <w:t>DC_n41A-n258A</w:t>
            </w:r>
          </w:p>
          <w:p w14:paraId="0C172682" w14:textId="77777777" w:rsidR="008D1E4A" w:rsidRDefault="008D1E4A" w:rsidP="00C620E0">
            <w:pPr>
              <w:pStyle w:val="TAC"/>
              <w:rPr>
                <w:lang w:eastAsia="ja-JP"/>
              </w:rPr>
            </w:pPr>
            <w:r>
              <w:rPr>
                <w:rFonts w:cs="Arial"/>
                <w:bCs/>
                <w:szCs w:val="18"/>
                <w:lang w:val="en-US"/>
              </w:rPr>
              <w:t>DC_n41C-n258A</w:t>
            </w:r>
          </w:p>
        </w:tc>
        <w:tc>
          <w:tcPr>
            <w:tcW w:w="3969" w:type="dxa"/>
          </w:tcPr>
          <w:p w14:paraId="6F2D0551" w14:textId="77777777" w:rsidR="008D1E4A" w:rsidRDefault="008D1E4A" w:rsidP="00C620E0">
            <w:pPr>
              <w:pStyle w:val="TAC"/>
              <w:rPr>
                <w:lang w:eastAsia="ja-JP"/>
              </w:rPr>
            </w:pPr>
            <w:r>
              <w:rPr>
                <w:lang w:eastAsia="ja-JP"/>
              </w:rPr>
              <w:t>DC_n41A-n258A</w:t>
            </w:r>
          </w:p>
        </w:tc>
      </w:tr>
      <w:tr w:rsidR="008D1E4A" w:rsidRPr="00EF5447" w14:paraId="02C4E86D" w14:textId="77777777" w:rsidTr="00C620E0">
        <w:trPr>
          <w:trHeight w:val="187"/>
          <w:jc w:val="center"/>
        </w:trPr>
        <w:tc>
          <w:tcPr>
            <w:tcW w:w="3823" w:type="dxa"/>
          </w:tcPr>
          <w:p w14:paraId="6EA56BB3" w14:textId="77777777" w:rsidR="008D1E4A" w:rsidRDefault="008D1E4A" w:rsidP="00C620E0">
            <w:pPr>
              <w:pStyle w:val="TAC"/>
              <w:rPr>
                <w:lang w:eastAsia="ja-JP"/>
              </w:rPr>
            </w:pPr>
            <w:r>
              <w:rPr>
                <w:lang w:eastAsia="ja-JP"/>
              </w:rPr>
              <w:lastRenderedPageBreak/>
              <w:t>DC_n41A-n258(2A)</w:t>
            </w:r>
          </w:p>
          <w:p w14:paraId="5B21B24E" w14:textId="77777777" w:rsidR="008D1E4A" w:rsidRDefault="008D1E4A" w:rsidP="00C620E0">
            <w:pPr>
              <w:pStyle w:val="TAC"/>
              <w:rPr>
                <w:lang w:eastAsia="ja-JP"/>
              </w:rPr>
            </w:pPr>
            <w:r>
              <w:rPr>
                <w:lang w:eastAsia="ja-JP"/>
              </w:rPr>
              <w:t>DC_n41A-n258(3A)</w:t>
            </w:r>
          </w:p>
          <w:p w14:paraId="36C232FA" w14:textId="77777777" w:rsidR="008D1E4A" w:rsidRDefault="008D1E4A" w:rsidP="00C620E0">
            <w:pPr>
              <w:pStyle w:val="TAC"/>
              <w:rPr>
                <w:lang w:eastAsia="ja-JP"/>
              </w:rPr>
            </w:pPr>
            <w:r>
              <w:rPr>
                <w:lang w:eastAsia="ja-JP"/>
              </w:rPr>
              <w:t>DC_n41A-n258(4A)</w:t>
            </w:r>
          </w:p>
          <w:p w14:paraId="532A7616" w14:textId="77777777" w:rsidR="008D1E4A" w:rsidRDefault="008D1E4A" w:rsidP="00C620E0">
            <w:pPr>
              <w:pStyle w:val="TAC"/>
              <w:rPr>
                <w:lang w:eastAsia="ja-JP"/>
              </w:rPr>
            </w:pPr>
            <w:r>
              <w:rPr>
                <w:lang w:eastAsia="ja-JP"/>
              </w:rPr>
              <w:t>DC_n41A-n258(5A)</w:t>
            </w:r>
          </w:p>
          <w:p w14:paraId="1F011EF5" w14:textId="77777777" w:rsidR="008D1E4A" w:rsidRDefault="008D1E4A" w:rsidP="00C620E0">
            <w:pPr>
              <w:pStyle w:val="TAC"/>
              <w:rPr>
                <w:rFonts w:cs="Arial"/>
                <w:bCs/>
                <w:szCs w:val="18"/>
                <w:lang w:val="en-US"/>
              </w:rPr>
            </w:pPr>
            <w:r>
              <w:rPr>
                <w:rFonts w:cs="Arial"/>
                <w:bCs/>
                <w:szCs w:val="18"/>
                <w:lang w:val="en-US"/>
              </w:rPr>
              <w:t>DC_n41C-n258(2A)</w:t>
            </w:r>
          </w:p>
          <w:p w14:paraId="090D653D" w14:textId="77777777" w:rsidR="008D1E4A" w:rsidRDefault="008D1E4A" w:rsidP="00C620E0">
            <w:pPr>
              <w:pStyle w:val="TAC"/>
              <w:rPr>
                <w:rFonts w:cs="Arial"/>
                <w:bCs/>
                <w:szCs w:val="18"/>
                <w:lang w:val="en-US"/>
              </w:rPr>
            </w:pPr>
            <w:r>
              <w:rPr>
                <w:rFonts w:cs="Arial"/>
                <w:bCs/>
                <w:szCs w:val="18"/>
                <w:lang w:val="en-US"/>
              </w:rPr>
              <w:t>DC_n41C-n258(3A)</w:t>
            </w:r>
          </w:p>
          <w:p w14:paraId="61F18C88" w14:textId="77777777" w:rsidR="008D1E4A" w:rsidRDefault="008D1E4A" w:rsidP="00C620E0">
            <w:pPr>
              <w:pStyle w:val="TAC"/>
              <w:rPr>
                <w:rFonts w:cs="Arial"/>
                <w:bCs/>
                <w:szCs w:val="18"/>
                <w:lang w:val="en-US"/>
              </w:rPr>
            </w:pPr>
            <w:r>
              <w:rPr>
                <w:rFonts w:cs="Arial"/>
                <w:bCs/>
                <w:szCs w:val="18"/>
                <w:lang w:val="en-US"/>
              </w:rPr>
              <w:t>DC_n41C-n258(4A)</w:t>
            </w:r>
          </w:p>
          <w:p w14:paraId="0AA9202A" w14:textId="77777777" w:rsidR="008D1E4A" w:rsidRDefault="008D1E4A" w:rsidP="00C620E0">
            <w:pPr>
              <w:pStyle w:val="TAC"/>
              <w:rPr>
                <w:rFonts w:cs="Arial"/>
                <w:bCs/>
                <w:szCs w:val="18"/>
                <w:lang w:val="en-US"/>
              </w:rPr>
            </w:pPr>
            <w:r>
              <w:rPr>
                <w:rFonts w:cs="Arial"/>
                <w:bCs/>
                <w:szCs w:val="18"/>
                <w:lang w:val="en-US"/>
              </w:rPr>
              <w:t>DC_n41C-n258(5A)</w:t>
            </w:r>
          </w:p>
          <w:p w14:paraId="1543AE2C" w14:textId="77777777" w:rsidR="008D1E4A" w:rsidRDefault="008D1E4A" w:rsidP="00C620E0">
            <w:pPr>
              <w:pStyle w:val="TAC"/>
              <w:rPr>
                <w:rFonts w:cs="Arial"/>
                <w:bCs/>
                <w:szCs w:val="18"/>
                <w:lang w:val="en-US"/>
              </w:rPr>
            </w:pPr>
            <w:r>
              <w:rPr>
                <w:rFonts w:cs="Arial"/>
                <w:bCs/>
                <w:szCs w:val="18"/>
                <w:lang w:val="en-US"/>
              </w:rPr>
              <w:t>DC_n41(2A)-n258A</w:t>
            </w:r>
          </w:p>
          <w:p w14:paraId="607D8953" w14:textId="77777777" w:rsidR="008D1E4A" w:rsidRDefault="008D1E4A" w:rsidP="00C620E0">
            <w:pPr>
              <w:pStyle w:val="TAC"/>
              <w:rPr>
                <w:rFonts w:cs="Arial"/>
                <w:bCs/>
                <w:szCs w:val="18"/>
                <w:lang w:val="en-US"/>
              </w:rPr>
            </w:pPr>
            <w:r>
              <w:rPr>
                <w:rFonts w:cs="Arial"/>
                <w:bCs/>
                <w:szCs w:val="18"/>
                <w:lang w:val="en-US"/>
              </w:rPr>
              <w:t>DC_n41(2A)-n258(2A)</w:t>
            </w:r>
          </w:p>
          <w:p w14:paraId="4B0A2FF6" w14:textId="77777777" w:rsidR="008D1E4A" w:rsidRDefault="008D1E4A" w:rsidP="00C620E0">
            <w:pPr>
              <w:pStyle w:val="TAC"/>
              <w:rPr>
                <w:rFonts w:cs="Arial"/>
                <w:bCs/>
                <w:szCs w:val="18"/>
                <w:lang w:val="en-US"/>
              </w:rPr>
            </w:pPr>
            <w:r>
              <w:rPr>
                <w:rFonts w:cs="Arial"/>
                <w:bCs/>
                <w:szCs w:val="18"/>
                <w:lang w:val="en-US"/>
              </w:rPr>
              <w:t>DC_n41(2A)-n258(3A)</w:t>
            </w:r>
          </w:p>
          <w:p w14:paraId="60DEBF0A" w14:textId="77777777" w:rsidR="008D1E4A" w:rsidRDefault="008D1E4A" w:rsidP="00C620E0">
            <w:pPr>
              <w:pStyle w:val="TAC"/>
              <w:rPr>
                <w:rFonts w:cs="Arial"/>
                <w:bCs/>
                <w:szCs w:val="18"/>
                <w:lang w:val="en-US"/>
              </w:rPr>
            </w:pPr>
            <w:r>
              <w:rPr>
                <w:rFonts w:cs="Arial"/>
                <w:bCs/>
                <w:szCs w:val="18"/>
                <w:lang w:val="en-US"/>
              </w:rPr>
              <w:t>DC_n41(2A)-n258(4A)</w:t>
            </w:r>
          </w:p>
          <w:p w14:paraId="5C53D832" w14:textId="77777777" w:rsidR="008D1E4A" w:rsidRDefault="008D1E4A" w:rsidP="00C620E0">
            <w:pPr>
              <w:pStyle w:val="TAC"/>
              <w:rPr>
                <w:rFonts w:cs="Arial"/>
              </w:rPr>
            </w:pPr>
            <w:r>
              <w:rPr>
                <w:rFonts w:cs="Arial"/>
                <w:bCs/>
                <w:szCs w:val="18"/>
                <w:lang w:val="en-US"/>
              </w:rPr>
              <w:t>DC_n41(2A)-n258(5A)</w:t>
            </w:r>
          </w:p>
        </w:tc>
        <w:tc>
          <w:tcPr>
            <w:tcW w:w="3969" w:type="dxa"/>
          </w:tcPr>
          <w:p w14:paraId="1799CFC8" w14:textId="77777777" w:rsidR="008D1E4A" w:rsidRDefault="008D1E4A" w:rsidP="00C620E0">
            <w:pPr>
              <w:pStyle w:val="TAC"/>
              <w:rPr>
                <w:rFonts w:cs="Arial"/>
              </w:rPr>
            </w:pPr>
            <w:r>
              <w:rPr>
                <w:lang w:eastAsia="ja-JP"/>
              </w:rPr>
              <w:t>DC_n41A-n258A</w:t>
            </w:r>
          </w:p>
        </w:tc>
      </w:tr>
      <w:tr w:rsidR="008D1E4A" w:rsidRPr="00EF5447" w14:paraId="75EA669C" w14:textId="77777777" w:rsidTr="00C620E0">
        <w:trPr>
          <w:trHeight w:val="187"/>
          <w:jc w:val="center"/>
        </w:trPr>
        <w:tc>
          <w:tcPr>
            <w:tcW w:w="3823" w:type="dxa"/>
          </w:tcPr>
          <w:p w14:paraId="57155CFC" w14:textId="77777777" w:rsidR="008D1E4A" w:rsidRDefault="008D1E4A" w:rsidP="00C620E0">
            <w:pPr>
              <w:pStyle w:val="TAC"/>
              <w:rPr>
                <w:lang w:eastAsia="ja-JP"/>
              </w:rPr>
            </w:pPr>
            <w:r>
              <w:rPr>
                <w:lang w:eastAsia="ja-JP"/>
              </w:rPr>
              <w:t>DC_n41A-n260A</w:t>
            </w:r>
          </w:p>
          <w:p w14:paraId="699D2303" w14:textId="77777777" w:rsidR="008D1E4A" w:rsidRDefault="008D1E4A" w:rsidP="00C620E0">
            <w:pPr>
              <w:pStyle w:val="TAC"/>
              <w:rPr>
                <w:lang w:eastAsia="ja-JP"/>
              </w:rPr>
            </w:pPr>
            <w:r>
              <w:rPr>
                <w:lang w:eastAsia="ja-JP"/>
              </w:rPr>
              <w:t>DC_n41A-n260(2A)</w:t>
            </w:r>
          </w:p>
          <w:p w14:paraId="4C551769" w14:textId="77777777" w:rsidR="008D1E4A" w:rsidRDefault="008D1E4A" w:rsidP="00C620E0">
            <w:pPr>
              <w:pStyle w:val="TAC"/>
              <w:rPr>
                <w:lang w:eastAsia="ja-JP"/>
              </w:rPr>
            </w:pPr>
            <w:r>
              <w:rPr>
                <w:lang w:eastAsia="ja-JP"/>
              </w:rPr>
              <w:t>DC_n41A-n260(3A)</w:t>
            </w:r>
          </w:p>
          <w:p w14:paraId="776FF181" w14:textId="77777777" w:rsidR="008D1E4A" w:rsidRDefault="008D1E4A" w:rsidP="00C620E0">
            <w:pPr>
              <w:pStyle w:val="TAC"/>
              <w:rPr>
                <w:lang w:eastAsia="ja-JP"/>
              </w:rPr>
            </w:pPr>
            <w:r>
              <w:rPr>
                <w:lang w:eastAsia="ja-JP"/>
              </w:rPr>
              <w:t>DC_n41A-n260(4A)</w:t>
            </w:r>
          </w:p>
          <w:p w14:paraId="1C90E451" w14:textId="77777777" w:rsidR="008D1E4A" w:rsidRDefault="008D1E4A" w:rsidP="00C620E0">
            <w:pPr>
              <w:pStyle w:val="TAC"/>
              <w:rPr>
                <w:lang w:eastAsia="ja-JP"/>
              </w:rPr>
            </w:pPr>
            <w:r>
              <w:rPr>
                <w:lang w:eastAsia="ja-JP"/>
              </w:rPr>
              <w:t>DC_n41A-n260(5A)</w:t>
            </w:r>
          </w:p>
          <w:p w14:paraId="7D93B40A" w14:textId="77777777" w:rsidR="008D1E4A" w:rsidRDefault="008D1E4A" w:rsidP="00C620E0">
            <w:pPr>
              <w:pStyle w:val="TAC"/>
              <w:rPr>
                <w:lang w:eastAsia="ja-JP"/>
              </w:rPr>
            </w:pPr>
            <w:r>
              <w:rPr>
                <w:lang w:eastAsia="ja-JP"/>
              </w:rPr>
              <w:t>DC_n41A-n260(6A)</w:t>
            </w:r>
          </w:p>
          <w:p w14:paraId="266EE1D0" w14:textId="77777777" w:rsidR="008D1E4A" w:rsidRDefault="008D1E4A" w:rsidP="00C620E0">
            <w:pPr>
              <w:pStyle w:val="TAC"/>
              <w:rPr>
                <w:lang w:eastAsia="ja-JP"/>
              </w:rPr>
            </w:pPr>
            <w:r>
              <w:rPr>
                <w:lang w:eastAsia="ja-JP"/>
              </w:rPr>
              <w:t>DC_n41A-n260(7A)</w:t>
            </w:r>
          </w:p>
          <w:p w14:paraId="06D9BDE9" w14:textId="77777777" w:rsidR="008D1E4A" w:rsidRDefault="008D1E4A" w:rsidP="00C620E0">
            <w:pPr>
              <w:pStyle w:val="TAC"/>
              <w:rPr>
                <w:lang w:eastAsia="ja-JP"/>
              </w:rPr>
            </w:pPr>
            <w:r>
              <w:rPr>
                <w:lang w:eastAsia="ja-JP"/>
              </w:rPr>
              <w:t>DC_n41A-n260(8A)</w:t>
            </w:r>
          </w:p>
          <w:p w14:paraId="6A5742D9" w14:textId="77777777" w:rsidR="008D1E4A" w:rsidRDefault="008D1E4A" w:rsidP="00C620E0">
            <w:pPr>
              <w:pStyle w:val="TAC"/>
              <w:rPr>
                <w:lang w:eastAsia="ja-JP"/>
              </w:rPr>
            </w:pPr>
            <w:r>
              <w:rPr>
                <w:lang w:eastAsia="ja-JP"/>
              </w:rPr>
              <w:t>DC_n41A-n260G</w:t>
            </w:r>
          </w:p>
          <w:p w14:paraId="30AC694E" w14:textId="77777777" w:rsidR="008D1E4A" w:rsidRDefault="008D1E4A" w:rsidP="00C620E0">
            <w:pPr>
              <w:pStyle w:val="TAC"/>
              <w:rPr>
                <w:lang w:eastAsia="ja-JP"/>
              </w:rPr>
            </w:pPr>
            <w:r>
              <w:rPr>
                <w:lang w:eastAsia="ja-JP"/>
              </w:rPr>
              <w:t>DC_n41A-n260H</w:t>
            </w:r>
          </w:p>
          <w:p w14:paraId="6150B372" w14:textId="77777777" w:rsidR="008D1E4A" w:rsidRDefault="008D1E4A" w:rsidP="00C620E0">
            <w:pPr>
              <w:pStyle w:val="TAC"/>
              <w:rPr>
                <w:lang w:eastAsia="ja-JP"/>
              </w:rPr>
            </w:pPr>
            <w:r>
              <w:rPr>
                <w:lang w:eastAsia="ja-JP"/>
              </w:rPr>
              <w:t>DC_n41A-n260I</w:t>
            </w:r>
          </w:p>
          <w:p w14:paraId="7000FBA5" w14:textId="77777777" w:rsidR="008D1E4A" w:rsidRDefault="008D1E4A" w:rsidP="00C620E0">
            <w:pPr>
              <w:pStyle w:val="TAC"/>
              <w:rPr>
                <w:lang w:eastAsia="ja-JP"/>
              </w:rPr>
            </w:pPr>
            <w:r>
              <w:rPr>
                <w:lang w:eastAsia="ja-JP"/>
              </w:rPr>
              <w:t>DC_n41A-n260J</w:t>
            </w:r>
          </w:p>
          <w:p w14:paraId="70C2E3F9" w14:textId="77777777" w:rsidR="008D1E4A" w:rsidRDefault="008D1E4A" w:rsidP="00C620E0">
            <w:pPr>
              <w:pStyle w:val="TAC"/>
              <w:rPr>
                <w:lang w:eastAsia="ja-JP"/>
              </w:rPr>
            </w:pPr>
            <w:r>
              <w:rPr>
                <w:lang w:eastAsia="ja-JP"/>
              </w:rPr>
              <w:t>DC_n41A-n260K</w:t>
            </w:r>
          </w:p>
          <w:p w14:paraId="7FB0AB2F" w14:textId="77777777" w:rsidR="008D1E4A" w:rsidRDefault="008D1E4A" w:rsidP="00C620E0">
            <w:pPr>
              <w:pStyle w:val="TAC"/>
              <w:rPr>
                <w:lang w:eastAsia="ja-JP"/>
              </w:rPr>
            </w:pPr>
            <w:r>
              <w:rPr>
                <w:lang w:eastAsia="ja-JP"/>
              </w:rPr>
              <w:t>DC_n41A-n260L</w:t>
            </w:r>
          </w:p>
          <w:p w14:paraId="37A42149" w14:textId="77777777" w:rsidR="008D1E4A" w:rsidRDefault="008D1E4A" w:rsidP="00C620E0">
            <w:pPr>
              <w:pStyle w:val="TAC"/>
              <w:rPr>
                <w:rFonts w:cs="Arial"/>
              </w:rPr>
            </w:pPr>
            <w:r>
              <w:rPr>
                <w:lang w:eastAsia="ja-JP"/>
              </w:rPr>
              <w:t>DC_n41A-n260M</w:t>
            </w:r>
          </w:p>
        </w:tc>
        <w:tc>
          <w:tcPr>
            <w:tcW w:w="3969" w:type="dxa"/>
          </w:tcPr>
          <w:p w14:paraId="2E9DC70F" w14:textId="77777777" w:rsidR="008D1E4A" w:rsidRDefault="008D1E4A" w:rsidP="00C620E0">
            <w:pPr>
              <w:pStyle w:val="TAC"/>
              <w:rPr>
                <w:rFonts w:cs="Arial"/>
              </w:rPr>
            </w:pPr>
            <w:r>
              <w:rPr>
                <w:lang w:eastAsia="ja-JP"/>
              </w:rPr>
              <w:t>DC_n41A-n260A</w:t>
            </w:r>
          </w:p>
        </w:tc>
      </w:tr>
      <w:tr w:rsidR="008D1E4A" w:rsidRPr="00EF5447" w14:paraId="6BC8EF3F" w14:textId="77777777" w:rsidTr="00C620E0">
        <w:trPr>
          <w:trHeight w:val="187"/>
          <w:jc w:val="center"/>
        </w:trPr>
        <w:tc>
          <w:tcPr>
            <w:tcW w:w="3823" w:type="dxa"/>
          </w:tcPr>
          <w:p w14:paraId="3C6F588C" w14:textId="77777777" w:rsidR="008D1E4A" w:rsidRDefault="008D1E4A" w:rsidP="00C620E0">
            <w:pPr>
              <w:pStyle w:val="TAC"/>
              <w:rPr>
                <w:lang w:eastAsia="ja-JP"/>
              </w:rPr>
            </w:pPr>
            <w:r>
              <w:rPr>
                <w:lang w:eastAsia="ja-JP"/>
              </w:rPr>
              <w:t>DC_n41(2A)-n260A</w:t>
            </w:r>
          </w:p>
          <w:p w14:paraId="16A4BFAA" w14:textId="77777777" w:rsidR="008D1E4A" w:rsidRDefault="008D1E4A" w:rsidP="00C620E0">
            <w:pPr>
              <w:pStyle w:val="TAC"/>
              <w:rPr>
                <w:lang w:eastAsia="ja-JP"/>
              </w:rPr>
            </w:pPr>
            <w:r>
              <w:rPr>
                <w:lang w:eastAsia="ja-JP"/>
              </w:rPr>
              <w:t>DC_n41(2A)-n260(2A)</w:t>
            </w:r>
          </w:p>
          <w:p w14:paraId="49599734" w14:textId="77777777" w:rsidR="008D1E4A" w:rsidRDefault="008D1E4A" w:rsidP="00C620E0">
            <w:pPr>
              <w:pStyle w:val="TAC"/>
              <w:rPr>
                <w:lang w:eastAsia="ja-JP"/>
              </w:rPr>
            </w:pPr>
            <w:r>
              <w:rPr>
                <w:lang w:eastAsia="ja-JP"/>
              </w:rPr>
              <w:t>DC_n41(2A)-n260(3A)</w:t>
            </w:r>
          </w:p>
          <w:p w14:paraId="0D0A7372" w14:textId="77777777" w:rsidR="008D1E4A" w:rsidRDefault="008D1E4A" w:rsidP="00C620E0">
            <w:pPr>
              <w:pStyle w:val="TAC"/>
              <w:rPr>
                <w:lang w:eastAsia="ja-JP"/>
              </w:rPr>
            </w:pPr>
            <w:r>
              <w:rPr>
                <w:lang w:eastAsia="ja-JP"/>
              </w:rPr>
              <w:t>DC_n41(2A)-n260(4A)</w:t>
            </w:r>
          </w:p>
          <w:p w14:paraId="64FB8FD0" w14:textId="77777777" w:rsidR="008D1E4A" w:rsidRDefault="008D1E4A" w:rsidP="00C620E0">
            <w:pPr>
              <w:pStyle w:val="TAC"/>
              <w:rPr>
                <w:lang w:eastAsia="ja-JP"/>
              </w:rPr>
            </w:pPr>
            <w:r>
              <w:rPr>
                <w:lang w:eastAsia="ja-JP"/>
              </w:rPr>
              <w:t>DC_n41(2A)-n260(5A)</w:t>
            </w:r>
          </w:p>
          <w:p w14:paraId="21C90FA2" w14:textId="77777777" w:rsidR="008D1E4A" w:rsidRDefault="008D1E4A" w:rsidP="00C620E0">
            <w:pPr>
              <w:pStyle w:val="TAC"/>
              <w:rPr>
                <w:lang w:eastAsia="ja-JP"/>
              </w:rPr>
            </w:pPr>
            <w:r>
              <w:rPr>
                <w:lang w:eastAsia="ja-JP"/>
              </w:rPr>
              <w:t>DC_n41(2A)-n260(6A)</w:t>
            </w:r>
          </w:p>
          <w:p w14:paraId="39697100" w14:textId="77777777" w:rsidR="008D1E4A" w:rsidRDefault="008D1E4A" w:rsidP="00C620E0">
            <w:pPr>
              <w:pStyle w:val="TAC"/>
              <w:rPr>
                <w:lang w:eastAsia="ja-JP"/>
              </w:rPr>
            </w:pPr>
            <w:r>
              <w:rPr>
                <w:lang w:eastAsia="ja-JP"/>
              </w:rPr>
              <w:t>DC_n41(2A)-n260(7A)</w:t>
            </w:r>
          </w:p>
          <w:p w14:paraId="1D20DADA" w14:textId="77777777" w:rsidR="008D1E4A" w:rsidRDefault="008D1E4A" w:rsidP="00C620E0">
            <w:pPr>
              <w:pStyle w:val="TAC"/>
              <w:rPr>
                <w:lang w:eastAsia="ja-JP"/>
              </w:rPr>
            </w:pPr>
            <w:r>
              <w:rPr>
                <w:lang w:eastAsia="ja-JP"/>
              </w:rPr>
              <w:t>DC_n41(2A)-n260(8A)</w:t>
            </w:r>
          </w:p>
          <w:p w14:paraId="1078AC79" w14:textId="77777777" w:rsidR="008D1E4A" w:rsidRDefault="008D1E4A" w:rsidP="00C620E0">
            <w:pPr>
              <w:pStyle w:val="TAC"/>
              <w:rPr>
                <w:lang w:eastAsia="ja-JP"/>
              </w:rPr>
            </w:pPr>
            <w:r>
              <w:rPr>
                <w:lang w:eastAsia="ja-JP"/>
              </w:rPr>
              <w:t>DC_n41(2A)-n260G</w:t>
            </w:r>
          </w:p>
          <w:p w14:paraId="007D582E" w14:textId="77777777" w:rsidR="008D1E4A" w:rsidRDefault="008D1E4A" w:rsidP="00C620E0">
            <w:pPr>
              <w:pStyle w:val="TAC"/>
              <w:rPr>
                <w:lang w:eastAsia="ja-JP"/>
              </w:rPr>
            </w:pPr>
            <w:r>
              <w:rPr>
                <w:lang w:eastAsia="ja-JP"/>
              </w:rPr>
              <w:t>DC_n41(2A)-n260H</w:t>
            </w:r>
          </w:p>
          <w:p w14:paraId="63AC955B" w14:textId="77777777" w:rsidR="008D1E4A" w:rsidRDefault="008D1E4A" w:rsidP="00C620E0">
            <w:pPr>
              <w:pStyle w:val="TAC"/>
              <w:rPr>
                <w:lang w:eastAsia="ja-JP"/>
              </w:rPr>
            </w:pPr>
            <w:r>
              <w:rPr>
                <w:lang w:eastAsia="ja-JP"/>
              </w:rPr>
              <w:t>DC_n41(2A)-n260I</w:t>
            </w:r>
          </w:p>
          <w:p w14:paraId="6EEAAA2F" w14:textId="77777777" w:rsidR="008D1E4A" w:rsidRDefault="008D1E4A" w:rsidP="00C620E0">
            <w:pPr>
              <w:pStyle w:val="TAC"/>
              <w:rPr>
                <w:lang w:eastAsia="ja-JP"/>
              </w:rPr>
            </w:pPr>
            <w:r>
              <w:rPr>
                <w:lang w:eastAsia="ja-JP"/>
              </w:rPr>
              <w:t>DC_n41(2A)-n260J</w:t>
            </w:r>
          </w:p>
          <w:p w14:paraId="3B8FC87B" w14:textId="77777777" w:rsidR="008D1E4A" w:rsidRDefault="008D1E4A" w:rsidP="00C620E0">
            <w:pPr>
              <w:pStyle w:val="TAC"/>
              <w:rPr>
                <w:lang w:eastAsia="ja-JP"/>
              </w:rPr>
            </w:pPr>
            <w:r>
              <w:rPr>
                <w:lang w:eastAsia="ja-JP"/>
              </w:rPr>
              <w:t>DC_n41(2A)-n260K</w:t>
            </w:r>
          </w:p>
          <w:p w14:paraId="160AF6D2" w14:textId="77777777" w:rsidR="008D1E4A" w:rsidRDefault="008D1E4A" w:rsidP="00C620E0">
            <w:pPr>
              <w:pStyle w:val="TAC"/>
              <w:rPr>
                <w:lang w:eastAsia="ja-JP"/>
              </w:rPr>
            </w:pPr>
            <w:r>
              <w:rPr>
                <w:lang w:eastAsia="ja-JP"/>
              </w:rPr>
              <w:t>DC_n41(2A)-n260L</w:t>
            </w:r>
          </w:p>
          <w:p w14:paraId="3DAB8B7D" w14:textId="77777777" w:rsidR="008D1E4A" w:rsidRDefault="008D1E4A" w:rsidP="00C620E0">
            <w:pPr>
              <w:pStyle w:val="TAC"/>
              <w:rPr>
                <w:rFonts w:cs="Arial"/>
              </w:rPr>
            </w:pPr>
            <w:r>
              <w:rPr>
                <w:lang w:eastAsia="ja-JP"/>
              </w:rPr>
              <w:t>DC_n41(2A)-n260M</w:t>
            </w:r>
          </w:p>
        </w:tc>
        <w:tc>
          <w:tcPr>
            <w:tcW w:w="3969" w:type="dxa"/>
          </w:tcPr>
          <w:p w14:paraId="791312E6" w14:textId="77777777" w:rsidR="008D1E4A" w:rsidRDefault="008D1E4A" w:rsidP="00C620E0">
            <w:pPr>
              <w:pStyle w:val="TAC"/>
              <w:rPr>
                <w:rFonts w:cs="Arial"/>
              </w:rPr>
            </w:pPr>
            <w:r>
              <w:rPr>
                <w:lang w:eastAsia="ja-JP"/>
              </w:rPr>
              <w:t>DC_n41A-n260A</w:t>
            </w:r>
          </w:p>
        </w:tc>
      </w:tr>
      <w:tr w:rsidR="008D1E4A" w:rsidRPr="00EF5447" w14:paraId="7E4FD51F" w14:textId="77777777" w:rsidTr="00C620E0">
        <w:trPr>
          <w:trHeight w:val="187"/>
          <w:jc w:val="center"/>
        </w:trPr>
        <w:tc>
          <w:tcPr>
            <w:tcW w:w="3823" w:type="dxa"/>
          </w:tcPr>
          <w:p w14:paraId="168F4118" w14:textId="77777777" w:rsidR="008D1E4A" w:rsidRDefault="008D1E4A" w:rsidP="00C620E0">
            <w:pPr>
              <w:pStyle w:val="TAC"/>
              <w:rPr>
                <w:lang w:eastAsia="ja-JP"/>
              </w:rPr>
            </w:pPr>
            <w:r>
              <w:rPr>
                <w:lang w:eastAsia="ja-JP"/>
              </w:rPr>
              <w:lastRenderedPageBreak/>
              <w:t>DC_n41C-n260A</w:t>
            </w:r>
          </w:p>
          <w:p w14:paraId="10C0FD47" w14:textId="77777777" w:rsidR="008D1E4A" w:rsidRDefault="008D1E4A" w:rsidP="00C620E0">
            <w:pPr>
              <w:pStyle w:val="TAC"/>
              <w:rPr>
                <w:lang w:eastAsia="ja-JP"/>
              </w:rPr>
            </w:pPr>
            <w:r>
              <w:rPr>
                <w:lang w:eastAsia="ja-JP"/>
              </w:rPr>
              <w:t>DC_n41C-n260(2A)</w:t>
            </w:r>
          </w:p>
          <w:p w14:paraId="56C1522D" w14:textId="77777777" w:rsidR="008D1E4A" w:rsidRDefault="008D1E4A" w:rsidP="00C620E0">
            <w:pPr>
              <w:pStyle w:val="TAC"/>
              <w:rPr>
                <w:lang w:eastAsia="ja-JP"/>
              </w:rPr>
            </w:pPr>
            <w:r>
              <w:rPr>
                <w:lang w:eastAsia="ja-JP"/>
              </w:rPr>
              <w:t>DC_n41C-n260(3A)</w:t>
            </w:r>
          </w:p>
          <w:p w14:paraId="517A69D4" w14:textId="77777777" w:rsidR="008D1E4A" w:rsidRDefault="008D1E4A" w:rsidP="00C620E0">
            <w:pPr>
              <w:pStyle w:val="TAC"/>
              <w:rPr>
                <w:lang w:eastAsia="ja-JP"/>
              </w:rPr>
            </w:pPr>
            <w:r>
              <w:rPr>
                <w:lang w:eastAsia="ja-JP"/>
              </w:rPr>
              <w:t>DC_n41C-n260(4A)</w:t>
            </w:r>
          </w:p>
          <w:p w14:paraId="603ACFEB" w14:textId="77777777" w:rsidR="008D1E4A" w:rsidRDefault="008D1E4A" w:rsidP="00C620E0">
            <w:pPr>
              <w:pStyle w:val="TAC"/>
              <w:rPr>
                <w:lang w:eastAsia="ja-JP"/>
              </w:rPr>
            </w:pPr>
            <w:r>
              <w:rPr>
                <w:lang w:eastAsia="ja-JP"/>
              </w:rPr>
              <w:t>DC_n41C-n260(5A)</w:t>
            </w:r>
          </w:p>
          <w:p w14:paraId="4B474569" w14:textId="77777777" w:rsidR="008D1E4A" w:rsidRDefault="008D1E4A" w:rsidP="00C620E0">
            <w:pPr>
              <w:pStyle w:val="TAC"/>
              <w:rPr>
                <w:lang w:eastAsia="ja-JP"/>
              </w:rPr>
            </w:pPr>
            <w:r>
              <w:rPr>
                <w:lang w:eastAsia="ja-JP"/>
              </w:rPr>
              <w:t>DC_n41C-n260(6A)</w:t>
            </w:r>
          </w:p>
          <w:p w14:paraId="083E9B39" w14:textId="77777777" w:rsidR="008D1E4A" w:rsidRDefault="008D1E4A" w:rsidP="00C620E0">
            <w:pPr>
              <w:pStyle w:val="TAC"/>
              <w:rPr>
                <w:lang w:eastAsia="ja-JP"/>
              </w:rPr>
            </w:pPr>
            <w:r>
              <w:rPr>
                <w:lang w:eastAsia="ja-JP"/>
              </w:rPr>
              <w:t>DC_n41C-n260(7A)</w:t>
            </w:r>
          </w:p>
          <w:p w14:paraId="64D59785" w14:textId="77777777" w:rsidR="008D1E4A" w:rsidRDefault="008D1E4A" w:rsidP="00C620E0">
            <w:pPr>
              <w:pStyle w:val="TAC"/>
              <w:rPr>
                <w:lang w:eastAsia="ja-JP"/>
              </w:rPr>
            </w:pPr>
            <w:r>
              <w:rPr>
                <w:lang w:eastAsia="ja-JP"/>
              </w:rPr>
              <w:t>DC_n41C-n260(8A)</w:t>
            </w:r>
          </w:p>
          <w:p w14:paraId="7122C3E5" w14:textId="77777777" w:rsidR="008D1E4A" w:rsidRPr="00763E67" w:rsidRDefault="008D1E4A" w:rsidP="00C620E0">
            <w:pPr>
              <w:pStyle w:val="TAC"/>
              <w:rPr>
                <w:lang w:val="sv-FI" w:eastAsia="ja-JP"/>
              </w:rPr>
            </w:pPr>
            <w:r w:rsidRPr="00763E67">
              <w:rPr>
                <w:lang w:val="sv-FI" w:eastAsia="ja-JP"/>
              </w:rPr>
              <w:t>DC_n41C-n260G</w:t>
            </w:r>
          </w:p>
          <w:p w14:paraId="5DC22EB0" w14:textId="77777777" w:rsidR="008D1E4A" w:rsidRPr="00763E67" w:rsidRDefault="008D1E4A" w:rsidP="00C620E0">
            <w:pPr>
              <w:pStyle w:val="TAC"/>
              <w:rPr>
                <w:lang w:val="sv-FI" w:eastAsia="ja-JP"/>
              </w:rPr>
            </w:pPr>
            <w:r w:rsidRPr="00763E67">
              <w:rPr>
                <w:lang w:val="sv-FI" w:eastAsia="ja-JP"/>
              </w:rPr>
              <w:t>DC_n41C-n260H</w:t>
            </w:r>
          </w:p>
          <w:p w14:paraId="7D85F192" w14:textId="77777777" w:rsidR="008D1E4A" w:rsidRPr="00763E67" w:rsidRDefault="008D1E4A" w:rsidP="00C620E0">
            <w:pPr>
              <w:pStyle w:val="TAC"/>
              <w:rPr>
                <w:lang w:val="sv-FI" w:eastAsia="ja-JP"/>
              </w:rPr>
            </w:pPr>
            <w:r w:rsidRPr="00763E67">
              <w:rPr>
                <w:lang w:val="sv-FI" w:eastAsia="ja-JP"/>
              </w:rPr>
              <w:t>DC_n41C-n260I</w:t>
            </w:r>
          </w:p>
          <w:p w14:paraId="169173DD" w14:textId="77777777" w:rsidR="008D1E4A" w:rsidRPr="00763E67" w:rsidRDefault="008D1E4A" w:rsidP="00C620E0">
            <w:pPr>
              <w:pStyle w:val="TAC"/>
              <w:rPr>
                <w:lang w:val="sv-FI" w:eastAsia="ja-JP"/>
              </w:rPr>
            </w:pPr>
            <w:r w:rsidRPr="00763E67">
              <w:rPr>
                <w:lang w:val="sv-FI" w:eastAsia="ja-JP"/>
              </w:rPr>
              <w:t>DC_n41C-n260J</w:t>
            </w:r>
          </w:p>
          <w:p w14:paraId="6516A8A5" w14:textId="77777777" w:rsidR="008D1E4A" w:rsidRPr="00785854" w:rsidRDefault="008D1E4A" w:rsidP="00C620E0">
            <w:pPr>
              <w:pStyle w:val="TAC"/>
              <w:rPr>
                <w:lang w:val="de-DE" w:eastAsia="ja-JP"/>
              </w:rPr>
            </w:pPr>
            <w:r w:rsidRPr="00785854">
              <w:rPr>
                <w:lang w:val="de-DE" w:eastAsia="ja-JP"/>
              </w:rPr>
              <w:t>DC_n41C-n260K</w:t>
            </w:r>
          </w:p>
          <w:p w14:paraId="3150A719" w14:textId="77777777" w:rsidR="008D1E4A" w:rsidRPr="00785854" w:rsidRDefault="008D1E4A" w:rsidP="00C620E0">
            <w:pPr>
              <w:pStyle w:val="TAC"/>
              <w:rPr>
                <w:lang w:val="de-DE" w:eastAsia="ja-JP"/>
              </w:rPr>
            </w:pPr>
            <w:r w:rsidRPr="00785854">
              <w:rPr>
                <w:lang w:val="de-DE" w:eastAsia="ja-JP"/>
              </w:rPr>
              <w:t>DC_n41C-n260L</w:t>
            </w:r>
          </w:p>
          <w:p w14:paraId="7E2725CC" w14:textId="77777777" w:rsidR="008D1E4A" w:rsidRDefault="008D1E4A" w:rsidP="00C620E0">
            <w:pPr>
              <w:pStyle w:val="TAC"/>
              <w:rPr>
                <w:rFonts w:cs="Arial"/>
              </w:rPr>
            </w:pPr>
            <w:r>
              <w:rPr>
                <w:lang w:eastAsia="ja-JP"/>
              </w:rPr>
              <w:t>DC_n41C-n260M</w:t>
            </w:r>
          </w:p>
        </w:tc>
        <w:tc>
          <w:tcPr>
            <w:tcW w:w="3969" w:type="dxa"/>
          </w:tcPr>
          <w:p w14:paraId="3EE1FA65" w14:textId="77777777" w:rsidR="008D1E4A" w:rsidRDefault="008D1E4A" w:rsidP="00C620E0">
            <w:pPr>
              <w:pStyle w:val="TAC"/>
              <w:rPr>
                <w:rFonts w:cs="Arial"/>
              </w:rPr>
            </w:pPr>
            <w:r>
              <w:rPr>
                <w:lang w:eastAsia="ja-JP"/>
              </w:rPr>
              <w:t>DC_n41A-n260A</w:t>
            </w:r>
          </w:p>
        </w:tc>
      </w:tr>
      <w:tr w:rsidR="008D1E4A" w:rsidRPr="00EF5447" w14:paraId="546B7FFB" w14:textId="77777777" w:rsidTr="00C620E0">
        <w:trPr>
          <w:trHeight w:val="187"/>
          <w:jc w:val="center"/>
        </w:trPr>
        <w:tc>
          <w:tcPr>
            <w:tcW w:w="3823" w:type="dxa"/>
          </w:tcPr>
          <w:p w14:paraId="57AFFDB2" w14:textId="77777777" w:rsidR="008D1E4A" w:rsidRDefault="008D1E4A" w:rsidP="00C620E0">
            <w:pPr>
              <w:pStyle w:val="TAC"/>
              <w:rPr>
                <w:lang w:eastAsia="ja-JP"/>
              </w:rPr>
            </w:pPr>
            <w:r>
              <w:rPr>
                <w:lang w:eastAsia="ja-JP"/>
              </w:rPr>
              <w:t>DC_n41A-n261A</w:t>
            </w:r>
          </w:p>
          <w:p w14:paraId="15A48430" w14:textId="77777777" w:rsidR="008D1E4A" w:rsidRDefault="008D1E4A" w:rsidP="00C620E0">
            <w:pPr>
              <w:pStyle w:val="TAC"/>
              <w:rPr>
                <w:rFonts w:cs="Arial"/>
              </w:rPr>
            </w:pPr>
            <w:r>
              <w:rPr>
                <w:rFonts w:cs="Arial"/>
                <w:bCs/>
                <w:szCs w:val="18"/>
                <w:lang w:val="en-US"/>
              </w:rPr>
              <w:t>DC_n41C-n261A</w:t>
            </w:r>
          </w:p>
        </w:tc>
        <w:tc>
          <w:tcPr>
            <w:tcW w:w="3969" w:type="dxa"/>
          </w:tcPr>
          <w:p w14:paraId="636FD5D7" w14:textId="77777777" w:rsidR="008D1E4A" w:rsidRDefault="008D1E4A" w:rsidP="00C620E0">
            <w:pPr>
              <w:pStyle w:val="TAC"/>
              <w:rPr>
                <w:rFonts w:cs="Arial"/>
              </w:rPr>
            </w:pPr>
            <w:r>
              <w:rPr>
                <w:lang w:eastAsia="ja-JP"/>
              </w:rPr>
              <w:t>DC_n41A-n261A</w:t>
            </w:r>
          </w:p>
        </w:tc>
      </w:tr>
      <w:tr w:rsidR="008D1E4A" w:rsidRPr="00EF5447" w14:paraId="6F8A7CC0" w14:textId="77777777" w:rsidTr="00C620E0">
        <w:trPr>
          <w:trHeight w:val="187"/>
          <w:jc w:val="center"/>
        </w:trPr>
        <w:tc>
          <w:tcPr>
            <w:tcW w:w="3823" w:type="dxa"/>
          </w:tcPr>
          <w:p w14:paraId="3B19A915" w14:textId="77777777" w:rsidR="008D1E4A" w:rsidRDefault="008D1E4A" w:rsidP="00C620E0">
            <w:pPr>
              <w:pStyle w:val="TAC"/>
              <w:rPr>
                <w:lang w:eastAsia="ja-JP"/>
              </w:rPr>
            </w:pPr>
            <w:r>
              <w:rPr>
                <w:lang w:eastAsia="ja-JP"/>
              </w:rPr>
              <w:t>DC_n41A-n261(2A)</w:t>
            </w:r>
          </w:p>
          <w:p w14:paraId="62786FDB" w14:textId="77777777" w:rsidR="008D1E4A" w:rsidRDefault="008D1E4A" w:rsidP="00C620E0">
            <w:pPr>
              <w:pStyle w:val="TAC"/>
              <w:rPr>
                <w:rFonts w:cs="Arial"/>
                <w:bCs/>
                <w:szCs w:val="18"/>
                <w:lang w:val="en-US"/>
              </w:rPr>
            </w:pPr>
            <w:r>
              <w:rPr>
                <w:rFonts w:cs="Arial"/>
                <w:bCs/>
                <w:szCs w:val="18"/>
                <w:lang w:val="en-US"/>
              </w:rPr>
              <w:t>DC_n41C-n261(2A)</w:t>
            </w:r>
          </w:p>
          <w:p w14:paraId="41680D9C" w14:textId="77777777" w:rsidR="008D1E4A" w:rsidRDefault="008D1E4A" w:rsidP="00C620E0">
            <w:pPr>
              <w:pStyle w:val="TAC"/>
              <w:rPr>
                <w:rFonts w:cs="Arial"/>
                <w:szCs w:val="18"/>
              </w:rPr>
            </w:pPr>
            <w:r>
              <w:rPr>
                <w:rFonts w:cs="Arial"/>
                <w:szCs w:val="18"/>
              </w:rPr>
              <w:t>DC_n41(2A)-n261A</w:t>
            </w:r>
          </w:p>
          <w:p w14:paraId="4FDEE679" w14:textId="77777777" w:rsidR="008D1E4A" w:rsidRDefault="008D1E4A" w:rsidP="00C620E0">
            <w:pPr>
              <w:pStyle w:val="TAC"/>
              <w:rPr>
                <w:rFonts w:cs="Arial"/>
              </w:rPr>
            </w:pPr>
            <w:r>
              <w:rPr>
                <w:lang w:val="en-US"/>
              </w:rPr>
              <w:t>DC_n41(2A)-n261(2A)</w:t>
            </w:r>
          </w:p>
        </w:tc>
        <w:tc>
          <w:tcPr>
            <w:tcW w:w="3969" w:type="dxa"/>
          </w:tcPr>
          <w:p w14:paraId="353C90C4" w14:textId="77777777" w:rsidR="008D1E4A" w:rsidRDefault="008D1E4A" w:rsidP="00C620E0">
            <w:pPr>
              <w:pStyle w:val="TAC"/>
              <w:rPr>
                <w:rFonts w:cs="Arial"/>
              </w:rPr>
            </w:pPr>
            <w:r>
              <w:rPr>
                <w:lang w:eastAsia="ja-JP"/>
              </w:rPr>
              <w:t>DC_n41A-n261A</w:t>
            </w:r>
          </w:p>
        </w:tc>
      </w:tr>
      <w:tr w:rsidR="008D1E4A" w:rsidRPr="00EF5447" w14:paraId="424A8B51" w14:textId="77777777" w:rsidTr="00C620E0">
        <w:trPr>
          <w:trHeight w:val="187"/>
          <w:jc w:val="center"/>
        </w:trPr>
        <w:tc>
          <w:tcPr>
            <w:tcW w:w="3823" w:type="dxa"/>
          </w:tcPr>
          <w:p w14:paraId="2EE0D1E1" w14:textId="77777777" w:rsidR="008D1E4A" w:rsidRDefault="008D1E4A" w:rsidP="00C620E0">
            <w:pPr>
              <w:pStyle w:val="TAC"/>
              <w:rPr>
                <w:lang w:eastAsia="ja-JP"/>
              </w:rPr>
            </w:pPr>
            <w:r>
              <w:rPr>
                <w:lang w:eastAsia="ja-JP"/>
              </w:rPr>
              <w:t>DC_n66A-n258A</w:t>
            </w:r>
          </w:p>
          <w:p w14:paraId="01E06F99" w14:textId="77777777" w:rsidR="008D1E4A" w:rsidRDefault="008D1E4A" w:rsidP="00C620E0">
            <w:pPr>
              <w:pStyle w:val="TAC"/>
              <w:rPr>
                <w:lang w:eastAsia="ja-JP"/>
              </w:rPr>
            </w:pPr>
            <w:r>
              <w:rPr>
                <w:lang w:eastAsia="ja-JP"/>
              </w:rPr>
              <w:t>DC_n66A-n258(2A)</w:t>
            </w:r>
          </w:p>
          <w:p w14:paraId="1A25DF4E" w14:textId="77777777" w:rsidR="008D1E4A" w:rsidRDefault="008D1E4A" w:rsidP="00C620E0">
            <w:pPr>
              <w:pStyle w:val="TAC"/>
              <w:rPr>
                <w:lang w:eastAsia="ja-JP"/>
              </w:rPr>
            </w:pPr>
            <w:r>
              <w:rPr>
                <w:lang w:eastAsia="ja-JP"/>
              </w:rPr>
              <w:t>DC_n66A-n258(3A)</w:t>
            </w:r>
          </w:p>
          <w:p w14:paraId="39F478F3" w14:textId="77777777" w:rsidR="008D1E4A" w:rsidRDefault="008D1E4A" w:rsidP="00C620E0">
            <w:pPr>
              <w:pStyle w:val="TAC"/>
              <w:rPr>
                <w:lang w:eastAsia="ja-JP"/>
              </w:rPr>
            </w:pPr>
            <w:r>
              <w:rPr>
                <w:lang w:eastAsia="ja-JP"/>
              </w:rPr>
              <w:t>DC_n66A-n258(4A)</w:t>
            </w:r>
          </w:p>
          <w:p w14:paraId="72D0C2F0" w14:textId="77777777" w:rsidR="008D1E4A" w:rsidRDefault="008D1E4A" w:rsidP="00C620E0">
            <w:pPr>
              <w:pStyle w:val="TAC"/>
              <w:rPr>
                <w:lang w:eastAsia="ja-JP"/>
              </w:rPr>
            </w:pPr>
            <w:r>
              <w:rPr>
                <w:lang w:eastAsia="ja-JP"/>
              </w:rPr>
              <w:t>DC_n66A-n258(5A)</w:t>
            </w:r>
          </w:p>
        </w:tc>
        <w:tc>
          <w:tcPr>
            <w:tcW w:w="3969" w:type="dxa"/>
          </w:tcPr>
          <w:p w14:paraId="4DD36806" w14:textId="77777777" w:rsidR="008D1E4A" w:rsidRDefault="008D1E4A" w:rsidP="00C620E0">
            <w:pPr>
              <w:pStyle w:val="TAC"/>
              <w:rPr>
                <w:lang w:eastAsia="ja-JP"/>
              </w:rPr>
            </w:pPr>
            <w:r>
              <w:rPr>
                <w:lang w:eastAsia="ja-JP"/>
              </w:rPr>
              <w:t>DC_n66A-n258A</w:t>
            </w:r>
          </w:p>
        </w:tc>
      </w:tr>
      <w:tr w:rsidR="008D1E4A" w:rsidRPr="00EF5447" w14:paraId="21BBC5D8" w14:textId="77777777" w:rsidTr="00C620E0">
        <w:trPr>
          <w:trHeight w:val="187"/>
          <w:jc w:val="center"/>
        </w:trPr>
        <w:tc>
          <w:tcPr>
            <w:tcW w:w="3823" w:type="dxa"/>
          </w:tcPr>
          <w:p w14:paraId="40CF73CC" w14:textId="77777777" w:rsidR="008D1E4A" w:rsidRDefault="008D1E4A" w:rsidP="00C620E0">
            <w:pPr>
              <w:pStyle w:val="TAC"/>
              <w:rPr>
                <w:rFonts w:cs="Arial"/>
                <w:szCs w:val="18"/>
              </w:rPr>
            </w:pPr>
            <w:r>
              <w:rPr>
                <w:rFonts w:cs="Arial"/>
                <w:szCs w:val="18"/>
              </w:rPr>
              <w:t>DC_n66A-n260A</w:t>
            </w:r>
          </w:p>
          <w:p w14:paraId="719A3CFC" w14:textId="77777777" w:rsidR="008D1E4A" w:rsidRDefault="008D1E4A" w:rsidP="00C620E0">
            <w:pPr>
              <w:pStyle w:val="TAC"/>
              <w:rPr>
                <w:rFonts w:cs="Arial"/>
                <w:szCs w:val="18"/>
              </w:rPr>
            </w:pPr>
            <w:r>
              <w:rPr>
                <w:rFonts w:cs="Arial"/>
                <w:szCs w:val="18"/>
              </w:rPr>
              <w:t>DC_n66A-n260G</w:t>
            </w:r>
          </w:p>
          <w:p w14:paraId="4522949F" w14:textId="77777777" w:rsidR="008D1E4A" w:rsidRDefault="008D1E4A" w:rsidP="00C620E0">
            <w:pPr>
              <w:pStyle w:val="TAC"/>
              <w:rPr>
                <w:rFonts w:cs="Arial"/>
                <w:szCs w:val="18"/>
              </w:rPr>
            </w:pPr>
            <w:r>
              <w:rPr>
                <w:rFonts w:cs="Arial"/>
                <w:szCs w:val="18"/>
              </w:rPr>
              <w:t>DC_n66A-n260H</w:t>
            </w:r>
          </w:p>
          <w:p w14:paraId="5AAC6204" w14:textId="77777777" w:rsidR="008D1E4A" w:rsidRDefault="008D1E4A" w:rsidP="00C620E0">
            <w:pPr>
              <w:pStyle w:val="TAC"/>
              <w:rPr>
                <w:rFonts w:cs="Arial"/>
                <w:szCs w:val="18"/>
              </w:rPr>
            </w:pPr>
            <w:r>
              <w:rPr>
                <w:rFonts w:cs="Arial"/>
                <w:szCs w:val="18"/>
              </w:rPr>
              <w:t>DC_n66A-n260I</w:t>
            </w:r>
          </w:p>
          <w:p w14:paraId="22390D85" w14:textId="77777777" w:rsidR="008D1E4A" w:rsidRDefault="008D1E4A" w:rsidP="00C620E0">
            <w:pPr>
              <w:pStyle w:val="TAC"/>
              <w:rPr>
                <w:rFonts w:cs="Arial"/>
                <w:szCs w:val="18"/>
              </w:rPr>
            </w:pPr>
            <w:r>
              <w:rPr>
                <w:rFonts w:cs="Arial"/>
                <w:szCs w:val="18"/>
              </w:rPr>
              <w:t>DC_n66A-n260J</w:t>
            </w:r>
          </w:p>
          <w:p w14:paraId="01C86789" w14:textId="77777777" w:rsidR="008D1E4A" w:rsidRDefault="008D1E4A" w:rsidP="00C620E0">
            <w:pPr>
              <w:pStyle w:val="TAC"/>
              <w:rPr>
                <w:rFonts w:cs="Arial"/>
                <w:szCs w:val="18"/>
              </w:rPr>
            </w:pPr>
            <w:r>
              <w:rPr>
                <w:rFonts w:cs="Arial"/>
                <w:szCs w:val="18"/>
              </w:rPr>
              <w:t>DC_n66A-n260K</w:t>
            </w:r>
          </w:p>
          <w:p w14:paraId="00389970" w14:textId="77777777" w:rsidR="008D1E4A" w:rsidRDefault="008D1E4A" w:rsidP="00C620E0">
            <w:pPr>
              <w:pStyle w:val="TAC"/>
              <w:rPr>
                <w:rFonts w:cs="Arial"/>
                <w:szCs w:val="18"/>
              </w:rPr>
            </w:pPr>
            <w:r>
              <w:rPr>
                <w:rFonts w:cs="Arial"/>
                <w:szCs w:val="18"/>
              </w:rPr>
              <w:t>DC_n66A-n260L</w:t>
            </w:r>
          </w:p>
          <w:p w14:paraId="166306AE" w14:textId="77777777" w:rsidR="008D1E4A" w:rsidRDefault="008D1E4A" w:rsidP="00C620E0">
            <w:pPr>
              <w:pStyle w:val="TAC"/>
              <w:rPr>
                <w:lang w:eastAsia="ja-JP"/>
              </w:rPr>
            </w:pPr>
            <w:r>
              <w:rPr>
                <w:rFonts w:cs="Arial"/>
                <w:szCs w:val="18"/>
              </w:rPr>
              <w:t>DC_n66A-n260M</w:t>
            </w:r>
          </w:p>
        </w:tc>
        <w:tc>
          <w:tcPr>
            <w:tcW w:w="3969" w:type="dxa"/>
          </w:tcPr>
          <w:p w14:paraId="7003F308" w14:textId="77777777" w:rsidR="008D1E4A" w:rsidRDefault="008D1E4A" w:rsidP="00C620E0">
            <w:pPr>
              <w:pStyle w:val="TAC"/>
              <w:rPr>
                <w:rFonts w:cs="Arial"/>
                <w:szCs w:val="18"/>
              </w:rPr>
            </w:pPr>
            <w:r>
              <w:rPr>
                <w:rFonts w:cs="Arial"/>
                <w:szCs w:val="18"/>
              </w:rPr>
              <w:t>DC_n66A-n260A</w:t>
            </w:r>
          </w:p>
          <w:p w14:paraId="628F61D4" w14:textId="77777777" w:rsidR="008D1E4A" w:rsidRDefault="008D1E4A" w:rsidP="00C620E0">
            <w:pPr>
              <w:pStyle w:val="TAC"/>
              <w:rPr>
                <w:rFonts w:cs="Arial"/>
                <w:szCs w:val="18"/>
              </w:rPr>
            </w:pPr>
            <w:r>
              <w:rPr>
                <w:rFonts w:cs="Arial"/>
                <w:szCs w:val="18"/>
              </w:rPr>
              <w:t>DC_n66A-n260G</w:t>
            </w:r>
          </w:p>
          <w:p w14:paraId="31A8FFD2" w14:textId="77777777" w:rsidR="008D1E4A" w:rsidRDefault="008D1E4A" w:rsidP="00C620E0">
            <w:pPr>
              <w:pStyle w:val="TAC"/>
              <w:rPr>
                <w:rFonts w:cs="Arial"/>
                <w:szCs w:val="18"/>
              </w:rPr>
            </w:pPr>
            <w:r>
              <w:rPr>
                <w:rFonts w:cs="Arial"/>
                <w:szCs w:val="18"/>
              </w:rPr>
              <w:t>DC_n66A-n260H</w:t>
            </w:r>
          </w:p>
          <w:p w14:paraId="3B6AF428" w14:textId="77777777" w:rsidR="008D1E4A" w:rsidRDefault="008D1E4A" w:rsidP="00C620E0">
            <w:pPr>
              <w:pStyle w:val="TAC"/>
              <w:rPr>
                <w:rFonts w:cs="Arial"/>
                <w:szCs w:val="18"/>
              </w:rPr>
            </w:pPr>
            <w:r>
              <w:rPr>
                <w:rFonts w:cs="Arial"/>
                <w:szCs w:val="18"/>
              </w:rPr>
              <w:t>DC_n66A-n260I</w:t>
            </w:r>
          </w:p>
          <w:p w14:paraId="11256658" w14:textId="77777777" w:rsidR="008D1E4A" w:rsidRDefault="008D1E4A" w:rsidP="00C620E0">
            <w:pPr>
              <w:pStyle w:val="TAC"/>
              <w:rPr>
                <w:rFonts w:cs="Arial"/>
                <w:szCs w:val="18"/>
              </w:rPr>
            </w:pPr>
            <w:r>
              <w:rPr>
                <w:rFonts w:cs="Arial"/>
                <w:szCs w:val="18"/>
              </w:rPr>
              <w:t>DC_n66A-n260K</w:t>
            </w:r>
          </w:p>
          <w:p w14:paraId="62D40034" w14:textId="77777777" w:rsidR="008D1E4A" w:rsidRDefault="008D1E4A" w:rsidP="00C620E0">
            <w:pPr>
              <w:pStyle w:val="TAC"/>
              <w:rPr>
                <w:rFonts w:cs="Arial"/>
                <w:szCs w:val="18"/>
              </w:rPr>
            </w:pPr>
            <w:r>
              <w:rPr>
                <w:rFonts w:cs="Arial"/>
                <w:szCs w:val="18"/>
              </w:rPr>
              <w:t>DC_n66A-n260L</w:t>
            </w:r>
          </w:p>
          <w:p w14:paraId="7A18BA9B" w14:textId="77777777" w:rsidR="008D1E4A" w:rsidRDefault="008D1E4A" w:rsidP="00C620E0">
            <w:pPr>
              <w:pStyle w:val="TAC"/>
              <w:rPr>
                <w:lang w:eastAsia="ja-JP"/>
              </w:rPr>
            </w:pPr>
            <w:r>
              <w:rPr>
                <w:rFonts w:cs="Arial"/>
                <w:szCs w:val="18"/>
              </w:rPr>
              <w:t>DC_n66A-n260M</w:t>
            </w:r>
          </w:p>
        </w:tc>
      </w:tr>
      <w:tr w:rsidR="008D1E4A" w:rsidRPr="00EF5447" w14:paraId="38728DCC" w14:textId="77777777" w:rsidTr="00C620E0">
        <w:trPr>
          <w:trHeight w:val="187"/>
          <w:jc w:val="center"/>
        </w:trPr>
        <w:tc>
          <w:tcPr>
            <w:tcW w:w="3823" w:type="dxa"/>
          </w:tcPr>
          <w:p w14:paraId="3BA1BAEC" w14:textId="77777777" w:rsidR="008D1E4A" w:rsidRDefault="008D1E4A" w:rsidP="00C620E0">
            <w:pPr>
              <w:pStyle w:val="TAC"/>
              <w:rPr>
                <w:rFonts w:cs="Arial"/>
                <w:szCs w:val="18"/>
              </w:rPr>
            </w:pPr>
            <w:r>
              <w:rPr>
                <w:rFonts w:cs="Arial"/>
                <w:szCs w:val="18"/>
              </w:rPr>
              <w:t>DC_n66A-n260(2A)</w:t>
            </w:r>
          </w:p>
          <w:p w14:paraId="468CC634" w14:textId="77777777" w:rsidR="008D1E4A" w:rsidRDefault="008D1E4A" w:rsidP="00C620E0">
            <w:pPr>
              <w:pStyle w:val="TAC"/>
              <w:rPr>
                <w:rFonts w:cs="Arial"/>
                <w:szCs w:val="18"/>
              </w:rPr>
            </w:pPr>
            <w:r>
              <w:rPr>
                <w:rFonts w:cs="Arial"/>
                <w:szCs w:val="18"/>
              </w:rPr>
              <w:t>DC_n66A-n260(3A)</w:t>
            </w:r>
          </w:p>
          <w:p w14:paraId="219C83E5" w14:textId="77777777" w:rsidR="008D1E4A" w:rsidRDefault="008D1E4A" w:rsidP="00C620E0">
            <w:pPr>
              <w:pStyle w:val="TAC"/>
              <w:rPr>
                <w:rFonts w:cs="Arial"/>
                <w:szCs w:val="18"/>
              </w:rPr>
            </w:pPr>
            <w:r>
              <w:rPr>
                <w:rFonts w:cs="Arial"/>
                <w:szCs w:val="18"/>
              </w:rPr>
              <w:t>DC_n66A-n260(4A)</w:t>
            </w:r>
          </w:p>
          <w:p w14:paraId="0C7CBB37" w14:textId="77777777" w:rsidR="008D1E4A" w:rsidRDefault="008D1E4A" w:rsidP="00C620E0">
            <w:pPr>
              <w:pStyle w:val="TAC"/>
              <w:rPr>
                <w:rFonts w:cs="Arial"/>
                <w:szCs w:val="18"/>
              </w:rPr>
            </w:pPr>
            <w:r>
              <w:rPr>
                <w:rFonts w:cs="Arial"/>
                <w:szCs w:val="18"/>
              </w:rPr>
              <w:t>DC_n66A-n260(5A)</w:t>
            </w:r>
          </w:p>
          <w:p w14:paraId="2826EA59" w14:textId="77777777" w:rsidR="008D1E4A" w:rsidRDefault="008D1E4A" w:rsidP="00C620E0">
            <w:pPr>
              <w:pStyle w:val="TAC"/>
              <w:rPr>
                <w:rFonts w:cs="Arial"/>
                <w:szCs w:val="18"/>
              </w:rPr>
            </w:pPr>
            <w:r>
              <w:rPr>
                <w:rFonts w:cs="Arial"/>
                <w:szCs w:val="18"/>
              </w:rPr>
              <w:t>DC_n66A-n260(6A)</w:t>
            </w:r>
          </w:p>
          <w:p w14:paraId="77F9291A" w14:textId="77777777" w:rsidR="008D1E4A" w:rsidRDefault="008D1E4A" w:rsidP="00C620E0">
            <w:pPr>
              <w:pStyle w:val="TAC"/>
              <w:rPr>
                <w:rFonts w:cs="Arial"/>
                <w:szCs w:val="18"/>
              </w:rPr>
            </w:pPr>
            <w:r>
              <w:rPr>
                <w:rFonts w:cs="Arial"/>
                <w:szCs w:val="18"/>
              </w:rPr>
              <w:t>DC_n66A-n260(7A)</w:t>
            </w:r>
          </w:p>
          <w:p w14:paraId="2CAAC34E" w14:textId="77777777" w:rsidR="008D1E4A" w:rsidRDefault="008D1E4A" w:rsidP="00C620E0">
            <w:pPr>
              <w:pStyle w:val="TAC"/>
              <w:rPr>
                <w:lang w:eastAsia="ja-JP"/>
              </w:rPr>
            </w:pPr>
            <w:r>
              <w:rPr>
                <w:rFonts w:cs="Arial"/>
                <w:szCs w:val="18"/>
              </w:rPr>
              <w:t>DC_n66A-n260(8A)</w:t>
            </w:r>
          </w:p>
        </w:tc>
        <w:tc>
          <w:tcPr>
            <w:tcW w:w="3969" w:type="dxa"/>
          </w:tcPr>
          <w:p w14:paraId="2E1360BA" w14:textId="77777777" w:rsidR="008D1E4A" w:rsidRDefault="008D1E4A" w:rsidP="00C620E0">
            <w:pPr>
              <w:pStyle w:val="TAC"/>
              <w:rPr>
                <w:lang w:eastAsia="ja-JP"/>
              </w:rPr>
            </w:pPr>
            <w:r>
              <w:rPr>
                <w:rFonts w:cs="Arial"/>
                <w:szCs w:val="18"/>
              </w:rPr>
              <w:t>DC_n66A-n260A</w:t>
            </w:r>
          </w:p>
        </w:tc>
      </w:tr>
      <w:tr w:rsidR="008D1E4A" w:rsidRPr="00EF5447" w14:paraId="0B63668B" w14:textId="77777777" w:rsidTr="00C620E0">
        <w:trPr>
          <w:trHeight w:val="187"/>
          <w:jc w:val="center"/>
        </w:trPr>
        <w:tc>
          <w:tcPr>
            <w:tcW w:w="3823" w:type="dxa"/>
          </w:tcPr>
          <w:p w14:paraId="1DB696DD" w14:textId="77777777" w:rsidR="008D1E4A" w:rsidRDefault="008D1E4A" w:rsidP="00C620E0">
            <w:pPr>
              <w:pStyle w:val="TAC"/>
              <w:rPr>
                <w:rFonts w:cs="Arial"/>
                <w:szCs w:val="18"/>
              </w:rPr>
            </w:pPr>
            <w:r>
              <w:rPr>
                <w:rFonts w:cs="Arial"/>
                <w:szCs w:val="18"/>
              </w:rPr>
              <w:lastRenderedPageBreak/>
              <w:t>DC_n66A-n261A</w:t>
            </w:r>
          </w:p>
          <w:p w14:paraId="00C66844" w14:textId="77777777" w:rsidR="008D1E4A" w:rsidRDefault="008D1E4A" w:rsidP="00C620E0">
            <w:pPr>
              <w:pStyle w:val="TAC"/>
              <w:rPr>
                <w:rFonts w:cs="Arial"/>
                <w:szCs w:val="18"/>
              </w:rPr>
            </w:pPr>
            <w:r>
              <w:rPr>
                <w:rFonts w:cs="Arial"/>
                <w:szCs w:val="18"/>
              </w:rPr>
              <w:t>DC_n66A-n261G</w:t>
            </w:r>
          </w:p>
          <w:p w14:paraId="569AB339" w14:textId="77777777" w:rsidR="008D1E4A" w:rsidRDefault="008D1E4A" w:rsidP="00C620E0">
            <w:pPr>
              <w:pStyle w:val="TAC"/>
              <w:rPr>
                <w:rFonts w:cs="Arial"/>
                <w:szCs w:val="18"/>
              </w:rPr>
            </w:pPr>
            <w:r>
              <w:rPr>
                <w:rFonts w:cs="Arial"/>
                <w:szCs w:val="18"/>
              </w:rPr>
              <w:t>DC_n66A-n261H</w:t>
            </w:r>
          </w:p>
          <w:p w14:paraId="07DA663B" w14:textId="77777777" w:rsidR="008D1E4A" w:rsidRDefault="008D1E4A" w:rsidP="00C620E0">
            <w:pPr>
              <w:pStyle w:val="TAC"/>
              <w:rPr>
                <w:rFonts w:cs="Arial"/>
                <w:szCs w:val="18"/>
              </w:rPr>
            </w:pPr>
            <w:r>
              <w:rPr>
                <w:rFonts w:cs="Arial"/>
                <w:szCs w:val="18"/>
              </w:rPr>
              <w:t>DC_n66A-n261I</w:t>
            </w:r>
          </w:p>
          <w:p w14:paraId="6090A02D" w14:textId="77777777" w:rsidR="008D1E4A" w:rsidRDefault="008D1E4A" w:rsidP="00C620E0">
            <w:pPr>
              <w:pStyle w:val="TAC"/>
              <w:rPr>
                <w:rFonts w:cs="Arial"/>
                <w:szCs w:val="18"/>
              </w:rPr>
            </w:pPr>
            <w:r>
              <w:rPr>
                <w:rFonts w:cs="Arial"/>
                <w:szCs w:val="18"/>
              </w:rPr>
              <w:t>DC_n66A-n261J</w:t>
            </w:r>
          </w:p>
          <w:p w14:paraId="275DC7C6" w14:textId="77777777" w:rsidR="008D1E4A" w:rsidRDefault="008D1E4A" w:rsidP="00C620E0">
            <w:pPr>
              <w:pStyle w:val="TAC"/>
              <w:rPr>
                <w:rFonts w:cs="Arial"/>
                <w:szCs w:val="18"/>
              </w:rPr>
            </w:pPr>
            <w:r>
              <w:rPr>
                <w:rFonts w:cs="Arial"/>
                <w:szCs w:val="18"/>
              </w:rPr>
              <w:t>DC_n66A-n261K</w:t>
            </w:r>
          </w:p>
          <w:p w14:paraId="53C5C035" w14:textId="77777777" w:rsidR="008D1E4A" w:rsidRDefault="008D1E4A" w:rsidP="00C620E0">
            <w:pPr>
              <w:pStyle w:val="TAC"/>
              <w:rPr>
                <w:rFonts w:cs="Arial"/>
                <w:szCs w:val="18"/>
              </w:rPr>
            </w:pPr>
            <w:r>
              <w:rPr>
                <w:rFonts w:cs="Arial"/>
                <w:szCs w:val="18"/>
              </w:rPr>
              <w:t>DC_n66A-n261L</w:t>
            </w:r>
          </w:p>
          <w:p w14:paraId="646BA3D1" w14:textId="77777777" w:rsidR="008D1E4A" w:rsidRDefault="008D1E4A" w:rsidP="00C620E0">
            <w:pPr>
              <w:pStyle w:val="TAC"/>
              <w:rPr>
                <w:rFonts w:cs="Arial"/>
                <w:szCs w:val="18"/>
              </w:rPr>
            </w:pPr>
            <w:r>
              <w:rPr>
                <w:rFonts w:cs="Arial"/>
                <w:szCs w:val="18"/>
              </w:rPr>
              <w:t>DC_n66A-n261M</w:t>
            </w:r>
          </w:p>
          <w:p w14:paraId="10787EB7" w14:textId="77777777" w:rsidR="008D1E4A" w:rsidRDefault="008D1E4A" w:rsidP="00C620E0">
            <w:pPr>
              <w:pStyle w:val="TAC"/>
              <w:rPr>
                <w:rFonts w:cs="Arial"/>
                <w:szCs w:val="18"/>
                <w:lang w:eastAsia="zh-CN"/>
              </w:rPr>
            </w:pPr>
            <w:r>
              <w:rPr>
                <w:rFonts w:cs="Arial"/>
                <w:szCs w:val="18"/>
                <w:lang w:eastAsia="zh-CN"/>
              </w:rPr>
              <w:t>DC_n66A-n261O</w:t>
            </w:r>
          </w:p>
          <w:p w14:paraId="79A1FAA2" w14:textId="77777777" w:rsidR="008D1E4A" w:rsidRDefault="008D1E4A" w:rsidP="00C620E0">
            <w:pPr>
              <w:pStyle w:val="TAC"/>
              <w:rPr>
                <w:rFonts w:cs="Arial"/>
                <w:szCs w:val="18"/>
                <w:lang w:eastAsia="zh-CN"/>
              </w:rPr>
            </w:pPr>
            <w:r>
              <w:rPr>
                <w:rFonts w:cs="Arial"/>
                <w:szCs w:val="18"/>
                <w:lang w:eastAsia="zh-CN"/>
              </w:rPr>
              <w:t>DC_n66A-n261P</w:t>
            </w:r>
          </w:p>
          <w:p w14:paraId="561915FB" w14:textId="77777777" w:rsidR="008D1E4A" w:rsidRDefault="008D1E4A" w:rsidP="00C620E0">
            <w:pPr>
              <w:pStyle w:val="TAC"/>
              <w:rPr>
                <w:rFonts w:cs="Arial"/>
              </w:rPr>
            </w:pPr>
            <w:r>
              <w:rPr>
                <w:rFonts w:cs="Arial"/>
                <w:szCs w:val="18"/>
                <w:lang w:eastAsia="zh-CN"/>
              </w:rPr>
              <w:t>DC_n66A-n261Q</w:t>
            </w:r>
          </w:p>
        </w:tc>
        <w:tc>
          <w:tcPr>
            <w:tcW w:w="3969" w:type="dxa"/>
          </w:tcPr>
          <w:p w14:paraId="1B6D2536" w14:textId="77777777" w:rsidR="008D1E4A" w:rsidRDefault="008D1E4A" w:rsidP="00C620E0">
            <w:pPr>
              <w:pStyle w:val="TAC"/>
              <w:rPr>
                <w:rFonts w:cs="Arial"/>
                <w:szCs w:val="18"/>
              </w:rPr>
            </w:pPr>
            <w:r>
              <w:rPr>
                <w:rFonts w:cs="Arial"/>
                <w:szCs w:val="18"/>
              </w:rPr>
              <w:t>DC_n66A-n261A</w:t>
            </w:r>
          </w:p>
          <w:p w14:paraId="45395917" w14:textId="77777777" w:rsidR="008D1E4A" w:rsidRDefault="008D1E4A" w:rsidP="00C620E0">
            <w:pPr>
              <w:pStyle w:val="TAC"/>
              <w:rPr>
                <w:rFonts w:cs="Arial"/>
                <w:szCs w:val="18"/>
              </w:rPr>
            </w:pPr>
            <w:r>
              <w:rPr>
                <w:rFonts w:cs="Arial"/>
                <w:szCs w:val="18"/>
              </w:rPr>
              <w:t>DC_n66A_n261G</w:t>
            </w:r>
          </w:p>
          <w:p w14:paraId="441BA457" w14:textId="77777777" w:rsidR="008D1E4A" w:rsidRDefault="008D1E4A" w:rsidP="00C620E0">
            <w:pPr>
              <w:pStyle w:val="TAC"/>
              <w:rPr>
                <w:rFonts w:cs="Arial"/>
                <w:szCs w:val="18"/>
              </w:rPr>
            </w:pPr>
            <w:r>
              <w:rPr>
                <w:rFonts w:cs="Arial"/>
                <w:szCs w:val="18"/>
              </w:rPr>
              <w:t>DC_n66A_n261H</w:t>
            </w:r>
          </w:p>
          <w:p w14:paraId="737C8767" w14:textId="77777777" w:rsidR="008D1E4A" w:rsidRDefault="008D1E4A" w:rsidP="00C620E0">
            <w:pPr>
              <w:pStyle w:val="TAC"/>
              <w:rPr>
                <w:rFonts w:cs="Arial"/>
              </w:rPr>
            </w:pPr>
            <w:r>
              <w:rPr>
                <w:rFonts w:cs="Arial"/>
                <w:szCs w:val="18"/>
              </w:rPr>
              <w:t>DC_n66A_n261I</w:t>
            </w:r>
          </w:p>
        </w:tc>
      </w:tr>
      <w:tr w:rsidR="008D1E4A" w:rsidRPr="00EF5447" w14:paraId="45B2DE6E" w14:textId="77777777" w:rsidTr="00C620E0">
        <w:trPr>
          <w:trHeight w:val="187"/>
          <w:jc w:val="center"/>
        </w:trPr>
        <w:tc>
          <w:tcPr>
            <w:tcW w:w="3823" w:type="dxa"/>
          </w:tcPr>
          <w:p w14:paraId="7F619A2A" w14:textId="77777777" w:rsidR="008D1E4A" w:rsidRDefault="008D1E4A" w:rsidP="00C620E0">
            <w:pPr>
              <w:pStyle w:val="TAC"/>
              <w:rPr>
                <w:rFonts w:cs="Arial"/>
                <w:szCs w:val="18"/>
              </w:rPr>
            </w:pPr>
            <w:r>
              <w:rPr>
                <w:rFonts w:cs="Arial"/>
                <w:szCs w:val="18"/>
              </w:rPr>
              <w:t>DC_n66A-n261(2A)</w:t>
            </w:r>
          </w:p>
          <w:p w14:paraId="5E643BE3" w14:textId="77777777" w:rsidR="008D1E4A" w:rsidRDefault="008D1E4A" w:rsidP="00C620E0">
            <w:pPr>
              <w:pStyle w:val="TAC"/>
              <w:rPr>
                <w:rFonts w:cs="Arial"/>
                <w:szCs w:val="18"/>
              </w:rPr>
            </w:pPr>
            <w:r>
              <w:rPr>
                <w:rFonts w:cs="Arial"/>
                <w:szCs w:val="18"/>
              </w:rPr>
              <w:t>DC_n66A-n261(3A)</w:t>
            </w:r>
          </w:p>
          <w:p w14:paraId="465A4C68" w14:textId="77777777" w:rsidR="008D1E4A" w:rsidRDefault="008D1E4A" w:rsidP="00C620E0">
            <w:pPr>
              <w:pStyle w:val="TAC"/>
              <w:rPr>
                <w:rFonts w:cs="Arial"/>
              </w:rPr>
            </w:pPr>
            <w:r>
              <w:rPr>
                <w:rFonts w:cs="Arial"/>
                <w:szCs w:val="18"/>
              </w:rPr>
              <w:t>DC_n66A-n261(4A)</w:t>
            </w:r>
          </w:p>
        </w:tc>
        <w:tc>
          <w:tcPr>
            <w:tcW w:w="3969" w:type="dxa"/>
          </w:tcPr>
          <w:p w14:paraId="1131FC90" w14:textId="77777777" w:rsidR="008D1E4A" w:rsidRDefault="008D1E4A" w:rsidP="00C620E0">
            <w:pPr>
              <w:pStyle w:val="TAC"/>
              <w:rPr>
                <w:rFonts w:cs="Arial"/>
              </w:rPr>
            </w:pPr>
            <w:r>
              <w:rPr>
                <w:rFonts w:cs="Arial"/>
                <w:szCs w:val="18"/>
              </w:rPr>
              <w:t>DC_n66A-n261A</w:t>
            </w:r>
          </w:p>
        </w:tc>
      </w:tr>
      <w:tr w:rsidR="008D1E4A" w:rsidRPr="00EF5447" w14:paraId="3B15DC86" w14:textId="77777777" w:rsidTr="00C620E0">
        <w:trPr>
          <w:trHeight w:val="187"/>
          <w:jc w:val="center"/>
        </w:trPr>
        <w:tc>
          <w:tcPr>
            <w:tcW w:w="3823" w:type="dxa"/>
          </w:tcPr>
          <w:p w14:paraId="7A0BEBB0" w14:textId="77777777" w:rsidR="008D1E4A" w:rsidRDefault="008D1E4A" w:rsidP="00C620E0">
            <w:pPr>
              <w:pStyle w:val="TAC"/>
              <w:rPr>
                <w:rFonts w:cs="Arial"/>
                <w:szCs w:val="18"/>
              </w:rPr>
            </w:pPr>
            <w:r>
              <w:rPr>
                <w:rFonts w:cs="Arial"/>
                <w:szCs w:val="18"/>
              </w:rPr>
              <w:t>DC_n66A-n261(2G)</w:t>
            </w:r>
          </w:p>
          <w:p w14:paraId="365DB4F3" w14:textId="77777777" w:rsidR="008D1E4A" w:rsidRDefault="008D1E4A" w:rsidP="00C620E0">
            <w:pPr>
              <w:pStyle w:val="TAC"/>
              <w:rPr>
                <w:rFonts w:cs="Arial"/>
                <w:szCs w:val="18"/>
              </w:rPr>
            </w:pPr>
            <w:r>
              <w:rPr>
                <w:rFonts w:cs="Arial"/>
                <w:szCs w:val="18"/>
              </w:rPr>
              <w:t>DC_n66A-n261(2H)</w:t>
            </w:r>
          </w:p>
          <w:p w14:paraId="43F3AB6A" w14:textId="77777777" w:rsidR="008D1E4A" w:rsidRDefault="008D1E4A" w:rsidP="00C620E0">
            <w:pPr>
              <w:pStyle w:val="TAC"/>
              <w:rPr>
                <w:rFonts w:cs="Arial"/>
                <w:szCs w:val="18"/>
              </w:rPr>
            </w:pPr>
            <w:r>
              <w:rPr>
                <w:rFonts w:cs="Arial"/>
                <w:szCs w:val="18"/>
              </w:rPr>
              <w:t>DC_n66A-n261(2I)</w:t>
            </w:r>
          </w:p>
          <w:p w14:paraId="7603D2E1" w14:textId="77777777" w:rsidR="008D1E4A" w:rsidRDefault="008D1E4A" w:rsidP="00C620E0">
            <w:pPr>
              <w:pStyle w:val="TAC"/>
              <w:rPr>
                <w:rFonts w:cs="Arial"/>
                <w:szCs w:val="18"/>
              </w:rPr>
            </w:pPr>
            <w:r>
              <w:rPr>
                <w:rFonts w:cs="Arial"/>
                <w:szCs w:val="18"/>
              </w:rPr>
              <w:t>DC_n66A-n261(A-G)</w:t>
            </w:r>
          </w:p>
          <w:p w14:paraId="0BBDE59F" w14:textId="77777777" w:rsidR="008D1E4A" w:rsidRDefault="008D1E4A" w:rsidP="00C620E0">
            <w:pPr>
              <w:pStyle w:val="TAC"/>
              <w:rPr>
                <w:rFonts w:cs="Arial"/>
                <w:szCs w:val="18"/>
              </w:rPr>
            </w:pPr>
            <w:r>
              <w:rPr>
                <w:rFonts w:cs="Arial"/>
                <w:szCs w:val="18"/>
              </w:rPr>
              <w:t>DC_n66A-n261(A-H)</w:t>
            </w:r>
          </w:p>
          <w:p w14:paraId="0F1EBD30" w14:textId="77777777" w:rsidR="008D1E4A" w:rsidRDefault="008D1E4A" w:rsidP="00C620E0">
            <w:pPr>
              <w:pStyle w:val="TAC"/>
              <w:rPr>
                <w:rFonts w:cs="Arial"/>
                <w:szCs w:val="18"/>
              </w:rPr>
            </w:pPr>
            <w:r>
              <w:rPr>
                <w:rFonts w:cs="Arial"/>
                <w:szCs w:val="18"/>
              </w:rPr>
              <w:t>DC_n66A-n261(A-I)</w:t>
            </w:r>
          </w:p>
          <w:p w14:paraId="294C854C" w14:textId="77777777" w:rsidR="008D1E4A" w:rsidRDefault="008D1E4A" w:rsidP="00C620E0">
            <w:pPr>
              <w:pStyle w:val="TAC"/>
              <w:rPr>
                <w:rFonts w:cs="Arial"/>
                <w:szCs w:val="18"/>
              </w:rPr>
            </w:pPr>
            <w:r>
              <w:rPr>
                <w:rFonts w:cs="Arial"/>
                <w:szCs w:val="18"/>
              </w:rPr>
              <w:t>DC_n66A-n261(A-J)</w:t>
            </w:r>
          </w:p>
          <w:p w14:paraId="77A28A8D" w14:textId="77777777" w:rsidR="008D1E4A" w:rsidRDefault="008D1E4A" w:rsidP="00C620E0">
            <w:pPr>
              <w:pStyle w:val="TAC"/>
              <w:rPr>
                <w:rFonts w:cs="Arial"/>
                <w:szCs w:val="18"/>
              </w:rPr>
            </w:pPr>
            <w:r>
              <w:rPr>
                <w:rFonts w:cs="Arial"/>
                <w:szCs w:val="18"/>
              </w:rPr>
              <w:t>DC_n66A-n261(A-K)</w:t>
            </w:r>
          </w:p>
          <w:p w14:paraId="31AA2A2D" w14:textId="77777777" w:rsidR="008D1E4A" w:rsidRDefault="008D1E4A" w:rsidP="00C620E0">
            <w:pPr>
              <w:pStyle w:val="TAC"/>
              <w:rPr>
                <w:rFonts w:cs="Arial"/>
                <w:szCs w:val="18"/>
              </w:rPr>
            </w:pPr>
            <w:r>
              <w:rPr>
                <w:rFonts w:cs="Arial"/>
                <w:szCs w:val="18"/>
              </w:rPr>
              <w:t>DC_n66A-n261(A-L)</w:t>
            </w:r>
          </w:p>
          <w:p w14:paraId="6820CA00" w14:textId="77777777" w:rsidR="008D1E4A" w:rsidRDefault="008D1E4A" w:rsidP="00C620E0">
            <w:pPr>
              <w:pStyle w:val="TAC"/>
              <w:rPr>
                <w:rFonts w:cs="Arial"/>
                <w:szCs w:val="18"/>
              </w:rPr>
            </w:pPr>
            <w:r>
              <w:rPr>
                <w:rFonts w:cs="Arial"/>
                <w:szCs w:val="18"/>
              </w:rPr>
              <w:t>DC_n66A-n261(G-H)</w:t>
            </w:r>
          </w:p>
          <w:p w14:paraId="4CF2510B" w14:textId="77777777" w:rsidR="008D1E4A" w:rsidRDefault="008D1E4A" w:rsidP="00C620E0">
            <w:pPr>
              <w:pStyle w:val="TAC"/>
              <w:rPr>
                <w:rFonts w:cs="Arial"/>
                <w:szCs w:val="18"/>
              </w:rPr>
            </w:pPr>
            <w:r>
              <w:rPr>
                <w:rFonts w:cs="Arial"/>
                <w:szCs w:val="18"/>
              </w:rPr>
              <w:t>DC_n66A-n261(H-I)</w:t>
            </w:r>
          </w:p>
          <w:p w14:paraId="071BF42F" w14:textId="77777777" w:rsidR="008D1E4A" w:rsidRDefault="008D1E4A" w:rsidP="00C620E0">
            <w:pPr>
              <w:pStyle w:val="TAC"/>
              <w:rPr>
                <w:rFonts w:cs="Arial"/>
                <w:szCs w:val="18"/>
              </w:rPr>
            </w:pPr>
            <w:r>
              <w:rPr>
                <w:rFonts w:cs="Arial"/>
                <w:szCs w:val="18"/>
              </w:rPr>
              <w:t>DC_n66A-n261(G-I)</w:t>
            </w:r>
          </w:p>
          <w:p w14:paraId="567352BD" w14:textId="77777777" w:rsidR="008D1E4A" w:rsidRDefault="008D1E4A" w:rsidP="00C620E0">
            <w:pPr>
              <w:pStyle w:val="TAC"/>
              <w:rPr>
                <w:rFonts w:cs="Arial"/>
                <w:szCs w:val="18"/>
              </w:rPr>
            </w:pPr>
            <w:r>
              <w:rPr>
                <w:rFonts w:cs="Arial"/>
                <w:szCs w:val="18"/>
              </w:rPr>
              <w:t>DC_n66A-n261(A-G-H)</w:t>
            </w:r>
          </w:p>
          <w:p w14:paraId="213A082F" w14:textId="77777777" w:rsidR="008D1E4A" w:rsidRDefault="008D1E4A" w:rsidP="00C620E0">
            <w:pPr>
              <w:pStyle w:val="TAC"/>
              <w:rPr>
                <w:rFonts w:cs="Arial"/>
                <w:szCs w:val="18"/>
              </w:rPr>
            </w:pPr>
            <w:r>
              <w:rPr>
                <w:rFonts w:cs="Arial"/>
                <w:szCs w:val="18"/>
              </w:rPr>
              <w:t>DC_n66A-n261(A-G-I)</w:t>
            </w:r>
          </w:p>
          <w:p w14:paraId="4A58BFA7" w14:textId="77777777" w:rsidR="008D1E4A" w:rsidRDefault="008D1E4A" w:rsidP="00C620E0">
            <w:pPr>
              <w:pStyle w:val="TAC"/>
              <w:rPr>
                <w:rFonts w:cs="Arial"/>
                <w:szCs w:val="18"/>
              </w:rPr>
            </w:pPr>
            <w:r>
              <w:rPr>
                <w:rFonts w:cs="Arial"/>
                <w:szCs w:val="18"/>
              </w:rPr>
              <w:t>DC_n66A-n261(2A-H)</w:t>
            </w:r>
          </w:p>
          <w:p w14:paraId="49BD3592" w14:textId="77777777" w:rsidR="008D1E4A" w:rsidRDefault="008D1E4A" w:rsidP="00C620E0">
            <w:pPr>
              <w:pStyle w:val="TAC"/>
              <w:rPr>
                <w:rFonts w:cs="Arial"/>
                <w:szCs w:val="18"/>
              </w:rPr>
            </w:pPr>
            <w:r>
              <w:rPr>
                <w:rFonts w:cs="Arial"/>
                <w:szCs w:val="18"/>
              </w:rPr>
              <w:t>DC_n66A-n261(2A-G)</w:t>
            </w:r>
          </w:p>
          <w:p w14:paraId="7ABCFBF3" w14:textId="77777777" w:rsidR="008D1E4A" w:rsidRDefault="008D1E4A" w:rsidP="00C620E0">
            <w:pPr>
              <w:pStyle w:val="TAC"/>
              <w:rPr>
                <w:rFonts w:cs="Arial"/>
                <w:szCs w:val="18"/>
              </w:rPr>
            </w:pPr>
            <w:r>
              <w:rPr>
                <w:rFonts w:cs="Arial"/>
                <w:szCs w:val="18"/>
              </w:rPr>
              <w:t>DC_n66A-n261(2A-I)</w:t>
            </w:r>
          </w:p>
          <w:p w14:paraId="3F1A9848" w14:textId="77777777" w:rsidR="008D1E4A" w:rsidRDefault="008D1E4A" w:rsidP="00C620E0">
            <w:pPr>
              <w:pStyle w:val="TAC"/>
              <w:rPr>
                <w:rFonts w:cs="Arial"/>
                <w:szCs w:val="18"/>
              </w:rPr>
            </w:pPr>
            <w:r>
              <w:rPr>
                <w:rFonts w:cs="Arial"/>
                <w:szCs w:val="18"/>
              </w:rPr>
              <w:t>DC_n66A-n261(A-2G)</w:t>
            </w:r>
          </w:p>
        </w:tc>
        <w:tc>
          <w:tcPr>
            <w:tcW w:w="3969" w:type="dxa"/>
          </w:tcPr>
          <w:p w14:paraId="7A50D77F" w14:textId="77777777" w:rsidR="008D1E4A" w:rsidRDefault="008D1E4A" w:rsidP="00C620E0">
            <w:pPr>
              <w:pStyle w:val="TAC"/>
              <w:rPr>
                <w:rFonts w:cs="Arial"/>
                <w:szCs w:val="18"/>
              </w:rPr>
            </w:pPr>
            <w:r>
              <w:rPr>
                <w:rFonts w:cs="Arial"/>
                <w:szCs w:val="18"/>
              </w:rPr>
              <w:t>DC_n66A-n261A</w:t>
            </w:r>
          </w:p>
          <w:p w14:paraId="0A681F12" w14:textId="77777777" w:rsidR="008D1E4A" w:rsidRDefault="008D1E4A" w:rsidP="00C620E0">
            <w:pPr>
              <w:pStyle w:val="TAC"/>
              <w:rPr>
                <w:rFonts w:cs="Arial"/>
                <w:szCs w:val="18"/>
              </w:rPr>
            </w:pPr>
            <w:r>
              <w:rPr>
                <w:rFonts w:cs="Arial"/>
                <w:szCs w:val="18"/>
              </w:rPr>
              <w:t>DC_n66A-n261G</w:t>
            </w:r>
          </w:p>
          <w:p w14:paraId="577CB9CC" w14:textId="77777777" w:rsidR="008D1E4A" w:rsidRDefault="008D1E4A" w:rsidP="00C620E0">
            <w:pPr>
              <w:pStyle w:val="TAC"/>
              <w:rPr>
                <w:rFonts w:cs="Arial"/>
                <w:szCs w:val="18"/>
              </w:rPr>
            </w:pPr>
            <w:r>
              <w:rPr>
                <w:rFonts w:cs="Arial"/>
                <w:szCs w:val="18"/>
              </w:rPr>
              <w:t>DC_n66A-n261H</w:t>
            </w:r>
          </w:p>
          <w:p w14:paraId="66F0B327" w14:textId="77777777" w:rsidR="008D1E4A" w:rsidRDefault="008D1E4A" w:rsidP="00C620E0">
            <w:pPr>
              <w:pStyle w:val="TAC"/>
              <w:rPr>
                <w:rFonts w:cs="Arial"/>
                <w:szCs w:val="18"/>
              </w:rPr>
            </w:pPr>
            <w:r>
              <w:rPr>
                <w:rFonts w:cs="Arial"/>
                <w:szCs w:val="18"/>
              </w:rPr>
              <w:t>DC_n66A-n261I</w:t>
            </w:r>
          </w:p>
        </w:tc>
      </w:tr>
      <w:tr w:rsidR="008D1E4A" w:rsidRPr="00EF5447" w14:paraId="4CBB7430" w14:textId="77777777" w:rsidTr="00C620E0">
        <w:trPr>
          <w:trHeight w:val="187"/>
          <w:jc w:val="center"/>
        </w:trPr>
        <w:tc>
          <w:tcPr>
            <w:tcW w:w="3823" w:type="dxa"/>
          </w:tcPr>
          <w:p w14:paraId="50B9D619" w14:textId="77777777" w:rsidR="008D1E4A" w:rsidRPr="00EF5447" w:rsidRDefault="008D1E4A" w:rsidP="00C620E0">
            <w:pPr>
              <w:pStyle w:val="TAC"/>
              <w:rPr>
                <w:lang w:eastAsia="fi-FI"/>
              </w:rPr>
            </w:pPr>
            <w:r w:rsidRPr="00EF5447">
              <w:rPr>
                <w:lang w:eastAsia="zh-CN"/>
              </w:rPr>
              <w:lastRenderedPageBreak/>
              <w:t>DC</w:t>
            </w:r>
            <w:r w:rsidRPr="00EF5447">
              <w:t>_n77A-n257A</w:t>
            </w:r>
          </w:p>
          <w:p w14:paraId="0457599F" w14:textId="77777777" w:rsidR="008D1E4A" w:rsidRPr="00EF5447" w:rsidRDefault="008D1E4A" w:rsidP="00C620E0">
            <w:pPr>
              <w:pStyle w:val="TAC"/>
              <w:rPr>
                <w:lang w:eastAsia="fi-FI"/>
              </w:rPr>
            </w:pPr>
            <w:r w:rsidRPr="00EF5447">
              <w:rPr>
                <w:lang w:eastAsia="zh-CN"/>
              </w:rPr>
              <w:t>DC</w:t>
            </w:r>
            <w:r w:rsidRPr="00EF5447">
              <w:t>_n77A-n257</w:t>
            </w:r>
            <w:r w:rsidRPr="00EF5447">
              <w:rPr>
                <w:lang w:eastAsia="zh-CN"/>
              </w:rPr>
              <w:t>D</w:t>
            </w:r>
          </w:p>
          <w:p w14:paraId="2615E8C1" w14:textId="77777777" w:rsidR="008D1E4A" w:rsidRPr="00EF5447" w:rsidRDefault="008D1E4A" w:rsidP="00C620E0">
            <w:pPr>
              <w:pStyle w:val="TAC"/>
              <w:rPr>
                <w:lang w:eastAsia="fi-FI"/>
              </w:rPr>
            </w:pPr>
            <w:r w:rsidRPr="00EF5447">
              <w:rPr>
                <w:lang w:eastAsia="zh-CN"/>
              </w:rPr>
              <w:t>DC</w:t>
            </w:r>
            <w:r w:rsidRPr="00EF5447">
              <w:t>_n77A-n257</w:t>
            </w:r>
            <w:r w:rsidRPr="00EF5447">
              <w:rPr>
                <w:lang w:eastAsia="zh-CN"/>
              </w:rPr>
              <w:t>E</w:t>
            </w:r>
          </w:p>
          <w:p w14:paraId="318EEC3C" w14:textId="77777777" w:rsidR="008D1E4A" w:rsidRPr="00EF5447" w:rsidRDefault="008D1E4A" w:rsidP="00C620E0">
            <w:pPr>
              <w:pStyle w:val="TAC"/>
            </w:pPr>
            <w:r w:rsidRPr="00EF5447">
              <w:rPr>
                <w:lang w:eastAsia="zh-CN"/>
              </w:rPr>
              <w:t>DC</w:t>
            </w:r>
            <w:r w:rsidRPr="00EF5447">
              <w:t>_n77A-n257</w:t>
            </w:r>
            <w:r w:rsidRPr="00EF5447">
              <w:rPr>
                <w:lang w:eastAsia="zh-CN"/>
              </w:rPr>
              <w:t>F</w:t>
            </w:r>
          </w:p>
          <w:p w14:paraId="53099582"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31B982A8"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34D6261F"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16814ADB"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792173FE"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136BDF92"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2C6CA71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M</w:t>
            </w:r>
          </w:p>
          <w:p w14:paraId="5F5359B9" w14:textId="77777777" w:rsidR="008D1E4A" w:rsidRPr="00EF5447" w:rsidRDefault="008D1E4A" w:rsidP="00C620E0">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BA600C6" w14:textId="77777777" w:rsidR="008D1E4A" w:rsidRPr="002B5601" w:rsidRDefault="008D1E4A" w:rsidP="00C620E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4A787B5A" w14:textId="77777777" w:rsidR="008D1E4A" w:rsidRPr="002B5601" w:rsidRDefault="008D1E4A" w:rsidP="00C620E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0B211A38" w14:textId="77777777" w:rsidR="008D1E4A" w:rsidRPr="00EF5447" w:rsidRDefault="008D1E4A" w:rsidP="00C620E0">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0FF786C0" w14:textId="77777777" w:rsidR="008D1E4A" w:rsidRPr="00EF5447" w:rsidRDefault="008D1E4A" w:rsidP="00C620E0">
            <w:pPr>
              <w:pStyle w:val="TAC"/>
            </w:pPr>
            <w:r w:rsidRPr="00EF5447">
              <w:rPr>
                <w:lang w:eastAsia="zh-CN"/>
              </w:rPr>
              <w:t>DC</w:t>
            </w:r>
            <w:r w:rsidRPr="00EF5447">
              <w:t>_n77A-n257A</w:t>
            </w:r>
          </w:p>
          <w:p w14:paraId="25F93444"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6456D73D"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728C2463"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055CD305"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55180D67"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16C7172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6ED06B90" w14:textId="77777777" w:rsidR="008D1E4A" w:rsidRPr="00EF5447" w:rsidRDefault="008D1E4A" w:rsidP="00C620E0">
            <w:pPr>
              <w:pStyle w:val="TAC"/>
              <w:rPr>
                <w:lang w:eastAsia="ja-JP"/>
              </w:rPr>
            </w:pPr>
            <w:r w:rsidRPr="00EF5447">
              <w:rPr>
                <w:lang w:eastAsia="zh-CN"/>
              </w:rPr>
              <w:t>DC</w:t>
            </w:r>
            <w:r w:rsidRPr="00EF5447">
              <w:t>_n77A-n257</w:t>
            </w:r>
            <w:r w:rsidRPr="00EF5447">
              <w:rPr>
                <w:lang w:eastAsia="zh-CN"/>
              </w:rPr>
              <w:t>M</w:t>
            </w:r>
          </w:p>
        </w:tc>
      </w:tr>
      <w:tr w:rsidR="008D1E4A" w:rsidRPr="00EF5447" w14:paraId="74F445F3" w14:textId="77777777" w:rsidTr="00C620E0">
        <w:trPr>
          <w:trHeight w:val="187"/>
          <w:jc w:val="center"/>
        </w:trPr>
        <w:tc>
          <w:tcPr>
            <w:tcW w:w="3823" w:type="dxa"/>
          </w:tcPr>
          <w:p w14:paraId="4E653F76"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1D406C88"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4B906F01"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7EFF4BC8"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230B305E"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7F4B5199"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0786576B"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47D448A9"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35F45C5A" w14:textId="77777777" w:rsidR="008D1E4A" w:rsidRPr="00EF5447" w:rsidRDefault="008D1E4A" w:rsidP="00C620E0">
            <w:pPr>
              <w:pStyle w:val="TAC"/>
              <w:rPr>
                <w:lang w:eastAsia="zh-CN"/>
              </w:rPr>
            </w:pPr>
            <w:r w:rsidRPr="00EF5447">
              <w:rPr>
                <w:lang w:eastAsia="zh-CN"/>
              </w:rPr>
              <w:t>DC</w:t>
            </w:r>
            <w:r w:rsidRPr="00EF5447">
              <w:t>_n77A-n257A</w:t>
            </w:r>
          </w:p>
          <w:p w14:paraId="7A87C42E"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457E1099"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104F890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5648F4BC"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47E1C1A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3ACF69C7"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4219DB06"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M</w:t>
            </w:r>
          </w:p>
        </w:tc>
      </w:tr>
      <w:tr w:rsidR="008D1E4A" w:rsidRPr="00EF5447" w14:paraId="5321811F" w14:textId="77777777" w:rsidTr="00C620E0">
        <w:trPr>
          <w:trHeight w:val="187"/>
          <w:jc w:val="center"/>
        </w:trPr>
        <w:tc>
          <w:tcPr>
            <w:tcW w:w="3823" w:type="dxa"/>
          </w:tcPr>
          <w:p w14:paraId="5A2C7423" w14:textId="77777777" w:rsidR="008D1E4A" w:rsidRDefault="008D1E4A" w:rsidP="00C620E0">
            <w:pPr>
              <w:pStyle w:val="TAC"/>
              <w:rPr>
                <w:rFonts w:cs="Arial"/>
                <w:szCs w:val="18"/>
              </w:rPr>
            </w:pPr>
            <w:r>
              <w:rPr>
                <w:rFonts w:cs="Arial"/>
                <w:szCs w:val="18"/>
              </w:rPr>
              <w:t>DC_n77A-n260A</w:t>
            </w:r>
          </w:p>
          <w:p w14:paraId="76703C1A" w14:textId="77777777" w:rsidR="008D1E4A" w:rsidRDefault="008D1E4A" w:rsidP="00C620E0">
            <w:pPr>
              <w:pStyle w:val="TAC"/>
              <w:rPr>
                <w:rFonts w:cs="Arial"/>
                <w:szCs w:val="18"/>
              </w:rPr>
            </w:pPr>
            <w:r>
              <w:rPr>
                <w:rFonts w:cs="Arial"/>
                <w:szCs w:val="18"/>
              </w:rPr>
              <w:t>DC_n77A-n260G</w:t>
            </w:r>
          </w:p>
          <w:p w14:paraId="4ABEA609" w14:textId="77777777" w:rsidR="008D1E4A" w:rsidRDefault="008D1E4A" w:rsidP="00C620E0">
            <w:pPr>
              <w:pStyle w:val="TAC"/>
              <w:rPr>
                <w:rFonts w:cs="Arial"/>
                <w:szCs w:val="18"/>
              </w:rPr>
            </w:pPr>
            <w:r>
              <w:rPr>
                <w:rFonts w:cs="Arial"/>
                <w:szCs w:val="18"/>
              </w:rPr>
              <w:t>DC_n77A-n260H</w:t>
            </w:r>
          </w:p>
          <w:p w14:paraId="0EF47306" w14:textId="77777777" w:rsidR="008D1E4A" w:rsidRDefault="008D1E4A" w:rsidP="00C620E0">
            <w:pPr>
              <w:pStyle w:val="TAC"/>
              <w:rPr>
                <w:rFonts w:cs="Arial"/>
                <w:szCs w:val="18"/>
              </w:rPr>
            </w:pPr>
            <w:r>
              <w:rPr>
                <w:rFonts w:cs="Arial"/>
                <w:szCs w:val="18"/>
              </w:rPr>
              <w:t>DC_n77A-n260I</w:t>
            </w:r>
          </w:p>
          <w:p w14:paraId="52ED7928" w14:textId="77777777" w:rsidR="008D1E4A" w:rsidRDefault="008D1E4A" w:rsidP="00C620E0">
            <w:pPr>
              <w:pStyle w:val="TAC"/>
              <w:rPr>
                <w:rFonts w:cs="Arial"/>
                <w:szCs w:val="18"/>
              </w:rPr>
            </w:pPr>
            <w:r>
              <w:rPr>
                <w:rFonts w:cs="Arial"/>
                <w:szCs w:val="18"/>
              </w:rPr>
              <w:t>DC_n77A-n260J</w:t>
            </w:r>
          </w:p>
          <w:p w14:paraId="7B4DD469" w14:textId="77777777" w:rsidR="008D1E4A" w:rsidRDefault="008D1E4A" w:rsidP="00C620E0">
            <w:pPr>
              <w:pStyle w:val="TAC"/>
              <w:rPr>
                <w:rFonts w:cs="Arial"/>
                <w:szCs w:val="18"/>
              </w:rPr>
            </w:pPr>
            <w:r>
              <w:rPr>
                <w:rFonts w:cs="Arial"/>
                <w:szCs w:val="18"/>
              </w:rPr>
              <w:t>DC_n77A-n260K</w:t>
            </w:r>
          </w:p>
          <w:p w14:paraId="73DABB06" w14:textId="77777777" w:rsidR="008D1E4A" w:rsidRDefault="008D1E4A" w:rsidP="00C620E0">
            <w:pPr>
              <w:pStyle w:val="TAC"/>
              <w:rPr>
                <w:rFonts w:cs="Arial"/>
                <w:szCs w:val="18"/>
              </w:rPr>
            </w:pPr>
            <w:r>
              <w:rPr>
                <w:rFonts w:cs="Arial"/>
                <w:szCs w:val="18"/>
              </w:rPr>
              <w:t>DC_n77A-n260L</w:t>
            </w:r>
          </w:p>
          <w:p w14:paraId="2945D130" w14:textId="77777777" w:rsidR="008D1E4A" w:rsidRPr="00EF5447" w:rsidRDefault="008D1E4A" w:rsidP="00C620E0">
            <w:pPr>
              <w:pStyle w:val="TAC"/>
              <w:rPr>
                <w:lang w:eastAsia="zh-CN"/>
              </w:rPr>
            </w:pPr>
            <w:r>
              <w:rPr>
                <w:rFonts w:cs="Arial"/>
                <w:szCs w:val="18"/>
              </w:rPr>
              <w:t>DC_n77A-n260M</w:t>
            </w:r>
          </w:p>
        </w:tc>
        <w:tc>
          <w:tcPr>
            <w:tcW w:w="3969" w:type="dxa"/>
          </w:tcPr>
          <w:p w14:paraId="7676E996" w14:textId="77777777" w:rsidR="008D1E4A" w:rsidRDefault="008D1E4A" w:rsidP="00C620E0">
            <w:pPr>
              <w:pStyle w:val="TAC"/>
              <w:rPr>
                <w:rFonts w:cs="Arial"/>
                <w:szCs w:val="18"/>
              </w:rPr>
            </w:pPr>
            <w:r>
              <w:rPr>
                <w:rFonts w:cs="Arial"/>
                <w:szCs w:val="18"/>
              </w:rPr>
              <w:t>DC_n77A-n260A</w:t>
            </w:r>
          </w:p>
          <w:p w14:paraId="4AEC26D0" w14:textId="77777777" w:rsidR="008D1E4A" w:rsidRDefault="008D1E4A" w:rsidP="00C620E0">
            <w:pPr>
              <w:pStyle w:val="TAC"/>
              <w:rPr>
                <w:rFonts w:cs="Arial"/>
                <w:szCs w:val="18"/>
              </w:rPr>
            </w:pPr>
            <w:r>
              <w:rPr>
                <w:rFonts w:cs="Arial"/>
                <w:szCs w:val="18"/>
              </w:rPr>
              <w:t>DC_n77A-n260G</w:t>
            </w:r>
          </w:p>
          <w:p w14:paraId="6099D533" w14:textId="77777777" w:rsidR="008D1E4A" w:rsidRDefault="008D1E4A" w:rsidP="00C620E0">
            <w:pPr>
              <w:pStyle w:val="TAC"/>
              <w:rPr>
                <w:rFonts w:cs="Arial"/>
                <w:szCs w:val="18"/>
              </w:rPr>
            </w:pPr>
            <w:r>
              <w:rPr>
                <w:rFonts w:cs="Arial"/>
                <w:szCs w:val="18"/>
              </w:rPr>
              <w:t>DC_n77A-n260H</w:t>
            </w:r>
          </w:p>
          <w:p w14:paraId="0894E4FD" w14:textId="77777777" w:rsidR="008D1E4A" w:rsidRPr="00EF5447" w:rsidRDefault="008D1E4A" w:rsidP="00C620E0">
            <w:pPr>
              <w:pStyle w:val="TAC"/>
              <w:rPr>
                <w:lang w:eastAsia="zh-CN"/>
              </w:rPr>
            </w:pPr>
            <w:r>
              <w:rPr>
                <w:rFonts w:cs="Arial"/>
                <w:szCs w:val="18"/>
              </w:rPr>
              <w:t>DC_n77A-n260I</w:t>
            </w:r>
          </w:p>
        </w:tc>
      </w:tr>
      <w:tr w:rsidR="008D1E4A" w:rsidRPr="00EF5447" w14:paraId="508DC0B1" w14:textId="77777777" w:rsidTr="00C620E0">
        <w:trPr>
          <w:trHeight w:val="187"/>
          <w:jc w:val="center"/>
        </w:trPr>
        <w:tc>
          <w:tcPr>
            <w:tcW w:w="3823" w:type="dxa"/>
          </w:tcPr>
          <w:p w14:paraId="4763597A" w14:textId="77777777" w:rsidR="008D1E4A" w:rsidRPr="00EF5447" w:rsidRDefault="008D1E4A" w:rsidP="00C620E0">
            <w:pPr>
              <w:pStyle w:val="TAC"/>
              <w:rPr>
                <w:rFonts w:cs="Arial"/>
                <w:szCs w:val="18"/>
                <w:lang w:eastAsia="zh-CN"/>
              </w:rPr>
            </w:pPr>
            <w:r w:rsidRPr="00EF5447">
              <w:rPr>
                <w:rFonts w:cs="Arial"/>
                <w:szCs w:val="18"/>
                <w:lang w:eastAsia="zh-CN"/>
              </w:rPr>
              <w:t>DC_n77A-n261A</w:t>
            </w:r>
          </w:p>
          <w:p w14:paraId="496C87A5" w14:textId="77777777" w:rsidR="008D1E4A" w:rsidRPr="00EF5447" w:rsidRDefault="008D1E4A" w:rsidP="00C620E0">
            <w:pPr>
              <w:pStyle w:val="TAC"/>
              <w:rPr>
                <w:rFonts w:eastAsia="Yu Mincho" w:cs="Arial"/>
                <w:szCs w:val="18"/>
              </w:rPr>
            </w:pPr>
            <w:r w:rsidRPr="00EF5447">
              <w:rPr>
                <w:rFonts w:eastAsia="Yu Mincho" w:cs="Arial"/>
                <w:szCs w:val="18"/>
              </w:rPr>
              <w:t>DC_n77A-n261G</w:t>
            </w:r>
          </w:p>
          <w:p w14:paraId="639C951D" w14:textId="77777777" w:rsidR="008D1E4A" w:rsidRPr="00EF5447" w:rsidRDefault="008D1E4A" w:rsidP="00C620E0">
            <w:pPr>
              <w:pStyle w:val="TAC"/>
              <w:rPr>
                <w:rFonts w:eastAsia="Yu Mincho" w:cs="Arial"/>
                <w:szCs w:val="18"/>
              </w:rPr>
            </w:pPr>
            <w:r w:rsidRPr="00EF5447">
              <w:rPr>
                <w:rFonts w:eastAsia="Yu Mincho" w:cs="Arial"/>
                <w:szCs w:val="18"/>
              </w:rPr>
              <w:t>DC_n77A-n261H</w:t>
            </w:r>
          </w:p>
          <w:p w14:paraId="09116104" w14:textId="77777777" w:rsidR="008D1E4A" w:rsidRPr="00EF5447" w:rsidRDefault="008D1E4A" w:rsidP="00C620E0">
            <w:pPr>
              <w:pStyle w:val="TAC"/>
              <w:rPr>
                <w:rFonts w:eastAsia="Yu Mincho" w:cs="Arial"/>
                <w:szCs w:val="18"/>
              </w:rPr>
            </w:pPr>
            <w:r w:rsidRPr="00EF5447">
              <w:rPr>
                <w:rFonts w:eastAsia="Yu Mincho" w:cs="Arial"/>
                <w:szCs w:val="18"/>
              </w:rPr>
              <w:t>DC_n77A-n261I</w:t>
            </w:r>
          </w:p>
          <w:p w14:paraId="7AC38402" w14:textId="77777777" w:rsidR="008D1E4A" w:rsidRPr="00EF5447" w:rsidRDefault="008D1E4A" w:rsidP="00C620E0">
            <w:pPr>
              <w:pStyle w:val="TAC"/>
              <w:rPr>
                <w:rFonts w:cs="Arial"/>
                <w:szCs w:val="18"/>
                <w:lang w:eastAsia="zh-CN"/>
              </w:rPr>
            </w:pPr>
            <w:r w:rsidRPr="00EF5447">
              <w:rPr>
                <w:rFonts w:cs="Arial"/>
                <w:szCs w:val="18"/>
                <w:lang w:eastAsia="zh-CN"/>
              </w:rPr>
              <w:t>DC_n77A-n261J</w:t>
            </w:r>
          </w:p>
          <w:p w14:paraId="39AC2B5A" w14:textId="77777777" w:rsidR="008D1E4A" w:rsidRPr="00EF5447" w:rsidRDefault="008D1E4A" w:rsidP="00C620E0">
            <w:pPr>
              <w:pStyle w:val="TAC"/>
              <w:rPr>
                <w:rFonts w:cs="Arial"/>
                <w:szCs w:val="18"/>
                <w:lang w:eastAsia="zh-CN"/>
              </w:rPr>
            </w:pPr>
            <w:r w:rsidRPr="00EF5447">
              <w:rPr>
                <w:rFonts w:cs="Arial"/>
                <w:szCs w:val="18"/>
                <w:lang w:eastAsia="zh-CN"/>
              </w:rPr>
              <w:t>DC_n77A-n261K</w:t>
            </w:r>
          </w:p>
          <w:p w14:paraId="1D07E175" w14:textId="77777777" w:rsidR="008D1E4A" w:rsidRPr="00EF5447" w:rsidRDefault="008D1E4A" w:rsidP="00C620E0">
            <w:pPr>
              <w:pStyle w:val="TAC"/>
              <w:rPr>
                <w:rFonts w:cs="Arial"/>
                <w:szCs w:val="18"/>
                <w:lang w:eastAsia="zh-CN"/>
              </w:rPr>
            </w:pPr>
            <w:r w:rsidRPr="00EF5447">
              <w:rPr>
                <w:rFonts w:cs="Arial"/>
                <w:szCs w:val="18"/>
                <w:lang w:eastAsia="zh-CN"/>
              </w:rPr>
              <w:t>DC_n77A-n261L</w:t>
            </w:r>
          </w:p>
          <w:p w14:paraId="5260FD1A" w14:textId="77777777" w:rsidR="008D1E4A" w:rsidRPr="00EF5447" w:rsidRDefault="008D1E4A" w:rsidP="00C620E0">
            <w:pPr>
              <w:pStyle w:val="TAC"/>
              <w:rPr>
                <w:lang w:eastAsia="zh-CN"/>
              </w:rPr>
            </w:pPr>
            <w:r w:rsidRPr="00EF5447">
              <w:rPr>
                <w:rFonts w:cs="Arial"/>
                <w:szCs w:val="18"/>
                <w:lang w:eastAsia="zh-CN"/>
              </w:rPr>
              <w:t>DC_n77A-n261M</w:t>
            </w:r>
          </w:p>
        </w:tc>
        <w:tc>
          <w:tcPr>
            <w:tcW w:w="3969" w:type="dxa"/>
          </w:tcPr>
          <w:p w14:paraId="6DDA9FBD" w14:textId="77777777" w:rsidR="008D1E4A" w:rsidRPr="00EF5447" w:rsidRDefault="008D1E4A" w:rsidP="00C620E0">
            <w:pPr>
              <w:pStyle w:val="TAC"/>
              <w:rPr>
                <w:rFonts w:cs="Arial"/>
                <w:szCs w:val="18"/>
                <w:lang w:eastAsia="zh-CN"/>
              </w:rPr>
            </w:pPr>
            <w:r w:rsidRPr="00EF5447">
              <w:rPr>
                <w:rFonts w:cs="Arial"/>
                <w:szCs w:val="18"/>
                <w:lang w:eastAsia="zh-CN"/>
              </w:rPr>
              <w:t>DC_n77A-n261A</w:t>
            </w:r>
          </w:p>
          <w:p w14:paraId="772F18EE" w14:textId="77777777" w:rsidR="008D1E4A" w:rsidRPr="00EF5447" w:rsidRDefault="008D1E4A" w:rsidP="00C620E0">
            <w:pPr>
              <w:pStyle w:val="TAC"/>
              <w:rPr>
                <w:rFonts w:eastAsia="Yu Mincho" w:cs="Arial"/>
                <w:szCs w:val="18"/>
              </w:rPr>
            </w:pPr>
            <w:r w:rsidRPr="00EF5447">
              <w:rPr>
                <w:rFonts w:eastAsia="Yu Mincho" w:cs="Arial"/>
                <w:szCs w:val="18"/>
              </w:rPr>
              <w:t>DC_n77A-n261G</w:t>
            </w:r>
          </w:p>
          <w:p w14:paraId="64DC6BA7" w14:textId="77777777" w:rsidR="008D1E4A" w:rsidRPr="00EF5447" w:rsidRDefault="008D1E4A" w:rsidP="00C620E0">
            <w:pPr>
              <w:pStyle w:val="TAC"/>
              <w:rPr>
                <w:rFonts w:eastAsia="Yu Mincho" w:cs="Arial"/>
                <w:szCs w:val="18"/>
              </w:rPr>
            </w:pPr>
            <w:r w:rsidRPr="00EF5447">
              <w:rPr>
                <w:rFonts w:eastAsia="Yu Mincho" w:cs="Arial"/>
                <w:szCs w:val="18"/>
              </w:rPr>
              <w:t>DC_n77A-n261H</w:t>
            </w:r>
          </w:p>
          <w:p w14:paraId="771AD5FC" w14:textId="77777777" w:rsidR="008D1E4A" w:rsidRPr="00EF5447" w:rsidRDefault="008D1E4A" w:rsidP="00C620E0">
            <w:pPr>
              <w:pStyle w:val="TAC"/>
              <w:rPr>
                <w:rFonts w:eastAsia="Yu Mincho" w:cs="Arial"/>
                <w:szCs w:val="18"/>
              </w:rPr>
            </w:pPr>
            <w:r w:rsidRPr="00EF5447">
              <w:rPr>
                <w:rFonts w:eastAsia="Yu Mincho" w:cs="Arial"/>
                <w:szCs w:val="18"/>
              </w:rPr>
              <w:t>DC_n77A-n261I</w:t>
            </w:r>
          </w:p>
          <w:p w14:paraId="5B900919" w14:textId="77777777" w:rsidR="008D1E4A" w:rsidRPr="00EF5447" w:rsidRDefault="008D1E4A" w:rsidP="00C620E0">
            <w:pPr>
              <w:pStyle w:val="TAC"/>
              <w:rPr>
                <w:rFonts w:cs="Arial"/>
                <w:szCs w:val="18"/>
                <w:lang w:eastAsia="zh-CN"/>
              </w:rPr>
            </w:pPr>
            <w:r w:rsidRPr="00EF5447">
              <w:rPr>
                <w:rFonts w:cs="Arial"/>
                <w:szCs w:val="18"/>
                <w:lang w:eastAsia="zh-CN"/>
              </w:rPr>
              <w:t>DC_n77A-n261J</w:t>
            </w:r>
          </w:p>
          <w:p w14:paraId="3FB9FB4B" w14:textId="77777777" w:rsidR="008D1E4A" w:rsidRPr="00EF5447" w:rsidRDefault="008D1E4A" w:rsidP="00C620E0">
            <w:pPr>
              <w:pStyle w:val="TAC"/>
              <w:rPr>
                <w:rFonts w:cs="Arial"/>
                <w:szCs w:val="18"/>
                <w:lang w:eastAsia="zh-CN"/>
              </w:rPr>
            </w:pPr>
            <w:r w:rsidRPr="00EF5447">
              <w:rPr>
                <w:rFonts w:cs="Arial"/>
                <w:szCs w:val="18"/>
                <w:lang w:eastAsia="zh-CN"/>
              </w:rPr>
              <w:t>DC_n77A-n261K</w:t>
            </w:r>
          </w:p>
          <w:p w14:paraId="5CEA45B6" w14:textId="77777777" w:rsidR="008D1E4A" w:rsidRPr="00EF5447" w:rsidRDefault="008D1E4A" w:rsidP="00C620E0">
            <w:pPr>
              <w:pStyle w:val="TAC"/>
              <w:rPr>
                <w:rFonts w:cs="Arial"/>
                <w:szCs w:val="18"/>
                <w:lang w:eastAsia="zh-CN"/>
              </w:rPr>
            </w:pPr>
            <w:r w:rsidRPr="00EF5447">
              <w:rPr>
                <w:rFonts w:cs="Arial"/>
                <w:szCs w:val="18"/>
                <w:lang w:eastAsia="zh-CN"/>
              </w:rPr>
              <w:t>DC_n77A-n261L</w:t>
            </w:r>
          </w:p>
          <w:p w14:paraId="22812C50" w14:textId="77777777" w:rsidR="008D1E4A" w:rsidRPr="00EF5447" w:rsidRDefault="008D1E4A" w:rsidP="00C620E0">
            <w:pPr>
              <w:pStyle w:val="TAC"/>
              <w:rPr>
                <w:lang w:eastAsia="zh-CN"/>
              </w:rPr>
            </w:pPr>
            <w:r w:rsidRPr="00EF5447">
              <w:rPr>
                <w:rFonts w:cs="Arial"/>
                <w:szCs w:val="18"/>
                <w:lang w:eastAsia="zh-CN"/>
              </w:rPr>
              <w:t>DC_n77A-n261M</w:t>
            </w:r>
          </w:p>
        </w:tc>
      </w:tr>
      <w:tr w:rsidR="008D1E4A" w:rsidRPr="00EF5447" w14:paraId="72F10632" w14:textId="77777777" w:rsidTr="00C620E0">
        <w:trPr>
          <w:trHeight w:val="187"/>
          <w:jc w:val="center"/>
        </w:trPr>
        <w:tc>
          <w:tcPr>
            <w:tcW w:w="3823" w:type="dxa"/>
          </w:tcPr>
          <w:p w14:paraId="69263904" w14:textId="77777777" w:rsidR="008D1E4A" w:rsidRPr="00EF5447" w:rsidRDefault="008D1E4A" w:rsidP="00C620E0">
            <w:pPr>
              <w:pStyle w:val="TAC"/>
              <w:rPr>
                <w:rFonts w:cs="Arial"/>
                <w:szCs w:val="18"/>
                <w:lang w:eastAsia="zh-CN"/>
              </w:rPr>
            </w:pPr>
            <w:r w:rsidRPr="00EF5447">
              <w:rPr>
                <w:rFonts w:cs="Arial"/>
                <w:szCs w:val="18"/>
                <w:lang w:eastAsia="zh-CN"/>
              </w:rPr>
              <w:lastRenderedPageBreak/>
              <w:t>DC_n77A-n261(2A)</w:t>
            </w:r>
          </w:p>
          <w:p w14:paraId="7A662BCF" w14:textId="77777777" w:rsidR="008D1E4A" w:rsidRPr="00EF5447" w:rsidRDefault="008D1E4A" w:rsidP="00C620E0">
            <w:pPr>
              <w:pStyle w:val="TAC"/>
              <w:rPr>
                <w:rFonts w:cs="Arial"/>
                <w:szCs w:val="18"/>
                <w:lang w:eastAsia="zh-CN"/>
              </w:rPr>
            </w:pPr>
            <w:r w:rsidRPr="00EF5447">
              <w:rPr>
                <w:rFonts w:cs="Arial"/>
                <w:szCs w:val="18"/>
                <w:lang w:eastAsia="zh-CN"/>
              </w:rPr>
              <w:t>DC_n77A-n261(2G)</w:t>
            </w:r>
          </w:p>
          <w:p w14:paraId="3CABB0D7" w14:textId="77777777" w:rsidR="008D1E4A" w:rsidRPr="00EF5447" w:rsidRDefault="008D1E4A" w:rsidP="00C620E0">
            <w:pPr>
              <w:pStyle w:val="TAC"/>
              <w:rPr>
                <w:rFonts w:cs="Arial"/>
                <w:szCs w:val="18"/>
                <w:lang w:eastAsia="zh-CN"/>
              </w:rPr>
            </w:pPr>
            <w:r w:rsidRPr="00EF5447">
              <w:rPr>
                <w:rFonts w:cs="Arial"/>
                <w:szCs w:val="18"/>
                <w:lang w:eastAsia="zh-CN"/>
              </w:rPr>
              <w:t>DC_n77A-n261(2H)</w:t>
            </w:r>
          </w:p>
          <w:p w14:paraId="21ABFFB3" w14:textId="77777777" w:rsidR="008D1E4A" w:rsidRPr="00EF5447" w:rsidRDefault="008D1E4A" w:rsidP="00C620E0">
            <w:pPr>
              <w:pStyle w:val="TAC"/>
              <w:rPr>
                <w:rFonts w:cs="Arial"/>
                <w:szCs w:val="18"/>
                <w:lang w:eastAsia="zh-CN"/>
              </w:rPr>
            </w:pPr>
            <w:r w:rsidRPr="00EF5447">
              <w:rPr>
                <w:rFonts w:cs="Arial"/>
                <w:szCs w:val="18"/>
                <w:lang w:eastAsia="zh-CN"/>
              </w:rPr>
              <w:t>DC_n77A-n261(2I)</w:t>
            </w:r>
          </w:p>
          <w:p w14:paraId="5E7D3677" w14:textId="77777777" w:rsidR="008D1E4A" w:rsidRPr="00EF5447" w:rsidRDefault="008D1E4A" w:rsidP="00C620E0">
            <w:pPr>
              <w:pStyle w:val="TAC"/>
              <w:rPr>
                <w:rFonts w:cs="Arial"/>
                <w:szCs w:val="18"/>
                <w:lang w:eastAsia="zh-CN"/>
              </w:rPr>
            </w:pPr>
            <w:r w:rsidRPr="00EF5447">
              <w:rPr>
                <w:rFonts w:cs="Arial"/>
                <w:szCs w:val="18"/>
                <w:lang w:eastAsia="zh-CN"/>
              </w:rPr>
              <w:t>DC_n77A-n261(3A)</w:t>
            </w:r>
          </w:p>
          <w:p w14:paraId="049F552A" w14:textId="77777777" w:rsidR="008D1E4A" w:rsidRPr="00EF5447" w:rsidRDefault="008D1E4A" w:rsidP="00C620E0">
            <w:pPr>
              <w:pStyle w:val="TAC"/>
              <w:rPr>
                <w:lang w:eastAsia="zh-CN"/>
              </w:rPr>
            </w:pPr>
            <w:r w:rsidRPr="00EF5447">
              <w:rPr>
                <w:rFonts w:cs="Arial"/>
                <w:szCs w:val="18"/>
                <w:lang w:eastAsia="zh-CN"/>
              </w:rPr>
              <w:t>DC_n77A-n261(4A)</w:t>
            </w:r>
          </w:p>
        </w:tc>
        <w:tc>
          <w:tcPr>
            <w:tcW w:w="3969" w:type="dxa"/>
          </w:tcPr>
          <w:p w14:paraId="6F92EF3E" w14:textId="77777777" w:rsidR="008D1E4A" w:rsidRPr="00EF5447" w:rsidRDefault="008D1E4A" w:rsidP="00C620E0">
            <w:pPr>
              <w:pStyle w:val="TAC"/>
              <w:rPr>
                <w:lang w:eastAsia="zh-CN"/>
              </w:rPr>
            </w:pPr>
            <w:r w:rsidRPr="00EF5447">
              <w:rPr>
                <w:rFonts w:cs="Arial"/>
                <w:szCs w:val="18"/>
                <w:lang w:eastAsia="zh-CN"/>
              </w:rPr>
              <w:t>DC_n77A-n261A</w:t>
            </w:r>
          </w:p>
        </w:tc>
      </w:tr>
      <w:tr w:rsidR="008D1E4A" w:rsidRPr="00EF5447" w14:paraId="5CD1E7EF" w14:textId="77777777" w:rsidTr="00C620E0">
        <w:trPr>
          <w:trHeight w:val="187"/>
          <w:jc w:val="center"/>
        </w:trPr>
        <w:tc>
          <w:tcPr>
            <w:tcW w:w="3823" w:type="dxa"/>
          </w:tcPr>
          <w:p w14:paraId="2387A2ED" w14:textId="77777777" w:rsidR="008D1E4A" w:rsidRPr="00EF5447" w:rsidRDefault="008D1E4A" w:rsidP="00C620E0">
            <w:pPr>
              <w:pStyle w:val="TAC"/>
              <w:rPr>
                <w:rFonts w:cs="Arial"/>
                <w:szCs w:val="18"/>
                <w:lang w:eastAsia="zh-CN"/>
              </w:rPr>
            </w:pPr>
            <w:r w:rsidRPr="00EF5447">
              <w:rPr>
                <w:rFonts w:cs="Arial"/>
                <w:szCs w:val="18"/>
                <w:lang w:eastAsia="zh-CN"/>
              </w:rPr>
              <w:t>DC_n77A-n261(A-G)</w:t>
            </w:r>
          </w:p>
          <w:p w14:paraId="25823431" w14:textId="77777777" w:rsidR="008D1E4A" w:rsidRPr="00EF5447" w:rsidRDefault="008D1E4A" w:rsidP="00C620E0">
            <w:pPr>
              <w:pStyle w:val="TAC"/>
              <w:rPr>
                <w:rFonts w:cs="Arial"/>
                <w:szCs w:val="18"/>
                <w:lang w:eastAsia="zh-CN"/>
              </w:rPr>
            </w:pPr>
            <w:r w:rsidRPr="00EF5447">
              <w:rPr>
                <w:rFonts w:cs="Arial"/>
                <w:szCs w:val="18"/>
                <w:lang w:eastAsia="zh-CN"/>
              </w:rPr>
              <w:t>DC_n77A-n261(A-H)</w:t>
            </w:r>
          </w:p>
          <w:p w14:paraId="0F190A54" w14:textId="77777777" w:rsidR="008D1E4A" w:rsidRPr="00EF5447" w:rsidRDefault="008D1E4A" w:rsidP="00C620E0">
            <w:pPr>
              <w:pStyle w:val="TAC"/>
              <w:rPr>
                <w:rFonts w:cs="Arial"/>
                <w:szCs w:val="18"/>
                <w:lang w:eastAsia="zh-CN"/>
              </w:rPr>
            </w:pPr>
            <w:r w:rsidRPr="00EF5447">
              <w:rPr>
                <w:rFonts w:cs="Arial"/>
                <w:szCs w:val="18"/>
                <w:lang w:eastAsia="zh-CN"/>
              </w:rPr>
              <w:t>DC_n77A-n261(A-I)</w:t>
            </w:r>
          </w:p>
          <w:p w14:paraId="4EADF9C7" w14:textId="77777777" w:rsidR="008D1E4A" w:rsidRPr="00EF5447" w:rsidRDefault="008D1E4A" w:rsidP="00C620E0">
            <w:pPr>
              <w:pStyle w:val="TAC"/>
              <w:rPr>
                <w:rFonts w:cs="Arial"/>
                <w:szCs w:val="18"/>
                <w:lang w:eastAsia="zh-CN"/>
              </w:rPr>
            </w:pPr>
            <w:r w:rsidRPr="00EF5447">
              <w:rPr>
                <w:rFonts w:cs="Arial"/>
                <w:szCs w:val="18"/>
                <w:lang w:eastAsia="zh-CN"/>
              </w:rPr>
              <w:t>DC_n77A-n261(G-H)</w:t>
            </w:r>
          </w:p>
          <w:p w14:paraId="03542927" w14:textId="77777777" w:rsidR="008D1E4A" w:rsidRPr="00EF5447" w:rsidRDefault="008D1E4A" w:rsidP="00C620E0">
            <w:pPr>
              <w:pStyle w:val="TAC"/>
              <w:rPr>
                <w:rFonts w:cs="Arial"/>
                <w:szCs w:val="18"/>
                <w:lang w:eastAsia="zh-CN"/>
              </w:rPr>
            </w:pPr>
            <w:r w:rsidRPr="00EF5447">
              <w:rPr>
                <w:rFonts w:cs="Arial"/>
                <w:szCs w:val="18"/>
                <w:lang w:eastAsia="zh-CN"/>
              </w:rPr>
              <w:t>DC_n77A-n261(G-I)</w:t>
            </w:r>
          </w:p>
          <w:p w14:paraId="4EBB792F" w14:textId="77777777" w:rsidR="008D1E4A" w:rsidRDefault="008D1E4A" w:rsidP="00C620E0">
            <w:pPr>
              <w:pStyle w:val="TAC"/>
              <w:rPr>
                <w:rFonts w:cs="Arial"/>
                <w:szCs w:val="18"/>
                <w:lang w:eastAsia="zh-CN"/>
              </w:rPr>
            </w:pPr>
            <w:r w:rsidRPr="00EF5447">
              <w:rPr>
                <w:rFonts w:cs="Arial"/>
                <w:szCs w:val="18"/>
                <w:lang w:eastAsia="zh-CN"/>
              </w:rPr>
              <w:t>DC_n77A-n261(H-I)</w:t>
            </w:r>
          </w:p>
          <w:p w14:paraId="0924ECE0" w14:textId="77777777" w:rsidR="008D1E4A" w:rsidRDefault="008D1E4A" w:rsidP="00C620E0">
            <w:pPr>
              <w:pStyle w:val="TAC"/>
              <w:rPr>
                <w:rFonts w:cs="Arial"/>
                <w:szCs w:val="18"/>
              </w:rPr>
            </w:pPr>
            <w:r>
              <w:rPr>
                <w:rFonts w:cs="Arial"/>
                <w:szCs w:val="18"/>
              </w:rPr>
              <w:t>DC_n77A-n261(A-J)</w:t>
            </w:r>
          </w:p>
          <w:p w14:paraId="68A00DF6" w14:textId="77777777" w:rsidR="008D1E4A" w:rsidRDefault="008D1E4A" w:rsidP="00C620E0">
            <w:pPr>
              <w:pStyle w:val="TAC"/>
              <w:rPr>
                <w:rFonts w:cs="Arial"/>
                <w:szCs w:val="18"/>
              </w:rPr>
            </w:pPr>
            <w:r>
              <w:rPr>
                <w:rFonts w:cs="Arial"/>
                <w:szCs w:val="18"/>
              </w:rPr>
              <w:t>DC_n77A-n261(A-K)</w:t>
            </w:r>
          </w:p>
          <w:p w14:paraId="5F44863C" w14:textId="77777777" w:rsidR="008D1E4A" w:rsidRDefault="008D1E4A" w:rsidP="00C620E0">
            <w:pPr>
              <w:pStyle w:val="TAC"/>
              <w:rPr>
                <w:rFonts w:cs="Arial"/>
                <w:szCs w:val="18"/>
              </w:rPr>
            </w:pPr>
            <w:r>
              <w:rPr>
                <w:rFonts w:cs="Arial"/>
                <w:szCs w:val="18"/>
              </w:rPr>
              <w:t>DC_n77A-n261(A-L)</w:t>
            </w:r>
          </w:p>
          <w:p w14:paraId="62DE8CE7" w14:textId="77777777" w:rsidR="008D1E4A" w:rsidRDefault="008D1E4A" w:rsidP="00C620E0">
            <w:pPr>
              <w:pStyle w:val="TAC"/>
              <w:rPr>
                <w:rFonts w:cs="Arial"/>
                <w:szCs w:val="18"/>
              </w:rPr>
            </w:pPr>
            <w:r>
              <w:rPr>
                <w:rFonts w:cs="Arial"/>
                <w:szCs w:val="18"/>
              </w:rPr>
              <w:t>DC_n77A-n261(A-G-H)</w:t>
            </w:r>
          </w:p>
          <w:p w14:paraId="0ED06358" w14:textId="77777777" w:rsidR="008D1E4A" w:rsidRDefault="008D1E4A" w:rsidP="00C620E0">
            <w:pPr>
              <w:pStyle w:val="TAC"/>
              <w:rPr>
                <w:rFonts w:cs="Arial"/>
                <w:szCs w:val="18"/>
              </w:rPr>
            </w:pPr>
            <w:r>
              <w:rPr>
                <w:rFonts w:cs="Arial"/>
                <w:szCs w:val="18"/>
              </w:rPr>
              <w:t>DC_n77A-n261(A-G-I)</w:t>
            </w:r>
          </w:p>
          <w:p w14:paraId="6B7FF03F" w14:textId="77777777" w:rsidR="008D1E4A" w:rsidRDefault="008D1E4A" w:rsidP="00C620E0">
            <w:pPr>
              <w:pStyle w:val="TAC"/>
              <w:rPr>
                <w:rFonts w:cs="Arial"/>
                <w:szCs w:val="18"/>
              </w:rPr>
            </w:pPr>
            <w:r>
              <w:rPr>
                <w:rFonts w:cs="Arial"/>
                <w:szCs w:val="18"/>
              </w:rPr>
              <w:t>DC_n77A-n261(2A-H)</w:t>
            </w:r>
          </w:p>
          <w:p w14:paraId="26309374" w14:textId="77777777" w:rsidR="008D1E4A" w:rsidRDefault="008D1E4A" w:rsidP="00C620E0">
            <w:pPr>
              <w:pStyle w:val="TAC"/>
              <w:rPr>
                <w:rFonts w:cs="Arial"/>
                <w:szCs w:val="18"/>
              </w:rPr>
            </w:pPr>
            <w:r>
              <w:rPr>
                <w:rFonts w:cs="Arial"/>
                <w:szCs w:val="18"/>
              </w:rPr>
              <w:t>DC_n77A-n261(2A-G)</w:t>
            </w:r>
          </w:p>
          <w:p w14:paraId="309598A4" w14:textId="77777777" w:rsidR="008D1E4A" w:rsidRDefault="008D1E4A" w:rsidP="00C620E0">
            <w:pPr>
              <w:pStyle w:val="TAC"/>
              <w:rPr>
                <w:rFonts w:cs="Arial"/>
                <w:szCs w:val="18"/>
              </w:rPr>
            </w:pPr>
            <w:r>
              <w:rPr>
                <w:rFonts w:cs="Arial"/>
                <w:szCs w:val="18"/>
              </w:rPr>
              <w:t>DC_n77A-n261(2A-I)</w:t>
            </w:r>
          </w:p>
          <w:p w14:paraId="760D9AB3" w14:textId="77777777" w:rsidR="008D1E4A" w:rsidRPr="00EF5447" w:rsidRDefault="008D1E4A" w:rsidP="00C620E0">
            <w:pPr>
              <w:pStyle w:val="TAC"/>
              <w:rPr>
                <w:lang w:eastAsia="zh-CN"/>
              </w:rPr>
            </w:pPr>
            <w:r>
              <w:rPr>
                <w:rFonts w:cs="Arial"/>
                <w:szCs w:val="18"/>
              </w:rPr>
              <w:t>DC_n77A-n261(A-2G</w:t>
            </w:r>
          </w:p>
        </w:tc>
        <w:tc>
          <w:tcPr>
            <w:tcW w:w="3969" w:type="dxa"/>
          </w:tcPr>
          <w:p w14:paraId="02F4BE0A" w14:textId="77777777" w:rsidR="008D1E4A" w:rsidRDefault="008D1E4A" w:rsidP="00C620E0">
            <w:pPr>
              <w:pStyle w:val="TAC"/>
              <w:rPr>
                <w:rFonts w:cs="Arial"/>
                <w:szCs w:val="18"/>
                <w:lang w:eastAsia="zh-CN"/>
              </w:rPr>
            </w:pPr>
            <w:r w:rsidRPr="00EF5447">
              <w:rPr>
                <w:rFonts w:cs="Arial"/>
                <w:szCs w:val="18"/>
                <w:lang w:eastAsia="zh-CN"/>
              </w:rPr>
              <w:t>DC_n77A-n261A</w:t>
            </w:r>
          </w:p>
          <w:p w14:paraId="022B469A" w14:textId="77777777" w:rsidR="008D1E4A" w:rsidRDefault="008D1E4A" w:rsidP="00C620E0">
            <w:pPr>
              <w:pStyle w:val="TAC"/>
              <w:rPr>
                <w:rFonts w:cs="Arial"/>
                <w:szCs w:val="18"/>
              </w:rPr>
            </w:pPr>
            <w:r>
              <w:rPr>
                <w:rFonts w:cs="Arial"/>
                <w:szCs w:val="18"/>
              </w:rPr>
              <w:t>DC_n77A-n261G</w:t>
            </w:r>
          </w:p>
          <w:p w14:paraId="51402191" w14:textId="77777777" w:rsidR="008D1E4A" w:rsidRDefault="008D1E4A" w:rsidP="00C620E0">
            <w:pPr>
              <w:pStyle w:val="TAC"/>
              <w:rPr>
                <w:rFonts w:cs="Arial"/>
                <w:szCs w:val="18"/>
              </w:rPr>
            </w:pPr>
            <w:r>
              <w:rPr>
                <w:rFonts w:cs="Arial"/>
                <w:szCs w:val="18"/>
              </w:rPr>
              <w:t>DC_n77A-n261H</w:t>
            </w:r>
          </w:p>
          <w:p w14:paraId="24549B2E" w14:textId="77777777" w:rsidR="008D1E4A" w:rsidRPr="00EF5447" w:rsidRDefault="008D1E4A" w:rsidP="00C620E0">
            <w:pPr>
              <w:pStyle w:val="TAC"/>
              <w:rPr>
                <w:lang w:eastAsia="zh-CN"/>
              </w:rPr>
            </w:pPr>
            <w:r>
              <w:rPr>
                <w:rFonts w:cs="Arial"/>
                <w:szCs w:val="18"/>
              </w:rPr>
              <w:t>DC_n77A-n261I</w:t>
            </w:r>
          </w:p>
        </w:tc>
      </w:tr>
      <w:tr w:rsidR="008D1E4A" w:rsidRPr="00EF5447" w14:paraId="58D8B16C" w14:textId="77777777" w:rsidTr="00C620E0">
        <w:trPr>
          <w:trHeight w:val="187"/>
          <w:jc w:val="center"/>
        </w:trPr>
        <w:tc>
          <w:tcPr>
            <w:tcW w:w="3823" w:type="dxa"/>
          </w:tcPr>
          <w:p w14:paraId="7BBBACD0"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A-n257A</w:t>
            </w:r>
          </w:p>
          <w:p w14:paraId="69E1A477"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06F61A5"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C01A673"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065B436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6356DA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ABD8CF1"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54D4E692"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9E53F9"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3081E46"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697E1A5A"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25C5CE02" w14:textId="77777777" w:rsidR="008D1E4A" w:rsidRPr="00EF5447" w:rsidRDefault="008D1E4A" w:rsidP="00C620E0">
            <w:pPr>
              <w:pStyle w:val="TAC"/>
            </w:pPr>
            <w:r w:rsidRPr="00EF5447">
              <w:rPr>
                <w:lang w:eastAsia="zh-CN"/>
              </w:rPr>
              <w:t>DC</w:t>
            </w:r>
            <w:r w:rsidRPr="00EF5447">
              <w:t>_n7</w:t>
            </w:r>
            <w:r w:rsidRPr="00EF5447">
              <w:rPr>
                <w:lang w:eastAsia="zh-CN"/>
              </w:rPr>
              <w:t>8C</w:t>
            </w:r>
            <w:r w:rsidRPr="00EF5447">
              <w:t>-n257A</w:t>
            </w:r>
          </w:p>
          <w:p w14:paraId="307CEF0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43E9CFC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7BD40982" w14:textId="77777777" w:rsidR="008D1E4A" w:rsidRPr="00EF5447" w:rsidRDefault="008D1E4A" w:rsidP="00C620E0">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107DBDBC"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A-n257A</w:t>
            </w:r>
          </w:p>
          <w:p w14:paraId="42E4925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5CFD50C"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212D1058" w14:textId="77777777" w:rsidR="008D1E4A" w:rsidRPr="00EF5447" w:rsidRDefault="008D1E4A" w:rsidP="00C620E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D1E4A" w:rsidRPr="00EF5447" w14:paraId="71330718" w14:textId="77777777" w:rsidTr="00C620E0">
        <w:trPr>
          <w:trHeight w:val="187"/>
          <w:jc w:val="center"/>
        </w:trPr>
        <w:tc>
          <w:tcPr>
            <w:tcW w:w="3823" w:type="dxa"/>
          </w:tcPr>
          <w:p w14:paraId="0C1B5195" w14:textId="77777777" w:rsidR="008D1E4A" w:rsidRDefault="008D1E4A" w:rsidP="00C620E0">
            <w:pPr>
              <w:pStyle w:val="TAC"/>
              <w:rPr>
                <w:szCs w:val="18"/>
              </w:rPr>
            </w:pPr>
            <w:r>
              <w:rPr>
                <w:szCs w:val="18"/>
              </w:rPr>
              <w:t>DC_n78A-n258A</w:t>
            </w:r>
          </w:p>
          <w:p w14:paraId="0F157056" w14:textId="77777777" w:rsidR="008D1E4A" w:rsidRDefault="008D1E4A" w:rsidP="00C620E0">
            <w:pPr>
              <w:pStyle w:val="TAC"/>
              <w:rPr>
                <w:szCs w:val="18"/>
              </w:rPr>
            </w:pPr>
            <w:r>
              <w:rPr>
                <w:szCs w:val="18"/>
              </w:rPr>
              <w:t>DC_n78A-n258G</w:t>
            </w:r>
          </w:p>
          <w:p w14:paraId="4483575A" w14:textId="77777777" w:rsidR="008D1E4A" w:rsidRDefault="008D1E4A" w:rsidP="00C620E0">
            <w:pPr>
              <w:pStyle w:val="TAC"/>
              <w:rPr>
                <w:szCs w:val="18"/>
              </w:rPr>
            </w:pPr>
            <w:r>
              <w:rPr>
                <w:szCs w:val="18"/>
              </w:rPr>
              <w:t>DC_n78A-n258H</w:t>
            </w:r>
          </w:p>
          <w:p w14:paraId="7DBAF5CD" w14:textId="77777777" w:rsidR="008D1E4A" w:rsidRDefault="008D1E4A" w:rsidP="00C620E0">
            <w:pPr>
              <w:pStyle w:val="TAC"/>
              <w:rPr>
                <w:szCs w:val="18"/>
              </w:rPr>
            </w:pPr>
            <w:r>
              <w:rPr>
                <w:szCs w:val="18"/>
              </w:rPr>
              <w:t>DC_n78A-n258I</w:t>
            </w:r>
          </w:p>
          <w:p w14:paraId="0874BF13" w14:textId="77777777" w:rsidR="008D1E4A" w:rsidRDefault="008D1E4A" w:rsidP="00C620E0">
            <w:pPr>
              <w:pStyle w:val="TAC"/>
              <w:rPr>
                <w:szCs w:val="18"/>
              </w:rPr>
            </w:pPr>
            <w:r>
              <w:rPr>
                <w:szCs w:val="18"/>
              </w:rPr>
              <w:t>DC_n78A-n258J</w:t>
            </w:r>
          </w:p>
          <w:p w14:paraId="01D2EA49" w14:textId="77777777" w:rsidR="008D1E4A" w:rsidRDefault="008D1E4A" w:rsidP="00C620E0">
            <w:pPr>
              <w:pStyle w:val="TAC"/>
              <w:rPr>
                <w:szCs w:val="18"/>
              </w:rPr>
            </w:pPr>
            <w:r>
              <w:rPr>
                <w:szCs w:val="18"/>
              </w:rPr>
              <w:t>DC_n78A-n258K</w:t>
            </w:r>
          </w:p>
          <w:p w14:paraId="1372B6B5" w14:textId="77777777" w:rsidR="008D1E4A" w:rsidRDefault="008D1E4A" w:rsidP="00C620E0">
            <w:pPr>
              <w:pStyle w:val="TAC"/>
              <w:rPr>
                <w:szCs w:val="18"/>
              </w:rPr>
            </w:pPr>
            <w:r>
              <w:rPr>
                <w:szCs w:val="18"/>
              </w:rPr>
              <w:t>DC_n78A-n258L</w:t>
            </w:r>
          </w:p>
          <w:p w14:paraId="32D7FC79" w14:textId="77777777" w:rsidR="008D1E4A" w:rsidRPr="00EF5447" w:rsidRDefault="008D1E4A" w:rsidP="00C620E0">
            <w:pPr>
              <w:pStyle w:val="TAC"/>
              <w:rPr>
                <w:lang w:eastAsia="zh-CN"/>
              </w:rPr>
            </w:pPr>
            <w:r>
              <w:rPr>
                <w:szCs w:val="18"/>
              </w:rPr>
              <w:t>DC_n78A-n258M</w:t>
            </w:r>
          </w:p>
        </w:tc>
        <w:tc>
          <w:tcPr>
            <w:tcW w:w="3969" w:type="dxa"/>
          </w:tcPr>
          <w:p w14:paraId="22FD79B6" w14:textId="77777777" w:rsidR="008D1E4A" w:rsidRPr="00EF5447" w:rsidRDefault="008D1E4A" w:rsidP="00C620E0">
            <w:pPr>
              <w:pStyle w:val="TAC"/>
              <w:rPr>
                <w:lang w:eastAsia="zh-CN"/>
              </w:rPr>
            </w:pPr>
            <w:r>
              <w:rPr>
                <w:szCs w:val="18"/>
              </w:rPr>
              <w:t>DC_n78A-n258A</w:t>
            </w:r>
          </w:p>
        </w:tc>
      </w:tr>
      <w:tr w:rsidR="008D1E4A" w:rsidRPr="00EF5447" w14:paraId="5D904961" w14:textId="77777777" w:rsidTr="00C620E0">
        <w:trPr>
          <w:trHeight w:val="187"/>
          <w:jc w:val="center"/>
        </w:trPr>
        <w:tc>
          <w:tcPr>
            <w:tcW w:w="3823" w:type="dxa"/>
          </w:tcPr>
          <w:p w14:paraId="4DA4049A" w14:textId="77777777" w:rsidR="008D1E4A" w:rsidRPr="00EF5447" w:rsidRDefault="008D1E4A" w:rsidP="00C620E0">
            <w:pPr>
              <w:pStyle w:val="TAC"/>
            </w:pPr>
            <w:r w:rsidRPr="00EF5447">
              <w:rPr>
                <w:lang w:eastAsia="zh-CN"/>
              </w:rPr>
              <w:lastRenderedPageBreak/>
              <w:t>DC</w:t>
            </w:r>
            <w:r w:rsidRPr="00EF5447">
              <w:t>_n7</w:t>
            </w:r>
            <w:r w:rsidRPr="00EF5447">
              <w:rPr>
                <w:lang w:eastAsia="zh-CN"/>
              </w:rPr>
              <w:t>9A</w:t>
            </w:r>
            <w:r w:rsidRPr="00EF5447">
              <w:t>-n257</w:t>
            </w:r>
            <w:r w:rsidRPr="00EF5447">
              <w:rPr>
                <w:lang w:eastAsia="zh-CN"/>
              </w:rPr>
              <w:t>A</w:t>
            </w:r>
          </w:p>
          <w:p w14:paraId="28515C8B"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5457F6BE"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4DA1C458"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51F63E55"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6EC21EF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82ACCA3"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0CF95A11"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500F14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03505F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2D33828B"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2C23DAD9" w14:textId="77777777" w:rsidR="008D1E4A" w:rsidRPr="00EF5447" w:rsidRDefault="008D1E4A" w:rsidP="00C620E0">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768F943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7D350213"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759D90DB"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38CB0870" w14:textId="77777777" w:rsidR="008D1E4A" w:rsidRDefault="008D1E4A" w:rsidP="00C620E0">
            <w:pPr>
              <w:pStyle w:val="TAC"/>
            </w:pPr>
            <w:r w:rsidRPr="00EF5447">
              <w:rPr>
                <w:lang w:eastAsia="zh-CN"/>
              </w:rPr>
              <w:t>DC</w:t>
            </w:r>
            <w:r w:rsidRPr="00EF5447">
              <w:t>_n7</w:t>
            </w:r>
            <w:r w:rsidRPr="00EF5447">
              <w:rPr>
                <w:lang w:eastAsia="zh-CN"/>
              </w:rPr>
              <w:t>9</w:t>
            </w:r>
            <w:r w:rsidRPr="00EF5447">
              <w:t>A-n257A</w:t>
            </w:r>
          </w:p>
          <w:p w14:paraId="600F734C" w14:textId="77777777" w:rsidR="008D1E4A" w:rsidRDefault="008D1E4A" w:rsidP="00C620E0">
            <w:pPr>
              <w:pStyle w:val="TAC"/>
              <w:rPr>
                <w:lang w:eastAsia="zh-CN"/>
              </w:rPr>
            </w:pPr>
            <w:r>
              <w:rPr>
                <w:lang w:eastAsia="zh-CN"/>
              </w:rPr>
              <w:t>DC_n79A-n257G</w:t>
            </w:r>
          </w:p>
          <w:p w14:paraId="4BC716CE" w14:textId="77777777" w:rsidR="008D1E4A" w:rsidRDefault="008D1E4A" w:rsidP="00C620E0">
            <w:pPr>
              <w:pStyle w:val="TAC"/>
              <w:rPr>
                <w:lang w:eastAsia="zh-CN"/>
              </w:rPr>
            </w:pPr>
            <w:r>
              <w:rPr>
                <w:lang w:eastAsia="zh-CN"/>
              </w:rPr>
              <w:t>DC_n79A-n257H</w:t>
            </w:r>
          </w:p>
          <w:p w14:paraId="2FC2C1C4" w14:textId="77777777" w:rsidR="008D1E4A" w:rsidRPr="00EF5447" w:rsidRDefault="008D1E4A" w:rsidP="00C620E0">
            <w:pPr>
              <w:pStyle w:val="TAC"/>
              <w:rPr>
                <w:lang w:eastAsia="zh-CN"/>
              </w:rPr>
            </w:pPr>
            <w:r>
              <w:rPr>
                <w:lang w:eastAsia="zh-CN"/>
              </w:rPr>
              <w:t>DC_n79A-n257I</w:t>
            </w:r>
          </w:p>
        </w:tc>
      </w:tr>
      <w:tr w:rsidR="008D1E4A" w:rsidRPr="00EF5447" w14:paraId="786752FC" w14:textId="77777777" w:rsidTr="00C620E0">
        <w:trPr>
          <w:trHeight w:val="187"/>
          <w:jc w:val="center"/>
        </w:trPr>
        <w:tc>
          <w:tcPr>
            <w:tcW w:w="7792" w:type="dxa"/>
            <w:gridSpan w:val="2"/>
            <w:vAlign w:val="center"/>
          </w:tcPr>
          <w:p w14:paraId="035BEB87" w14:textId="77777777" w:rsidR="008D1E4A" w:rsidRPr="00EF5447" w:rsidRDefault="008D1E4A" w:rsidP="00C620E0">
            <w:pPr>
              <w:pStyle w:val="TAN"/>
            </w:pPr>
            <w:r w:rsidRPr="00EF5447">
              <w:rPr>
                <w:lang w:eastAsia="zh-CN"/>
              </w:rPr>
              <w:t>N</w:t>
            </w:r>
            <w:r w:rsidRPr="00EF5447">
              <w:t>OTE 1:</w:t>
            </w:r>
            <w:r w:rsidRPr="00EF5447">
              <w:tab/>
            </w:r>
            <w:r w:rsidRPr="00EF5447">
              <w:rPr>
                <w:lang w:eastAsia="zh-CN"/>
              </w:rPr>
              <w:t>NR configuration for FR1 and FR2 are defined in TS 38.101-1 [2] and TS 38.101-2 [3] respectively.</w:t>
            </w:r>
          </w:p>
        </w:tc>
      </w:tr>
    </w:tbl>
    <w:p w14:paraId="2EE78F8D" w14:textId="77777777" w:rsidR="008D1E4A" w:rsidRPr="00EF5447" w:rsidRDefault="008D1E4A" w:rsidP="008D1E4A"/>
    <w:bookmarkEnd w:id="1"/>
    <w:bookmarkEnd w:id="2"/>
    <w:bookmarkEnd w:id="3"/>
    <w:bookmarkEnd w:id="4"/>
    <w:bookmarkEnd w:id="5"/>
    <w:bookmarkEnd w:id="6"/>
    <w:p w14:paraId="4B9ACDAE" w14:textId="77777777" w:rsidR="00AA54EC" w:rsidRDefault="00AA54EC" w:rsidP="00AA54EC"/>
    <w:sectPr w:rsidR="00AA54EC" w:rsidSect="002E2D6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6702F" w14:textId="77777777" w:rsidR="0077286C" w:rsidRDefault="0077286C">
      <w:r>
        <w:separator/>
      </w:r>
    </w:p>
    <w:p w14:paraId="368ABFD9" w14:textId="77777777" w:rsidR="0077286C" w:rsidRDefault="0077286C"/>
  </w:endnote>
  <w:endnote w:type="continuationSeparator" w:id="0">
    <w:p w14:paraId="78C53DF2" w14:textId="77777777" w:rsidR="0077286C" w:rsidRDefault="0077286C">
      <w:r>
        <w:continuationSeparator/>
      </w:r>
    </w:p>
    <w:p w14:paraId="41E6785B" w14:textId="77777777" w:rsidR="0077286C" w:rsidRDefault="0077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47552F" w:rsidRDefault="004755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FD212" w14:textId="77777777" w:rsidR="0077286C" w:rsidRDefault="0077286C">
      <w:r>
        <w:separator/>
      </w:r>
    </w:p>
    <w:p w14:paraId="3FBAB7A8" w14:textId="77777777" w:rsidR="0077286C" w:rsidRDefault="0077286C"/>
  </w:footnote>
  <w:footnote w:type="continuationSeparator" w:id="0">
    <w:p w14:paraId="0A65F054" w14:textId="77777777" w:rsidR="0077286C" w:rsidRDefault="0077286C">
      <w:r>
        <w:continuationSeparator/>
      </w:r>
    </w:p>
    <w:p w14:paraId="03C18C94" w14:textId="77777777" w:rsidR="0077286C" w:rsidRDefault="007728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79B51" w14:textId="77777777" w:rsidR="0047552F" w:rsidRDefault="00475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402CE920" w:rsidR="0047552F" w:rsidRDefault="0047552F"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47552F" w:rsidRDefault="0047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718"/>
    <w:rsid w:val="000B7D8A"/>
    <w:rsid w:val="000C038A"/>
    <w:rsid w:val="000C05A0"/>
    <w:rsid w:val="000C1F92"/>
    <w:rsid w:val="000C2D69"/>
    <w:rsid w:val="000C3708"/>
    <w:rsid w:val="000C3B22"/>
    <w:rsid w:val="000C55AD"/>
    <w:rsid w:val="000C5B55"/>
    <w:rsid w:val="000C6598"/>
    <w:rsid w:val="000C6712"/>
    <w:rsid w:val="000C68F1"/>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3F22"/>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A76"/>
    <w:rsid w:val="00142BA0"/>
    <w:rsid w:val="00142C57"/>
    <w:rsid w:val="00142FE0"/>
    <w:rsid w:val="00143A6A"/>
    <w:rsid w:val="0014428F"/>
    <w:rsid w:val="00145D43"/>
    <w:rsid w:val="00146070"/>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D7B03"/>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386"/>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330"/>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3EA8"/>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3B6B"/>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2D63"/>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A84"/>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552F"/>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1D38"/>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0A20"/>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5EE7"/>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A55"/>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92D"/>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5F81"/>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286C"/>
    <w:rsid w:val="00773361"/>
    <w:rsid w:val="0077378F"/>
    <w:rsid w:val="00774D38"/>
    <w:rsid w:val="00776B92"/>
    <w:rsid w:val="00776EBF"/>
    <w:rsid w:val="007805F6"/>
    <w:rsid w:val="00780823"/>
    <w:rsid w:val="00780A61"/>
    <w:rsid w:val="00782B81"/>
    <w:rsid w:val="00784360"/>
    <w:rsid w:val="00785854"/>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C83"/>
    <w:rsid w:val="0080685B"/>
    <w:rsid w:val="0080782E"/>
    <w:rsid w:val="00807FC1"/>
    <w:rsid w:val="0081071A"/>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1B06"/>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55F"/>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1E4A"/>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207"/>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601C9"/>
    <w:rsid w:val="00960A9F"/>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B2F"/>
    <w:rsid w:val="009A74E5"/>
    <w:rsid w:val="009A7511"/>
    <w:rsid w:val="009A7A42"/>
    <w:rsid w:val="009B02E0"/>
    <w:rsid w:val="009B0CA3"/>
    <w:rsid w:val="009B1F7B"/>
    <w:rsid w:val="009B31E8"/>
    <w:rsid w:val="009B371C"/>
    <w:rsid w:val="009B4805"/>
    <w:rsid w:val="009B5D7A"/>
    <w:rsid w:val="009B63C5"/>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775"/>
    <w:rsid w:val="009E2E1D"/>
    <w:rsid w:val="009E3297"/>
    <w:rsid w:val="009E40A7"/>
    <w:rsid w:val="009E4DB6"/>
    <w:rsid w:val="009E6579"/>
    <w:rsid w:val="009E6DAB"/>
    <w:rsid w:val="009F0168"/>
    <w:rsid w:val="009F0CAE"/>
    <w:rsid w:val="009F10AB"/>
    <w:rsid w:val="009F1256"/>
    <w:rsid w:val="009F13A0"/>
    <w:rsid w:val="009F183F"/>
    <w:rsid w:val="009F346F"/>
    <w:rsid w:val="009F39AB"/>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562B"/>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269E"/>
    <w:rsid w:val="00AA2CBF"/>
    <w:rsid w:val="00AA3950"/>
    <w:rsid w:val="00AA4396"/>
    <w:rsid w:val="00AA54EC"/>
    <w:rsid w:val="00AA5630"/>
    <w:rsid w:val="00AA5AF8"/>
    <w:rsid w:val="00AA6354"/>
    <w:rsid w:val="00AA7339"/>
    <w:rsid w:val="00AA7887"/>
    <w:rsid w:val="00AB141C"/>
    <w:rsid w:val="00AB1AEC"/>
    <w:rsid w:val="00AB1B05"/>
    <w:rsid w:val="00AB2D69"/>
    <w:rsid w:val="00AB2ECC"/>
    <w:rsid w:val="00AB3FF0"/>
    <w:rsid w:val="00AB5ED6"/>
    <w:rsid w:val="00AB6443"/>
    <w:rsid w:val="00AB6CED"/>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4ADC"/>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DCE"/>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A44"/>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57836"/>
    <w:rsid w:val="00C602EB"/>
    <w:rsid w:val="00C6090C"/>
    <w:rsid w:val="00C620E0"/>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08"/>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3638"/>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B43"/>
    <w:rsid w:val="00D35EC3"/>
    <w:rsid w:val="00D3680B"/>
    <w:rsid w:val="00D37FF3"/>
    <w:rsid w:val="00D40EED"/>
    <w:rsid w:val="00D412B2"/>
    <w:rsid w:val="00D42AAB"/>
    <w:rsid w:val="00D43B1E"/>
    <w:rsid w:val="00D43CB7"/>
    <w:rsid w:val="00D43E10"/>
    <w:rsid w:val="00D44C22"/>
    <w:rsid w:val="00D44C61"/>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6C3"/>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5E74"/>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D5BDF"/>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97E5E"/>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styleId="UnresolvedMention">
    <w:name w:val="Unresolved Mention"/>
    <w:uiPriority w:val="99"/>
    <w:unhideWhenUsed/>
    <w:rsid w:val="008D1E4A"/>
    <w:rPr>
      <w:color w:val="808080"/>
      <w:shd w:val="clear" w:color="auto" w:fill="E6E6E6"/>
    </w:rPr>
  </w:style>
  <w:style w:type="character" w:customStyle="1" w:styleId="19">
    <w:name w:val="不明显参考1"/>
    <w:uiPriority w:val="31"/>
    <w:qFormat/>
    <w:rsid w:val="008D1E4A"/>
    <w:rPr>
      <w:smallCaps/>
      <w:color w:val="5A5A5A"/>
    </w:rPr>
  </w:style>
  <w:style w:type="paragraph" w:customStyle="1" w:styleId="114">
    <w:name w:val="修订11"/>
    <w:hidden/>
    <w:semiHidden/>
    <w:qFormat/>
    <w:rsid w:val="008D1E4A"/>
    <w:rPr>
      <w:rFonts w:ascii="Times New Roman" w:eastAsia="Batang" w:hAnsi="Times New Roman"/>
      <w:lang w:val="en-GB"/>
    </w:rPr>
  </w:style>
  <w:style w:type="paragraph" w:customStyle="1" w:styleId="TOC10">
    <w:name w:val="TOC 标题1"/>
    <w:basedOn w:val="Heading1"/>
    <w:next w:val="Normal"/>
    <w:uiPriority w:val="39"/>
    <w:unhideWhenUsed/>
    <w:qFormat/>
    <w:rsid w:val="008D1E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D1E4A"/>
    <w:rPr>
      <w:rFonts w:ascii="Times New Roman" w:hAnsi="Times New Roman"/>
      <w:lang w:val="en-GB"/>
    </w:rPr>
  </w:style>
  <w:style w:type="character" w:customStyle="1" w:styleId="EXCar">
    <w:name w:val="EX Car"/>
    <w:qFormat/>
    <w:rsid w:val="008D1E4A"/>
    <w:rPr>
      <w:lang w:val="en-GB" w:eastAsia="en-US"/>
    </w:rPr>
  </w:style>
  <w:style w:type="character" w:customStyle="1" w:styleId="B4Char">
    <w:name w:val="B4 Char"/>
    <w:link w:val="B4"/>
    <w:qFormat/>
    <w:rsid w:val="008D1E4A"/>
    <w:rPr>
      <w:rFonts w:ascii="Times New Roman" w:hAnsi="Times New Roman"/>
      <w:lang w:val="en-GB"/>
    </w:rPr>
  </w:style>
  <w:style w:type="character" w:customStyle="1" w:styleId="1a">
    <w:name w:val="明显强调1"/>
    <w:uiPriority w:val="21"/>
    <w:qFormat/>
    <w:rsid w:val="008D1E4A"/>
    <w:rPr>
      <w:b/>
      <w:bCs/>
      <w:i/>
      <w:iCs/>
      <w:color w:val="4F81BD"/>
    </w:rPr>
  </w:style>
  <w:style w:type="paragraph" w:customStyle="1" w:styleId="B6">
    <w:name w:val="B6"/>
    <w:basedOn w:val="B5"/>
    <w:link w:val="B6Char"/>
    <w:qFormat/>
    <w:rsid w:val="008D1E4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D1E4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E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E4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E4A"/>
    <w:rPr>
      <w:rFonts w:ascii="Times New Roman" w:hAnsi="Times New Roman"/>
      <w:color w:val="FF0000"/>
      <w:lang w:val="en-GB"/>
    </w:rPr>
  </w:style>
  <w:style w:type="character" w:customStyle="1" w:styleId="B5Char">
    <w:name w:val="B5 Char"/>
    <w:link w:val="B5"/>
    <w:qFormat/>
    <w:rsid w:val="008D1E4A"/>
    <w:rPr>
      <w:rFonts w:ascii="Times New Roman" w:hAnsi="Times New Roman"/>
      <w:lang w:val="en-GB"/>
    </w:rPr>
  </w:style>
  <w:style w:type="character" w:customStyle="1" w:styleId="HeadingChar">
    <w:name w:val="Heading Char"/>
    <w:qFormat/>
    <w:rsid w:val="008D1E4A"/>
    <w:rPr>
      <w:rFonts w:ascii="Arial" w:eastAsia="SimSun" w:hAnsi="Arial"/>
      <w:b/>
      <w:sz w:val="22"/>
    </w:rPr>
  </w:style>
  <w:style w:type="character" w:customStyle="1" w:styleId="B6Char">
    <w:name w:val="B6 Char"/>
    <w:link w:val="B6"/>
    <w:qFormat/>
    <w:rsid w:val="008D1E4A"/>
    <w:rPr>
      <w:rFonts w:ascii="Times New Roman" w:eastAsia="Times New Roman" w:hAnsi="Times New Roman"/>
      <w:lang w:val="en-GB" w:eastAsia="zh-CN"/>
    </w:rPr>
  </w:style>
  <w:style w:type="table" w:customStyle="1" w:styleId="TableStyle1">
    <w:name w:val="Table Style1"/>
    <w:basedOn w:val="TableNormal"/>
    <w:qFormat/>
    <w:rsid w:val="008D1E4A"/>
    <w:rPr>
      <w:rFonts w:ascii="Times New Roman" w:eastAsia="MS Mincho" w:hAnsi="Times New Roman"/>
    </w:rPr>
    <w:tblPr/>
  </w:style>
  <w:style w:type="paragraph" w:customStyle="1" w:styleId="tal1">
    <w:name w:val="tal"/>
    <w:basedOn w:val="Normal"/>
    <w:qFormat/>
    <w:rsid w:val="008D1E4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E4A"/>
    <w:rPr>
      <w:rFonts w:ascii="Times New Roman" w:eastAsia="Batang" w:hAnsi="Times New Roman"/>
      <w:lang w:val="en-GB"/>
    </w:rPr>
  </w:style>
  <w:style w:type="paragraph" w:customStyle="1" w:styleId="a6">
    <w:name w:val="変更箇所"/>
    <w:hidden/>
    <w:semiHidden/>
    <w:qFormat/>
    <w:rsid w:val="008D1E4A"/>
    <w:rPr>
      <w:rFonts w:ascii="Times New Roman" w:eastAsia="MS Mincho" w:hAnsi="Times New Roman"/>
      <w:lang w:val="en-GB"/>
    </w:rPr>
  </w:style>
  <w:style w:type="paragraph" w:customStyle="1" w:styleId="NB2">
    <w:name w:val="NB2"/>
    <w:basedOn w:val="ZG"/>
    <w:qFormat/>
    <w:rsid w:val="008D1E4A"/>
    <w:pPr>
      <w:framePr w:wrap="notBeside"/>
    </w:pPr>
    <w:rPr>
      <w:rFonts w:eastAsia="Times New Roman"/>
      <w:noProof w:val="0"/>
      <w:lang w:val="en-US" w:eastAsia="ko-KR"/>
    </w:rPr>
  </w:style>
  <w:style w:type="paragraph" w:customStyle="1" w:styleId="tableentry">
    <w:name w:val="table entry"/>
    <w:basedOn w:val="Normal"/>
    <w:qFormat/>
    <w:rsid w:val="008D1E4A"/>
    <w:pPr>
      <w:keepNext/>
      <w:spacing w:before="60" w:after="60"/>
    </w:pPr>
    <w:rPr>
      <w:rFonts w:ascii="Bookman Old Style" w:hAnsi="Bookman Old Style"/>
      <w:lang w:val="en-US" w:eastAsia="ko-KR"/>
    </w:rPr>
  </w:style>
  <w:style w:type="character" w:customStyle="1" w:styleId="EditorsNoteChar">
    <w:name w:val="Editor's Note Char"/>
    <w:qFormat/>
    <w:rsid w:val="008D1E4A"/>
    <w:rPr>
      <w:rFonts w:ascii="Times New Roman" w:hAnsi="Times New Roman"/>
      <w:color w:val="FF0000"/>
      <w:lang w:val="en-GB" w:eastAsia="en-US"/>
    </w:rPr>
  </w:style>
  <w:style w:type="table" w:customStyle="1" w:styleId="TableGrid5">
    <w:name w:val="Table Grid5"/>
    <w:basedOn w:val="TableNormal"/>
    <w:uiPriority w:val="39"/>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E4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E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E4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E4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D1E4A"/>
    <w:pPr>
      <w:jc w:val="both"/>
    </w:pPr>
    <w:rPr>
      <w:rFonts w:ascii="SimSun" w:hAnsi="SimSun" w:cs="SimSun"/>
      <w:kern w:val="2"/>
      <w:sz w:val="21"/>
      <w:szCs w:val="21"/>
      <w:lang w:eastAsia="zh-CN"/>
    </w:rPr>
  </w:style>
  <w:style w:type="paragraph" w:customStyle="1" w:styleId="font5">
    <w:name w:val="font5"/>
    <w:basedOn w:val="Normal"/>
    <w:rsid w:val="008D1E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D1E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D1E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D1E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D1E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D1E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D1E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D1E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D1E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D1E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D1E4A"/>
  </w:style>
  <w:style w:type="numbering" w:customStyle="1" w:styleId="NoList42">
    <w:name w:val="No List42"/>
    <w:next w:val="NoList"/>
    <w:uiPriority w:val="99"/>
    <w:semiHidden/>
    <w:unhideWhenUsed/>
    <w:rsid w:val="008D1E4A"/>
  </w:style>
  <w:style w:type="numbering" w:customStyle="1" w:styleId="NoList51">
    <w:name w:val="No List51"/>
    <w:next w:val="NoList"/>
    <w:uiPriority w:val="99"/>
    <w:semiHidden/>
    <w:unhideWhenUsed/>
    <w:rsid w:val="008D1E4A"/>
  </w:style>
  <w:style w:type="numbering" w:customStyle="1" w:styleId="NoList211">
    <w:name w:val="No List211"/>
    <w:next w:val="NoList"/>
    <w:uiPriority w:val="99"/>
    <w:semiHidden/>
    <w:unhideWhenUsed/>
    <w:rsid w:val="008D1E4A"/>
  </w:style>
  <w:style w:type="numbering" w:customStyle="1" w:styleId="NoList311">
    <w:name w:val="No List311"/>
    <w:next w:val="NoList"/>
    <w:uiPriority w:val="99"/>
    <w:semiHidden/>
    <w:unhideWhenUsed/>
    <w:rsid w:val="008D1E4A"/>
  </w:style>
  <w:style w:type="numbering" w:customStyle="1" w:styleId="NoList411">
    <w:name w:val="No List411"/>
    <w:next w:val="NoList"/>
    <w:uiPriority w:val="99"/>
    <w:semiHidden/>
    <w:unhideWhenUsed/>
    <w:rsid w:val="008D1E4A"/>
  </w:style>
  <w:style w:type="numbering" w:customStyle="1" w:styleId="NoList61">
    <w:name w:val="No List61"/>
    <w:next w:val="NoList"/>
    <w:uiPriority w:val="99"/>
    <w:semiHidden/>
    <w:unhideWhenUsed/>
    <w:rsid w:val="008D1E4A"/>
  </w:style>
  <w:style w:type="table" w:customStyle="1" w:styleId="TableGrid41">
    <w:name w:val="Table Grid41"/>
    <w:basedOn w:val="TableNormal"/>
    <w:next w:val="TableGrid"/>
    <w:rsid w:val="008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1E4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1E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E4A"/>
  </w:style>
  <w:style w:type="numbering" w:customStyle="1" w:styleId="NoList1111">
    <w:name w:val="No List1111"/>
    <w:next w:val="NoList"/>
    <w:uiPriority w:val="99"/>
    <w:semiHidden/>
    <w:unhideWhenUsed/>
    <w:rsid w:val="008D1E4A"/>
  </w:style>
  <w:style w:type="numbering" w:customStyle="1" w:styleId="NoList71">
    <w:name w:val="No List71"/>
    <w:next w:val="NoList"/>
    <w:uiPriority w:val="99"/>
    <w:semiHidden/>
    <w:unhideWhenUsed/>
    <w:rsid w:val="008D1E4A"/>
  </w:style>
  <w:style w:type="table" w:customStyle="1" w:styleId="TableGrid121">
    <w:name w:val="Table Grid12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E4A"/>
  </w:style>
  <w:style w:type="table" w:customStyle="1" w:styleId="TableGrid1111">
    <w:name w:val="Table Grid1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E4A"/>
  </w:style>
  <w:style w:type="numbering" w:customStyle="1" w:styleId="NoList321">
    <w:name w:val="No List321"/>
    <w:next w:val="NoList"/>
    <w:uiPriority w:val="99"/>
    <w:semiHidden/>
    <w:unhideWhenUsed/>
    <w:rsid w:val="008D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E0B3-5F3B-4A45-8FC3-DC61ED5D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348</Pages>
  <Words>43203</Words>
  <Characters>246261</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288887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2021-02-02T17:00:00Z</dcterms:created>
  <dcterms:modified xsi:type="dcterms:W3CDTF">2021-02-02T17:00:00Z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